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BEFB9EE" w14:textId="3ADDCEC9" w:rsidR="000276C6" w:rsidRDefault="00765615" w:rsidP="00765615">
      <w:pPr>
        <w:pStyle w:val="Title"/>
        <w:rPr>
          <w:u w:color="231F20"/>
        </w:rPr>
      </w:pPr>
      <w:r>
        <w:rPr>
          <w:u w:color="231F20"/>
        </w:rPr>
        <w:t xml:space="preserve">Chapter 5: </w:t>
      </w:r>
      <w:r w:rsidR="000276C6">
        <w:rPr>
          <w:u w:color="231F20"/>
        </w:rPr>
        <w:t>Europe</w:t>
      </w:r>
    </w:p>
    <w:p w14:paraId="6A52D6CC" w14:textId="77777777" w:rsidR="00765615" w:rsidRPr="00765615" w:rsidRDefault="00765615" w:rsidP="00765615">
      <w:pPr>
        <w:rPr>
          <w:lang w:bidi="en-US"/>
        </w:rPr>
      </w:pPr>
    </w:p>
    <w:p w14:paraId="76BCAEE2" w14:textId="77777777" w:rsidR="000276C6" w:rsidRDefault="000276C6" w:rsidP="004F1EB4">
      <w:pPr>
        <w:pStyle w:val="Body"/>
      </w:pPr>
      <w:r>
        <w:t>As</w:t>
      </w:r>
      <w:r>
        <w:rPr>
          <w:spacing w:val="-7"/>
        </w:rPr>
        <w:t xml:space="preserve"> </w:t>
      </w:r>
      <w:r>
        <w:t>mentioned</w:t>
      </w:r>
      <w:r>
        <w:rPr>
          <w:spacing w:val="-7"/>
        </w:rPr>
        <w:t xml:space="preserve"> </w:t>
      </w:r>
      <w:r>
        <w:t>in</w:t>
      </w:r>
      <w:r>
        <w:rPr>
          <w:spacing w:val="-7"/>
        </w:rPr>
        <w:t xml:space="preserve"> </w:t>
      </w:r>
      <w:r>
        <w:t>the</w:t>
      </w:r>
      <w:r>
        <w:rPr>
          <w:spacing w:val="-7"/>
        </w:rPr>
        <w:t xml:space="preserve"> </w:t>
      </w:r>
      <w:r>
        <w:t>introduction</w:t>
      </w:r>
      <w:r>
        <w:rPr>
          <w:spacing w:val="-7"/>
        </w:rPr>
        <w:t xml:space="preserve"> </w:t>
      </w:r>
      <w:r>
        <w:t>to</w:t>
      </w:r>
      <w:r>
        <w:rPr>
          <w:spacing w:val="-7"/>
        </w:rPr>
        <w:t xml:space="preserve"> </w:t>
      </w:r>
      <w:r>
        <w:t>Part</w:t>
      </w:r>
      <w:r>
        <w:rPr>
          <w:spacing w:val="-7"/>
        </w:rPr>
        <w:t xml:space="preserve"> </w:t>
      </w:r>
      <w:r>
        <w:t>Two,</w:t>
      </w:r>
      <w:r>
        <w:rPr>
          <w:spacing w:val="-6"/>
        </w:rPr>
        <w:t xml:space="preserve"> </w:t>
      </w:r>
      <w:r>
        <w:t>both</w:t>
      </w:r>
      <w:r>
        <w:rPr>
          <w:spacing w:val="-7"/>
        </w:rPr>
        <w:t xml:space="preserve"> </w:t>
      </w:r>
      <w:r>
        <w:t>the</w:t>
      </w:r>
      <w:r>
        <w:rPr>
          <w:spacing w:val="-7"/>
        </w:rPr>
        <w:t xml:space="preserve"> </w:t>
      </w:r>
      <w:r>
        <w:t>terms</w:t>
      </w:r>
      <w:r>
        <w:rPr>
          <w:spacing w:val="-7"/>
        </w:rPr>
        <w:t xml:space="preserve"> </w:t>
      </w:r>
      <w:r>
        <w:t>“the</w:t>
      </w:r>
      <w:r>
        <w:rPr>
          <w:spacing w:val="-7"/>
        </w:rPr>
        <w:t xml:space="preserve"> </w:t>
      </w:r>
      <w:r>
        <w:t>Middle</w:t>
      </w:r>
      <w:r>
        <w:rPr>
          <w:spacing w:val="-7"/>
        </w:rPr>
        <w:t xml:space="preserve"> </w:t>
      </w:r>
      <w:r>
        <w:t>Ages”</w:t>
      </w:r>
      <w:r>
        <w:rPr>
          <w:spacing w:val="-7"/>
        </w:rPr>
        <w:t xml:space="preserve"> </w:t>
      </w:r>
      <w:r>
        <w:t>and</w:t>
      </w:r>
      <w:r>
        <w:rPr>
          <w:spacing w:val="-7"/>
        </w:rPr>
        <w:t xml:space="preserve"> </w:t>
      </w:r>
      <w:r>
        <w:t>“the</w:t>
      </w:r>
      <w:r>
        <w:rPr>
          <w:spacing w:val="-6"/>
        </w:rPr>
        <w:t xml:space="preserve"> </w:t>
      </w:r>
      <w:r>
        <w:t>Renaissance”</w:t>
      </w:r>
      <w:r>
        <w:rPr>
          <w:spacing w:val="-7"/>
        </w:rPr>
        <w:t xml:space="preserve"> </w:t>
      </w:r>
      <w:r>
        <w:t>are</w:t>
      </w:r>
      <w:r>
        <w:rPr>
          <w:spacing w:val="-7"/>
        </w:rPr>
        <w:t xml:space="preserve"> </w:t>
      </w:r>
      <w:r>
        <w:t>spe-</w:t>
      </w:r>
      <w:r>
        <w:rPr>
          <w:spacing w:val="-52"/>
        </w:rPr>
        <w:t xml:space="preserve"> </w:t>
      </w:r>
      <w:r>
        <w:t>cifically European constructs. The European Renaissance was self-named, with writers in that time period identi-</w:t>
      </w:r>
      <w:r>
        <w:rPr>
          <w:spacing w:val="1"/>
        </w:rPr>
        <w:t xml:space="preserve"> </w:t>
      </w:r>
      <w:r>
        <w:t>fying themselves as the “re-birth” (or re-naissance) of classical Greek and Roman ideals and literature. Everything</w:t>
      </w:r>
      <w:r>
        <w:rPr>
          <w:spacing w:val="1"/>
        </w:rPr>
        <w:t xml:space="preserve"> </w:t>
      </w:r>
      <w:r>
        <w:t>between</w:t>
      </w:r>
      <w:r>
        <w:rPr>
          <w:spacing w:val="-8"/>
        </w:rPr>
        <w:t xml:space="preserve"> </w:t>
      </w:r>
      <w:r>
        <w:t>the</w:t>
      </w:r>
      <w:r>
        <w:rPr>
          <w:spacing w:val="-8"/>
        </w:rPr>
        <w:t xml:space="preserve"> </w:t>
      </w:r>
      <w:r>
        <w:t>classical</w:t>
      </w:r>
      <w:r>
        <w:rPr>
          <w:spacing w:val="-8"/>
        </w:rPr>
        <w:t xml:space="preserve"> </w:t>
      </w:r>
      <w:r>
        <w:t>world</w:t>
      </w:r>
      <w:r>
        <w:rPr>
          <w:spacing w:val="-8"/>
        </w:rPr>
        <w:t xml:space="preserve"> </w:t>
      </w:r>
      <w:r>
        <w:t>and</w:t>
      </w:r>
      <w:r>
        <w:rPr>
          <w:spacing w:val="-8"/>
        </w:rPr>
        <w:t xml:space="preserve"> </w:t>
      </w:r>
      <w:r>
        <w:t>their</w:t>
      </w:r>
      <w:r>
        <w:rPr>
          <w:spacing w:val="-8"/>
        </w:rPr>
        <w:t xml:space="preserve"> </w:t>
      </w:r>
      <w:r>
        <w:t>time</w:t>
      </w:r>
      <w:r>
        <w:rPr>
          <w:spacing w:val="-8"/>
        </w:rPr>
        <w:t xml:space="preserve"> </w:t>
      </w:r>
      <w:r>
        <w:t>period</w:t>
      </w:r>
      <w:r>
        <w:rPr>
          <w:spacing w:val="-8"/>
        </w:rPr>
        <w:t xml:space="preserve"> </w:t>
      </w:r>
      <w:r>
        <w:t>was</w:t>
      </w:r>
      <w:r>
        <w:rPr>
          <w:spacing w:val="-8"/>
        </w:rPr>
        <w:t xml:space="preserve"> </w:t>
      </w:r>
      <w:r>
        <w:t>referred</w:t>
      </w:r>
      <w:r>
        <w:rPr>
          <w:spacing w:val="-8"/>
        </w:rPr>
        <w:t xml:space="preserve"> </w:t>
      </w:r>
      <w:r>
        <w:t>to</w:t>
      </w:r>
      <w:r>
        <w:rPr>
          <w:spacing w:val="-8"/>
        </w:rPr>
        <w:t xml:space="preserve"> </w:t>
      </w:r>
      <w:r>
        <w:t>as</w:t>
      </w:r>
      <w:r>
        <w:rPr>
          <w:spacing w:val="-8"/>
        </w:rPr>
        <w:t xml:space="preserve"> </w:t>
      </w:r>
      <w:r>
        <w:t>the</w:t>
      </w:r>
      <w:r>
        <w:rPr>
          <w:spacing w:val="-8"/>
        </w:rPr>
        <w:t xml:space="preserve"> </w:t>
      </w:r>
      <w:r>
        <w:t>“middle”—or</w:t>
      </w:r>
      <w:r>
        <w:rPr>
          <w:spacing w:val="-8"/>
        </w:rPr>
        <w:t xml:space="preserve"> </w:t>
      </w:r>
      <w:r>
        <w:t>Middle</w:t>
      </w:r>
      <w:r>
        <w:rPr>
          <w:spacing w:val="-8"/>
        </w:rPr>
        <w:t xml:space="preserve"> </w:t>
      </w:r>
      <w:r>
        <w:t>Ages.</w:t>
      </w:r>
      <w:r>
        <w:rPr>
          <w:spacing w:val="-8"/>
        </w:rPr>
        <w:t xml:space="preserve"> </w:t>
      </w:r>
      <w:r>
        <w:t>The</w:t>
      </w:r>
      <w:r>
        <w:rPr>
          <w:spacing w:val="-8"/>
        </w:rPr>
        <w:t xml:space="preserve"> </w:t>
      </w:r>
      <w:r>
        <w:t>term,</w:t>
      </w:r>
      <w:r>
        <w:rPr>
          <w:spacing w:val="-8"/>
        </w:rPr>
        <w:t xml:space="preserve"> </w:t>
      </w:r>
      <w:r>
        <w:t>there-</w:t>
      </w:r>
      <w:r>
        <w:rPr>
          <w:spacing w:val="-52"/>
        </w:rPr>
        <w:t xml:space="preserve"> </w:t>
      </w:r>
      <w:r>
        <w:t>fore,</w:t>
      </w:r>
      <w:r>
        <w:rPr>
          <w:spacing w:val="-11"/>
        </w:rPr>
        <w:t xml:space="preserve"> </w:t>
      </w:r>
      <w:r>
        <w:t>should</w:t>
      </w:r>
      <w:r>
        <w:rPr>
          <w:spacing w:val="-11"/>
        </w:rPr>
        <w:t xml:space="preserve"> </w:t>
      </w:r>
      <w:r>
        <w:t>be</w:t>
      </w:r>
      <w:r>
        <w:rPr>
          <w:spacing w:val="-11"/>
        </w:rPr>
        <w:t xml:space="preserve"> </w:t>
      </w:r>
      <w:r>
        <w:t>taken</w:t>
      </w:r>
      <w:r>
        <w:rPr>
          <w:spacing w:val="-11"/>
        </w:rPr>
        <w:t xml:space="preserve"> </w:t>
      </w:r>
      <w:r>
        <w:t>with</w:t>
      </w:r>
      <w:r>
        <w:rPr>
          <w:spacing w:val="-11"/>
        </w:rPr>
        <w:t xml:space="preserve"> </w:t>
      </w:r>
      <w:r>
        <w:t>a</w:t>
      </w:r>
      <w:r>
        <w:rPr>
          <w:spacing w:val="-11"/>
        </w:rPr>
        <w:t xml:space="preserve"> </w:t>
      </w:r>
      <w:r>
        <w:t>grain</w:t>
      </w:r>
      <w:r>
        <w:rPr>
          <w:spacing w:val="-10"/>
        </w:rPr>
        <w:t xml:space="preserve"> </w:t>
      </w:r>
      <w:r>
        <w:t>of</w:t>
      </w:r>
      <w:r>
        <w:rPr>
          <w:spacing w:val="-11"/>
        </w:rPr>
        <w:t xml:space="preserve"> </w:t>
      </w:r>
      <w:r>
        <w:t>salt;</w:t>
      </w:r>
      <w:r>
        <w:rPr>
          <w:spacing w:val="-11"/>
        </w:rPr>
        <w:t xml:space="preserve"> </w:t>
      </w:r>
      <w:r>
        <w:t>obviously,</w:t>
      </w:r>
      <w:r>
        <w:rPr>
          <w:spacing w:val="-11"/>
        </w:rPr>
        <w:t xml:space="preserve"> </w:t>
      </w:r>
      <w:r>
        <w:t>to</w:t>
      </w:r>
      <w:r>
        <w:rPr>
          <w:spacing w:val="-11"/>
        </w:rPr>
        <w:t xml:space="preserve"> </w:t>
      </w:r>
      <w:r>
        <w:t>promote</w:t>
      </w:r>
      <w:r>
        <w:rPr>
          <w:spacing w:val="-11"/>
        </w:rPr>
        <w:t xml:space="preserve"> </w:t>
      </w:r>
      <w:r>
        <w:t>themselves,</w:t>
      </w:r>
      <w:r>
        <w:rPr>
          <w:spacing w:val="-11"/>
        </w:rPr>
        <w:t xml:space="preserve"> </w:t>
      </w:r>
      <w:r>
        <w:t>Renaissance</w:t>
      </w:r>
      <w:r>
        <w:rPr>
          <w:spacing w:val="-10"/>
        </w:rPr>
        <w:t xml:space="preserve"> </w:t>
      </w:r>
      <w:r>
        <w:t>writers</w:t>
      </w:r>
      <w:r>
        <w:rPr>
          <w:spacing w:val="-11"/>
        </w:rPr>
        <w:t xml:space="preserve"> </w:t>
      </w:r>
      <w:r>
        <w:t>were</w:t>
      </w:r>
      <w:r>
        <w:rPr>
          <w:spacing w:val="-11"/>
        </w:rPr>
        <w:t xml:space="preserve"> </w:t>
      </w:r>
      <w:r>
        <w:t>often</w:t>
      </w:r>
      <w:r>
        <w:rPr>
          <w:spacing w:val="-11"/>
        </w:rPr>
        <w:t xml:space="preserve"> </w:t>
      </w:r>
      <w:r>
        <w:t>harsh</w:t>
      </w:r>
      <w:r>
        <w:rPr>
          <w:spacing w:val="-11"/>
        </w:rPr>
        <w:t xml:space="preserve"> </w:t>
      </w:r>
      <w:r>
        <w:t>in</w:t>
      </w:r>
      <w:r>
        <w:rPr>
          <w:spacing w:val="1"/>
        </w:rPr>
        <w:t xml:space="preserve"> </w:t>
      </w:r>
      <w:r>
        <w:t>their criticism of their immediate predecessors, as most new literary periods are to the previous literary period. To</w:t>
      </w:r>
      <w:r>
        <w:rPr>
          <w:spacing w:val="1"/>
        </w:rPr>
        <w:t xml:space="preserve"> </w:t>
      </w:r>
      <w:r>
        <w:t>this day, popular culture in the West still has traces of the negative Renaissance attitude towards anything “medie-</w:t>
      </w:r>
      <w:r>
        <w:rPr>
          <w:spacing w:val="1"/>
        </w:rPr>
        <w:t xml:space="preserve"> </w:t>
      </w:r>
      <w:r>
        <w:t>val.” European authors such as Dante would have been quite surprised (and indignant) to hear that he was part of a</w:t>
      </w:r>
      <w:r>
        <w:rPr>
          <w:spacing w:val="-52"/>
        </w:rPr>
        <w:t xml:space="preserve"> </w:t>
      </w:r>
      <w:r>
        <w:t>time period that supposedly was lesser than what followed. Since Dante’s Divine Comedy ranks among the best of</w:t>
      </w:r>
      <w:r>
        <w:rPr>
          <w:spacing w:val="-52"/>
        </w:rPr>
        <w:t xml:space="preserve"> </w:t>
      </w:r>
      <w:r>
        <w:t>world</w:t>
      </w:r>
      <w:r>
        <w:rPr>
          <w:spacing w:val="-7"/>
        </w:rPr>
        <w:t xml:space="preserve"> </w:t>
      </w:r>
      <w:r>
        <w:t>literature</w:t>
      </w:r>
      <w:r>
        <w:rPr>
          <w:spacing w:val="-7"/>
        </w:rPr>
        <w:t xml:space="preserve"> </w:t>
      </w:r>
      <w:r>
        <w:t>to</w:t>
      </w:r>
      <w:r>
        <w:rPr>
          <w:spacing w:val="-7"/>
        </w:rPr>
        <w:t xml:space="preserve"> </w:t>
      </w:r>
      <w:r>
        <w:t>this</w:t>
      </w:r>
      <w:r>
        <w:rPr>
          <w:spacing w:val="-7"/>
        </w:rPr>
        <w:t xml:space="preserve"> </w:t>
      </w:r>
      <w:r>
        <w:t>day,</w:t>
      </w:r>
      <w:r>
        <w:rPr>
          <w:spacing w:val="-7"/>
        </w:rPr>
        <w:t xml:space="preserve"> </w:t>
      </w:r>
      <w:r>
        <w:t>he</w:t>
      </w:r>
      <w:r>
        <w:rPr>
          <w:spacing w:val="-7"/>
        </w:rPr>
        <w:t xml:space="preserve"> </w:t>
      </w:r>
      <w:r>
        <w:t>would</w:t>
      </w:r>
      <w:r>
        <w:rPr>
          <w:spacing w:val="-6"/>
        </w:rPr>
        <w:t xml:space="preserve"> </w:t>
      </w:r>
      <w:r>
        <w:t>be</w:t>
      </w:r>
      <w:r>
        <w:rPr>
          <w:spacing w:val="-7"/>
        </w:rPr>
        <w:t xml:space="preserve"> </w:t>
      </w:r>
      <w:r>
        <w:t>justified</w:t>
      </w:r>
      <w:r>
        <w:rPr>
          <w:spacing w:val="-7"/>
        </w:rPr>
        <w:t xml:space="preserve"> </w:t>
      </w:r>
      <w:r>
        <w:t>in</w:t>
      </w:r>
      <w:r>
        <w:rPr>
          <w:spacing w:val="-7"/>
        </w:rPr>
        <w:t xml:space="preserve"> </w:t>
      </w:r>
      <w:r>
        <w:t>feeling</w:t>
      </w:r>
      <w:r>
        <w:rPr>
          <w:spacing w:val="-7"/>
        </w:rPr>
        <w:t xml:space="preserve"> </w:t>
      </w:r>
      <w:r>
        <w:t>that</w:t>
      </w:r>
      <w:r>
        <w:rPr>
          <w:spacing w:val="-7"/>
        </w:rPr>
        <w:t xml:space="preserve"> </w:t>
      </w:r>
      <w:r>
        <w:t>way.</w:t>
      </w:r>
    </w:p>
    <w:p w14:paraId="3F8E029F" w14:textId="77777777" w:rsidR="000276C6" w:rsidRDefault="000276C6" w:rsidP="004F1EB4">
      <w:pPr>
        <w:pStyle w:val="Body"/>
      </w:pPr>
      <w:r>
        <w:t>In</w:t>
      </w:r>
      <w:r>
        <w:rPr>
          <w:spacing w:val="-8"/>
        </w:rPr>
        <w:t xml:space="preserve"> </w:t>
      </w:r>
      <w:r>
        <w:t>chronological</w:t>
      </w:r>
      <w:r>
        <w:rPr>
          <w:spacing w:val="-7"/>
        </w:rPr>
        <w:t xml:space="preserve"> </w:t>
      </w:r>
      <w:r>
        <w:t>terms,</w:t>
      </w:r>
      <w:r>
        <w:rPr>
          <w:spacing w:val="-7"/>
        </w:rPr>
        <w:t xml:space="preserve"> </w:t>
      </w:r>
      <w:r>
        <w:t>the</w:t>
      </w:r>
      <w:r>
        <w:rPr>
          <w:spacing w:val="-7"/>
        </w:rPr>
        <w:t xml:space="preserve"> </w:t>
      </w:r>
      <w:r>
        <w:t>Middle</w:t>
      </w:r>
      <w:r>
        <w:rPr>
          <w:spacing w:val="-8"/>
        </w:rPr>
        <w:t xml:space="preserve"> </w:t>
      </w:r>
      <w:r>
        <w:t>Ages</w:t>
      </w:r>
      <w:r>
        <w:rPr>
          <w:spacing w:val="-7"/>
        </w:rPr>
        <w:t xml:space="preserve"> </w:t>
      </w:r>
      <w:r>
        <w:t>in</w:t>
      </w:r>
      <w:r>
        <w:rPr>
          <w:spacing w:val="-7"/>
        </w:rPr>
        <w:t xml:space="preserve"> </w:t>
      </w:r>
      <w:r>
        <w:t>Europe</w:t>
      </w:r>
      <w:r>
        <w:rPr>
          <w:spacing w:val="-7"/>
        </w:rPr>
        <w:t xml:space="preserve"> </w:t>
      </w:r>
      <w:r>
        <w:t>traditionally</w:t>
      </w:r>
      <w:r>
        <w:rPr>
          <w:spacing w:val="-8"/>
        </w:rPr>
        <w:t xml:space="preserve"> </w:t>
      </w:r>
      <w:r>
        <w:t>are</w:t>
      </w:r>
      <w:r>
        <w:rPr>
          <w:spacing w:val="-7"/>
        </w:rPr>
        <w:t xml:space="preserve"> </w:t>
      </w:r>
      <w:r>
        <w:t>dated</w:t>
      </w:r>
      <w:r>
        <w:rPr>
          <w:spacing w:val="-7"/>
        </w:rPr>
        <w:t xml:space="preserve"> </w:t>
      </w:r>
      <w:r>
        <w:t>from</w:t>
      </w:r>
      <w:r>
        <w:rPr>
          <w:spacing w:val="-7"/>
        </w:rPr>
        <w:t xml:space="preserve"> </w:t>
      </w:r>
      <w:r>
        <w:t>the</w:t>
      </w:r>
      <w:r>
        <w:rPr>
          <w:spacing w:val="-7"/>
        </w:rPr>
        <w:t xml:space="preserve"> </w:t>
      </w:r>
      <w:r>
        <w:t>fall</w:t>
      </w:r>
      <w:r>
        <w:rPr>
          <w:spacing w:val="-8"/>
        </w:rPr>
        <w:t xml:space="preserve"> </w:t>
      </w:r>
      <w:r>
        <w:t>of</w:t>
      </w:r>
      <w:r>
        <w:rPr>
          <w:spacing w:val="-7"/>
        </w:rPr>
        <w:t xml:space="preserve"> </w:t>
      </w:r>
      <w:r>
        <w:t>Rome</w:t>
      </w:r>
      <w:r>
        <w:rPr>
          <w:spacing w:val="-7"/>
        </w:rPr>
        <w:t xml:space="preserve"> </w:t>
      </w:r>
      <w:r>
        <w:t>in</w:t>
      </w:r>
      <w:r>
        <w:rPr>
          <w:spacing w:val="-7"/>
        </w:rPr>
        <w:t xml:space="preserve"> </w:t>
      </w:r>
      <w:r>
        <w:t>476</w:t>
      </w:r>
      <w:r>
        <w:rPr>
          <w:spacing w:val="-8"/>
        </w:rPr>
        <w:t xml:space="preserve"> </w:t>
      </w:r>
      <w:r>
        <w:t>C.E.</w:t>
      </w:r>
      <w:r>
        <w:rPr>
          <w:spacing w:val="-7"/>
        </w:rPr>
        <w:t xml:space="preserve"> </w:t>
      </w:r>
      <w:r>
        <w:t>to</w:t>
      </w:r>
      <w:r>
        <w:rPr>
          <w:spacing w:val="1"/>
        </w:rPr>
        <w:t xml:space="preserve"> </w:t>
      </w:r>
      <w:r>
        <w:t>the</w:t>
      </w:r>
      <w:r>
        <w:rPr>
          <w:spacing w:val="-8"/>
        </w:rPr>
        <w:t xml:space="preserve"> </w:t>
      </w:r>
      <w:r>
        <w:t>arrival</w:t>
      </w:r>
      <w:r>
        <w:rPr>
          <w:spacing w:val="-7"/>
        </w:rPr>
        <w:t xml:space="preserve"> </w:t>
      </w:r>
      <w:r>
        <w:t>of</w:t>
      </w:r>
      <w:r>
        <w:rPr>
          <w:spacing w:val="-8"/>
        </w:rPr>
        <w:t xml:space="preserve"> </w:t>
      </w:r>
      <w:r>
        <w:t>Columbus</w:t>
      </w:r>
      <w:r>
        <w:rPr>
          <w:spacing w:val="-7"/>
        </w:rPr>
        <w:t xml:space="preserve"> </w:t>
      </w:r>
      <w:r>
        <w:t>in</w:t>
      </w:r>
      <w:r>
        <w:rPr>
          <w:spacing w:val="-8"/>
        </w:rPr>
        <w:t xml:space="preserve"> </w:t>
      </w:r>
      <w:r>
        <w:t>North</w:t>
      </w:r>
      <w:r>
        <w:rPr>
          <w:spacing w:val="-7"/>
        </w:rPr>
        <w:t xml:space="preserve"> </w:t>
      </w:r>
      <w:r>
        <w:t>America</w:t>
      </w:r>
      <w:r>
        <w:rPr>
          <w:spacing w:val="-8"/>
        </w:rPr>
        <w:t xml:space="preserve"> </w:t>
      </w:r>
      <w:r>
        <w:t>in</w:t>
      </w:r>
      <w:r>
        <w:rPr>
          <w:spacing w:val="-7"/>
        </w:rPr>
        <w:t xml:space="preserve"> </w:t>
      </w:r>
      <w:r>
        <w:t>1492</w:t>
      </w:r>
      <w:r>
        <w:rPr>
          <w:spacing w:val="-8"/>
        </w:rPr>
        <w:t xml:space="preserve"> </w:t>
      </w:r>
      <w:r>
        <w:t>C.E.</w:t>
      </w:r>
      <w:r>
        <w:rPr>
          <w:spacing w:val="-7"/>
        </w:rPr>
        <w:t xml:space="preserve"> </w:t>
      </w:r>
      <w:r>
        <w:t>These</w:t>
      </w:r>
      <w:r>
        <w:rPr>
          <w:spacing w:val="-8"/>
        </w:rPr>
        <w:t xml:space="preserve"> </w:t>
      </w:r>
      <w:r>
        <w:t>dates</w:t>
      </w:r>
      <w:r>
        <w:rPr>
          <w:spacing w:val="-7"/>
        </w:rPr>
        <w:t xml:space="preserve"> </w:t>
      </w:r>
      <w:r>
        <w:t>are</w:t>
      </w:r>
      <w:r>
        <w:rPr>
          <w:spacing w:val="-8"/>
        </w:rPr>
        <w:t xml:space="preserve"> </w:t>
      </w:r>
      <w:r>
        <w:t>not</w:t>
      </w:r>
      <w:r>
        <w:rPr>
          <w:spacing w:val="-7"/>
        </w:rPr>
        <w:t xml:space="preserve"> </w:t>
      </w:r>
      <w:r>
        <w:t>exact,</w:t>
      </w:r>
      <w:r>
        <w:rPr>
          <w:spacing w:val="-8"/>
        </w:rPr>
        <w:t xml:space="preserve"> </w:t>
      </w:r>
      <w:r>
        <w:t>but</w:t>
      </w:r>
      <w:r>
        <w:rPr>
          <w:spacing w:val="-7"/>
        </w:rPr>
        <w:t xml:space="preserve"> </w:t>
      </w:r>
      <w:r>
        <w:t>they</w:t>
      </w:r>
      <w:r>
        <w:rPr>
          <w:spacing w:val="-8"/>
        </w:rPr>
        <w:t xml:space="preserve"> </w:t>
      </w:r>
      <w:r>
        <w:t>at</w:t>
      </w:r>
      <w:r>
        <w:rPr>
          <w:spacing w:val="-7"/>
        </w:rPr>
        <w:t xml:space="preserve"> </w:t>
      </w:r>
      <w:r>
        <w:t>least</w:t>
      </w:r>
      <w:r>
        <w:rPr>
          <w:spacing w:val="-8"/>
        </w:rPr>
        <w:t xml:space="preserve"> </w:t>
      </w:r>
      <w:r>
        <w:t>give</w:t>
      </w:r>
      <w:r>
        <w:rPr>
          <w:spacing w:val="-7"/>
        </w:rPr>
        <w:t xml:space="preserve"> </w:t>
      </w:r>
      <w:r>
        <w:t>us</w:t>
      </w:r>
      <w:r>
        <w:rPr>
          <w:spacing w:val="-8"/>
        </w:rPr>
        <w:t xml:space="preserve"> </w:t>
      </w:r>
      <w:r>
        <w:t>the</w:t>
      </w:r>
      <w:r>
        <w:rPr>
          <w:spacing w:val="-7"/>
        </w:rPr>
        <w:t xml:space="preserve"> </w:t>
      </w:r>
      <w:r>
        <w:t>gen-</w:t>
      </w:r>
      <w:r>
        <w:rPr>
          <w:spacing w:val="1"/>
        </w:rPr>
        <w:t xml:space="preserve"> </w:t>
      </w:r>
      <w:r>
        <w:t>eral</w:t>
      </w:r>
      <w:r>
        <w:rPr>
          <w:spacing w:val="-4"/>
        </w:rPr>
        <w:t xml:space="preserve"> </w:t>
      </w:r>
      <w:r>
        <w:t>magnitude</w:t>
      </w:r>
      <w:r>
        <w:rPr>
          <w:spacing w:val="-4"/>
        </w:rPr>
        <w:t xml:space="preserve"> </w:t>
      </w:r>
      <w:r>
        <w:t>of</w:t>
      </w:r>
      <w:r>
        <w:rPr>
          <w:spacing w:val="-3"/>
        </w:rPr>
        <w:t xml:space="preserve"> </w:t>
      </w:r>
      <w:r>
        <w:t>the</w:t>
      </w:r>
      <w:r>
        <w:rPr>
          <w:spacing w:val="-4"/>
        </w:rPr>
        <w:t xml:space="preserve"> </w:t>
      </w:r>
      <w:r>
        <w:t>time</w:t>
      </w:r>
      <w:r>
        <w:rPr>
          <w:spacing w:val="-4"/>
        </w:rPr>
        <w:t xml:space="preserve"> </w:t>
      </w:r>
      <w:r>
        <w:t>period:</w:t>
      </w:r>
      <w:r>
        <w:rPr>
          <w:spacing w:val="-3"/>
        </w:rPr>
        <w:t xml:space="preserve"> </w:t>
      </w:r>
      <w:r>
        <w:t>roughly</w:t>
      </w:r>
      <w:r>
        <w:rPr>
          <w:spacing w:val="-4"/>
        </w:rPr>
        <w:t xml:space="preserve"> </w:t>
      </w:r>
      <w:r>
        <w:t>a</w:t>
      </w:r>
      <w:r>
        <w:rPr>
          <w:spacing w:val="-4"/>
        </w:rPr>
        <w:t xml:space="preserve"> </w:t>
      </w:r>
      <w:r>
        <w:t>thousand</w:t>
      </w:r>
      <w:r>
        <w:rPr>
          <w:spacing w:val="-3"/>
        </w:rPr>
        <w:t xml:space="preserve"> </w:t>
      </w:r>
      <w:r>
        <w:t>years.</w:t>
      </w:r>
      <w:r>
        <w:rPr>
          <w:spacing w:val="-4"/>
        </w:rPr>
        <w:t xml:space="preserve"> </w:t>
      </w:r>
      <w:r>
        <w:t>Within</w:t>
      </w:r>
      <w:r>
        <w:rPr>
          <w:spacing w:val="-4"/>
        </w:rPr>
        <w:t xml:space="preserve"> </w:t>
      </w:r>
      <w:r>
        <w:t>that</w:t>
      </w:r>
      <w:r>
        <w:rPr>
          <w:spacing w:val="-3"/>
        </w:rPr>
        <w:t xml:space="preserve"> </w:t>
      </w:r>
      <w:r>
        <w:t>stretch</w:t>
      </w:r>
      <w:r>
        <w:rPr>
          <w:spacing w:val="-4"/>
        </w:rPr>
        <w:t xml:space="preserve"> </w:t>
      </w:r>
      <w:r>
        <w:t>of</w:t>
      </w:r>
      <w:r>
        <w:rPr>
          <w:spacing w:val="-4"/>
        </w:rPr>
        <w:t xml:space="preserve"> </w:t>
      </w:r>
      <w:r>
        <w:t>time,</w:t>
      </w:r>
      <w:r>
        <w:rPr>
          <w:spacing w:val="-3"/>
        </w:rPr>
        <w:t xml:space="preserve"> </w:t>
      </w:r>
      <w:r>
        <w:t>scholars</w:t>
      </w:r>
      <w:r>
        <w:rPr>
          <w:spacing w:val="-4"/>
        </w:rPr>
        <w:t xml:space="preserve"> </w:t>
      </w:r>
      <w:r>
        <w:t>usually</w:t>
      </w:r>
      <w:r>
        <w:rPr>
          <w:spacing w:val="-4"/>
        </w:rPr>
        <w:t xml:space="preserve"> </w:t>
      </w:r>
      <w:r>
        <w:t>break</w:t>
      </w:r>
      <w:r>
        <w:rPr>
          <w:spacing w:val="-3"/>
        </w:rPr>
        <w:t xml:space="preserve"> </w:t>
      </w:r>
      <w:r>
        <w:t>the</w:t>
      </w:r>
      <w:r>
        <w:rPr>
          <w:spacing w:val="-52"/>
        </w:rPr>
        <w:t xml:space="preserve"> </w:t>
      </w:r>
      <w:r>
        <w:t>time</w:t>
      </w:r>
      <w:r>
        <w:rPr>
          <w:spacing w:val="-7"/>
        </w:rPr>
        <w:t xml:space="preserve"> </w:t>
      </w:r>
      <w:r>
        <w:t>into</w:t>
      </w:r>
      <w:r>
        <w:rPr>
          <w:spacing w:val="-6"/>
        </w:rPr>
        <w:t xml:space="preserve"> </w:t>
      </w:r>
      <w:r>
        <w:t>early,</w:t>
      </w:r>
      <w:r>
        <w:rPr>
          <w:spacing w:val="-6"/>
        </w:rPr>
        <w:t xml:space="preserve"> </w:t>
      </w:r>
      <w:r>
        <w:t>middle,</w:t>
      </w:r>
      <w:r>
        <w:rPr>
          <w:spacing w:val="-6"/>
        </w:rPr>
        <w:t xml:space="preserve"> </w:t>
      </w:r>
      <w:r>
        <w:t>and</w:t>
      </w:r>
      <w:r>
        <w:rPr>
          <w:spacing w:val="-6"/>
        </w:rPr>
        <w:t xml:space="preserve"> </w:t>
      </w:r>
      <w:r>
        <w:t>late</w:t>
      </w:r>
      <w:r>
        <w:rPr>
          <w:spacing w:val="-6"/>
        </w:rPr>
        <w:t xml:space="preserve"> </w:t>
      </w:r>
      <w:r>
        <w:t>periods</w:t>
      </w:r>
      <w:r>
        <w:rPr>
          <w:spacing w:val="-6"/>
        </w:rPr>
        <w:t xml:space="preserve"> </w:t>
      </w:r>
      <w:r>
        <w:t>of</w:t>
      </w:r>
      <w:r>
        <w:rPr>
          <w:spacing w:val="-6"/>
        </w:rPr>
        <w:t xml:space="preserve"> </w:t>
      </w:r>
      <w:r>
        <w:t>literature.</w:t>
      </w:r>
    </w:p>
    <w:p w14:paraId="5C070B29" w14:textId="31339265" w:rsidR="000276C6" w:rsidRDefault="000276C6" w:rsidP="004F1EB4">
      <w:pPr>
        <w:pStyle w:val="Body"/>
      </w:pPr>
      <w:r>
        <w:t>The selections in this chapter focus on the transformation of a hero and the role of courtly love in aristocrat-</w:t>
      </w:r>
      <w:r>
        <w:rPr>
          <w:spacing w:val="1"/>
        </w:rPr>
        <w:t xml:space="preserve"> </w:t>
      </w:r>
      <w:r>
        <w:t>ic</w:t>
      </w:r>
      <w:r>
        <w:rPr>
          <w:spacing w:val="-8"/>
        </w:rPr>
        <w:t xml:space="preserve"> </w:t>
      </w:r>
      <w:r>
        <w:t>culture.</w:t>
      </w:r>
      <w:r>
        <w:rPr>
          <w:spacing w:val="-8"/>
        </w:rPr>
        <w:t xml:space="preserve"> </w:t>
      </w:r>
      <w:r>
        <w:t>There</w:t>
      </w:r>
      <w:r>
        <w:rPr>
          <w:spacing w:val="-8"/>
        </w:rPr>
        <w:t xml:space="preserve"> </w:t>
      </w:r>
      <w:r>
        <w:t>are</w:t>
      </w:r>
      <w:r>
        <w:rPr>
          <w:spacing w:val="-7"/>
        </w:rPr>
        <w:t xml:space="preserve"> </w:t>
      </w:r>
      <w:r>
        <w:t>still</w:t>
      </w:r>
      <w:r>
        <w:rPr>
          <w:spacing w:val="-8"/>
        </w:rPr>
        <w:t xml:space="preserve"> </w:t>
      </w:r>
      <w:r>
        <w:t>epic</w:t>
      </w:r>
      <w:r>
        <w:rPr>
          <w:spacing w:val="-8"/>
        </w:rPr>
        <w:t xml:space="preserve"> </w:t>
      </w:r>
      <w:r>
        <w:t>heroes,</w:t>
      </w:r>
      <w:r>
        <w:rPr>
          <w:spacing w:val="-7"/>
        </w:rPr>
        <w:t xml:space="preserve"> </w:t>
      </w:r>
      <w:r>
        <w:t>but</w:t>
      </w:r>
      <w:r>
        <w:rPr>
          <w:spacing w:val="-8"/>
        </w:rPr>
        <w:t xml:space="preserve"> </w:t>
      </w:r>
      <w:r>
        <w:t>now</w:t>
      </w:r>
      <w:r>
        <w:rPr>
          <w:spacing w:val="-8"/>
        </w:rPr>
        <w:t xml:space="preserve"> </w:t>
      </w:r>
      <w:r>
        <w:t>they</w:t>
      </w:r>
      <w:r>
        <w:rPr>
          <w:spacing w:val="-7"/>
        </w:rPr>
        <w:t xml:space="preserve"> </w:t>
      </w:r>
      <w:r>
        <w:t>are</w:t>
      </w:r>
      <w:r>
        <w:rPr>
          <w:spacing w:val="-8"/>
        </w:rPr>
        <w:t xml:space="preserve"> </w:t>
      </w:r>
      <w:r>
        <w:t>often</w:t>
      </w:r>
      <w:r>
        <w:rPr>
          <w:spacing w:val="-8"/>
        </w:rPr>
        <w:t xml:space="preserve"> </w:t>
      </w:r>
      <w:r>
        <w:t>knights</w:t>
      </w:r>
      <w:r>
        <w:rPr>
          <w:spacing w:val="-7"/>
        </w:rPr>
        <w:t xml:space="preserve"> </w:t>
      </w:r>
      <w:r>
        <w:t>(with</w:t>
      </w:r>
      <w:r>
        <w:rPr>
          <w:spacing w:val="-8"/>
        </w:rPr>
        <w:t xml:space="preserve"> </w:t>
      </w:r>
      <w:r>
        <w:t>different</w:t>
      </w:r>
      <w:r>
        <w:rPr>
          <w:spacing w:val="-8"/>
        </w:rPr>
        <w:t xml:space="preserve"> </w:t>
      </w:r>
      <w:r>
        <w:t>sets</w:t>
      </w:r>
      <w:r>
        <w:rPr>
          <w:spacing w:val="-7"/>
        </w:rPr>
        <w:t xml:space="preserve"> </w:t>
      </w:r>
      <w:r>
        <w:t>of</w:t>
      </w:r>
      <w:r>
        <w:rPr>
          <w:spacing w:val="-8"/>
        </w:rPr>
        <w:t xml:space="preserve"> </w:t>
      </w:r>
      <w:r>
        <w:t>concerns</w:t>
      </w:r>
      <w:r>
        <w:rPr>
          <w:spacing w:val="-8"/>
        </w:rPr>
        <w:t xml:space="preserve"> </w:t>
      </w:r>
      <w:r>
        <w:t>from</w:t>
      </w:r>
      <w:r>
        <w:rPr>
          <w:spacing w:val="-8"/>
        </w:rPr>
        <w:t xml:space="preserve"> </w:t>
      </w:r>
      <w:r>
        <w:t>ancient</w:t>
      </w:r>
      <w:r>
        <w:rPr>
          <w:spacing w:val="1"/>
        </w:rPr>
        <w:t xml:space="preserve"> </w:t>
      </w:r>
      <w:r>
        <w:t>world warriors); in Dante, he takes the previous epic form even further by creating a Christian epic, with a hero</w:t>
      </w:r>
      <w:r>
        <w:rPr>
          <w:spacing w:val="1"/>
        </w:rPr>
        <w:t xml:space="preserve"> </w:t>
      </w:r>
      <w:r>
        <w:t>who does not need to be a knight (or even all that brave, as long as he has divine help). There is a debate about</w:t>
      </w:r>
      <w:r>
        <w:rPr>
          <w:spacing w:val="1"/>
        </w:rPr>
        <w:t xml:space="preserve"> </w:t>
      </w:r>
      <w:r>
        <w:t>whether</w:t>
      </w:r>
      <w:r>
        <w:rPr>
          <w:spacing w:val="-6"/>
        </w:rPr>
        <w:t xml:space="preserve"> </w:t>
      </w:r>
      <w:r>
        <w:t>courtly</w:t>
      </w:r>
      <w:r>
        <w:rPr>
          <w:spacing w:val="-6"/>
        </w:rPr>
        <w:t xml:space="preserve"> </w:t>
      </w:r>
      <w:r>
        <w:t>love</w:t>
      </w:r>
      <w:r>
        <w:rPr>
          <w:spacing w:val="-5"/>
        </w:rPr>
        <w:t xml:space="preserve"> </w:t>
      </w:r>
      <w:r>
        <w:t>ever</w:t>
      </w:r>
      <w:r>
        <w:rPr>
          <w:spacing w:val="-6"/>
        </w:rPr>
        <w:t xml:space="preserve"> </w:t>
      </w:r>
      <w:r>
        <w:t>existed</w:t>
      </w:r>
      <w:r>
        <w:rPr>
          <w:spacing w:val="-6"/>
        </w:rPr>
        <w:t xml:space="preserve"> </w:t>
      </w:r>
      <w:r>
        <w:t>outside</w:t>
      </w:r>
      <w:r>
        <w:rPr>
          <w:spacing w:val="-5"/>
        </w:rPr>
        <w:t xml:space="preserve"> </w:t>
      </w:r>
      <w:r>
        <w:t>of</w:t>
      </w:r>
      <w:r>
        <w:rPr>
          <w:spacing w:val="-6"/>
        </w:rPr>
        <w:t xml:space="preserve"> </w:t>
      </w:r>
      <w:r>
        <w:t>literature</w:t>
      </w:r>
      <w:r>
        <w:rPr>
          <w:spacing w:val="-6"/>
        </w:rPr>
        <w:t xml:space="preserve"> </w:t>
      </w:r>
      <w:r>
        <w:t>(or</w:t>
      </w:r>
      <w:r>
        <w:rPr>
          <w:spacing w:val="-5"/>
        </w:rPr>
        <w:t xml:space="preserve"> </w:t>
      </w:r>
      <w:r>
        <w:t>whether</w:t>
      </w:r>
      <w:r>
        <w:rPr>
          <w:spacing w:val="-6"/>
        </w:rPr>
        <w:t xml:space="preserve"> </w:t>
      </w:r>
      <w:r>
        <w:t>it</w:t>
      </w:r>
      <w:r>
        <w:rPr>
          <w:spacing w:val="-5"/>
        </w:rPr>
        <w:t xml:space="preserve"> </w:t>
      </w:r>
      <w:r>
        <w:t>actually</w:t>
      </w:r>
      <w:r>
        <w:rPr>
          <w:spacing w:val="-6"/>
        </w:rPr>
        <w:t xml:space="preserve"> </w:t>
      </w:r>
      <w:r>
        <w:t>inspired</w:t>
      </w:r>
      <w:r>
        <w:rPr>
          <w:spacing w:val="-6"/>
        </w:rPr>
        <w:t xml:space="preserve"> </w:t>
      </w:r>
      <w:r>
        <w:t>knights</w:t>
      </w:r>
      <w:r>
        <w:rPr>
          <w:spacing w:val="-5"/>
        </w:rPr>
        <w:t xml:space="preserve"> </w:t>
      </w:r>
      <w:r>
        <w:t>and</w:t>
      </w:r>
      <w:r>
        <w:rPr>
          <w:spacing w:val="-6"/>
        </w:rPr>
        <w:t xml:space="preserve"> </w:t>
      </w:r>
      <w:r>
        <w:t>ladies</w:t>
      </w:r>
      <w:r>
        <w:rPr>
          <w:spacing w:val="-6"/>
        </w:rPr>
        <w:t xml:space="preserve"> </w:t>
      </w:r>
      <w:r>
        <w:t>to</w:t>
      </w:r>
      <w:r>
        <w:rPr>
          <w:spacing w:val="-5"/>
        </w:rPr>
        <w:t xml:space="preserve"> </w:t>
      </w:r>
      <w:r>
        <w:t>act</w:t>
      </w:r>
      <w:r>
        <w:rPr>
          <w:spacing w:val="-6"/>
        </w:rPr>
        <w:t xml:space="preserve"> </w:t>
      </w:r>
      <w:r>
        <w:t>the</w:t>
      </w:r>
      <w:r>
        <w:rPr>
          <w:spacing w:val="1"/>
        </w:rPr>
        <w:t xml:space="preserve"> </w:t>
      </w:r>
      <w:r>
        <w:t>way</w:t>
      </w:r>
      <w:r>
        <w:rPr>
          <w:spacing w:val="-9"/>
        </w:rPr>
        <w:t xml:space="preserve"> </w:t>
      </w:r>
      <w:r>
        <w:t>that</w:t>
      </w:r>
      <w:r>
        <w:rPr>
          <w:spacing w:val="-9"/>
        </w:rPr>
        <w:t xml:space="preserve"> </w:t>
      </w:r>
      <w:r>
        <w:t>they</w:t>
      </w:r>
      <w:r>
        <w:rPr>
          <w:spacing w:val="-8"/>
        </w:rPr>
        <w:t xml:space="preserve"> </w:t>
      </w:r>
      <w:r>
        <w:t>did</w:t>
      </w:r>
      <w:r>
        <w:rPr>
          <w:spacing w:val="-9"/>
        </w:rPr>
        <w:t xml:space="preserve"> </w:t>
      </w:r>
      <w:r>
        <w:t>in</w:t>
      </w:r>
      <w:r>
        <w:rPr>
          <w:spacing w:val="-8"/>
        </w:rPr>
        <w:t xml:space="preserve"> </w:t>
      </w:r>
      <w:r>
        <w:t>the</w:t>
      </w:r>
      <w:r>
        <w:rPr>
          <w:spacing w:val="-9"/>
        </w:rPr>
        <w:t xml:space="preserve"> </w:t>
      </w:r>
      <w:r>
        <w:t>stories),</w:t>
      </w:r>
      <w:r>
        <w:rPr>
          <w:spacing w:val="-8"/>
        </w:rPr>
        <w:t xml:space="preserve"> </w:t>
      </w:r>
      <w:r>
        <w:t>but</w:t>
      </w:r>
      <w:r>
        <w:rPr>
          <w:spacing w:val="-9"/>
        </w:rPr>
        <w:t xml:space="preserve"> </w:t>
      </w:r>
      <w:r>
        <w:t>the</w:t>
      </w:r>
      <w:r>
        <w:rPr>
          <w:spacing w:val="-8"/>
        </w:rPr>
        <w:t xml:space="preserve"> </w:t>
      </w:r>
      <w:r>
        <w:t>concept</w:t>
      </w:r>
      <w:r>
        <w:rPr>
          <w:spacing w:val="-9"/>
        </w:rPr>
        <w:t xml:space="preserve"> </w:t>
      </w:r>
      <w:r>
        <w:t>of</w:t>
      </w:r>
      <w:r>
        <w:rPr>
          <w:spacing w:val="-8"/>
        </w:rPr>
        <w:t xml:space="preserve"> </w:t>
      </w:r>
      <w:r>
        <w:t>courtly</w:t>
      </w:r>
      <w:r>
        <w:rPr>
          <w:spacing w:val="-9"/>
        </w:rPr>
        <w:t xml:space="preserve"> </w:t>
      </w:r>
      <w:r>
        <w:t>love</w:t>
      </w:r>
      <w:r>
        <w:rPr>
          <w:spacing w:val="-8"/>
        </w:rPr>
        <w:t xml:space="preserve"> </w:t>
      </w:r>
      <w:r>
        <w:t>drives</w:t>
      </w:r>
      <w:r>
        <w:rPr>
          <w:spacing w:val="-9"/>
        </w:rPr>
        <w:t xml:space="preserve"> </w:t>
      </w:r>
      <w:r>
        <w:t>many</w:t>
      </w:r>
      <w:r>
        <w:rPr>
          <w:spacing w:val="-8"/>
        </w:rPr>
        <w:t xml:space="preserve"> </w:t>
      </w:r>
      <w:r>
        <w:t>medieval</w:t>
      </w:r>
      <w:r>
        <w:rPr>
          <w:spacing w:val="-9"/>
        </w:rPr>
        <w:t xml:space="preserve"> </w:t>
      </w:r>
      <w:r>
        <w:t>stories.</w:t>
      </w:r>
      <w:r>
        <w:rPr>
          <w:spacing w:val="-8"/>
        </w:rPr>
        <w:t xml:space="preserve"> </w:t>
      </w:r>
      <w:r>
        <w:t>Historically,</w:t>
      </w:r>
      <w:r>
        <w:rPr>
          <w:spacing w:val="-9"/>
        </w:rPr>
        <w:t xml:space="preserve"> </w:t>
      </w:r>
      <w:r>
        <w:t>in</w:t>
      </w:r>
      <w:r>
        <w:rPr>
          <w:spacing w:val="-8"/>
        </w:rPr>
        <w:t xml:space="preserve"> </w:t>
      </w:r>
      <w:r>
        <w:t>aristocratic</w:t>
      </w:r>
      <w:r>
        <w:rPr>
          <w:spacing w:val="-14"/>
        </w:rPr>
        <w:t xml:space="preserve"> </w:t>
      </w:r>
      <w:r>
        <w:t>circles,</w:t>
      </w:r>
      <w:r>
        <w:rPr>
          <w:spacing w:val="-13"/>
        </w:rPr>
        <w:t xml:space="preserve"> </w:t>
      </w:r>
      <w:r>
        <w:t>marriage</w:t>
      </w:r>
      <w:r>
        <w:rPr>
          <w:spacing w:val="-13"/>
        </w:rPr>
        <w:t xml:space="preserve"> </w:t>
      </w:r>
      <w:r>
        <w:t>was</w:t>
      </w:r>
      <w:r>
        <w:rPr>
          <w:spacing w:val="-13"/>
        </w:rPr>
        <w:t xml:space="preserve"> </w:t>
      </w:r>
      <w:r>
        <w:t>almost</w:t>
      </w:r>
      <w:r>
        <w:rPr>
          <w:spacing w:val="-13"/>
        </w:rPr>
        <w:t xml:space="preserve"> </w:t>
      </w:r>
      <w:r>
        <w:t>exclusively</w:t>
      </w:r>
      <w:r>
        <w:rPr>
          <w:spacing w:val="-13"/>
        </w:rPr>
        <w:t xml:space="preserve"> </w:t>
      </w:r>
      <w:r>
        <w:t>a</w:t>
      </w:r>
      <w:r>
        <w:rPr>
          <w:spacing w:val="-13"/>
        </w:rPr>
        <w:t xml:space="preserve"> </w:t>
      </w:r>
      <w:r>
        <w:t>business</w:t>
      </w:r>
      <w:r>
        <w:rPr>
          <w:spacing w:val="-13"/>
        </w:rPr>
        <w:t xml:space="preserve"> </w:t>
      </w:r>
      <w:r>
        <w:t>transaction</w:t>
      </w:r>
      <w:r>
        <w:rPr>
          <w:spacing w:val="-13"/>
        </w:rPr>
        <w:t xml:space="preserve"> </w:t>
      </w:r>
      <w:r>
        <w:t>between</w:t>
      </w:r>
      <w:r>
        <w:rPr>
          <w:spacing w:val="-13"/>
        </w:rPr>
        <w:t xml:space="preserve"> </w:t>
      </w:r>
      <w:r>
        <w:t>families;</w:t>
      </w:r>
      <w:r>
        <w:rPr>
          <w:spacing w:val="-13"/>
        </w:rPr>
        <w:t xml:space="preserve"> </w:t>
      </w:r>
      <w:r>
        <w:t>your</w:t>
      </w:r>
      <w:r>
        <w:rPr>
          <w:spacing w:val="-13"/>
        </w:rPr>
        <w:t xml:space="preserve"> </w:t>
      </w:r>
      <w:r>
        <w:t>average</w:t>
      </w:r>
      <w:r>
        <w:rPr>
          <w:spacing w:val="-13"/>
        </w:rPr>
        <w:t xml:space="preserve"> </w:t>
      </w:r>
      <w:r>
        <w:t>knight</w:t>
      </w:r>
      <w:r>
        <w:rPr>
          <w:spacing w:val="-13"/>
        </w:rPr>
        <w:t xml:space="preserve"> </w:t>
      </w:r>
      <w:r>
        <w:t>might</w:t>
      </w:r>
      <w:r>
        <w:rPr>
          <w:spacing w:val="1"/>
        </w:rPr>
        <w:t xml:space="preserve"> </w:t>
      </w:r>
      <w:r>
        <w:t>not</w:t>
      </w:r>
      <w:r>
        <w:rPr>
          <w:spacing w:val="-5"/>
        </w:rPr>
        <w:t xml:space="preserve"> </w:t>
      </w:r>
      <w:r>
        <w:t>have</w:t>
      </w:r>
      <w:r>
        <w:rPr>
          <w:spacing w:val="-4"/>
        </w:rPr>
        <w:t xml:space="preserve"> </w:t>
      </w:r>
      <w:r>
        <w:t>much</w:t>
      </w:r>
      <w:r>
        <w:rPr>
          <w:spacing w:val="-4"/>
        </w:rPr>
        <w:t xml:space="preserve"> </w:t>
      </w:r>
      <w:r>
        <w:t>chance</w:t>
      </w:r>
      <w:r>
        <w:rPr>
          <w:spacing w:val="-5"/>
        </w:rPr>
        <w:t xml:space="preserve"> </w:t>
      </w:r>
      <w:r>
        <w:t>of</w:t>
      </w:r>
      <w:r>
        <w:rPr>
          <w:spacing w:val="-4"/>
        </w:rPr>
        <w:t xml:space="preserve"> </w:t>
      </w:r>
      <w:r>
        <w:t>marrying</w:t>
      </w:r>
      <w:r>
        <w:rPr>
          <w:spacing w:val="-4"/>
        </w:rPr>
        <w:t xml:space="preserve"> </w:t>
      </w:r>
      <w:r>
        <w:t>the</w:t>
      </w:r>
      <w:r>
        <w:rPr>
          <w:spacing w:val="-5"/>
        </w:rPr>
        <w:t xml:space="preserve"> </w:t>
      </w:r>
      <w:r>
        <w:t>woman</w:t>
      </w:r>
      <w:r>
        <w:rPr>
          <w:spacing w:val="-4"/>
        </w:rPr>
        <w:t xml:space="preserve"> </w:t>
      </w:r>
      <w:r>
        <w:t>he</w:t>
      </w:r>
      <w:r>
        <w:rPr>
          <w:spacing w:val="-4"/>
        </w:rPr>
        <w:t xml:space="preserve"> </w:t>
      </w:r>
      <w:r>
        <w:t>loved,</w:t>
      </w:r>
      <w:r>
        <w:rPr>
          <w:spacing w:val="-4"/>
        </w:rPr>
        <w:t xml:space="preserve"> </w:t>
      </w:r>
      <w:r>
        <w:t>but</w:t>
      </w:r>
      <w:r>
        <w:rPr>
          <w:spacing w:val="-5"/>
        </w:rPr>
        <w:t xml:space="preserve"> </w:t>
      </w:r>
      <w:r>
        <w:t>(courtly</w:t>
      </w:r>
      <w:r>
        <w:rPr>
          <w:spacing w:val="-4"/>
        </w:rPr>
        <w:t xml:space="preserve"> </w:t>
      </w:r>
      <w:r>
        <w:t>love</w:t>
      </w:r>
      <w:r>
        <w:rPr>
          <w:spacing w:val="-4"/>
        </w:rPr>
        <w:t xml:space="preserve"> </w:t>
      </w:r>
      <w:r>
        <w:t>suggests)</w:t>
      </w:r>
      <w:r>
        <w:rPr>
          <w:spacing w:val="-5"/>
        </w:rPr>
        <w:t xml:space="preserve"> </w:t>
      </w:r>
      <w:r>
        <w:t>he</w:t>
      </w:r>
      <w:r>
        <w:rPr>
          <w:spacing w:val="-4"/>
        </w:rPr>
        <w:t xml:space="preserve"> </w:t>
      </w:r>
      <w:r>
        <w:t>might</w:t>
      </w:r>
      <w:r>
        <w:rPr>
          <w:spacing w:val="-4"/>
        </w:rPr>
        <w:t xml:space="preserve"> </w:t>
      </w:r>
      <w:r>
        <w:t>try</w:t>
      </w:r>
      <w:r>
        <w:rPr>
          <w:spacing w:val="-5"/>
        </w:rPr>
        <w:t xml:space="preserve"> </w:t>
      </w:r>
      <w:r>
        <w:t>to</w:t>
      </w:r>
      <w:r>
        <w:rPr>
          <w:spacing w:val="-4"/>
        </w:rPr>
        <w:t xml:space="preserve"> </w:t>
      </w:r>
      <w:r>
        <w:t>get</w:t>
      </w:r>
      <w:r>
        <w:rPr>
          <w:spacing w:val="-4"/>
        </w:rPr>
        <w:t xml:space="preserve"> </w:t>
      </w:r>
      <w:r>
        <w:t>her</w:t>
      </w:r>
      <w:r>
        <w:rPr>
          <w:spacing w:val="-4"/>
        </w:rPr>
        <w:t xml:space="preserve"> </w:t>
      </w:r>
      <w:r>
        <w:t>attention</w:t>
      </w:r>
      <w:r>
        <w:rPr>
          <w:spacing w:val="-52"/>
        </w:rPr>
        <w:t xml:space="preserve"> </w:t>
      </w:r>
      <w:r>
        <w:t>by performing brave deeds. In the most proper scenarios, he would serve her from afar, never expecting a reward</w:t>
      </w:r>
      <w:r>
        <w:rPr>
          <w:spacing w:val="1"/>
        </w:rPr>
        <w:t xml:space="preserve"> </w:t>
      </w:r>
      <w:r>
        <w:t>for his attentions. It is that kind of courtly love that Cervantes would satirize during the Renaissance in Don Quix-</w:t>
      </w:r>
      <w:r>
        <w:rPr>
          <w:spacing w:val="1"/>
        </w:rPr>
        <w:t xml:space="preserve"> </w:t>
      </w:r>
      <w:r>
        <w:t>ote.</w:t>
      </w:r>
      <w:r>
        <w:rPr>
          <w:spacing w:val="-4"/>
        </w:rPr>
        <w:t xml:space="preserve"> </w:t>
      </w:r>
      <w:r>
        <w:t>In</w:t>
      </w:r>
      <w:r>
        <w:rPr>
          <w:spacing w:val="-3"/>
        </w:rPr>
        <w:t xml:space="preserve"> </w:t>
      </w:r>
      <w:r>
        <w:t>more</w:t>
      </w:r>
      <w:r>
        <w:rPr>
          <w:spacing w:val="-4"/>
        </w:rPr>
        <w:t xml:space="preserve"> </w:t>
      </w:r>
      <w:r>
        <w:t>risqué</w:t>
      </w:r>
      <w:r>
        <w:rPr>
          <w:spacing w:val="-3"/>
        </w:rPr>
        <w:t xml:space="preserve"> </w:t>
      </w:r>
      <w:r>
        <w:t>scenarios,</w:t>
      </w:r>
      <w:r>
        <w:rPr>
          <w:spacing w:val="-3"/>
        </w:rPr>
        <w:t xml:space="preserve"> </w:t>
      </w:r>
      <w:r>
        <w:t>the</w:t>
      </w:r>
      <w:r>
        <w:rPr>
          <w:spacing w:val="-4"/>
        </w:rPr>
        <w:t xml:space="preserve"> </w:t>
      </w:r>
      <w:r>
        <w:t>knight</w:t>
      </w:r>
      <w:r>
        <w:rPr>
          <w:spacing w:val="-3"/>
        </w:rPr>
        <w:t xml:space="preserve"> </w:t>
      </w:r>
      <w:r>
        <w:t>might</w:t>
      </w:r>
      <w:r>
        <w:rPr>
          <w:spacing w:val="-3"/>
        </w:rPr>
        <w:t xml:space="preserve"> </w:t>
      </w:r>
      <w:r>
        <w:t>try</w:t>
      </w:r>
      <w:r>
        <w:rPr>
          <w:spacing w:val="-4"/>
        </w:rPr>
        <w:t xml:space="preserve"> </w:t>
      </w:r>
      <w:r>
        <w:t>to</w:t>
      </w:r>
      <w:r>
        <w:rPr>
          <w:spacing w:val="-3"/>
        </w:rPr>
        <w:t xml:space="preserve"> </w:t>
      </w:r>
      <w:r>
        <w:t>convince</w:t>
      </w:r>
      <w:r>
        <w:rPr>
          <w:spacing w:val="-4"/>
        </w:rPr>
        <w:t xml:space="preserve"> </w:t>
      </w:r>
      <w:r>
        <w:t>the</w:t>
      </w:r>
      <w:r>
        <w:rPr>
          <w:spacing w:val="-3"/>
        </w:rPr>
        <w:t xml:space="preserve"> </w:t>
      </w:r>
      <w:r>
        <w:t>(often</w:t>
      </w:r>
      <w:r>
        <w:rPr>
          <w:spacing w:val="-3"/>
        </w:rPr>
        <w:t xml:space="preserve"> </w:t>
      </w:r>
      <w:r>
        <w:t>married)</w:t>
      </w:r>
      <w:r>
        <w:rPr>
          <w:spacing w:val="-4"/>
        </w:rPr>
        <w:t xml:space="preserve"> </w:t>
      </w:r>
      <w:r>
        <w:t>lady</w:t>
      </w:r>
      <w:r>
        <w:rPr>
          <w:spacing w:val="-3"/>
        </w:rPr>
        <w:t xml:space="preserve"> </w:t>
      </w:r>
      <w:r>
        <w:t>to</w:t>
      </w:r>
      <w:r>
        <w:rPr>
          <w:spacing w:val="-3"/>
        </w:rPr>
        <w:t xml:space="preserve"> </w:t>
      </w:r>
      <w:r>
        <w:t>return</w:t>
      </w:r>
      <w:r>
        <w:rPr>
          <w:spacing w:val="-4"/>
        </w:rPr>
        <w:t xml:space="preserve"> </w:t>
      </w:r>
      <w:r>
        <w:t>his</w:t>
      </w:r>
      <w:r>
        <w:rPr>
          <w:spacing w:val="-3"/>
        </w:rPr>
        <w:t xml:space="preserve"> </w:t>
      </w:r>
      <w:r>
        <w:t>affections.</w:t>
      </w:r>
      <w:r w:rsidR="004F1EB4">
        <w:t xml:space="preserve"> </w:t>
      </w:r>
      <w:r>
        <w:t>Stories</w:t>
      </w:r>
      <w:r>
        <w:rPr>
          <w:spacing w:val="-7"/>
        </w:rPr>
        <w:t xml:space="preserve"> </w:t>
      </w:r>
      <w:r>
        <w:t>in</w:t>
      </w:r>
      <w:r>
        <w:rPr>
          <w:spacing w:val="-7"/>
        </w:rPr>
        <w:t xml:space="preserve"> </w:t>
      </w:r>
      <w:r>
        <w:t>the</w:t>
      </w:r>
      <w:r>
        <w:rPr>
          <w:spacing w:val="-7"/>
        </w:rPr>
        <w:t xml:space="preserve"> </w:t>
      </w:r>
      <w:r>
        <w:t>works</w:t>
      </w:r>
      <w:r>
        <w:rPr>
          <w:spacing w:val="-7"/>
        </w:rPr>
        <w:t xml:space="preserve"> </w:t>
      </w:r>
      <w:r>
        <w:t>of</w:t>
      </w:r>
      <w:r>
        <w:rPr>
          <w:spacing w:val="-7"/>
        </w:rPr>
        <w:t xml:space="preserve"> </w:t>
      </w:r>
      <w:r>
        <w:t>Chrétien</w:t>
      </w:r>
      <w:r>
        <w:rPr>
          <w:spacing w:val="-7"/>
        </w:rPr>
        <w:t xml:space="preserve"> </w:t>
      </w:r>
      <w:r>
        <w:t>de</w:t>
      </w:r>
      <w:r>
        <w:rPr>
          <w:spacing w:val="-7"/>
        </w:rPr>
        <w:t xml:space="preserve"> </w:t>
      </w:r>
      <w:r>
        <w:t>Troyes</w:t>
      </w:r>
      <w:r>
        <w:rPr>
          <w:spacing w:val="-7"/>
        </w:rPr>
        <w:t xml:space="preserve"> </w:t>
      </w:r>
      <w:r>
        <w:t>and</w:t>
      </w:r>
      <w:r>
        <w:rPr>
          <w:spacing w:val="-7"/>
        </w:rPr>
        <w:t xml:space="preserve"> </w:t>
      </w:r>
      <w:r>
        <w:t>Boccaccio</w:t>
      </w:r>
      <w:r>
        <w:rPr>
          <w:spacing w:val="-7"/>
        </w:rPr>
        <w:t xml:space="preserve"> </w:t>
      </w:r>
      <w:r>
        <w:t>play</w:t>
      </w:r>
      <w:r>
        <w:rPr>
          <w:spacing w:val="-7"/>
        </w:rPr>
        <w:t xml:space="preserve"> </w:t>
      </w:r>
      <w:r>
        <w:t>with</w:t>
      </w:r>
      <w:r>
        <w:rPr>
          <w:spacing w:val="-7"/>
        </w:rPr>
        <w:t xml:space="preserve"> </w:t>
      </w:r>
      <w:r>
        <w:t>that</w:t>
      </w:r>
      <w:r>
        <w:rPr>
          <w:spacing w:val="-7"/>
        </w:rPr>
        <w:t xml:space="preserve"> </w:t>
      </w:r>
      <w:r>
        <w:t>theme</w:t>
      </w:r>
      <w:r>
        <w:rPr>
          <w:spacing w:val="-7"/>
        </w:rPr>
        <w:t xml:space="preserve"> </w:t>
      </w:r>
      <w:r>
        <w:t>to</w:t>
      </w:r>
      <w:r>
        <w:rPr>
          <w:spacing w:val="-7"/>
        </w:rPr>
        <w:t xml:space="preserve"> </w:t>
      </w:r>
      <w:r>
        <w:t>both</w:t>
      </w:r>
      <w:r>
        <w:rPr>
          <w:spacing w:val="-7"/>
        </w:rPr>
        <w:t xml:space="preserve"> </w:t>
      </w:r>
      <w:r>
        <w:t>comic</w:t>
      </w:r>
      <w:r>
        <w:rPr>
          <w:spacing w:val="-7"/>
        </w:rPr>
        <w:t xml:space="preserve"> </w:t>
      </w:r>
      <w:r>
        <w:t>and</w:t>
      </w:r>
      <w:r>
        <w:rPr>
          <w:spacing w:val="-7"/>
        </w:rPr>
        <w:t xml:space="preserve"> </w:t>
      </w:r>
      <w:r>
        <w:t>dramatic</w:t>
      </w:r>
      <w:r>
        <w:rPr>
          <w:spacing w:val="-7"/>
        </w:rPr>
        <w:t xml:space="preserve"> </w:t>
      </w:r>
      <w:r>
        <w:t>effect.</w:t>
      </w:r>
      <w:r>
        <w:rPr>
          <w:spacing w:val="-7"/>
        </w:rPr>
        <w:t xml:space="preserve"> </w:t>
      </w:r>
      <w:r>
        <w:t>In</w:t>
      </w:r>
      <w:r>
        <w:rPr>
          <w:spacing w:val="-52"/>
        </w:rPr>
        <w:t xml:space="preserve"> </w:t>
      </w:r>
      <w:r>
        <w:t xml:space="preserve">the selections found here from Chaucer’s works, Chaucer makes it clear that he </w:t>
      </w:r>
      <w:r>
        <w:lastRenderedPageBreak/>
        <w:t>finds the whole concept of courtly</w:t>
      </w:r>
      <w:r>
        <w:rPr>
          <w:spacing w:val="1"/>
        </w:rPr>
        <w:t xml:space="preserve"> </w:t>
      </w:r>
      <w:r>
        <w:t>love</w:t>
      </w:r>
      <w:r>
        <w:rPr>
          <w:spacing w:val="-12"/>
        </w:rPr>
        <w:t xml:space="preserve"> </w:t>
      </w:r>
      <w:r>
        <w:t>questionable</w:t>
      </w:r>
      <w:r>
        <w:rPr>
          <w:spacing w:val="-12"/>
        </w:rPr>
        <w:t xml:space="preserve"> </w:t>
      </w:r>
      <w:r>
        <w:t>(especially</w:t>
      </w:r>
      <w:r>
        <w:rPr>
          <w:spacing w:val="-12"/>
        </w:rPr>
        <w:t xml:space="preserve"> </w:t>
      </w:r>
      <w:r>
        <w:t>from</w:t>
      </w:r>
      <w:r>
        <w:rPr>
          <w:spacing w:val="-12"/>
        </w:rPr>
        <w:t xml:space="preserve"> </w:t>
      </w:r>
      <w:r>
        <w:t>the</w:t>
      </w:r>
      <w:r>
        <w:rPr>
          <w:spacing w:val="-12"/>
        </w:rPr>
        <w:t xml:space="preserve"> </w:t>
      </w:r>
      <w:r>
        <w:t>woman’s</w:t>
      </w:r>
      <w:r>
        <w:rPr>
          <w:spacing w:val="-11"/>
        </w:rPr>
        <w:t xml:space="preserve"> </w:t>
      </w:r>
      <w:r>
        <w:t>point</w:t>
      </w:r>
      <w:r>
        <w:rPr>
          <w:spacing w:val="-12"/>
        </w:rPr>
        <w:t xml:space="preserve"> </w:t>
      </w:r>
      <w:r>
        <w:t>of</w:t>
      </w:r>
      <w:r>
        <w:rPr>
          <w:spacing w:val="-12"/>
        </w:rPr>
        <w:t xml:space="preserve"> </w:t>
      </w:r>
      <w:r>
        <w:t>view)</w:t>
      </w:r>
      <w:r>
        <w:rPr>
          <w:spacing w:val="-12"/>
        </w:rPr>
        <w:t xml:space="preserve"> </w:t>
      </w:r>
      <w:r>
        <w:t>and</w:t>
      </w:r>
      <w:r>
        <w:rPr>
          <w:spacing w:val="-12"/>
        </w:rPr>
        <w:t xml:space="preserve"> </w:t>
      </w:r>
      <w:r>
        <w:t>sometimes</w:t>
      </w:r>
      <w:r>
        <w:rPr>
          <w:spacing w:val="-11"/>
        </w:rPr>
        <w:t xml:space="preserve"> </w:t>
      </w:r>
      <w:r>
        <w:t>outright</w:t>
      </w:r>
      <w:r>
        <w:rPr>
          <w:spacing w:val="-12"/>
        </w:rPr>
        <w:t xml:space="preserve"> </w:t>
      </w:r>
      <w:r>
        <w:t>objectionable.</w:t>
      </w:r>
      <w:r>
        <w:rPr>
          <w:spacing w:val="-12"/>
        </w:rPr>
        <w:t xml:space="preserve"> </w:t>
      </w:r>
      <w:r>
        <w:t>Dante</w:t>
      </w:r>
      <w:r>
        <w:rPr>
          <w:spacing w:val="-12"/>
        </w:rPr>
        <w:t xml:space="preserve"> </w:t>
      </w:r>
      <w:r>
        <w:t>distanc-</w:t>
      </w:r>
      <w:r>
        <w:rPr>
          <w:spacing w:val="-52"/>
        </w:rPr>
        <w:t xml:space="preserve"> </w:t>
      </w:r>
      <w:r>
        <w:t>es himself from his own background as a love poet, turning from earthly love to spiritual love in his writings; the</w:t>
      </w:r>
      <w:r>
        <w:rPr>
          <w:spacing w:val="1"/>
        </w:rPr>
        <w:t xml:space="preserve"> </w:t>
      </w:r>
      <w:r>
        <w:t>lady</w:t>
      </w:r>
      <w:r>
        <w:rPr>
          <w:spacing w:val="-7"/>
        </w:rPr>
        <w:t xml:space="preserve"> </w:t>
      </w:r>
      <w:r>
        <w:t>he</w:t>
      </w:r>
      <w:r>
        <w:rPr>
          <w:spacing w:val="-6"/>
        </w:rPr>
        <w:t xml:space="preserve"> </w:t>
      </w:r>
      <w:r>
        <w:t>loves</w:t>
      </w:r>
      <w:r>
        <w:rPr>
          <w:spacing w:val="-6"/>
        </w:rPr>
        <w:t xml:space="preserve"> </w:t>
      </w:r>
      <w:r>
        <w:t>from</w:t>
      </w:r>
      <w:r>
        <w:rPr>
          <w:spacing w:val="-6"/>
        </w:rPr>
        <w:t xml:space="preserve"> </w:t>
      </w:r>
      <w:r>
        <w:t>afar</w:t>
      </w:r>
      <w:r>
        <w:rPr>
          <w:spacing w:val="-6"/>
        </w:rPr>
        <w:t xml:space="preserve"> </w:t>
      </w:r>
      <w:r>
        <w:t>(and</w:t>
      </w:r>
      <w:r>
        <w:rPr>
          <w:spacing w:val="-7"/>
        </w:rPr>
        <w:t xml:space="preserve"> </w:t>
      </w:r>
      <w:r>
        <w:t>with</w:t>
      </w:r>
      <w:r>
        <w:rPr>
          <w:spacing w:val="-6"/>
        </w:rPr>
        <w:t xml:space="preserve"> </w:t>
      </w:r>
      <w:r>
        <w:t>whom</w:t>
      </w:r>
      <w:r>
        <w:rPr>
          <w:spacing w:val="-6"/>
        </w:rPr>
        <w:t xml:space="preserve"> </w:t>
      </w:r>
      <w:r>
        <w:t>he</w:t>
      </w:r>
      <w:r>
        <w:rPr>
          <w:spacing w:val="-6"/>
        </w:rPr>
        <w:t xml:space="preserve"> </w:t>
      </w:r>
      <w:r>
        <w:t>never</w:t>
      </w:r>
      <w:r>
        <w:rPr>
          <w:spacing w:val="-6"/>
        </w:rPr>
        <w:t xml:space="preserve"> </w:t>
      </w:r>
      <w:r>
        <w:t>had</w:t>
      </w:r>
      <w:r>
        <w:rPr>
          <w:spacing w:val="-6"/>
        </w:rPr>
        <w:t xml:space="preserve"> </w:t>
      </w:r>
      <w:r>
        <w:t>a</w:t>
      </w:r>
      <w:r>
        <w:rPr>
          <w:spacing w:val="-7"/>
        </w:rPr>
        <w:t xml:space="preserve"> </w:t>
      </w:r>
      <w:r>
        <w:t>relationship)</w:t>
      </w:r>
      <w:r>
        <w:rPr>
          <w:spacing w:val="-6"/>
        </w:rPr>
        <w:t xml:space="preserve"> </w:t>
      </w:r>
      <w:r>
        <w:t>leads</w:t>
      </w:r>
      <w:r>
        <w:rPr>
          <w:spacing w:val="-6"/>
        </w:rPr>
        <w:t xml:space="preserve"> </w:t>
      </w:r>
      <w:r>
        <w:t>him</w:t>
      </w:r>
      <w:r>
        <w:rPr>
          <w:spacing w:val="-6"/>
        </w:rPr>
        <w:t xml:space="preserve"> </w:t>
      </w:r>
      <w:r>
        <w:t>to</w:t>
      </w:r>
      <w:r>
        <w:rPr>
          <w:spacing w:val="-6"/>
        </w:rPr>
        <w:t xml:space="preserve"> </w:t>
      </w:r>
      <w:r>
        <w:t>a</w:t>
      </w:r>
      <w:r>
        <w:rPr>
          <w:spacing w:val="-6"/>
        </w:rPr>
        <w:t xml:space="preserve"> </w:t>
      </w:r>
      <w:r>
        <w:t>love</w:t>
      </w:r>
      <w:r>
        <w:rPr>
          <w:spacing w:val="-7"/>
        </w:rPr>
        <w:t xml:space="preserve"> </w:t>
      </w:r>
      <w:r>
        <w:t>of</w:t>
      </w:r>
      <w:r>
        <w:rPr>
          <w:spacing w:val="-6"/>
        </w:rPr>
        <w:t xml:space="preserve"> </w:t>
      </w:r>
      <w:r>
        <w:t>God.</w:t>
      </w:r>
    </w:p>
    <w:p w14:paraId="22840269" w14:textId="77777777" w:rsidR="004F1EB4" w:rsidRDefault="004F1EB4" w:rsidP="004F1EB4">
      <w:pPr>
        <w:pStyle w:val="Body"/>
      </w:pPr>
    </w:p>
    <w:p w14:paraId="15440980" w14:textId="77777777" w:rsidR="000276C6" w:rsidRDefault="000276C6" w:rsidP="004F1EB4">
      <w:pPr>
        <w:pStyle w:val="Heading1"/>
      </w:pPr>
      <w:r>
        <w:rPr>
          <w:w w:val="115"/>
        </w:rPr>
        <w:t>As</w:t>
      </w:r>
      <w:r>
        <w:rPr>
          <w:spacing w:val="-3"/>
          <w:w w:val="115"/>
        </w:rPr>
        <w:t xml:space="preserve"> </w:t>
      </w:r>
      <w:r>
        <w:rPr>
          <w:w w:val="115"/>
        </w:rPr>
        <w:t>you</w:t>
      </w:r>
      <w:r>
        <w:rPr>
          <w:spacing w:val="-2"/>
          <w:w w:val="115"/>
        </w:rPr>
        <w:t xml:space="preserve"> </w:t>
      </w:r>
      <w:r>
        <w:rPr>
          <w:w w:val="115"/>
        </w:rPr>
        <w:t>read,</w:t>
      </w:r>
      <w:r>
        <w:rPr>
          <w:spacing w:val="-3"/>
          <w:w w:val="115"/>
        </w:rPr>
        <w:t xml:space="preserve"> </w:t>
      </w:r>
      <w:r>
        <w:rPr>
          <w:w w:val="115"/>
        </w:rPr>
        <w:t>consider</w:t>
      </w:r>
      <w:r>
        <w:rPr>
          <w:spacing w:val="-2"/>
          <w:w w:val="115"/>
        </w:rPr>
        <w:t xml:space="preserve"> </w:t>
      </w:r>
      <w:r>
        <w:rPr>
          <w:w w:val="115"/>
        </w:rPr>
        <w:t>the</w:t>
      </w:r>
      <w:r>
        <w:rPr>
          <w:spacing w:val="-2"/>
          <w:w w:val="115"/>
        </w:rPr>
        <w:t xml:space="preserve"> </w:t>
      </w:r>
      <w:r>
        <w:rPr>
          <w:w w:val="115"/>
        </w:rPr>
        <w:t>following</w:t>
      </w:r>
      <w:r>
        <w:rPr>
          <w:spacing w:val="-3"/>
          <w:w w:val="115"/>
        </w:rPr>
        <w:t xml:space="preserve"> </w:t>
      </w:r>
      <w:r>
        <w:rPr>
          <w:w w:val="115"/>
        </w:rPr>
        <w:t>questions:</w:t>
      </w:r>
    </w:p>
    <w:p w14:paraId="6E2D32A9" w14:textId="77777777" w:rsidR="000276C6" w:rsidRDefault="000276C6" w:rsidP="004F1EB4">
      <w:pPr>
        <w:pStyle w:val="ListBullet"/>
      </w:pPr>
      <w:r>
        <w:t>How</w:t>
      </w:r>
      <w:r>
        <w:rPr>
          <w:spacing w:val="-5"/>
        </w:rPr>
        <w:t xml:space="preserve"> </w:t>
      </w:r>
      <w:r>
        <w:t>are</w:t>
      </w:r>
      <w:r>
        <w:rPr>
          <w:spacing w:val="-4"/>
        </w:rPr>
        <w:t xml:space="preserve"> </w:t>
      </w:r>
      <w:r>
        <w:t>medieval</w:t>
      </w:r>
      <w:r>
        <w:rPr>
          <w:spacing w:val="-4"/>
        </w:rPr>
        <w:t xml:space="preserve"> </w:t>
      </w:r>
      <w:r>
        <w:t>epic</w:t>
      </w:r>
      <w:r>
        <w:rPr>
          <w:spacing w:val="-4"/>
        </w:rPr>
        <w:t xml:space="preserve"> </w:t>
      </w:r>
      <w:r>
        <w:t>heroes</w:t>
      </w:r>
      <w:r>
        <w:rPr>
          <w:spacing w:val="-4"/>
        </w:rPr>
        <w:t xml:space="preserve"> </w:t>
      </w:r>
      <w:r>
        <w:t>(such</w:t>
      </w:r>
      <w:r>
        <w:rPr>
          <w:spacing w:val="-4"/>
        </w:rPr>
        <w:t xml:space="preserve"> </w:t>
      </w:r>
      <w:r>
        <w:t>as</w:t>
      </w:r>
      <w:r>
        <w:rPr>
          <w:spacing w:val="-4"/>
        </w:rPr>
        <w:t xml:space="preserve"> </w:t>
      </w:r>
      <w:r>
        <w:t>the</w:t>
      </w:r>
      <w:r>
        <w:rPr>
          <w:spacing w:val="-4"/>
        </w:rPr>
        <w:t xml:space="preserve"> </w:t>
      </w:r>
      <w:r>
        <w:t>Cid</w:t>
      </w:r>
      <w:r>
        <w:rPr>
          <w:spacing w:val="-4"/>
        </w:rPr>
        <w:t xml:space="preserve"> </w:t>
      </w:r>
      <w:r>
        <w:t>and</w:t>
      </w:r>
      <w:r>
        <w:rPr>
          <w:spacing w:val="-4"/>
        </w:rPr>
        <w:t xml:space="preserve"> </w:t>
      </w:r>
      <w:r>
        <w:t>Dante)</w:t>
      </w:r>
      <w:r>
        <w:rPr>
          <w:spacing w:val="-4"/>
        </w:rPr>
        <w:t xml:space="preserve"> </w:t>
      </w:r>
      <w:r>
        <w:t>different</w:t>
      </w:r>
      <w:r>
        <w:rPr>
          <w:spacing w:val="-5"/>
        </w:rPr>
        <w:t xml:space="preserve"> </w:t>
      </w:r>
      <w:r>
        <w:t>from</w:t>
      </w:r>
      <w:r>
        <w:rPr>
          <w:spacing w:val="-4"/>
        </w:rPr>
        <w:t xml:space="preserve"> </w:t>
      </w:r>
      <w:r>
        <w:t>and</w:t>
      </w:r>
      <w:r>
        <w:rPr>
          <w:spacing w:val="-4"/>
        </w:rPr>
        <w:t xml:space="preserve"> </w:t>
      </w:r>
      <w:r>
        <w:t>similar</w:t>
      </w:r>
      <w:r>
        <w:rPr>
          <w:spacing w:val="-4"/>
        </w:rPr>
        <w:t xml:space="preserve"> </w:t>
      </w:r>
      <w:r>
        <w:t>to</w:t>
      </w:r>
      <w:r>
        <w:rPr>
          <w:spacing w:val="-4"/>
        </w:rPr>
        <w:t xml:space="preserve"> </w:t>
      </w:r>
      <w:r>
        <w:t>the</w:t>
      </w:r>
      <w:r>
        <w:rPr>
          <w:spacing w:val="-4"/>
        </w:rPr>
        <w:t xml:space="preserve"> </w:t>
      </w:r>
      <w:r>
        <w:t>warriors</w:t>
      </w:r>
      <w:r>
        <w:rPr>
          <w:spacing w:val="-4"/>
        </w:rPr>
        <w:t xml:space="preserve"> </w:t>
      </w:r>
      <w:r>
        <w:t>of</w:t>
      </w:r>
      <w:r>
        <w:rPr>
          <w:spacing w:val="-4"/>
        </w:rPr>
        <w:t xml:space="preserve"> </w:t>
      </w:r>
      <w:r>
        <w:t>the</w:t>
      </w:r>
      <w:r>
        <w:rPr>
          <w:spacing w:val="-52"/>
        </w:rPr>
        <w:t xml:space="preserve"> </w:t>
      </w:r>
      <w:r>
        <w:t>ancient</w:t>
      </w:r>
      <w:r>
        <w:rPr>
          <w:spacing w:val="-7"/>
        </w:rPr>
        <w:t xml:space="preserve"> </w:t>
      </w:r>
      <w:r>
        <w:t>world?</w:t>
      </w:r>
    </w:p>
    <w:p w14:paraId="56FD8251" w14:textId="77777777" w:rsidR="000276C6" w:rsidRDefault="000276C6" w:rsidP="004F1EB4">
      <w:pPr>
        <w:pStyle w:val="ListBullet"/>
      </w:pPr>
      <w:r>
        <w:t>What</w:t>
      </w:r>
      <w:r>
        <w:rPr>
          <w:spacing w:val="-4"/>
        </w:rPr>
        <w:t xml:space="preserve"> </w:t>
      </w:r>
      <w:r>
        <w:t>kind</w:t>
      </w:r>
      <w:r>
        <w:rPr>
          <w:spacing w:val="-3"/>
        </w:rPr>
        <w:t xml:space="preserve"> </w:t>
      </w:r>
      <w:r>
        <w:t>of</w:t>
      </w:r>
      <w:r>
        <w:rPr>
          <w:spacing w:val="-3"/>
        </w:rPr>
        <w:t xml:space="preserve"> </w:t>
      </w:r>
      <w:r>
        <w:t>relationship</w:t>
      </w:r>
      <w:r>
        <w:rPr>
          <w:spacing w:val="-3"/>
        </w:rPr>
        <w:t xml:space="preserve"> </w:t>
      </w:r>
      <w:r>
        <w:t>do</w:t>
      </w:r>
      <w:r>
        <w:rPr>
          <w:spacing w:val="-3"/>
        </w:rPr>
        <w:t xml:space="preserve"> </w:t>
      </w:r>
      <w:r>
        <w:t>the</w:t>
      </w:r>
      <w:r>
        <w:rPr>
          <w:spacing w:val="-4"/>
        </w:rPr>
        <w:t xml:space="preserve"> </w:t>
      </w:r>
      <w:r>
        <w:t>heroes</w:t>
      </w:r>
      <w:r>
        <w:rPr>
          <w:spacing w:val="-3"/>
        </w:rPr>
        <w:t xml:space="preserve"> </w:t>
      </w:r>
      <w:r>
        <w:t>have</w:t>
      </w:r>
      <w:r>
        <w:rPr>
          <w:spacing w:val="-3"/>
        </w:rPr>
        <w:t xml:space="preserve"> </w:t>
      </w:r>
      <w:r>
        <w:t>to</w:t>
      </w:r>
      <w:r>
        <w:rPr>
          <w:spacing w:val="-3"/>
        </w:rPr>
        <w:t xml:space="preserve"> </w:t>
      </w:r>
      <w:r>
        <w:t>their</w:t>
      </w:r>
      <w:r>
        <w:rPr>
          <w:spacing w:val="-3"/>
        </w:rPr>
        <w:t xml:space="preserve"> </w:t>
      </w:r>
      <w:r>
        <w:t>societies,</w:t>
      </w:r>
      <w:r>
        <w:rPr>
          <w:spacing w:val="-4"/>
        </w:rPr>
        <w:t xml:space="preserve"> </w:t>
      </w:r>
      <w:r>
        <w:t>their</w:t>
      </w:r>
      <w:r>
        <w:rPr>
          <w:spacing w:val="-3"/>
        </w:rPr>
        <w:t xml:space="preserve"> </w:t>
      </w:r>
      <w:r>
        <w:t>leaders</w:t>
      </w:r>
      <w:r>
        <w:rPr>
          <w:spacing w:val="-3"/>
        </w:rPr>
        <w:t xml:space="preserve"> </w:t>
      </w:r>
      <w:r>
        <w:t>(rulers),</w:t>
      </w:r>
      <w:r>
        <w:rPr>
          <w:spacing w:val="-3"/>
        </w:rPr>
        <w:t xml:space="preserve"> </w:t>
      </w:r>
      <w:r>
        <w:t>their</w:t>
      </w:r>
      <w:r>
        <w:rPr>
          <w:spacing w:val="-3"/>
        </w:rPr>
        <w:t xml:space="preserve"> </w:t>
      </w:r>
      <w:r>
        <w:t>families,</w:t>
      </w:r>
      <w:r>
        <w:rPr>
          <w:spacing w:val="-4"/>
        </w:rPr>
        <w:t xml:space="preserve"> </w:t>
      </w:r>
      <w:r>
        <w:t>and</w:t>
      </w:r>
      <w:r>
        <w:rPr>
          <w:spacing w:val="-52"/>
        </w:rPr>
        <w:t xml:space="preserve"> </w:t>
      </w:r>
      <w:r>
        <w:t>their</w:t>
      </w:r>
      <w:r>
        <w:rPr>
          <w:spacing w:val="-7"/>
        </w:rPr>
        <w:t xml:space="preserve"> </w:t>
      </w:r>
      <w:r>
        <w:t>religion?</w:t>
      </w:r>
    </w:p>
    <w:p w14:paraId="567D4041" w14:textId="77777777" w:rsidR="000276C6" w:rsidRDefault="000276C6" w:rsidP="004F1EB4">
      <w:pPr>
        <w:pStyle w:val="ListBullet"/>
      </w:pPr>
      <w:r>
        <w:t>How</w:t>
      </w:r>
      <w:r>
        <w:rPr>
          <w:spacing w:val="-7"/>
        </w:rPr>
        <w:t xml:space="preserve"> </w:t>
      </w:r>
      <w:r>
        <w:t>does</w:t>
      </w:r>
      <w:r>
        <w:rPr>
          <w:spacing w:val="-7"/>
        </w:rPr>
        <w:t xml:space="preserve"> </w:t>
      </w:r>
      <w:r>
        <w:t>the</w:t>
      </w:r>
      <w:r>
        <w:rPr>
          <w:spacing w:val="-7"/>
        </w:rPr>
        <w:t xml:space="preserve"> </w:t>
      </w:r>
      <w:r>
        <w:t>text</w:t>
      </w:r>
      <w:r>
        <w:rPr>
          <w:spacing w:val="-7"/>
        </w:rPr>
        <w:t xml:space="preserve"> </w:t>
      </w:r>
      <w:r>
        <w:t>approach</w:t>
      </w:r>
      <w:r>
        <w:rPr>
          <w:spacing w:val="-7"/>
        </w:rPr>
        <w:t xml:space="preserve"> </w:t>
      </w:r>
      <w:r>
        <w:t>courtly</w:t>
      </w:r>
      <w:r>
        <w:rPr>
          <w:spacing w:val="-7"/>
        </w:rPr>
        <w:t xml:space="preserve"> </w:t>
      </w:r>
      <w:r>
        <w:t>love,</w:t>
      </w:r>
      <w:r>
        <w:rPr>
          <w:spacing w:val="-7"/>
        </w:rPr>
        <w:t xml:space="preserve"> </w:t>
      </w:r>
      <w:r>
        <w:t>especially</w:t>
      </w:r>
      <w:r>
        <w:rPr>
          <w:spacing w:val="-6"/>
        </w:rPr>
        <w:t xml:space="preserve"> </w:t>
      </w:r>
      <w:r>
        <w:t>in</w:t>
      </w:r>
      <w:r>
        <w:rPr>
          <w:spacing w:val="-7"/>
        </w:rPr>
        <w:t xml:space="preserve"> </w:t>
      </w:r>
      <w:r>
        <w:t>terms</w:t>
      </w:r>
      <w:r>
        <w:rPr>
          <w:spacing w:val="-7"/>
        </w:rPr>
        <w:t xml:space="preserve"> </w:t>
      </w:r>
      <w:r>
        <w:t>of</w:t>
      </w:r>
      <w:r>
        <w:rPr>
          <w:spacing w:val="-7"/>
        </w:rPr>
        <w:t xml:space="preserve"> </w:t>
      </w:r>
      <w:r>
        <w:t>the</w:t>
      </w:r>
      <w:r>
        <w:rPr>
          <w:spacing w:val="-7"/>
        </w:rPr>
        <w:t xml:space="preserve"> </w:t>
      </w:r>
      <w:r>
        <w:t>behavior</w:t>
      </w:r>
      <w:r>
        <w:rPr>
          <w:spacing w:val="-7"/>
        </w:rPr>
        <w:t xml:space="preserve"> </w:t>
      </w:r>
      <w:r>
        <w:t>expected</w:t>
      </w:r>
      <w:r>
        <w:rPr>
          <w:spacing w:val="-7"/>
        </w:rPr>
        <w:t xml:space="preserve"> </w:t>
      </w:r>
      <w:r>
        <w:t>from</w:t>
      </w:r>
      <w:r>
        <w:rPr>
          <w:spacing w:val="-7"/>
        </w:rPr>
        <w:t xml:space="preserve"> </w:t>
      </w:r>
      <w:r>
        <w:t>knights</w:t>
      </w:r>
      <w:r>
        <w:rPr>
          <w:spacing w:val="-6"/>
        </w:rPr>
        <w:t xml:space="preserve"> </w:t>
      </w:r>
      <w:r>
        <w:t>and</w:t>
      </w:r>
      <w:r>
        <w:rPr>
          <w:spacing w:val="-52"/>
        </w:rPr>
        <w:t xml:space="preserve"> </w:t>
      </w:r>
      <w:r>
        <w:t>ladies?</w:t>
      </w:r>
      <w:r>
        <w:rPr>
          <w:spacing w:val="-7"/>
        </w:rPr>
        <w:t xml:space="preserve"> </w:t>
      </w:r>
      <w:r>
        <w:t>Does</w:t>
      </w:r>
      <w:r>
        <w:rPr>
          <w:spacing w:val="-6"/>
        </w:rPr>
        <w:t xml:space="preserve"> </w:t>
      </w:r>
      <w:r>
        <w:t>it</w:t>
      </w:r>
      <w:r>
        <w:rPr>
          <w:spacing w:val="-6"/>
        </w:rPr>
        <w:t xml:space="preserve"> </w:t>
      </w:r>
      <w:r>
        <w:t>support</w:t>
      </w:r>
      <w:r>
        <w:rPr>
          <w:spacing w:val="-6"/>
        </w:rPr>
        <w:t xml:space="preserve"> </w:t>
      </w:r>
      <w:r>
        <w:t>it</w:t>
      </w:r>
      <w:r>
        <w:rPr>
          <w:spacing w:val="-6"/>
        </w:rPr>
        <w:t xml:space="preserve"> </w:t>
      </w:r>
      <w:r>
        <w:t>or</w:t>
      </w:r>
      <w:r>
        <w:rPr>
          <w:spacing w:val="-6"/>
        </w:rPr>
        <w:t xml:space="preserve"> </w:t>
      </w:r>
      <w:r>
        <w:t>question</w:t>
      </w:r>
      <w:r>
        <w:rPr>
          <w:spacing w:val="-6"/>
        </w:rPr>
        <w:t xml:space="preserve"> </w:t>
      </w:r>
      <w:r>
        <w:t>it?</w:t>
      </w:r>
    </w:p>
    <w:p w14:paraId="1E16EDDC" w14:textId="77777777" w:rsidR="000276C6" w:rsidRDefault="000276C6" w:rsidP="004F1EB4">
      <w:pPr>
        <w:pStyle w:val="ListBullet"/>
      </w:pPr>
      <w:r>
        <w:t>What</w:t>
      </w:r>
      <w:r>
        <w:rPr>
          <w:spacing w:val="-5"/>
        </w:rPr>
        <w:t xml:space="preserve"> </w:t>
      </w:r>
      <w:r>
        <w:t>themes</w:t>
      </w:r>
      <w:r>
        <w:rPr>
          <w:spacing w:val="-5"/>
        </w:rPr>
        <w:t xml:space="preserve"> </w:t>
      </w:r>
      <w:r>
        <w:t>from</w:t>
      </w:r>
      <w:r>
        <w:rPr>
          <w:spacing w:val="-5"/>
        </w:rPr>
        <w:t xml:space="preserve"> </w:t>
      </w:r>
      <w:r>
        <w:t>the</w:t>
      </w:r>
      <w:r>
        <w:rPr>
          <w:spacing w:val="-5"/>
        </w:rPr>
        <w:t xml:space="preserve"> </w:t>
      </w:r>
      <w:r>
        <w:t>ancient</w:t>
      </w:r>
      <w:r>
        <w:rPr>
          <w:spacing w:val="-5"/>
        </w:rPr>
        <w:t xml:space="preserve"> </w:t>
      </w:r>
      <w:r>
        <w:t>world</w:t>
      </w:r>
      <w:r>
        <w:rPr>
          <w:spacing w:val="-5"/>
        </w:rPr>
        <w:t xml:space="preserve"> </w:t>
      </w:r>
      <w:r>
        <w:t>appear</w:t>
      </w:r>
      <w:r>
        <w:rPr>
          <w:spacing w:val="-5"/>
        </w:rPr>
        <w:t xml:space="preserve"> </w:t>
      </w:r>
      <w:r>
        <w:t>in</w:t>
      </w:r>
      <w:r>
        <w:rPr>
          <w:spacing w:val="-5"/>
        </w:rPr>
        <w:t xml:space="preserve"> </w:t>
      </w:r>
      <w:r>
        <w:t>the</w:t>
      </w:r>
      <w:r>
        <w:rPr>
          <w:spacing w:val="-5"/>
        </w:rPr>
        <w:t xml:space="preserve"> </w:t>
      </w:r>
      <w:r>
        <w:t>Middle</w:t>
      </w:r>
      <w:r>
        <w:rPr>
          <w:spacing w:val="-5"/>
        </w:rPr>
        <w:t xml:space="preserve"> </w:t>
      </w:r>
      <w:r>
        <w:t>Ages?</w:t>
      </w:r>
      <w:r>
        <w:rPr>
          <w:spacing w:val="-5"/>
        </w:rPr>
        <w:t xml:space="preserve"> </w:t>
      </w:r>
      <w:r>
        <w:t>In</w:t>
      </w:r>
      <w:r>
        <w:rPr>
          <w:spacing w:val="-5"/>
        </w:rPr>
        <w:t xml:space="preserve"> </w:t>
      </w:r>
      <w:r>
        <w:t>what</w:t>
      </w:r>
      <w:r>
        <w:rPr>
          <w:spacing w:val="-5"/>
        </w:rPr>
        <w:t xml:space="preserve"> </w:t>
      </w:r>
      <w:r>
        <w:t>ways</w:t>
      </w:r>
      <w:r>
        <w:rPr>
          <w:spacing w:val="-4"/>
        </w:rPr>
        <w:t xml:space="preserve"> </w:t>
      </w:r>
      <w:r>
        <w:t>are</w:t>
      </w:r>
      <w:r>
        <w:rPr>
          <w:spacing w:val="-5"/>
        </w:rPr>
        <w:t xml:space="preserve"> </w:t>
      </w:r>
      <w:r>
        <w:t>the</w:t>
      </w:r>
      <w:r>
        <w:rPr>
          <w:spacing w:val="-5"/>
        </w:rPr>
        <w:t xml:space="preserve"> </w:t>
      </w:r>
      <w:r>
        <w:t>stories</w:t>
      </w:r>
      <w:r>
        <w:rPr>
          <w:spacing w:val="-5"/>
        </w:rPr>
        <w:t xml:space="preserve"> </w:t>
      </w:r>
      <w:r>
        <w:t>a</w:t>
      </w:r>
      <w:r>
        <w:rPr>
          <w:spacing w:val="-5"/>
        </w:rPr>
        <w:t xml:space="preserve"> </w:t>
      </w:r>
      <w:r>
        <w:t>continua-</w:t>
      </w:r>
      <w:r>
        <w:rPr>
          <w:spacing w:val="-52"/>
        </w:rPr>
        <w:t xml:space="preserve"> </w:t>
      </w:r>
      <w:r>
        <w:t>tion</w:t>
      </w:r>
      <w:r>
        <w:rPr>
          <w:spacing w:val="-6"/>
        </w:rPr>
        <w:t xml:space="preserve"> </w:t>
      </w:r>
      <w:r>
        <w:t>of</w:t>
      </w:r>
      <w:r>
        <w:rPr>
          <w:spacing w:val="-6"/>
        </w:rPr>
        <w:t xml:space="preserve"> </w:t>
      </w:r>
      <w:r>
        <w:t>issues</w:t>
      </w:r>
      <w:r>
        <w:rPr>
          <w:spacing w:val="-6"/>
        </w:rPr>
        <w:t xml:space="preserve"> </w:t>
      </w:r>
      <w:r>
        <w:t>and</w:t>
      </w:r>
      <w:r>
        <w:rPr>
          <w:spacing w:val="-5"/>
        </w:rPr>
        <w:t xml:space="preserve"> </w:t>
      </w:r>
      <w:r>
        <w:t>concerns</w:t>
      </w:r>
      <w:r>
        <w:rPr>
          <w:spacing w:val="-6"/>
        </w:rPr>
        <w:t xml:space="preserve"> </w:t>
      </w:r>
      <w:r>
        <w:t>found</w:t>
      </w:r>
      <w:r>
        <w:rPr>
          <w:spacing w:val="-6"/>
        </w:rPr>
        <w:t xml:space="preserve"> </w:t>
      </w:r>
      <w:r>
        <w:t>in</w:t>
      </w:r>
      <w:r>
        <w:rPr>
          <w:spacing w:val="-5"/>
        </w:rPr>
        <w:t xml:space="preserve"> </w:t>
      </w:r>
      <w:r>
        <w:t>works</w:t>
      </w:r>
      <w:r>
        <w:rPr>
          <w:spacing w:val="-6"/>
        </w:rPr>
        <w:t xml:space="preserve"> </w:t>
      </w:r>
      <w:r>
        <w:t>from</w:t>
      </w:r>
      <w:r>
        <w:rPr>
          <w:spacing w:val="-6"/>
        </w:rPr>
        <w:t xml:space="preserve"> </w:t>
      </w:r>
      <w:r>
        <w:t>Part</w:t>
      </w:r>
      <w:r>
        <w:rPr>
          <w:spacing w:val="-5"/>
        </w:rPr>
        <w:t xml:space="preserve"> </w:t>
      </w:r>
      <w:r>
        <w:t>One?</w:t>
      </w:r>
    </w:p>
    <w:p w14:paraId="229E0843" w14:textId="03B4F149" w:rsidR="000276C6" w:rsidRPr="004F1EB4" w:rsidRDefault="000276C6" w:rsidP="004F1EB4">
      <w:pPr>
        <w:pStyle w:val="ListBullet"/>
      </w:pPr>
      <w:r>
        <w:t>How</w:t>
      </w:r>
      <w:r>
        <w:rPr>
          <w:spacing w:val="-6"/>
        </w:rPr>
        <w:t xml:space="preserve"> </w:t>
      </w:r>
      <w:r>
        <w:t>has</w:t>
      </w:r>
      <w:r>
        <w:rPr>
          <w:spacing w:val="-5"/>
        </w:rPr>
        <w:t xml:space="preserve"> </w:t>
      </w:r>
      <w:r>
        <w:t>the</w:t>
      </w:r>
      <w:r>
        <w:rPr>
          <w:spacing w:val="-5"/>
        </w:rPr>
        <w:t xml:space="preserve"> </w:t>
      </w:r>
      <w:r>
        <w:t>role</w:t>
      </w:r>
      <w:r>
        <w:rPr>
          <w:spacing w:val="-6"/>
        </w:rPr>
        <w:t xml:space="preserve"> </w:t>
      </w:r>
      <w:r>
        <w:t>of</w:t>
      </w:r>
      <w:r>
        <w:rPr>
          <w:spacing w:val="-5"/>
        </w:rPr>
        <w:t xml:space="preserve"> </w:t>
      </w:r>
      <w:r>
        <w:t>religion</w:t>
      </w:r>
      <w:r>
        <w:rPr>
          <w:spacing w:val="-5"/>
        </w:rPr>
        <w:t xml:space="preserve"> </w:t>
      </w:r>
      <w:r>
        <w:t>changed</w:t>
      </w:r>
      <w:r>
        <w:rPr>
          <w:spacing w:val="-5"/>
        </w:rPr>
        <w:t xml:space="preserve"> </w:t>
      </w:r>
      <w:r>
        <w:t>in</w:t>
      </w:r>
      <w:r>
        <w:rPr>
          <w:spacing w:val="-6"/>
        </w:rPr>
        <w:t xml:space="preserve"> </w:t>
      </w:r>
      <w:r>
        <w:t>the</w:t>
      </w:r>
      <w:r>
        <w:rPr>
          <w:spacing w:val="-5"/>
        </w:rPr>
        <w:t xml:space="preserve"> </w:t>
      </w:r>
      <w:r>
        <w:t>stories,</w:t>
      </w:r>
      <w:r>
        <w:rPr>
          <w:spacing w:val="-5"/>
        </w:rPr>
        <w:t xml:space="preserve"> </w:t>
      </w:r>
      <w:r>
        <w:t>now</w:t>
      </w:r>
      <w:r>
        <w:rPr>
          <w:spacing w:val="-6"/>
        </w:rPr>
        <w:t xml:space="preserve"> </w:t>
      </w:r>
      <w:r>
        <w:t>that</w:t>
      </w:r>
      <w:r>
        <w:rPr>
          <w:spacing w:val="-5"/>
        </w:rPr>
        <w:t xml:space="preserve"> </w:t>
      </w:r>
      <w:r>
        <w:t>there</w:t>
      </w:r>
      <w:r>
        <w:rPr>
          <w:spacing w:val="-5"/>
        </w:rPr>
        <w:t xml:space="preserve"> </w:t>
      </w:r>
      <w:r>
        <w:t>are</w:t>
      </w:r>
      <w:r>
        <w:rPr>
          <w:spacing w:val="-5"/>
        </w:rPr>
        <w:t xml:space="preserve"> </w:t>
      </w:r>
      <w:r>
        <w:t>no</w:t>
      </w:r>
      <w:r>
        <w:rPr>
          <w:spacing w:val="-6"/>
        </w:rPr>
        <w:t xml:space="preserve"> </w:t>
      </w:r>
      <w:r>
        <w:t>pantheons</w:t>
      </w:r>
      <w:r>
        <w:rPr>
          <w:spacing w:val="-5"/>
        </w:rPr>
        <w:t xml:space="preserve"> </w:t>
      </w:r>
      <w:r>
        <w:t>of</w:t>
      </w:r>
      <w:r>
        <w:rPr>
          <w:spacing w:val="-5"/>
        </w:rPr>
        <w:t xml:space="preserve"> </w:t>
      </w:r>
      <w:r>
        <w:t>gods?</w:t>
      </w:r>
    </w:p>
    <w:p w14:paraId="23AFBD7F" w14:textId="7916387C" w:rsidR="000276C6" w:rsidRDefault="000276C6" w:rsidP="004F1EB4">
      <w:pPr>
        <w:pStyle w:val="Bodynoindent"/>
        <w:jc w:val="right"/>
      </w:pPr>
      <w:r>
        <w:t>Written</w:t>
      </w:r>
      <w:r>
        <w:rPr>
          <w:spacing w:val="-4"/>
        </w:rPr>
        <w:t xml:space="preserve"> </w:t>
      </w:r>
      <w:r>
        <w:t>by</w:t>
      </w:r>
      <w:r>
        <w:rPr>
          <w:spacing w:val="-3"/>
        </w:rPr>
        <w:t xml:space="preserve"> </w:t>
      </w:r>
      <w:r>
        <w:t>Laura</w:t>
      </w:r>
      <w:r>
        <w:rPr>
          <w:spacing w:val="-4"/>
        </w:rPr>
        <w:t xml:space="preserve"> </w:t>
      </w:r>
      <w:r>
        <w:t>J.</w:t>
      </w:r>
      <w:r>
        <w:rPr>
          <w:spacing w:val="-3"/>
        </w:rPr>
        <w:t xml:space="preserve"> </w:t>
      </w:r>
      <w:r>
        <w:t>Getty</w:t>
      </w:r>
    </w:p>
    <w:p w14:paraId="6481E874" w14:textId="77777777" w:rsidR="004F1EB4" w:rsidRDefault="004F1EB4" w:rsidP="004F1EB4">
      <w:pPr>
        <w:pStyle w:val="Bodynoindent"/>
        <w:jc w:val="right"/>
      </w:pPr>
    </w:p>
    <w:p w14:paraId="1F2B3B71" w14:textId="453CA2D5" w:rsidR="004F1EB4" w:rsidRDefault="004F1EB4" w:rsidP="004F1EB4">
      <w:pPr>
        <w:pStyle w:val="Heading1"/>
      </w:pPr>
      <w:r>
        <w:rPr>
          <w:caps w:val="0"/>
          <w:w w:val="115"/>
        </w:rPr>
        <w:t>THE</w:t>
      </w:r>
      <w:r>
        <w:rPr>
          <w:caps w:val="0"/>
          <w:spacing w:val="20"/>
          <w:w w:val="115"/>
        </w:rPr>
        <w:t xml:space="preserve"> </w:t>
      </w:r>
      <w:r>
        <w:rPr>
          <w:caps w:val="0"/>
          <w:w w:val="115"/>
        </w:rPr>
        <w:t>PARLIAMENT</w:t>
      </w:r>
      <w:r>
        <w:rPr>
          <w:caps w:val="0"/>
          <w:spacing w:val="20"/>
          <w:w w:val="115"/>
        </w:rPr>
        <w:t xml:space="preserve"> </w:t>
      </w:r>
      <w:r>
        <w:rPr>
          <w:caps w:val="0"/>
          <w:w w:val="115"/>
        </w:rPr>
        <w:t>OF</w:t>
      </w:r>
      <w:r>
        <w:rPr>
          <w:caps w:val="0"/>
          <w:spacing w:val="20"/>
          <w:w w:val="115"/>
        </w:rPr>
        <w:t xml:space="preserve"> </w:t>
      </w:r>
      <w:r>
        <w:rPr>
          <w:caps w:val="0"/>
          <w:w w:val="115"/>
        </w:rPr>
        <w:t>BIRDS</w:t>
      </w:r>
    </w:p>
    <w:p w14:paraId="7DE63A76" w14:textId="45F23CE0" w:rsidR="000276C6" w:rsidRPr="004F1EB4" w:rsidRDefault="004F1EB4" w:rsidP="004F1EB4">
      <w:pPr>
        <w:pStyle w:val="Bodynoindent"/>
        <w:jc w:val="left"/>
      </w:pPr>
      <w:r w:rsidRPr="004F1EB4">
        <w:t>Geoffrey Chaucer (ca. 1342- 1400 C.E.)</w:t>
      </w:r>
    </w:p>
    <w:p w14:paraId="045DBA41" w14:textId="77777777" w:rsidR="000276C6" w:rsidRPr="004F1EB4" w:rsidRDefault="000276C6" w:rsidP="004F1EB4">
      <w:pPr>
        <w:pStyle w:val="Bodynoindent"/>
        <w:jc w:val="left"/>
      </w:pPr>
      <w:r w:rsidRPr="004F1EB4">
        <w:t>(ca. 1381-1382 C.E.)</w:t>
      </w:r>
    </w:p>
    <w:p w14:paraId="1ABF0CFB" w14:textId="77777777" w:rsidR="000276C6" w:rsidRPr="004F1EB4" w:rsidRDefault="000276C6" w:rsidP="004F1EB4">
      <w:pPr>
        <w:pStyle w:val="Bodynoindent"/>
        <w:jc w:val="left"/>
      </w:pPr>
      <w:r w:rsidRPr="004F1EB4">
        <w:t>England</w:t>
      </w:r>
    </w:p>
    <w:p w14:paraId="2E61C9F5" w14:textId="77777777" w:rsidR="000276C6" w:rsidRDefault="000276C6" w:rsidP="000276C6">
      <w:pPr>
        <w:pStyle w:val="BodyText"/>
        <w:rPr>
          <w:sz w:val="32"/>
        </w:rPr>
      </w:pPr>
    </w:p>
    <w:p w14:paraId="6E3F03C7" w14:textId="073C2F0D" w:rsidR="004F1EB4" w:rsidRDefault="004F1EB4" w:rsidP="004F1EB4">
      <w:pPr>
        <w:pStyle w:val="Heading1"/>
      </w:pPr>
      <w:r>
        <w:rPr>
          <w:caps w:val="0"/>
          <w:w w:val="115"/>
        </w:rPr>
        <w:t>THE</w:t>
      </w:r>
      <w:r>
        <w:rPr>
          <w:caps w:val="0"/>
          <w:spacing w:val="18"/>
          <w:w w:val="115"/>
        </w:rPr>
        <w:t xml:space="preserve"> </w:t>
      </w:r>
      <w:r>
        <w:rPr>
          <w:caps w:val="0"/>
          <w:w w:val="115"/>
        </w:rPr>
        <w:t>CANTERBURY</w:t>
      </w:r>
      <w:r>
        <w:rPr>
          <w:caps w:val="0"/>
          <w:spacing w:val="19"/>
          <w:w w:val="115"/>
        </w:rPr>
        <w:t xml:space="preserve"> </w:t>
      </w:r>
      <w:r>
        <w:rPr>
          <w:caps w:val="0"/>
          <w:w w:val="115"/>
        </w:rPr>
        <w:t>TALES</w:t>
      </w:r>
    </w:p>
    <w:p w14:paraId="788D8E7F" w14:textId="233A84F6" w:rsidR="000276C6" w:rsidRPr="004F1EB4" w:rsidRDefault="004F1EB4" w:rsidP="004F1EB4">
      <w:pPr>
        <w:pStyle w:val="Bodynoindent"/>
        <w:jc w:val="left"/>
      </w:pPr>
      <w:r w:rsidRPr="004F1EB4">
        <w:t>Geoffrey Chaucer (ca. 1342-1400 C.E.)</w:t>
      </w:r>
    </w:p>
    <w:p w14:paraId="69A09DD0" w14:textId="77777777" w:rsidR="000276C6" w:rsidRPr="004F1EB4" w:rsidRDefault="000276C6" w:rsidP="004F1EB4">
      <w:pPr>
        <w:pStyle w:val="Bodynoindent"/>
        <w:jc w:val="left"/>
      </w:pPr>
      <w:r w:rsidRPr="004F1EB4">
        <w:t>(ca. 1387- 1400 C.E.)</w:t>
      </w:r>
    </w:p>
    <w:p w14:paraId="60A319E1" w14:textId="2AE5AA84" w:rsidR="000276C6" w:rsidRPr="004F1EB4" w:rsidRDefault="000276C6" w:rsidP="004F1EB4">
      <w:pPr>
        <w:pStyle w:val="Bodynoindent"/>
        <w:jc w:val="left"/>
      </w:pPr>
      <w:r w:rsidRPr="004F1EB4">
        <w:t>England</w:t>
      </w:r>
    </w:p>
    <w:p w14:paraId="4EB239D8" w14:textId="77777777" w:rsidR="000276C6" w:rsidRDefault="000276C6" w:rsidP="000276C6">
      <w:pPr>
        <w:pStyle w:val="BodyText"/>
        <w:spacing w:before="3"/>
        <w:rPr>
          <w:sz w:val="18"/>
        </w:rPr>
      </w:pPr>
    </w:p>
    <w:p w14:paraId="1957B927" w14:textId="5C118A58" w:rsidR="000276C6" w:rsidRPr="004F1EB4" w:rsidRDefault="000276C6" w:rsidP="004F1EB4">
      <w:pPr>
        <w:pStyle w:val="Body"/>
      </w:pPr>
      <w:r w:rsidRPr="004F1EB4">
        <w:t xml:space="preserve">Geoffrey Chaucer’s influence on later British literature is difficult to overstate. The most important English writer before Shakespeare (who re-wrote Chaucer’s version of the Troilus and </w:t>
      </w:r>
      <w:r w:rsidRPr="004F1EB4">
        <w:lastRenderedPageBreak/>
        <w:t>Criseyde story), Chaucer introduced new words into English (such as “cosmos”), and his stories draw on a wealth of previous authors, especially Ovid and Boccaccio. Unlike Shakespeare, Chaucer’s writing is often translated, since Middle English is substantially dif- ferent from even the Early Modern English of Shakespeare. The selections in this anthology are focused on a single theme: Chaucer’s revisionist, revolutionary approach to courtly love. Courtly love poetry often focuses on the male perspective exclusively; the female is the object to be obtained, and she usually is not given a voice (or, ultimately, a choice) in the matter. The Parliament of Birds (also called The Parliament of Fowles) gives the female a voice, if not necessarily a choice, while the General Prologue to The Canterbury Tales offers, among many other things, a satirical look at how courtly love can be misused: The Prioress and the Monk are only two examples. The Wife of Bath’s Tale and The Franklin’s Tale both offer fascinating alternatives to the regular courtly love scenario, while The</w:t>
      </w:r>
      <w:r w:rsidR="004F1EB4">
        <w:t xml:space="preserve"> </w:t>
      </w:r>
      <w:r w:rsidRPr="004F1EB4">
        <w:t>Miller’s Tale is a mocking revision of the genre by the Miller, who is responding to the story of courtly love that had just been told by the Knight.</w:t>
      </w:r>
    </w:p>
    <w:p w14:paraId="5566D6E5" w14:textId="77777777" w:rsidR="000276C6" w:rsidRDefault="000276C6" w:rsidP="004F1EB4">
      <w:pPr>
        <w:pStyle w:val="Bodynoindent"/>
        <w:jc w:val="right"/>
      </w:pPr>
      <w:r>
        <w:t>Written</w:t>
      </w:r>
      <w:r>
        <w:rPr>
          <w:spacing w:val="-4"/>
        </w:rPr>
        <w:t xml:space="preserve"> </w:t>
      </w:r>
      <w:r>
        <w:t>by</w:t>
      </w:r>
      <w:r>
        <w:rPr>
          <w:spacing w:val="-3"/>
        </w:rPr>
        <w:t xml:space="preserve"> </w:t>
      </w:r>
      <w:r>
        <w:t>Laura</w:t>
      </w:r>
      <w:r>
        <w:rPr>
          <w:spacing w:val="-4"/>
        </w:rPr>
        <w:t xml:space="preserve"> </w:t>
      </w:r>
      <w:r>
        <w:t>J.</w:t>
      </w:r>
      <w:r>
        <w:rPr>
          <w:spacing w:val="-3"/>
        </w:rPr>
        <w:t xml:space="preserve"> </w:t>
      </w:r>
      <w:r>
        <w:t>Getty</w:t>
      </w:r>
    </w:p>
    <w:p w14:paraId="654F0534" w14:textId="77777777" w:rsidR="000276C6" w:rsidRDefault="000276C6" w:rsidP="000276C6">
      <w:pPr>
        <w:pStyle w:val="BodyText"/>
        <w:rPr>
          <w:i/>
          <w:sz w:val="20"/>
        </w:rPr>
      </w:pPr>
    </w:p>
    <w:p w14:paraId="1F37F30C" w14:textId="25625520" w:rsidR="000276C6" w:rsidRPr="004F1EB4" w:rsidRDefault="004F1EB4" w:rsidP="004F1EB4">
      <w:pPr>
        <w:pStyle w:val="Heading2"/>
      </w:pPr>
      <w:r>
        <w:t xml:space="preserve">5.3.1 </w:t>
      </w:r>
      <w:r w:rsidR="000276C6" w:rsidRPr="004F1EB4">
        <w:t>Chaucer: Parliament of Fowls [The Parliament of Birds]</w:t>
      </w:r>
    </w:p>
    <w:p w14:paraId="4073D4FF" w14:textId="4247EB64" w:rsidR="000276C6" w:rsidRPr="004F1EB4" w:rsidRDefault="000276C6" w:rsidP="004F1EB4">
      <w:pPr>
        <w:pStyle w:val="Bodynoindent"/>
        <w:jc w:val="left"/>
      </w:pPr>
      <w:r w:rsidRPr="004F1EB4">
        <w:t>Geoffrey Chaucer, Translated by Gerald NeCastro</w:t>
      </w:r>
    </w:p>
    <w:p w14:paraId="0C6C357F" w14:textId="77777777" w:rsidR="004F1EB4" w:rsidRPr="004F1EB4" w:rsidRDefault="004F1EB4" w:rsidP="004F1EB4">
      <w:pPr>
        <w:pStyle w:val="Bodynoindent"/>
        <w:jc w:val="left"/>
      </w:pPr>
      <w:r w:rsidRPr="004F1EB4">
        <w:t>License: Copyright Gerard NeCastro</w:t>
      </w:r>
    </w:p>
    <w:p w14:paraId="5C1E2B33" w14:textId="77777777" w:rsidR="004F1EB4" w:rsidRDefault="004F1EB4" w:rsidP="000276C6">
      <w:pPr>
        <w:spacing w:line="216" w:lineRule="exact"/>
        <w:ind w:left="3449"/>
        <w:jc w:val="center"/>
        <w:rPr>
          <w:sz w:val="20"/>
        </w:rPr>
      </w:pPr>
    </w:p>
    <w:p w14:paraId="2DA0C88B" w14:textId="77777777" w:rsidR="000276C6" w:rsidRDefault="000276C6" w:rsidP="004F1EB4">
      <w:pPr>
        <w:pStyle w:val="Body"/>
      </w:pPr>
      <w:r>
        <w:t>The</w:t>
      </w:r>
      <w:r>
        <w:rPr>
          <w:spacing w:val="-6"/>
        </w:rPr>
        <w:t xml:space="preserve"> </w:t>
      </w:r>
      <w:r>
        <w:t>life</w:t>
      </w:r>
      <w:r>
        <w:rPr>
          <w:spacing w:val="-5"/>
        </w:rPr>
        <w:t xml:space="preserve"> </w:t>
      </w:r>
      <w:r>
        <w:t>so</w:t>
      </w:r>
      <w:r>
        <w:rPr>
          <w:spacing w:val="-5"/>
        </w:rPr>
        <w:t xml:space="preserve"> </w:t>
      </w:r>
      <w:r>
        <w:t>brief,</w:t>
      </w:r>
      <w:r>
        <w:rPr>
          <w:spacing w:val="-5"/>
        </w:rPr>
        <w:t xml:space="preserve"> </w:t>
      </w:r>
      <w:r>
        <w:t>the</w:t>
      </w:r>
      <w:r>
        <w:rPr>
          <w:spacing w:val="-5"/>
        </w:rPr>
        <w:t xml:space="preserve"> </w:t>
      </w:r>
      <w:r>
        <w:t>art</w:t>
      </w:r>
      <w:r>
        <w:rPr>
          <w:spacing w:val="-5"/>
        </w:rPr>
        <w:t xml:space="preserve"> </w:t>
      </w:r>
      <w:r>
        <w:t>so</w:t>
      </w:r>
      <w:r>
        <w:rPr>
          <w:spacing w:val="-5"/>
        </w:rPr>
        <w:t xml:space="preserve"> </w:t>
      </w:r>
      <w:r>
        <w:t>long</w:t>
      </w:r>
      <w:r>
        <w:rPr>
          <w:spacing w:val="-6"/>
        </w:rPr>
        <w:t xml:space="preserve"> </w:t>
      </w:r>
      <w:r>
        <w:t>in</w:t>
      </w:r>
      <w:r>
        <w:rPr>
          <w:spacing w:val="-5"/>
        </w:rPr>
        <w:t xml:space="preserve"> </w:t>
      </w:r>
      <w:r>
        <w:t>the</w:t>
      </w:r>
      <w:r>
        <w:rPr>
          <w:spacing w:val="-5"/>
        </w:rPr>
        <w:t xml:space="preserve"> </w:t>
      </w:r>
      <w:r>
        <w:t>learning,</w:t>
      </w:r>
      <w:r>
        <w:rPr>
          <w:spacing w:val="-5"/>
        </w:rPr>
        <w:t xml:space="preserve"> </w:t>
      </w:r>
      <w:r>
        <w:t>the</w:t>
      </w:r>
      <w:r>
        <w:rPr>
          <w:spacing w:val="-5"/>
        </w:rPr>
        <w:t xml:space="preserve"> </w:t>
      </w:r>
      <w:r>
        <w:t>attempt</w:t>
      </w:r>
      <w:r>
        <w:rPr>
          <w:spacing w:val="-5"/>
        </w:rPr>
        <w:t xml:space="preserve"> </w:t>
      </w:r>
      <w:r>
        <w:t>so</w:t>
      </w:r>
      <w:r>
        <w:rPr>
          <w:spacing w:val="-5"/>
        </w:rPr>
        <w:t xml:space="preserve"> </w:t>
      </w:r>
      <w:r>
        <w:t>hard,</w:t>
      </w:r>
      <w:r>
        <w:rPr>
          <w:spacing w:val="-6"/>
        </w:rPr>
        <w:t xml:space="preserve"> </w:t>
      </w:r>
      <w:r>
        <w:t>the</w:t>
      </w:r>
      <w:r>
        <w:rPr>
          <w:spacing w:val="-5"/>
        </w:rPr>
        <w:t xml:space="preserve"> </w:t>
      </w:r>
      <w:r>
        <w:t>conquest</w:t>
      </w:r>
      <w:r>
        <w:rPr>
          <w:spacing w:val="-5"/>
        </w:rPr>
        <w:t xml:space="preserve"> </w:t>
      </w:r>
      <w:r>
        <w:t>so</w:t>
      </w:r>
      <w:r>
        <w:rPr>
          <w:spacing w:val="-5"/>
        </w:rPr>
        <w:t xml:space="preserve"> </w:t>
      </w:r>
      <w:r>
        <w:t>sharp,</w:t>
      </w:r>
      <w:r>
        <w:rPr>
          <w:spacing w:val="-5"/>
        </w:rPr>
        <w:t xml:space="preserve"> </w:t>
      </w:r>
      <w:r>
        <w:t>the</w:t>
      </w:r>
      <w:r>
        <w:rPr>
          <w:spacing w:val="-5"/>
        </w:rPr>
        <w:t xml:space="preserve"> </w:t>
      </w:r>
      <w:r>
        <w:t>fearful</w:t>
      </w:r>
      <w:r>
        <w:rPr>
          <w:spacing w:val="-5"/>
        </w:rPr>
        <w:t xml:space="preserve"> </w:t>
      </w:r>
      <w:r>
        <w:t>joy</w:t>
      </w:r>
      <w:r>
        <w:rPr>
          <w:spacing w:val="-6"/>
        </w:rPr>
        <w:t xml:space="preserve"> </w:t>
      </w:r>
      <w:r>
        <w:t>that</w:t>
      </w:r>
      <w:r>
        <w:rPr>
          <w:spacing w:val="1"/>
        </w:rPr>
        <w:t xml:space="preserve"> </w:t>
      </w:r>
      <w:r>
        <w:t>ever</w:t>
      </w:r>
      <w:r>
        <w:rPr>
          <w:spacing w:val="-13"/>
        </w:rPr>
        <w:t xml:space="preserve"> </w:t>
      </w:r>
      <w:r>
        <w:t>slips</w:t>
      </w:r>
      <w:r>
        <w:rPr>
          <w:spacing w:val="-13"/>
        </w:rPr>
        <w:t xml:space="preserve"> </w:t>
      </w:r>
      <w:r>
        <w:t>away</w:t>
      </w:r>
      <w:r>
        <w:rPr>
          <w:spacing w:val="-12"/>
        </w:rPr>
        <w:t xml:space="preserve"> </w:t>
      </w:r>
      <w:r>
        <w:t>so</w:t>
      </w:r>
      <w:r>
        <w:rPr>
          <w:spacing w:val="-13"/>
        </w:rPr>
        <w:t xml:space="preserve"> </w:t>
      </w:r>
      <w:r>
        <w:t>quickly—by</w:t>
      </w:r>
      <w:r>
        <w:rPr>
          <w:spacing w:val="-12"/>
        </w:rPr>
        <w:t xml:space="preserve"> </w:t>
      </w:r>
      <w:r>
        <w:t>all</w:t>
      </w:r>
      <w:r>
        <w:rPr>
          <w:spacing w:val="-13"/>
        </w:rPr>
        <w:t xml:space="preserve"> </w:t>
      </w:r>
      <w:r>
        <w:t>this</w:t>
      </w:r>
      <w:r>
        <w:rPr>
          <w:spacing w:val="-12"/>
        </w:rPr>
        <w:t xml:space="preserve"> </w:t>
      </w:r>
      <w:r>
        <w:t>I</w:t>
      </w:r>
      <w:r>
        <w:rPr>
          <w:spacing w:val="-13"/>
        </w:rPr>
        <w:t xml:space="preserve"> </w:t>
      </w:r>
      <w:r>
        <w:t>mean</w:t>
      </w:r>
      <w:r>
        <w:rPr>
          <w:spacing w:val="-12"/>
        </w:rPr>
        <w:t xml:space="preserve"> </w:t>
      </w:r>
      <w:r>
        <w:t>love,</w:t>
      </w:r>
      <w:r>
        <w:rPr>
          <w:spacing w:val="-13"/>
        </w:rPr>
        <w:t xml:space="preserve"> </w:t>
      </w:r>
      <w:r>
        <w:t>which</w:t>
      </w:r>
      <w:r>
        <w:rPr>
          <w:spacing w:val="-12"/>
        </w:rPr>
        <w:t xml:space="preserve"> </w:t>
      </w:r>
      <w:r>
        <w:t>so</w:t>
      </w:r>
      <w:r>
        <w:rPr>
          <w:spacing w:val="-13"/>
        </w:rPr>
        <w:t xml:space="preserve"> </w:t>
      </w:r>
      <w:r>
        <w:t>sorely</w:t>
      </w:r>
      <w:r>
        <w:rPr>
          <w:spacing w:val="-12"/>
        </w:rPr>
        <w:t xml:space="preserve"> </w:t>
      </w:r>
      <w:r>
        <w:t>astounds</w:t>
      </w:r>
      <w:r>
        <w:rPr>
          <w:spacing w:val="-13"/>
        </w:rPr>
        <w:t xml:space="preserve"> </w:t>
      </w:r>
      <w:r>
        <w:t>my</w:t>
      </w:r>
      <w:r>
        <w:rPr>
          <w:spacing w:val="-12"/>
        </w:rPr>
        <w:t xml:space="preserve"> </w:t>
      </w:r>
      <w:r>
        <w:t>feeling</w:t>
      </w:r>
      <w:r>
        <w:rPr>
          <w:spacing w:val="-13"/>
        </w:rPr>
        <w:t xml:space="preserve"> </w:t>
      </w:r>
      <w:r>
        <w:t>with</w:t>
      </w:r>
      <w:r>
        <w:rPr>
          <w:spacing w:val="-12"/>
        </w:rPr>
        <w:t xml:space="preserve"> </w:t>
      </w:r>
      <w:r>
        <w:t>its</w:t>
      </w:r>
      <w:r>
        <w:rPr>
          <w:spacing w:val="-13"/>
        </w:rPr>
        <w:t xml:space="preserve"> </w:t>
      </w:r>
      <w:r>
        <w:t>wondrous</w:t>
      </w:r>
      <w:r>
        <w:rPr>
          <w:spacing w:val="-12"/>
        </w:rPr>
        <w:t xml:space="preserve"> </w:t>
      </w:r>
      <w:r>
        <w:t>opera-</w:t>
      </w:r>
      <w:r>
        <w:rPr>
          <w:spacing w:val="1"/>
        </w:rPr>
        <w:t xml:space="preserve"> </w:t>
      </w:r>
      <w:r>
        <w:t>tion,</w:t>
      </w:r>
      <w:r>
        <w:rPr>
          <w:spacing w:val="-7"/>
        </w:rPr>
        <w:t xml:space="preserve"> </w:t>
      </w:r>
      <w:r>
        <w:t>that</w:t>
      </w:r>
      <w:r>
        <w:rPr>
          <w:spacing w:val="-6"/>
        </w:rPr>
        <w:t xml:space="preserve"> </w:t>
      </w:r>
      <w:r>
        <w:t>when</w:t>
      </w:r>
      <w:r>
        <w:rPr>
          <w:spacing w:val="-6"/>
        </w:rPr>
        <w:t xml:space="preserve"> </w:t>
      </w:r>
      <w:r>
        <w:t>I</w:t>
      </w:r>
      <w:r>
        <w:rPr>
          <w:spacing w:val="-6"/>
        </w:rPr>
        <w:t xml:space="preserve"> </w:t>
      </w:r>
      <w:r>
        <w:t>think</w:t>
      </w:r>
      <w:r>
        <w:rPr>
          <w:spacing w:val="-6"/>
        </w:rPr>
        <w:t xml:space="preserve"> </w:t>
      </w:r>
      <w:r>
        <w:t>upon</w:t>
      </w:r>
      <w:r>
        <w:rPr>
          <w:spacing w:val="-6"/>
        </w:rPr>
        <w:t xml:space="preserve"> </w:t>
      </w:r>
      <w:r>
        <w:t>it</w:t>
      </w:r>
      <w:r>
        <w:rPr>
          <w:spacing w:val="-6"/>
        </w:rPr>
        <w:t xml:space="preserve"> </w:t>
      </w:r>
      <w:r>
        <w:t>I</w:t>
      </w:r>
      <w:r>
        <w:rPr>
          <w:spacing w:val="-6"/>
        </w:rPr>
        <w:t xml:space="preserve"> </w:t>
      </w:r>
      <w:r>
        <w:t>scarce</w:t>
      </w:r>
      <w:r>
        <w:rPr>
          <w:spacing w:val="-7"/>
        </w:rPr>
        <w:t xml:space="preserve"> </w:t>
      </w:r>
      <w:r>
        <w:t>know</w:t>
      </w:r>
      <w:r>
        <w:rPr>
          <w:spacing w:val="-6"/>
        </w:rPr>
        <w:t xml:space="preserve"> </w:t>
      </w:r>
      <w:r>
        <w:t>whether</w:t>
      </w:r>
      <w:r>
        <w:rPr>
          <w:spacing w:val="-6"/>
        </w:rPr>
        <w:t xml:space="preserve"> </w:t>
      </w:r>
      <w:r>
        <w:t>I</w:t>
      </w:r>
      <w:r>
        <w:rPr>
          <w:spacing w:val="-6"/>
        </w:rPr>
        <w:t xml:space="preserve"> </w:t>
      </w:r>
      <w:r>
        <w:t>wake</w:t>
      </w:r>
      <w:r>
        <w:rPr>
          <w:spacing w:val="-6"/>
        </w:rPr>
        <w:t xml:space="preserve"> </w:t>
      </w:r>
      <w:r>
        <w:t>or</w:t>
      </w:r>
      <w:r>
        <w:rPr>
          <w:spacing w:val="-6"/>
        </w:rPr>
        <w:t xml:space="preserve"> </w:t>
      </w:r>
      <w:r>
        <w:t>sleep.</w:t>
      </w:r>
      <w:r>
        <w:rPr>
          <w:spacing w:val="-6"/>
        </w:rPr>
        <w:t xml:space="preserve"> </w:t>
      </w:r>
      <w:r>
        <w:t>For</w:t>
      </w:r>
      <w:r>
        <w:rPr>
          <w:spacing w:val="-6"/>
        </w:rPr>
        <w:t xml:space="preserve"> </w:t>
      </w:r>
      <w:r>
        <w:t>albeit</w:t>
      </w:r>
      <w:r>
        <w:rPr>
          <w:spacing w:val="-7"/>
        </w:rPr>
        <w:t xml:space="preserve"> </w:t>
      </w:r>
      <w:r>
        <w:t>I</w:t>
      </w:r>
      <w:r>
        <w:rPr>
          <w:spacing w:val="-6"/>
        </w:rPr>
        <w:t xml:space="preserve"> </w:t>
      </w:r>
      <w:r>
        <w:t>know</w:t>
      </w:r>
      <w:r>
        <w:rPr>
          <w:spacing w:val="-6"/>
        </w:rPr>
        <w:t xml:space="preserve"> </w:t>
      </w:r>
      <w:r>
        <w:t>not</w:t>
      </w:r>
      <w:r>
        <w:rPr>
          <w:spacing w:val="-6"/>
        </w:rPr>
        <w:t xml:space="preserve"> </w:t>
      </w:r>
      <w:r>
        <w:t>love</w:t>
      </w:r>
      <w:r>
        <w:rPr>
          <w:spacing w:val="-6"/>
        </w:rPr>
        <w:t xml:space="preserve"> </w:t>
      </w:r>
      <w:r>
        <w:t>myself;</w:t>
      </w:r>
      <w:r>
        <w:rPr>
          <w:spacing w:val="-6"/>
        </w:rPr>
        <w:t xml:space="preserve"> </w:t>
      </w:r>
      <w:r>
        <w:t>nor</w:t>
      </w:r>
      <w:r>
        <w:rPr>
          <w:spacing w:val="-6"/>
        </w:rPr>
        <w:t xml:space="preserve"> </w:t>
      </w:r>
      <w:r>
        <w:t>how</w:t>
      </w:r>
      <w:r>
        <w:rPr>
          <w:spacing w:val="1"/>
        </w:rPr>
        <w:t xml:space="preserve"> </w:t>
      </w:r>
      <w:r>
        <w:t>he</w:t>
      </w:r>
      <w:r>
        <w:rPr>
          <w:spacing w:val="-8"/>
        </w:rPr>
        <w:t xml:space="preserve"> </w:t>
      </w:r>
      <w:r>
        <w:t>pays</w:t>
      </w:r>
      <w:r>
        <w:rPr>
          <w:spacing w:val="-7"/>
        </w:rPr>
        <w:t xml:space="preserve"> </w:t>
      </w:r>
      <w:r>
        <w:t>people</w:t>
      </w:r>
      <w:r>
        <w:rPr>
          <w:spacing w:val="-8"/>
        </w:rPr>
        <w:t xml:space="preserve"> </w:t>
      </w:r>
      <w:r>
        <w:t>their</w:t>
      </w:r>
      <w:r>
        <w:rPr>
          <w:spacing w:val="-7"/>
        </w:rPr>
        <w:t xml:space="preserve"> </w:t>
      </w:r>
      <w:r>
        <w:t>wage,</w:t>
      </w:r>
      <w:r>
        <w:rPr>
          <w:spacing w:val="-8"/>
        </w:rPr>
        <w:t xml:space="preserve"> </w:t>
      </w:r>
      <w:r>
        <w:t>yet</w:t>
      </w:r>
      <w:r>
        <w:rPr>
          <w:spacing w:val="-7"/>
        </w:rPr>
        <w:t xml:space="preserve"> </w:t>
      </w:r>
      <w:r>
        <w:t>I</w:t>
      </w:r>
      <w:r>
        <w:rPr>
          <w:spacing w:val="-8"/>
        </w:rPr>
        <w:t xml:space="preserve"> </w:t>
      </w:r>
      <w:r>
        <w:t>have</w:t>
      </w:r>
      <w:r>
        <w:rPr>
          <w:spacing w:val="-7"/>
        </w:rPr>
        <w:t xml:space="preserve"> </w:t>
      </w:r>
      <w:r>
        <w:t>very</w:t>
      </w:r>
      <w:r>
        <w:rPr>
          <w:spacing w:val="-8"/>
        </w:rPr>
        <w:t xml:space="preserve"> </w:t>
      </w:r>
      <w:r>
        <w:t>often</w:t>
      </w:r>
      <w:r>
        <w:rPr>
          <w:spacing w:val="-7"/>
        </w:rPr>
        <w:t xml:space="preserve"> </w:t>
      </w:r>
      <w:r>
        <w:t>chanced</w:t>
      </w:r>
      <w:r>
        <w:rPr>
          <w:spacing w:val="-8"/>
        </w:rPr>
        <w:t xml:space="preserve"> </w:t>
      </w:r>
      <w:r>
        <w:t>to</w:t>
      </w:r>
      <w:r>
        <w:rPr>
          <w:spacing w:val="-7"/>
        </w:rPr>
        <w:t xml:space="preserve"> </w:t>
      </w:r>
      <w:r>
        <w:t>read</w:t>
      </w:r>
      <w:r>
        <w:rPr>
          <w:spacing w:val="-8"/>
        </w:rPr>
        <w:t xml:space="preserve"> </w:t>
      </w:r>
      <w:r>
        <w:t>in</w:t>
      </w:r>
      <w:r>
        <w:rPr>
          <w:spacing w:val="-7"/>
        </w:rPr>
        <w:t xml:space="preserve"> </w:t>
      </w:r>
      <w:r>
        <w:t>books</w:t>
      </w:r>
      <w:r>
        <w:rPr>
          <w:spacing w:val="-8"/>
        </w:rPr>
        <w:t xml:space="preserve"> </w:t>
      </w:r>
      <w:r>
        <w:t>of</w:t>
      </w:r>
      <w:r>
        <w:rPr>
          <w:spacing w:val="-7"/>
        </w:rPr>
        <w:t xml:space="preserve"> </w:t>
      </w:r>
      <w:r>
        <w:t>his</w:t>
      </w:r>
      <w:r>
        <w:rPr>
          <w:spacing w:val="-8"/>
        </w:rPr>
        <w:t xml:space="preserve"> </w:t>
      </w:r>
      <w:r>
        <w:t>miracles</w:t>
      </w:r>
      <w:r>
        <w:rPr>
          <w:spacing w:val="-7"/>
        </w:rPr>
        <w:t xml:space="preserve"> </w:t>
      </w:r>
      <w:r>
        <w:t>and</w:t>
      </w:r>
      <w:r>
        <w:rPr>
          <w:spacing w:val="-8"/>
        </w:rPr>
        <w:t xml:space="preserve"> </w:t>
      </w:r>
      <w:r>
        <w:t>his</w:t>
      </w:r>
      <w:r>
        <w:rPr>
          <w:spacing w:val="-7"/>
        </w:rPr>
        <w:t xml:space="preserve"> </w:t>
      </w:r>
      <w:r>
        <w:t>cruel</w:t>
      </w:r>
      <w:r>
        <w:rPr>
          <w:spacing w:val="-8"/>
        </w:rPr>
        <w:t xml:space="preserve"> </w:t>
      </w:r>
      <w:r>
        <w:t>anger</w:t>
      </w:r>
      <w:r>
        <w:rPr>
          <w:spacing w:val="-7"/>
        </w:rPr>
        <w:t xml:space="preserve"> </w:t>
      </w:r>
      <w:r>
        <w:t>there,</w:t>
      </w:r>
      <w:r>
        <w:rPr>
          <w:spacing w:val="-52"/>
        </w:rPr>
        <w:t xml:space="preserve"> </w:t>
      </w:r>
      <w:r>
        <w:t>surely,</w:t>
      </w:r>
      <w:r>
        <w:rPr>
          <w:spacing w:val="-11"/>
        </w:rPr>
        <w:t xml:space="preserve"> </w:t>
      </w:r>
      <w:r>
        <w:t>I</w:t>
      </w:r>
      <w:r>
        <w:rPr>
          <w:spacing w:val="-11"/>
        </w:rPr>
        <w:t xml:space="preserve"> </w:t>
      </w:r>
      <w:r>
        <w:t>read</w:t>
      </w:r>
      <w:r>
        <w:rPr>
          <w:spacing w:val="-10"/>
        </w:rPr>
        <w:t xml:space="preserve"> </w:t>
      </w:r>
      <w:r>
        <w:t>he</w:t>
      </w:r>
      <w:r>
        <w:rPr>
          <w:spacing w:val="-11"/>
        </w:rPr>
        <w:t xml:space="preserve"> </w:t>
      </w:r>
      <w:r>
        <w:t>will</w:t>
      </w:r>
      <w:r>
        <w:rPr>
          <w:spacing w:val="-10"/>
        </w:rPr>
        <w:t xml:space="preserve"> </w:t>
      </w:r>
      <w:r>
        <w:t>ever</w:t>
      </w:r>
      <w:r>
        <w:rPr>
          <w:spacing w:val="-11"/>
        </w:rPr>
        <w:t xml:space="preserve"> </w:t>
      </w:r>
      <w:r>
        <w:t>be</w:t>
      </w:r>
      <w:r>
        <w:rPr>
          <w:spacing w:val="-10"/>
        </w:rPr>
        <w:t xml:space="preserve"> </w:t>
      </w:r>
      <w:r>
        <w:t>lord</w:t>
      </w:r>
      <w:r>
        <w:rPr>
          <w:spacing w:val="-11"/>
        </w:rPr>
        <w:t xml:space="preserve"> </w:t>
      </w:r>
      <w:r>
        <w:t>and</w:t>
      </w:r>
      <w:r>
        <w:rPr>
          <w:spacing w:val="-10"/>
        </w:rPr>
        <w:t xml:space="preserve"> </w:t>
      </w:r>
      <w:r>
        <w:t>sovereign,</w:t>
      </w:r>
      <w:r>
        <w:rPr>
          <w:spacing w:val="-11"/>
        </w:rPr>
        <w:t xml:space="preserve"> </w:t>
      </w:r>
      <w:r>
        <w:t>and</w:t>
      </w:r>
      <w:r>
        <w:rPr>
          <w:spacing w:val="-10"/>
        </w:rPr>
        <w:t xml:space="preserve"> </w:t>
      </w:r>
      <w:r>
        <w:t>his</w:t>
      </w:r>
      <w:r>
        <w:rPr>
          <w:spacing w:val="-11"/>
        </w:rPr>
        <w:t xml:space="preserve"> </w:t>
      </w:r>
      <w:r>
        <w:t>strokes</w:t>
      </w:r>
      <w:r>
        <w:rPr>
          <w:spacing w:val="-11"/>
        </w:rPr>
        <w:t xml:space="preserve"> </w:t>
      </w:r>
      <w:r>
        <w:t>will</w:t>
      </w:r>
      <w:r>
        <w:rPr>
          <w:spacing w:val="-10"/>
        </w:rPr>
        <w:t xml:space="preserve"> </w:t>
      </w:r>
      <w:r>
        <w:t>be</w:t>
      </w:r>
      <w:r>
        <w:rPr>
          <w:spacing w:val="-11"/>
        </w:rPr>
        <w:t xml:space="preserve"> </w:t>
      </w:r>
      <w:r>
        <w:t>so</w:t>
      </w:r>
      <w:r>
        <w:rPr>
          <w:spacing w:val="-10"/>
        </w:rPr>
        <w:t xml:space="preserve"> </w:t>
      </w:r>
      <w:r>
        <w:t>heavy</w:t>
      </w:r>
      <w:r>
        <w:rPr>
          <w:spacing w:val="-11"/>
        </w:rPr>
        <w:t xml:space="preserve"> </w:t>
      </w:r>
      <w:r>
        <w:t>I</w:t>
      </w:r>
      <w:r>
        <w:rPr>
          <w:spacing w:val="-10"/>
        </w:rPr>
        <w:t xml:space="preserve"> </w:t>
      </w:r>
      <w:r>
        <w:t>dare</w:t>
      </w:r>
      <w:r>
        <w:rPr>
          <w:spacing w:val="-11"/>
        </w:rPr>
        <w:t xml:space="preserve"> </w:t>
      </w:r>
      <w:r>
        <w:t>say</w:t>
      </w:r>
      <w:r>
        <w:rPr>
          <w:spacing w:val="-10"/>
        </w:rPr>
        <w:t xml:space="preserve"> </w:t>
      </w:r>
      <w:r>
        <w:t>nothing</w:t>
      </w:r>
      <w:r>
        <w:rPr>
          <w:spacing w:val="-11"/>
        </w:rPr>
        <w:t xml:space="preserve"> </w:t>
      </w:r>
      <w:r>
        <w:t>but,</w:t>
      </w:r>
      <w:r>
        <w:rPr>
          <w:spacing w:val="-10"/>
        </w:rPr>
        <w:t xml:space="preserve"> </w:t>
      </w:r>
      <w:r>
        <w:t>“God</w:t>
      </w:r>
      <w:r>
        <w:rPr>
          <w:spacing w:val="-11"/>
        </w:rPr>
        <w:t xml:space="preserve"> </w:t>
      </w:r>
      <w:r>
        <w:t>save</w:t>
      </w:r>
      <w:r>
        <w:rPr>
          <w:spacing w:val="1"/>
        </w:rPr>
        <w:t xml:space="preserve"> </w:t>
      </w:r>
      <w:r>
        <w:t>such</w:t>
      </w:r>
      <w:r>
        <w:rPr>
          <w:spacing w:val="-7"/>
        </w:rPr>
        <w:t xml:space="preserve"> </w:t>
      </w:r>
      <w:r>
        <w:t>a</w:t>
      </w:r>
      <w:r>
        <w:rPr>
          <w:spacing w:val="-6"/>
        </w:rPr>
        <w:t xml:space="preserve"> </w:t>
      </w:r>
      <w:r>
        <w:t>lord!”</w:t>
      </w:r>
      <w:r>
        <w:rPr>
          <w:spacing w:val="-6"/>
        </w:rPr>
        <w:t xml:space="preserve"> </w:t>
      </w:r>
      <w:r>
        <w:t>I</w:t>
      </w:r>
      <w:r>
        <w:rPr>
          <w:spacing w:val="-6"/>
        </w:rPr>
        <w:t xml:space="preserve"> </w:t>
      </w:r>
      <w:r>
        <w:t>can</w:t>
      </w:r>
      <w:r>
        <w:rPr>
          <w:spacing w:val="-6"/>
        </w:rPr>
        <w:t xml:space="preserve"> </w:t>
      </w:r>
      <w:r>
        <w:t>say</w:t>
      </w:r>
      <w:r>
        <w:rPr>
          <w:spacing w:val="-6"/>
        </w:rPr>
        <w:t xml:space="preserve"> </w:t>
      </w:r>
      <w:r>
        <w:t>no</w:t>
      </w:r>
      <w:r>
        <w:rPr>
          <w:spacing w:val="-6"/>
        </w:rPr>
        <w:t xml:space="preserve"> </w:t>
      </w:r>
      <w:r>
        <w:t>more.</w:t>
      </w:r>
    </w:p>
    <w:p w14:paraId="0C3A44F5" w14:textId="77777777" w:rsidR="000276C6" w:rsidRDefault="000276C6" w:rsidP="004F1EB4">
      <w:pPr>
        <w:pStyle w:val="Body"/>
      </w:pPr>
      <w:r>
        <w:t>Somewhat for pleasure and somewhat for learning I am in the habit of reading books, as I have told you. But</w:t>
      </w:r>
      <w:r>
        <w:rPr>
          <w:spacing w:val="1"/>
        </w:rPr>
        <w:t xml:space="preserve"> </w:t>
      </w:r>
      <w:r>
        <w:t>why speak I of all this? Not long ago I chanced to look at a book, written in antique letters, and there I read very</w:t>
      </w:r>
      <w:r>
        <w:rPr>
          <w:spacing w:val="1"/>
        </w:rPr>
        <w:t xml:space="preserve"> </w:t>
      </w:r>
      <w:r>
        <w:t>diligently</w:t>
      </w:r>
      <w:r>
        <w:rPr>
          <w:spacing w:val="-10"/>
        </w:rPr>
        <w:t xml:space="preserve"> </w:t>
      </w:r>
      <w:r>
        <w:t>and</w:t>
      </w:r>
      <w:r>
        <w:rPr>
          <w:spacing w:val="-10"/>
        </w:rPr>
        <w:t xml:space="preserve"> </w:t>
      </w:r>
      <w:r>
        <w:t>eagerly</w:t>
      </w:r>
      <w:r>
        <w:rPr>
          <w:spacing w:val="-10"/>
        </w:rPr>
        <w:t xml:space="preserve"> </w:t>
      </w:r>
      <w:r>
        <w:t>through</w:t>
      </w:r>
      <w:r>
        <w:rPr>
          <w:spacing w:val="-10"/>
        </w:rPr>
        <w:t xml:space="preserve"> </w:t>
      </w:r>
      <w:r>
        <w:t>the</w:t>
      </w:r>
      <w:r>
        <w:rPr>
          <w:spacing w:val="-9"/>
        </w:rPr>
        <w:t xml:space="preserve"> </w:t>
      </w:r>
      <w:r>
        <w:t>long</w:t>
      </w:r>
      <w:r>
        <w:rPr>
          <w:spacing w:val="-10"/>
        </w:rPr>
        <w:t xml:space="preserve"> </w:t>
      </w:r>
      <w:r>
        <w:t>day,</w:t>
      </w:r>
      <w:r>
        <w:rPr>
          <w:spacing w:val="-10"/>
        </w:rPr>
        <w:t xml:space="preserve"> </w:t>
      </w:r>
      <w:r>
        <w:t>to</w:t>
      </w:r>
      <w:r>
        <w:rPr>
          <w:spacing w:val="-10"/>
        </w:rPr>
        <w:t xml:space="preserve"> </w:t>
      </w:r>
      <w:r>
        <w:t>learn</w:t>
      </w:r>
      <w:r>
        <w:rPr>
          <w:spacing w:val="-10"/>
        </w:rPr>
        <w:t xml:space="preserve"> </w:t>
      </w:r>
      <w:r>
        <w:t>a</w:t>
      </w:r>
      <w:r>
        <w:rPr>
          <w:spacing w:val="-9"/>
        </w:rPr>
        <w:t xml:space="preserve"> </w:t>
      </w:r>
      <w:r>
        <w:t>certain</w:t>
      </w:r>
      <w:r>
        <w:rPr>
          <w:spacing w:val="-10"/>
        </w:rPr>
        <w:t xml:space="preserve"> </w:t>
      </w:r>
      <w:r>
        <w:t>thing.</w:t>
      </w:r>
      <w:r>
        <w:rPr>
          <w:spacing w:val="-10"/>
        </w:rPr>
        <w:t xml:space="preserve"> </w:t>
      </w:r>
      <w:r>
        <w:t>For,</w:t>
      </w:r>
      <w:r>
        <w:rPr>
          <w:spacing w:val="-10"/>
        </w:rPr>
        <w:t xml:space="preserve"> </w:t>
      </w:r>
      <w:r>
        <w:t>as</w:t>
      </w:r>
      <w:r>
        <w:rPr>
          <w:spacing w:val="-10"/>
        </w:rPr>
        <w:t xml:space="preserve"> </w:t>
      </w:r>
      <w:r>
        <w:t>men</w:t>
      </w:r>
      <w:r>
        <w:rPr>
          <w:spacing w:val="-9"/>
        </w:rPr>
        <w:t xml:space="preserve"> </w:t>
      </w:r>
      <w:r>
        <w:t>say,</w:t>
      </w:r>
      <w:r>
        <w:rPr>
          <w:spacing w:val="-10"/>
        </w:rPr>
        <w:t xml:space="preserve"> </w:t>
      </w:r>
      <w:r>
        <w:t>out</w:t>
      </w:r>
      <w:r>
        <w:rPr>
          <w:spacing w:val="-10"/>
        </w:rPr>
        <w:t xml:space="preserve"> </w:t>
      </w:r>
      <w:r>
        <w:t>of</w:t>
      </w:r>
      <w:r>
        <w:rPr>
          <w:spacing w:val="-10"/>
        </w:rPr>
        <w:t xml:space="preserve"> </w:t>
      </w:r>
      <w:r>
        <w:t>old</w:t>
      </w:r>
      <w:r>
        <w:rPr>
          <w:spacing w:val="-10"/>
        </w:rPr>
        <w:t xml:space="preserve"> </w:t>
      </w:r>
      <w:r>
        <w:t>fields</w:t>
      </w:r>
      <w:r>
        <w:rPr>
          <w:spacing w:val="-9"/>
        </w:rPr>
        <w:t xml:space="preserve"> </w:t>
      </w:r>
      <w:r>
        <w:t>comes</w:t>
      </w:r>
      <w:r>
        <w:rPr>
          <w:spacing w:val="-10"/>
        </w:rPr>
        <w:t xml:space="preserve"> </w:t>
      </w:r>
      <w:r>
        <w:t>all</w:t>
      </w:r>
      <w:r>
        <w:rPr>
          <w:spacing w:val="-10"/>
        </w:rPr>
        <w:t xml:space="preserve"> </w:t>
      </w:r>
      <w:r>
        <w:t>this</w:t>
      </w:r>
      <w:r>
        <w:rPr>
          <w:spacing w:val="1"/>
        </w:rPr>
        <w:t xml:space="preserve"> </w:t>
      </w:r>
      <w:r>
        <w:t>new</w:t>
      </w:r>
      <w:r>
        <w:rPr>
          <w:spacing w:val="-6"/>
        </w:rPr>
        <w:t xml:space="preserve"> </w:t>
      </w:r>
      <w:r>
        <w:t>corn</w:t>
      </w:r>
      <w:r>
        <w:rPr>
          <w:spacing w:val="-6"/>
        </w:rPr>
        <w:t xml:space="preserve"> </w:t>
      </w:r>
      <w:r>
        <w:t>from</w:t>
      </w:r>
      <w:r>
        <w:rPr>
          <w:spacing w:val="-6"/>
        </w:rPr>
        <w:t xml:space="preserve"> </w:t>
      </w:r>
      <w:r>
        <w:t>year</w:t>
      </w:r>
      <w:r>
        <w:rPr>
          <w:spacing w:val="-5"/>
        </w:rPr>
        <w:t xml:space="preserve"> </w:t>
      </w:r>
      <w:r>
        <w:t>to</w:t>
      </w:r>
      <w:r>
        <w:rPr>
          <w:spacing w:val="-6"/>
        </w:rPr>
        <w:t xml:space="preserve"> </w:t>
      </w:r>
      <w:r>
        <w:t>year;</w:t>
      </w:r>
      <w:r>
        <w:rPr>
          <w:spacing w:val="-6"/>
        </w:rPr>
        <w:t xml:space="preserve"> </w:t>
      </w:r>
      <w:r>
        <w:t>and,</w:t>
      </w:r>
      <w:r>
        <w:rPr>
          <w:spacing w:val="-5"/>
        </w:rPr>
        <w:t xml:space="preserve"> </w:t>
      </w:r>
      <w:r>
        <w:t>in</w:t>
      </w:r>
      <w:r>
        <w:rPr>
          <w:spacing w:val="-6"/>
        </w:rPr>
        <w:t xml:space="preserve"> </w:t>
      </w:r>
      <w:r>
        <w:t>good</w:t>
      </w:r>
      <w:r>
        <w:rPr>
          <w:spacing w:val="-6"/>
        </w:rPr>
        <w:t xml:space="preserve"> </w:t>
      </w:r>
      <w:r>
        <w:t>faith,</w:t>
      </w:r>
      <w:r>
        <w:rPr>
          <w:spacing w:val="-5"/>
        </w:rPr>
        <w:t xml:space="preserve"> </w:t>
      </w:r>
      <w:r>
        <w:t>out</w:t>
      </w:r>
      <w:r>
        <w:rPr>
          <w:spacing w:val="-6"/>
        </w:rPr>
        <w:t xml:space="preserve"> </w:t>
      </w:r>
      <w:r>
        <w:t>of</w:t>
      </w:r>
      <w:r>
        <w:rPr>
          <w:spacing w:val="-6"/>
        </w:rPr>
        <w:t xml:space="preserve"> </w:t>
      </w:r>
      <w:r>
        <w:t>old</w:t>
      </w:r>
      <w:r>
        <w:rPr>
          <w:spacing w:val="-5"/>
        </w:rPr>
        <w:t xml:space="preserve"> </w:t>
      </w:r>
      <w:r>
        <w:t>books</w:t>
      </w:r>
      <w:r>
        <w:rPr>
          <w:spacing w:val="-6"/>
        </w:rPr>
        <w:t xml:space="preserve"> </w:t>
      </w:r>
      <w:r>
        <w:t>comes</w:t>
      </w:r>
      <w:r>
        <w:rPr>
          <w:spacing w:val="-6"/>
        </w:rPr>
        <w:t xml:space="preserve"> </w:t>
      </w:r>
      <w:r>
        <w:t>all</w:t>
      </w:r>
      <w:r>
        <w:rPr>
          <w:spacing w:val="-6"/>
        </w:rPr>
        <w:t xml:space="preserve"> </w:t>
      </w:r>
      <w:r>
        <w:t>this</w:t>
      </w:r>
      <w:r>
        <w:rPr>
          <w:spacing w:val="-5"/>
        </w:rPr>
        <w:t xml:space="preserve"> </w:t>
      </w:r>
      <w:r>
        <w:t>new</w:t>
      </w:r>
      <w:r>
        <w:rPr>
          <w:spacing w:val="-6"/>
        </w:rPr>
        <w:t xml:space="preserve"> </w:t>
      </w:r>
      <w:r>
        <w:t>knowledge</w:t>
      </w:r>
      <w:r>
        <w:rPr>
          <w:spacing w:val="-6"/>
        </w:rPr>
        <w:t xml:space="preserve"> </w:t>
      </w:r>
      <w:r>
        <w:t>that</w:t>
      </w:r>
      <w:r>
        <w:rPr>
          <w:spacing w:val="-5"/>
        </w:rPr>
        <w:t xml:space="preserve"> </w:t>
      </w:r>
      <w:r>
        <w:t>men</w:t>
      </w:r>
      <w:r>
        <w:rPr>
          <w:spacing w:val="-6"/>
        </w:rPr>
        <w:t xml:space="preserve"> </w:t>
      </w:r>
      <w:r>
        <w:t>learn.</w:t>
      </w:r>
      <w:r>
        <w:rPr>
          <w:spacing w:val="-6"/>
        </w:rPr>
        <w:t xml:space="preserve"> </w:t>
      </w:r>
      <w:r>
        <w:t>But</w:t>
      </w:r>
      <w:r>
        <w:rPr>
          <w:spacing w:val="1"/>
        </w:rPr>
        <w:t xml:space="preserve"> </w:t>
      </w:r>
      <w:r>
        <w:t>now to my theme in this matter: it so delighted me to read on, that the whole day seemed to me rather short. This</w:t>
      </w:r>
      <w:r>
        <w:rPr>
          <w:spacing w:val="1"/>
        </w:rPr>
        <w:t xml:space="preserve"> </w:t>
      </w:r>
      <w:r>
        <w:t>book of which I speak was entitled Tully on the Dream of Scipio. It had seven chapters, on heaven and hell and</w:t>
      </w:r>
      <w:r>
        <w:rPr>
          <w:spacing w:val="1"/>
        </w:rPr>
        <w:t xml:space="preserve"> </w:t>
      </w:r>
      <w:r>
        <w:lastRenderedPageBreak/>
        <w:t>earth,</w:t>
      </w:r>
      <w:r>
        <w:rPr>
          <w:spacing w:val="-6"/>
        </w:rPr>
        <w:t xml:space="preserve"> </w:t>
      </w:r>
      <w:r>
        <w:t>and</w:t>
      </w:r>
      <w:r>
        <w:rPr>
          <w:spacing w:val="-5"/>
        </w:rPr>
        <w:t xml:space="preserve"> </w:t>
      </w:r>
      <w:r>
        <w:t>the</w:t>
      </w:r>
      <w:r>
        <w:rPr>
          <w:spacing w:val="-5"/>
        </w:rPr>
        <w:t xml:space="preserve"> </w:t>
      </w:r>
      <w:r>
        <w:t>souls</w:t>
      </w:r>
      <w:r>
        <w:rPr>
          <w:spacing w:val="-5"/>
        </w:rPr>
        <w:t xml:space="preserve"> </w:t>
      </w:r>
      <w:r>
        <w:t>that</w:t>
      </w:r>
      <w:r>
        <w:rPr>
          <w:spacing w:val="-5"/>
        </w:rPr>
        <w:t xml:space="preserve"> </w:t>
      </w:r>
      <w:r>
        <w:t>live</w:t>
      </w:r>
      <w:r>
        <w:rPr>
          <w:spacing w:val="-6"/>
        </w:rPr>
        <w:t xml:space="preserve"> </w:t>
      </w:r>
      <w:r>
        <w:t>in</w:t>
      </w:r>
      <w:r>
        <w:rPr>
          <w:spacing w:val="-5"/>
        </w:rPr>
        <w:t xml:space="preserve"> </w:t>
      </w:r>
      <w:r>
        <w:t>those</w:t>
      </w:r>
      <w:r>
        <w:rPr>
          <w:spacing w:val="-5"/>
        </w:rPr>
        <w:t xml:space="preserve"> </w:t>
      </w:r>
      <w:r>
        <w:t>places;</w:t>
      </w:r>
      <w:r>
        <w:rPr>
          <w:spacing w:val="-5"/>
        </w:rPr>
        <w:t xml:space="preserve"> </w:t>
      </w:r>
      <w:r>
        <w:t>about</w:t>
      </w:r>
      <w:r>
        <w:rPr>
          <w:spacing w:val="-5"/>
        </w:rPr>
        <w:t xml:space="preserve"> </w:t>
      </w:r>
      <w:r>
        <w:t>which</w:t>
      </w:r>
      <w:r>
        <w:rPr>
          <w:spacing w:val="-6"/>
        </w:rPr>
        <w:t xml:space="preserve"> </w:t>
      </w:r>
      <w:r>
        <w:t>I</w:t>
      </w:r>
      <w:r>
        <w:rPr>
          <w:spacing w:val="-5"/>
        </w:rPr>
        <w:t xml:space="preserve"> </w:t>
      </w:r>
      <w:r>
        <w:t>will</w:t>
      </w:r>
      <w:r>
        <w:rPr>
          <w:spacing w:val="-5"/>
        </w:rPr>
        <w:t xml:space="preserve"> </w:t>
      </w:r>
      <w:r>
        <w:t>tell</w:t>
      </w:r>
      <w:r>
        <w:rPr>
          <w:spacing w:val="-5"/>
        </w:rPr>
        <w:t xml:space="preserve"> </w:t>
      </w:r>
      <w:r>
        <w:t>you</w:t>
      </w:r>
      <w:r>
        <w:rPr>
          <w:spacing w:val="-5"/>
        </w:rPr>
        <w:t xml:space="preserve"> </w:t>
      </w:r>
      <w:r>
        <w:t>the</w:t>
      </w:r>
      <w:r>
        <w:rPr>
          <w:spacing w:val="-6"/>
        </w:rPr>
        <w:t xml:space="preserve"> </w:t>
      </w:r>
      <w:r>
        <w:t>substance</w:t>
      </w:r>
      <w:r>
        <w:rPr>
          <w:spacing w:val="-5"/>
        </w:rPr>
        <w:t xml:space="preserve"> </w:t>
      </w:r>
      <w:r>
        <w:t>of</w:t>
      </w:r>
      <w:r>
        <w:rPr>
          <w:spacing w:val="-5"/>
        </w:rPr>
        <w:t xml:space="preserve"> </w:t>
      </w:r>
      <w:r>
        <w:t>Tully’s</w:t>
      </w:r>
      <w:r>
        <w:rPr>
          <w:spacing w:val="-5"/>
        </w:rPr>
        <w:t xml:space="preserve"> </w:t>
      </w:r>
      <w:r>
        <w:t>opinion,</w:t>
      </w:r>
      <w:r>
        <w:rPr>
          <w:spacing w:val="-5"/>
        </w:rPr>
        <w:t xml:space="preserve"> </w:t>
      </w:r>
      <w:r>
        <w:t>as</w:t>
      </w:r>
      <w:r>
        <w:rPr>
          <w:spacing w:val="-6"/>
        </w:rPr>
        <w:t xml:space="preserve"> </w:t>
      </w:r>
      <w:r>
        <w:t>briefly</w:t>
      </w:r>
      <w:r>
        <w:rPr>
          <w:spacing w:val="-52"/>
        </w:rPr>
        <w:t xml:space="preserve"> </w:t>
      </w:r>
      <w:r>
        <w:t>as</w:t>
      </w:r>
      <w:r>
        <w:rPr>
          <w:spacing w:val="-4"/>
        </w:rPr>
        <w:t xml:space="preserve"> </w:t>
      </w:r>
      <w:r>
        <w:t>I</w:t>
      </w:r>
      <w:r>
        <w:rPr>
          <w:spacing w:val="-3"/>
        </w:rPr>
        <w:t xml:space="preserve"> </w:t>
      </w:r>
      <w:r>
        <w:t>can.</w:t>
      </w:r>
    </w:p>
    <w:p w14:paraId="327410EB" w14:textId="77777777" w:rsidR="000276C6" w:rsidRDefault="000276C6" w:rsidP="004F1EB4">
      <w:pPr>
        <w:pStyle w:val="Body"/>
      </w:pPr>
      <w:r>
        <w:t>First the book tells how, when Scipio had come to Africa, he met Masinissa, who clasped him in his arms for</w:t>
      </w:r>
      <w:r>
        <w:rPr>
          <w:spacing w:val="1"/>
        </w:rPr>
        <w:t xml:space="preserve"> </w:t>
      </w:r>
      <w:r>
        <w:t>joy.</w:t>
      </w:r>
      <w:r>
        <w:rPr>
          <w:spacing w:val="-6"/>
        </w:rPr>
        <w:t xml:space="preserve"> </w:t>
      </w:r>
      <w:r>
        <w:t>Then</w:t>
      </w:r>
      <w:r>
        <w:rPr>
          <w:spacing w:val="-5"/>
        </w:rPr>
        <w:t xml:space="preserve"> </w:t>
      </w:r>
      <w:r>
        <w:t>it</w:t>
      </w:r>
      <w:r>
        <w:rPr>
          <w:spacing w:val="-6"/>
        </w:rPr>
        <w:t xml:space="preserve"> </w:t>
      </w:r>
      <w:r>
        <w:t>tells</w:t>
      </w:r>
      <w:r>
        <w:rPr>
          <w:spacing w:val="-5"/>
        </w:rPr>
        <w:t xml:space="preserve"> </w:t>
      </w:r>
      <w:r>
        <w:t>their</w:t>
      </w:r>
      <w:r>
        <w:rPr>
          <w:spacing w:val="-6"/>
        </w:rPr>
        <w:t xml:space="preserve"> </w:t>
      </w:r>
      <w:r>
        <w:t>conversation</w:t>
      </w:r>
      <w:r>
        <w:rPr>
          <w:spacing w:val="-5"/>
        </w:rPr>
        <w:t xml:space="preserve"> </w:t>
      </w:r>
      <w:r>
        <w:t>and</w:t>
      </w:r>
      <w:r>
        <w:rPr>
          <w:spacing w:val="-5"/>
        </w:rPr>
        <w:t xml:space="preserve"> </w:t>
      </w:r>
      <w:r>
        <w:t>all</w:t>
      </w:r>
      <w:r>
        <w:rPr>
          <w:spacing w:val="-6"/>
        </w:rPr>
        <w:t xml:space="preserve"> </w:t>
      </w:r>
      <w:r>
        <w:t>the</w:t>
      </w:r>
      <w:r>
        <w:rPr>
          <w:spacing w:val="-5"/>
        </w:rPr>
        <w:t xml:space="preserve"> </w:t>
      </w:r>
      <w:r>
        <w:t>joy</w:t>
      </w:r>
      <w:r>
        <w:rPr>
          <w:spacing w:val="-6"/>
        </w:rPr>
        <w:t xml:space="preserve"> </w:t>
      </w:r>
      <w:r>
        <w:t>that</w:t>
      </w:r>
      <w:r>
        <w:rPr>
          <w:spacing w:val="-5"/>
        </w:rPr>
        <w:t xml:space="preserve"> </w:t>
      </w:r>
      <w:r>
        <w:t>was</w:t>
      </w:r>
      <w:r>
        <w:rPr>
          <w:spacing w:val="-6"/>
        </w:rPr>
        <w:t xml:space="preserve"> </w:t>
      </w:r>
      <w:r>
        <w:t>between</w:t>
      </w:r>
      <w:r>
        <w:rPr>
          <w:spacing w:val="-5"/>
        </w:rPr>
        <w:t xml:space="preserve"> </w:t>
      </w:r>
      <w:r>
        <w:t>them</w:t>
      </w:r>
      <w:r>
        <w:rPr>
          <w:spacing w:val="-5"/>
        </w:rPr>
        <w:t xml:space="preserve"> </w:t>
      </w:r>
      <w:r>
        <w:t>until</w:t>
      </w:r>
      <w:r>
        <w:rPr>
          <w:spacing w:val="-6"/>
        </w:rPr>
        <w:t xml:space="preserve"> </w:t>
      </w:r>
      <w:r>
        <w:t>the</w:t>
      </w:r>
      <w:r>
        <w:rPr>
          <w:spacing w:val="-5"/>
        </w:rPr>
        <w:t xml:space="preserve"> </w:t>
      </w:r>
      <w:r>
        <w:t>day</w:t>
      </w:r>
      <w:r>
        <w:rPr>
          <w:spacing w:val="-6"/>
        </w:rPr>
        <w:t xml:space="preserve"> </w:t>
      </w:r>
      <w:r>
        <w:t>began</w:t>
      </w:r>
      <w:r>
        <w:rPr>
          <w:spacing w:val="-5"/>
        </w:rPr>
        <w:t xml:space="preserve"> </w:t>
      </w:r>
      <w:r>
        <w:t>to</w:t>
      </w:r>
      <w:r>
        <w:rPr>
          <w:spacing w:val="-5"/>
        </w:rPr>
        <w:t xml:space="preserve"> </w:t>
      </w:r>
      <w:r>
        <w:t>end;</w:t>
      </w:r>
      <w:r>
        <w:rPr>
          <w:spacing w:val="-6"/>
        </w:rPr>
        <w:t xml:space="preserve"> </w:t>
      </w:r>
      <w:r>
        <w:t>and</w:t>
      </w:r>
      <w:r>
        <w:rPr>
          <w:spacing w:val="-5"/>
        </w:rPr>
        <w:t xml:space="preserve"> </w:t>
      </w:r>
      <w:r>
        <w:t>then</w:t>
      </w:r>
      <w:r>
        <w:rPr>
          <w:spacing w:val="-6"/>
        </w:rPr>
        <w:t xml:space="preserve"> </w:t>
      </w:r>
      <w:r>
        <w:t>how</w:t>
      </w:r>
      <w:r>
        <w:rPr>
          <w:spacing w:val="1"/>
        </w:rPr>
        <w:t xml:space="preserve"> </w:t>
      </w:r>
      <w:r>
        <w:t>Scipio’s</w:t>
      </w:r>
      <w:r>
        <w:rPr>
          <w:spacing w:val="-12"/>
        </w:rPr>
        <w:t xml:space="preserve"> </w:t>
      </w:r>
      <w:r>
        <w:t>beloved</w:t>
      </w:r>
      <w:r>
        <w:rPr>
          <w:spacing w:val="-12"/>
        </w:rPr>
        <w:t xml:space="preserve"> </w:t>
      </w:r>
      <w:r>
        <w:t>ancestor</w:t>
      </w:r>
      <w:r>
        <w:rPr>
          <w:spacing w:val="-11"/>
        </w:rPr>
        <w:t xml:space="preserve"> </w:t>
      </w:r>
      <w:r>
        <w:t>Africanus</w:t>
      </w:r>
      <w:r>
        <w:rPr>
          <w:spacing w:val="-12"/>
        </w:rPr>
        <w:t xml:space="preserve"> </w:t>
      </w:r>
      <w:r>
        <w:t>appeared</w:t>
      </w:r>
      <w:r>
        <w:rPr>
          <w:spacing w:val="-12"/>
        </w:rPr>
        <w:t xml:space="preserve"> </w:t>
      </w:r>
      <w:r>
        <w:t>to</w:t>
      </w:r>
      <w:r>
        <w:rPr>
          <w:spacing w:val="-11"/>
        </w:rPr>
        <w:t xml:space="preserve"> </w:t>
      </w:r>
      <w:r>
        <w:t>him</w:t>
      </w:r>
      <w:r>
        <w:rPr>
          <w:spacing w:val="-12"/>
        </w:rPr>
        <w:t xml:space="preserve"> </w:t>
      </w:r>
      <w:r>
        <w:t>that</w:t>
      </w:r>
      <w:r>
        <w:rPr>
          <w:spacing w:val="-12"/>
        </w:rPr>
        <w:t xml:space="preserve"> </w:t>
      </w:r>
      <w:r>
        <w:t>night</w:t>
      </w:r>
      <w:r>
        <w:rPr>
          <w:spacing w:val="-11"/>
        </w:rPr>
        <w:t xml:space="preserve"> </w:t>
      </w:r>
      <w:r>
        <w:t>in</w:t>
      </w:r>
      <w:r>
        <w:rPr>
          <w:spacing w:val="-12"/>
        </w:rPr>
        <w:t xml:space="preserve"> </w:t>
      </w:r>
      <w:r>
        <w:t>his</w:t>
      </w:r>
      <w:r>
        <w:rPr>
          <w:spacing w:val="-11"/>
        </w:rPr>
        <w:t xml:space="preserve"> </w:t>
      </w:r>
      <w:r>
        <w:t>sleep.</w:t>
      </w:r>
      <w:r>
        <w:rPr>
          <w:spacing w:val="-12"/>
        </w:rPr>
        <w:t xml:space="preserve"> </w:t>
      </w:r>
      <w:r>
        <w:t>Then</w:t>
      </w:r>
      <w:r>
        <w:rPr>
          <w:spacing w:val="-12"/>
        </w:rPr>
        <w:t xml:space="preserve"> </w:t>
      </w:r>
      <w:r>
        <w:t>it</w:t>
      </w:r>
      <w:r>
        <w:rPr>
          <w:spacing w:val="-11"/>
        </w:rPr>
        <w:t xml:space="preserve"> </w:t>
      </w:r>
      <w:r>
        <w:t>tells</w:t>
      </w:r>
      <w:r>
        <w:rPr>
          <w:spacing w:val="-12"/>
        </w:rPr>
        <w:t xml:space="preserve"> </w:t>
      </w:r>
      <w:r>
        <w:t>how</w:t>
      </w:r>
      <w:r>
        <w:rPr>
          <w:spacing w:val="-12"/>
        </w:rPr>
        <w:t xml:space="preserve"> </w:t>
      </w:r>
      <w:r>
        <w:t>Africanus</w:t>
      </w:r>
      <w:r>
        <w:rPr>
          <w:spacing w:val="-11"/>
        </w:rPr>
        <w:t xml:space="preserve"> </w:t>
      </w:r>
      <w:r>
        <w:t>showed</w:t>
      </w:r>
      <w:r>
        <w:rPr>
          <w:spacing w:val="-12"/>
        </w:rPr>
        <w:t xml:space="preserve"> </w:t>
      </w:r>
      <w:r>
        <w:t>him</w:t>
      </w:r>
      <w:r>
        <w:rPr>
          <w:spacing w:val="-52"/>
        </w:rPr>
        <w:t xml:space="preserve"> </w:t>
      </w:r>
      <w:r>
        <w:t>Carthage from a starry place, and disclosed to him all his good fortune to come, and said to him that any man,</w:t>
      </w:r>
      <w:r>
        <w:rPr>
          <w:spacing w:val="1"/>
        </w:rPr>
        <w:t xml:space="preserve"> </w:t>
      </w:r>
      <w:r>
        <w:t>learned</w:t>
      </w:r>
      <w:r>
        <w:rPr>
          <w:spacing w:val="-7"/>
        </w:rPr>
        <w:t xml:space="preserve"> </w:t>
      </w:r>
      <w:r>
        <w:t>or</w:t>
      </w:r>
      <w:r>
        <w:rPr>
          <w:spacing w:val="-7"/>
        </w:rPr>
        <w:t xml:space="preserve"> </w:t>
      </w:r>
      <w:r>
        <w:t>unlettered,</w:t>
      </w:r>
      <w:r>
        <w:rPr>
          <w:spacing w:val="-6"/>
        </w:rPr>
        <w:t xml:space="preserve"> </w:t>
      </w:r>
      <w:r>
        <w:t>who</w:t>
      </w:r>
      <w:r>
        <w:rPr>
          <w:spacing w:val="-7"/>
        </w:rPr>
        <w:t xml:space="preserve"> </w:t>
      </w:r>
      <w:r>
        <w:t>loves</w:t>
      </w:r>
      <w:r>
        <w:rPr>
          <w:spacing w:val="-7"/>
        </w:rPr>
        <w:t xml:space="preserve"> </w:t>
      </w:r>
      <w:r>
        <w:t>the</w:t>
      </w:r>
      <w:r>
        <w:rPr>
          <w:spacing w:val="-6"/>
        </w:rPr>
        <w:t xml:space="preserve"> </w:t>
      </w:r>
      <w:r>
        <w:t>common</w:t>
      </w:r>
      <w:r>
        <w:rPr>
          <w:spacing w:val="-7"/>
        </w:rPr>
        <w:t xml:space="preserve"> </w:t>
      </w:r>
      <w:r>
        <w:t>profit</w:t>
      </w:r>
      <w:r>
        <w:rPr>
          <w:spacing w:val="-7"/>
        </w:rPr>
        <w:t xml:space="preserve"> </w:t>
      </w:r>
      <w:r>
        <w:t>and</w:t>
      </w:r>
      <w:r>
        <w:rPr>
          <w:spacing w:val="-6"/>
        </w:rPr>
        <w:t xml:space="preserve"> </w:t>
      </w:r>
      <w:r>
        <w:t>is</w:t>
      </w:r>
      <w:r>
        <w:rPr>
          <w:spacing w:val="-7"/>
        </w:rPr>
        <w:t xml:space="preserve"> </w:t>
      </w:r>
      <w:r>
        <w:t>virtuous</w:t>
      </w:r>
      <w:r>
        <w:rPr>
          <w:spacing w:val="-6"/>
        </w:rPr>
        <w:t xml:space="preserve"> </w:t>
      </w:r>
      <w:r>
        <w:t>shall</w:t>
      </w:r>
      <w:r>
        <w:rPr>
          <w:spacing w:val="-7"/>
        </w:rPr>
        <w:t xml:space="preserve"> </w:t>
      </w:r>
      <w:r>
        <w:t>go</w:t>
      </w:r>
      <w:r>
        <w:rPr>
          <w:spacing w:val="-7"/>
        </w:rPr>
        <w:t xml:space="preserve"> </w:t>
      </w:r>
      <w:r>
        <w:t>to</w:t>
      </w:r>
      <w:r>
        <w:rPr>
          <w:spacing w:val="-6"/>
        </w:rPr>
        <w:t xml:space="preserve"> </w:t>
      </w:r>
      <w:r>
        <w:t>a</w:t>
      </w:r>
      <w:r>
        <w:rPr>
          <w:spacing w:val="-7"/>
        </w:rPr>
        <w:t xml:space="preserve"> </w:t>
      </w:r>
      <w:r>
        <w:t>blessed</w:t>
      </w:r>
      <w:r>
        <w:rPr>
          <w:spacing w:val="-7"/>
        </w:rPr>
        <w:t xml:space="preserve"> </w:t>
      </w:r>
      <w:r>
        <w:t>place</w:t>
      </w:r>
      <w:r>
        <w:rPr>
          <w:spacing w:val="-6"/>
        </w:rPr>
        <w:t xml:space="preserve"> </w:t>
      </w:r>
      <w:r>
        <w:t>where</w:t>
      </w:r>
      <w:r>
        <w:rPr>
          <w:spacing w:val="-7"/>
        </w:rPr>
        <w:t xml:space="preserve"> </w:t>
      </w:r>
      <w:r>
        <w:t>is</w:t>
      </w:r>
      <w:r>
        <w:rPr>
          <w:spacing w:val="-7"/>
        </w:rPr>
        <w:t xml:space="preserve"> </w:t>
      </w:r>
      <w:r>
        <w:t>joy</w:t>
      </w:r>
      <w:r>
        <w:rPr>
          <w:spacing w:val="-6"/>
        </w:rPr>
        <w:t xml:space="preserve"> </w:t>
      </w:r>
      <w:r>
        <w:t>without</w:t>
      </w:r>
      <w:r>
        <w:rPr>
          <w:spacing w:val="1"/>
        </w:rPr>
        <w:t xml:space="preserve"> </w:t>
      </w:r>
      <w:r>
        <w:t>end.</w:t>
      </w:r>
      <w:r>
        <w:rPr>
          <w:spacing w:val="-13"/>
        </w:rPr>
        <w:t xml:space="preserve"> </w:t>
      </w:r>
      <w:r>
        <w:t>Then</w:t>
      </w:r>
      <w:r>
        <w:rPr>
          <w:spacing w:val="-12"/>
        </w:rPr>
        <w:t xml:space="preserve"> </w:t>
      </w:r>
      <w:r>
        <w:t>Scipio</w:t>
      </w:r>
      <w:r>
        <w:rPr>
          <w:spacing w:val="-13"/>
        </w:rPr>
        <w:t xml:space="preserve"> </w:t>
      </w:r>
      <w:r>
        <w:t>asked</w:t>
      </w:r>
      <w:r>
        <w:rPr>
          <w:spacing w:val="-12"/>
        </w:rPr>
        <w:t xml:space="preserve"> </w:t>
      </w:r>
      <w:r>
        <w:t>whether</w:t>
      </w:r>
      <w:r>
        <w:rPr>
          <w:spacing w:val="-12"/>
        </w:rPr>
        <w:t xml:space="preserve"> </w:t>
      </w:r>
      <w:r>
        <w:t>people</w:t>
      </w:r>
      <w:r>
        <w:rPr>
          <w:spacing w:val="-13"/>
        </w:rPr>
        <w:t xml:space="preserve"> </w:t>
      </w:r>
      <w:r>
        <w:t>that</w:t>
      </w:r>
      <w:r>
        <w:rPr>
          <w:spacing w:val="-12"/>
        </w:rPr>
        <w:t xml:space="preserve"> </w:t>
      </w:r>
      <w:r>
        <w:t>die</w:t>
      </w:r>
      <w:r>
        <w:rPr>
          <w:spacing w:val="-12"/>
        </w:rPr>
        <w:t xml:space="preserve"> </w:t>
      </w:r>
      <w:r>
        <w:t>here</w:t>
      </w:r>
      <w:r>
        <w:rPr>
          <w:spacing w:val="-13"/>
        </w:rPr>
        <w:t xml:space="preserve"> </w:t>
      </w:r>
      <w:r>
        <w:t>have</w:t>
      </w:r>
      <w:r>
        <w:rPr>
          <w:spacing w:val="-12"/>
        </w:rPr>
        <w:t xml:space="preserve"> </w:t>
      </w:r>
      <w:r>
        <w:t>life</w:t>
      </w:r>
      <w:r>
        <w:rPr>
          <w:spacing w:val="-12"/>
        </w:rPr>
        <w:t xml:space="preserve"> </w:t>
      </w:r>
      <w:r>
        <w:t>and</w:t>
      </w:r>
      <w:r>
        <w:rPr>
          <w:spacing w:val="-13"/>
        </w:rPr>
        <w:t xml:space="preserve"> </w:t>
      </w:r>
      <w:r>
        <w:t>dwelling</w:t>
      </w:r>
      <w:r>
        <w:rPr>
          <w:spacing w:val="-12"/>
        </w:rPr>
        <w:t xml:space="preserve"> </w:t>
      </w:r>
      <w:r>
        <w:t>elsewhere;</w:t>
      </w:r>
      <w:r>
        <w:rPr>
          <w:spacing w:val="-12"/>
        </w:rPr>
        <w:t xml:space="preserve"> </w:t>
      </w:r>
      <w:r>
        <w:t>and</w:t>
      </w:r>
      <w:r>
        <w:rPr>
          <w:spacing w:val="-13"/>
        </w:rPr>
        <w:t xml:space="preserve"> </w:t>
      </w:r>
      <w:r>
        <w:t>Africanus</w:t>
      </w:r>
      <w:r>
        <w:rPr>
          <w:spacing w:val="-12"/>
        </w:rPr>
        <w:t xml:space="preserve"> </w:t>
      </w:r>
      <w:r>
        <w:t>said,</w:t>
      </w:r>
      <w:r>
        <w:rPr>
          <w:spacing w:val="-12"/>
        </w:rPr>
        <w:t xml:space="preserve"> </w:t>
      </w:r>
      <w:r>
        <w:t>“Yes,</w:t>
      </w:r>
    </w:p>
    <w:p w14:paraId="1B8B32D0" w14:textId="77777777" w:rsidR="000276C6" w:rsidRDefault="000276C6" w:rsidP="000276C6">
      <w:pPr>
        <w:pStyle w:val="BodyText"/>
        <w:spacing w:before="5"/>
        <w:rPr>
          <w:sz w:val="12"/>
        </w:rPr>
      </w:pPr>
    </w:p>
    <w:p w14:paraId="46291660" w14:textId="77777777" w:rsidR="000276C6" w:rsidRDefault="000276C6" w:rsidP="004F1EB4">
      <w:pPr>
        <w:pStyle w:val="Bodynoindent"/>
        <w:jc w:val="center"/>
      </w:pPr>
      <w:r>
        <w:rPr>
          <w:noProof/>
        </w:rPr>
        <w:drawing>
          <wp:inline distT="0" distB="0" distL="0" distR="0" wp14:anchorId="29DFD6F1" wp14:editId="0B45958C">
            <wp:extent cx="2389818" cy="3529012"/>
            <wp:effectExtent l="0" t="0" r="0" b="0"/>
            <wp:docPr id="9"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jpeg"/>
                    <pic:cNvPicPr/>
                  </pic:nvPicPr>
                  <pic:blipFill>
                    <a:blip r:embed="rId10" cstate="print"/>
                    <a:stretch>
                      <a:fillRect/>
                    </a:stretch>
                  </pic:blipFill>
                  <pic:spPr>
                    <a:xfrm>
                      <a:off x="0" y="0"/>
                      <a:ext cx="2389818" cy="3529012"/>
                    </a:xfrm>
                    <a:prstGeom prst="rect">
                      <a:avLst/>
                    </a:prstGeom>
                  </pic:spPr>
                </pic:pic>
              </a:graphicData>
            </a:graphic>
          </wp:inline>
        </w:drawing>
      </w:r>
    </w:p>
    <w:p w14:paraId="314C3F49" w14:textId="77777777" w:rsidR="000276C6" w:rsidRPr="004F1EB4" w:rsidRDefault="000276C6" w:rsidP="004F1EB4">
      <w:pPr>
        <w:pStyle w:val="CaptionHeader"/>
      </w:pPr>
      <w:r>
        <w:rPr>
          <w:w w:val="110"/>
        </w:rPr>
        <w:t>image 5.1: The Works of Geoffrey Chau-</w:t>
      </w:r>
      <w:r>
        <w:rPr>
          <w:spacing w:val="1"/>
          <w:w w:val="110"/>
        </w:rPr>
        <w:t xml:space="preserve"> </w:t>
      </w:r>
      <w:r>
        <w:rPr>
          <w:w w:val="105"/>
        </w:rPr>
        <w:t>cer</w:t>
      </w:r>
      <w:r>
        <w:rPr>
          <w:spacing w:val="-8"/>
          <w:w w:val="105"/>
        </w:rPr>
        <w:t xml:space="preserve"> </w:t>
      </w:r>
      <w:r>
        <w:rPr>
          <w:w w:val="105"/>
        </w:rPr>
        <w:t>Frontispiece</w:t>
      </w:r>
      <w:r>
        <w:rPr>
          <w:spacing w:val="-8"/>
          <w:w w:val="105"/>
        </w:rPr>
        <w:t xml:space="preserve"> </w:t>
      </w:r>
      <w:r w:rsidRPr="004F1EB4">
        <w:t xml:space="preserve">| An intricately designed black and white frontispiece featuring ivy vines featuring the text </w:t>
      </w:r>
      <w:r w:rsidRPr="004F1EB4">
        <w:t>“</w:t>
      </w:r>
      <w:r w:rsidRPr="004F1EB4">
        <w:t>The Works of Geoffrey Chaucer now newly imprinted</w:t>
      </w:r>
      <w:r w:rsidRPr="004F1EB4">
        <w:t>”</w:t>
      </w:r>
    </w:p>
    <w:p w14:paraId="5524A843" w14:textId="77777777" w:rsidR="000276C6" w:rsidRDefault="000276C6" w:rsidP="004F1EB4">
      <w:pPr>
        <w:pStyle w:val="CaptionText"/>
      </w:pPr>
      <w:r>
        <w:rPr>
          <w:b/>
        </w:rPr>
        <w:t>Author:</w:t>
      </w:r>
      <w:r>
        <w:rPr>
          <w:b/>
          <w:spacing w:val="-11"/>
        </w:rPr>
        <w:t xml:space="preserve"> </w:t>
      </w:r>
      <w:r>
        <w:t>Edward</w:t>
      </w:r>
      <w:r>
        <w:rPr>
          <w:spacing w:val="-9"/>
        </w:rPr>
        <w:t xml:space="preserve"> </w:t>
      </w:r>
      <w:r>
        <w:t>Burne-Jones</w:t>
      </w:r>
    </w:p>
    <w:p w14:paraId="7A57FCE2" w14:textId="4577FF42" w:rsidR="000276C6" w:rsidRDefault="004F1EB4" w:rsidP="004F1EB4">
      <w:pPr>
        <w:pStyle w:val="CaptionText"/>
      </w:pPr>
      <w:r>
        <w:rPr>
          <w:b/>
          <w:spacing w:val="-7"/>
        </w:rPr>
        <w:t>S</w:t>
      </w:r>
      <w:r w:rsidR="000276C6">
        <w:rPr>
          <w:b/>
          <w:spacing w:val="-7"/>
        </w:rPr>
        <w:t>ource:</w:t>
      </w:r>
      <w:r w:rsidR="000276C6">
        <w:rPr>
          <w:b/>
          <w:spacing w:val="-6"/>
        </w:rPr>
        <w:t xml:space="preserve"> </w:t>
      </w:r>
      <w:r w:rsidR="000276C6">
        <w:rPr>
          <w:spacing w:val="-6"/>
        </w:rPr>
        <w:t>Archive.org</w:t>
      </w:r>
    </w:p>
    <w:p w14:paraId="1C8D758C" w14:textId="278854E7" w:rsidR="000276C6" w:rsidRDefault="004F1EB4" w:rsidP="004F1EB4">
      <w:pPr>
        <w:pStyle w:val="CaptionText"/>
        <w:rPr>
          <w:w w:val="104"/>
        </w:rPr>
      </w:pPr>
      <w:r w:rsidRPr="004F1EB4">
        <w:rPr>
          <w:b/>
          <w:bCs/>
        </w:rPr>
        <w:t>L</w:t>
      </w:r>
      <w:r w:rsidR="000276C6" w:rsidRPr="004F1EB4">
        <w:rPr>
          <w:b/>
          <w:bCs/>
        </w:rPr>
        <w:t>icense:</w:t>
      </w:r>
      <w:r w:rsidR="000276C6">
        <w:rPr>
          <w:b/>
          <w:spacing w:val="-6"/>
        </w:rPr>
        <w:t xml:space="preserve"> </w:t>
      </w:r>
      <w:r w:rsidR="000276C6">
        <w:rPr>
          <w:w w:val="103"/>
        </w:rPr>
        <w:t>Pu</w:t>
      </w:r>
      <w:r w:rsidR="000276C6">
        <w:rPr>
          <w:spacing w:val="-2"/>
          <w:w w:val="101"/>
        </w:rPr>
        <w:t>b</w:t>
      </w:r>
      <w:r w:rsidR="000276C6">
        <w:rPr>
          <w:w w:val="94"/>
        </w:rPr>
        <w:t>lic</w:t>
      </w:r>
      <w:r w:rsidR="000276C6">
        <w:rPr>
          <w:spacing w:val="-5"/>
        </w:rPr>
        <w:t xml:space="preserve"> </w:t>
      </w:r>
      <w:r w:rsidR="000276C6">
        <w:rPr>
          <w:spacing w:val="1"/>
          <w:w w:val="101"/>
        </w:rPr>
        <w:t>D</w:t>
      </w:r>
      <w:r w:rsidR="000276C6">
        <w:rPr>
          <w:w w:val="102"/>
        </w:rPr>
        <w:t>o</w:t>
      </w:r>
      <w:r w:rsidR="000276C6">
        <w:rPr>
          <w:w w:val="105"/>
        </w:rPr>
        <w:t>m</w:t>
      </w:r>
      <w:r w:rsidR="000276C6">
        <w:rPr>
          <w:spacing w:val="-2"/>
          <w:w w:val="98"/>
        </w:rPr>
        <w:t>a</w:t>
      </w:r>
      <w:r w:rsidR="000276C6">
        <w:rPr>
          <w:w w:val="104"/>
        </w:rPr>
        <w:t>in</w:t>
      </w:r>
    </w:p>
    <w:p w14:paraId="342DF829" w14:textId="77777777" w:rsidR="004F1EB4" w:rsidRDefault="004F1EB4" w:rsidP="004F1EB4">
      <w:pPr>
        <w:pStyle w:val="CaptionText"/>
      </w:pPr>
    </w:p>
    <w:p w14:paraId="79E330AE" w14:textId="6296195B" w:rsidR="000276C6" w:rsidRDefault="000276C6" w:rsidP="004F1EB4">
      <w:pPr>
        <w:pStyle w:val="Body"/>
        <w:ind w:firstLine="0"/>
      </w:pPr>
      <w:r>
        <w:t>without</w:t>
      </w:r>
      <w:r>
        <w:rPr>
          <w:spacing w:val="-6"/>
        </w:rPr>
        <w:t xml:space="preserve"> </w:t>
      </w:r>
      <w:r>
        <w:t>doubt,”</w:t>
      </w:r>
      <w:r>
        <w:rPr>
          <w:spacing w:val="-5"/>
        </w:rPr>
        <w:t xml:space="preserve"> </w:t>
      </w:r>
      <w:r>
        <w:t>and</w:t>
      </w:r>
      <w:r>
        <w:rPr>
          <w:spacing w:val="-6"/>
        </w:rPr>
        <w:t xml:space="preserve"> </w:t>
      </w:r>
      <w:r>
        <w:t>added</w:t>
      </w:r>
      <w:r>
        <w:rPr>
          <w:spacing w:val="-5"/>
        </w:rPr>
        <w:t xml:space="preserve"> </w:t>
      </w:r>
      <w:r>
        <w:t>that</w:t>
      </w:r>
      <w:r>
        <w:rPr>
          <w:spacing w:val="-6"/>
        </w:rPr>
        <w:t xml:space="preserve"> </w:t>
      </w:r>
      <w:r>
        <w:t>our</w:t>
      </w:r>
      <w:r>
        <w:rPr>
          <w:spacing w:val="-5"/>
        </w:rPr>
        <w:t xml:space="preserve"> </w:t>
      </w:r>
      <w:r>
        <w:t>space</w:t>
      </w:r>
      <w:r>
        <w:rPr>
          <w:spacing w:val="-5"/>
        </w:rPr>
        <w:t xml:space="preserve"> </w:t>
      </w:r>
      <w:r>
        <w:t>of</w:t>
      </w:r>
      <w:r>
        <w:rPr>
          <w:spacing w:val="-6"/>
        </w:rPr>
        <w:t xml:space="preserve"> </w:t>
      </w:r>
      <w:r>
        <w:t>life</w:t>
      </w:r>
      <w:r>
        <w:rPr>
          <w:spacing w:val="-5"/>
        </w:rPr>
        <w:t xml:space="preserve"> </w:t>
      </w:r>
      <w:r>
        <w:t>in</w:t>
      </w:r>
      <w:r>
        <w:rPr>
          <w:spacing w:val="-6"/>
        </w:rPr>
        <w:t xml:space="preserve"> </w:t>
      </w:r>
      <w:r>
        <w:t>the</w:t>
      </w:r>
      <w:r>
        <w:rPr>
          <w:spacing w:val="-5"/>
        </w:rPr>
        <w:t xml:space="preserve"> </w:t>
      </w:r>
      <w:r>
        <w:t>present</w:t>
      </w:r>
      <w:r>
        <w:rPr>
          <w:spacing w:val="-5"/>
        </w:rPr>
        <w:t xml:space="preserve"> </w:t>
      </w:r>
      <w:r>
        <w:t>world,</w:t>
      </w:r>
      <w:r>
        <w:rPr>
          <w:spacing w:val="-53"/>
        </w:rPr>
        <w:t xml:space="preserve"> </w:t>
      </w:r>
      <w:r>
        <w:t>whatever</w:t>
      </w:r>
      <w:r>
        <w:rPr>
          <w:spacing w:val="-14"/>
        </w:rPr>
        <w:t xml:space="preserve"> </w:t>
      </w:r>
      <w:r>
        <w:t>way</w:t>
      </w:r>
      <w:r>
        <w:rPr>
          <w:spacing w:val="-14"/>
        </w:rPr>
        <w:t xml:space="preserve"> </w:t>
      </w:r>
      <w:r>
        <w:t>we</w:t>
      </w:r>
      <w:r>
        <w:rPr>
          <w:spacing w:val="-13"/>
        </w:rPr>
        <w:t xml:space="preserve"> </w:t>
      </w:r>
      <w:r>
        <w:t>follow,</w:t>
      </w:r>
      <w:r>
        <w:rPr>
          <w:spacing w:val="-14"/>
        </w:rPr>
        <w:t xml:space="preserve"> </w:t>
      </w:r>
      <w:r>
        <w:t>is</w:t>
      </w:r>
      <w:r>
        <w:rPr>
          <w:spacing w:val="-13"/>
        </w:rPr>
        <w:t xml:space="preserve"> </w:t>
      </w:r>
      <w:r>
        <w:t>just</w:t>
      </w:r>
      <w:r>
        <w:rPr>
          <w:spacing w:val="-14"/>
        </w:rPr>
        <w:t xml:space="preserve"> </w:t>
      </w:r>
      <w:r>
        <w:t>a</w:t>
      </w:r>
      <w:r>
        <w:rPr>
          <w:spacing w:val="-14"/>
        </w:rPr>
        <w:t xml:space="preserve"> </w:t>
      </w:r>
      <w:r>
        <w:t>kind</w:t>
      </w:r>
      <w:r>
        <w:rPr>
          <w:spacing w:val="-13"/>
        </w:rPr>
        <w:t xml:space="preserve"> </w:t>
      </w:r>
      <w:r>
        <w:t>of</w:t>
      </w:r>
      <w:r>
        <w:rPr>
          <w:spacing w:val="-14"/>
        </w:rPr>
        <w:t xml:space="preserve"> </w:t>
      </w:r>
      <w:r>
        <w:t>death,</w:t>
      </w:r>
      <w:r>
        <w:rPr>
          <w:spacing w:val="-13"/>
        </w:rPr>
        <w:t xml:space="preserve"> </w:t>
      </w:r>
      <w:r>
        <w:t>and</w:t>
      </w:r>
      <w:r>
        <w:rPr>
          <w:spacing w:val="-14"/>
        </w:rPr>
        <w:t xml:space="preserve"> </w:t>
      </w:r>
      <w:r>
        <w:t>righteous</w:t>
      </w:r>
      <w:r>
        <w:rPr>
          <w:spacing w:val="-14"/>
        </w:rPr>
        <w:t xml:space="preserve"> </w:t>
      </w:r>
      <w:r>
        <w:t>people,</w:t>
      </w:r>
      <w:r>
        <w:rPr>
          <w:spacing w:val="-52"/>
        </w:rPr>
        <w:t xml:space="preserve"> </w:t>
      </w:r>
      <w:r>
        <w:t>after</w:t>
      </w:r>
      <w:r>
        <w:rPr>
          <w:spacing w:val="-7"/>
        </w:rPr>
        <w:t xml:space="preserve"> </w:t>
      </w:r>
      <w:r>
        <w:t>they</w:t>
      </w:r>
      <w:r>
        <w:rPr>
          <w:spacing w:val="-6"/>
        </w:rPr>
        <w:t xml:space="preserve"> </w:t>
      </w:r>
      <w:r>
        <w:t>die,</w:t>
      </w:r>
      <w:r>
        <w:rPr>
          <w:spacing w:val="-7"/>
        </w:rPr>
        <w:t xml:space="preserve"> </w:t>
      </w:r>
      <w:r>
        <w:t>shall</w:t>
      </w:r>
      <w:r>
        <w:rPr>
          <w:spacing w:val="-6"/>
        </w:rPr>
        <w:t xml:space="preserve"> </w:t>
      </w:r>
      <w:r>
        <w:t>go</w:t>
      </w:r>
      <w:r>
        <w:rPr>
          <w:spacing w:val="-7"/>
        </w:rPr>
        <w:t xml:space="preserve"> </w:t>
      </w:r>
      <w:r>
        <w:t>to</w:t>
      </w:r>
      <w:r>
        <w:rPr>
          <w:spacing w:val="-6"/>
        </w:rPr>
        <w:t xml:space="preserve"> </w:t>
      </w:r>
      <w:r>
        <w:t>heaven.</w:t>
      </w:r>
    </w:p>
    <w:p w14:paraId="1BCF8597" w14:textId="77777777" w:rsidR="000276C6" w:rsidRDefault="000276C6" w:rsidP="004F1EB4">
      <w:pPr>
        <w:pStyle w:val="Body"/>
      </w:pPr>
      <w:r>
        <w:t>And he showed him the Milky Way, and the earth here, so little</w:t>
      </w:r>
      <w:r>
        <w:rPr>
          <w:spacing w:val="1"/>
        </w:rPr>
        <w:t xml:space="preserve"> </w:t>
      </w:r>
      <w:r>
        <w:t>in comparison with the hugeness of the heavens; and after that he</w:t>
      </w:r>
      <w:r>
        <w:rPr>
          <w:spacing w:val="1"/>
        </w:rPr>
        <w:t xml:space="preserve"> </w:t>
      </w:r>
      <w:r>
        <w:t xml:space="preserve">showed him the nine spheres. And then he heard the </w:t>
      </w:r>
      <w:r>
        <w:lastRenderedPageBreak/>
        <w:t>melody that</w:t>
      </w:r>
      <w:r>
        <w:rPr>
          <w:spacing w:val="1"/>
        </w:rPr>
        <w:t xml:space="preserve"> </w:t>
      </w:r>
      <w:r>
        <w:t>proceeds from those nine spheres, which is the fount of music and</w:t>
      </w:r>
      <w:r>
        <w:rPr>
          <w:spacing w:val="1"/>
        </w:rPr>
        <w:t xml:space="preserve"> </w:t>
      </w:r>
      <w:r>
        <w:t>melody in this world, and the cause of harmony. Then Africanus</w:t>
      </w:r>
      <w:r>
        <w:rPr>
          <w:spacing w:val="1"/>
        </w:rPr>
        <w:t xml:space="preserve"> </w:t>
      </w:r>
      <w:r>
        <w:t>instructed him not to take delight in this world, since earth is so little</w:t>
      </w:r>
      <w:r>
        <w:rPr>
          <w:spacing w:val="-52"/>
        </w:rPr>
        <w:t xml:space="preserve"> </w:t>
      </w:r>
      <w:r>
        <w:t>and</w:t>
      </w:r>
      <w:r>
        <w:rPr>
          <w:spacing w:val="-5"/>
        </w:rPr>
        <w:t xml:space="preserve"> </w:t>
      </w:r>
      <w:r>
        <w:t>so</w:t>
      </w:r>
      <w:r>
        <w:rPr>
          <w:spacing w:val="-5"/>
        </w:rPr>
        <w:t xml:space="preserve"> </w:t>
      </w:r>
      <w:r>
        <w:t>full</w:t>
      </w:r>
      <w:r>
        <w:rPr>
          <w:spacing w:val="-4"/>
        </w:rPr>
        <w:t xml:space="preserve"> </w:t>
      </w:r>
      <w:r>
        <w:t>of</w:t>
      </w:r>
      <w:r>
        <w:rPr>
          <w:spacing w:val="-5"/>
        </w:rPr>
        <w:t xml:space="preserve"> </w:t>
      </w:r>
      <w:r>
        <w:t>torment</w:t>
      </w:r>
      <w:r>
        <w:rPr>
          <w:spacing w:val="-4"/>
        </w:rPr>
        <w:t xml:space="preserve"> </w:t>
      </w:r>
      <w:r>
        <w:t>and</w:t>
      </w:r>
      <w:r>
        <w:rPr>
          <w:spacing w:val="-5"/>
        </w:rPr>
        <w:t xml:space="preserve"> </w:t>
      </w:r>
      <w:r>
        <w:t>ill</w:t>
      </w:r>
      <w:r>
        <w:rPr>
          <w:spacing w:val="-4"/>
        </w:rPr>
        <w:t xml:space="preserve"> </w:t>
      </w:r>
      <w:r>
        <w:t>favor.</w:t>
      </w:r>
      <w:r>
        <w:rPr>
          <w:spacing w:val="-5"/>
        </w:rPr>
        <w:t xml:space="preserve"> </w:t>
      </w:r>
      <w:r>
        <w:t>Then</w:t>
      </w:r>
      <w:r>
        <w:rPr>
          <w:spacing w:val="-4"/>
        </w:rPr>
        <w:t xml:space="preserve"> </w:t>
      </w:r>
      <w:r>
        <w:t>he</w:t>
      </w:r>
      <w:r>
        <w:rPr>
          <w:spacing w:val="-5"/>
        </w:rPr>
        <w:t xml:space="preserve"> </w:t>
      </w:r>
      <w:r>
        <w:t>told</w:t>
      </w:r>
      <w:r>
        <w:rPr>
          <w:spacing w:val="-5"/>
        </w:rPr>
        <w:t xml:space="preserve"> </w:t>
      </w:r>
      <w:r>
        <w:t>him</w:t>
      </w:r>
      <w:r>
        <w:rPr>
          <w:spacing w:val="-4"/>
        </w:rPr>
        <w:t xml:space="preserve"> </w:t>
      </w:r>
      <w:r>
        <w:t>how</w:t>
      </w:r>
      <w:r>
        <w:rPr>
          <w:spacing w:val="-5"/>
        </w:rPr>
        <w:t xml:space="preserve"> </w:t>
      </w:r>
      <w:r>
        <w:t>in</w:t>
      </w:r>
      <w:r>
        <w:rPr>
          <w:spacing w:val="-4"/>
        </w:rPr>
        <w:t xml:space="preserve"> </w:t>
      </w:r>
      <w:r>
        <w:t>a</w:t>
      </w:r>
      <w:r>
        <w:rPr>
          <w:spacing w:val="-5"/>
        </w:rPr>
        <w:t xml:space="preserve"> </w:t>
      </w:r>
      <w:r>
        <w:t>certain</w:t>
      </w:r>
      <w:r>
        <w:rPr>
          <w:spacing w:val="-52"/>
        </w:rPr>
        <w:t xml:space="preserve"> </w:t>
      </w:r>
      <w:r>
        <w:t>term</w:t>
      </w:r>
      <w:r>
        <w:rPr>
          <w:spacing w:val="-9"/>
        </w:rPr>
        <w:t xml:space="preserve"> </w:t>
      </w:r>
      <w:r>
        <w:t>of</w:t>
      </w:r>
      <w:r>
        <w:rPr>
          <w:spacing w:val="-8"/>
        </w:rPr>
        <w:t xml:space="preserve"> </w:t>
      </w:r>
      <w:r>
        <w:t>years</w:t>
      </w:r>
      <w:r>
        <w:rPr>
          <w:spacing w:val="-8"/>
        </w:rPr>
        <w:t xml:space="preserve"> </w:t>
      </w:r>
      <w:r>
        <w:t>every</w:t>
      </w:r>
      <w:r>
        <w:rPr>
          <w:spacing w:val="-8"/>
        </w:rPr>
        <w:t xml:space="preserve"> </w:t>
      </w:r>
      <w:r>
        <w:t>star</w:t>
      </w:r>
      <w:r>
        <w:rPr>
          <w:spacing w:val="-9"/>
        </w:rPr>
        <w:t xml:space="preserve"> </w:t>
      </w:r>
      <w:r>
        <w:t>should</w:t>
      </w:r>
      <w:r>
        <w:rPr>
          <w:spacing w:val="-8"/>
        </w:rPr>
        <w:t xml:space="preserve"> </w:t>
      </w:r>
      <w:r>
        <w:t>come</w:t>
      </w:r>
      <w:r>
        <w:rPr>
          <w:spacing w:val="-8"/>
        </w:rPr>
        <w:t xml:space="preserve"> </w:t>
      </w:r>
      <w:r>
        <w:t>into</w:t>
      </w:r>
      <w:r>
        <w:rPr>
          <w:spacing w:val="-8"/>
        </w:rPr>
        <w:t xml:space="preserve"> </w:t>
      </w:r>
      <w:r>
        <w:t>its</w:t>
      </w:r>
      <w:r>
        <w:rPr>
          <w:spacing w:val="-9"/>
        </w:rPr>
        <w:t xml:space="preserve"> </w:t>
      </w:r>
      <w:r>
        <w:t>own</w:t>
      </w:r>
      <w:r>
        <w:rPr>
          <w:spacing w:val="-8"/>
        </w:rPr>
        <w:t xml:space="preserve"> </w:t>
      </w:r>
      <w:r>
        <w:t>place,</w:t>
      </w:r>
      <w:r>
        <w:rPr>
          <w:spacing w:val="-8"/>
        </w:rPr>
        <w:t xml:space="preserve"> </w:t>
      </w:r>
      <w:r>
        <w:t>where</w:t>
      </w:r>
      <w:r>
        <w:rPr>
          <w:spacing w:val="-8"/>
        </w:rPr>
        <w:t xml:space="preserve"> </w:t>
      </w:r>
      <w:r>
        <w:t>it</w:t>
      </w:r>
      <w:r>
        <w:rPr>
          <w:spacing w:val="-9"/>
        </w:rPr>
        <w:t xml:space="preserve"> </w:t>
      </w:r>
      <w:r>
        <w:t>first</w:t>
      </w:r>
      <w:r>
        <w:rPr>
          <w:spacing w:val="1"/>
        </w:rPr>
        <w:t xml:space="preserve"> </w:t>
      </w:r>
      <w:r>
        <w:t>was; and all that has been done by all mankind in this world shall</w:t>
      </w:r>
      <w:r>
        <w:rPr>
          <w:spacing w:val="1"/>
        </w:rPr>
        <w:t xml:space="preserve"> </w:t>
      </w:r>
      <w:r>
        <w:t>pass</w:t>
      </w:r>
      <w:r>
        <w:rPr>
          <w:spacing w:val="-7"/>
        </w:rPr>
        <w:t xml:space="preserve"> </w:t>
      </w:r>
      <w:r>
        <w:t>out</w:t>
      </w:r>
      <w:r>
        <w:rPr>
          <w:spacing w:val="-6"/>
        </w:rPr>
        <w:t xml:space="preserve"> </w:t>
      </w:r>
      <w:r>
        <w:t>of</w:t>
      </w:r>
      <w:r>
        <w:rPr>
          <w:spacing w:val="-6"/>
        </w:rPr>
        <w:t xml:space="preserve"> </w:t>
      </w:r>
      <w:r>
        <w:t>memory.</w:t>
      </w:r>
    </w:p>
    <w:p w14:paraId="0344A76F" w14:textId="77777777" w:rsidR="000276C6" w:rsidRDefault="000276C6" w:rsidP="004F1EB4">
      <w:pPr>
        <w:pStyle w:val="Body"/>
      </w:pPr>
      <w:r>
        <w:t>Then he asked Africanus to tell him fully the way to come into</w:t>
      </w:r>
      <w:r>
        <w:rPr>
          <w:spacing w:val="1"/>
        </w:rPr>
        <w:t xml:space="preserve"> </w:t>
      </w:r>
      <w:r>
        <w:t>that heavenly happiness; and he said, “First know yourself to be</w:t>
      </w:r>
      <w:r>
        <w:rPr>
          <w:spacing w:val="1"/>
        </w:rPr>
        <w:t xml:space="preserve"> </w:t>
      </w:r>
      <w:r>
        <w:t>immortal; and always see that you labor diligently and teach for the</w:t>
      </w:r>
      <w:r>
        <w:rPr>
          <w:spacing w:val="-52"/>
        </w:rPr>
        <w:t xml:space="preserve"> </w:t>
      </w:r>
      <w:r>
        <w:t>common profit, and you shall not fail to come speedily to that dear</w:t>
      </w:r>
      <w:r>
        <w:rPr>
          <w:spacing w:val="1"/>
        </w:rPr>
        <w:t xml:space="preserve"> </w:t>
      </w:r>
      <w:r>
        <w:t>place</w:t>
      </w:r>
      <w:r>
        <w:rPr>
          <w:spacing w:val="-12"/>
        </w:rPr>
        <w:t xml:space="preserve"> </w:t>
      </w:r>
      <w:r>
        <w:t>that</w:t>
      </w:r>
      <w:r>
        <w:rPr>
          <w:spacing w:val="-11"/>
        </w:rPr>
        <w:t xml:space="preserve"> </w:t>
      </w:r>
      <w:r>
        <w:t>is</w:t>
      </w:r>
      <w:r>
        <w:rPr>
          <w:spacing w:val="-12"/>
        </w:rPr>
        <w:t xml:space="preserve"> </w:t>
      </w:r>
      <w:r>
        <w:t>full</w:t>
      </w:r>
      <w:r>
        <w:rPr>
          <w:spacing w:val="-11"/>
        </w:rPr>
        <w:t xml:space="preserve"> </w:t>
      </w:r>
      <w:r>
        <w:t>of</w:t>
      </w:r>
      <w:r>
        <w:rPr>
          <w:spacing w:val="-12"/>
        </w:rPr>
        <w:t xml:space="preserve"> </w:t>
      </w:r>
      <w:r>
        <w:t>joy</w:t>
      </w:r>
      <w:r>
        <w:rPr>
          <w:spacing w:val="-11"/>
        </w:rPr>
        <w:t xml:space="preserve"> </w:t>
      </w:r>
      <w:r>
        <w:t>and</w:t>
      </w:r>
      <w:r>
        <w:rPr>
          <w:spacing w:val="-12"/>
        </w:rPr>
        <w:t xml:space="preserve"> </w:t>
      </w:r>
      <w:r>
        <w:t>of</w:t>
      </w:r>
      <w:r>
        <w:rPr>
          <w:spacing w:val="-11"/>
        </w:rPr>
        <w:t xml:space="preserve"> </w:t>
      </w:r>
      <w:r>
        <w:t>bright</w:t>
      </w:r>
      <w:r>
        <w:rPr>
          <w:spacing w:val="-12"/>
        </w:rPr>
        <w:t xml:space="preserve"> </w:t>
      </w:r>
      <w:r>
        <w:t>souls.</w:t>
      </w:r>
      <w:r>
        <w:rPr>
          <w:spacing w:val="-11"/>
        </w:rPr>
        <w:t xml:space="preserve"> </w:t>
      </w:r>
      <w:r>
        <w:t>But</w:t>
      </w:r>
      <w:r>
        <w:rPr>
          <w:spacing w:val="-12"/>
        </w:rPr>
        <w:t xml:space="preserve"> </w:t>
      </w:r>
      <w:r>
        <w:t>breakers</w:t>
      </w:r>
      <w:r>
        <w:rPr>
          <w:spacing w:val="-11"/>
        </w:rPr>
        <w:t xml:space="preserve"> </w:t>
      </w:r>
      <w:r>
        <w:t>of</w:t>
      </w:r>
      <w:r>
        <w:rPr>
          <w:spacing w:val="-11"/>
        </w:rPr>
        <w:t xml:space="preserve"> </w:t>
      </w:r>
      <w:r>
        <w:t>the</w:t>
      </w:r>
      <w:r>
        <w:rPr>
          <w:spacing w:val="-12"/>
        </w:rPr>
        <w:t xml:space="preserve"> </w:t>
      </w:r>
      <w:r>
        <w:t>law,</w:t>
      </w:r>
      <w:r>
        <w:rPr>
          <w:spacing w:val="-11"/>
        </w:rPr>
        <w:t xml:space="preserve"> </w:t>
      </w:r>
      <w:r>
        <w:t>in</w:t>
      </w:r>
      <w:r>
        <w:rPr>
          <w:spacing w:val="-52"/>
        </w:rPr>
        <w:t xml:space="preserve"> </w:t>
      </w:r>
      <w:r>
        <w:t>truth, and lecherous folk, after they die, shall ever be whirled about</w:t>
      </w:r>
      <w:r>
        <w:rPr>
          <w:spacing w:val="1"/>
        </w:rPr>
        <w:t xml:space="preserve"> </w:t>
      </w:r>
      <w:r>
        <w:t>the earth in torment, until many an age be passed; and then, all their</w:t>
      </w:r>
      <w:r>
        <w:rPr>
          <w:spacing w:val="-52"/>
        </w:rPr>
        <w:t xml:space="preserve"> </w:t>
      </w:r>
      <w:r>
        <w:t>wicked deeds forgiven, they shall come to that blessed region, to</w:t>
      </w:r>
      <w:r>
        <w:rPr>
          <w:spacing w:val="1"/>
        </w:rPr>
        <w:t xml:space="preserve"> </w:t>
      </w:r>
      <w:r>
        <w:t>which</w:t>
      </w:r>
      <w:r>
        <w:rPr>
          <w:spacing w:val="-7"/>
        </w:rPr>
        <w:t xml:space="preserve"> </w:t>
      </w:r>
      <w:r>
        <w:t>may</w:t>
      </w:r>
      <w:r>
        <w:rPr>
          <w:spacing w:val="-7"/>
        </w:rPr>
        <w:t xml:space="preserve"> </w:t>
      </w:r>
      <w:r>
        <w:t>God</w:t>
      </w:r>
      <w:r>
        <w:rPr>
          <w:spacing w:val="-7"/>
        </w:rPr>
        <w:t xml:space="preserve"> </w:t>
      </w:r>
      <w:r>
        <w:t>send</w:t>
      </w:r>
      <w:r>
        <w:rPr>
          <w:spacing w:val="-7"/>
        </w:rPr>
        <w:t xml:space="preserve"> </w:t>
      </w:r>
      <w:r>
        <w:t>you</w:t>
      </w:r>
      <w:r>
        <w:rPr>
          <w:spacing w:val="-7"/>
        </w:rPr>
        <w:t xml:space="preserve"> </w:t>
      </w:r>
      <w:r>
        <w:t>His</w:t>
      </w:r>
      <w:r>
        <w:rPr>
          <w:spacing w:val="-7"/>
        </w:rPr>
        <w:t xml:space="preserve"> </w:t>
      </w:r>
      <w:r>
        <w:t>grace</w:t>
      </w:r>
      <w:r>
        <w:rPr>
          <w:spacing w:val="-7"/>
        </w:rPr>
        <w:t xml:space="preserve"> </w:t>
      </w:r>
      <w:r>
        <w:t>to</w:t>
      </w:r>
      <w:r>
        <w:rPr>
          <w:spacing w:val="-7"/>
        </w:rPr>
        <w:t xml:space="preserve"> </w:t>
      </w:r>
      <w:r>
        <w:t>come.”</w:t>
      </w:r>
    </w:p>
    <w:p w14:paraId="740E82B8" w14:textId="0B0A0F8A" w:rsidR="000276C6" w:rsidRDefault="000276C6" w:rsidP="004F1EB4">
      <w:pPr>
        <w:pStyle w:val="Body"/>
      </w:pPr>
      <w:r>
        <w:t>The</w:t>
      </w:r>
      <w:r>
        <w:rPr>
          <w:spacing w:val="-6"/>
        </w:rPr>
        <w:t xml:space="preserve"> </w:t>
      </w:r>
      <w:r>
        <w:t>day</w:t>
      </w:r>
      <w:r>
        <w:rPr>
          <w:spacing w:val="-6"/>
        </w:rPr>
        <w:t xml:space="preserve"> </w:t>
      </w:r>
      <w:r>
        <w:t>began</w:t>
      </w:r>
      <w:r>
        <w:rPr>
          <w:spacing w:val="-6"/>
        </w:rPr>
        <w:t xml:space="preserve"> </w:t>
      </w:r>
      <w:r>
        <w:t>to</w:t>
      </w:r>
      <w:r>
        <w:rPr>
          <w:spacing w:val="-5"/>
        </w:rPr>
        <w:t xml:space="preserve"> </w:t>
      </w:r>
      <w:r>
        <w:t>end,</w:t>
      </w:r>
      <w:r>
        <w:rPr>
          <w:spacing w:val="-6"/>
        </w:rPr>
        <w:t xml:space="preserve"> </w:t>
      </w:r>
      <w:r>
        <w:t>and</w:t>
      </w:r>
      <w:r>
        <w:rPr>
          <w:spacing w:val="-6"/>
        </w:rPr>
        <w:t xml:space="preserve"> </w:t>
      </w:r>
      <w:r>
        <w:t>dark</w:t>
      </w:r>
      <w:r>
        <w:rPr>
          <w:spacing w:val="-6"/>
        </w:rPr>
        <w:t xml:space="preserve"> </w:t>
      </w:r>
      <w:r>
        <w:t>night,</w:t>
      </w:r>
      <w:r>
        <w:rPr>
          <w:spacing w:val="-5"/>
        </w:rPr>
        <w:t xml:space="preserve"> </w:t>
      </w:r>
      <w:r>
        <w:t>which</w:t>
      </w:r>
      <w:r>
        <w:rPr>
          <w:spacing w:val="-6"/>
        </w:rPr>
        <w:t xml:space="preserve"> </w:t>
      </w:r>
      <w:r>
        <w:t>withdraws</w:t>
      </w:r>
      <w:r>
        <w:rPr>
          <w:spacing w:val="-6"/>
        </w:rPr>
        <w:t xml:space="preserve"> </w:t>
      </w:r>
      <w:r>
        <w:t>beasts</w:t>
      </w:r>
      <w:r>
        <w:rPr>
          <w:spacing w:val="-52"/>
        </w:rPr>
        <w:t xml:space="preserve"> </w:t>
      </w:r>
      <w:r>
        <w:t>from their activity, bereft me of my book for the lack of light; and</w:t>
      </w:r>
      <w:r>
        <w:rPr>
          <w:spacing w:val="-52"/>
        </w:rPr>
        <w:t xml:space="preserve"> </w:t>
      </w:r>
      <w:r>
        <w:t>I</w:t>
      </w:r>
      <w:r>
        <w:rPr>
          <w:spacing w:val="-7"/>
        </w:rPr>
        <w:t xml:space="preserve"> </w:t>
      </w:r>
      <w:r>
        <w:t>set</w:t>
      </w:r>
      <w:r>
        <w:rPr>
          <w:spacing w:val="-6"/>
        </w:rPr>
        <w:t xml:space="preserve"> </w:t>
      </w:r>
      <w:r>
        <w:t>forth</w:t>
      </w:r>
      <w:r>
        <w:rPr>
          <w:spacing w:val="-6"/>
        </w:rPr>
        <w:t xml:space="preserve"> </w:t>
      </w:r>
      <w:r>
        <w:t>to</w:t>
      </w:r>
      <w:r>
        <w:rPr>
          <w:spacing w:val="-6"/>
        </w:rPr>
        <w:t xml:space="preserve"> </w:t>
      </w:r>
      <w:r>
        <w:t>my</w:t>
      </w:r>
      <w:r>
        <w:rPr>
          <w:spacing w:val="-7"/>
        </w:rPr>
        <w:t xml:space="preserve"> </w:t>
      </w:r>
      <w:r>
        <w:t>bed,</w:t>
      </w:r>
      <w:r>
        <w:rPr>
          <w:spacing w:val="-6"/>
        </w:rPr>
        <w:t xml:space="preserve"> </w:t>
      </w:r>
      <w:r>
        <w:t>full</w:t>
      </w:r>
      <w:r>
        <w:rPr>
          <w:spacing w:val="-6"/>
        </w:rPr>
        <w:t xml:space="preserve"> </w:t>
      </w:r>
      <w:r>
        <w:t>of</w:t>
      </w:r>
      <w:r>
        <w:rPr>
          <w:spacing w:val="-6"/>
        </w:rPr>
        <w:t xml:space="preserve"> </w:t>
      </w:r>
      <w:r>
        <w:t>brooding</w:t>
      </w:r>
      <w:r>
        <w:rPr>
          <w:spacing w:val="-7"/>
        </w:rPr>
        <w:t xml:space="preserve"> </w:t>
      </w:r>
      <w:r>
        <w:t>and</w:t>
      </w:r>
      <w:r>
        <w:rPr>
          <w:spacing w:val="-6"/>
        </w:rPr>
        <w:t xml:space="preserve"> </w:t>
      </w:r>
      <w:r>
        <w:t>anxious</w:t>
      </w:r>
      <w:r>
        <w:rPr>
          <w:spacing w:val="-6"/>
        </w:rPr>
        <w:t xml:space="preserve"> </w:t>
      </w:r>
      <w:r>
        <w:t>heaviness.</w:t>
      </w:r>
      <w:r>
        <w:rPr>
          <w:spacing w:val="-6"/>
        </w:rPr>
        <w:t xml:space="preserve"> </w:t>
      </w:r>
      <w:r>
        <w:t>For</w:t>
      </w:r>
      <w:r>
        <w:rPr>
          <w:spacing w:val="-7"/>
        </w:rPr>
        <w:t xml:space="preserve"> </w:t>
      </w:r>
      <w:r>
        <w:t>I</w:t>
      </w:r>
      <w:r w:rsidR="004F1EB4">
        <w:t xml:space="preserve"> </w:t>
      </w:r>
      <w:r>
        <w:t>both had that which I wished not and what I wished that I had not.</w:t>
      </w:r>
      <w:r>
        <w:rPr>
          <w:spacing w:val="1"/>
        </w:rPr>
        <w:t xml:space="preserve"> </w:t>
      </w:r>
      <w:r>
        <w:t>But at last, wearied with all the day’s labor, my spirit took rest and</w:t>
      </w:r>
      <w:r>
        <w:rPr>
          <w:spacing w:val="1"/>
        </w:rPr>
        <w:t xml:space="preserve"> </w:t>
      </w:r>
      <w:r>
        <w:t>heavily slept; and as I lay in my sleep, I dreamed how Africanus, in</w:t>
      </w:r>
      <w:r>
        <w:rPr>
          <w:spacing w:val="1"/>
        </w:rPr>
        <w:t xml:space="preserve"> </w:t>
      </w:r>
      <w:r>
        <w:t>the very same guise in which Scipio saw him that time before, had</w:t>
      </w:r>
      <w:r>
        <w:rPr>
          <w:spacing w:val="1"/>
        </w:rPr>
        <w:t xml:space="preserve"> </w:t>
      </w:r>
      <w:r>
        <w:t>come and stood at the very side of my bed. When the weary hunter</w:t>
      </w:r>
      <w:r>
        <w:rPr>
          <w:spacing w:val="1"/>
        </w:rPr>
        <w:t xml:space="preserve"> </w:t>
      </w:r>
      <w:r>
        <w:t>sleeps, quickly his mind returns to the wood; the judge dreams how</w:t>
      </w:r>
      <w:r>
        <w:rPr>
          <w:spacing w:val="1"/>
        </w:rPr>
        <w:t xml:space="preserve"> </w:t>
      </w:r>
      <w:r>
        <w:t>his</w:t>
      </w:r>
      <w:r>
        <w:rPr>
          <w:spacing w:val="-7"/>
        </w:rPr>
        <w:t xml:space="preserve"> </w:t>
      </w:r>
      <w:r>
        <w:t>cases</w:t>
      </w:r>
      <w:r>
        <w:rPr>
          <w:spacing w:val="-7"/>
        </w:rPr>
        <w:t xml:space="preserve"> </w:t>
      </w:r>
      <w:r>
        <w:t>fare,</w:t>
      </w:r>
      <w:r>
        <w:rPr>
          <w:spacing w:val="-7"/>
        </w:rPr>
        <w:t xml:space="preserve"> </w:t>
      </w:r>
      <w:r>
        <w:t>and</w:t>
      </w:r>
      <w:r>
        <w:rPr>
          <w:spacing w:val="-7"/>
        </w:rPr>
        <w:t xml:space="preserve"> </w:t>
      </w:r>
      <w:r>
        <w:t>the</w:t>
      </w:r>
      <w:r>
        <w:rPr>
          <w:spacing w:val="-7"/>
        </w:rPr>
        <w:t xml:space="preserve"> </w:t>
      </w:r>
      <w:r>
        <w:t>carter</w:t>
      </w:r>
      <w:r>
        <w:rPr>
          <w:spacing w:val="-7"/>
        </w:rPr>
        <w:t xml:space="preserve"> </w:t>
      </w:r>
      <w:r>
        <w:t>how</w:t>
      </w:r>
      <w:r>
        <w:rPr>
          <w:spacing w:val="-7"/>
        </w:rPr>
        <w:t xml:space="preserve"> </w:t>
      </w:r>
      <w:r>
        <w:t>his</w:t>
      </w:r>
      <w:r>
        <w:rPr>
          <w:spacing w:val="-7"/>
        </w:rPr>
        <w:t xml:space="preserve"> </w:t>
      </w:r>
      <w:r>
        <w:t>carts</w:t>
      </w:r>
      <w:r>
        <w:rPr>
          <w:spacing w:val="-7"/>
        </w:rPr>
        <w:t xml:space="preserve"> </w:t>
      </w:r>
      <w:r>
        <w:t>go;</w:t>
      </w:r>
      <w:r>
        <w:rPr>
          <w:spacing w:val="-7"/>
        </w:rPr>
        <w:t xml:space="preserve"> </w:t>
      </w:r>
      <w:r>
        <w:t>the</w:t>
      </w:r>
      <w:r>
        <w:rPr>
          <w:spacing w:val="-7"/>
        </w:rPr>
        <w:t xml:space="preserve"> </w:t>
      </w:r>
      <w:r>
        <w:t>rich</w:t>
      </w:r>
      <w:r>
        <w:rPr>
          <w:spacing w:val="-7"/>
        </w:rPr>
        <w:t xml:space="preserve"> </w:t>
      </w:r>
      <w:r>
        <w:t>dream</w:t>
      </w:r>
      <w:r>
        <w:rPr>
          <w:spacing w:val="-7"/>
        </w:rPr>
        <w:t xml:space="preserve"> </w:t>
      </w:r>
      <w:r>
        <w:t>of</w:t>
      </w:r>
      <w:r>
        <w:rPr>
          <w:spacing w:val="-7"/>
        </w:rPr>
        <w:t xml:space="preserve"> </w:t>
      </w:r>
      <w:r>
        <w:t>gold,</w:t>
      </w:r>
      <w:r>
        <w:rPr>
          <w:spacing w:val="-52"/>
        </w:rPr>
        <w:t xml:space="preserve"> </w:t>
      </w:r>
      <w:r>
        <w:t>the</w:t>
      </w:r>
      <w:r>
        <w:rPr>
          <w:spacing w:val="-6"/>
        </w:rPr>
        <w:t xml:space="preserve"> </w:t>
      </w:r>
      <w:r>
        <w:t>knight</w:t>
      </w:r>
      <w:r>
        <w:rPr>
          <w:spacing w:val="-6"/>
        </w:rPr>
        <w:t xml:space="preserve"> </w:t>
      </w:r>
      <w:r>
        <w:t>fights</w:t>
      </w:r>
      <w:r>
        <w:rPr>
          <w:spacing w:val="-5"/>
        </w:rPr>
        <w:t xml:space="preserve"> </w:t>
      </w:r>
      <w:r>
        <w:t>his</w:t>
      </w:r>
      <w:r>
        <w:rPr>
          <w:spacing w:val="-6"/>
        </w:rPr>
        <w:t xml:space="preserve"> </w:t>
      </w:r>
      <w:r>
        <w:t>foes;</w:t>
      </w:r>
      <w:r>
        <w:rPr>
          <w:spacing w:val="-5"/>
        </w:rPr>
        <w:t xml:space="preserve"> </w:t>
      </w:r>
      <w:r>
        <w:t>the</w:t>
      </w:r>
      <w:r>
        <w:rPr>
          <w:spacing w:val="-6"/>
        </w:rPr>
        <w:t xml:space="preserve"> </w:t>
      </w:r>
      <w:r>
        <w:t>sick</w:t>
      </w:r>
      <w:r>
        <w:rPr>
          <w:spacing w:val="-5"/>
        </w:rPr>
        <w:t xml:space="preserve"> </w:t>
      </w:r>
      <w:r>
        <w:t>man</w:t>
      </w:r>
      <w:r>
        <w:rPr>
          <w:spacing w:val="-6"/>
        </w:rPr>
        <w:t xml:space="preserve"> </w:t>
      </w:r>
      <w:r>
        <w:t>dreams</w:t>
      </w:r>
      <w:r>
        <w:rPr>
          <w:spacing w:val="-6"/>
        </w:rPr>
        <w:t xml:space="preserve"> </w:t>
      </w:r>
      <w:r>
        <w:t>he</w:t>
      </w:r>
      <w:r>
        <w:rPr>
          <w:spacing w:val="-5"/>
        </w:rPr>
        <w:t xml:space="preserve"> </w:t>
      </w:r>
      <w:r>
        <w:t>drinks</w:t>
      </w:r>
      <w:r>
        <w:rPr>
          <w:spacing w:val="-6"/>
        </w:rPr>
        <w:t xml:space="preserve"> </w:t>
      </w:r>
      <w:r>
        <w:t>of</w:t>
      </w:r>
      <w:r>
        <w:rPr>
          <w:spacing w:val="-5"/>
        </w:rPr>
        <w:t xml:space="preserve"> </w:t>
      </w:r>
      <w:r>
        <w:t>the</w:t>
      </w:r>
      <w:r>
        <w:rPr>
          <w:spacing w:val="-6"/>
        </w:rPr>
        <w:t xml:space="preserve"> </w:t>
      </w:r>
      <w:r>
        <w:t>wine</w:t>
      </w:r>
      <w:r w:rsidR="004F1EB4">
        <w:t xml:space="preserve"> </w:t>
      </w:r>
      <w:r>
        <w:t>cask,</w:t>
      </w:r>
      <w:r>
        <w:rPr>
          <w:spacing w:val="-7"/>
        </w:rPr>
        <w:t xml:space="preserve"> </w:t>
      </w:r>
      <w:r>
        <w:t>the</w:t>
      </w:r>
      <w:r>
        <w:rPr>
          <w:spacing w:val="-7"/>
        </w:rPr>
        <w:t xml:space="preserve"> </w:t>
      </w:r>
      <w:r>
        <w:t>lover</w:t>
      </w:r>
      <w:r>
        <w:rPr>
          <w:spacing w:val="-7"/>
        </w:rPr>
        <w:t xml:space="preserve"> </w:t>
      </w:r>
      <w:r>
        <w:t>that</w:t>
      </w:r>
      <w:r>
        <w:rPr>
          <w:spacing w:val="-7"/>
        </w:rPr>
        <w:t xml:space="preserve"> </w:t>
      </w:r>
      <w:r>
        <w:t>he</w:t>
      </w:r>
      <w:r>
        <w:rPr>
          <w:spacing w:val="-6"/>
        </w:rPr>
        <w:t xml:space="preserve"> </w:t>
      </w:r>
      <w:r>
        <w:t>has</w:t>
      </w:r>
      <w:r>
        <w:rPr>
          <w:spacing w:val="-7"/>
        </w:rPr>
        <w:t xml:space="preserve"> </w:t>
      </w:r>
      <w:r>
        <w:t>his</w:t>
      </w:r>
      <w:r>
        <w:rPr>
          <w:spacing w:val="-7"/>
        </w:rPr>
        <w:t xml:space="preserve"> </w:t>
      </w:r>
      <w:r>
        <w:t>lady.</w:t>
      </w:r>
      <w:r>
        <w:rPr>
          <w:spacing w:val="-7"/>
        </w:rPr>
        <w:t xml:space="preserve"> </w:t>
      </w:r>
      <w:r>
        <w:t>I</w:t>
      </w:r>
      <w:r>
        <w:rPr>
          <w:spacing w:val="-6"/>
        </w:rPr>
        <w:t xml:space="preserve"> </w:t>
      </w:r>
      <w:r>
        <w:t>cannot</w:t>
      </w:r>
      <w:r>
        <w:rPr>
          <w:spacing w:val="-7"/>
        </w:rPr>
        <w:t xml:space="preserve"> </w:t>
      </w:r>
      <w:r>
        <w:t>say</w:t>
      </w:r>
      <w:r>
        <w:rPr>
          <w:spacing w:val="-7"/>
        </w:rPr>
        <w:t xml:space="preserve"> </w:t>
      </w:r>
      <w:r>
        <w:t>whether</w:t>
      </w:r>
      <w:r>
        <w:rPr>
          <w:spacing w:val="-7"/>
        </w:rPr>
        <w:t xml:space="preserve"> </w:t>
      </w:r>
      <w:r>
        <w:t>my</w:t>
      </w:r>
      <w:r>
        <w:rPr>
          <w:spacing w:val="-6"/>
        </w:rPr>
        <w:t xml:space="preserve"> </w:t>
      </w:r>
      <w:r>
        <w:t>reading</w:t>
      </w:r>
      <w:r>
        <w:rPr>
          <w:spacing w:val="-7"/>
        </w:rPr>
        <w:t xml:space="preserve"> </w:t>
      </w:r>
      <w:r>
        <w:t>of</w:t>
      </w:r>
      <w:r>
        <w:rPr>
          <w:spacing w:val="-7"/>
        </w:rPr>
        <w:t xml:space="preserve"> </w:t>
      </w:r>
      <w:r>
        <w:t>Africanus</w:t>
      </w:r>
      <w:r>
        <w:rPr>
          <w:spacing w:val="-7"/>
        </w:rPr>
        <w:t xml:space="preserve"> </w:t>
      </w:r>
      <w:r>
        <w:t>was</w:t>
      </w:r>
      <w:r>
        <w:rPr>
          <w:spacing w:val="-6"/>
        </w:rPr>
        <w:t xml:space="preserve"> </w:t>
      </w:r>
      <w:r>
        <w:t>the</w:t>
      </w:r>
      <w:r>
        <w:rPr>
          <w:spacing w:val="-7"/>
        </w:rPr>
        <w:t xml:space="preserve"> </w:t>
      </w:r>
      <w:r>
        <w:t>cause</w:t>
      </w:r>
      <w:r>
        <w:rPr>
          <w:spacing w:val="-7"/>
        </w:rPr>
        <w:t xml:space="preserve"> </w:t>
      </w:r>
      <w:r>
        <w:t>that</w:t>
      </w:r>
      <w:r>
        <w:rPr>
          <w:spacing w:val="-7"/>
        </w:rPr>
        <w:t xml:space="preserve"> </w:t>
      </w:r>
      <w:r>
        <w:t>I</w:t>
      </w:r>
      <w:r>
        <w:rPr>
          <w:spacing w:val="-6"/>
        </w:rPr>
        <w:t xml:space="preserve"> </w:t>
      </w:r>
      <w:r>
        <w:t>dreamed</w:t>
      </w:r>
      <w:r>
        <w:rPr>
          <w:spacing w:val="-7"/>
        </w:rPr>
        <w:t xml:space="preserve"> </w:t>
      </w:r>
      <w:r>
        <w:t>that</w:t>
      </w:r>
      <w:r>
        <w:rPr>
          <w:spacing w:val="-52"/>
        </w:rPr>
        <w:t xml:space="preserve"> </w:t>
      </w:r>
      <w:r>
        <w:t>he</w:t>
      </w:r>
      <w:r>
        <w:rPr>
          <w:spacing w:val="-9"/>
        </w:rPr>
        <w:t xml:space="preserve"> </w:t>
      </w:r>
      <w:r>
        <w:t>stood</w:t>
      </w:r>
      <w:r>
        <w:rPr>
          <w:spacing w:val="-8"/>
        </w:rPr>
        <w:t xml:space="preserve"> </w:t>
      </w:r>
      <w:r>
        <w:t>there;</w:t>
      </w:r>
      <w:r>
        <w:rPr>
          <w:spacing w:val="-8"/>
        </w:rPr>
        <w:t xml:space="preserve"> </w:t>
      </w:r>
      <w:r>
        <w:t>but</w:t>
      </w:r>
      <w:r>
        <w:rPr>
          <w:spacing w:val="-8"/>
        </w:rPr>
        <w:t xml:space="preserve"> </w:t>
      </w:r>
      <w:r>
        <w:t>thus</w:t>
      </w:r>
      <w:r>
        <w:rPr>
          <w:spacing w:val="-8"/>
        </w:rPr>
        <w:t xml:space="preserve"> </w:t>
      </w:r>
      <w:r>
        <w:t>he</w:t>
      </w:r>
      <w:r>
        <w:rPr>
          <w:spacing w:val="-8"/>
        </w:rPr>
        <w:t xml:space="preserve"> </w:t>
      </w:r>
      <w:r>
        <w:t>spoke,</w:t>
      </w:r>
      <w:r>
        <w:rPr>
          <w:spacing w:val="-9"/>
        </w:rPr>
        <w:t xml:space="preserve"> </w:t>
      </w:r>
      <w:r>
        <w:t>“You</w:t>
      </w:r>
      <w:r>
        <w:rPr>
          <w:spacing w:val="-8"/>
        </w:rPr>
        <w:t xml:space="preserve"> </w:t>
      </w:r>
      <w:r>
        <w:t>have</w:t>
      </w:r>
      <w:r>
        <w:rPr>
          <w:spacing w:val="-8"/>
        </w:rPr>
        <w:t xml:space="preserve"> </w:t>
      </w:r>
      <w:r>
        <w:t>done</w:t>
      </w:r>
      <w:r>
        <w:rPr>
          <w:spacing w:val="-8"/>
        </w:rPr>
        <w:t xml:space="preserve"> </w:t>
      </w:r>
      <w:r>
        <w:t>so</w:t>
      </w:r>
      <w:r>
        <w:rPr>
          <w:spacing w:val="-8"/>
        </w:rPr>
        <w:t xml:space="preserve"> </w:t>
      </w:r>
      <w:r>
        <w:t>well</w:t>
      </w:r>
      <w:r>
        <w:rPr>
          <w:spacing w:val="-8"/>
        </w:rPr>
        <w:t xml:space="preserve"> </w:t>
      </w:r>
      <w:r>
        <w:t>to</w:t>
      </w:r>
      <w:r>
        <w:rPr>
          <w:spacing w:val="-8"/>
        </w:rPr>
        <w:t xml:space="preserve"> </w:t>
      </w:r>
      <w:r>
        <w:t>look</w:t>
      </w:r>
      <w:r>
        <w:rPr>
          <w:spacing w:val="-9"/>
        </w:rPr>
        <w:t xml:space="preserve"> </w:t>
      </w:r>
      <w:r>
        <w:t>upon</w:t>
      </w:r>
      <w:r>
        <w:rPr>
          <w:spacing w:val="-8"/>
        </w:rPr>
        <w:t xml:space="preserve"> </w:t>
      </w:r>
      <w:r>
        <w:t>my</w:t>
      </w:r>
      <w:r>
        <w:rPr>
          <w:spacing w:val="-8"/>
        </w:rPr>
        <w:t xml:space="preserve"> </w:t>
      </w:r>
      <w:r>
        <w:t>old</w:t>
      </w:r>
      <w:r>
        <w:rPr>
          <w:spacing w:val="-8"/>
        </w:rPr>
        <w:t xml:space="preserve"> </w:t>
      </w:r>
      <w:r>
        <w:t>tattered</w:t>
      </w:r>
      <w:r>
        <w:rPr>
          <w:spacing w:val="-8"/>
        </w:rPr>
        <w:t xml:space="preserve"> </w:t>
      </w:r>
      <w:r>
        <w:t>book,</w:t>
      </w:r>
      <w:r>
        <w:rPr>
          <w:spacing w:val="-8"/>
        </w:rPr>
        <w:t xml:space="preserve"> </w:t>
      </w:r>
      <w:r>
        <w:t>of</w:t>
      </w:r>
      <w:r>
        <w:rPr>
          <w:spacing w:val="-8"/>
        </w:rPr>
        <w:t xml:space="preserve"> </w:t>
      </w:r>
      <w:r>
        <w:t>which</w:t>
      </w:r>
      <w:r>
        <w:rPr>
          <w:spacing w:val="-9"/>
        </w:rPr>
        <w:t xml:space="preserve"> </w:t>
      </w:r>
      <w:r>
        <w:t>Macrobius</w:t>
      </w:r>
      <w:r>
        <w:rPr>
          <w:spacing w:val="1"/>
        </w:rPr>
        <w:t xml:space="preserve"> </w:t>
      </w:r>
      <w:r>
        <w:t>thought</w:t>
      </w:r>
      <w:r>
        <w:rPr>
          <w:spacing w:val="-7"/>
        </w:rPr>
        <w:t xml:space="preserve"> </w:t>
      </w:r>
      <w:r>
        <w:t>not</w:t>
      </w:r>
      <w:r>
        <w:rPr>
          <w:spacing w:val="-6"/>
        </w:rPr>
        <w:t xml:space="preserve"> </w:t>
      </w:r>
      <w:r>
        <w:t>a</w:t>
      </w:r>
      <w:r>
        <w:rPr>
          <w:spacing w:val="-6"/>
        </w:rPr>
        <w:t xml:space="preserve"> </w:t>
      </w:r>
      <w:r>
        <w:t>little,</w:t>
      </w:r>
      <w:r>
        <w:rPr>
          <w:spacing w:val="-7"/>
        </w:rPr>
        <w:t xml:space="preserve"> </w:t>
      </w:r>
      <w:r>
        <w:t>that</w:t>
      </w:r>
      <w:r>
        <w:rPr>
          <w:spacing w:val="-6"/>
        </w:rPr>
        <w:t xml:space="preserve"> </w:t>
      </w:r>
      <w:r>
        <w:t>I</w:t>
      </w:r>
      <w:r>
        <w:rPr>
          <w:spacing w:val="-6"/>
        </w:rPr>
        <w:t xml:space="preserve"> </w:t>
      </w:r>
      <w:r>
        <w:t>would</w:t>
      </w:r>
      <w:r>
        <w:rPr>
          <w:spacing w:val="-7"/>
        </w:rPr>
        <w:t xml:space="preserve"> </w:t>
      </w:r>
      <w:r>
        <w:t>requite</w:t>
      </w:r>
      <w:r>
        <w:rPr>
          <w:spacing w:val="-6"/>
        </w:rPr>
        <w:t xml:space="preserve"> </w:t>
      </w:r>
      <w:r>
        <w:t>you</w:t>
      </w:r>
      <w:r>
        <w:rPr>
          <w:spacing w:val="-6"/>
        </w:rPr>
        <w:t xml:space="preserve"> </w:t>
      </w:r>
      <w:r>
        <w:t>somewhat</w:t>
      </w:r>
      <w:r>
        <w:rPr>
          <w:spacing w:val="-7"/>
        </w:rPr>
        <w:t xml:space="preserve"> </w:t>
      </w:r>
      <w:r>
        <w:t>for</w:t>
      </w:r>
      <w:r>
        <w:rPr>
          <w:spacing w:val="-6"/>
        </w:rPr>
        <w:t xml:space="preserve"> </w:t>
      </w:r>
      <w:r>
        <w:t>your</w:t>
      </w:r>
      <w:r>
        <w:rPr>
          <w:spacing w:val="-6"/>
        </w:rPr>
        <w:t xml:space="preserve"> </w:t>
      </w:r>
      <w:r>
        <w:t>labor.”</w:t>
      </w:r>
    </w:p>
    <w:p w14:paraId="6BB9BE82" w14:textId="77777777" w:rsidR="000276C6" w:rsidRDefault="000276C6" w:rsidP="004F1EB4">
      <w:pPr>
        <w:pStyle w:val="Body"/>
      </w:pPr>
      <w:r>
        <w:t>Cytherea,</w:t>
      </w:r>
      <w:r>
        <w:rPr>
          <w:spacing w:val="-10"/>
        </w:rPr>
        <w:t xml:space="preserve"> </w:t>
      </w:r>
      <w:r>
        <w:t>you</w:t>
      </w:r>
      <w:r>
        <w:rPr>
          <w:spacing w:val="-10"/>
        </w:rPr>
        <w:t xml:space="preserve"> </w:t>
      </w:r>
      <w:r>
        <w:t>sweet,</w:t>
      </w:r>
      <w:r>
        <w:rPr>
          <w:spacing w:val="-10"/>
        </w:rPr>
        <w:t xml:space="preserve"> </w:t>
      </w:r>
      <w:r>
        <w:t>blessed</w:t>
      </w:r>
      <w:r>
        <w:rPr>
          <w:spacing w:val="-10"/>
        </w:rPr>
        <w:t xml:space="preserve"> </w:t>
      </w:r>
      <w:r>
        <w:t>lady,</w:t>
      </w:r>
      <w:r>
        <w:rPr>
          <w:spacing w:val="-10"/>
        </w:rPr>
        <w:t xml:space="preserve"> </w:t>
      </w:r>
      <w:r>
        <w:t>who</w:t>
      </w:r>
      <w:r>
        <w:rPr>
          <w:spacing w:val="-10"/>
        </w:rPr>
        <w:t xml:space="preserve"> </w:t>
      </w:r>
      <w:r>
        <w:t>with</w:t>
      </w:r>
      <w:r>
        <w:rPr>
          <w:spacing w:val="-10"/>
        </w:rPr>
        <w:t xml:space="preserve"> </w:t>
      </w:r>
      <w:r>
        <w:t>your</w:t>
      </w:r>
      <w:r>
        <w:rPr>
          <w:spacing w:val="-10"/>
        </w:rPr>
        <w:t xml:space="preserve"> </w:t>
      </w:r>
      <w:r>
        <w:t>fire-brand</w:t>
      </w:r>
      <w:r>
        <w:rPr>
          <w:spacing w:val="-10"/>
        </w:rPr>
        <w:t xml:space="preserve"> </w:t>
      </w:r>
      <w:r>
        <w:t>subdues</w:t>
      </w:r>
      <w:r>
        <w:rPr>
          <w:spacing w:val="-9"/>
        </w:rPr>
        <w:t xml:space="preserve"> </w:t>
      </w:r>
      <w:r>
        <w:t>whomsoever</w:t>
      </w:r>
      <w:r>
        <w:rPr>
          <w:spacing w:val="-10"/>
        </w:rPr>
        <w:t xml:space="preserve"> </w:t>
      </w:r>
      <w:r>
        <w:t>you</w:t>
      </w:r>
      <w:r>
        <w:rPr>
          <w:spacing w:val="-10"/>
        </w:rPr>
        <w:t xml:space="preserve"> </w:t>
      </w:r>
      <w:r>
        <w:t>wish,</w:t>
      </w:r>
      <w:r>
        <w:rPr>
          <w:spacing w:val="-10"/>
        </w:rPr>
        <w:t xml:space="preserve"> </w:t>
      </w:r>
      <w:r>
        <w:t>and</w:t>
      </w:r>
      <w:r>
        <w:rPr>
          <w:spacing w:val="-10"/>
        </w:rPr>
        <w:t xml:space="preserve"> </w:t>
      </w:r>
      <w:r>
        <w:t>sends</w:t>
      </w:r>
      <w:r>
        <w:rPr>
          <w:spacing w:val="-10"/>
        </w:rPr>
        <w:t xml:space="preserve"> </w:t>
      </w:r>
      <w:r>
        <w:t>me</w:t>
      </w:r>
      <w:r>
        <w:rPr>
          <w:spacing w:val="-10"/>
        </w:rPr>
        <w:t xml:space="preserve"> </w:t>
      </w:r>
      <w:r>
        <w:t>this</w:t>
      </w:r>
      <w:r>
        <w:rPr>
          <w:spacing w:val="-52"/>
        </w:rPr>
        <w:t xml:space="preserve"> </w:t>
      </w:r>
      <w:r>
        <w:t>dream, be my helper in this, for you are best able! As surely as I saw you in the north-northwest when I began to</w:t>
      </w:r>
      <w:r>
        <w:rPr>
          <w:spacing w:val="1"/>
        </w:rPr>
        <w:t xml:space="preserve"> </w:t>
      </w:r>
      <w:r>
        <w:t>write</w:t>
      </w:r>
      <w:r>
        <w:rPr>
          <w:spacing w:val="-7"/>
        </w:rPr>
        <w:t xml:space="preserve"> </w:t>
      </w:r>
      <w:r>
        <w:t>my</w:t>
      </w:r>
      <w:r>
        <w:rPr>
          <w:spacing w:val="-6"/>
        </w:rPr>
        <w:t xml:space="preserve"> </w:t>
      </w:r>
      <w:r>
        <w:t>dream,</w:t>
      </w:r>
      <w:r>
        <w:rPr>
          <w:spacing w:val="-6"/>
        </w:rPr>
        <w:t xml:space="preserve"> </w:t>
      </w:r>
      <w:r>
        <w:t>so</w:t>
      </w:r>
      <w:r>
        <w:rPr>
          <w:spacing w:val="-7"/>
        </w:rPr>
        <w:t xml:space="preserve"> </w:t>
      </w:r>
      <w:r>
        <w:t>surely</w:t>
      </w:r>
      <w:r>
        <w:rPr>
          <w:spacing w:val="-6"/>
        </w:rPr>
        <w:t xml:space="preserve"> </w:t>
      </w:r>
      <w:r>
        <w:t>do</w:t>
      </w:r>
      <w:r>
        <w:rPr>
          <w:spacing w:val="-6"/>
        </w:rPr>
        <w:t xml:space="preserve"> </w:t>
      </w:r>
      <w:r>
        <w:t>you</w:t>
      </w:r>
      <w:r>
        <w:rPr>
          <w:spacing w:val="-7"/>
        </w:rPr>
        <w:t xml:space="preserve"> </w:t>
      </w:r>
      <w:r>
        <w:t>give</w:t>
      </w:r>
      <w:r>
        <w:rPr>
          <w:spacing w:val="-6"/>
        </w:rPr>
        <w:t xml:space="preserve"> </w:t>
      </w:r>
      <w:r>
        <w:t>me</w:t>
      </w:r>
      <w:r>
        <w:rPr>
          <w:spacing w:val="-6"/>
        </w:rPr>
        <w:t xml:space="preserve"> </w:t>
      </w:r>
      <w:r>
        <w:t>power</w:t>
      </w:r>
      <w:r>
        <w:rPr>
          <w:spacing w:val="-7"/>
        </w:rPr>
        <w:t xml:space="preserve"> </w:t>
      </w:r>
      <w:r>
        <w:t>to</w:t>
      </w:r>
      <w:r>
        <w:rPr>
          <w:spacing w:val="-6"/>
        </w:rPr>
        <w:t xml:space="preserve"> </w:t>
      </w:r>
      <w:r>
        <w:t>rhyme</w:t>
      </w:r>
      <w:r>
        <w:rPr>
          <w:spacing w:val="-6"/>
        </w:rPr>
        <w:t xml:space="preserve"> </w:t>
      </w:r>
      <w:r>
        <w:t>it</w:t>
      </w:r>
      <w:r>
        <w:rPr>
          <w:spacing w:val="-7"/>
        </w:rPr>
        <w:t xml:space="preserve"> </w:t>
      </w:r>
      <w:r>
        <w:t>and</w:t>
      </w:r>
      <w:r>
        <w:rPr>
          <w:spacing w:val="-6"/>
        </w:rPr>
        <w:t xml:space="preserve"> </w:t>
      </w:r>
      <w:r>
        <w:t>compose</w:t>
      </w:r>
      <w:r>
        <w:rPr>
          <w:spacing w:val="-6"/>
        </w:rPr>
        <w:t xml:space="preserve"> </w:t>
      </w:r>
      <w:r>
        <w:t>it!</w:t>
      </w:r>
    </w:p>
    <w:p w14:paraId="4FCE7032" w14:textId="34D47A61" w:rsidR="000276C6" w:rsidRDefault="000276C6" w:rsidP="004F1EB4">
      <w:pPr>
        <w:pStyle w:val="Body"/>
      </w:pPr>
      <w:r>
        <w:t>This aforesaid Africanus took me from there and brought me out with him to a gate of a park walled with</w:t>
      </w:r>
      <w:r>
        <w:rPr>
          <w:spacing w:val="1"/>
        </w:rPr>
        <w:t xml:space="preserve"> </w:t>
      </w:r>
      <w:r>
        <w:t>mossy</w:t>
      </w:r>
      <w:r>
        <w:rPr>
          <w:spacing w:val="-12"/>
        </w:rPr>
        <w:t xml:space="preserve"> </w:t>
      </w:r>
      <w:r>
        <w:t>stone;</w:t>
      </w:r>
      <w:r>
        <w:rPr>
          <w:spacing w:val="-12"/>
        </w:rPr>
        <w:t xml:space="preserve"> </w:t>
      </w:r>
      <w:r>
        <w:t>and</w:t>
      </w:r>
      <w:r>
        <w:rPr>
          <w:spacing w:val="-11"/>
        </w:rPr>
        <w:t xml:space="preserve"> </w:t>
      </w:r>
      <w:r>
        <w:t>over</w:t>
      </w:r>
      <w:r>
        <w:rPr>
          <w:spacing w:val="-12"/>
        </w:rPr>
        <w:t xml:space="preserve"> </w:t>
      </w:r>
      <w:r>
        <w:t>the</w:t>
      </w:r>
      <w:r>
        <w:rPr>
          <w:spacing w:val="-11"/>
        </w:rPr>
        <w:t xml:space="preserve"> </w:t>
      </w:r>
      <w:r>
        <w:t>gate</w:t>
      </w:r>
      <w:r>
        <w:rPr>
          <w:spacing w:val="-12"/>
        </w:rPr>
        <w:t xml:space="preserve"> </w:t>
      </w:r>
      <w:r>
        <w:t>on</w:t>
      </w:r>
      <w:r>
        <w:rPr>
          <w:spacing w:val="-12"/>
        </w:rPr>
        <w:t xml:space="preserve"> </w:t>
      </w:r>
      <w:r>
        <w:t>either</w:t>
      </w:r>
      <w:r>
        <w:rPr>
          <w:spacing w:val="-11"/>
        </w:rPr>
        <w:t xml:space="preserve"> </w:t>
      </w:r>
      <w:r>
        <w:t>side,</w:t>
      </w:r>
      <w:r>
        <w:rPr>
          <w:spacing w:val="-12"/>
        </w:rPr>
        <w:t xml:space="preserve"> </w:t>
      </w:r>
      <w:r>
        <w:t>carved</w:t>
      </w:r>
      <w:r>
        <w:rPr>
          <w:spacing w:val="-11"/>
        </w:rPr>
        <w:t xml:space="preserve"> </w:t>
      </w:r>
      <w:r>
        <w:t>in</w:t>
      </w:r>
      <w:r>
        <w:rPr>
          <w:spacing w:val="-12"/>
        </w:rPr>
        <w:t xml:space="preserve"> </w:t>
      </w:r>
      <w:r>
        <w:t>large</w:t>
      </w:r>
      <w:r>
        <w:rPr>
          <w:spacing w:val="-12"/>
        </w:rPr>
        <w:t xml:space="preserve"> </w:t>
      </w:r>
      <w:r>
        <w:t>letters,</w:t>
      </w:r>
      <w:r>
        <w:rPr>
          <w:spacing w:val="-11"/>
        </w:rPr>
        <w:t xml:space="preserve"> </w:t>
      </w:r>
      <w:r>
        <w:t>were</w:t>
      </w:r>
      <w:r>
        <w:rPr>
          <w:spacing w:val="-12"/>
        </w:rPr>
        <w:t xml:space="preserve"> </w:t>
      </w:r>
      <w:r>
        <w:t>verses</w:t>
      </w:r>
      <w:r>
        <w:rPr>
          <w:spacing w:val="-11"/>
        </w:rPr>
        <w:t xml:space="preserve"> </w:t>
      </w:r>
      <w:r>
        <w:t>of</w:t>
      </w:r>
      <w:r>
        <w:rPr>
          <w:spacing w:val="-12"/>
        </w:rPr>
        <w:t xml:space="preserve"> </w:t>
      </w:r>
      <w:r>
        <w:t>very</w:t>
      </w:r>
      <w:r>
        <w:rPr>
          <w:spacing w:val="-11"/>
        </w:rPr>
        <w:t xml:space="preserve"> </w:t>
      </w:r>
      <w:r>
        <w:t>diverse</w:t>
      </w:r>
      <w:r>
        <w:rPr>
          <w:spacing w:val="-12"/>
        </w:rPr>
        <w:t xml:space="preserve"> </w:t>
      </w:r>
      <w:r>
        <w:t>senses,</w:t>
      </w:r>
      <w:r>
        <w:rPr>
          <w:spacing w:val="-12"/>
        </w:rPr>
        <w:t xml:space="preserve"> </w:t>
      </w:r>
      <w:r>
        <w:t>of</w:t>
      </w:r>
      <w:r>
        <w:rPr>
          <w:spacing w:val="-11"/>
        </w:rPr>
        <w:t xml:space="preserve"> </w:t>
      </w:r>
      <w:r>
        <w:t>which</w:t>
      </w:r>
      <w:r>
        <w:rPr>
          <w:spacing w:val="-12"/>
        </w:rPr>
        <w:t xml:space="preserve"> </w:t>
      </w:r>
      <w:r>
        <w:t>I</w:t>
      </w:r>
      <w:r>
        <w:rPr>
          <w:spacing w:val="-52"/>
        </w:rPr>
        <w:t xml:space="preserve"> </w:t>
      </w:r>
      <w:r>
        <w:t>shall</w:t>
      </w:r>
      <w:r>
        <w:rPr>
          <w:spacing w:val="-7"/>
        </w:rPr>
        <w:t xml:space="preserve"> </w:t>
      </w:r>
      <w:r>
        <w:t>tell</w:t>
      </w:r>
      <w:r>
        <w:rPr>
          <w:spacing w:val="-6"/>
        </w:rPr>
        <w:t xml:space="preserve"> </w:t>
      </w:r>
      <w:r>
        <w:t>you</w:t>
      </w:r>
      <w:r>
        <w:rPr>
          <w:spacing w:val="-6"/>
        </w:rPr>
        <w:t xml:space="preserve"> </w:t>
      </w:r>
      <w:r>
        <w:t>the</w:t>
      </w:r>
      <w:r>
        <w:rPr>
          <w:spacing w:val="-6"/>
        </w:rPr>
        <w:t xml:space="preserve"> </w:t>
      </w:r>
      <w:r>
        <w:t>full</w:t>
      </w:r>
      <w:r>
        <w:rPr>
          <w:spacing w:val="-6"/>
        </w:rPr>
        <w:t xml:space="preserve"> </w:t>
      </w:r>
      <w:r>
        <w:t>meaning:</w:t>
      </w:r>
    </w:p>
    <w:p w14:paraId="5667B693" w14:textId="77777777" w:rsidR="004F1EB4" w:rsidRDefault="004F1EB4" w:rsidP="004F1EB4">
      <w:pPr>
        <w:pStyle w:val="Body"/>
      </w:pPr>
    </w:p>
    <w:p w14:paraId="3DB30874" w14:textId="77777777" w:rsidR="000276C6" w:rsidRDefault="000276C6" w:rsidP="004F1EB4">
      <w:pPr>
        <w:pStyle w:val="BlockQuote"/>
      </w:pPr>
      <w:r>
        <w:t>“Through</w:t>
      </w:r>
      <w:r>
        <w:rPr>
          <w:spacing w:val="-6"/>
        </w:rPr>
        <w:t xml:space="preserve"> </w:t>
      </w:r>
      <w:r>
        <w:t>me</w:t>
      </w:r>
      <w:r>
        <w:rPr>
          <w:spacing w:val="-6"/>
        </w:rPr>
        <w:t xml:space="preserve"> </w:t>
      </w:r>
      <w:r>
        <w:t>men</w:t>
      </w:r>
      <w:r>
        <w:rPr>
          <w:spacing w:val="-6"/>
        </w:rPr>
        <w:t xml:space="preserve"> </w:t>
      </w:r>
      <w:r>
        <w:t>go</w:t>
      </w:r>
      <w:r>
        <w:rPr>
          <w:spacing w:val="-5"/>
        </w:rPr>
        <w:t xml:space="preserve"> </w:t>
      </w:r>
      <w:r>
        <w:t>into</w:t>
      </w:r>
      <w:r>
        <w:rPr>
          <w:spacing w:val="-6"/>
        </w:rPr>
        <w:t xml:space="preserve"> </w:t>
      </w:r>
      <w:r>
        <w:t>that</w:t>
      </w:r>
      <w:r>
        <w:rPr>
          <w:spacing w:val="-6"/>
        </w:rPr>
        <w:t xml:space="preserve"> </w:t>
      </w:r>
      <w:r>
        <w:t>blessed</w:t>
      </w:r>
      <w:r>
        <w:rPr>
          <w:spacing w:val="-5"/>
        </w:rPr>
        <w:t xml:space="preserve"> </w:t>
      </w:r>
      <w:r>
        <w:t>place</w:t>
      </w:r>
    </w:p>
    <w:p w14:paraId="35AE5ECF" w14:textId="77777777" w:rsidR="004F1EB4" w:rsidRDefault="000276C6" w:rsidP="004F1EB4">
      <w:pPr>
        <w:pStyle w:val="BlockQuote"/>
        <w:rPr>
          <w:spacing w:val="-52"/>
        </w:rPr>
      </w:pPr>
      <w:r>
        <w:t>Where hearts find health and deadly wounds find cure,</w:t>
      </w:r>
      <w:r>
        <w:rPr>
          <w:spacing w:val="-52"/>
        </w:rPr>
        <w:t xml:space="preserve"> </w:t>
      </w:r>
    </w:p>
    <w:p w14:paraId="18581F43" w14:textId="1C02E23F" w:rsidR="000276C6" w:rsidRDefault="000276C6" w:rsidP="004F1EB4">
      <w:pPr>
        <w:pStyle w:val="BlockQuote"/>
      </w:pPr>
      <w:r>
        <w:t>Through</w:t>
      </w:r>
      <w:r>
        <w:rPr>
          <w:spacing w:val="-5"/>
        </w:rPr>
        <w:t xml:space="preserve"> </w:t>
      </w:r>
      <w:r>
        <w:t>me</w:t>
      </w:r>
      <w:r>
        <w:rPr>
          <w:spacing w:val="-5"/>
        </w:rPr>
        <w:t xml:space="preserve"> </w:t>
      </w:r>
      <w:r>
        <w:t>men</w:t>
      </w:r>
      <w:r>
        <w:rPr>
          <w:spacing w:val="-5"/>
        </w:rPr>
        <w:t xml:space="preserve"> </w:t>
      </w:r>
      <w:r>
        <w:t>go</w:t>
      </w:r>
      <w:r>
        <w:rPr>
          <w:spacing w:val="-5"/>
        </w:rPr>
        <w:t xml:space="preserve"> </w:t>
      </w:r>
      <w:r>
        <w:t>unto</w:t>
      </w:r>
      <w:r>
        <w:rPr>
          <w:spacing w:val="-5"/>
        </w:rPr>
        <w:t xml:space="preserve"> </w:t>
      </w:r>
      <w:r>
        <w:t>the</w:t>
      </w:r>
      <w:r>
        <w:rPr>
          <w:spacing w:val="-5"/>
        </w:rPr>
        <w:t xml:space="preserve"> </w:t>
      </w:r>
      <w:r>
        <w:t>fount</w:t>
      </w:r>
      <w:r>
        <w:rPr>
          <w:spacing w:val="-5"/>
        </w:rPr>
        <w:t xml:space="preserve"> </w:t>
      </w:r>
      <w:r>
        <w:t>of</w:t>
      </w:r>
      <w:r>
        <w:rPr>
          <w:spacing w:val="-4"/>
        </w:rPr>
        <w:t xml:space="preserve"> </w:t>
      </w:r>
      <w:r>
        <w:t>Grace,</w:t>
      </w:r>
    </w:p>
    <w:p w14:paraId="7D2A478C" w14:textId="77777777" w:rsidR="004F1EB4" w:rsidRDefault="000276C6" w:rsidP="004F1EB4">
      <w:pPr>
        <w:pStyle w:val="BlockQuote"/>
      </w:pPr>
      <w:r>
        <w:lastRenderedPageBreak/>
        <w:t>Where</w:t>
      </w:r>
      <w:r>
        <w:rPr>
          <w:spacing w:val="-9"/>
        </w:rPr>
        <w:t xml:space="preserve"> </w:t>
      </w:r>
      <w:r>
        <w:t>green</w:t>
      </w:r>
      <w:r>
        <w:rPr>
          <w:spacing w:val="-8"/>
        </w:rPr>
        <w:t xml:space="preserve"> </w:t>
      </w:r>
      <w:r>
        <w:t>and</w:t>
      </w:r>
      <w:r>
        <w:rPr>
          <w:spacing w:val="-9"/>
        </w:rPr>
        <w:t xml:space="preserve"> </w:t>
      </w:r>
      <w:r>
        <w:t>lusty</w:t>
      </w:r>
      <w:r>
        <w:rPr>
          <w:spacing w:val="-8"/>
        </w:rPr>
        <w:t xml:space="preserve"> </w:t>
      </w:r>
      <w:r>
        <w:t>May</w:t>
      </w:r>
      <w:r>
        <w:rPr>
          <w:spacing w:val="-9"/>
        </w:rPr>
        <w:t xml:space="preserve"> </w:t>
      </w:r>
      <w:r>
        <w:t>shall</w:t>
      </w:r>
      <w:r>
        <w:rPr>
          <w:spacing w:val="-8"/>
        </w:rPr>
        <w:t xml:space="preserve"> </w:t>
      </w:r>
      <w:r>
        <w:t>ever</w:t>
      </w:r>
      <w:r>
        <w:rPr>
          <w:spacing w:val="-9"/>
        </w:rPr>
        <w:t xml:space="preserve"> </w:t>
      </w:r>
      <w:r>
        <w:t>endure.</w:t>
      </w:r>
    </w:p>
    <w:p w14:paraId="07B40E02" w14:textId="5A07C35D" w:rsidR="000276C6" w:rsidRDefault="000276C6" w:rsidP="004F1EB4">
      <w:pPr>
        <w:pStyle w:val="BlockQuote"/>
      </w:pPr>
      <w:r>
        <w:t>I</w:t>
      </w:r>
      <w:r>
        <w:rPr>
          <w:spacing w:val="-7"/>
        </w:rPr>
        <w:t xml:space="preserve"> </w:t>
      </w:r>
      <w:r>
        <w:t>lead</w:t>
      </w:r>
      <w:r>
        <w:rPr>
          <w:spacing w:val="-6"/>
        </w:rPr>
        <w:t xml:space="preserve"> </w:t>
      </w:r>
      <w:r>
        <w:t>men</w:t>
      </w:r>
      <w:r>
        <w:rPr>
          <w:spacing w:val="-6"/>
        </w:rPr>
        <w:t xml:space="preserve"> </w:t>
      </w:r>
      <w:r>
        <w:t>to</w:t>
      </w:r>
      <w:r>
        <w:rPr>
          <w:spacing w:val="-6"/>
        </w:rPr>
        <w:t xml:space="preserve"> </w:t>
      </w:r>
      <w:r>
        <w:t>blithe</w:t>
      </w:r>
      <w:r>
        <w:rPr>
          <w:spacing w:val="-6"/>
        </w:rPr>
        <w:t xml:space="preserve"> </w:t>
      </w:r>
      <w:r>
        <w:t>peace</w:t>
      </w:r>
      <w:r>
        <w:rPr>
          <w:spacing w:val="-6"/>
        </w:rPr>
        <w:t xml:space="preserve"> </w:t>
      </w:r>
      <w:r>
        <w:t>and</w:t>
      </w:r>
      <w:r>
        <w:rPr>
          <w:spacing w:val="-6"/>
        </w:rPr>
        <w:t xml:space="preserve"> </w:t>
      </w:r>
      <w:r>
        <w:t>joy</w:t>
      </w:r>
      <w:r>
        <w:rPr>
          <w:spacing w:val="-6"/>
        </w:rPr>
        <w:t xml:space="preserve"> </w:t>
      </w:r>
      <w:r>
        <w:t>secure.</w:t>
      </w:r>
    </w:p>
    <w:p w14:paraId="5734DB3E" w14:textId="77777777" w:rsidR="004F1EB4" w:rsidRDefault="000276C6" w:rsidP="004F1EB4">
      <w:pPr>
        <w:pStyle w:val="BlockQuote"/>
        <w:rPr>
          <w:spacing w:val="-52"/>
        </w:rPr>
      </w:pPr>
      <w:r>
        <w:rPr>
          <w:spacing w:val="-1"/>
        </w:rPr>
        <w:t>Reader,</w:t>
      </w:r>
      <w:r>
        <w:rPr>
          <w:spacing w:val="-13"/>
        </w:rPr>
        <w:t xml:space="preserve"> </w:t>
      </w:r>
      <w:r>
        <w:rPr>
          <w:spacing w:val="-1"/>
        </w:rPr>
        <w:t>be</w:t>
      </w:r>
      <w:r>
        <w:rPr>
          <w:spacing w:val="-13"/>
        </w:rPr>
        <w:t xml:space="preserve"> </w:t>
      </w:r>
      <w:r>
        <w:t>glad;</w:t>
      </w:r>
      <w:r>
        <w:rPr>
          <w:spacing w:val="-13"/>
        </w:rPr>
        <w:t xml:space="preserve"> </w:t>
      </w:r>
      <w:r>
        <w:t>throw</w:t>
      </w:r>
      <w:r>
        <w:rPr>
          <w:spacing w:val="-12"/>
        </w:rPr>
        <w:t xml:space="preserve"> </w:t>
      </w:r>
      <w:r>
        <w:t>off</w:t>
      </w:r>
      <w:r>
        <w:rPr>
          <w:spacing w:val="-13"/>
        </w:rPr>
        <w:t xml:space="preserve"> </w:t>
      </w:r>
      <w:r>
        <w:t>your</w:t>
      </w:r>
      <w:r>
        <w:rPr>
          <w:spacing w:val="-13"/>
        </w:rPr>
        <w:t xml:space="preserve"> </w:t>
      </w:r>
      <w:r>
        <w:t>sorrows</w:t>
      </w:r>
      <w:r>
        <w:rPr>
          <w:spacing w:val="-12"/>
        </w:rPr>
        <w:t xml:space="preserve"> </w:t>
      </w:r>
      <w:r>
        <w:t>past.</w:t>
      </w:r>
      <w:r>
        <w:rPr>
          <w:spacing w:val="-52"/>
        </w:rPr>
        <w:t xml:space="preserve"> </w:t>
      </w:r>
    </w:p>
    <w:p w14:paraId="218A0CD7" w14:textId="21CBBCA8" w:rsidR="000276C6" w:rsidRDefault="000276C6" w:rsidP="004F1EB4">
      <w:pPr>
        <w:pStyle w:val="BlockQuote"/>
      </w:pPr>
      <w:r>
        <w:t>Open</w:t>
      </w:r>
      <w:r>
        <w:rPr>
          <w:spacing w:val="-9"/>
        </w:rPr>
        <w:t xml:space="preserve"> </w:t>
      </w:r>
      <w:r>
        <w:t>am</w:t>
      </w:r>
      <w:r>
        <w:rPr>
          <w:spacing w:val="-8"/>
        </w:rPr>
        <w:t xml:space="preserve"> </w:t>
      </w:r>
      <w:r>
        <w:t>I;</w:t>
      </w:r>
      <w:r>
        <w:rPr>
          <w:spacing w:val="-8"/>
        </w:rPr>
        <w:t xml:space="preserve"> </w:t>
      </w:r>
      <w:r>
        <w:t>press</w:t>
      </w:r>
      <w:r>
        <w:rPr>
          <w:spacing w:val="-8"/>
        </w:rPr>
        <w:t xml:space="preserve"> </w:t>
      </w:r>
      <w:r>
        <w:t>in</w:t>
      </w:r>
      <w:r>
        <w:rPr>
          <w:spacing w:val="-8"/>
        </w:rPr>
        <w:t xml:space="preserve"> </w:t>
      </w:r>
      <w:r>
        <w:t>and</w:t>
      </w:r>
      <w:r>
        <w:rPr>
          <w:spacing w:val="-8"/>
        </w:rPr>
        <w:t xml:space="preserve"> </w:t>
      </w:r>
      <w:r>
        <w:t>make</w:t>
      </w:r>
      <w:r>
        <w:rPr>
          <w:spacing w:val="-8"/>
        </w:rPr>
        <w:t xml:space="preserve"> </w:t>
      </w:r>
      <w:r>
        <w:t>haste</w:t>
      </w:r>
      <w:r>
        <w:rPr>
          <w:spacing w:val="-8"/>
        </w:rPr>
        <w:t xml:space="preserve"> </w:t>
      </w:r>
      <w:r>
        <w:t>fast.”</w:t>
      </w:r>
    </w:p>
    <w:p w14:paraId="2011386C" w14:textId="77777777" w:rsidR="004F1EB4" w:rsidRDefault="004F1EB4" w:rsidP="004F1EB4">
      <w:pPr>
        <w:pStyle w:val="BlockQuote"/>
      </w:pPr>
    </w:p>
    <w:p w14:paraId="481B4ABA" w14:textId="4FAE5456" w:rsidR="000276C6" w:rsidRDefault="000276C6" w:rsidP="004F1EB4">
      <w:pPr>
        <w:pStyle w:val="Body"/>
      </w:pPr>
      <w:r>
        <w:t>On</w:t>
      </w:r>
      <w:r>
        <w:rPr>
          <w:spacing w:val="-4"/>
        </w:rPr>
        <w:t xml:space="preserve"> </w:t>
      </w:r>
      <w:r>
        <w:t>the</w:t>
      </w:r>
      <w:r>
        <w:rPr>
          <w:spacing w:val="-3"/>
        </w:rPr>
        <w:t xml:space="preserve"> </w:t>
      </w:r>
      <w:r>
        <w:t>other</w:t>
      </w:r>
      <w:r>
        <w:rPr>
          <w:spacing w:val="-4"/>
        </w:rPr>
        <w:t xml:space="preserve"> </w:t>
      </w:r>
      <w:r>
        <w:t>side</w:t>
      </w:r>
      <w:r>
        <w:rPr>
          <w:spacing w:val="-3"/>
        </w:rPr>
        <w:t xml:space="preserve"> </w:t>
      </w:r>
      <w:r>
        <w:t>it</w:t>
      </w:r>
      <w:r>
        <w:rPr>
          <w:spacing w:val="-4"/>
        </w:rPr>
        <w:t xml:space="preserve"> </w:t>
      </w:r>
      <w:r>
        <w:t>said:</w:t>
      </w:r>
    </w:p>
    <w:p w14:paraId="6DE63D8F" w14:textId="77777777" w:rsidR="004F1EB4" w:rsidRDefault="004F1EB4" w:rsidP="004F1EB4">
      <w:pPr>
        <w:pStyle w:val="Body"/>
      </w:pPr>
    </w:p>
    <w:p w14:paraId="595DC364" w14:textId="77777777" w:rsidR="004F1EB4" w:rsidRDefault="000276C6" w:rsidP="004F1EB4">
      <w:pPr>
        <w:pStyle w:val="BlockQuote"/>
        <w:rPr>
          <w:spacing w:val="-52"/>
        </w:rPr>
      </w:pPr>
      <w:r>
        <w:t>“Through</w:t>
      </w:r>
      <w:r>
        <w:rPr>
          <w:spacing w:val="-8"/>
        </w:rPr>
        <w:t xml:space="preserve"> </w:t>
      </w:r>
      <w:r>
        <w:t>me</w:t>
      </w:r>
      <w:r>
        <w:rPr>
          <w:spacing w:val="-7"/>
        </w:rPr>
        <w:t xml:space="preserve"> </w:t>
      </w:r>
      <w:r>
        <w:t>men</w:t>
      </w:r>
      <w:r>
        <w:rPr>
          <w:spacing w:val="-7"/>
        </w:rPr>
        <w:t xml:space="preserve"> </w:t>
      </w:r>
      <w:r>
        <w:t>go</w:t>
      </w:r>
      <w:r>
        <w:rPr>
          <w:spacing w:val="-7"/>
        </w:rPr>
        <w:t xml:space="preserve"> </w:t>
      </w:r>
      <w:r>
        <w:t>where</w:t>
      </w:r>
      <w:r>
        <w:rPr>
          <w:spacing w:val="-7"/>
        </w:rPr>
        <w:t xml:space="preserve"> </w:t>
      </w:r>
      <w:r>
        <w:t>all</w:t>
      </w:r>
      <w:r>
        <w:rPr>
          <w:spacing w:val="-7"/>
        </w:rPr>
        <w:t xml:space="preserve"> </w:t>
      </w:r>
      <w:r>
        <w:t>mischance</w:t>
      </w:r>
      <w:r>
        <w:rPr>
          <w:spacing w:val="-7"/>
        </w:rPr>
        <w:t xml:space="preserve"> </w:t>
      </w:r>
      <w:r>
        <w:t>betides,</w:t>
      </w:r>
      <w:r>
        <w:rPr>
          <w:spacing w:val="-52"/>
        </w:rPr>
        <w:t xml:space="preserve"> </w:t>
      </w:r>
    </w:p>
    <w:p w14:paraId="5A0EAB5E" w14:textId="63D40F59" w:rsidR="000276C6" w:rsidRDefault="000276C6" w:rsidP="004F1EB4">
      <w:pPr>
        <w:pStyle w:val="BlockQuote"/>
      </w:pPr>
      <w:r>
        <w:t>Where</w:t>
      </w:r>
      <w:r>
        <w:rPr>
          <w:spacing w:val="-6"/>
        </w:rPr>
        <w:t xml:space="preserve"> </w:t>
      </w:r>
      <w:r>
        <w:t>is</w:t>
      </w:r>
      <w:r>
        <w:rPr>
          <w:spacing w:val="-5"/>
        </w:rPr>
        <w:t xml:space="preserve"> </w:t>
      </w:r>
      <w:r>
        <w:t>the</w:t>
      </w:r>
      <w:r>
        <w:rPr>
          <w:spacing w:val="-5"/>
        </w:rPr>
        <w:t xml:space="preserve"> </w:t>
      </w:r>
      <w:r>
        <w:t>mortal</w:t>
      </w:r>
      <w:r>
        <w:rPr>
          <w:spacing w:val="-6"/>
        </w:rPr>
        <w:t xml:space="preserve"> </w:t>
      </w:r>
      <w:r>
        <w:t>striking</w:t>
      </w:r>
      <w:r>
        <w:rPr>
          <w:spacing w:val="-5"/>
        </w:rPr>
        <w:t xml:space="preserve"> </w:t>
      </w:r>
      <w:r>
        <w:t>of</w:t>
      </w:r>
      <w:r>
        <w:rPr>
          <w:spacing w:val="-5"/>
        </w:rPr>
        <w:t xml:space="preserve"> </w:t>
      </w:r>
      <w:r>
        <w:t>the</w:t>
      </w:r>
      <w:r>
        <w:rPr>
          <w:spacing w:val="-6"/>
        </w:rPr>
        <w:t xml:space="preserve"> </w:t>
      </w:r>
      <w:r>
        <w:t>spear,</w:t>
      </w:r>
    </w:p>
    <w:p w14:paraId="75EB0367" w14:textId="77777777" w:rsidR="004F1EB4" w:rsidRDefault="000276C6" w:rsidP="004F1EB4">
      <w:pPr>
        <w:pStyle w:val="BlockQuote"/>
        <w:rPr>
          <w:spacing w:val="-52"/>
        </w:rPr>
      </w:pPr>
      <w:r>
        <w:t>To</w:t>
      </w:r>
      <w:r>
        <w:rPr>
          <w:spacing w:val="-7"/>
        </w:rPr>
        <w:t xml:space="preserve"> </w:t>
      </w:r>
      <w:r>
        <w:t>which</w:t>
      </w:r>
      <w:r>
        <w:rPr>
          <w:spacing w:val="-7"/>
        </w:rPr>
        <w:t xml:space="preserve"> </w:t>
      </w:r>
      <w:r>
        <w:t>Disdain</w:t>
      </w:r>
      <w:r>
        <w:rPr>
          <w:spacing w:val="-7"/>
        </w:rPr>
        <w:t xml:space="preserve"> </w:t>
      </w:r>
      <w:r>
        <w:t>and</w:t>
      </w:r>
      <w:r>
        <w:rPr>
          <w:spacing w:val="-7"/>
        </w:rPr>
        <w:t xml:space="preserve"> </w:t>
      </w:r>
      <w:r>
        <w:t>Coldness</w:t>
      </w:r>
      <w:r>
        <w:rPr>
          <w:spacing w:val="-6"/>
        </w:rPr>
        <w:t xml:space="preserve"> </w:t>
      </w:r>
      <w:r>
        <w:t>are</w:t>
      </w:r>
      <w:r>
        <w:rPr>
          <w:spacing w:val="-7"/>
        </w:rPr>
        <w:t xml:space="preserve"> </w:t>
      </w:r>
      <w:r>
        <w:t>the</w:t>
      </w:r>
      <w:r>
        <w:rPr>
          <w:spacing w:val="-7"/>
        </w:rPr>
        <w:t xml:space="preserve"> </w:t>
      </w:r>
      <w:r>
        <w:t>guides,</w:t>
      </w:r>
      <w:r>
        <w:rPr>
          <w:spacing w:val="-52"/>
        </w:rPr>
        <w:t xml:space="preserve"> </w:t>
      </w:r>
    </w:p>
    <w:p w14:paraId="7FD12144" w14:textId="7D1DA90B" w:rsidR="000276C6" w:rsidRDefault="000276C6" w:rsidP="004F1EB4">
      <w:pPr>
        <w:pStyle w:val="BlockQuote"/>
      </w:pPr>
      <w:r>
        <w:t>Where</w:t>
      </w:r>
      <w:r>
        <w:rPr>
          <w:spacing w:val="-7"/>
        </w:rPr>
        <w:t xml:space="preserve"> </w:t>
      </w:r>
      <w:r>
        <w:t>trees</w:t>
      </w:r>
      <w:r>
        <w:rPr>
          <w:spacing w:val="-7"/>
        </w:rPr>
        <w:t xml:space="preserve"> </w:t>
      </w:r>
      <w:r>
        <w:t>no</w:t>
      </w:r>
      <w:r>
        <w:rPr>
          <w:spacing w:val="-7"/>
        </w:rPr>
        <w:t xml:space="preserve"> </w:t>
      </w:r>
      <w:r>
        <w:t>fruit</w:t>
      </w:r>
      <w:r>
        <w:rPr>
          <w:spacing w:val="-7"/>
        </w:rPr>
        <w:t xml:space="preserve"> </w:t>
      </w:r>
      <w:r>
        <w:t>or</w:t>
      </w:r>
      <w:r>
        <w:rPr>
          <w:spacing w:val="-7"/>
        </w:rPr>
        <w:t xml:space="preserve"> </w:t>
      </w:r>
      <w:r>
        <w:t>leaf</w:t>
      </w:r>
      <w:r>
        <w:rPr>
          <w:spacing w:val="-7"/>
        </w:rPr>
        <w:t xml:space="preserve"> </w:t>
      </w:r>
      <w:r>
        <w:t>shall</w:t>
      </w:r>
      <w:r>
        <w:rPr>
          <w:spacing w:val="-7"/>
        </w:rPr>
        <w:t xml:space="preserve"> </w:t>
      </w:r>
      <w:r>
        <w:t>ever</w:t>
      </w:r>
      <w:r>
        <w:rPr>
          <w:spacing w:val="-7"/>
        </w:rPr>
        <w:t xml:space="preserve"> </w:t>
      </w:r>
      <w:r>
        <w:t>bear.</w:t>
      </w:r>
    </w:p>
    <w:p w14:paraId="0019DA3D" w14:textId="77777777" w:rsidR="004F1EB4" w:rsidRDefault="000276C6" w:rsidP="004F1EB4">
      <w:pPr>
        <w:pStyle w:val="BlockQuote"/>
        <w:rPr>
          <w:spacing w:val="-52"/>
        </w:rPr>
      </w:pPr>
      <w:r>
        <w:t>This</w:t>
      </w:r>
      <w:r>
        <w:rPr>
          <w:spacing w:val="-9"/>
        </w:rPr>
        <w:t xml:space="preserve"> </w:t>
      </w:r>
      <w:r>
        <w:t>stream</w:t>
      </w:r>
      <w:r>
        <w:rPr>
          <w:spacing w:val="-9"/>
        </w:rPr>
        <w:t xml:space="preserve"> </w:t>
      </w:r>
      <w:r>
        <w:t>shall</w:t>
      </w:r>
      <w:r>
        <w:rPr>
          <w:spacing w:val="-9"/>
        </w:rPr>
        <w:t xml:space="preserve"> </w:t>
      </w:r>
      <w:r>
        <w:t>lead</w:t>
      </w:r>
      <w:r>
        <w:rPr>
          <w:spacing w:val="-9"/>
        </w:rPr>
        <w:t xml:space="preserve"> </w:t>
      </w:r>
      <w:r>
        <w:t>you</w:t>
      </w:r>
      <w:r>
        <w:rPr>
          <w:spacing w:val="-9"/>
        </w:rPr>
        <w:t xml:space="preserve"> </w:t>
      </w:r>
      <w:r>
        <w:t>to</w:t>
      </w:r>
      <w:r>
        <w:rPr>
          <w:spacing w:val="-9"/>
        </w:rPr>
        <w:t xml:space="preserve"> </w:t>
      </w:r>
      <w:r>
        <w:t>the</w:t>
      </w:r>
      <w:r>
        <w:rPr>
          <w:spacing w:val="-8"/>
        </w:rPr>
        <w:t xml:space="preserve"> </w:t>
      </w:r>
      <w:r>
        <w:t>sorrowful</w:t>
      </w:r>
      <w:r>
        <w:rPr>
          <w:spacing w:val="-9"/>
        </w:rPr>
        <w:t xml:space="preserve"> </w:t>
      </w:r>
      <w:r>
        <w:t>weir</w:t>
      </w:r>
      <w:r>
        <w:rPr>
          <w:spacing w:val="-52"/>
        </w:rPr>
        <w:t xml:space="preserve"> </w:t>
      </w:r>
    </w:p>
    <w:p w14:paraId="5B037010" w14:textId="53EE82B9" w:rsidR="000276C6" w:rsidRDefault="000276C6" w:rsidP="004F1EB4">
      <w:pPr>
        <w:pStyle w:val="BlockQuote"/>
      </w:pPr>
      <w:r>
        <w:t>Where</w:t>
      </w:r>
      <w:r>
        <w:rPr>
          <w:spacing w:val="-8"/>
        </w:rPr>
        <w:t xml:space="preserve"> </w:t>
      </w:r>
      <w:r>
        <w:t>fish</w:t>
      </w:r>
      <w:r>
        <w:rPr>
          <w:spacing w:val="-7"/>
        </w:rPr>
        <w:t xml:space="preserve"> </w:t>
      </w:r>
      <w:r>
        <w:t>in</w:t>
      </w:r>
      <w:r>
        <w:rPr>
          <w:spacing w:val="-7"/>
        </w:rPr>
        <w:t xml:space="preserve"> </w:t>
      </w:r>
      <w:r>
        <w:t>baleful</w:t>
      </w:r>
      <w:r>
        <w:rPr>
          <w:spacing w:val="-8"/>
        </w:rPr>
        <w:t xml:space="preserve"> </w:t>
      </w:r>
      <w:r>
        <w:t>prison</w:t>
      </w:r>
      <w:r>
        <w:rPr>
          <w:spacing w:val="-7"/>
        </w:rPr>
        <w:t xml:space="preserve"> </w:t>
      </w:r>
      <w:r>
        <w:t>lie</w:t>
      </w:r>
      <w:r>
        <w:rPr>
          <w:spacing w:val="-7"/>
        </w:rPr>
        <w:t xml:space="preserve"> </w:t>
      </w:r>
      <w:r>
        <w:t>all</w:t>
      </w:r>
      <w:r>
        <w:rPr>
          <w:spacing w:val="-8"/>
        </w:rPr>
        <w:t xml:space="preserve"> </w:t>
      </w:r>
      <w:r>
        <w:t>dry.</w:t>
      </w:r>
    </w:p>
    <w:p w14:paraId="2DEF06CE" w14:textId="7AD60044" w:rsidR="000276C6" w:rsidRDefault="000276C6" w:rsidP="004F1EB4">
      <w:pPr>
        <w:pStyle w:val="BlockQuote"/>
      </w:pPr>
      <w:r>
        <w:t>To</w:t>
      </w:r>
      <w:r>
        <w:rPr>
          <w:spacing w:val="-13"/>
        </w:rPr>
        <w:t xml:space="preserve"> </w:t>
      </w:r>
      <w:r>
        <w:t>shun</w:t>
      </w:r>
      <w:r>
        <w:rPr>
          <w:spacing w:val="-13"/>
        </w:rPr>
        <w:t xml:space="preserve"> </w:t>
      </w:r>
      <w:r>
        <w:t>it</w:t>
      </w:r>
      <w:r>
        <w:rPr>
          <w:spacing w:val="-12"/>
        </w:rPr>
        <w:t xml:space="preserve"> </w:t>
      </w:r>
      <w:r>
        <w:t>is</w:t>
      </w:r>
      <w:r>
        <w:rPr>
          <w:spacing w:val="-13"/>
        </w:rPr>
        <w:t xml:space="preserve"> </w:t>
      </w:r>
      <w:r>
        <w:t>the</w:t>
      </w:r>
      <w:r>
        <w:rPr>
          <w:spacing w:val="-13"/>
        </w:rPr>
        <w:t xml:space="preserve"> </w:t>
      </w:r>
      <w:r>
        <w:t>only</w:t>
      </w:r>
      <w:r>
        <w:rPr>
          <w:spacing w:val="-12"/>
        </w:rPr>
        <w:t xml:space="preserve"> </w:t>
      </w:r>
      <w:r>
        <w:t>remedy.”</w:t>
      </w:r>
    </w:p>
    <w:p w14:paraId="7ED5340D" w14:textId="77777777" w:rsidR="004F1EB4" w:rsidRDefault="004F1EB4" w:rsidP="004F1EB4">
      <w:pPr>
        <w:pStyle w:val="BlockQuote"/>
      </w:pPr>
    </w:p>
    <w:p w14:paraId="45E4E361" w14:textId="77777777" w:rsidR="000276C6" w:rsidRDefault="000276C6" w:rsidP="004F1EB4">
      <w:pPr>
        <w:pStyle w:val="Body"/>
      </w:pPr>
      <w:r>
        <w:t>These inscriptions were written, the one in gold, the other in black, and I beheld them for a long while, for at</w:t>
      </w:r>
      <w:r>
        <w:rPr>
          <w:spacing w:val="1"/>
        </w:rPr>
        <w:t xml:space="preserve"> </w:t>
      </w:r>
      <w:r>
        <w:t>the one my heart grew hardy, and the other ever increased my fear; the first warmed me, the other chilled me. For</w:t>
      </w:r>
      <w:r>
        <w:rPr>
          <w:spacing w:val="1"/>
        </w:rPr>
        <w:t xml:space="preserve"> </w:t>
      </w:r>
      <w:r>
        <w:t>fear</w:t>
      </w:r>
      <w:r>
        <w:rPr>
          <w:spacing w:val="-11"/>
        </w:rPr>
        <w:t xml:space="preserve"> </w:t>
      </w:r>
      <w:r>
        <w:t>of</w:t>
      </w:r>
      <w:r>
        <w:rPr>
          <w:spacing w:val="-12"/>
        </w:rPr>
        <w:t xml:space="preserve"> </w:t>
      </w:r>
      <w:r>
        <w:t>error</w:t>
      </w:r>
      <w:r>
        <w:rPr>
          <w:spacing w:val="-11"/>
        </w:rPr>
        <w:t xml:space="preserve"> </w:t>
      </w:r>
      <w:r>
        <w:t>my</w:t>
      </w:r>
      <w:r>
        <w:rPr>
          <w:spacing w:val="-11"/>
        </w:rPr>
        <w:t xml:space="preserve"> </w:t>
      </w:r>
      <w:r>
        <w:t>wit</w:t>
      </w:r>
      <w:r>
        <w:rPr>
          <w:spacing w:val="-11"/>
        </w:rPr>
        <w:t xml:space="preserve"> </w:t>
      </w:r>
      <w:r>
        <w:t>could</w:t>
      </w:r>
      <w:r>
        <w:rPr>
          <w:spacing w:val="-11"/>
        </w:rPr>
        <w:t xml:space="preserve"> </w:t>
      </w:r>
      <w:r>
        <w:t>not</w:t>
      </w:r>
      <w:r>
        <w:rPr>
          <w:spacing w:val="-11"/>
        </w:rPr>
        <w:t xml:space="preserve"> </w:t>
      </w:r>
      <w:r>
        <w:t>make</w:t>
      </w:r>
      <w:r>
        <w:rPr>
          <w:spacing w:val="-11"/>
        </w:rPr>
        <w:t xml:space="preserve"> </w:t>
      </w:r>
      <w:r>
        <w:t>its</w:t>
      </w:r>
      <w:r>
        <w:rPr>
          <w:spacing w:val="-11"/>
        </w:rPr>
        <w:t xml:space="preserve"> </w:t>
      </w:r>
      <w:r>
        <w:t>choice,</w:t>
      </w:r>
      <w:r>
        <w:rPr>
          <w:spacing w:val="-11"/>
        </w:rPr>
        <w:t xml:space="preserve"> </w:t>
      </w:r>
      <w:r>
        <w:t>to</w:t>
      </w:r>
      <w:r>
        <w:rPr>
          <w:spacing w:val="-11"/>
        </w:rPr>
        <w:t xml:space="preserve"> </w:t>
      </w:r>
      <w:r>
        <w:t>enter</w:t>
      </w:r>
      <w:r>
        <w:rPr>
          <w:spacing w:val="-11"/>
        </w:rPr>
        <w:t xml:space="preserve"> </w:t>
      </w:r>
      <w:r>
        <w:t>or</w:t>
      </w:r>
      <w:r>
        <w:rPr>
          <w:spacing w:val="-11"/>
        </w:rPr>
        <w:t xml:space="preserve"> </w:t>
      </w:r>
      <w:r>
        <w:t>to</w:t>
      </w:r>
      <w:r>
        <w:rPr>
          <w:spacing w:val="-11"/>
        </w:rPr>
        <w:t xml:space="preserve"> </w:t>
      </w:r>
      <w:r>
        <w:t>flee,</w:t>
      </w:r>
      <w:r>
        <w:rPr>
          <w:spacing w:val="-11"/>
        </w:rPr>
        <w:t xml:space="preserve"> </w:t>
      </w:r>
      <w:r>
        <w:t>to</w:t>
      </w:r>
      <w:r>
        <w:rPr>
          <w:spacing w:val="-11"/>
        </w:rPr>
        <w:t xml:space="preserve"> </w:t>
      </w:r>
      <w:r>
        <w:t>lose</w:t>
      </w:r>
      <w:r>
        <w:rPr>
          <w:spacing w:val="-11"/>
        </w:rPr>
        <w:t xml:space="preserve"> </w:t>
      </w:r>
      <w:r>
        <w:t>myself</w:t>
      </w:r>
      <w:r>
        <w:rPr>
          <w:spacing w:val="-11"/>
        </w:rPr>
        <w:t xml:space="preserve"> </w:t>
      </w:r>
      <w:r>
        <w:t>or</w:t>
      </w:r>
      <w:r>
        <w:rPr>
          <w:spacing w:val="-11"/>
        </w:rPr>
        <w:t xml:space="preserve"> </w:t>
      </w:r>
      <w:r>
        <w:t>save</w:t>
      </w:r>
      <w:r>
        <w:rPr>
          <w:spacing w:val="-11"/>
        </w:rPr>
        <w:t xml:space="preserve"> </w:t>
      </w:r>
      <w:r>
        <w:t>myself.</w:t>
      </w:r>
      <w:r>
        <w:rPr>
          <w:spacing w:val="-11"/>
        </w:rPr>
        <w:t xml:space="preserve"> </w:t>
      </w:r>
      <w:r>
        <w:t>Just</w:t>
      </w:r>
      <w:r>
        <w:rPr>
          <w:spacing w:val="-11"/>
        </w:rPr>
        <w:t xml:space="preserve"> </w:t>
      </w:r>
      <w:r>
        <w:t>as</w:t>
      </w:r>
      <w:r>
        <w:rPr>
          <w:spacing w:val="-11"/>
        </w:rPr>
        <w:t xml:space="preserve"> </w:t>
      </w:r>
      <w:r>
        <w:t>a</w:t>
      </w:r>
      <w:r>
        <w:rPr>
          <w:spacing w:val="-11"/>
        </w:rPr>
        <w:t xml:space="preserve"> </w:t>
      </w:r>
      <w:r>
        <w:t>piece</w:t>
      </w:r>
      <w:r>
        <w:rPr>
          <w:spacing w:val="-11"/>
        </w:rPr>
        <w:t xml:space="preserve"> </w:t>
      </w:r>
      <w:r>
        <w:t>of</w:t>
      </w:r>
      <w:r>
        <w:rPr>
          <w:spacing w:val="-11"/>
        </w:rPr>
        <w:t xml:space="preserve"> </w:t>
      </w:r>
      <w:r>
        <w:t>iron</w:t>
      </w:r>
      <w:r>
        <w:rPr>
          <w:spacing w:val="-52"/>
        </w:rPr>
        <w:t xml:space="preserve"> </w:t>
      </w:r>
      <w:r>
        <w:t>set between two load-stones of equal force has no power to move one way or the other—for as much as one draws</w:t>
      </w:r>
      <w:r>
        <w:rPr>
          <w:spacing w:val="-52"/>
        </w:rPr>
        <w:t xml:space="preserve"> </w:t>
      </w:r>
      <w:r>
        <w:t>the</w:t>
      </w:r>
      <w:r>
        <w:rPr>
          <w:spacing w:val="-6"/>
        </w:rPr>
        <w:t xml:space="preserve"> </w:t>
      </w:r>
      <w:r>
        <w:t>other</w:t>
      </w:r>
      <w:r>
        <w:rPr>
          <w:spacing w:val="-6"/>
        </w:rPr>
        <w:t xml:space="preserve"> </w:t>
      </w:r>
      <w:r>
        <w:t>hinders.</w:t>
      </w:r>
    </w:p>
    <w:p w14:paraId="78F3D235" w14:textId="543ACE3B" w:rsidR="000276C6" w:rsidRDefault="000276C6" w:rsidP="004F1EB4">
      <w:pPr>
        <w:pStyle w:val="Body"/>
      </w:pPr>
      <w:r>
        <w:t>So it fared with me, who knew not which would be better, to enter or not, until Africanus my guide caught and</w:t>
      </w:r>
      <w:r>
        <w:rPr>
          <w:spacing w:val="-52"/>
        </w:rPr>
        <w:t xml:space="preserve"> </w:t>
      </w:r>
      <w:r>
        <w:t>pushed me in at the wide gates, saying, “Your doubt stands written on your face, though you tell it not to me. But</w:t>
      </w:r>
      <w:r>
        <w:rPr>
          <w:spacing w:val="1"/>
        </w:rPr>
        <w:t xml:space="preserve"> </w:t>
      </w:r>
      <w:r>
        <w:t>fear</w:t>
      </w:r>
      <w:r>
        <w:rPr>
          <w:spacing w:val="-11"/>
        </w:rPr>
        <w:t xml:space="preserve"> </w:t>
      </w:r>
      <w:r>
        <w:t>not</w:t>
      </w:r>
      <w:r>
        <w:rPr>
          <w:spacing w:val="-10"/>
        </w:rPr>
        <w:t xml:space="preserve"> </w:t>
      </w:r>
      <w:r>
        <w:t>to</w:t>
      </w:r>
      <w:r>
        <w:rPr>
          <w:spacing w:val="-10"/>
        </w:rPr>
        <w:t xml:space="preserve"> </w:t>
      </w:r>
      <w:r>
        <w:t>come</w:t>
      </w:r>
      <w:r>
        <w:rPr>
          <w:spacing w:val="-10"/>
        </w:rPr>
        <w:t xml:space="preserve"> </w:t>
      </w:r>
      <w:r>
        <w:t>in,</w:t>
      </w:r>
      <w:r>
        <w:rPr>
          <w:spacing w:val="-10"/>
        </w:rPr>
        <w:t xml:space="preserve"> </w:t>
      </w:r>
      <w:r>
        <w:t>for</w:t>
      </w:r>
      <w:r>
        <w:rPr>
          <w:spacing w:val="-10"/>
        </w:rPr>
        <w:t xml:space="preserve"> </w:t>
      </w:r>
      <w:r>
        <w:t>this</w:t>
      </w:r>
      <w:r>
        <w:rPr>
          <w:spacing w:val="-10"/>
        </w:rPr>
        <w:t xml:space="preserve"> </w:t>
      </w:r>
      <w:r>
        <w:t>writing</w:t>
      </w:r>
      <w:r>
        <w:rPr>
          <w:spacing w:val="-10"/>
        </w:rPr>
        <w:t xml:space="preserve"> </w:t>
      </w:r>
      <w:r>
        <w:t>is</w:t>
      </w:r>
      <w:r>
        <w:rPr>
          <w:spacing w:val="-10"/>
        </w:rPr>
        <w:t xml:space="preserve"> </w:t>
      </w:r>
      <w:r>
        <w:t>not</w:t>
      </w:r>
      <w:r>
        <w:rPr>
          <w:spacing w:val="-10"/>
        </w:rPr>
        <w:t xml:space="preserve"> </w:t>
      </w:r>
      <w:r>
        <w:t>meant</w:t>
      </w:r>
      <w:r>
        <w:rPr>
          <w:spacing w:val="-10"/>
        </w:rPr>
        <w:t xml:space="preserve"> </w:t>
      </w:r>
      <w:r>
        <w:t>for</w:t>
      </w:r>
      <w:r>
        <w:rPr>
          <w:spacing w:val="-10"/>
        </w:rPr>
        <w:t xml:space="preserve"> </w:t>
      </w:r>
      <w:r>
        <w:t>you</w:t>
      </w:r>
      <w:r>
        <w:rPr>
          <w:spacing w:val="-10"/>
        </w:rPr>
        <w:t xml:space="preserve"> </w:t>
      </w:r>
      <w:r>
        <w:t>or</w:t>
      </w:r>
      <w:r>
        <w:rPr>
          <w:spacing w:val="-10"/>
        </w:rPr>
        <w:t xml:space="preserve"> </w:t>
      </w:r>
      <w:r>
        <w:t>for</w:t>
      </w:r>
      <w:r>
        <w:rPr>
          <w:spacing w:val="-10"/>
        </w:rPr>
        <w:t xml:space="preserve"> </w:t>
      </w:r>
      <w:r>
        <w:t>any,</w:t>
      </w:r>
      <w:r>
        <w:rPr>
          <w:spacing w:val="-10"/>
        </w:rPr>
        <w:t xml:space="preserve"> </w:t>
      </w:r>
      <w:r>
        <w:t>unless</w:t>
      </w:r>
      <w:r>
        <w:rPr>
          <w:spacing w:val="-10"/>
        </w:rPr>
        <w:t xml:space="preserve"> </w:t>
      </w:r>
      <w:r>
        <w:t>he</w:t>
      </w:r>
      <w:r>
        <w:rPr>
          <w:spacing w:val="-10"/>
        </w:rPr>
        <w:t xml:space="preserve"> </w:t>
      </w:r>
      <w:r>
        <w:t>would</w:t>
      </w:r>
      <w:r>
        <w:rPr>
          <w:spacing w:val="-10"/>
        </w:rPr>
        <w:t xml:space="preserve"> </w:t>
      </w:r>
      <w:r>
        <w:t>be</w:t>
      </w:r>
      <w:r>
        <w:rPr>
          <w:spacing w:val="-10"/>
        </w:rPr>
        <w:t xml:space="preserve"> </w:t>
      </w:r>
      <w:r>
        <w:t>Love’s</w:t>
      </w:r>
      <w:r>
        <w:rPr>
          <w:spacing w:val="-10"/>
        </w:rPr>
        <w:t xml:space="preserve"> </w:t>
      </w:r>
      <w:r>
        <w:t>servant.</w:t>
      </w:r>
      <w:r>
        <w:rPr>
          <w:spacing w:val="-10"/>
        </w:rPr>
        <w:t xml:space="preserve"> </w:t>
      </w:r>
      <w:r>
        <w:t>For</w:t>
      </w:r>
      <w:r>
        <w:rPr>
          <w:spacing w:val="-10"/>
        </w:rPr>
        <w:t xml:space="preserve"> </w:t>
      </w:r>
      <w:r>
        <w:t>in</w:t>
      </w:r>
      <w:r>
        <w:rPr>
          <w:spacing w:val="-10"/>
        </w:rPr>
        <w:t xml:space="preserve"> </w:t>
      </w:r>
      <w:r>
        <w:t>love,</w:t>
      </w:r>
      <w:r>
        <w:rPr>
          <w:spacing w:val="-10"/>
        </w:rPr>
        <w:t xml:space="preserve"> </w:t>
      </w:r>
      <w:r>
        <w:t>I</w:t>
      </w:r>
      <w:r>
        <w:rPr>
          <w:spacing w:val="1"/>
        </w:rPr>
        <w:t xml:space="preserve"> </w:t>
      </w:r>
      <w:r>
        <w:t>believe, you have lost your sense of taste, even as a sick man loses his taste of sweet and bitter. Nevertheless, dull</w:t>
      </w:r>
      <w:r>
        <w:rPr>
          <w:spacing w:val="1"/>
        </w:rPr>
        <w:t xml:space="preserve"> </w:t>
      </w:r>
      <w:r>
        <w:t>though</w:t>
      </w:r>
      <w:r>
        <w:rPr>
          <w:spacing w:val="-4"/>
        </w:rPr>
        <w:t xml:space="preserve"> </w:t>
      </w:r>
      <w:r>
        <w:t>you</w:t>
      </w:r>
      <w:r>
        <w:rPr>
          <w:spacing w:val="-3"/>
        </w:rPr>
        <w:t xml:space="preserve"> </w:t>
      </w:r>
      <w:r>
        <w:t>may</w:t>
      </w:r>
      <w:r>
        <w:rPr>
          <w:spacing w:val="-4"/>
        </w:rPr>
        <w:t xml:space="preserve"> </w:t>
      </w:r>
      <w:r>
        <w:t>be,</w:t>
      </w:r>
      <w:r>
        <w:rPr>
          <w:spacing w:val="-3"/>
        </w:rPr>
        <w:t xml:space="preserve"> </w:t>
      </w:r>
      <w:r>
        <w:t>you</w:t>
      </w:r>
      <w:r>
        <w:rPr>
          <w:spacing w:val="-3"/>
        </w:rPr>
        <w:t xml:space="preserve"> </w:t>
      </w:r>
      <w:r>
        <w:t>can</w:t>
      </w:r>
      <w:r>
        <w:rPr>
          <w:spacing w:val="-4"/>
        </w:rPr>
        <w:t xml:space="preserve"> </w:t>
      </w:r>
      <w:r>
        <w:t>still</w:t>
      </w:r>
      <w:r>
        <w:rPr>
          <w:spacing w:val="-3"/>
        </w:rPr>
        <w:t xml:space="preserve"> </w:t>
      </w:r>
      <w:r>
        <w:t>look</w:t>
      </w:r>
      <w:r>
        <w:rPr>
          <w:spacing w:val="-3"/>
        </w:rPr>
        <w:t xml:space="preserve"> </w:t>
      </w:r>
      <w:r>
        <w:t>upon</w:t>
      </w:r>
      <w:r>
        <w:rPr>
          <w:spacing w:val="-4"/>
        </w:rPr>
        <w:t xml:space="preserve"> </w:t>
      </w:r>
      <w:r>
        <w:t>that</w:t>
      </w:r>
      <w:r>
        <w:rPr>
          <w:spacing w:val="-3"/>
        </w:rPr>
        <w:t xml:space="preserve"> </w:t>
      </w:r>
      <w:r>
        <w:t>which</w:t>
      </w:r>
      <w:r>
        <w:rPr>
          <w:spacing w:val="-3"/>
        </w:rPr>
        <w:t xml:space="preserve"> </w:t>
      </w:r>
      <w:r>
        <w:t>you</w:t>
      </w:r>
      <w:r>
        <w:rPr>
          <w:spacing w:val="-4"/>
        </w:rPr>
        <w:t xml:space="preserve"> </w:t>
      </w:r>
      <w:r>
        <w:t>cannot</w:t>
      </w:r>
      <w:r>
        <w:rPr>
          <w:spacing w:val="-3"/>
        </w:rPr>
        <w:t xml:space="preserve"> </w:t>
      </w:r>
      <w:r>
        <w:t>do;</w:t>
      </w:r>
      <w:r>
        <w:rPr>
          <w:spacing w:val="-4"/>
        </w:rPr>
        <w:t xml:space="preserve"> </w:t>
      </w:r>
      <w:r>
        <w:t>for</w:t>
      </w:r>
      <w:r>
        <w:rPr>
          <w:spacing w:val="-3"/>
        </w:rPr>
        <w:t xml:space="preserve"> </w:t>
      </w:r>
      <w:r>
        <w:t>many</w:t>
      </w:r>
      <w:r>
        <w:rPr>
          <w:spacing w:val="-3"/>
        </w:rPr>
        <w:t xml:space="preserve"> </w:t>
      </w:r>
      <w:r>
        <w:t>a</w:t>
      </w:r>
      <w:r>
        <w:rPr>
          <w:spacing w:val="-4"/>
        </w:rPr>
        <w:t xml:space="preserve"> </w:t>
      </w:r>
      <w:r>
        <w:t>man</w:t>
      </w:r>
      <w:r>
        <w:rPr>
          <w:spacing w:val="-3"/>
        </w:rPr>
        <w:t xml:space="preserve"> </w:t>
      </w:r>
      <w:r>
        <w:t>who</w:t>
      </w:r>
      <w:r>
        <w:rPr>
          <w:spacing w:val="-3"/>
        </w:rPr>
        <w:t xml:space="preserve"> </w:t>
      </w:r>
      <w:r>
        <w:t>cannot</w:t>
      </w:r>
      <w:r>
        <w:rPr>
          <w:spacing w:val="-4"/>
        </w:rPr>
        <w:t xml:space="preserve"> </w:t>
      </w:r>
      <w:r>
        <w:t>complete</w:t>
      </w:r>
      <w:r>
        <w:rPr>
          <w:spacing w:val="-3"/>
        </w:rPr>
        <w:t xml:space="preserve"> </w:t>
      </w:r>
      <w:r>
        <w:t>a</w:t>
      </w:r>
      <w:r>
        <w:rPr>
          <w:spacing w:val="-3"/>
        </w:rPr>
        <w:t xml:space="preserve"> </w:t>
      </w:r>
      <w:r>
        <w:t>bout</w:t>
      </w:r>
      <w:r>
        <w:rPr>
          <w:spacing w:val="-52"/>
        </w:rPr>
        <w:t xml:space="preserve"> </w:t>
      </w:r>
      <w:r>
        <w:t>is nevertheless pleased to be at a wrestling match, and judges whether one or another does better. And if you have</w:t>
      </w:r>
      <w:r>
        <w:rPr>
          <w:spacing w:val="1"/>
        </w:rPr>
        <w:t xml:space="preserve"> </w:t>
      </w:r>
      <w:r>
        <w:t>skill</w:t>
      </w:r>
      <w:r>
        <w:rPr>
          <w:spacing w:val="-7"/>
        </w:rPr>
        <w:t xml:space="preserve"> </w:t>
      </w:r>
      <w:r>
        <w:t>to</w:t>
      </w:r>
      <w:r>
        <w:rPr>
          <w:spacing w:val="-7"/>
        </w:rPr>
        <w:t xml:space="preserve"> </w:t>
      </w:r>
      <w:r>
        <w:t>set</w:t>
      </w:r>
      <w:r>
        <w:rPr>
          <w:spacing w:val="-6"/>
        </w:rPr>
        <w:t xml:space="preserve"> </w:t>
      </w:r>
      <w:r>
        <w:t>it</w:t>
      </w:r>
      <w:r>
        <w:rPr>
          <w:spacing w:val="-7"/>
        </w:rPr>
        <w:t xml:space="preserve"> </w:t>
      </w:r>
      <w:r>
        <w:t>down,</w:t>
      </w:r>
      <w:r>
        <w:rPr>
          <w:spacing w:val="-6"/>
        </w:rPr>
        <w:t xml:space="preserve"> </w:t>
      </w:r>
      <w:r>
        <w:t>I</w:t>
      </w:r>
      <w:r>
        <w:rPr>
          <w:spacing w:val="-7"/>
        </w:rPr>
        <w:t xml:space="preserve"> </w:t>
      </w:r>
      <w:r>
        <w:t>will</w:t>
      </w:r>
      <w:r>
        <w:rPr>
          <w:spacing w:val="-7"/>
        </w:rPr>
        <w:t xml:space="preserve"> </w:t>
      </w:r>
      <w:r>
        <w:t>show</w:t>
      </w:r>
      <w:r>
        <w:rPr>
          <w:spacing w:val="-6"/>
        </w:rPr>
        <w:t xml:space="preserve"> </w:t>
      </w:r>
      <w:r>
        <w:t>you</w:t>
      </w:r>
      <w:r>
        <w:rPr>
          <w:spacing w:val="-7"/>
        </w:rPr>
        <w:t xml:space="preserve"> </w:t>
      </w:r>
      <w:r>
        <w:t>something</w:t>
      </w:r>
      <w:r>
        <w:rPr>
          <w:spacing w:val="-6"/>
        </w:rPr>
        <w:t xml:space="preserve"> </w:t>
      </w:r>
      <w:r>
        <w:t>to</w:t>
      </w:r>
      <w:r>
        <w:rPr>
          <w:spacing w:val="-7"/>
        </w:rPr>
        <w:t xml:space="preserve"> </w:t>
      </w:r>
      <w:r>
        <w:t>write</w:t>
      </w:r>
      <w:r>
        <w:rPr>
          <w:spacing w:val="-7"/>
        </w:rPr>
        <w:t xml:space="preserve"> </w:t>
      </w:r>
      <w:r>
        <w:t>about.”</w:t>
      </w:r>
    </w:p>
    <w:p w14:paraId="6F06A2D8" w14:textId="6CA22A82" w:rsidR="004F1EB4" w:rsidRDefault="004F1EB4" w:rsidP="000276C6">
      <w:pPr>
        <w:pStyle w:val="BodyText"/>
        <w:spacing w:line="228" w:lineRule="auto"/>
        <w:ind w:left="360" w:right="322" w:firstLine="359"/>
        <w:rPr>
          <w:color w:val="231F20"/>
        </w:rPr>
      </w:pPr>
    </w:p>
    <w:p w14:paraId="2445A8C0" w14:textId="6C4DCCC0" w:rsidR="004F1EB4" w:rsidRDefault="004F1EB4" w:rsidP="004F1EB4">
      <w:pPr>
        <w:pStyle w:val="Bodynoindent"/>
        <w:jc w:val="center"/>
        <w:rPr>
          <w:color w:val="231F20"/>
        </w:rPr>
      </w:pPr>
      <w:r>
        <w:rPr>
          <w:noProof/>
        </w:rPr>
        <w:lastRenderedPageBreak/>
        <w:drawing>
          <wp:inline distT="0" distB="0" distL="0" distR="0" wp14:anchorId="0786E5F8" wp14:editId="568CDF25">
            <wp:extent cx="3290354" cy="5100320"/>
            <wp:effectExtent l="0" t="0" r="0" b="5080"/>
            <wp:docPr id="1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jpeg"/>
                    <pic:cNvPicPr/>
                  </pic:nvPicPr>
                  <pic:blipFill>
                    <a:blip r:embed="rId11" cstate="print"/>
                    <a:stretch>
                      <a:fillRect/>
                    </a:stretch>
                  </pic:blipFill>
                  <pic:spPr>
                    <a:xfrm>
                      <a:off x="0" y="0"/>
                      <a:ext cx="3290354" cy="5100320"/>
                    </a:xfrm>
                    <a:prstGeom prst="rect">
                      <a:avLst/>
                    </a:prstGeom>
                  </pic:spPr>
                </pic:pic>
              </a:graphicData>
            </a:graphic>
          </wp:inline>
        </w:drawing>
      </w:r>
    </w:p>
    <w:p w14:paraId="0F431D39" w14:textId="77777777" w:rsidR="004F1EB4" w:rsidRDefault="004F1EB4" w:rsidP="004F1EB4">
      <w:pPr>
        <w:pStyle w:val="CaptionHeader"/>
      </w:pPr>
      <w:r>
        <w:rPr>
          <w:w w:val="105"/>
        </w:rPr>
        <w:t>image</w:t>
      </w:r>
      <w:r>
        <w:rPr>
          <w:spacing w:val="-6"/>
          <w:w w:val="105"/>
        </w:rPr>
        <w:t xml:space="preserve"> </w:t>
      </w:r>
      <w:r>
        <w:rPr>
          <w:w w:val="105"/>
        </w:rPr>
        <w:t>5.2:</w:t>
      </w:r>
      <w:r>
        <w:rPr>
          <w:spacing w:val="-6"/>
          <w:w w:val="105"/>
        </w:rPr>
        <w:t xml:space="preserve"> </w:t>
      </w:r>
      <w:r>
        <w:rPr>
          <w:w w:val="105"/>
        </w:rPr>
        <w:t>Parliament</w:t>
      </w:r>
      <w:r>
        <w:rPr>
          <w:spacing w:val="-5"/>
          <w:w w:val="105"/>
        </w:rPr>
        <w:t xml:space="preserve"> </w:t>
      </w:r>
      <w:r>
        <w:rPr>
          <w:w w:val="105"/>
        </w:rPr>
        <w:t>of</w:t>
      </w:r>
      <w:r>
        <w:rPr>
          <w:spacing w:val="-6"/>
          <w:w w:val="105"/>
        </w:rPr>
        <w:t xml:space="preserve"> </w:t>
      </w:r>
      <w:r>
        <w:rPr>
          <w:w w:val="105"/>
        </w:rPr>
        <w:t>Fowls</w:t>
      </w:r>
      <w:r>
        <w:rPr>
          <w:spacing w:val="-6"/>
          <w:w w:val="105"/>
        </w:rPr>
        <w:t xml:space="preserve"> </w:t>
      </w:r>
      <w:r>
        <w:rPr>
          <w:w w:val="105"/>
        </w:rPr>
        <w:t>|</w:t>
      </w:r>
      <w:r>
        <w:rPr>
          <w:spacing w:val="-5"/>
          <w:w w:val="105"/>
        </w:rPr>
        <w:t xml:space="preserve"> </w:t>
      </w:r>
      <w:r>
        <w:rPr>
          <w:w w:val="105"/>
        </w:rPr>
        <w:t>A</w:t>
      </w:r>
      <w:r>
        <w:rPr>
          <w:spacing w:val="-8"/>
          <w:w w:val="105"/>
        </w:rPr>
        <w:t xml:space="preserve"> </w:t>
      </w:r>
      <w:r>
        <w:rPr>
          <w:w w:val="105"/>
        </w:rPr>
        <w:t>black</w:t>
      </w:r>
      <w:r>
        <w:rPr>
          <w:spacing w:val="-8"/>
          <w:w w:val="105"/>
        </w:rPr>
        <w:t xml:space="preserve"> </w:t>
      </w:r>
      <w:r>
        <w:rPr>
          <w:w w:val="105"/>
        </w:rPr>
        <w:t>and</w:t>
      </w:r>
      <w:r>
        <w:rPr>
          <w:spacing w:val="-7"/>
          <w:w w:val="105"/>
        </w:rPr>
        <w:t xml:space="preserve"> </w:t>
      </w:r>
      <w:r>
        <w:rPr>
          <w:w w:val="105"/>
        </w:rPr>
        <w:t>white</w:t>
      </w:r>
      <w:r>
        <w:rPr>
          <w:spacing w:val="-8"/>
          <w:w w:val="105"/>
        </w:rPr>
        <w:t xml:space="preserve"> </w:t>
      </w:r>
      <w:r>
        <w:rPr>
          <w:w w:val="105"/>
        </w:rPr>
        <w:t>illustration</w:t>
      </w:r>
      <w:r>
        <w:rPr>
          <w:spacing w:val="-8"/>
          <w:w w:val="105"/>
        </w:rPr>
        <w:t xml:space="preserve"> </w:t>
      </w:r>
      <w:r>
        <w:rPr>
          <w:w w:val="105"/>
        </w:rPr>
        <w:t>of</w:t>
      </w:r>
      <w:r>
        <w:rPr>
          <w:spacing w:val="-44"/>
          <w:w w:val="105"/>
        </w:rPr>
        <w:t xml:space="preserve"> </w:t>
      </w:r>
      <w:r>
        <w:rPr>
          <w:spacing w:val="-1"/>
        </w:rPr>
        <w:t>a</w:t>
      </w:r>
      <w:r>
        <w:rPr>
          <w:spacing w:val="-11"/>
        </w:rPr>
        <w:t xml:space="preserve"> </w:t>
      </w:r>
      <w:r>
        <w:rPr>
          <w:spacing w:val="-1"/>
        </w:rPr>
        <w:t>man</w:t>
      </w:r>
      <w:r>
        <w:rPr>
          <w:spacing w:val="-10"/>
        </w:rPr>
        <w:t xml:space="preserve"> </w:t>
      </w:r>
      <w:r>
        <w:rPr>
          <w:spacing w:val="-1"/>
        </w:rPr>
        <w:t>in</w:t>
      </w:r>
      <w:r>
        <w:rPr>
          <w:spacing w:val="-10"/>
        </w:rPr>
        <w:t xml:space="preserve"> </w:t>
      </w:r>
      <w:r>
        <w:rPr>
          <w:spacing w:val="-1"/>
        </w:rPr>
        <w:t>robes</w:t>
      </w:r>
      <w:r>
        <w:rPr>
          <w:spacing w:val="-10"/>
        </w:rPr>
        <w:t xml:space="preserve"> </w:t>
      </w:r>
      <w:r>
        <w:rPr>
          <w:spacing w:val="-1"/>
        </w:rPr>
        <w:t>looking</w:t>
      </w:r>
      <w:r>
        <w:rPr>
          <w:spacing w:val="-10"/>
        </w:rPr>
        <w:t xml:space="preserve"> </w:t>
      </w:r>
      <w:r>
        <w:rPr>
          <w:spacing w:val="-1"/>
        </w:rPr>
        <w:t>at</w:t>
      </w:r>
      <w:r>
        <w:rPr>
          <w:spacing w:val="-10"/>
        </w:rPr>
        <w:t xml:space="preserve"> </w:t>
      </w:r>
      <w:r>
        <w:rPr>
          <w:spacing w:val="-1"/>
        </w:rPr>
        <w:t>the</w:t>
      </w:r>
      <w:r>
        <w:rPr>
          <w:spacing w:val="-10"/>
        </w:rPr>
        <w:t xml:space="preserve"> </w:t>
      </w:r>
      <w:r>
        <w:rPr>
          <w:spacing w:val="-1"/>
        </w:rPr>
        <w:t>parliament</w:t>
      </w:r>
      <w:r>
        <w:rPr>
          <w:spacing w:val="-10"/>
        </w:rPr>
        <w:t xml:space="preserve"> </w:t>
      </w:r>
      <w:r>
        <w:rPr>
          <w:spacing w:val="-1"/>
        </w:rPr>
        <w:t>of</w:t>
      </w:r>
      <w:r>
        <w:rPr>
          <w:spacing w:val="-10"/>
        </w:rPr>
        <w:t xml:space="preserve"> </w:t>
      </w:r>
      <w:r>
        <w:rPr>
          <w:spacing w:val="-1"/>
        </w:rPr>
        <w:t>fowls</w:t>
      </w:r>
      <w:r>
        <w:rPr>
          <w:spacing w:val="-10"/>
        </w:rPr>
        <w:t xml:space="preserve"> </w:t>
      </w:r>
      <w:r>
        <w:t>as</w:t>
      </w:r>
      <w:r>
        <w:rPr>
          <w:spacing w:val="-10"/>
        </w:rPr>
        <w:t xml:space="preserve"> </w:t>
      </w:r>
      <w:r>
        <w:t>they</w:t>
      </w:r>
      <w:r>
        <w:rPr>
          <w:spacing w:val="-10"/>
        </w:rPr>
        <w:t xml:space="preserve"> </w:t>
      </w:r>
      <w:r>
        <w:t>nest</w:t>
      </w:r>
      <w:r>
        <w:rPr>
          <w:spacing w:val="-11"/>
        </w:rPr>
        <w:t xml:space="preserve"> </w:t>
      </w:r>
      <w:r>
        <w:t>in</w:t>
      </w:r>
      <w:r>
        <w:rPr>
          <w:spacing w:val="-10"/>
        </w:rPr>
        <w:t xml:space="preserve"> </w:t>
      </w:r>
      <w:r>
        <w:t>a</w:t>
      </w:r>
      <w:r>
        <w:rPr>
          <w:spacing w:val="-10"/>
        </w:rPr>
        <w:t xml:space="preserve"> </w:t>
      </w:r>
      <w:r>
        <w:t>tree.</w:t>
      </w:r>
    </w:p>
    <w:p w14:paraId="1CC4CE14" w14:textId="77777777" w:rsidR="004F1EB4" w:rsidRDefault="004F1EB4" w:rsidP="004F1EB4">
      <w:pPr>
        <w:pStyle w:val="CaptionText"/>
      </w:pPr>
      <w:r>
        <w:rPr>
          <w:b/>
        </w:rPr>
        <w:t>Author:</w:t>
      </w:r>
      <w:r>
        <w:rPr>
          <w:b/>
          <w:spacing w:val="-11"/>
        </w:rPr>
        <w:t xml:space="preserve"> </w:t>
      </w:r>
      <w:r>
        <w:t>Edward</w:t>
      </w:r>
      <w:r>
        <w:rPr>
          <w:spacing w:val="-9"/>
        </w:rPr>
        <w:t xml:space="preserve"> </w:t>
      </w:r>
      <w:r>
        <w:t>Burne-Jones</w:t>
      </w:r>
    </w:p>
    <w:p w14:paraId="45229BD9" w14:textId="104C3B05" w:rsidR="004F1EB4" w:rsidRDefault="004F1EB4" w:rsidP="004F1EB4">
      <w:pPr>
        <w:pStyle w:val="CaptionText"/>
      </w:pPr>
      <w:r>
        <w:rPr>
          <w:b/>
          <w:spacing w:val="-7"/>
        </w:rPr>
        <w:t>Source:</w:t>
      </w:r>
      <w:r>
        <w:rPr>
          <w:b/>
          <w:spacing w:val="-6"/>
        </w:rPr>
        <w:t xml:space="preserve"> </w:t>
      </w:r>
      <w:r>
        <w:rPr>
          <w:spacing w:val="-6"/>
        </w:rPr>
        <w:t>Archive.org</w:t>
      </w:r>
    </w:p>
    <w:p w14:paraId="5BC1B1B7" w14:textId="07C0BA0D" w:rsidR="004F1EB4" w:rsidRDefault="004F1EB4" w:rsidP="004F1EB4">
      <w:pPr>
        <w:pStyle w:val="CaptionText"/>
      </w:pPr>
      <w:r>
        <w:rPr>
          <w:b/>
          <w:bCs/>
        </w:rPr>
        <w:t>L</w:t>
      </w:r>
      <w:r w:rsidRPr="004F1EB4">
        <w:rPr>
          <w:b/>
          <w:bCs/>
        </w:rPr>
        <w:t>icense:</w:t>
      </w:r>
      <w:r>
        <w:rPr>
          <w:b/>
          <w:spacing w:val="-6"/>
        </w:rPr>
        <w:t xml:space="preserve"> </w:t>
      </w:r>
      <w:r>
        <w:rPr>
          <w:w w:val="103"/>
        </w:rPr>
        <w:t>Pu</w:t>
      </w:r>
      <w:r>
        <w:rPr>
          <w:spacing w:val="-2"/>
          <w:w w:val="101"/>
        </w:rPr>
        <w:t>b</w:t>
      </w:r>
      <w:r>
        <w:rPr>
          <w:w w:val="94"/>
        </w:rPr>
        <w:t>lic</w:t>
      </w:r>
      <w:r>
        <w:rPr>
          <w:spacing w:val="-5"/>
        </w:rPr>
        <w:t xml:space="preserve"> </w:t>
      </w:r>
      <w:r>
        <w:rPr>
          <w:spacing w:val="1"/>
          <w:w w:val="101"/>
        </w:rPr>
        <w:t>D</w:t>
      </w:r>
      <w:r>
        <w:rPr>
          <w:w w:val="102"/>
        </w:rPr>
        <w:t>o</w:t>
      </w:r>
      <w:r>
        <w:rPr>
          <w:w w:val="105"/>
        </w:rPr>
        <w:t>m</w:t>
      </w:r>
      <w:r>
        <w:rPr>
          <w:spacing w:val="-2"/>
          <w:w w:val="98"/>
        </w:rPr>
        <w:t>a</w:t>
      </w:r>
      <w:r>
        <w:rPr>
          <w:w w:val="104"/>
        </w:rPr>
        <w:t>in</w:t>
      </w:r>
    </w:p>
    <w:p w14:paraId="649B3449" w14:textId="41DD83C3" w:rsidR="004F1EB4" w:rsidRDefault="004F1EB4" w:rsidP="000276C6">
      <w:pPr>
        <w:pStyle w:val="BodyText"/>
        <w:spacing w:line="228" w:lineRule="auto"/>
        <w:ind w:left="360" w:right="322" w:firstLine="359"/>
      </w:pPr>
    </w:p>
    <w:p w14:paraId="33561C22" w14:textId="65C696AD" w:rsidR="000276C6" w:rsidRPr="004F1EB4" w:rsidRDefault="000276C6" w:rsidP="004F1EB4">
      <w:pPr>
        <w:pStyle w:val="Body"/>
      </w:pPr>
      <w:r w:rsidRPr="004F1EB4">
        <w:t>With that he took my hand in his, from which I took comfort and quickly went in. But Lord, how glad and at ease I was! For everywhere I cast my eyes were trees clad, each according to its kind, with everlasting leaves in fresh color and green as emerald, a joy to behold: the builder oak, eke the hardy ash, the elm the pillar and the coffin for corpses, the boxwood</w:t>
      </w:r>
      <w:r w:rsidR="004F1EB4">
        <w:t xml:space="preserve"> </w:t>
      </w:r>
      <w:r w:rsidRPr="004F1EB4">
        <w:t>for horns, the holly for whip-handles, the fir to bear sails, the cypress to mourn death, the yew the bow- man, the aspen for smooth shafts, the olive of peace, the drunken vine, the victor palm, and the laurel for divination.</w:t>
      </w:r>
    </w:p>
    <w:p w14:paraId="0A36688D" w14:textId="2E9F35F8" w:rsidR="000276C6" w:rsidRPr="004F1EB4" w:rsidRDefault="000276C6" w:rsidP="004F1EB4">
      <w:pPr>
        <w:pStyle w:val="Body"/>
      </w:pPr>
      <w:r w:rsidRPr="004F1EB4">
        <w:lastRenderedPageBreak/>
        <w:t>By a river in a green meadow, where there is at all points so much sweetness, I saw a garden, full of blos- somy boughs, with white, blue, yellow and red flow- ers; and cold fountain-streams, not at all dead, full</w:t>
      </w:r>
      <w:r w:rsidR="004F1EB4">
        <w:t xml:space="preserve"> </w:t>
      </w:r>
      <w:r w:rsidRPr="004F1EB4">
        <w:t>of small shining fish with red fins and silver-bright scales. On every bough I heard the birds sing with the voice of angels in their melody. Some busied them- selves to lead forth their young. The little bunnies hastened to play. Further on I noticed all about the timid roe, the buck, harts and hinds and squirrels and small beasts of gentle nature. I heard stringed instru- ments playing harmonies of such ravishing sweetness that God, Maker and Lord of all, never heard better, I believe. At the same time a wind, scarce could it have been gentler, made in the green leaves a soft noise which accorded with the song of the birds above.</w:t>
      </w:r>
      <w:r w:rsidR="004F1EB4">
        <w:t xml:space="preserve"> </w:t>
      </w:r>
      <w:r w:rsidRPr="004F1EB4">
        <w:t>The air of that place was so mild that never was there discomfort for heat or cold. Every wholesome spice and herb grew there, and no person could age or sick- en. There was a thousand times more joy than man can tell. And it would never be night there, but ever bright day in every man’s eye.</w:t>
      </w:r>
    </w:p>
    <w:p w14:paraId="4A529AC4" w14:textId="1970B0AE" w:rsidR="000276C6" w:rsidRPr="004F1EB4" w:rsidRDefault="000276C6" w:rsidP="004F1EB4">
      <w:pPr>
        <w:pStyle w:val="Body"/>
      </w:pPr>
      <w:r w:rsidRPr="004F1EB4">
        <w:t>I saw Cupid our lord forging and filing his arrows</w:t>
      </w:r>
      <w:r w:rsidR="004F1EB4" w:rsidRPr="004F1EB4">
        <w:t xml:space="preserve"> </w:t>
      </w:r>
      <w:r w:rsidRPr="004F1EB4">
        <w:t>under a tree beside a spring, and his bow lay ready at his feet. And meanwhile his daughter well tempered the arrow-heads in the spring, and by her cunning she piled them after as they should serve, some to slay, some to wound and pierce. Just then I was aware of Pleasure and of Fair Array and Courtesy and Joy</w:t>
      </w:r>
      <w:r w:rsidR="004F1EB4">
        <w:t xml:space="preserve"> </w:t>
      </w:r>
      <w:r w:rsidRPr="004F1EB4">
        <w:t>and of Deception who has wit and power to cause a being to do folly—she was disguised, I deny it not. And under an oak, I believe, I saw Delight, standing apart with Gentle Breeding. I saw Beauty without any raiment; and Youth, full of sportiveness and jollity, Foolhardiness, Flattery, Desire, Message-sending and Bribery; and three others— their names shall not be told by me.</w:t>
      </w:r>
    </w:p>
    <w:p w14:paraId="5E082340" w14:textId="77777777" w:rsidR="000276C6" w:rsidRPr="004F1EB4" w:rsidRDefault="000276C6" w:rsidP="004F1EB4">
      <w:pPr>
        <w:pStyle w:val="Body"/>
      </w:pPr>
      <w:r w:rsidRPr="004F1EB4">
        <w:t>And upon great high pillars of jasper I saw a temple of brass strongly stand. About the temple many women were dancing ceaselessly, of whom some were beautiful themselves and some gay in dress; only in their kirtles they went, with hair unbound—that was forever their business, year by year. And on the temple I saw many hundred pairs of doves sitting, white and beautiful. Before the temple-door sat Lady Peace full gravely, holding back the curtain, and beside her Lady Patience, with pale face and wondrous discretion, sitting upon a mound of sand. Next to her were Promise and Cunning and a crowd of their followers within the temple and without.</w:t>
      </w:r>
    </w:p>
    <w:p w14:paraId="793D241D" w14:textId="77777777" w:rsidR="000276C6" w:rsidRPr="004F1EB4" w:rsidRDefault="000276C6" w:rsidP="004F1EB4">
      <w:pPr>
        <w:pStyle w:val="Body"/>
      </w:pPr>
      <w:r w:rsidRPr="004F1EB4">
        <w:t>Inside I heard a gust of sighs blowing about, hot as fire, engendered of longing, which caused every altar to blaze ever anew. And well I saw then that all the cause of sorrows that lovers endure is through the bitter goddess Jealousy. As I walked about within the temple I saw the god Priapus standing in sovereign station, his scepter in hand, and in such attire as when the ass confounded him to confusion with its outcry by night. People were busily setting upon his head garlands full of fresh, new flowers of various colors.</w:t>
      </w:r>
    </w:p>
    <w:p w14:paraId="399F72E2" w14:textId="77777777" w:rsidR="000276C6" w:rsidRPr="004F1EB4" w:rsidRDefault="000276C6" w:rsidP="004F1EB4">
      <w:pPr>
        <w:pStyle w:val="Body"/>
      </w:pPr>
      <w:r w:rsidRPr="004F1EB4">
        <w:lastRenderedPageBreak/>
        <w:t>In a private corner I found Venus, who was noble and stately in her bearing, sporting with her porter Riches. The place was dark, but in time I saw a little light—it could scarcely have been less. Venus reposed upon a golden bed until the hot sun should seek the west. Her golden hair was bound with a golden thread, but all untressed as she lay. And one could see her naked from the breast to the head; the remnant, in truth, was well covered to my plea- sure with a filmy kerchief of Valence; there was no thicker cloth that could also be transparent. The place gave forth a thousand sweet odors. Bacchus, god of wine, sat beside her, and next was Ceres, who saves all from hunger, and, as I said, the Cyprian woman lay in the midst; on their knees two young people were crying to her to be their helper.</w:t>
      </w:r>
    </w:p>
    <w:p w14:paraId="350715CE" w14:textId="77777777" w:rsidR="000276C6" w:rsidRPr="004F1EB4" w:rsidRDefault="000276C6" w:rsidP="004F1EB4">
      <w:pPr>
        <w:pStyle w:val="Body"/>
      </w:pPr>
      <w:r w:rsidRPr="004F1EB4">
        <w:t>But thus I left her lying, and further in the temple I saw how, in scorn of Diana the chaste, there hung on the wall many a broken bow of such maidens as had first wasted their time in her service. And everywhere was painted many stories, of which I shall touch on a few, such as Callisto and Atalanta and many maidens whose name I do not know. There was also Semiramis, Candace, Hercules, Byblis, Dido, Thisbe and Pyramus, Tristram and Isolt, Paris, Achilles, Helen, Cleopatra, Troilus, and Scylla, and the mother of Romulus as well—all were portrayed on the other wall, and their love and by what plight they died.</w:t>
      </w:r>
    </w:p>
    <w:p w14:paraId="6BDC412C" w14:textId="77777777" w:rsidR="000276C6" w:rsidRPr="004F1EB4" w:rsidRDefault="000276C6" w:rsidP="004F1EB4">
      <w:pPr>
        <w:pStyle w:val="Body"/>
      </w:pPr>
      <w:r w:rsidRPr="004F1EB4">
        <w:t>When I had returned to the sweet and green garden that I spoke of, I walked forth to comfort myself. Then I noticed how there sat a queen who was exceeding in fairness over every other creature, as the brilliant summer sun passes the stars in brightness. This noble goddess Nature was set upon a flowery hill in a verdant glade. All her halls and bowers were wrought of branches according to the art and measure of Nature.</w:t>
      </w:r>
    </w:p>
    <w:p w14:paraId="7BBD1DCE" w14:textId="77777777" w:rsidR="000276C6" w:rsidRPr="004F1EB4" w:rsidRDefault="000276C6" w:rsidP="004F1EB4">
      <w:pPr>
        <w:pStyle w:val="Body"/>
      </w:pPr>
      <w:r w:rsidRPr="004F1EB4">
        <w:t>And there was not any bird that is created through procreation that was not ready in her presence to hear her and receive her judgment. For this was Saint Valentine’s day, when every bird of every kind that men can imagine comes to this place to choose his mate. And they made an exceedingly great noise; and earth and sea and the trees and all the lakes were so full that there was scarcely room for me to stand, so full was the entire place. And just as Alan, in The Complaint of Nature, describes Nature in her features and attire, so might men find her in reality.</w:t>
      </w:r>
    </w:p>
    <w:p w14:paraId="212D6C89" w14:textId="77777777" w:rsidR="000276C6" w:rsidRPr="004F1EB4" w:rsidRDefault="000276C6" w:rsidP="004F1EB4">
      <w:pPr>
        <w:pStyle w:val="Body"/>
      </w:pPr>
      <w:r w:rsidRPr="004F1EB4">
        <w:t>This noble empress, full of grace, bade every bird take his station, as they were accustomed to stand always on Saint Valentine’s day from year to year. That is to say, the birds of prey were set highest, and then the little birds who eat, as nature inclines them, worms or other things of which I speak not; but water-fowls sat the lowest in the dale; and birds that live on seed sat upon the grass, so many that it was a marvel to see.</w:t>
      </w:r>
    </w:p>
    <w:p w14:paraId="66A9919E" w14:textId="77777777" w:rsidR="000276C6" w:rsidRPr="004F1EB4" w:rsidRDefault="000276C6" w:rsidP="004F1EB4">
      <w:pPr>
        <w:pStyle w:val="Body"/>
      </w:pPr>
      <w:r w:rsidRPr="004F1EB4">
        <w:t xml:space="preserve">There one could find the royal eagle, that pierces the sun with his sharp glance; and other eagles of lower race, of which clerks can tell. There was that tyrant with dun gray feathers, I mean </w:t>
      </w:r>
      <w:r w:rsidRPr="004F1EB4">
        <w:lastRenderedPageBreak/>
        <w:t>the goshawk, that harasses other birds with his fierce ravening. There was the noble falcon, that with his feet grasps the king’s hand; also the bold spar- row-hawk, foe of quails; the merlin, that often greedily pursues the lark. The dove was there, with her meek eyes; the jealous swan, that sings at his death; and the owl also, that forebodes death; the giant crane, with his trumpet voice; thieving chough; the prating magpie; the scornful jay; the heron, foe to eels; the false lapwing, full of trickery; the starling, that can betray secrets; the tame redbreast; the coward kite; the cock, timekeeper of little thorps; the sparrow, son of Venus; the nightingale, which calls forth the fresh new leaves; the swallow, murderer of the little bees which make honey from the fresh-hued flowers; the wedded turtle-dove, with her faithful heart; the peacock, with his shining angel-feathers; the pheasant, that scorns the cock by night; the vigilant goose; the cuckoo, ever unnatural; the popinjay, full of wantonness; the drake, destroyer of his own kind; the stork, that avenges adultery; the greedy, gluttonous cormorant; the wise raven and the crow, with voice of ill-boding; the ancient thrush and the wintry fieldfare.</w:t>
      </w:r>
    </w:p>
    <w:p w14:paraId="1244500A" w14:textId="77777777" w:rsidR="000276C6" w:rsidRPr="004F1EB4" w:rsidRDefault="000276C6" w:rsidP="004F1EB4">
      <w:pPr>
        <w:pStyle w:val="Body"/>
      </w:pPr>
      <w:r w:rsidRPr="004F1EB4">
        <w:t>What more shall I say? One might find assembled in that place before the noble goddess Nature birds of every sort in this world that have feathers and stature. And each by her consent worked diligently to choose or take gra- ciously his lady or his mate.</w:t>
      </w:r>
    </w:p>
    <w:p w14:paraId="743F9D65" w14:textId="77777777" w:rsidR="000276C6" w:rsidRPr="004F1EB4" w:rsidRDefault="000276C6" w:rsidP="004F1EB4">
      <w:pPr>
        <w:pStyle w:val="Body"/>
      </w:pPr>
      <w:r w:rsidRPr="004F1EB4">
        <w:t>But to the point: Nature held on her hand a formel eagle, the noblest in shape that she ever found among her works, the gentlest and goodliest; in her every noble trait so had its seat that Nature herself rejoiced to look upon her and to kiss her beak many times. Nature, vicar of the Almighty Lord, who has knit in harmony hot, cold, heavy, light, moist, and dry in exact proportions, began to speak in a gentle voice: “Birds, take heed of what I say; and for your welfare and to further your needs I will hasten as fast as I can speak. You well know how on Saint Valentine’s day, by my statute and through my ordinance, you come to choose your mates, as I prick you with sweet pain, and then fly on your way. But I may not, to win this entire world, depart from my just order, that he who is most worthy shall begin.</w:t>
      </w:r>
    </w:p>
    <w:p w14:paraId="47862AC5" w14:textId="77777777" w:rsidR="000276C6" w:rsidRPr="004F1EB4" w:rsidRDefault="000276C6" w:rsidP="004F1EB4">
      <w:pPr>
        <w:pStyle w:val="Body"/>
      </w:pPr>
      <w:r w:rsidRPr="004F1EB4">
        <w:t>“The tercel eagle, the royal bird above you in degree, as you well know, the wise and worthy one, trusty, true as steel, which you may see I have formed in every part as pleased me best—there is no need to describe his shape to you—he shall choose first and speak as he will. And after him you shall choose in order, according to your nature, each as pleases you; and, as your chance is, you shall lose or win. But whichever of you love ensnares most, to him may God send her who sighs for him most sorely.”</w:t>
      </w:r>
    </w:p>
    <w:p w14:paraId="0123A3CF" w14:textId="77777777" w:rsidR="000276C6" w:rsidRPr="004F1EB4" w:rsidRDefault="000276C6" w:rsidP="004F1EB4">
      <w:pPr>
        <w:pStyle w:val="Body"/>
      </w:pPr>
      <w:r w:rsidRPr="004F1EB4">
        <w:t xml:space="preserve">And at this she called the tercel and said, “My son, the choice is fallen to you. Nevertheless under this condition must be the choice of each one here, that his chosen mate will agree to his </w:t>
      </w:r>
      <w:r w:rsidRPr="004F1EB4">
        <w:lastRenderedPageBreak/>
        <w:t>choice, whatsoever he be who would have her. From year to year this is always our custom. And whoever at this time can win grace has come here in blissful time!”</w:t>
      </w:r>
    </w:p>
    <w:p w14:paraId="4F4FE050" w14:textId="77777777" w:rsidR="000276C6" w:rsidRPr="004F1EB4" w:rsidRDefault="000276C6" w:rsidP="004F1EB4">
      <w:pPr>
        <w:pStyle w:val="Body"/>
      </w:pPr>
      <w:r w:rsidRPr="004F1EB4">
        <w:t>The royal tercel, with bowed head and humble appearance, delayed not and spoke: “As my sovereign lady, not as my spouse, I choose—and choose with will and heart and mind—the formel of so noble shape upon your hand. I am hers wholly and will serve her always. Let her do as she wishes, to let me live or die; I beseech her for mercy and grace, as my sovereign lady, or else let me die here presently. For surely I cannot live long in torment, for in my heart every vein is cut. Having regard only to my faithfulness, dear heart, have some pity upon my woe. And if I am found untrue to her, disobedient or willfully negligent, a boaster, or in time love elsewhere, I pray you this will be my doom: that I will be torn to pieces by these birds, upon that day when she should ever know me untrue to her or in my guilt unkind. And since no other loves her as well as I, though she never promised me love, she ought to be mine by her mercy; for I can fasten no other bond on her. Never for any woe shall I cease to serve her, however far she may roam. Say what you will, my words are done.”</w:t>
      </w:r>
    </w:p>
    <w:p w14:paraId="465D4C08" w14:textId="77777777" w:rsidR="000276C6" w:rsidRPr="004F1EB4" w:rsidRDefault="000276C6" w:rsidP="004F1EB4">
      <w:pPr>
        <w:pStyle w:val="Body"/>
      </w:pPr>
      <w:r w:rsidRPr="004F1EB4">
        <w:t>Even as the fresh red rose newly blown blushes in the summer sun, so grew the color of this woman when she heard all this; she answered no word good or bad, so sorely was she abashed; until Nature said, “Daughter, fear not, be of good courage.”</w:t>
      </w:r>
    </w:p>
    <w:p w14:paraId="043AB497" w14:textId="77777777" w:rsidR="000276C6" w:rsidRPr="004F1EB4" w:rsidRDefault="000276C6" w:rsidP="004F1EB4">
      <w:pPr>
        <w:pStyle w:val="Body"/>
      </w:pPr>
      <w:r w:rsidRPr="004F1EB4">
        <w:t>Then spoke another tercel of a lower order: “That shall not be. I love her better than you, by Saint John, or at least I love her as well, and have served her longer, according to my station. If she should love for long being to me alone should be the reward; and I also dare to say, if she should find me false, unkind, a prater, or a rebel in any way, or jealous, let me be hanged by the neck. And unless I bear myself in her service as well as my wit allows me, to protect her honor in every point, let her take my life and all the wealth I have.”</w:t>
      </w:r>
    </w:p>
    <w:p w14:paraId="276E6891" w14:textId="5960E48C" w:rsidR="000276C6" w:rsidRPr="004F1EB4" w:rsidRDefault="000276C6" w:rsidP="004F1EB4">
      <w:pPr>
        <w:pStyle w:val="Body"/>
      </w:pPr>
      <w:r w:rsidRPr="004F1EB4">
        <w:t>Then a third tercel eagle said, “Now, sirs, you see how little time we have here, for every bird clamors to be off with his mate or lady dear, and Nature herself as well, because of the delay, will not hear half of what I would speak. Yet unless I speak I must die of sorrow. I boast not at all of long service; but it is as likely that I shall die of woe today as</w:t>
      </w:r>
      <w:r w:rsidR="00C1682C">
        <w:t xml:space="preserve"> </w:t>
      </w:r>
      <w:r w:rsidRPr="004F1EB4">
        <w:t>he who has been languishing these twenty winters. And it may well happen that a man may serve better in half a year, even if it were no longer, than another man who has served many years. I do not say this about myself, for I can do no service to my lady’s pleasure; but I dare say that I am her truest man, I believe, and would be most glad to please her. In short, until death may seize me I will be hers, whether I wake or sleep, and true in all that heart can think.”</w:t>
      </w:r>
    </w:p>
    <w:p w14:paraId="51AE3F5E" w14:textId="77777777" w:rsidR="000276C6" w:rsidRPr="004F1EB4" w:rsidRDefault="000276C6" w:rsidP="004F1EB4">
      <w:pPr>
        <w:pStyle w:val="Body"/>
      </w:pPr>
      <w:r w:rsidRPr="004F1EB4">
        <w:t xml:space="preserve">In all my life since the day I was born never have I heard any man so noble make a plea in love or any other thing—even if a man had time and wit to rehearse their expression and their </w:t>
      </w:r>
      <w:r w:rsidRPr="004F1EB4">
        <w:lastRenderedPageBreak/>
        <w:t>words. And this discourse lasted from the morning until the sun drew downward so rapidly. The clamor released by the birds rung so loud— “Make an end of this and let us go!”—that I well thought the forest would be splintered. They cried, “Make haste! Alas, you will ruin us! When shall your cursed pleading come to an end? How should a judge believe either side for yea or nay, without any proof?”</w:t>
      </w:r>
    </w:p>
    <w:p w14:paraId="24C1D7EF" w14:textId="77777777" w:rsidR="000276C6" w:rsidRPr="004F1EB4" w:rsidRDefault="000276C6" w:rsidP="004F1EB4">
      <w:pPr>
        <w:pStyle w:val="Body"/>
      </w:pPr>
      <w:r w:rsidRPr="004F1EB4">
        <w:t>The goose, cuckoo and duck so loudly cried, “Kek, kek!”, “Cuckoo!”, “Quack, quack!” that the noise reverberat- ed in my ears. The goose said, “All this is not worth a fly! But from this I can devise a remedy, and I will speak my verdict fair and soon, on behalf of the waterfowl. Let who will smile or frown.”</w:t>
      </w:r>
    </w:p>
    <w:p w14:paraId="3B85BD0C" w14:textId="77777777" w:rsidR="000276C6" w:rsidRPr="004F1EB4" w:rsidRDefault="000276C6" w:rsidP="004F1EB4">
      <w:pPr>
        <w:pStyle w:val="Body"/>
      </w:pPr>
      <w:r w:rsidRPr="004F1EB4">
        <w:t>“And I for the worm-eating fowl,” said the foolish cuckoo; “of my own authority, for the common welfare, I will take the responsibility now, for it would be great charity to release us.” “By God, you may wait a while yet,” said the turtle-dove. “If you are he to choose who shall speak, it would be as well for him to be silent. I am among the birds that eat seed, one of the most unworthy, and of little wit—that I know well. But a creature’s tongue would be better quiet than meddling with such doings about which he knows neither rhyme nor reason. And whosoever does so, overburdens himself in foul fashion, for often one not entrusted to a duty commits offence.”</w:t>
      </w:r>
    </w:p>
    <w:p w14:paraId="0B11550E" w14:textId="77777777" w:rsidR="000276C6" w:rsidRPr="00C1682C" w:rsidRDefault="000276C6" w:rsidP="00C1682C">
      <w:pPr>
        <w:pStyle w:val="Body"/>
      </w:pPr>
      <w:r w:rsidRPr="00C1682C">
        <w:t>Nature, who had always an ear to the murmuring of folly at the back, said with ready tongue, “Hold your peace there! And straightway, I hope, I shall find a counsel to let you go and release you from this noise. My judgment is that you shall choose one from each bird-folk to give the verdict for you all.”</w:t>
      </w:r>
    </w:p>
    <w:p w14:paraId="32F8BD26" w14:textId="77777777" w:rsidR="000276C6" w:rsidRPr="00C1682C" w:rsidRDefault="000276C6" w:rsidP="00C1682C">
      <w:pPr>
        <w:pStyle w:val="Body"/>
      </w:pPr>
      <w:r w:rsidRPr="00C1682C">
        <w:t>The birds all assented to this conclusion. And first the birds of prey by full election chose the tercel-falcon to define all their judgment, and decide as he wished. And they presented him to Nature and she accepted him gladly. The falcon then spoke in this fashion: “It would be hard to determine by reason which best loves this gentle woman; for each has such ready answers that none may be defeated by reasons. I cannot see of what avail are arguments; so it seems there must be battle.”</w:t>
      </w:r>
    </w:p>
    <w:p w14:paraId="0B7D2417" w14:textId="77777777" w:rsidR="000276C6" w:rsidRPr="00C1682C" w:rsidRDefault="000276C6" w:rsidP="00C1682C">
      <w:pPr>
        <w:pStyle w:val="Body"/>
      </w:pPr>
      <w:r w:rsidRPr="00C1682C">
        <w:t>“All ready!” then cried these tercel-eagles.</w:t>
      </w:r>
    </w:p>
    <w:p w14:paraId="18524997" w14:textId="0E66F880" w:rsidR="000276C6" w:rsidRPr="00C1682C" w:rsidRDefault="000276C6" w:rsidP="00C1682C">
      <w:pPr>
        <w:pStyle w:val="Body"/>
      </w:pPr>
      <w:r w:rsidRPr="00C1682C">
        <w:t>“Nay, sirs,” said he, “if I dare say it, you do me wrong, my tale is not done. For, sirs, take it not amiss, I pray, it cannot go thus as you desire. Ours is the voice that has the charge over this, and you must stand by the judges’</w:t>
      </w:r>
      <w:r w:rsidR="00C1682C">
        <w:t xml:space="preserve"> </w:t>
      </w:r>
      <w:r w:rsidRPr="00C1682C">
        <w:t>decision. Peace, therefore! I say that it would seem in my mind that the worthiest in knighthood, who has longest followed it, the highest in degree and of gentlest blood, would be most fitting for her, if she wish it. And of these three she knows which he is, I believe, for that is easily seen.”</w:t>
      </w:r>
    </w:p>
    <w:p w14:paraId="27DDEE03" w14:textId="77777777" w:rsidR="000276C6" w:rsidRPr="00C1682C" w:rsidRDefault="000276C6" w:rsidP="00C1682C">
      <w:pPr>
        <w:pStyle w:val="Body"/>
      </w:pPr>
      <w:r w:rsidRPr="00C1682C">
        <w:lastRenderedPageBreak/>
        <w:t>The waterfowl put their heads together, and after short considering, when each had spoken his tedious gabble, they said truly, by one assent, how “the goose, with her gentle eloquence, who so desires to speak for us, shall say our say,” and prayed God would help her. Then the goose began to speak for these waterfowl, and said in her cack- ling, “Peace! Now every man take heed and hearken what argument I shall put forth. My wits are sharp, I love no delay; I counsel him, I say, even if he were my brother, leave him if she will not love him.”</w:t>
      </w:r>
    </w:p>
    <w:p w14:paraId="0800BFDC" w14:textId="6A723358" w:rsidR="000276C6" w:rsidRPr="00C1682C" w:rsidRDefault="000276C6" w:rsidP="00C1682C">
      <w:pPr>
        <w:pStyle w:val="Body"/>
      </w:pPr>
      <w:r w:rsidRPr="00C1682C">
        <w:t>“Lo here,” said the sparrow-hawk, “a perfect argument for a goose—bad luck to her! Lo, thus it is to have a wag- ging tongue! Now, fool, it would be better for you to have held your peace than have shown your folly, by God! But to do thus rests not in her wit or will; for it is truly said, ‘a fool cannot be silent.’</w:t>
      </w:r>
      <w:r w:rsidR="00C1682C">
        <w:t>”</w:t>
      </w:r>
    </w:p>
    <w:p w14:paraId="1AA25A3A" w14:textId="0E542F87" w:rsidR="000276C6" w:rsidRPr="00C1682C" w:rsidRDefault="000276C6" w:rsidP="00C1682C">
      <w:pPr>
        <w:pStyle w:val="Body"/>
      </w:pPr>
      <w:r w:rsidRPr="00C1682C">
        <w:t>Laughter arose from all the birds of noble kind; and straightway the seed-eating fowl chose the faithful tur- tle-dove, and called her to them, and prayed her to speak the sober truth about this matter, and asked her counsel. And she answered that she would fully show her mind. “Nay, God forbid a lover should change!” said the turtle-dove, and grew all red with shame. “Though his lady may be cold for evermore, let him serve her ever until he die. In truth I praise not the goose’s counsel, for even if my lady died I would have no other mate, I would be hers until death take me.”</w:t>
      </w:r>
    </w:p>
    <w:p w14:paraId="616C21EF" w14:textId="77777777" w:rsidR="000276C6" w:rsidRPr="00C1682C" w:rsidRDefault="000276C6" w:rsidP="00C1682C">
      <w:pPr>
        <w:pStyle w:val="Body"/>
      </w:pPr>
      <w:r w:rsidRPr="00C1682C">
        <w:t>“By my hat, well jested!” said the duck. “That men should love forever, without cause! Who can find reason or wit there? Does one who is mirthless dance merrily? Who should care for him who is carefree? Yea, quack!” said the duck loud and long, “God knows there are more stars than a pair.”</w:t>
      </w:r>
    </w:p>
    <w:p w14:paraId="0C5EB6E1" w14:textId="77777777" w:rsidR="000276C6" w:rsidRPr="00C1682C" w:rsidRDefault="000276C6" w:rsidP="00C1682C">
      <w:pPr>
        <w:pStyle w:val="Body"/>
      </w:pPr>
      <w:r w:rsidRPr="00C1682C">
        <w:t>“Now fie, churl!” said the noble falcon. “That thought came straight from the dunghill. You can not see when a thing is proper. You fare with love as owls with light; the day blinds them, but they see very well in darkness. Your nature is so low and wretched that you can not see or guess what love is.”</w:t>
      </w:r>
    </w:p>
    <w:p w14:paraId="289A7C2E" w14:textId="77777777" w:rsidR="000276C6" w:rsidRPr="00C1682C" w:rsidRDefault="000276C6" w:rsidP="00C1682C">
      <w:pPr>
        <w:pStyle w:val="Body"/>
      </w:pPr>
      <w:r w:rsidRPr="00C1682C">
        <w:t>Then the cuckoo thrust himself forward in behalf of the worm-eating birds, and said quickly, “So that I may have my mate in peace, I care not how long you contend. Let each be single all his life; that is my counsel, since they cannot agree. This is my instruction, and there an end!”</w:t>
      </w:r>
    </w:p>
    <w:p w14:paraId="499AAB28" w14:textId="77777777" w:rsidR="000276C6" w:rsidRPr="00C1682C" w:rsidRDefault="000276C6" w:rsidP="00C1682C">
      <w:pPr>
        <w:pStyle w:val="Body"/>
      </w:pPr>
      <w:r w:rsidRPr="00C1682C">
        <w:t>“Yea,” said the merlin, “as this glutton has well filled his paunch, this should suffice for us all! You murderer of the hedge-sparrow on the branch, the one who brought you up, you ruthless glutton! May you live unmated, you mangler of worms! It matters nothing to you, though your tribe may perish. Go, be a stupid fool, as long as the world lasts!”</w:t>
      </w:r>
    </w:p>
    <w:p w14:paraId="4ADB5E65" w14:textId="43E8C89C" w:rsidR="000276C6" w:rsidRPr="00C1682C" w:rsidRDefault="000276C6" w:rsidP="00C1682C">
      <w:pPr>
        <w:pStyle w:val="Body"/>
      </w:pPr>
      <w:r w:rsidRPr="00C1682C">
        <w:t xml:space="preserve">“Peace now, I command here,” said Nature, “For I have heard the opinions of all, and yet we are no nearer to our goal. But this is my final decision, that she herself shall have the choice of whom she wishes. Whosoever may be pleased or not, he whom she chooses shall have her </w:t>
      </w:r>
      <w:r w:rsidRPr="00C1682C">
        <w:lastRenderedPageBreak/>
        <w:t>straightway. For since it cannot here be debated who loves her best, as the falcon said, then will I grant her this favor, that she shall have him alone on whom her heart is set, and he her that has fixed his heart on her. This judgment I, Nature, make; and I cannot speak falsely, nor look with partial eye on any rank. But if it is reasonable to counsel you in choosing a mate, then surely I would counsel you to</w:t>
      </w:r>
      <w:r w:rsidR="00C1682C">
        <w:t xml:space="preserve"> </w:t>
      </w:r>
      <w:r w:rsidRPr="00C1682C">
        <w:t>take the royal tercel, as the falcon said right wisely; for he is noblest and most worthy whom I created so well for my own pleasure; that ought to suffice you.”</w:t>
      </w:r>
    </w:p>
    <w:p w14:paraId="5CC11365" w14:textId="77777777" w:rsidR="000276C6" w:rsidRPr="00C1682C" w:rsidRDefault="000276C6" w:rsidP="00C1682C">
      <w:pPr>
        <w:pStyle w:val="Body"/>
      </w:pPr>
      <w:r w:rsidRPr="00C1682C">
        <w:t>The formel answered with timid voice, “Goddess of nature, my righteous lady, true it is that I am ever under your rod, just as every other creature is, and I must be yours as long as my life may last. Therefore, grant me my first request, and straightway I will speak to you my mind.”</w:t>
      </w:r>
    </w:p>
    <w:p w14:paraId="7611E733" w14:textId="77777777" w:rsidR="000276C6" w:rsidRPr="00C1682C" w:rsidRDefault="000276C6" w:rsidP="00C1682C">
      <w:pPr>
        <w:pStyle w:val="Body"/>
      </w:pPr>
      <w:r w:rsidRPr="00C1682C">
        <w:t>“I grant it to you,” said Nature; and this female eagle spoke immediately in this way: “Almighty queen, until this year comes to an end I ask respite, to take counsel with myself; and after that to have my choice free. This is all that I would say. I can say no more, even if you were to slay me. In truth, as yet I will in no manner serve Venus or Cupid”</w:t>
      </w:r>
    </w:p>
    <w:p w14:paraId="5C529887" w14:textId="3C781717" w:rsidR="000276C6" w:rsidRDefault="000276C6" w:rsidP="00C1682C">
      <w:pPr>
        <w:pStyle w:val="Body"/>
      </w:pPr>
      <w:r w:rsidRPr="00C1682C">
        <w:t>“Now since it can happen no other way,” Nature said then, “there is no more to be said here. Then I wish these birds to go their way each with his mate, so that they tarry here no longer.” And she spoke to them thus as you shall</w:t>
      </w:r>
      <w:r w:rsidR="00C1682C">
        <w:t xml:space="preserve"> </w:t>
      </w:r>
      <w:r>
        <w:t>hear.</w:t>
      </w:r>
      <w:r>
        <w:rPr>
          <w:spacing w:val="-12"/>
        </w:rPr>
        <w:t xml:space="preserve"> </w:t>
      </w:r>
      <w:r>
        <w:t>“To</w:t>
      </w:r>
      <w:r>
        <w:rPr>
          <w:spacing w:val="-12"/>
        </w:rPr>
        <w:t xml:space="preserve"> </w:t>
      </w:r>
      <w:r>
        <w:t>you</w:t>
      </w:r>
      <w:r>
        <w:rPr>
          <w:spacing w:val="-11"/>
        </w:rPr>
        <w:t xml:space="preserve"> </w:t>
      </w:r>
      <w:r>
        <w:t>I</w:t>
      </w:r>
      <w:r>
        <w:rPr>
          <w:spacing w:val="-12"/>
        </w:rPr>
        <w:t xml:space="preserve"> </w:t>
      </w:r>
      <w:r>
        <w:t>speak,</w:t>
      </w:r>
      <w:r>
        <w:rPr>
          <w:spacing w:val="-11"/>
        </w:rPr>
        <w:t xml:space="preserve"> </w:t>
      </w:r>
      <w:r>
        <w:t>you</w:t>
      </w:r>
      <w:r>
        <w:rPr>
          <w:spacing w:val="-12"/>
        </w:rPr>
        <w:t xml:space="preserve"> </w:t>
      </w:r>
      <w:r>
        <w:t>tercels,”</w:t>
      </w:r>
      <w:r>
        <w:rPr>
          <w:spacing w:val="-11"/>
        </w:rPr>
        <w:t xml:space="preserve"> </w:t>
      </w:r>
      <w:r>
        <w:t>said</w:t>
      </w:r>
      <w:r>
        <w:rPr>
          <w:spacing w:val="-12"/>
        </w:rPr>
        <w:t xml:space="preserve"> </w:t>
      </w:r>
      <w:r>
        <w:t>Nature.</w:t>
      </w:r>
      <w:r>
        <w:rPr>
          <w:spacing w:val="-11"/>
        </w:rPr>
        <w:t xml:space="preserve"> </w:t>
      </w:r>
      <w:r>
        <w:t>“Be</w:t>
      </w:r>
      <w:r>
        <w:rPr>
          <w:spacing w:val="-12"/>
        </w:rPr>
        <w:t xml:space="preserve"> </w:t>
      </w:r>
      <w:r>
        <w:t>of</w:t>
      </w:r>
      <w:r>
        <w:rPr>
          <w:spacing w:val="-11"/>
        </w:rPr>
        <w:t xml:space="preserve"> </w:t>
      </w:r>
      <w:r>
        <w:t>good</w:t>
      </w:r>
      <w:r>
        <w:rPr>
          <w:spacing w:val="-12"/>
        </w:rPr>
        <w:t xml:space="preserve"> </w:t>
      </w:r>
      <w:r>
        <w:t>heart,</w:t>
      </w:r>
      <w:r>
        <w:rPr>
          <w:spacing w:val="-12"/>
        </w:rPr>
        <w:t xml:space="preserve"> </w:t>
      </w:r>
      <w:r>
        <w:t>and</w:t>
      </w:r>
      <w:r>
        <w:rPr>
          <w:spacing w:val="-11"/>
        </w:rPr>
        <w:t xml:space="preserve"> </w:t>
      </w:r>
      <w:r>
        <w:t>continue</w:t>
      </w:r>
      <w:r>
        <w:rPr>
          <w:spacing w:val="-12"/>
        </w:rPr>
        <w:t xml:space="preserve"> </w:t>
      </w:r>
      <w:r>
        <w:t>in</w:t>
      </w:r>
      <w:r>
        <w:rPr>
          <w:spacing w:val="-11"/>
        </w:rPr>
        <w:t xml:space="preserve"> </w:t>
      </w:r>
      <w:r>
        <w:t>service,</w:t>
      </w:r>
      <w:r>
        <w:rPr>
          <w:spacing w:val="-12"/>
        </w:rPr>
        <w:t xml:space="preserve"> </w:t>
      </w:r>
      <w:r>
        <w:t>all</w:t>
      </w:r>
      <w:r>
        <w:rPr>
          <w:spacing w:val="-11"/>
        </w:rPr>
        <w:t xml:space="preserve"> </w:t>
      </w:r>
      <w:r>
        <w:t>three;</w:t>
      </w:r>
      <w:r>
        <w:rPr>
          <w:spacing w:val="-12"/>
        </w:rPr>
        <w:t xml:space="preserve"> </w:t>
      </w:r>
      <w:r>
        <w:t>a</w:t>
      </w:r>
      <w:r>
        <w:rPr>
          <w:spacing w:val="-11"/>
        </w:rPr>
        <w:t xml:space="preserve"> </w:t>
      </w:r>
      <w:r>
        <w:t>year</w:t>
      </w:r>
      <w:r>
        <w:rPr>
          <w:spacing w:val="-12"/>
        </w:rPr>
        <w:t xml:space="preserve"> </w:t>
      </w:r>
      <w:r>
        <w:t>is</w:t>
      </w:r>
      <w:r>
        <w:rPr>
          <w:spacing w:val="-11"/>
        </w:rPr>
        <w:t xml:space="preserve"> </w:t>
      </w:r>
      <w:r>
        <w:t>not</w:t>
      </w:r>
      <w:r>
        <w:rPr>
          <w:spacing w:val="-12"/>
        </w:rPr>
        <w:t xml:space="preserve"> </w:t>
      </w:r>
      <w:r>
        <w:t>so</w:t>
      </w:r>
      <w:r>
        <w:rPr>
          <w:spacing w:val="1"/>
        </w:rPr>
        <w:t xml:space="preserve"> </w:t>
      </w:r>
      <w:r>
        <w:t>long</w:t>
      </w:r>
      <w:r>
        <w:rPr>
          <w:spacing w:val="-9"/>
        </w:rPr>
        <w:t xml:space="preserve"> </w:t>
      </w:r>
      <w:r>
        <w:t>to</w:t>
      </w:r>
      <w:r>
        <w:rPr>
          <w:spacing w:val="-9"/>
        </w:rPr>
        <w:t xml:space="preserve"> </w:t>
      </w:r>
      <w:r>
        <w:t>wait.</w:t>
      </w:r>
      <w:r>
        <w:rPr>
          <w:spacing w:val="-9"/>
        </w:rPr>
        <w:t xml:space="preserve"> </w:t>
      </w:r>
      <w:r>
        <w:t>And</w:t>
      </w:r>
      <w:r>
        <w:rPr>
          <w:spacing w:val="-9"/>
        </w:rPr>
        <w:t xml:space="preserve"> </w:t>
      </w:r>
      <w:r>
        <w:t>let</w:t>
      </w:r>
      <w:r>
        <w:rPr>
          <w:spacing w:val="-8"/>
        </w:rPr>
        <w:t xml:space="preserve"> </w:t>
      </w:r>
      <w:r>
        <w:t>each</w:t>
      </w:r>
      <w:r>
        <w:rPr>
          <w:spacing w:val="-9"/>
        </w:rPr>
        <w:t xml:space="preserve"> </w:t>
      </w:r>
      <w:r>
        <w:t>of</w:t>
      </w:r>
      <w:r>
        <w:rPr>
          <w:spacing w:val="-9"/>
        </w:rPr>
        <w:t xml:space="preserve"> </w:t>
      </w:r>
      <w:r>
        <w:t>you</w:t>
      </w:r>
      <w:r>
        <w:rPr>
          <w:spacing w:val="-9"/>
        </w:rPr>
        <w:t xml:space="preserve"> </w:t>
      </w:r>
      <w:r>
        <w:t>strive</w:t>
      </w:r>
      <w:r>
        <w:rPr>
          <w:spacing w:val="-8"/>
        </w:rPr>
        <w:t xml:space="preserve"> </w:t>
      </w:r>
      <w:r>
        <w:t>according</w:t>
      </w:r>
      <w:r>
        <w:rPr>
          <w:spacing w:val="-9"/>
        </w:rPr>
        <w:t xml:space="preserve"> </w:t>
      </w:r>
      <w:r>
        <w:t>to</w:t>
      </w:r>
      <w:r>
        <w:rPr>
          <w:spacing w:val="-9"/>
        </w:rPr>
        <w:t xml:space="preserve"> </w:t>
      </w:r>
      <w:r>
        <w:t>his</w:t>
      </w:r>
      <w:r>
        <w:rPr>
          <w:spacing w:val="-9"/>
        </w:rPr>
        <w:t xml:space="preserve"> </w:t>
      </w:r>
      <w:r>
        <w:t>degree</w:t>
      </w:r>
      <w:r>
        <w:rPr>
          <w:spacing w:val="-8"/>
        </w:rPr>
        <w:t xml:space="preserve"> </w:t>
      </w:r>
      <w:r>
        <w:t>to</w:t>
      </w:r>
      <w:r>
        <w:rPr>
          <w:spacing w:val="-9"/>
        </w:rPr>
        <w:t xml:space="preserve"> </w:t>
      </w:r>
      <w:r>
        <w:t>do</w:t>
      </w:r>
      <w:r>
        <w:rPr>
          <w:spacing w:val="-9"/>
        </w:rPr>
        <w:t xml:space="preserve"> </w:t>
      </w:r>
      <w:r>
        <w:t>well.</w:t>
      </w:r>
      <w:r>
        <w:rPr>
          <w:spacing w:val="-9"/>
        </w:rPr>
        <w:t xml:space="preserve"> </w:t>
      </w:r>
      <w:r>
        <w:t>For,</w:t>
      </w:r>
      <w:r>
        <w:rPr>
          <w:spacing w:val="-8"/>
        </w:rPr>
        <w:t xml:space="preserve"> </w:t>
      </w:r>
      <w:r>
        <w:t>God</w:t>
      </w:r>
      <w:r>
        <w:rPr>
          <w:spacing w:val="-9"/>
        </w:rPr>
        <w:t xml:space="preserve"> </w:t>
      </w:r>
      <w:r>
        <w:t>knows,</w:t>
      </w:r>
      <w:r>
        <w:rPr>
          <w:spacing w:val="-9"/>
        </w:rPr>
        <w:t xml:space="preserve"> </w:t>
      </w:r>
      <w:r>
        <w:t>she</w:t>
      </w:r>
      <w:r>
        <w:rPr>
          <w:spacing w:val="-9"/>
        </w:rPr>
        <w:t xml:space="preserve"> </w:t>
      </w:r>
      <w:r>
        <w:t>is</w:t>
      </w:r>
      <w:r>
        <w:rPr>
          <w:spacing w:val="-8"/>
        </w:rPr>
        <w:t xml:space="preserve"> </w:t>
      </w:r>
      <w:r>
        <w:t>departed</w:t>
      </w:r>
      <w:r>
        <w:rPr>
          <w:spacing w:val="-9"/>
        </w:rPr>
        <w:t xml:space="preserve"> </w:t>
      </w:r>
      <w:r>
        <w:t>from</w:t>
      </w:r>
      <w:r>
        <w:rPr>
          <w:spacing w:val="-9"/>
        </w:rPr>
        <w:t xml:space="preserve"> </w:t>
      </w:r>
      <w:r>
        <w:t>you</w:t>
      </w:r>
      <w:r>
        <w:rPr>
          <w:spacing w:val="-52"/>
        </w:rPr>
        <w:t xml:space="preserve"> </w:t>
      </w:r>
      <w:r>
        <w:t>this</w:t>
      </w:r>
      <w:r>
        <w:rPr>
          <w:spacing w:val="-7"/>
        </w:rPr>
        <w:t xml:space="preserve"> </w:t>
      </w:r>
      <w:r>
        <w:t>year;</w:t>
      </w:r>
      <w:r>
        <w:rPr>
          <w:spacing w:val="-7"/>
        </w:rPr>
        <w:t xml:space="preserve"> </w:t>
      </w:r>
      <w:r>
        <w:t>and</w:t>
      </w:r>
      <w:r>
        <w:rPr>
          <w:spacing w:val="-7"/>
        </w:rPr>
        <w:t xml:space="preserve"> </w:t>
      </w:r>
      <w:r>
        <w:t>whatsoever</w:t>
      </w:r>
      <w:r>
        <w:rPr>
          <w:spacing w:val="-7"/>
        </w:rPr>
        <w:t xml:space="preserve"> </w:t>
      </w:r>
      <w:r>
        <w:t>may</w:t>
      </w:r>
      <w:r>
        <w:rPr>
          <w:spacing w:val="-6"/>
        </w:rPr>
        <w:t xml:space="preserve"> </w:t>
      </w:r>
      <w:r>
        <w:t>happen</w:t>
      </w:r>
      <w:r>
        <w:rPr>
          <w:spacing w:val="-7"/>
        </w:rPr>
        <w:t xml:space="preserve"> </w:t>
      </w:r>
      <w:r>
        <w:t>afterwards,</w:t>
      </w:r>
      <w:r>
        <w:rPr>
          <w:spacing w:val="-7"/>
        </w:rPr>
        <w:t xml:space="preserve"> </w:t>
      </w:r>
      <w:r>
        <w:t>this</w:t>
      </w:r>
      <w:r>
        <w:rPr>
          <w:spacing w:val="-7"/>
        </w:rPr>
        <w:t xml:space="preserve"> </w:t>
      </w:r>
      <w:r>
        <w:t>interval</w:t>
      </w:r>
      <w:r>
        <w:rPr>
          <w:spacing w:val="-6"/>
        </w:rPr>
        <w:t xml:space="preserve"> </w:t>
      </w:r>
      <w:r>
        <w:t>is</w:t>
      </w:r>
      <w:r>
        <w:rPr>
          <w:spacing w:val="-7"/>
        </w:rPr>
        <w:t xml:space="preserve"> </w:t>
      </w:r>
      <w:r>
        <w:t>appointed</w:t>
      </w:r>
      <w:r>
        <w:rPr>
          <w:spacing w:val="-7"/>
        </w:rPr>
        <w:t xml:space="preserve"> </w:t>
      </w:r>
      <w:r>
        <w:t>to</w:t>
      </w:r>
      <w:r>
        <w:rPr>
          <w:spacing w:val="-7"/>
        </w:rPr>
        <w:t xml:space="preserve"> </w:t>
      </w:r>
      <w:r>
        <w:t>you</w:t>
      </w:r>
      <w:r>
        <w:rPr>
          <w:spacing w:val="-7"/>
        </w:rPr>
        <w:t xml:space="preserve"> </w:t>
      </w:r>
      <w:r>
        <w:t>all.”</w:t>
      </w:r>
    </w:p>
    <w:p w14:paraId="67B25F76" w14:textId="661AAD09" w:rsidR="000276C6" w:rsidRDefault="000276C6" w:rsidP="00C1682C">
      <w:pPr>
        <w:pStyle w:val="Body"/>
      </w:pPr>
      <w:r>
        <w:t>And when this work was all brought to an end, Nature gave every bird his mate by just accord, and they went</w:t>
      </w:r>
      <w:r>
        <w:rPr>
          <w:spacing w:val="1"/>
        </w:rPr>
        <w:t xml:space="preserve"> </w:t>
      </w:r>
      <w:r>
        <w:t>their way. Ah, Lord! The bliss and joy that they made! For each of them took the other in his wings, and wound</w:t>
      </w:r>
      <w:r>
        <w:rPr>
          <w:spacing w:val="1"/>
        </w:rPr>
        <w:t xml:space="preserve"> </w:t>
      </w:r>
      <w:r>
        <w:t>their necks about each other, ever thanking the noble goddess of nature. But first were chosen birds to sing, as was</w:t>
      </w:r>
      <w:r>
        <w:rPr>
          <w:spacing w:val="-52"/>
        </w:rPr>
        <w:t xml:space="preserve"> </w:t>
      </w:r>
      <w:r>
        <w:t>always their custom year by year to sing a roundel at their departure, to honor Nature and give her pleasure. The</w:t>
      </w:r>
      <w:r>
        <w:rPr>
          <w:spacing w:val="1"/>
        </w:rPr>
        <w:t xml:space="preserve"> </w:t>
      </w:r>
      <w:r>
        <w:t>tune,</w:t>
      </w:r>
      <w:r>
        <w:rPr>
          <w:spacing w:val="-10"/>
        </w:rPr>
        <w:t xml:space="preserve"> </w:t>
      </w:r>
      <w:r>
        <w:t>I</w:t>
      </w:r>
      <w:r>
        <w:rPr>
          <w:spacing w:val="-9"/>
        </w:rPr>
        <w:t xml:space="preserve"> </w:t>
      </w:r>
      <w:r>
        <w:t>believe,</w:t>
      </w:r>
      <w:r>
        <w:rPr>
          <w:spacing w:val="-9"/>
        </w:rPr>
        <w:t xml:space="preserve"> </w:t>
      </w:r>
      <w:r>
        <w:t>was</w:t>
      </w:r>
      <w:r>
        <w:rPr>
          <w:spacing w:val="-9"/>
        </w:rPr>
        <w:t xml:space="preserve"> </w:t>
      </w:r>
      <w:r>
        <w:t>made</w:t>
      </w:r>
      <w:r>
        <w:rPr>
          <w:spacing w:val="-9"/>
        </w:rPr>
        <w:t xml:space="preserve"> </w:t>
      </w:r>
      <w:r>
        <w:t>in</w:t>
      </w:r>
      <w:r>
        <w:rPr>
          <w:spacing w:val="-9"/>
        </w:rPr>
        <w:t xml:space="preserve"> </w:t>
      </w:r>
      <w:r>
        <w:t>France.</w:t>
      </w:r>
      <w:r>
        <w:rPr>
          <w:spacing w:val="-9"/>
        </w:rPr>
        <w:t xml:space="preserve"> </w:t>
      </w:r>
      <w:r>
        <w:t>The</w:t>
      </w:r>
      <w:r>
        <w:rPr>
          <w:spacing w:val="-9"/>
        </w:rPr>
        <w:t xml:space="preserve"> </w:t>
      </w:r>
      <w:r>
        <w:t>words</w:t>
      </w:r>
      <w:r>
        <w:rPr>
          <w:spacing w:val="-9"/>
        </w:rPr>
        <w:t xml:space="preserve"> </w:t>
      </w:r>
      <w:r>
        <w:t>were</w:t>
      </w:r>
      <w:r>
        <w:rPr>
          <w:spacing w:val="-9"/>
        </w:rPr>
        <w:t xml:space="preserve"> </w:t>
      </w:r>
      <w:r>
        <w:t>such</w:t>
      </w:r>
      <w:r>
        <w:rPr>
          <w:spacing w:val="-9"/>
        </w:rPr>
        <w:t xml:space="preserve"> </w:t>
      </w:r>
      <w:r>
        <w:t>as</w:t>
      </w:r>
      <w:r>
        <w:rPr>
          <w:spacing w:val="-9"/>
        </w:rPr>
        <w:t xml:space="preserve"> </w:t>
      </w:r>
      <w:r>
        <w:t>you</w:t>
      </w:r>
      <w:r>
        <w:rPr>
          <w:spacing w:val="-9"/>
        </w:rPr>
        <w:t xml:space="preserve"> </w:t>
      </w:r>
      <w:r>
        <w:t>may</w:t>
      </w:r>
      <w:r>
        <w:rPr>
          <w:spacing w:val="-9"/>
        </w:rPr>
        <w:t xml:space="preserve"> </w:t>
      </w:r>
      <w:r>
        <w:t>here</w:t>
      </w:r>
      <w:r>
        <w:rPr>
          <w:spacing w:val="-10"/>
        </w:rPr>
        <w:t xml:space="preserve"> </w:t>
      </w:r>
      <w:r>
        <w:t>find</w:t>
      </w:r>
      <w:r>
        <w:rPr>
          <w:spacing w:val="-9"/>
        </w:rPr>
        <w:t xml:space="preserve"> </w:t>
      </w:r>
      <w:r>
        <w:t>in</w:t>
      </w:r>
      <w:r>
        <w:rPr>
          <w:spacing w:val="-9"/>
        </w:rPr>
        <w:t xml:space="preserve"> </w:t>
      </w:r>
      <w:r>
        <w:t>these</w:t>
      </w:r>
      <w:r>
        <w:rPr>
          <w:spacing w:val="-9"/>
        </w:rPr>
        <w:t xml:space="preserve"> </w:t>
      </w:r>
      <w:r>
        <w:t>verses,</w:t>
      </w:r>
      <w:r>
        <w:rPr>
          <w:spacing w:val="-9"/>
        </w:rPr>
        <w:t xml:space="preserve"> </w:t>
      </w:r>
      <w:r>
        <w:t>as</w:t>
      </w:r>
      <w:r>
        <w:rPr>
          <w:spacing w:val="-9"/>
        </w:rPr>
        <w:t xml:space="preserve"> </w:t>
      </w:r>
      <w:r>
        <w:t>I</w:t>
      </w:r>
      <w:r>
        <w:rPr>
          <w:spacing w:val="-9"/>
        </w:rPr>
        <w:t xml:space="preserve"> </w:t>
      </w:r>
      <w:r>
        <w:t>remember</w:t>
      </w:r>
      <w:r>
        <w:rPr>
          <w:spacing w:val="-9"/>
        </w:rPr>
        <w:t xml:space="preserve"> </w:t>
      </w:r>
      <w:r>
        <w:t>them.</w:t>
      </w:r>
    </w:p>
    <w:p w14:paraId="286D30C0" w14:textId="77777777" w:rsidR="00C1682C" w:rsidRDefault="00C1682C" w:rsidP="00C1682C">
      <w:pPr>
        <w:pStyle w:val="Body"/>
      </w:pPr>
    </w:p>
    <w:p w14:paraId="41052BB3" w14:textId="77777777" w:rsidR="000276C6" w:rsidRPr="00C1682C" w:rsidRDefault="000276C6" w:rsidP="00C1682C">
      <w:pPr>
        <w:pStyle w:val="Bodynoindent"/>
        <w:jc w:val="left"/>
        <w:rPr>
          <w:i/>
          <w:iCs/>
        </w:rPr>
      </w:pPr>
      <w:r w:rsidRPr="00C1682C">
        <w:rPr>
          <w:i/>
          <w:iCs/>
        </w:rPr>
        <w:t>Qui</w:t>
      </w:r>
      <w:r w:rsidRPr="00C1682C">
        <w:rPr>
          <w:i/>
          <w:iCs/>
          <w:spacing w:val="-14"/>
        </w:rPr>
        <w:t xml:space="preserve"> </w:t>
      </w:r>
      <w:r w:rsidRPr="00C1682C">
        <w:rPr>
          <w:i/>
          <w:iCs/>
        </w:rPr>
        <w:t>bien</w:t>
      </w:r>
      <w:r w:rsidRPr="00C1682C">
        <w:rPr>
          <w:i/>
          <w:iCs/>
          <w:spacing w:val="-14"/>
        </w:rPr>
        <w:t xml:space="preserve"> </w:t>
      </w:r>
      <w:r w:rsidRPr="00C1682C">
        <w:rPr>
          <w:i/>
          <w:iCs/>
        </w:rPr>
        <w:t>aime</w:t>
      </w:r>
      <w:r w:rsidRPr="00C1682C">
        <w:rPr>
          <w:i/>
          <w:iCs/>
          <w:spacing w:val="-14"/>
        </w:rPr>
        <w:t xml:space="preserve"> </w:t>
      </w:r>
      <w:r w:rsidRPr="00C1682C">
        <w:rPr>
          <w:i/>
          <w:iCs/>
        </w:rPr>
        <w:t>a</w:t>
      </w:r>
      <w:r w:rsidRPr="00C1682C">
        <w:rPr>
          <w:i/>
          <w:iCs/>
          <w:spacing w:val="-14"/>
        </w:rPr>
        <w:t xml:space="preserve"> </w:t>
      </w:r>
      <w:r w:rsidRPr="00C1682C">
        <w:rPr>
          <w:i/>
          <w:iCs/>
        </w:rPr>
        <w:t>tard</w:t>
      </w:r>
      <w:r w:rsidRPr="00C1682C">
        <w:rPr>
          <w:i/>
          <w:iCs/>
          <w:spacing w:val="-13"/>
        </w:rPr>
        <w:t xml:space="preserve"> </w:t>
      </w:r>
      <w:r w:rsidRPr="00C1682C">
        <w:rPr>
          <w:i/>
          <w:iCs/>
        </w:rPr>
        <w:t>oublie.</w:t>
      </w:r>
    </w:p>
    <w:p w14:paraId="7E6A5933" w14:textId="77777777" w:rsidR="000276C6" w:rsidRDefault="000276C6" w:rsidP="000276C6">
      <w:pPr>
        <w:pStyle w:val="BodyText"/>
        <w:spacing w:before="11"/>
        <w:rPr>
          <w:i/>
          <w:sz w:val="28"/>
        </w:rPr>
      </w:pPr>
    </w:p>
    <w:p w14:paraId="4EC7FF64" w14:textId="77777777" w:rsidR="00C1682C" w:rsidRDefault="000276C6" w:rsidP="00C1682C">
      <w:pPr>
        <w:pStyle w:val="Poetry"/>
      </w:pPr>
      <w:r w:rsidRPr="00C1682C">
        <w:t xml:space="preserve">“Welcome, summer, with sunshine soft, </w:t>
      </w:r>
    </w:p>
    <w:p w14:paraId="5BFB98BC" w14:textId="77777777" w:rsidR="00C1682C" w:rsidRDefault="000276C6" w:rsidP="00C1682C">
      <w:pPr>
        <w:pStyle w:val="Poetry"/>
      </w:pPr>
      <w:r w:rsidRPr="00C1682C">
        <w:t xml:space="preserve">The winter’s tempest you will break, </w:t>
      </w:r>
    </w:p>
    <w:p w14:paraId="50ECFE4D" w14:textId="5E1F5BF5" w:rsidR="000276C6" w:rsidRDefault="000276C6" w:rsidP="00C1682C">
      <w:pPr>
        <w:pStyle w:val="Poetry"/>
      </w:pPr>
      <w:r w:rsidRPr="00C1682C">
        <w:t>And drive away the long nights black!</w:t>
      </w:r>
    </w:p>
    <w:p w14:paraId="7417A2EA" w14:textId="77777777" w:rsidR="00C1682C" w:rsidRPr="00C1682C" w:rsidRDefault="00C1682C" w:rsidP="00C1682C">
      <w:pPr>
        <w:pStyle w:val="Poetry"/>
      </w:pPr>
    </w:p>
    <w:p w14:paraId="10D27B10" w14:textId="77777777" w:rsidR="00C1682C" w:rsidRDefault="000276C6" w:rsidP="00C1682C">
      <w:pPr>
        <w:pStyle w:val="Poetry"/>
      </w:pPr>
      <w:r w:rsidRPr="00C1682C">
        <w:t xml:space="preserve">Saint Valentine, throned aloft, </w:t>
      </w:r>
    </w:p>
    <w:p w14:paraId="2EE4A4B8" w14:textId="49D1CDD7" w:rsidR="000276C6" w:rsidRPr="00C1682C" w:rsidRDefault="000276C6" w:rsidP="00C1682C">
      <w:pPr>
        <w:pStyle w:val="Poetry"/>
      </w:pPr>
      <w:r w:rsidRPr="00C1682C">
        <w:t>Thus little birds sing for your sake:</w:t>
      </w:r>
    </w:p>
    <w:p w14:paraId="0DF69E10" w14:textId="77777777" w:rsidR="00C1682C" w:rsidRDefault="000276C6" w:rsidP="00C1682C">
      <w:pPr>
        <w:pStyle w:val="Poetry"/>
      </w:pPr>
      <w:r w:rsidRPr="00C1682C">
        <w:lastRenderedPageBreak/>
        <w:t xml:space="preserve">Welcome, summer, with sunshine soft, </w:t>
      </w:r>
    </w:p>
    <w:p w14:paraId="148FEB08" w14:textId="491A976A" w:rsidR="000276C6" w:rsidRDefault="000276C6" w:rsidP="00C1682C">
      <w:pPr>
        <w:pStyle w:val="Poetry"/>
      </w:pPr>
      <w:r w:rsidRPr="00C1682C">
        <w:t>The winter’s tempest you will shake!</w:t>
      </w:r>
    </w:p>
    <w:p w14:paraId="1C2FA1EA" w14:textId="77777777" w:rsidR="00C1682C" w:rsidRPr="00C1682C" w:rsidRDefault="00C1682C" w:rsidP="00C1682C">
      <w:pPr>
        <w:pStyle w:val="Poetry"/>
      </w:pPr>
    </w:p>
    <w:p w14:paraId="7F1E6955" w14:textId="77777777" w:rsidR="00C1682C" w:rsidRDefault="000276C6" w:rsidP="00C1682C">
      <w:pPr>
        <w:pStyle w:val="Poetry"/>
      </w:pPr>
      <w:r w:rsidRPr="00C1682C">
        <w:t xml:space="preserve">Good cause have they to glad them oft, </w:t>
      </w:r>
    </w:p>
    <w:p w14:paraId="5F4A4C76" w14:textId="77777777" w:rsidR="00C1682C" w:rsidRDefault="000276C6" w:rsidP="00C1682C">
      <w:pPr>
        <w:pStyle w:val="Poetry"/>
      </w:pPr>
      <w:r w:rsidRPr="00C1682C">
        <w:t xml:space="preserve">His own true-love each bird will take; </w:t>
      </w:r>
    </w:p>
    <w:p w14:paraId="5D625F9B" w14:textId="77777777" w:rsidR="00C1682C" w:rsidRDefault="000276C6" w:rsidP="00C1682C">
      <w:pPr>
        <w:pStyle w:val="Poetry"/>
      </w:pPr>
      <w:r w:rsidRPr="00C1682C">
        <w:t xml:space="preserve">Blithe may they sing when they awake, </w:t>
      </w:r>
    </w:p>
    <w:p w14:paraId="26687443" w14:textId="77777777" w:rsidR="00C1682C" w:rsidRDefault="000276C6" w:rsidP="00C1682C">
      <w:pPr>
        <w:pStyle w:val="Poetry"/>
      </w:pPr>
      <w:r w:rsidRPr="00C1682C">
        <w:t xml:space="preserve">Welcome, summer, with sunshine soft, </w:t>
      </w:r>
    </w:p>
    <w:p w14:paraId="27069F5D" w14:textId="77777777" w:rsidR="00C1682C" w:rsidRDefault="000276C6" w:rsidP="00C1682C">
      <w:pPr>
        <w:pStyle w:val="Poetry"/>
      </w:pPr>
      <w:r w:rsidRPr="00C1682C">
        <w:t xml:space="preserve">The winter’s tempest you will break, </w:t>
      </w:r>
    </w:p>
    <w:p w14:paraId="7038509E" w14:textId="441C74DF" w:rsidR="000276C6" w:rsidRDefault="000276C6" w:rsidP="00C1682C">
      <w:pPr>
        <w:pStyle w:val="Poetry"/>
      </w:pPr>
      <w:r w:rsidRPr="00C1682C">
        <w:t>And drive away the long nights black!”</w:t>
      </w:r>
    </w:p>
    <w:p w14:paraId="12BC70CC" w14:textId="77777777" w:rsidR="00C1682C" w:rsidRPr="00C1682C" w:rsidRDefault="00C1682C" w:rsidP="00C1682C">
      <w:pPr>
        <w:pStyle w:val="Poetry"/>
      </w:pPr>
    </w:p>
    <w:p w14:paraId="3B79BEE0" w14:textId="623FF728" w:rsidR="000276C6" w:rsidRDefault="000276C6" w:rsidP="00C1682C">
      <w:pPr>
        <w:pStyle w:val="Bodynoindent"/>
        <w:jc w:val="left"/>
        <w:rPr>
          <w:w w:val="95"/>
        </w:rPr>
      </w:pPr>
      <w:r>
        <w:t>And</w:t>
      </w:r>
      <w:r>
        <w:rPr>
          <w:spacing w:val="-8"/>
        </w:rPr>
        <w:t xml:space="preserve"> </w:t>
      </w:r>
      <w:r>
        <w:t>with</w:t>
      </w:r>
      <w:r>
        <w:rPr>
          <w:spacing w:val="-7"/>
        </w:rPr>
        <w:t xml:space="preserve"> </w:t>
      </w:r>
      <w:r>
        <w:t>the</w:t>
      </w:r>
      <w:r>
        <w:rPr>
          <w:spacing w:val="-7"/>
        </w:rPr>
        <w:t xml:space="preserve"> </w:t>
      </w:r>
      <w:r>
        <w:t>shouting</w:t>
      </w:r>
      <w:r>
        <w:rPr>
          <w:spacing w:val="-7"/>
        </w:rPr>
        <w:t xml:space="preserve"> </w:t>
      </w:r>
      <w:r>
        <w:t>that</w:t>
      </w:r>
      <w:r>
        <w:rPr>
          <w:spacing w:val="-7"/>
        </w:rPr>
        <w:t xml:space="preserve"> </w:t>
      </w:r>
      <w:r>
        <w:t>the</w:t>
      </w:r>
      <w:r>
        <w:rPr>
          <w:spacing w:val="-7"/>
        </w:rPr>
        <w:t xml:space="preserve"> </w:t>
      </w:r>
      <w:r>
        <w:t>birds</w:t>
      </w:r>
      <w:r>
        <w:rPr>
          <w:spacing w:val="-8"/>
        </w:rPr>
        <w:t xml:space="preserve"> </w:t>
      </w:r>
      <w:r>
        <w:t>raised,</w:t>
      </w:r>
      <w:r>
        <w:rPr>
          <w:spacing w:val="-7"/>
        </w:rPr>
        <w:t xml:space="preserve"> </w:t>
      </w:r>
      <w:r>
        <w:t>as</w:t>
      </w:r>
      <w:r>
        <w:rPr>
          <w:spacing w:val="-7"/>
        </w:rPr>
        <w:t xml:space="preserve"> </w:t>
      </w:r>
      <w:r>
        <w:t>they</w:t>
      </w:r>
      <w:r>
        <w:rPr>
          <w:spacing w:val="-7"/>
        </w:rPr>
        <w:t xml:space="preserve"> </w:t>
      </w:r>
      <w:r>
        <w:t>flew</w:t>
      </w:r>
      <w:r>
        <w:rPr>
          <w:spacing w:val="-7"/>
        </w:rPr>
        <w:t xml:space="preserve"> </w:t>
      </w:r>
      <w:r>
        <w:t>away</w:t>
      </w:r>
      <w:r>
        <w:rPr>
          <w:spacing w:val="-7"/>
        </w:rPr>
        <w:t xml:space="preserve"> </w:t>
      </w:r>
      <w:r>
        <w:t>when</w:t>
      </w:r>
      <w:r>
        <w:rPr>
          <w:spacing w:val="-8"/>
        </w:rPr>
        <w:t xml:space="preserve"> </w:t>
      </w:r>
      <w:r>
        <w:t>their</w:t>
      </w:r>
      <w:r>
        <w:rPr>
          <w:spacing w:val="-7"/>
        </w:rPr>
        <w:t xml:space="preserve"> </w:t>
      </w:r>
      <w:r>
        <w:t>song</w:t>
      </w:r>
      <w:r>
        <w:rPr>
          <w:spacing w:val="-7"/>
        </w:rPr>
        <w:t xml:space="preserve"> </w:t>
      </w:r>
      <w:r>
        <w:t>was</w:t>
      </w:r>
      <w:r>
        <w:rPr>
          <w:spacing w:val="-7"/>
        </w:rPr>
        <w:t xml:space="preserve"> </w:t>
      </w:r>
      <w:r>
        <w:t>done,</w:t>
      </w:r>
      <w:r>
        <w:rPr>
          <w:spacing w:val="-7"/>
        </w:rPr>
        <w:t xml:space="preserve"> </w:t>
      </w:r>
      <w:r>
        <w:t>I</w:t>
      </w:r>
      <w:r>
        <w:rPr>
          <w:spacing w:val="-8"/>
        </w:rPr>
        <w:t xml:space="preserve"> </w:t>
      </w:r>
      <w:r>
        <w:t>awoke;</w:t>
      </w:r>
      <w:r>
        <w:rPr>
          <w:spacing w:val="-7"/>
        </w:rPr>
        <w:t xml:space="preserve"> </w:t>
      </w:r>
      <w:r>
        <w:t>and</w:t>
      </w:r>
      <w:r>
        <w:rPr>
          <w:spacing w:val="-7"/>
        </w:rPr>
        <w:t xml:space="preserve"> </w:t>
      </w:r>
      <w:r>
        <w:t>I</w:t>
      </w:r>
      <w:r>
        <w:rPr>
          <w:spacing w:val="1"/>
        </w:rPr>
        <w:t xml:space="preserve"> </w:t>
      </w:r>
      <w:r>
        <w:t>took</w:t>
      </w:r>
      <w:r>
        <w:rPr>
          <w:spacing w:val="-3"/>
        </w:rPr>
        <w:t xml:space="preserve"> </w:t>
      </w:r>
      <w:r>
        <w:t>up</w:t>
      </w:r>
      <w:r>
        <w:rPr>
          <w:spacing w:val="-3"/>
        </w:rPr>
        <w:t xml:space="preserve"> </w:t>
      </w:r>
      <w:r>
        <w:t>other</w:t>
      </w:r>
      <w:r>
        <w:rPr>
          <w:spacing w:val="-3"/>
        </w:rPr>
        <w:t xml:space="preserve"> </w:t>
      </w:r>
      <w:r>
        <w:t>books</w:t>
      </w:r>
      <w:r>
        <w:rPr>
          <w:spacing w:val="-2"/>
        </w:rPr>
        <w:t xml:space="preserve"> </w:t>
      </w:r>
      <w:r>
        <w:t>to</w:t>
      </w:r>
      <w:r>
        <w:rPr>
          <w:spacing w:val="-3"/>
        </w:rPr>
        <w:t xml:space="preserve"> </w:t>
      </w:r>
      <w:r>
        <w:t>read,</w:t>
      </w:r>
      <w:r>
        <w:rPr>
          <w:spacing w:val="-3"/>
        </w:rPr>
        <w:t xml:space="preserve"> </w:t>
      </w:r>
      <w:r>
        <w:t>and</w:t>
      </w:r>
      <w:r>
        <w:rPr>
          <w:spacing w:val="-2"/>
        </w:rPr>
        <w:t xml:space="preserve"> </w:t>
      </w:r>
      <w:r>
        <w:t>still</w:t>
      </w:r>
      <w:r>
        <w:rPr>
          <w:spacing w:val="-3"/>
        </w:rPr>
        <w:t xml:space="preserve"> </w:t>
      </w:r>
      <w:r>
        <w:t>I</w:t>
      </w:r>
      <w:r>
        <w:rPr>
          <w:spacing w:val="-3"/>
        </w:rPr>
        <w:t xml:space="preserve"> </w:t>
      </w:r>
      <w:r>
        <w:t>read</w:t>
      </w:r>
      <w:r>
        <w:rPr>
          <w:spacing w:val="-2"/>
        </w:rPr>
        <w:t xml:space="preserve"> </w:t>
      </w:r>
      <w:r>
        <w:t>always.</w:t>
      </w:r>
      <w:r>
        <w:rPr>
          <w:spacing w:val="-3"/>
        </w:rPr>
        <w:t xml:space="preserve"> </w:t>
      </w:r>
      <w:r>
        <w:t>In</w:t>
      </w:r>
      <w:r>
        <w:rPr>
          <w:spacing w:val="-3"/>
        </w:rPr>
        <w:t xml:space="preserve"> </w:t>
      </w:r>
      <w:r>
        <w:t>truth</w:t>
      </w:r>
      <w:r>
        <w:rPr>
          <w:spacing w:val="-2"/>
        </w:rPr>
        <w:t xml:space="preserve"> </w:t>
      </w:r>
      <w:r>
        <w:t>I</w:t>
      </w:r>
      <w:r>
        <w:rPr>
          <w:spacing w:val="-3"/>
        </w:rPr>
        <w:t xml:space="preserve"> </w:t>
      </w:r>
      <w:r>
        <w:t>hope</w:t>
      </w:r>
      <w:r>
        <w:rPr>
          <w:spacing w:val="-3"/>
        </w:rPr>
        <w:t xml:space="preserve"> </w:t>
      </w:r>
      <w:r>
        <w:t>so</w:t>
      </w:r>
      <w:r>
        <w:rPr>
          <w:spacing w:val="-2"/>
        </w:rPr>
        <w:t xml:space="preserve"> </w:t>
      </w:r>
      <w:r>
        <w:t>to</w:t>
      </w:r>
      <w:r>
        <w:rPr>
          <w:spacing w:val="-3"/>
        </w:rPr>
        <w:t xml:space="preserve"> </w:t>
      </w:r>
      <w:r>
        <w:t>read</w:t>
      </w:r>
      <w:r>
        <w:rPr>
          <w:spacing w:val="-3"/>
        </w:rPr>
        <w:t xml:space="preserve"> </w:t>
      </w:r>
      <w:r>
        <w:t>that</w:t>
      </w:r>
      <w:r>
        <w:rPr>
          <w:spacing w:val="-2"/>
        </w:rPr>
        <w:t xml:space="preserve"> </w:t>
      </w:r>
      <w:r>
        <w:t>some</w:t>
      </w:r>
      <w:r>
        <w:rPr>
          <w:spacing w:val="-3"/>
        </w:rPr>
        <w:t xml:space="preserve"> </w:t>
      </w:r>
      <w:r>
        <w:t>day</w:t>
      </w:r>
      <w:r>
        <w:rPr>
          <w:spacing w:val="-3"/>
        </w:rPr>
        <w:t xml:space="preserve"> </w:t>
      </w:r>
      <w:r>
        <w:t>I</w:t>
      </w:r>
      <w:r>
        <w:rPr>
          <w:spacing w:val="-2"/>
        </w:rPr>
        <w:t xml:space="preserve"> </w:t>
      </w:r>
      <w:r>
        <w:t>shall</w:t>
      </w:r>
      <w:r>
        <w:rPr>
          <w:spacing w:val="-3"/>
        </w:rPr>
        <w:t xml:space="preserve"> </w:t>
      </w:r>
      <w:r>
        <w:t>meet</w:t>
      </w:r>
      <w:r>
        <w:rPr>
          <w:spacing w:val="-53"/>
        </w:rPr>
        <w:t xml:space="preserve"> </w:t>
      </w:r>
      <w:r>
        <w:t>with</w:t>
      </w:r>
      <w:r>
        <w:rPr>
          <w:spacing w:val="-11"/>
        </w:rPr>
        <w:t xml:space="preserve"> </w:t>
      </w:r>
      <w:r>
        <w:t>something</w:t>
      </w:r>
      <w:r>
        <w:rPr>
          <w:spacing w:val="-11"/>
        </w:rPr>
        <w:t xml:space="preserve"> </w:t>
      </w:r>
      <w:r>
        <w:t>of</w:t>
      </w:r>
      <w:r>
        <w:rPr>
          <w:spacing w:val="-11"/>
        </w:rPr>
        <w:t xml:space="preserve"> </w:t>
      </w:r>
      <w:r>
        <w:t>which</w:t>
      </w:r>
      <w:r>
        <w:rPr>
          <w:spacing w:val="-11"/>
        </w:rPr>
        <w:t xml:space="preserve"> </w:t>
      </w:r>
      <w:r>
        <w:t>I</w:t>
      </w:r>
      <w:r>
        <w:rPr>
          <w:spacing w:val="-11"/>
        </w:rPr>
        <w:t xml:space="preserve"> </w:t>
      </w:r>
      <w:r>
        <w:t>shall</w:t>
      </w:r>
      <w:r>
        <w:rPr>
          <w:spacing w:val="-11"/>
        </w:rPr>
        <w:t xml:space="preserve"> </w:t>
      </w:r>
      <w:r>
        <w:t>fare</w:t>
      </w:r>
      <w:r>
        <w:rPr>
          <w:spacing w:val="-11"/>
        </w:rPr>
        <w:t xml:space="preserve"> </w:t>
      </w:r>
      <w:r>
        <w:t>the</w:t>
      </w:r>
      <w:r>
        <w:rPr>
          <w:spacing w:val="-11"/>
        </w:rPr>
        <w:t xml:space="preserve"> </w:t>
      </w:r>
      <w:r>
        <w:t>better.</w:t>
      </w:r>
      <w:r>
        <w:rPr>
          <w:spacing w:val="-11"/>
        </w:rPr>
        <w:t xml:space="preserve"> </w:t>
      </w:r>
      <w:r>
        <w:t>And</w:t>
      </w:r>
      <w:r>
        <w:rPr>
          <w:spacing w:val="-10"/>
        </w:rPr>
        <w:t xml:space="preserve"> </w:t>
      </w:r>
      <w:r>
        <w:t>so</w:t>
      </w:r>
      <w:r>
        <w:rPr>
          <w:spacing w:val="-11"/>
        </w:rPr>
        <w:t xml:space="preserve"> </w:t>
      </w:r>
      <w:r>
        <w:t>I</w:t>
      </w:r>
      <w:r>
        <w:rPr>
          <w:spacing w:val="-11"/>
        </w:rPr>
        <w:t xml:space="preserve"> </w:t>
      </w:r>
      <w:r>
        <w:t>will</w:t>
      </w:r>
      <w:r>
        <w:rPr>
          <w:spacing w:val="-11"/>
        </w:rPr>
        <w:t xml:space="preserve"> </w:t>
      </w:r>
      <w:r>
        <w:t>not</w:t>
      </w:r>
      <w:r>
        <w:rPr>
          <w:spacing w:val="-11"/>
        </w:rPr>
        <w:t xml:space="preserve"> </w:t>
      </w:r>
      <w:r>
        <w:t>cease</w:t>
      </w:r>
      <w:r>
        <w:rPr>
          <w:spacing w:val="-11"/>
        </w:rPr>
        <w:t xml:space="preserve"> </w:t>
      </w:r>
      <w:r>
        <w:t>to</w:t>
      </w:r>
      <w:r>
        <w:rPr>
          <w:spacing w:val="-11"/>
        </w:rPr>
        <w:t xml:space="preserve"> </w:t>
      </w:r>
      <w:r>
        <w:t>read:</w:t>
      </w:r>
      <w:r>
        <w:rPr>
          <w:spacing w:val="-11"/>
        </w:rPr>
        <w:t xml:space="preserve"> </w:t>
      </w:r>
      <w:r>
        <w:rPr>
          <w:i/>
        </w:rPr>
        <w:t>Explicit</w:t>
      </w:r>
      <w:r>
        <w:rPr>
          <w:i/>
          <w:spacing w:val="-10"/>
        </w:rPr>
        <w:t xml:space="preserve"> </w:t>
      </w:r>
      <w:r>
        <w:rPr>
          <w:i/>
        </w:rPr>
        <w:t>tractatus</w:t>
      </w:r>
      <w:r>
        <w:rPr>
          <w:i/>
          <w:spacing w:val="-10"/>
        </w:rPr>
        <w:t xml:space="preserve"> </w:t>
      </w:r>
      <w:r>
        <w:rPr>
          <w:i/>
        </w:rPr>
        <w:t>de</w:t>
      </w:r>
      <w:r>
        <w:rPr>
          <w:i/>
          <w:spacing w:val="-10"/>
        </w:rPr>
        <w:t xml:space="preserve"> </w:t>
      </w:r>
      <w:r>
        <w:rPr>
          <w:i/>
        </w:rPr>
        <w:t>Con-</w:t>
      </w:r>
      <w:r>
        <w:rPr>
          <w:i/>
          <w:spacing w:val="-52"/>
        </w:rPr>
        <w:t xml:space="preserve"> </w:t>
      </w:r>
      <w:r>
        <w:rPr>
          <w:i/>
          <w:w w:val="95"/>
        </w:rPr>
        <w:t>gregacione Volucrum die</w:t>
      </w:r>
      <w:r>
        <w:rPr>
          <w:i/>
          <w:spacing w:val="1"/>
          <w:w w:val="95"/>
        </w:rPr>
        <w:t xml:space="preserve"> </w:t>
      </w:r>
      <w:r>
        <w:rPr>
          <w:i/>
          <w:w w:val="95"/>
        </w:rPr>
        <w:t>sancti Valentini tentum,</w:t>
      </w:r>
      <w:r>
        <w:rPr>
          <w:i/>
          <w:spacing w:val="1"/>
          <w:w w:val="95"/>
        </w:rPr>
        <w:t xml:space="preserve"> </w:t>
      </w:r>
      <w:r>
        <w:rPr>
          <w:i/>
          <w:w w:val="95"/>
        </w:rPr>
        <w:t>secundum Galfridum</w:t>
      </w:r>
      <w:r>
        <w:rPr>
          <w:i/>
          <w:spacing w:val="1"/>
          <w:w w:val="95"/>
        </w:rPr>
        <w:t xml:space="preserve"> </w:t>
      </w:r>
      <w:r>
        <w:rPr>
          <w:i/>
          <w:w w:val="95"/>
        </w:rPr>
        <w:t>Chaucers. Deo gracias</w:t>
      </w:r>
      <w:r>
        <w:rPr>
          <w:w w:val="95"/>
        </w:rPr>
        <w:t>.</w:t>
      </w:r>
    </w:p>
    <w:p w14:paraId="4AF9AA73" w14:textId="77777777" w:rsidR="00C1682C" w:rsidRDefault="00C1682C" w:rsidP="00C1682C">
      <w:pPr>
        <w:pStyle w:val="Bodynoindent"/>
        <w:jc w:val="left"/>
      </w:pPr>
    </w:p>
    <w:p w14:paraId="489C6C6B" w14:textId="1F41CC19" w:rsidR="000276C6" w:rsidRPr="00C1682C" w:rsidRDefault="00C1682C" w:rsidP="00C1682C">
      <w:pPr>
        <w:pStyle w:val="Heading2"/>
      </w:pPr>
      <w:r>
        <w:t xml:space="preserve">5.3.2 </w:t>
      </w:r>
      <w:r w:rsidR="000276C6" w:rsidRPr="00C1682C">
        <w:t>The Canterbury Tales</w:t>
      </w:r>
    </w:p>
    <w:p w14:paraId="33F824EE" w14:textId="77777777" w:rsidR="000276C6" w:rsidRPr="00C1682C" w:rsidRDefault="000276C6" w:rsidP="00C1682C">
      <w:pPr>
        <w:pStyle w:val="Bodynoindent"/>
      </w:pPr>
      <w:r w:rsidRPr="00C1682C">
        <w:t>License: Copyright Gerard NeCastro</w:t>
      </w:r>
    </w:p>
    <w:p w14:paraId="51AD930E" w14:textId="77777777" w:rsidR="000276C6" w:rsidRPr="00C1682C" w:rsidRDefault="000276C6" w:rsidP="00C1682C">
      <w:pPr>
        <w:pStyle w:val="Bodynoindent"/>
      </w:pPr>
      <w:r w:rsidRPr="00C1682C">
        <w:t>Geoffrey Chaucer, Translated by Gerald NeCastro</w:t>
      </w:r>
    </w:p>
    <w:p w14:paraId="0AEF5CB3" w14:textId="77777777" w:rsidR="000276C6" w:rsidRPr="00C1682C" w:rsidRDefault="000276C6" w:rsidP="00C1682C">
      <w:pPr>
        <w:pStyle w:val="Bodynoindent"/>
        <w:jc w:val="left"/>
        <w:rPr>
          <w:i/>
          <w:iCs/>
        </w:rPr>
      </w:pPr>
      <w:r w:rsidRPr="00C1682C">
        <w:rPr>
          <w:i/>
          <w:iCs/>
          <w:w w:val="95"/>
        </w:rPr>
        <w:t>Here</w:t>
      </w:r>
      <w:r w:rsidRPr="00C1682C">
        <w:rPr>
          <w:i/>
          <w:iCs/>
          <w:spacing w:val="-6"/>
          <w:w w:val="95"/>
        </w:rPr>
        <w:t xml:space="preserve"> </w:t>
      </w:r>
      <w:r w:rsidRPr="00C1682C">
        <w:rPr>
          <w:i/>
          <w:iCs/>
          <w:w w:val="95"/>
        </w:rPr>
        <w:t>begins</w:t>
      </w:r>
      <w:r w:rsidRPr="00C1682C">
        <w:rPr>
          <w:i/>
          <w:iCs/>
          <w:spacing w:val="-5"/>
          <w:w w:val="95"/>
        </w:rPr>
        <w:t xml:space="preserve"> </w:t>
      </w:r>
      <w:r w:rsidRPr="00C1682C">
        <w:rPr>
          <w:i/>
          <w:iCs/>
          <w:w w:val="95"/>
        </w:rPr>
        <w:t>the</w:t>
      </w:r>
      <w:r w:rsidRPr="00C1682C">
        <w:rPr>
          <w:i/>
          <w:iCs/>
          <w:spacing w:val="-5"/>
          <w:w w:val="95"/>
        </w:rPr>
        <w:t xml:space="preserve"> </w:t>
      </w:r>
      <w:r w:rsidRPr="00C1682C">
        <w:rPr>
          <w:i/>
          <w:iCs/>
          <w:w w:val="95"/>
        </w:rPr>
        <w:t>Book</w:t>
      </w:r>
      <w:r w:rsidRPr="00C1682C">
        <w:rPr>
          <w:i/>
          <w:iCs/>
          <w:spacing w:val="-5"/>
          <w:w w:val="95"/>
        </w:rPr>
        <w:t xml:space="preserve"> </w:t>
      </w:r>
      <w:r w:rsidRPr="00C1682C">
        <w:rPr>
          <w:i/>
          <w:iCs/>
          <w:w w:val="95"/>
        </w:rPr>
        <w:t>of</w:t>
      </w:r>
      <w:r w:rsidRPr="00C1682C">
        <w:rPr>
          <w:i/>
          <w:iCs/>
          <w:spacing w:val="-5"/>
          <w:w w:val="95"/>
        </w:rPr>
        <w:t xml:space="preserve"> </w:t>
      </w:r>
      <w:r w:rsidRPr="00C1682C">
        <w:rPr>
          <w:i/>
          <w:iCs/>
          <w:w w:val="95"/>
        </w:rPr>
        <w:t>the</w:t>
      </w:r>
      <w:r w:rsidRPr="00C1682C">
        <w:rPr>
          <w:i/>
          <w:iCs/>
          <w:spacing w:val="-5"/>
          <w:w w:val="95"/>
        </w:rPr>
        <w:t xml:space="preserve"> </w:t>
      </w:r>
      <w:r w:rsidRPr="00C1682C">
        <w:rPr>
          <w:i/>
          <w:iCs/>
          <w:w w:val="95"/>
        </w:rPr>
        <w:t>Tales</w:t>
      </w:r>
      <w:r w:rsidRPr="00C1682C">
        <w:rPr>
          <w:i/>
          <w:iCs/>
          <w:spacing w:val="-5"/>
          <w:w w:val="95"/>
        </w:rPr>
        <w:t xml:space="preserve"> </w:t>
      </w:r>
      <w:r w:rsidRPr="00C1682C">
        <w:rPr>
          <w:i/>
          <w:iCs/>
          <w:w w:val="95"/>
        </w:rPr>
        <w:t>of</w:t>
      </w:r>
      <w:r w:rsidRPr="00C1682C">
        <w:rPr>
          <w:i/>
          <w:iCs/>
          <w:spacing w:val="-5"/>
          <w:w w:val="95"/>
        </w:rPr>
        <w:t xml:space="preserve"> </w:t>
      </w:r>
      <w:r w:rsidRPr="00C1682C">
        <w:rPr>
          <w:i/>
          <w:iCs/>
          <w:w w:val="95"/>
        </w:rPr>
        <w:t>Canterbury.</w:t>
      </w:r>
    </w:p>
    <w:p w14:paraId="1BC405FD" w14:textId="77777777" w:rsidR="000276C6" w:rsidRPr="00C1682C" w:rsidRDefault="000276C6" w:rsidP="00C1682C">
      <w:pPr>
        <w:pStyle w:val="Heading3"/>
        <w:rPr>
          <w:u w:val="single"/>
        </w:rPr>
      </w:pPr>
      <w:r w:rsidRPr="00C1682C">
        <w:rPr>
          <w:u w:val="single"/>
        </w:rPr>
        <w:t>The</w:t>
      </w:r>
      <w:r w:rsidRPr="00C1682C">
        <w:rPr>
          <w:spacing w:val="-9"/>
          <w:u w:val="single"/>
        </w:rPr>
        <w:t xml:space="preserve"> </w:t>
      </w:r>
      <w:r w:rsidRPr="00C1682C">
        <w:rPr>
          <w:u w:val="single"/>
        </w:rPr>
        <w:t>General</w:t>
      </w:r>
      <w:r w:rsidRPr="00C1682C">
        <w:rPr>
          <w:spacing w:val="-8"/>
          <w:u w:val="single"/>
        </w:rPr>
        <w:t xml:space="preserve"> </w:t>
      </w:r>
      <w:r w:rsidRPr="00C1682C">
        <w:rPr>
          <w:u w:val="single"/>
        </w:rPr>
        <w:t>Prologue</w:t>
      </w:r>
    </w:p>
    <w:p w14:paraId="4A266EE9" w14:textId="77777777" w:rsidR="000276C6" w:rsidRPr="00C1682C" w:rsidRDefault="000276C6" w:rsidP="00C1682C">
      <w:pPr>
        <w:pStyle w:val="Body"/>
      </w:pPr>
      <w:r w:rsidRPr="00C1682C">
        <w:t>When the sweet showers of April have pierced to the root the dryness of March and bathed every vein in moisture by which strength are the flowers brought forth; when Zephyr also with his sweet breath has given spirit to the tender new shoots in the grove and field, and the young sun has run half his course through Aries the Ram, and little birds make melody and sleep all night with an open eye, so nature pricks them in their hearts; then people long to go on pilgrimages to renowned shrines in various distant lands, and palmers to seek foreign shores. And es- pecially from every shire’s end in England they make their way to Canterbury, to seek the holy blessed martyr who helped them when they were sick.</w:t>
      </w:r>
    </w:p>
    <w:p w14:paraId="3F79BCBB" w14:textId="77777777" w:rsidR="000276C6" w:rsidRPr="00C1682C" w:rsidRDefault="000276C6" w:rsidP="00C1682C">
      <w:pPr>
        <w:pStyle w:val="Body"/>
      </w:pPr>
      <w:r w:rsidRPr="00C1682C">
        <w:t xml:space="preserve">One day in that season, as I was waiting at the Tabard Inn at Southwark, about to make my pilgrimage with de- vout heart to Canterbury, it happened that there came at night to that inn a company of twenty-nine various people, who by chance had joined together in fellowship. All </w:t>
      </w:r>
      <w:r w:rsidRPr="00C1682C">
        <w:lastRenderedPageBreak/>
        <w:t>were pilgrims, riding to Canterbury. The chambers and the stables were spacious, and we were lodged well. But in brief, when the sun had gone to rest, I had spoken with every one of them and was soon a part of their company, and agreed to rise early to take our way to where I have told you.</w:t>
      </w:r>
    </w:p>
    <w:p w14:paraId="3C4A34D7" w14:textId="77777777" w:rsidR="000276C6" w:rsidRPr="00C1682C" w:rsidRDefault="000276C6" w:rsidP="00C1682C">
      <w:pPr>
        <w:pStyle w:val="Body"/>
      </w:pPr>
      <w:r w:rsidRPr="00C1682C">
        <w:t>Nevertheless, while I have time and space, before this tale goes further, I think it is reasonable to tell you all the qualities of each of them, as they appeared to me, what sort of people they were, of what station and how they were fashioned. I will begin with a knight.</w:t>
      </w:r>
    </w:p>
    <w:p w14:paraId="651582FD" w14:textId="3626F4C6" w:rsidR="000276C6" w:rsidRPr="00C1682C" w:rsidRDefault="000276C6" w:rsidP="00C1682C">
      <w:pPr>
        <w:pStyle w:val="Body"/>
      </w:pPr>
      <w:r w:rsidRPr="00C1682C">
        <w:t>There was a Knight and a worthy man, who, from the time when he first rode abroad, loved chivalry, faithful- ness and honor, liberality and courtesy. He was valiant in his lord’s war and had campaigned, no man farther, in</w:t>
      </w:r>
      <w:r w:rsidR="00C1682C" w:rsidRPr="00C1682C">
        <w:t xml:space="preserve"> </w:t>
      </w:r>
      <w:r w:rsidRPr="00C1682C">
        <w:t>both Christian and heathen lands, and ever was honored for his worth. He was at Alexandria when it was won; many times in Prussia he sat in the place of honor above knights from all nations; he had fought in Lithuania and in Russia, and no Christian man of his did so more often; he had been in Granada at the siege of Algeciras and in Belmaria; he was at Lyeys and in Attalia when they were won, and had landed with many noble armies in the Levant. He had been in fifteen mortal battles, and had thrice fought for our faith in the lists at Tremessen and always slain his foe; he had been also, long before, with the lord of Palathia against another heathen host in Turkey; and ever he had great renown. And though he was valorous, he was prudent, and he was as meek as a maiden in his bearing. In all his life he never yet spoke any discourtesy to any living creature, but was truly a perfect gentle knight. To tell you of his equipment, his horses were good but he was not gaily clad. He wore a jerkin of coarse cloth all stained with rust by his coat of mail, for he had just returned from his travels and went to do his pilgrimage.</w:t>
      </w:r>
    </w:p>
    <w:p w14:paraId="054F0146" w14:textId="7A5C9A9C" w:rsidR="000276C6" w:rsidRPr="00C1682C" w:rsidRDefault="000276C6" w:rsidP="00C1682C">
      <w:pPr>
        <w:pStyle w:val="Body"/>
      </w:pPr>
      <w:r w:rsidRPr="00C1682C">
        <w:t>His son was with him, a young Squire, a lover and a lusty young soldier. His locks were curled as if laid in a press. He may have been twenty years of age, of average height, amazingly nimble and great of strength. He had been, at one time, in a campaign in Flanders, Artois, and Picardy, and had borne himself well, in so little time, in hope to stand in his lady’s grace. His clothes were embroi- dered, red and white, like a meadow full of fresh flowers. All the day long he was singing or playing upon the flute; he was as fresh as the month of May. His coat was short, with long, wide sleeves. Well could he sit a horse and ride, make songs, joust and dance, draw and write. He loved so ardently that at night-time he slept no more than a night- ingale. He was courteous, modest and helpful, and carved before his father at table.</w:t>
      </w:r>
    </w:p>
    <w:p w14:paraId="1A5F4FE6" w14:textId="31ED3C79" w:rsidR="00C1682C" w:rsidRDefault="00C1682C" w:rsidP="000276C6">
      <w:pPr>
        <w:pStyle w:val="BodyText"/>
        <w:spacing w:line="228" w:lineRule="auto"/>
        <w:ind w:left="540" w:right="5312" w:firstLine="359"/>
        <w:rPr>
          <w:color w:val="231F20"/>
        </w:rPr>
      </w:pPr>
    </w:p>
    <w:p w14:paraId="008C55A2" w14:textId="4DA45CFD" w:rsidR="00C1682C" w:rsidRDefault="00C1682C" w:rsidP="00C1682C">
      <w:pPr>
        <w:pStyle w:val="Bodynoindent"/>
        <w:jc w:val="center"/>
        <w:rPr>
          <w:color w:val="231F20"/>
        </w:rPr>
      </w:pPr>
      <w:r>
        <w:rPr>
          <w:noProof/>
        </w:rPr>
        <w:lastRenderedPageBreak/>
        <w:drawing>
          <wp:inline distT="0" distB="0" distL="0" distR="0" wp14:anchorId="3BFAC061" wp14:editId="795095BA">
            <wp:extent cx="3088779" cy="4601667"/>
            <wp:effectExtent l="0" t="0" r="0" b="0"/>
            <wp:docPr id="1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jpeg"/>
                    <pic:cNvPicPr/>
                  </pic:nvPicPr>
                  <pic:blipFill>
                    <a:blip r:embed="rId12" cstate="print"/>
                    <a:stretch>
                      <a:fillRect/>
                    </a:stretch>
                  </pic:blipFill>
                  <pic:spPr>
                    <a:xfrm>
                      <a:off x="0" y="0"/>
                      <a:ext cx="3088779" cy="4601667"/>
                    </a:xfrm>
                    <a:prstGeom prst="rect">
                      <a:avLst/>
                    </a:prstGeom>
                  </pic:spPr>
                </pic:pic>
              </a:graphicData>
            </a:graphic>
          </wp:inline>
        </w:drawing>
      </w:r>
    </w:p>
    <w:p w14:paraId="739431A5" w14:textId="77777777" w:rsidR="00C1682C" w:rsidRDefault="00C1682C" w:rsidP="00C1682C">
      <w:pPr>
        <w:pStyle w:val="CaptionHeader"/>
      </w:pPr>
      <w:r>
        <w:rPr>
          <w:spacing w:val="-2"/>
          <w:w w:val="110"/>
        </w:rPr>
        <w:t>image</w:t>
      </w:r>
      <w:r>
        <w:rPr>
          <w:spacing w:val="-11"/>
          <w:w w:val="110"/>
        </w:rPr>
        <w:t xml:space="preserve"> </w:t>
      </w:r>
      <w:r>
        <w:rPr>
          <w:spacing w:val="-2"/>
          <w:w w:val="110"/>
        </w:rPr>
        <w:t>5.3:</w:t>
      </w:r>
      <w:r>
        <w:rPr>
          <w:spacing w:val="-10"/>
          <w:w w:val="110"/>
        </w:rPr>
        <w:t xml:space="preserve"> </w:t>
      </w:r>
      <w:r>
        <w:rPr>
          <w:spacing w:val="-2"/>
          <w:w w:val="110"/>
        </w:rPr>
        <w:t>The</w:t>
      </w:r>
      <w:r>
        <w:rPr>
          <w:spacing w:val="-10"/>
          <w:w w:val="110"/>
        </w:rPr>
        <w:t xml:space="preserve"> </w:t>
      </w:r>
      <w:r>
        <w:rPr>
          <w:spacing w:val="-2"/>
          <w:w w:val="110"/>
        </w:rPr>
        <w:t>Canterbuy</w:t>
      </w:r>
      <w:r>
        <w:rPr>
          <w:spacing w:val="-11"/>
          <w:w w:val="110"/>
        </w:rPr>
        <w:t xml:space="preserve"> </w:t>
      </w:r>
      <w:r>
        <w:rPr>
          <w:w w:val="110"/>
        </w:rPr>
        <w:t>Tales</w:t>
      </w:r>
      <w:r>
        <w:rPr>
          <w:spacing w:val="-10"/>
          <w:w w:val="110"/>
        </w:rPr>
        <w:t xml:space="preserve"> </w:t>
      </w:r>
      <w:r>
        <w:rPr>
          <w:w w:val="110"/>
        </w:rPr>
        <w:t>Title</w:t>
      </w:r>
      <w:r>
        <w:rPr>
          <w:spacing w:val="-10"/>
          <w:w w:val="110"/>
        </w:rPr>
        <w:t xml:space="preserve"> </w:t>
      </w:r>
      <w:r>
        <w:rPr>
          <w:w w:val="110"/>
        </w:rPr>
        <w:t>Page</w:t>
      </w:r>
      <w:r>
        <w:rPr>
          <w:spacing w:val="-10"/>
          <w:w w:val="110"/>
        </w:rPr>
        <w:t xml:space="preserve"> </w:t>
      </w:r>
      <w:r>
        <w:rPr>
          <w:w w:val="110"/>
        </w:rPr>
        <w:t>|</w:t>
      </w:r>
      <w:r>
        <w:rPr>
          <w:spacing w:val="-11"/>
          <w:w w:val="110"/>
        </w:rPr>
        <w:t xml:space="preserve"> </w:t>
      </w:r>
      <w:r>
        <w:rPr>
          <w:w w:val="110"/>
        </w:rPr>
        <w:t>The</w:t>
      </w:r>
      <w:r>
        <w:rPr>
          <w:spacing w:val="-12"/>
          <w:w w:val="110"/>
        </w:rPr>
        <w:t xml:space="preserve"> </w:t>
      </w:r>
      <w:r>
        <w:rPr>
          <w:w w:val="110"/>
        </w:rPr>
        <w:t>title</w:t>
      </w:r>
      <w:r>
        <w:rPr>
          <w:spacing w:val="-12"/>
          <w:w w:val="110"/>
        </w:rPr>
        <w:t xml:space="preserve"> </w:t>
      </w:r>
      <w:r>
        <w:rPr>
          <w:w w:val="110"/>
        </w:rPr>
        <w:t>page</w:t>
      </w:r>
    </w:p>
    <w:p w14:paraId="17416E7F" w14:textId="77777777" w:rsidR="00C1682C" w:rsidRDefault="00C1682C" w:rsidP="00C1682C">
      <w:pPr>
        <w:pStyle w:val="CaptionHeader"/>
      </w:pPr>
      <w:r>
        <w:rPr>
          <w:spacing w:val="-3"/>
        </w:rPr>
        <w:t>for</w:t>
      </w:r>
      <w:r>
        <w:rPr>
          <w:spacing w:val="-8"/>
        </w:rPr>
        <w:t xml:space="preserve"> </w:t>
      </w:r>
      <w:r>
        <w:rPr>
          <w:i/>
          <w:spacing w:val="-3"/>
        </w:rPr>
        <w:t>The</w:t>
      </w:r>
      <w:r>
        <w:rPr>
          <w:i/>
          <w:spacing w:val="-8"/>
        </w:rPr>
        <w:t xml:space="preserve"> </w:t>
      </w:r>
      <w:r>
        <w:rPr>
          <w:i/>
          <w:spacing w:val="-3"/>
        </w:rPr>
        <w:t>Canterbury</w:t>
      </w:r>
      <w:r>
        <w:rPr>
          <w:i/>
          <w:spacing w:val="-8"/>
        </w:rPr>
        <w:t xml:space="preserve"> </w:t>
      </w:r>
      <w:r>
        <w:rPr>
          <w:i/>
          <w:spacing w:val="-3"/>
        </w:rPr>
        <w:t>Tales</w:t>
      </w:r>
      <w:r>
        <w:rPr>
          <w:i/>
          <w:spacing w:val="-8"/>
        </w:rPr>
        <w:t xml:space="preserve"> </w:t>
      </w:r>
      <w:r>
        <w:rPr>
          <w:spacing w:val="-3"/>
        </w:rPr>
        <w:t>featuring</w:t>
      </w:r>
      <w:r>
        <w:rPr>
          <w:spacing w:val="-8"/>
        </w:rPr>
        <w:t xml:space="preserve"> </w:t>
      </w:r>
      <w:r>
        <w:rPr>
          <w:spacing w:val="-3"/>
        </w:rPr>
        <w:t>an</w:t>
      </w:r>
      <w:r>
        <w:rPr>
          <w:spacing w:val="-8"/>
        </w:rPr>
        <w:t xml:space="preserve"> </w:t>
      </w:r>
      <w:r>
        <w:rPr>
          <w:spacing w:val="-3"/>
        </w:rPr>
        <w:t>artist</w:t>
      </w:r>
      <w:r>
        <w:rPr>
          <w:spacing w:val="-8"/>
        </w:rPr>
        <w:t xml:space="preserve"> </w:t>
      </w:r>
      <w:r>
        <w:rPr>
          <w:spacing w:val="-3"/>
        </w:rPr>
        <w:t>rendering</w:t>
      </w:r>
      <w:r>
        <w:rPr>
          <w:spacing w:val="-8"/>
        </w:rPr>
        <w:t xml:space="preserve"> </w:t>
      </w:r>
      <w:r>
        <w:rPr>
          <w:spacing w:val="-3"/>
        </w:rPr>
        <w:t>of</w:t>
      </w:r>
      <w:r>
        <w:rPr>
          <w:spacing w:val="-8"/>
        </w:rPr>
        <w:t xml:space="preserve"> </w:t>
      </w:r>
      <w:r>
        <w:rPr>
          <w:spacing w:val="-3"/>
        </w:rPr>
        <w:t>Geoffrey</w:t>
      </w:r>
      <w:r>
        <w:rPr>
          <w:spacing w:val="-42"/>
        </w:rPr>
        <w:t xml:space="preserve"> </w:t>
      </w:r>
      <w:r>
        <w:t>Chaucer</w:t>
      </w:r>
      <w:r>
        <w:rPr>
          <w:spacing w:val="-11"/>
        </w:rPr>
        <w:t xml:space="preserve"> </w:t>
      </w:r>
      <w:r>
        <w:t>gazing</w:t>
      </w:r>
      <w:r>
        <w:rPr>
          <w:spacing w:val="-10"/>
        </w:rPr>
        <w:t xml:space="preserve"> </w:t>
      </w:r>
      <w:r>
        <w:t>into</w:t>
      </w:r>
      <w:r>
        <w:rPr>
          <w:spacing w:val="-10"/>
        </w:rPr>
        <w:t xml:space="preserve"> </w:t>
      </w:r>
      <w:r>
        <w:t>a</w:t>
      </w:r>
      <w:r>
        <w:rPr>
          <w:spacing w:val="-10"/>
        </w:rPr>
        <w:t xml:space="preserve"> </w:t>
      </w:r>
      <w:r>
        <w:t>well,</w:t>
      </w:r>
      <w:r>
        <w:rPr>
          <w:spacing w:val="-11"/>
        </w:rPr>
        <w:t xml:space="preserve"> </w:t>
      </w:r>
      <w:r>
        <w:t>a</w:t>
      </w:r>
      <w:r>
        <w:rPr>
          <w:spacing w:val="-10"/>
        </w:rPr>
        <w:t xml:space="preserve"> </w:t>
      </w:r>
      <w:r>
        <w:t>paper</w:t>
      </w:r>
      <w:r>
        <w:rPr>
          <w:spacing w:val="-10"/>
        </w:rPr>
        <w:t xml:space="preserve"> </w:t>
      </w:r>
      <w:r>
        <w:t>clutch</w:t>
      </w:r>
      <w:r>
        <w:rPr>
          <w:spacing w:val="-10"/>
        </w:rPr>
        <w:t xml:space="preserve"> </w:t>
      </w:r>
      <w:r>
        <w:t>in</w:t>
      </w:r>
      <w:r>
        <w:rPr>
          <w:spacing w:val="-11"/>
        </w:rPr>
        <w:t xml:space="preserve"> </w:t>
      </w:r>
      <w:r>
        <w:t>his</w:t>
      </w:r>
      <w:r>
        <w:rPr>
          <w:spacing w:val="-10"/>
        </w:rPr>
        <w:t xml:space="preserve"> </w:t>
      </w:r>
      <w:r>
        <w:t>hand.</w:t>
      </w:r>
    </w:p>
    <w:p w14:paraId="4438B2D0" w14:textId="77777777" w:rsidR="00C1682C" w:rsidRDefault="00C1682C" w:rsidP="00C1682C">
      <w:pPr>
        <w:pStyle w:val="CaptionText"/>
      </w:pPr>
      <w:r>
        <w:rPr>
          <w:b/>
        </w:rPr>
        <w:t>Author:</w:t>
      </w:r>
      <w:r>
        <w:rPr>
          <w:b/>
          <w:spacing w:val="-11"/>
        </w:rPr>
        <w:t xml:space="preserve"> </w:t>
      </w:r>
      <w:r>
        <w:t>Edward</w:t>
      </w:r>
      <w:r>
        <w:rPr>
          <w:spacing w:val="-9"/>
        </w:rPr>
        <w:t xml:space="preserve"> </w:t>
      </w:r>
      <w:r>
        <w:t>Burne-Jones</w:t>
      </w:r>
    </w:p>
    <w:p w14:paraId="4E30A3A3" w14:textId="798BD2EB" w:rsidR="00C1682C" w:rsidRDefault="00C1682C" w:rsidP="00C1682C">
      <w:pPr>
        <w:pStyle w:val="CaptionText"/>
      </w:pPr>
      <w:r>
        <w:rPr>
          <w:b/>
          <w:spacing w:val="-7"/>
        </w:rPr>
        <w:t>Source:</w:t>
      </w:r>
      <w:r>
        <w:rPr>
          <w:b/>
          <w:spacing w:val="-6"/>
        </w:rPr>
        <w:t xml:space="preserve"> </w:t>
      </w:r>
      <w:r>
        <w:rPr>
          <w:spacing w:val="-6"/>
        </w:rPr>
        <w:t>Archive.org</w:t>
      </w:r>
    </w:p>
    <w:p w14:paraId="3B028865" w14:textId="4640F0C7" w:rsidR="00C1682C" w:rsidRDefault="00C1682C" w:rsidP="00C1682C">
      <w:pPr>
        <w:pStyle w:val="CaptionText"/>
      </w:pPr>
      <w:r>
        <w:rPr>
          <w:b/>
          <w:bCs/>
        </w:rPr>
        <w:t>L</w:t>
      </w:r>
      <w:r w:rsidRPr="00C1682C">
        <w:rPr>
          <w:b/>
          <w:bCs/>
        </w:rPr>
        <w:t>icense:</w:t>
      </w:r>
      <w:r>
        <w:rPr>
          <w:b/>
          <w:spacing w:val="-6"/>
        </w:rPr>
        <w:t xml:space="preserve"> </w:t>
      </w:r>
      <w:r>
        <w:rPr>
          <w:w w:val="103"/>
        </w:rPr>
        <w:t>Pu</w:t>
      </w:r>
      <w:r>
        <w:rPr>
          <w:spacing w:val="-2"/>
          <w:w w:val="101"/>
        </w:rPr>
        <w:t>b</w:t>
      </w:r>
      <w:r>
        <w:rPr>
          <w:w w:val="94"/>
        </w:rPr>
        <w:t>lic</w:t>
      </w:r>
      <w:r>
        <w:rPr>
          <w:spacing w:val="-5"/>
        </w:rPr>
        <w:t xml:space="preserve"> </w:t>
      </w:r>
      <w:r>
        <w:rPr>
          <w:spacing w:val="1"/>
          <w:w w:val="101"/>
        </w:rPr>
        <w:t>D</w:t>
      </w:r>
      <w:r>
        <w:rPr>
          <w:w w:val="102"/>
        </w:rPr>
        <w:t>o</w:t>
      </w:r>
      <w:r>
        <w:rPr>
          <w:w w:val="105"/>
        </w:rPr>
        <w:t>m</w:t>
      </w:r>
      <w:r>
        <w:rPr>
          <w:spacing w:val="-2"/>
          <w:w w:val="98"/>
        </w:rPr>
        <w:t>a</w:t>
      </w:r>
      <w:r>
        <w:rPr>
          <w:w w:val="104"/>
        </w:rPr>
        <w:t>in</w:t>
      </w:r>
    </w:p>
    <w:p w14:paraId="6632929B" w14:textId="4F5A9EB6" w:rsidR="00C1682C" w:rsidRDefault="00C1682C" w:rsidP="000276C6">
      <w:pPr>
        <w:pStyle w:val="BodyText"/>
        <w:spacing w:line="228" w:lineRule="auto"/>
        <w:ind w:left="540" w:right="5312" w:firstLine="359"/>
      </w:pPr>
    </w:p>
    <w:p w14:paraId="235DF97D" w14:textId="647EBDED" w:rsidR="000276C6" w:rsidRPr="00C1682C" w:rsidRDefault="000276C6" w:rsidP="00C1682C">
      <w:pPr>
        <w:pStyle w:val="Body"/>
      </w:pPr>
      <w:r w:rsidRPr="00C1682C">
        <w:t>They had a Yeoman with them; on that journey they would have no other servants. He was clad in a coat and hood of green, and in his hand he bore a mighty bow and under his belt a neat sheaf of arrows, bright and sharp, with peacock feathers. He knew how to handle his gear like a good yeoman; his arrows did not fall short on account of any poorly adjusted feathers. His head was cropped and his face brown. He understood well all the practice of woodcraft. He wore a gay arm-guard of leath- er and at one side a sword and buckler; at the other a fine dagger, well fashioned and as sharp as a spear-point; on his breast an image of St. Christopher in bright silver,</w:t>
      </w:r>
      <w:r w:rsidR="00C1682C">
        <w:t xml:space="preserve"> </w:t>
      </w:r>
      <w:r w:rsidRPr="00C1682C">
        <w:t>and over his shoulder a horn on a green baldric. He was a woodsman indeed, I believe.</w:t>
      </w:r>
    </w:p>
    <w:p w14:paraId="407B58CA" w14:textId="265F6E11" w:rsidR="000276C6" w:rsidRPr="00C1682C" w:rsidRDefault="000276C6" w:rsidP="00C1682C">
      <w:pPr>
        <w:pStyle w:val="Body"/>
      </w:pPr>
      <w:r w:rsidRPr="00C1682C">
        <w:lastRenderedPageBreak/>
        <w:t>There was also a nun, a Prioress, quiet and simple in her smiling; her greatest oath was “by Saint Loy.” She was named Madame Eglantine. Well she sang the divine</w:t>
      </w:r>
      <w:r w:rsidR="00C1682C" w:rsidRPr="00C1682C">
        <w:t xml:space="preserve"> </w:t>
      </w:r>
      <w:r w:rsidRPr="00C1682C">
        <w:t>service, intoned in a seemly manner in her nose, and spoke French elegantly, after the manner of Stratford-atte- Bow, for of Parisian French she knew nothing. She had been well taught the art of eating, and let no morsel fall from her lips, and wet but her finger-tips in the sauce. She knew how to lift and how to hold a bit so that not a drop fell upon her breast. Her pleasure was all in courtesy. She</w:t>
      </w:r>
      <w:r w:rsidR="00C1682C" w:rsidRPr="00C1682C">
        <w:t xml:space="preserve"> </w:t>
      </w:r>
      <w:r w:rsidRPr="00C1682C">
        <w:t>wiped her upper lip so well that no spot of grease was to be seen in her cup after she had drunk; and very dainty she</w:t>
      </w:r>
      <w:r w:rsidR="00C1682C" w:rsidRPr="00C1682C">
        <w:t xml:space="preserve"> </w:t>
      </w:r>
      <w:r w:rsidRPr="00C1682C">
        <w:t>was in reaching for her food. And surely she was of fine behavior, pleasant and amiable of bearing. She took pains to imitate court manners, to be stately in her demeanor and to be held worthy of reverence. But to tell you of her charac- ter, she was so charitable and so tender-hearted she would weep if she saw a mouse caught in a trap if it were dead or bleeding. She had certain small dogs, which she fed upon roasted meat or milk and finest wheaten bread. She would weep sorely if one of them died or was struck at sharply with a stick. She was all warm feeling and tender heart. Her wimple was pleated neatly. Her nose was slender, her eyes gray as glass, her mouth small and soft and red. Certainly she had a fine forehead, almost a span high; truly she was not undersized. Her cloak was neatly made, I could tell.</w:t>
      </w:r>
      <w:r w:rsidR="00C1682C">
        <w:t xml:space="preserve"> </w:t>
      </w:r>
      <w:r w:rsidRPr="00C1682C">
        <w:t>About her arm was a coral rosary, the larger beads of green, upon which hung a brooch of shining gold; on it was engraved first an A with a crown, and after that Amor vincit omnia.</w:t>
      </w:r>
    </w:p>
    <w:p w14:paraId="570A096F" w14:textId="77777777" w:rsidR="000276C6" w:rsidRPr="00C1682C" w:rsidRDefault="000276C6" w:rsidP="00C1682C">
      <w:pPr>
        <w:pStyle w:val="Body"/>
      </w:pPr>
      <w:r w:rsidRPr="00C1682C">
        <w:t>Another Nun, her chaplain, was with her, and three Priests.</w:t>
      </w:r>
    </w:p>
    <w:p w14:paraId="4DD0C1BF" w14:textId="5E20EBD1" w:rsidR="000276C6" w:rsidRPr="00C1682C" w:rsidRDefault="000276C6" w:rsidP="00C1682C">
      <w:pPr>
        <w:pStyle w:val="Body"/>
      </w:pPr>
      <w:r w:rsidRPr="00C1682C">
        <w:t>There was a Monk, a very fine and handsome one, a great rider about the country-side and a lover of hunting, a manly man in all things, fit to be an abbot. He had many fine horses in his stable, and when he rode, men could hear his bridle jingling in a whistling wind as clear and loud as the chapel-bell where this lord was prior. Because the rule of St. Maurus or of St. Benedict was old and something austere, this same monk let such old things pass</w:t>
      </w:r>
      <w:r w:rsidR="00C1682C">
        <w:t xml:space="preserve"> </w:t>
      </w:r>
      <w:r w:rsidRPr="00C1682C">
        <w:t xml:space="preserve">and followed the ways of the newer world. He gave not a plucked hen for the text that hunters are not holy, or that a careless monk (that is to say, one out of his cloister) is like a fish out of water; for that text he would not give a her- ring. And I said his opinion was right; why should he study and lose his wits ever poring over a book in the cloister, or toil with his hands and labor as St. Augustine bids? How shall the world be served? Let St. Augustine have his work to himself. Therefore he rode hard, followed greyhounds as swift as birds on the wing. All his pleasure was in riding and hunting the hare, and he spared no cost on those. I saw his sleeves edged at the wrist with fine dark fur, the finest in the country, and to fasten his hood under his chin he had a finely-wrought brooch of gold; in the larger end was a love-knot. His bald head shone like glass; so did his face, as if it had been anointed. He was a sleek, fat lord. His bright eyes rolled in his head, glowing like the fire under a cauldron. His </w:t>
      </w:r>
      <w:r w:rsidRPr="00C1682C">
        <w:lastRenderedPageBreak/>
        <w:t>boots were of rich soft leather, his horse in excellent condition. Now certainly he was a fine prelate. He was not pale, like a wasted spirit; best of any roast he loved a fat swan. His palfrey was as brown as a berry.</w:t>
      </w:r>
    </w:p>
    <w:p w14:paraId="56EE6756" w14:textId="13F2073D" w:rsidR="000276C6" w:rsidRPr="00C1682C" w:rsidRDefault="000276C6" w:rsidP="00C1682C">
      <w:pPr>
        <w:pStyle w:val="Body"/>
      </w:pPr>
      <w:r w:rsidRPr="00C1682C">
        <w:t>There was a begging Friar, lively and jolly, a very dignified fellow. In all the four orders there is not one so skilled in gay and flattering talk. He had, at his own expense, married off many young women; he was a noble pillar of his order! He was well beloved and familiar among franklins everywhere in his countryside, and also with worthy town wom- en, for he had, as he said himself, more virtue as confessor than a parson, for he held a papal license. Very sweetly he heard confession, and his absolution was pleasant; he was an easy man to give penance, when he looked to have a good dinner. Gifts to a poor order are a sign that a man has been well confessed, he maintained; if a man gave, he knew he was contrite. For many people are so stern of heart that they cannot weep, though they suffer sorely; therefore, instead of weeping and praying, men may give silver to the poor friars. The tip of his hood was stuffed full of knives and pins as presents to fine women. And certainly he had a pleasant voice in singing, and well could play the fiddle; in singing ballads he bore off the prize. His neck was as white as the fleur-de-lis, and he was as strong as a champion. He knew</w:t>
      </w:r>
      <w:r w:rsidR="00C1682C">
        <w:t xml:space="preserve"> </w:t>
      </w:r>
      <w:r w:rsidRPr="00C1682C">
        <w:t>all the town taverns, and every inn-keeper and bar-maid, better than the lepers and beggar-women. For it accorded not with a man of his importance to have acquaintance with sick lepers; it was not seemly, it profited not, to deal with any such poor trash, but all with rich folk and sellers of victual. But everywhere that advantage might follow he was courteous, lowly and serviceable. Nowhere was any so capable; he was the best beggar in his house, and gave a certain yearly payment so that none of his brethren might trespass on his routes. Though a widow might not have an old shoe to give, so pleasant was his “In principio,” he would have his farthing before he went. He gained more from his begging than he ever needed, I believe! He would romp about like a puppy-dog. On days of reconciliation, or love-days, he was very helpful, for he was not like a cloister-monk or a poor scholar with a threadbare cope, but like a Master of Arts or a cardinal. His half-cope was of double worsted and came from the clothes-press rounding out like a bell. He pleased his whim by lisping a little, to make his English sound sweet upon his tongue, and in his harping and singing his eyes twinkled in his head like the stars on a frosty night. This worthy friar was named Hubert.</w:t>
      </w:r>
    </w:p>
    <w:p w14:paraId="12FF39FE" w14:textId="77777777" w:rsidR="000276C6" w:rsidRPr="00C1682C" w:rsidRDefault="000276C6" w:rsidP="00C1682C">
      <w:pPr>
        <w:pStyle w:val="Body"/>
      </w:pPr>
      <w:r w:rsidRPr="00C1682C">
        <w:t xml:space="preserve">There was a Merchant with a forked beard, in parti-colored garb. High he sat upon his horse, a Flanders bea- ver-hat on his head, and boots fastened neatly with rich clasps. He uttered his opinions pompously, ever tending to the increase of his own profit; at any cost he wished the sea were safeguarded between Middleburg and Orwell. In selling crown-pieces he knew how to profit by the exchange. This worthy man employed his wit cunningly; no crea- ture knew that he </w:t>
      </w:r>
      <w:r w:rsidRPr="00C1682C">
        <w:lastRenderedPageBreak/>
        <w:t>was in debt, so stately he was of demeanor in bargaining and borrowing. He was a worthy man indeed, but, to tell the truth, I know not his name.</w:t>
      </w:r>
    </w:p>
    <w:p w14:paraId="64608064" w14:textId="77777777" w:rsidR="000276C6" w:rsidRPr="00C1682C" w:rsidRDefault="000276C6" w:rsidP="00C1682C">
      <w:pPr>
        <w:pStyle w:val="Body"/>
      </w:pPr>
      <w:r w:rsidRPr="00C1682C">
        <w:t>There was also a Clerk from Oxford who had long gone to lectures on logic. His horse was as lean as a rake, and he was not at all fat, I think, but looked hollow-cheeked, and grave likewise. His little outer cloak was threadbare, for he had no worldly skill to beg for his needs, and as yet had gained himself no benefice. He would rather have had at his bed’s head twenty volumes of Aristotle and his philosophy, bound in red or black, than rich robes or a fiddle or gay psaltery. Even though he was a philosopher, he had little gold in his money-box! But all that he could get from his friends he spent on books and learning, and would pray diligently for the souls of who gave it to him to stay at the schools. Of study he took most heed and care. Not a word did he speak more than was needed, and the little he spoke was formal and modest, short and quick, and full of high matter. All that he said tended toward moral virtue. Gladly would he learn and gladly teach.</w:t>
      </w:r>
    </w:p>
    <w:p w14:paraId="4E976736" w14:textId="73B6E209" w:rsidR="000276C6" w:rsidRPr="00C1682C" w:rsidRDefault="000276C6" w:rsidP="00C1682C">
      <w:pPr>
        <w:pStyle w:val="Body"/>
      </w:pPr>
      <w:r w:rsidRPr="00C1682C">
        <w:t>There was also a Sergeant of the Law, an excellent man, wary and wise, a frequenter of the porch of Paul’s Church. He was discreet and of great distinction; or seemed such, his words were so sage. He had been judge at court, by patent and full commission; with his learning and great reputation he had earned many fees and robes.</w:t>
      </w:r>
      <w:r w:rsidR="00C1682C">
        <w:t xml:space="preserve"> </w:t>
      </w:r>
      <w:r w:rsidRPr="00C1682C">
        <w:t>Such a man as he for acquiring goods there never was; anything that he desired could be shown to be held in unre- stricted possession, and none could find a flaw in his deeds. Nowhere was there so busy a man, and yet he seemed busier than he was. He knew in precise terms every case and judgment since King William the Conqueror, and ev- ery statute fully, word for word, and none could chide at his writing. He rode in simple style in a parti-colored coat and a belt of silk with small cross-bars. Of his appearance I will not make a longer story.</w:t>
      </w:r>
    </w:p>
    <w:p w14:paraId="3AB7F7B7" w14:textId="7135C30E" w:rsidR="000276C6" w:rsidRPr="00C1682C" w:rsidRDefault="000276C6" w:rsidP="00C1682C">
      <w:pPr>
        <w:pStyle w:val="Body"/>
      </w:pPr>
      <w:r w:rsidRPr="00C1682C">
        <w:t>Traveling with him was a Franklin, with a beard as white as a daisy, a ruddy face and a sanguine temper. Well he loved a sop of wine of a morning. He was accustomed to live in pleasure, for he was a very son of Epicurus, who held the opinion that perfect felicity stands in pleasure alone. He ever kept an open house, like a true St. Julian in his own country-side. His bread and his wine both were always of the best; never were a man’s wine-vaults better</w:t>
      </w:r>
      <w:r w:rsidR="00C1682C">
        <w:t xml:space="preserve"> </w:t>
      </w:r>
      <w:r w:rsidRPr="00C1682C">
        <w:t>stored. His house was never without a huge supply of fish or meat; in his house it snowed meat and drink, and every fine pleasure that a man could dream of. According to the season of the year he varied his meats and his suppers.</w:t>
      </w:r>
      <w:r w:rsidR="00C1682C">
        <w:t xml:space="preserve"> </w:t>
      </w:r>
      <w:r w:rsidRPr="00C1682C">
        <w:t xml:space="preserve">Many fat partridges were in his cage and many bream and pike in his fishpond. Woe to his cook unless his sauces were pungent and sharp, and his gear ever in order! All the long day stood a great table in his hall fully prepared. When the justices met at sessions of court, there he lorded it full grandly, and many times he sat as knight of the shire in parliament. A dagger hung </w:t>
      </w:r>
      <w:r w:rsidRPr="00C1682C">
        <w:lastRenderedPageBreak/>
        <w:t>at his girdle, and a pouch of taffeta, white as morning’s milk. He had been sheriff and auditor; nowhere was so worthy a vassal.</w:t>
      </w:r>
    </w:p>
    <w:p w14:paraId="280A170A" w14:textId="3B6C1B9A" w:rsidR="000276C6" w:rsidRPr="00C1682C" w:rsidRDefault="000276C6" w:rsidP="00C1682C">
      <w:pPr>
        <w:pStyle w:val="Body"/>
      </w:pPr>
      <w:r w:rsidRPr="00C1682C">
        <w:t>A Haberdasher, a Carpenter, a Weaver, a Dyer, and an Upholsterer were with us also, all in the same dress of a great and splendid guild. All fresh and new was their gear. Their knives were not tipped with brass but all with</w:t>
      </w:r>
      <w:r w:rsidR="00C1682C">
        <w:t xml:space="preserve"> </w:t>
      </w:r>
      <w:r w:rsidRPr="00C1682C">
        <w:t>fine-wrought silver, like their girdles and their pouches. Each of them seemed a fair burgess to sit in a guildhall on a dais. Each for his discretion was fit to be alderman of his guild, and had goods and income sufficient for that. Their wives would have consented, I should think; otherwise, they would be at fault. It is a fair thing to be called madame, and to walk ahead of other folks to vigils, and to have a mantle carried royally before them.</w:t>
      </w:r>
    </w:p>
    <w:p w14:paraId="2622AD0E" w14:textId="77777777" w:rsidR="000276C6" w:rsidRPr="00C1682C" w:rsidRDefault="000276C6" w:rsidP="00C1682C">
      <w:pPr>
        <w:pStyle w:val="Body"/>
      </w:pPr>
      <w:r w:rsidRPr="00C1682C">
        <w:t>They had a Cook with them for that journey, to boil chickens with the marrow-bones and tart powder-mer- chant and cyprus-root. Well he knew a draught of London ale! He could roast and fry and broil and stew, make dainty pottage and bake pies well. It was a great pity, it seemed to me, that he had a great ulcer on his shin, for he made capon-in-cream with the best of them.</w:t>
      </w:r>
    </w:p>
    <w:p w14:paraId="1B55C46F" w14:textId="77777777" w:rsidR="000276C6" w:rsidRPr="00C1682C" w:rsidRDefault="000276C6" w:rsidP="00C1682C">
      <w:pPr>
        <w:pStyle w:val="Body"/>
      </w:pPr>
      <w:r w:rsidRPr="00C1682C">
        <w:t>There was a Shipman, from far in the West; for anything I know, he was from Dartmouth. He rode a nag, as well as he knew how, in a gown of coarse wool to the knee. He had a dagger hanging on a lace around his neck and un- der his arm. The hot summer had made his hue brown. In truth he was a good fellow: many draughts of wine had he drawn at Bordeaux while the merchant slept. He paid no heed to nice conscience; on the high seas, if he fought and had the upper hand, he made his victims walk the plank. But in skill to reckon his moon, his tides, his currents and dangers at hand, his harbors and navigation, there was none like him from Hull to Carthage. In his undertak- ings he was bold and shrewd. His beard had been shaken by many tempests. He knew the harbors well from Goth- land to Cape Finisterre, and every creek in Spain and in Brittany. His ship was called the Maudelayne.</w:t>
      </w:r>
    </w:p>
    <w:p w14:paraId="4CB30AF4" w14:textId="62A3EDDD" w:rsidR="000276C6" w:rsidRPr="00C1682C" w:rsidRDefault="000276C6" w:rsidP="00C1682C">
      <w:pPr>
        <w:pStyle w:val="Body"/>
      </w:pPr>
      <w:r w:rsidRPr="00C1682C">
        <w:t>With us was a Doctor, a Physician; for skill in medicine and in surgery there was no peer in this entire world.</w:t>
      </w:r>
      <w:r w:rsidR="00C1682C">
        <w:t xml:space="preserve"> </w:t>
      </w:r>
      <w:r w:rsidRPr="00C1682C">
        <w:t xml:space="preserve">He watched sharply for favorable hours and an auspicious ascendant for his patients’ treatment, for he was well grounded in astrology. He knew the cause of each malady, if it was hot, cold, dry or moist, from where it had sprung and of what humor. He was a thorough and a perfect practitioner. Having found the cause and source of his trouble, quickly he had ready the sick man’s cure. He had his apothecaries all prepared to send him electuaries and drugs, for each helped the other’s gain; their friendship was not formed of late! He knew well the old Aesculapius, Dioscorides and Rufus, Hippocrates, Haly and Galen, Serapion, Rhasis and Avicenna, Averroes, Damascene and Constantine, Bernard, Gatisden and Gilbertine. His own diet was moderate, with no excess, but nourishing and simple to digest. His study was only a little on Scripture. He was clad in red and blue-gray cloth, lined with taffeta and sendal silk. Yet he was </w:t>
      </w:r>
      <w:r w:rsidRPr="00C1682C">
        <w:lastRenderedPageBreak/>
        <w:t>but moderate in spending, and kept what he gained during the pestilence. Gold is a medicine from the heart in physicians’ terms; doubtless that was why he loved gold above all else.</w:t>
      </w:r>
    </w:p>
    <w:p w14:paraId="2DAFA8C6" w14:textId="1EBAAB51" w:rsidR="000276C6" w:rsidRPr="00C1682C" w:rsidRDefault="000276C6" w:rsidP="00C1682C">
      <w:pPr>
        <w:pStyle w:val="Body"/>
      </w:pPr>
      <w:r w:rsidRPr="00C1682C">
        <w:t>There was a Good Wife from near Bath, but she was somewhat deaf, and that was pity. She was so skilled in making cloth that she surpassed those of Ypres and Ghent. In all the parish there was no wife who should march up to make an offering before her, and if any did, so angered she was that truly she was out of all charity. Her kerchiefs were very fine in texture; and I dare swear those that were on her head for Sunday weighed ten pounds. Her hose were of a fine scarlet and tightly fastened, and her shoes were soft and new. Her face was bold and fair and red.</w:t>
      </w:r>
      <w:r w:rsidR="00C1682C">
        <w:t xml:space="preserve"> </w:t>
      </w:r>
      <w:r w:rsidRPr="00C1682C">
        <w:t>All her life she was a worthy woman; she had had five husbands at the church-door, besides other company in her youth, but of that there is no need to speak now. She had thrice been at Jerusalem; many distant streams had she crossed; she had been on pilgrimages to Boulogne and to Rome, to Santiago in Galicia and to Cologne. This wan- dering by the way had taught her various things. To tell the truth, she was gap-toothed; she sat easily on an ambling horse, wearing a fair wimple and on her head a hat as broad as a buckler or target. About her broad hips was a short riding skirt and on her feet a pair of sharp spurs. Well could she laugh and prattle in company. Love and its reme- dies she knew all about, I dare give my word, for she had been through the old dance.</w:t>
      </w:r>
    </w:p>
    <w:p w14:paraId="330F216E" w14:textId="49109E28" w:rsidR="000276C6" w:rsidRPr="00C1682C" w:rsidRDefault="000276C6" w:rsidP="00C1682C">
      <w:pPr>
        <w:pStyle w:val="Body"/>
      </w:pPr>
      <w:r w:rsidRPr="00C1682C">
        <w:t>There was a good man of religion, a poor Parson, but rich in holy thought and deed. He was also a learned man, a clerk, and would faithfully preach Christ’s gospel and devoutly instruct his parishioners. He was benign, wonder- fully diligent, and patient in adversity, as he was often tested. He was loath to excommunicate for unpaid tithes, but rather would give to his poor parishioners out of the church alms and also of his own substance; in little he found sufficiency. His parish was wide and the houses far apart, but not even for thunder or rain did he neglect to visit the farthest, great or small, in sickness or misfortune, going on foot, a staff in his hand. To his sheep did he give this noble example, which he first set into action and afterward taught; these words he took out of the gospel, and this similitude he added also, that if gold will rust, what shall iron do? For if a priest upon whom we trust were to be foul, it is no wonder that an ignorant layman would be corrupt; and it is a shame (if a priest will but pay attention to it) that a shepherd should be defiled and the sheep clean. A priest should give good example by his cleanness how his sheep should live. He would not farm out his benefice, nor leave his sheep stuck fast in the mire, while he ran to London to St. Paul’s, to get an easy appointment as a chantry-priest, or to be retained by some guild, but dwelled at home and guarded his fold well, so that the wolf would not make it miscarry. He was no hireling, but a shepherd.</w:t>
      </w:r>
      <w:r w:rsidR="00C1682C">
        <w:t xml:space="preserve"> </w:t>
      </w:r>
      <w:r w:rsidRPr="00C1682C">
        <w:t xml:space="preserve">And though he was holy and virtuous, he was not pitiless to sinful men, nor cold or haughty of speech, but both discreet and benign in his teaching; to draw folk up to heaven by his fair life and good example, this was his care. But when </w:t>
      </w:r>
      <w:r w:rsidRPr="00C1682C">
        <w:lastRenderedPageBreak/>
        <w:t>a man was stubborn, whether of high or low estate, he would scold him sharply. There was nowhere a bet- ter priest than he. He looked for no pomp and reverence, nor yet was his conscience too particular; but the teaching of Christ and his apostles he taught, and first he followed it himself.</w:t>
      </w:r>
    </w:p>
    <w:p w14:paraId="66824FF3" w14:textId="77777777" w:rsidR="000276C6" w:rsidRPr="00C1682C" w:rsidRDefault="000276C6" w:rsidP="00C1682C">
      <w:pPr>
        <w:pStyle w:val="Body"/>
      </w:pPr>
      <w:r w:rsidRPr="00C1682C">
        <w:t>With him was his brother, a Ploughman, who had drawn many cartloads of dung. He was a faithful and good toiler, living in peace and perfect charity. He loved God best at all times with all his whole heart, in good and ill fortune, and then his neighbor even as himself. He would thresh and ditch and delve for every poor person without pay, but for Christ’s sake, if he were able. He paid his tithes fairly and well on both his produce and his goods. He wore a ploughman’s frock and rode upon a mare.</w:t>
      </w:r>
    </w:p>
    <w:p w14:paraId="3042190F" w14:textId="77777777" w:rsidR="000276C6" w:rsidRPr="00C1682C" w:rsidRDefault="000276C6" w:rsidP="00C1682C">
      <w:pPr>
        <w:pStyle w:val="Body"/>
      </w:pPr>
      <w:r w:rsidRPr="00C1682C">
        <w:t>There was a Reeve also and a Miller, a Summoner and a Pardoner, a Manciple and myself. There were no more.</w:t>
      </w:r>
    </w:p>
    <w:p w14:paraId="72C830FC" w14:textId="28B6576F" w:rsidR="000276C6" w:rsidRPr="00C1682C" w:rsidRDefault="000276C6" w:rsidP="00C1682C">
      <w:pPr>
        <w:pStyle w:val="Body"/>
      </w:pPr>
      <w:r w:rsidRPr="00C1682C">
        <w:t>The Miller was a stout fellow, big of bones and brawn; and well he showed them, for everywhere he went to a wrestling match he would always carry off the prize ram. He was short-shouldered and broad, a thick, knotty fellow. There was no door that he could not heave off its hinges, or break with his head at a running. His beard was as red as any sow or fox, and broad like a spade as well. Upon the very tip of his nose he had a wart, and on it stood a tuft of red hair like the bristles on a sow’s ears, and his nostrils were black and wide. At his thigh hung a sword and buckler.</w:t>
      </w:r>
    </w:p>
    <w:p w14:paraId="2CA823F9" w14:textId="081A1712" w:rsidR="00C1682C" w:rsidRDefault="00C1682C" w:rsidP="000276C6">
      <w:pPr>
        <w:pStyle w:val="BodyText"/>
        <w:spacing w:line="228" w:lineRule="auto"/>
        <w:ind w:left="360" w:right="6243"/>
        <w:rPr>
          <w:color w:val="231F20"/>
        </w:rPr>
      </w:pPr>
    </w:p>
    <w:p w14:paraId="3D0076F0" w14:textId="6BAF94F1" w:rsidR="00C1682C" w:rsidRDefault="00C1682C" w:rsidP="00C1682C">
      <w:pPr>
        <w:pStyle w:val="Bodynoindent"/>
        <w:jc w:val="center"/>
        <w:rPr>
          <w:color w:val="231F20"/>
        </w:rPr>
      </w:pPr>
      <w:r>
        <w:rPr>
          <w:noProof/>
        </w:rPr>
        <w:drawing>
          <wp:inline distT="0" distB="0" distL="0" distR="0" wp14:anchorId="7A4D3F58" wp14:editId="5EA823DB">
            <wp:extent cx="3644074" cy="3162990"/>
            <wp:effectExtent l="0" t="0" r="1270" b="0"/>
            <wp:docPr id="1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jpeg"/>
                    <pic:cNvPicPr/>
                  </pic:nvPicPr>
                  <pic:blipFill>
                    <a:blip r:embed="rId13" cstate="print"/>
                    <a:stretch>
                      <a:fillRect/>
                    </a:stretch>
                  </pic:blipFill>
                  <pic:spPr>
                    <a:xfrm>
                      <a:off x="0" y="0"/>
                      <a:ext cx="3644074" cy="3162990"/>
                    </a:xfrm>
                    <a:prstGeom prst="rect">
                      <a:avLst/>
                    </a:prstGeom>
                  </pic:spPr>
                </pic:pic>
              </a:graphicData>
            </a:graphic>
          </wp:inline>
        </w:drawing>
      </w:r>
    </w:p>
    <w:p w14:paraId="21778381" w14:textId="40CF9E88" w:rsidR="00C1682C" w:rsidRDefault="00C1682C" w:rsidP="00C1682C">
      <w:pPr>
        <w:pStyle w:val="CaptionHeader"/>
      </w:pPr>
      <w:r>
        <w:rPr>
          <w:w w:val="105"/>
        </w:rPr>
        <w:t>image 5.4: hengwrt manuscript | The</w:t>
      </w:r>
      <w:r>
        <w:rPr>
          <w:spacing w:val="-2"/>
          <w:w w:val="105"/>
        </w:rPr>
        <w:t xml:space="preserve"> </w:t>
      </w:r>
      <w:r>
        <w:rPr>
          <w:w w:val="105"/>
        </w:rPr>
        <w:t>top</w:t>
      </w:r>
      <w:r>
        <w:rPr>
          <w:spacing w:val="-3"/>
          <w:w w:val="105"/>
        </w:rPr>
        <w:t xml:space="preserve"> </w:t>
      </w:r>
      <w:r>
        <w:rPr>
          <w:w w:val="105"/>
        </w:rPr>
        <w:t>of</w:t>
      </w:r>
      <w:r>
        <w:rPr>
          <w:spacing w:val="-2"/>
          <w:w w:val="105"/>
        </w:rPr>
        <w:t xml:space="preserve"> </w:t>
      </w:r>
      <w:r>
        <w:rPr>
          <w:w w:val="105"/>
        </w:rPr>
        <w:t>the</w:t>
      </w:r>
      <w:r>
        <w:rPr>
          <w:spacing w:val="-2"/>
          <w:w w:val="105"/>
        </w:rPr>
        <w:t xml:space="preserve"> </w:t>
      </w:r>
      <w:r>
        <w:rPr>
          <w:w w:val="105"/>
        </w:rPr>
        <w:t>page</w:t>
      </w:r>
      <w:r>
        <w:rPr>
          <w:spacing w:val="-3"/>
          <w:w w:val="105"/>
        </w:rPr>
        <w:t xml:space="preserve"> </w:t>
      </w:r>
      <w:r>
        <w:rPr>
          <w:w w:val="105"/>
        </w:rPr>
        <w:t>containing</w:t>
      </w:r>
      <w:r>
        <w:rPr>
          <w:spacing w:val="-2"/>
          <w:w w:val="105"/>
        </w:rPr>
        <w:t xml:space="preserve"> </w:t>
      </w:r>
      <w:r>
        <w:rPr>
          <w:w w:val="105"/>
        </w:rPr>
        <w:t>the</w:t>
      </w:r>
      <w:r>
        <w:t xml:space="preserve"> </w:t>
      </w:r>
      <w:r>
        <w:rPr>
          <w:spacing w:val="-1"/>
        </w:rPr>
        <w:t>General</w:t>
      </w:r>
      <w:r>
        <w:rPr>
          <w:spacing w:val="-11"/>
        </w:rPr>
        <w:t xml:space="preserve"> </w:t>
      </w:r>
      <w:r>
        <w:rPr>
          <w:spacing w:val="-1"/>
        </w:rPr>
        <w:t>Prologue</w:t>
      </w:r>
      <w:r>
        <w:rPr>
          <w:spacing w:val="-10"/>
        </w:rPr>
        <w:t xml:space="preserve"> </w:t>
      </w:r>
      <w:r>
        <w:rPr>
          <w:spacing w:val="-1"/>
        </w:rPr>
        <w:t>for</w:t>
      </w:r>
      <w:r>
        <w:rPr>
          <w:spacing w:val="-10"/>
        </w:rPr>
        <w:t xml:space="preserve"> </w:t>
      </w:r>
      <w:r>
        <w:rPr>
          <w:spacing w:val="-1"/>
        </w:rPr>
        <w:t>the</w:t>
      </w:r>
      <w:r>
        <w:rPr>
          <w:spacing w:val="-10"/>
        </w:rPr>
        <w:t xml:space="preserve"> </w:t>
      </w:r>
      <w:r>
        <w:rPr>
          <w:spacing w:val="-1"/>
        </w:rPr>
        <w:lastRenderedPageBreak/>
        <w:t>Canterbury</w:t>
      </w:r>
      <w:r>
        <w:rPr>
          <w:spacing w:val="-10"/>
        </w:rPr>
        <w:t xml:space="preserve"> </w:t>
      </w:r>
      <w:r>
        <w:rPr>
          <w:spacing w:val="-1"/>
        </w:rPr>
        <w:t>Tales</w:t>
      </w:r>
      <w:r>
        <w:rPr>
          <w:spacing w:val="-10"/>
        </w:rPr>
        <w:t xml:space="preserve"> </w:t>
      </w:r>
      <w:r>
        <w:rPr>
          <w:spacing w:val="-1"/>
        </w:rPr>
        <w:t>from</w:t>
      </w:r>
      <w:r>
        <w:rPr>
          <w:spacing w:val="-10"/>
        </w:rPr>
        <w:t xml:space="preserve"> </w:t>
      </w:r>
      <w:r>
        <w:t>the</w:t>
      </w:r>
      <w:r>
        <w:rPr>
          <w:spacing w:val="-10"/>
        </w:rPr>
        <w:t xml:space="preserve"> </w:t>
      </w:r>
      <w:r>
        <w:t>Hengwrt</w:t>
      </w:r>
      <w:r>
        <w:rPr>
          <w:spacing w:val="-10"/>
        </w:rPr>
        <w:t xml:space="preserve"> </w:t>
      </w:r>
      <w:r>
        <w:t>manuscript.</w:t>
      </w:r>
    </w:p>
    <w:p w14:paraId="00FCC1F6" w14:textId="77777777" w:rsidR="00C1682C" w:rsidRDefault="00C1682C" w:rsidP="00C1682C">
      <w:pPr>
        <w:pStyle w:val="CaptionText"/>
      </w:pPr>
      <w:r w:rsidRPr="00C1682C">
        <w:rPr>
          <w:b/>
          <w:bCs/>
        </w:rPr>
        <w:t>Author:</w:t>
      </w:r>
      <w:r>
        <w:rPr>
          <w:spacing w:val="-9"/>
        </w:rPr>
        <w:t xml:space="preserve"> </w:t>
      </w:r>
      <w:r>
        <w:t>Unknown</w:t>
      </w:r>
    </w:p>
    <w:p w14:paraId="7BA9A287" w14:textId="6F2C9B3B" w:rsidR="00C1682C" w:rsidRDefault="00C1682C" w:rsidP="00C1682C">
      <w:pPr>
        <w:pStyle w:val="CaptionText"/>
      </w:pPr>
      <w:r>
        <w:rPr>
          <w:b/>
          <w:bCs/>
          <w:spacing w:val="-4"/>
        </w:rPr>
        <w:t>S</w:t>
      </w:r>
      <w:r w:rsidRPr="00C1682C">
        <w:rPr>
          <w:b/>
          <w:bCs/>
          <w:spacing w:val="-4"/>
        </w:rPr>
        <w:t>ource:</w:t>
      </w:r>
      <w:r>
        <w:rPr>
          <w:spacing w:val="-6"/>
        </w:rPr>
        <w:t xml:space="preserve"> </w:t>
      </w:r>
      <w:r>
        <w:rPr>
          <w:spacing w:val="-4"/>
        </w:rPr>
        <w:t>Wikimedia</w:t>
      </w:r>
      <w:r>
        <w:rPr>
          <w:spacing w:val="-19"/>
        </w:rPr>
        <w:t xml:space="preserve"> </w:t>
      </w:r>
      <w:r>
        <w:rPr>
          <w:spacing w:val="-4"/>
        </w:rPr>
        <w:t>Commons</w:t>
      </w:r>
    </w:p>
    <w:p w14:paraId="35CCFCAC" w14:textId="29E4FC3E" w:rsidR="00C1682C" w:rsidRDefault="00C1682C" w:rsidP="00C1682C">
      <w:pPr>
        <w:pStyle w:val="CaptionText"/>
      </w:pPr>
      <w:r>
        <w:rPr>
          <w:b/>
          <w:bCs/>
          <w:spacing w:val="1"/>
          <w:w w:val="106"/>
        </w:rPr>
        <w:t>L</w:t>
      </w:r>
      <w:r w:rsidRPr="00C1682C">
        <w:rPr>
          <w:b/>
          <w:bCs/>
          <w:spacing w:val="1"/>
          <w:w w:val="106"/>
        </w:rPr>
        <w:t>i</w:t>
      </w:r>
      <w:r w:rsidRPr="00C1682C">
        <w:rPr>
          <w:b/>
          <w:bCs/>
          <w:w w:val="95"/>
        </w:rPr>
        <w:t>c</w:t>
      </w:r>
      <w:r w:rsidRPr="00C1682C">
        <w:rPr>
          <w:b/>
          <w:bCs/>
          <w:spacing w:val="-1"/>
          <w:w w:val="98"/>
        </w:rPr>
        <w:t>e</w:t>
      </w:r>
      <w:r w:rsidRPr="00C1682C">
        <w:rPr>
          <w:b/>
          <w:bCs/>
        </w:rPr>
        <w:t>n</w:t>
      </w:r>
      <w:r w:rsidRPr="00C1682C">
        <w:rPr>
          <w:b/>
          <w:bCs/>
          <w:spacing w:val="1"/>
        </w:rPr>
        <w:t>s</w:t>
      </w:r>
      <w:r w:rsidRPr="00C1682C">
        <w:rPr>
          <w:b/>
          <w:bCs/>
          <w:w w:val="88"/>
        </w:rPr>
        <w:t>e:</w:t>
      </w:r>
      <w:r>
        <w:rPr>
          <w:spacing w:val="-6"/>
        </w:rPr>
        <w:t xml:space="preserve"> </w:t>
      </w:r>
      <w:r>
        <w:rPr>
          <w:w w:val="103"/>
        </w:rPr>
        <w:t>P</w:t>
      </w:r>
      <w:r>
        <w:rPr>
          <w:spacing w:val="-1"/>
          <w:w w:val="103"/>
        </w:rPr>
        <w:t>u</w:t>
      </w:r>
      <w:r>
        <w:rPr>
          <w:spacing w:val="-2"/>
          <w:w w:val="101"/>
        </w:rPr>
        <w:t>b</w:t>
      </w:r>
      <w:r>
        <w:rPr>
          <w:w w:val="94"/>
        </w:rPr>
        <w:t>lic</w:t>
      </w:r>
      <w:r>
        <w:rPr>
          <w:spacing w:val="-5"/>
        </w:rPr>
        <w:t xml:space="preserve"> </w:t>
      </w:r>
      <w:r>
        <w:rPr>
          <w:spacing w:val="1"/>
          <w:w w:val="101"/>
        </w:rPr>
        <w:t>D</w:t>
      </w:r>
      <w:r>
        <w:rPr>
          <w:w w:val="102"/>
        </w:rPr>
        <w:t>o</w:t>
      </w:r>
      <w:r>
        <w:rPr>
          <w:spacing w:val="-1"/>
          <w:w w:val="105"/>
        </w:rPr>
        <w:t>m</w:t>
      </w:r>
      <w:r>
        <w:rPr>
          <w:spacing w:val="-2"/>
          <w:w w:val="98"/>
        </w:rPr>
        <w:t>a</w:t>
      </w:r>
      <w:r>
        <w:rPr>
          <w:w w:val="104"/>
        </w:rPr>
        <w:t>in</w:t>
      </w:r>
    </w:p>
    <w:p w14:paraId="0075BACA" w14:textId="7F8D94AC" w:rsidR="00C1682C" w:rsidRDefault="00C1682C" w:rsidP="000276C6">
      <w:pPr>
        <w:pStyle w:val="BodyText"/>
        <w:spacing w:line="228" w:lineRule="auto"/>
        <w:ind w:left="360" w:right="6243"/>
        <w:rPr>
          <w:color w:val="231F20"/>
        </w:rPr>
      </w:pPr>
    </w:p>
    <w:p w14:paraId="050C19E7" w14:textId="598C052E" w:rsidR="000276C6" w:rsidRPr="00C1682C" w:rsidRDefault="000276C6" w:rsidP="00C1682C">
      <w:pPr>
        <w:pStyle w:val="Body"/>
        <w:ind w:firstLine="0"/>
      </w:pPr>
      <w:r w:rsidRPr="00C1682C">
        <w:t>His mouth was as great as a great furnace. He was a teller of dirty stories and a buffoon, and it was mostly of sin and obscenity. He knew well how to steal corn and take his toll of meal three times over; and yet he had a golden thumb, by God! He wore a white coat and a blue hood. He could blow and play the bagpipe well, and with its noise he led us out of town.</w:t>
      </w:r>
    </w:p>
    <w:p w14:paraId="28A5A686" w14:textId="4139B516" w:rsidR="000276C6" w:rsidRPr="00C1682C" w:rsidRDefault="000276C6" w:rsidP="00C1682C">
      <w:pPr>
        <w:pStyle w:val="Body"/>
      </w:pPr>
      <w:r w:rsidRPr="00C1682C">
        <w:t>There was a gentle Manciple of an Inn of Court, of whom other stewards might take example for craftiness in buying victuals.</w:t>
      </w:r>
      <w:r w:rsidR="00C1682C">
        <w:t xml:space="preserve"> </w:t>
      </w:r>
      <w:r w:rsidRPr="00C1682C">
        <w:t>Whether he paid in cash or took on credit, he was so watchful in his buying that he was always ahead and in good standing. Now is it</w:t>
      </w:r>
      <w:r w:rsidR="00C1682C">
        <w:t xml:space="preserve"> </w:t>
      </w:r>
      <w:r w:rsidRPr="00C1682C">
        <w:t>not a full fair gift of God that the wit of such an unlettered man shall surpass the wisdom of a great body of learned men? He had more than a score of masters, expert and diligent in law, of whom in that house there were a dozen worthy</w:t>
      </w:r>
      <w:r w:rsidR="00C1682C">
        <w:t xml:space="preserve"> </w:t>
      </w:r>
      <w:r w:rsidRPr="00C1682C">
        <w:t>to be stewards of lands and revenues of any lord in England, to let him live upon his income, honorably, free from debt, unless he were mad, or live as plainly as he would; or able to help a</w:t>
      </w:r>
      <w:r w:rsidR="00C1682C">
        <w:t xml:space="preserve"> </w:t>
      </w:r>
      <w:r w:rsidRPr="00C1682C">
        <w:t>whole shire in any case that might occur. And yet this Manciple hoodwinked all of them.</w:t>
      </w:r>
    </w:p>
    <w:p w14:paraId="62ECED33" w14:textId="30E2D1C7" w:rsidR="000276C6" w:rsidRPr="00C1682C" w:rsidRDefault="000276C6" w:rsidP="00C1682C">
      <w:pPr>
        <w:pStyle w:val="Body"/>
      </w:pPr>
      <w:r w:rsidRPr="00C1682C">
        <w:t>The Reeve was a slender, bilious man. His beard was shaven as close as could be, and his hair was cut short around his ears and docked</w:t>
      </w:r>
      <w:r w:rsidR="00C1682C">
        <w:t xml:space="preserve"> </w:t>
      </w:r>
      <w:r w:rsidRPr="00C1682C">
        <w:t>in front like a priest’s. His legs were full and lean like a stick; I could see no calf. He could well keep a bin and a gar- ner and no inspector could get the best of him. In the drought or in the wet he could foretell the yield of his grain and seed. His lord’s sheep, poultry and cattle, his dairy and swine and horses and all his stock, this Reeve had whol- ly under his governance, and submitted his accounts thereon ever since his lord was twenty years of age; and none could ever find him out in arrears. There was no bailiff nor herdsman nor other churl whose tricks and craftiness he didn’t know. They were as afraid of him as of the plague. His dwelling-place was a pleasant one on a heath, all shad- ed with green trees. Better than his lord he knew how to pick up wealth, and had a rich private hoard; he knew how to please his master cunningly by giving and lending him out of what was his master’s by right, and to win thanks for that, and a coat and hood as a reward too. In his youth he had learned a good trade and was a fine carpenter and workman. This Reeve sat upon a fine dapple gray cob named Scot. He wore a long surcoat of blue and at his side a rusty blade. He was from Norfolk, near a town they call Baldeswell. His coat was tucked up around him like a friar’s, and he always rode last of us all.</w:t>
      </w:r>
    </w:p>
    <w:p w14:paraId="36549951" w14:textId="77777777" w:rsidR="000276C6" w:rsidRPr="00C1682C" w:rsidRDefault="000276C6" w:rsidP="00C1682C">
      <w:pPr>
        <w:pStyle w:val="Body"/>
      </w:pPr>
      <w:r w:rsidRPr="00C1682C">
        <w:t xml:space="preserve">A Summoner was with us there, a fire-red cherubim-faced fellow, salt-phlegmed and pimply, with slits for eyes, scabby black eyebrows and thin ragged beard, and as hot and lecherous as a sparrow. Children were terrified at his visage. No quicksilver, white-lead, brimstone, borax </w:t>
      </w:r>
      <w:r w:rsidRPr="00C1682C">
        <w:lastRenderedPageBreak/>
        <w:t>nor ceruse, no cream of tartar nor any ointment that would clean and burn, could help his white blotches or the knobs on his chaps. He loved garlic, onions and leeks too well, and to drink strong wine as red as blood, and then he would talk and cry out like mad. And after drinking deep of wine he would speak no word but Latin, in which he had a few terms, two or three, learned out of some canon. No wonder was that, for he heard it all day long, and you know well how a jay can call “Walter” after hearing it a long time, as well as the pope could. But if he were tested in any other point, his learning was found to be all spent. Questio quid juris, he was always crying. He was a kind and gentle rogue; a better fellow I never knew; for a quart of wine he would allow a good fellow to have his concubine for a year and completely excuse him. Secretly he knew how to swindle anyone. And if anywhere he found a good fellow, he would teach him in such case to have no fear of the archdeacon’s excommuni- cation, unless a man’s soul is in his purse, for it was in his purse he should be punished. “The Archdeacon’s hell is your purse,” he said. (But well I know he lied in his teeth; every guilty man should fear the church’s curse, for it will slay, just as absolution saves, and also let him beware of a significavit.) Within his jurisdiction on his own terms he held all the young people of the diocese, knew their guilty secrets, and was their chief adviser. He had a garland on his head large enough for an ale-house sign, and carried a round loaf of bread as big as a buckler.</w:t>
      </w:r>
    </w:p>
    <w:p w14:paraId="6A488CD5" w14:textId="120ADB38" w:rsidR="000276C6" w:rsidRPr="00C1682C" w:rsidRDefault="000276C6" w:rsidP="00C1682C">
      <w:pPr>
        <w:pStyle w:val="Body"/>
      </w:pPr>
      <w:r w:rsidRPr="00C1682C">
        <w:t xml:space="preserve">With him rode a gentle Pardoner, of Roncesvalles, his friend and companion, who had come straight from the court of Rome. He sang loudly, “Come here, love, to me,” while the Summoner joined him with a stiff bass; never was there a trumpet of half such a sound. This Pardoner had waxy-yellow hair, hanging smooth, like a hank of flax, spread over his shoulders in thin strands. For sport he wore no hood, which was trussed up in his wallet; riding with his hair disheveled, bareheaded except for his cap, he thought he was all in the latest fashion. His eyes were glaring like a hare’s. He had a veronica sewed on his cap, and his wallet, brimful of pardons hot from Rome, lay before him on his saddle. His voice was as small as a goat’s. He had no beard nor ever would have, his face was as smooth as if lately shaven; I believe he was a mare or a gelding. But as for his trade, from Berwick to Dover there was not such another pardoner. In his bag he had a pillow-case which he said was our Lady’s kerchief, and a small piece of the sail which he said St. Peter had when he walked upon the sea and Jesus Christ caught him. He had a cross of latoun, set full of false gems, and pigs’ bones in a glass. But with these relics, when he found a poor parson dwelling in the country, in one day he gained himself more money than the parson gained in two months. And thus, with flattering deceit and tricks, he made the parson and the people his dupes. But to give him his due, after all he was a noble ecclesiastic in church; he could read well a lesson or legend and best of all sing an offertory. For he knew well that when that was </w:t>
      </w:r>
      <w:r w:rsidRPr="00C1682C">
        <w:lastRenderedPageBreak/>
        <w:t>done he must preach and file his tongue smooth, to win silver as he well knew how.</w:t>
      </w:r>
      <w:r w:rsidR="00C1682C">
        <w:t xml:space="preserve"> </w:t>
      </w:r>
      <w:r w:rsidRPr="00C1682C">
        <w:t>Therefore he sang merrily and loud.</w:t>
      </w:r>
    </w:p>
    <w:p w14:paraId="7C4FC5B4" w14:textId="77777777" w:rsidR="000276C6" w:rsidRPr="00C1682C" w:rsidRDefault="000276C6" w:rsidP="00C1682C">
      <w:pPr>
        <w:pStyle w:val="Body"/>
      </w:pPr>
      <w:r w:rsidRPr="00C1682C">
        <w:t>Now I have told you in few words the station, the array, the number of this company and why they were assem- bled in Southwark as well, at this noble inn, the Tabard, close to the Bell tavern. But now it is time to say how we behaved that same evening, when we had arrived at that inn; and afterward I will tell you of our journey and the rest of our pilgrimage.</w:t>
      </w:r>
    </w:p>
    <w:p w14:paraId="631BEAAB" w14:textId="28CA7D10" w:rsidR="000276C6" w:rsidRPr="00C1682C" w:rsidRDefault="000276C6" w:rsidP="00C1682C">
      <w:pPr>
        <w:pStyle w:val="Body"/>
      </w:pPr>
      <w:r w:rsidRPr="00C1682C">
        <w:t>But first I pray that by your courtesy you ascribe it not to my ill manners if I speak plainly in this matter, telling you their words and cheer, and if I speak their very words as they were. For this you know as well as I, that who- ever tells a tale that another has told, he must repeat every word, as nearly as he can, although he may speak ever so rudely and freely. Otherwise, he must tell his tale falsely, or pretend, or find new words. He may not spare any,</w:t>
      </w:r>
      <w:r w:rsidR="00C1682C">
        <w:t xml:space="preserve"> </w:t>
      </w:r>
      <w:r w:rsidRPr="00C1682C">
        <w:t>even if it were his own brother; he is bound to say one word as well as the next. Christ himself spoke plainly in Holy Scriptures and you know well there is no baseness in that. And Plato, whoever can read him, says that the word must be cousin to the deed.</w:t>
      </w:r>
    </w:p>
    <w:p w14:paraId="41069450" w14:textId="77777777" w:rsidR="000276C6" w:rsidRPr="00C1682C" w:rsidRDefault="000276C6" w:rsidP="00C1682C">
      <w:pPr>
        <w:pStyle w:val="Body"/>
      </w:pPr>
      <w:r w:rsidRPr="00C1682C">
        <w:t>I also pray you to forgive me though I have not set folk here in this tale according to their station, as they should be. My wit is short, you can well understand.</w:t>
      </w:r>
    </w:p>
    <w:p w14:paraId="4670E788" w14:textId="77777777" w:rsidR="000276C6" w:rsidRPr="00C1682C" w:rsidRDefault="000276C6" w:rsidP="00C1682C">
      <w:pPr>
        <w:pStyle w:val="Body"/>
      </w:pPr>
      <w:r w:rsidRPr="00C1682C">
        <w:t>Our host put us all in good spirits, and soon brought us to supper and served us with the best of provisions. The wine was strong and very glad we were to drink. Our Host was a seemly man, fit to be marshal in a banquet-hall, a large man with bright eyes, bold in speech, wise and discreet, lacking nothing of manhood: there is not a fairer bur- gess in Cheapside. He was in all things a very merry fellow, and after supper, when we had paid our bills, he began to jest and speak of mirth among other things.</w:t>
      </w:r>
    </w:p>
    <w:p w14:paraId="746F3035" w14:textId="77777777" w:rsidR="000276C6" w:rsidRPr="00C1682C" w:rsidRDefault="000276C6" w:rsidP="00C1682C">
      <w:pPr>
        <w:pStyle w:val="Body"/>
      </w:pPr>
      <w:r w:rsidRPr="00C1682C">
        <w:t>“Now gentle people,” he said, “truly you are heartily welcome to me, for, by my word, if I shall tell the truth, I have not seen this year so merry a company at this inn at once. I would gladly make mirth if I only knew how. And I have just now thought of a mirthful thing to give you pleasure, which shall cost nothing. You go to Canterbury, God speed you, and may the blessed martyr duly reward you! I know full well, along the way you mean to tell tales and amuse yourselves, for in truth it is no comfort or mirth to ride along dumb as a stone.</w:t>
      </w:r>
    </w:p>
    <w:p w14:paraId="68995F5B" w14:textId="77777777" w:rsidR="000276C6" w:rsidRPr="00C1682C" w:rsidRDefault="000276C6" w:rsidP="00C1682C">
      <w:pPr>
        <w:pStyle w:val="Body"/>
      </w:pPr>
      <w:r w:rsidRPr="00C1682C">
        <w:t>“And therefore, as I said, I will make you a game. If it please you all by common consent to stand by my words and to do as I shall tell you, now, by my father’s soul (and he is in heaven), tomorrow as you ride along, if you are not merry, I will give you my head. Hold up your hands, without more words!”</w:t>
      </w:r>
    </w:p>
    <w:p w14:paraId="5EEC1ADF" w14:textId="77777777" w:rsidR="000276C6" w:rsidRPr="00C1682C" w:rsidRDefault="000276C6" w:rsidP="00C1682C">
      <w:pPr>
        <w:pStyle w:val="Body"/>
      </w:pPr>
      <w:r w:rsidRPr="00C1682C">
        <w:t>Our mind was not long to decide. We thought it not worth debating, and agreed with him without more thought, and told him to say his verdict as he wished.</w:t>
      </w:r>
    </w:p>
    <w:p w14:paraId="22CFBDAC" w14:textId="77777777" w:rsidR="000276C6" w:rsidRPr="00C1682C" w:rsidRDefault="000276C6" w:rsidP="00C1682C">
      <w:pPr>
        <w:pStyle w:val="Body"/>
      </w:pPr>
      <w:r w:rsidRPr="00C1682C">
        <w:lastRenderedPageBreak/>
        <w:t>“Gentle people,” said he, “please listen now, but take it not, I pray you, disdainfully. To speak briefly and plainly, this is the point, that each of you for pastime shall tell two tales in this journey to Canterbury, and two others on the way home, of things that have happened in the past. And whichever of you bears himself best, that is to say, that tells now tales most instructive and delighting, shall have a supper at the expense of us all, sitting here in this place, beside this post, when we come back from Canterbury. And to add to your sport I will gladly go with you at my own cost, and be your guide. And whoever opposes my judgment shall pay all that we spend on the way. If you agree that this will be so, tell me now, without more words, and without delay I will plan for that.”</w:t>
      </w:r>
    </w:p>
    <w:p w14:paraId="16AC2F1A" w14:textId="77777777" w:rsidR="000276C6" w:rsidRPr="00C1682C" w:rsidRDefault="000276C6" w:rsidP="00C1682C">
      <w:pPr>
        <w:pStyle w:val="Body"/>
      </w:pPr>
      <w:r w:rsidRPr="00C1682C">
        <w:t>We agreed to this thing and pledged our word with glad hearts, and prayed him to do so, and to be our ruler and to remember and judge our tales, and to appoint a supper at a certain price. We would be ruled at his will in great and small, and thus with one voice we agreed to his judgment. At this the wine was fetched, and we drank and then each went to rest without a longer stay.</w:t>
      </w:r>
    </w:p>
    <w:p w14:paraId="31E6DB41" w14:textId="1F32FA09" w:rsidR="000276C6" w:rsidRPr="00C1682C" w:rsidRDefault="000276C6" w:rsidP="00C1682C">
      <w:pPr>
        <w:pStyle w:val="Body"/>
      </w:pPr>
      <w:r w:rsidRPr="00C1682C">
        <w:t>In the morning, when the day began to spring, our host arose and played rooster to us all, and gathered us in a flock. Forth we rode, a little faster than a walk, to St. Thomas-a-Watering. There our Host drew up his horse and</w:t>
      </w:r>
      <w:r w:rsidR="00C1682C">
        <w:t xml:space="preserve"> </w:t>
      </w:r>
      <w:r w:rsidRPr="00C1682C">
        <w:t>said, “Listen, gentle people, if you will. You know your agreement; I remind you of it. If what you said at the hour of evensong last night is still what you agree to this morning at the time of matins, let us see who shall tell the first tale. So may I ever drink beer or wine, whoever rebels against my judgment shall pay all that is spent on the journey.</w:t>
      </w:r>
      <w:r w:rsidR="00C1682C">
        <w:t xml:space="preserve"> </w:t>
      </w:r>
      <w:r w:rsidRPr="00C1682C">
        <w:t>Now draw cuts, before we depart further; he who has the shortest shall begin the tales. Sir Knight, my master and my lord,” said he, “now draw your lot, for this is my will, Come nearer, my lady Prioress, and you, sir Clerk, be not shy, study not; set your hands to them, every one of you.”</w:t>
      </w:r>
    </w:p>
    <w:p w14:paraId="00761D51" w14:textId="77777777" w:rsidR="000276C6" w:rsidRPr="00C1682C" w:rsidRDefault="000276C6" w:rsidP="00C1682C">
      <w:pPr>
        <w:pStyle w:val="Body"/>
      </w:pPr>
      <w:r w:rsidRPr="00C1682C">
        <w:t>Without delay every one began to draw, and in short, whether it were by chance or not, the truth is, the lot fell to the Knight, at which every one was merry and glad. He was to tell his tale, as was reasonable, according to the agreement that you have heard. What need is there for more words?</w:t>
      </w:r>
    </w:p>
    <w:p w14:paraId="4E4F5197" w14:textId="77777777" w:rsidR="000276C6" w:rsidRPr="00C1682C" w:rsidRDefault="000276C6" w:rsidP="00C1682C">
      <w:pPr>
        <w:pStyle w:val="Body"/>
      </w:pPr>
      <w:r w:rsidRPr="00C1682C">
        <w:t>When this good man saw it was so, as one discreet and obedient to his free promise he said, “Since I begin the game, what, in God’s name, welcome be the cut! Now let us ride on, and listen to what I say.” And at that word we rode forth on our journey. And he soon began his tale with a cheerful spirit, and spoke in this way.</w:t>
      </w:r>
    </w:p>
    <w:p w14:paraId="53F9EB4B" w14:textId="77777777" w:rsidR="000276C6" w:rsidRPr="00C1682C" w:rsidRDefault="000276C6" w:rsidP="00C1682C">
      <w:pPr>
        <w:pStyle w:val="Body"/>
      </w:pPr>
      <w:r w:rsidRPr="00C1682C">
        <w:t>Here ends the Prologue of this book.</w:t>
      </w:r>
    </w:p>
    <w:p w14:paraId="35C46E98" w14:textId="77777777" w:rsidR="000276C6" w:rsidRDefault="000276C6" w:rsidP="000276C6">
      <w:pPr>
        <w:pStyle w:val="BodyText"/>
        <w:spacing w:before="4"/>
        <w:rPr>
          <w:sz w:val="11"/>
        </w:rPr>
      </w:pPr>
    </w:p>
    <w:p w14:paraId="4BD38899" w14:textId="01AEF2C1" w:rsidR="000276C6" w:rsidRPr="00C1682C" w:rsidRDefault="000276C6" w:rsidP="00C1682C">
      <w:pPr>
        <w:pStyle w:val="Heading3"/>
        <w:rPr>
          <w:u w:val="single"/>
        </w:rPr>
      </w:pPr>
      <w:r w:rsidRPr="00C1682C">
        <w:rPr>
          <w:u w:val="single"/>
        </w:rPr>
        <w:t>The Miller’s Tale</w:t>
      </w:r>
    </w:p>
    <w:p w14:paraId="0D2C2516" w14:textId="77777777" w:rsidR="000276C6" w:rsidRPr="00C1682C" w:rsidRDefault="000276C6" w:rsidP="00C1682C">
      <w:pPr>
        <w:pStyle w:val="Bodynoindent"/>
        <w:jc w:val="left"/>
        <w:rPr>
          <w:i/>
          <w:iCs/>
        </w:rPr>
      </w:pPr>
      <w:r w:rsidRPr="00C1682C">
        <w:rPr>
          <w:i/>
          <w:iCs/>
        </w:rPr>
        <w:lastRenderedPageBreak/>
        <w:t>Here follow the words between the Host and the Miller.</w:t>
      </w:r>
    </w:p>
    <w:p w14:paraId="719765C0" w14:textId="77777777" w:rsidR="000276C6" w:rsidRPr="00C1682C" w:rsidRDefault="000276C6" w:rsidP="00C1682C">
      <w:pPr>
        <w:pStyle w:val="Heading4"/>
      </w:pPr>
      <w:r w:rsidRPr="00C1682C">
        <w:t>The Prologue of the Miller’s Tale</w:t>
      </w:r>
    </w:p>
    <w:p w14:paraId="58276FC2" w14:textId="77777777" w:rsidR="000276C6" w:rsidRPr="00C1682C" w:rsidRDefault="000276C6" w:rsidP="00C1682C">
      <w:pPr>
        <w:pStyle w:val="Body"/>
      </w:pPr>
      <w:r w:rsidRPr="00C1682C">
        <w:t>When the Knight had ended his tale, in the entire crowd was there nobody, young or old, who did not say it was a noble history and worthy to be called to mind; and especially each of the gentle people. Our Host laughed and swore, “So may I thrive, this goes well! The bag is unbuckled, let see now who shall tell another tale, for truly the sport has begun well. Now you, Sir Monk, if you can, tell something to repay the Knight’s story with.”</w:t>
      </w:r>
    </w:p>
    <w:p w14:paraId="7BF74CCD" w14:textId="77777777" w:rsidR="000276C6" w:rsidRPr="00C1682C" w:rsidRDefault="000276C6" w:rsidP="00C1682C">
      <w:pPr>
        <w:pStyle w:val="Body"/>
      </w:pPr>
      <w:r w:rsidRPr="00C1682C">
        <w:t>The Miller, who had drunk himself so completely pale that he could scarcely sit on his horse, would not take off his hood or hat, or wait and mind his manners for no one, but began to cry aloud in Pilate’s voice, and swore by arms and blood and head, “I know a noble tale for the occasion, to repay the Knight’s story with.”</w:t>
      </w:r>
    </w:p>
    <w:p w14:paraId="594A40D1" w14:textId="77777777" w:rsidR="000276C6" w:rsidRPr="00C1682C" w:rsidRDefault="000276C6" w:rsidP="00C1682C">
      <w:pPr>
        <w:pStyle w:val="Body"/>
      </w:pPr>
      <w:r w:rsidRPr="00C1682C">
        <w:t>Our Host saw that he was all drunk with ale and said, “Wait, Robin, dear brother, some better man shall speak first; wait, and let us work thriftily.”</w:t>
      </w:r>
    </w:p>
    <w:p w14:paraId="10A584F2" w14:textId="77777777" w:rsidR="000276C6" w:rsidRPr="00C1682C" w:rsidRDefault="000276C6" w:rsidP="00C1682C">
      <w:pPr>
        <w:pStyle w:val="Body"/>
      </w:pPr>
      <w:r w:rsidRPr="00C1682C">
        <w:t>“By God’s soul!” he said, “I will not do that! I will speak, or else go my way!”</w:t>
      </w:r>
    </w:p>
    <w:p w14:paraId="3357D1B2" w14:textId="77777777" w:rsidR="000276C6" w:rsidRPr="00C1682C" w:rsidRDefault="000276C6" w:rsidP="00C1682C">
      <w:pPr>
        <w:pStyle w:val="Body"/>
      </w:pPr>
      <w:r w:rsidRPr="00C1682C">
        <w:t>“Tell on, in the Devil’s name!” answered our Host. “You are a fool; your wits have been overcome.”</w:t>
      </w:r>
    </w:p>
    <w:p w14:paraId="4B147A06" w14:textId="77777777" w:rsidR="000276C6" w:rsidRPr="00C1682C" w:rsidRDefault="000276C6" w:rsidP="00C1682C">
      <w:pPr>
        <w:pStyle w:val="Body"/>
      </w:pPr>
      <w:r w:rsidRPr="00C1682C">
        <w:t>“Now listen, one and all! But first,” said the Miller, “I make a protestation that I am drunk; I know it by my voice.</w:t>
      </w:r>
    </w:p>
    <w:p w14:paraId="6B9A0248" w14:textId="77777777" w:rsidR="000276C6" w:rsidRPr="00C1682C" w:rsidRDefault="000276C6" w:rsidP="00C1682C">
      <w:pPr>
        <w:pStyle w:val="Body"/>
      </w:pPr>
      <w:r w:rsidRPr="00C1682C">
        <w:t>And therefore if I speak as I should not, blame it on the ale of Southwark, I pray you; for I will tell a legend and a life of a carpenter and his wife, and how a clerk made a fool of the carpenter.”</w:t>
      </w:r>
    </w:p>
    <w:p w14:paraId="0E5676A6" w14:textId="77777777" w:rsidR="000276C6" w:rsidRPr="00C1682C" w:rsidRDefault="000276C6" w:rsidP="00C1682C">
      <w:pPr>
        <w:pStyle w:val="Body"/>
      </w:pPr>
      <w:r w:rsidRPr="00C1682C">
        <w:t>“Shut your trap!” the Reeve answered and said, “Set aside your rude drunken ribaldry. It is a great folly and sin to injure or defame any man, and to bring woman into such bad reputation. You can say plenty about other matters.</w:t>
      </w:r>
    </w:p>
    <w:p w14:paraId="261286C3" w14:textId="77777777" w:rsidR="000276C6" w:rsidRPr="00C1682C" w:rsidRDefault="000276C6" w:rsidP="00C1682C">
      <w:pPr>
        <w:pStyle w:val="Body"/>
      </w:pPr>
      <w:r w:rsidRPr="00C1682C">
        <w:t>This drunken Miller answered back immediately and said, “Oswald, dear brother, he is no cuckold who has no wife. But I do not say, therefore, that you are one. There are many good wives, and always a thousand good to one bad. That you know well yourself, if you have not gone mad. Why are you angry now with my tale? I have a wife as well as you, by God, yet for all the oxen in my plough I would not presume to be able to judge myself if I may be a cuckold; I will believe well I am not one. A husband should not be too inquisitive about God’s private matters, nor of his wife’s. He can find God’s plenty there; he need not inquire about the remainder.”</w:t>
      </w:r>
    </w:p>
    <w:p w14:paraId="2FC8B31E" w14:textId="77777777" w:rsidR="000276C6" w:rsidRPr="00C1682C" w:rsidRDefault="000276C6" w:rsidP="00C1682C">
      <w:pPr>
        <w:pStyle w:val="Body"/>
      </w:pPr>
      <w:r w:rsidRPr="00C1682C">
        <w:t xml:space="preserve">What more can I say, but this Miller would withhold his word for nobody, and told his churl’s tale in his own fashion. I think that I shall retell it here. And therefore I beg every gentle creature, for the love of God, not to judge that I tell it thus out of evil intent, but only because I </w:t>
      </w:r>
      <w:r w:rsidRPr="00C1682C">
        <w:lastRenderedPageBreak/>
        <w:t>must truly repeat all their tales, whether they are better or worse, or else tell some of my matter falsely. And therefore whoever wishes not to hear it, let them turn the leaf over and choose another tale; for they shall find plenty of historical matters, great and small, concerning noble deeds, and morality and holiness as well. Do not blame me if you choose incorrectly. The Miller is a churl, you know well, and so was the Reeve (and many others), and the two of them spoke of ribaldry. Think well, and do not blame me, and people should not take a game seriously as well.</w:t>
      </w:r>
    </w:p>
    <w:p w14:paraId="418C5C4A" w14:textId="77777777" w:rsidR="000276C6" w:rsidRPr="00C1682C" w:rsidRDefault="000276C6" w:rsidP="00C1682C">
      <w:pPr>
        <w:pStyle w:val="Body"/>
      </w:pPr>
      <w:r w:rsidRPr="00C1682C">
        <w:t>Here ends the Prologue.</w:t>
      </w:r>
    </w:p>
    <w:p w14:paraId="40BD6D48" w14:textId="77777777" w:rsidR="000276C6" w:rsidRDefault="000276C6" w:rsidP="000276C6">
      <w:pPr>
        <w:pStyle w:val="BodyText"/>
        <w:spacing w:before="10"/>
        <w:rPr>
          <w:sz w:val="11"/>
        </w:rPr>
      </w:pPr>
    </w:p>
    <w:p w14:paraId="3E163A4C" w14:textId="77777777" w:rsidR="000276C6" w:rsidRPr="00C1682C" w:rsidRDefault="000276C6" w:rsidP="00C1682C">
      <w:pPr>
        <w:pStyle w:val="Heading4"/>
      </w:pPr>
      <w:r w:rsidRPr="00C1682C">
        <w:t>Here begins the Miller’s Tale.</w:t>
      </w:r>
    </w:p>
    <w:p w14:paraId="75C758F6" w14:textId="77777777" w:rsidR="000276C6" w:rsidRPr="00C1682C" w:rsidRDefault="000276C6" w:rsidP="00C1682C">
      <w:pPr>
        <w:pStyle w:val="Body"/>
      </w:pPr>
      <w:r w:rsidRPr="00C1682C">
        <w:t>A while ago there dwelt at Oxford a rich churl fellow, who took guests as boarders. He was a carpenter by trade. With him dwelt a poor scholar who had studied the liberal arts, but all his delight was turned to learning astrology. He knew how to work out certain problems; for instance, if men asked him at certain celestial hours when there should be drought or rain, or what should happen in any matter; I cannot count every one.</w:t>
      </w:r>
    </w:p>
    <w:p w14:paraId="7BACD006" w14:textId="77777777" w:rsidR="000276C6" w:rsidRPr="00C1682C" w:rsidRDefault="000276C6" w:rsidP="00C1682C">
      <w:pPr>
        <w:pStyle w:val="Body"/>
      </w:pPr>
      <w:r w:rsidRPr="00C1682C">
        <w:t>This clerk was named gentle Nicholas. He was well skilled in secret love and consolation; and he was also sly and secretive about it; and as meek as a maiden to look upon. He had a chamber to himself in that lodging-house, without any company, and handsomely decked with sweet herbs; and he himself was as sweet as the root of lico- rice or any setwall. His Almagest, and other books great and small, his astrolabe, which he used in his art, and his counting-stones for calculating, all lay neatly by themselves on shelves at the head of his bed.</w:t>
      </w:r>
    </w:p>
    <w:p w14:paraId="2FB55D5B" w14:textId="77777777" w:rsidR="000276C6" w:rsidRPr="00C1682C" w:rsidRDefault="000276C6" w:rsidP="00C1682C">
      <w:pPr>
        <w:pStyle w:val="Body"/>
      </w:pPr>
      <w:r w:rsidRPr="00C1682C">
        <w:t>His clothes-press was covered with a red woolen cloth, and above it was set a pleasant psaltery, on which he made melody at night so sweetly that the entire chamber was full of it. He would sing the hymn Angelus ad Virgi- nem, and after that the King’s Note. Often was his merry throat blessed. And so this sweet clerk passed his time by help of what income he had and his friends provided.</w:t>
      </w:r>
    </w:p>
    <w:p w14:paraId="5BCB4A8B" w14:textId="77777777" w:rsidR="000276C6" w:rsidRPr="00C1682C" w:rsidRDefault="000276C6" w:rsidP="00C1682C">
      <w:pPr>
        <w:pStyle w:val="Body"/>
      </w:pPr>
      <w:r w:rsidRPr="00C1682C">
        <w:t>This carpenter had newly wedded a wife, eighteen years of age, whom he loved more than his own soul. He was jealous, and held her closely caged, for she was young, and he was much older and judged himself likely to be made a cuckold.</w:t>
      </w:r>
    </w:p>
    <w:p w14:paraId="20F79236" w14:textId="77777777" w:rsidR="000276C6" w:rsidRPr="00C1682C" w:rsidRDefault="000276C6" w:rsidP="00C1682C">
      <w:pPr>
        <w:pStyle w:val="Body"/>
      </w:pPr>
      <w:r w:rsidRPr="00C1682C">
        <w:t>His wit was rude, and he didn’t know Cato’s teaching that instructed that men should wed their equal. Men should wed according to their own station in life, for youth and age are often at odds. But since he had fallen into the snare, he must endure his pain, like other people.</w:t>
      </w:r>
    </w:p>
    <w:p w14:paraId="54B0E1AE" w14:textId="77777777" w:rsidR="000276C6" w:rsidRPr="00C1682C" w:rsidRDefault="000276C6" w:rsidP="00C1682C">
      <w:pPr>
        <w:pStyle w:val="Body"/>
      </w:pPr>
      <w:r w:rsidRPr="00C1682C">
        <w:t xml:space="preserve">This young wife was fair, and her body moreover was as graceful and slim as any weasel. She wore a striped silken belt, and over her loins an apron white as morning’s milk, all flounced out. Her smock was white and embroi- dered on the collar, inside and outside, in front and in </w:t>
      </w:r>
      <w:r w:rsidRPr="00C1682C">
        <w:lastRenderedPageBreak/>
        <w:t>back, with coal-black silk; and of the same black silk were the strings of her white hood, and she wore a broad band of silk, wrapped high about her hair.</w:t>
      </w:r>
    </w:p>
    <w:p w14:paraId="20CEB5AB" w14:textId="77777777" w:rsidR="000276C6" w:rsidRPr="00C1682C" w:rsidRDefault="000276C6" w:rsidP="00C1682C">
      <w:pPr>
        <w:pStyle w:val="Body"/>
      </w:pPr>
      <w:r w:rsidRPr="00C1682C">
        <w:t>And surely she had a lecherous eye; her eyebrows were arched and black as a sloe berry, and partly plucked out to make them narrow. She was more delicious to look on than the young pear-tree in bloom, and softer than a lamb’s wool. From her belt hung a leather purse, tasseled with silk and with beads of brass.</w:t>
      </w:r>
    </w:p>
    <w:p w14:paraId="351C125A" w14:textId="77777777" w:rsidR="000276C6" w:rsidRPr="00C1682C" w:rsidRDefault="000276C6" w:rsidP="00C1682C">
      <w:pPr>
        <w:pStyle w:val="Body"/>
      </w:pPr>
      <w:r w:rsidRPr="00C1682C">
        <w:t>In all this world there is no man so wise who could imagine such a wench, or so lively a little doll. Her hue shone more brightly than the noble newly forged in the Tower. And as for her singing, it was as loud and lively as a swallow’s sitting on a barn. And she could skip and make merry as any kid or calf following its mother. Her mouth was sweet as honeyed ale or mead, or a hoard of apples laid in the hay or heather. She was skittish as a jolly colt, tall as a mast, and upright as a bolt. She wore a brooch on her low collar as broad as the embossed center of a shield, and her shoes were laced high on her legs. She was a primrose, a pig’s-eye, for a lord to lie in his bed or even a yeo- man to wed.</w:t>
      </w:r>
    </w:p>
    <w:p w14:paraId="3951718A" w14:textId="77777777" w:rsidR="000276C6" w:rsidRPr="00C1682C" w:rsidRDefault="000276C6" w:rsidP="00C1682C">
      <w:pPr>
        <w:pStyle w:val="Body"/>
      </w:pPr>
      <w:r w:rsidRPr="00C1682C">
        <w:t>Now sir, and again sir, it so chanced that this gentle Nicholas fell to play and romp with this young wife, as clerks are very artful and sly, on a day when her husband was at Osney. And secretly he caught hold of her genitalia and said: “Surely, unless you will love me, sweetheart, I shall die for my secret love of you. And he held her hard by the thighs and said, “Sweetheart, love me now, or I will die, may God save me!”</w:t>
      </w:r>
    </w:p>
    <w:p w14:paraId="5F5BD68D" w14:textId="3185E4A6" w:rsidR="000276C6" w:rsidRPr="00C1682C" w:rsidRDefault="000276C6" w:rsidP="00C1682C">
      <w:pPr>
        <w:pStyle w:val="Body"/>
      </w:pPr>
      <w:r w:rsidRPr="00C1682C">
        <w:t>She sprang back like a colt in the halter, and wriggled away with her head. “I will not kiss you, in faith,” she said.</w:t>
      </w:r>
      <w:r w:rsidR="00C1682C">
        <w:t xml:space="preserve"> </w:t>
      </w:r>
      <w:r w:rsidRPr="00C1682C">
        <w:t>Why, let me be, let me be, Nicholas, or I will cry out, ‘Alas! Help!’ Take away your hands, by your courtesy!”</w:t>
      </w:r>
    </w:p>
    <w:p w14:paraId="6142D143" w14:textId="77777777" w:rsidR="000276C6" w:rsidRPr="00C1682C" w:rsidRDefault="000276C6" w:rsidP="00C1682C">
      <w:pPr>
        <w:pStyle w:val="Body"/>
      </w:pPr>
      <w:r w:rsidRPr="00C1682C">
        <w:t>But this Nicholas began to beg for her grace, and spoke so fairly and made such offers that at last she granted him her love and swore by Saint Thomas of Kent that she would do his will when she should see her chance.</w:t>
      </w:r>
    </w:p>
    <w:p w14:paraId="5B62E2B6" w14:textId="77777777" w:rsidR="000276C6" w:rsidRPr="00C1682C" w:rsidRDefault="000276C6" w:rsidP="00C1682C">
      <w:pPr>
        <w:pStyle w:val="Body"/>
      </w:pPr>
      <w:r w:rsidRPr="00C1682C">
        <w:t>“My husband is so jealous that unless you are secretive and watch your time, I know very well I am no better than dead. You must be very sly in this thing.”</w:t>
      </w:r>
    </w:p>
    <w:p w14:paraId="7BA0451E" w14:textId="77777777" w:rsidR="000276C6" w:rsidRPr="00C1682C" w:rsidRDefault="000276C6" w:rsidP="00C1682C">
      <w:pPr>
        <w:pStyle w:val="Body"/>
      </w:pPr>
      <w:r w:rsidRPr="00C1682C">
        <w:t>“No, have no fear about that,” said Nicholas. “A clerk has spent his time poorly if he can not beguile a carpenter!”</w:t>
      </w:r>
    </w:p>
    <w:p w14:paraId="4E888A68" w14:textId="77777777" w:rsidR="000276C6" w:rsidRPr="00C1682C" w:rsidRDefault="000276C6" w:rsidP="00C1682C">
      <w:pPr>
        <w:pStyle w:val="Body"/>
      </w:pPr>
      <w:r w:rsidRPr="00C1682C">
        <w:t>And thus they were agreed and pledged to watch for a time, as I have told. When Nicholas had done so, petted her well on her limbs, and kissed her sweetly, he took his psaltery and made melody and played fervently.</w:t>
      </w:r>
    </w:p>
    <w:p w14:paraId="67329105" w14:textId="77777777" w:rsidR="000276C6" w:rsidRPr="00C1682C" w:rsidRDefault="000276C6" w:rsidP="00C1682C">
      <w:pPr>
        <w:pStyle w:val="Body"/>
      </w:pPr>
      <w:r w:rsidRPr="00C1682C">
        <w:lastRenderedPageBreak/>
        <w:t>Then it happened on a holy day that this wife went to the parish church to work Christ’s own works. Her fore- head shone as bright as day, since she had scrubbed it when she had finished her tasks.</w:t>
      </w:r>
    </w:p>
    <w:p w14:paraId="0078F698" w14:textId="684A1973" w:rsidR="000276C6" w:rsidRPr="00C1682C" w:rsidRDefault="000276C6" w:rsidP="00C1682C">
      <w:pPr>
        <w:pStyle w:val="Body"/>
      </w:pPr>
      <w:r w:rsidRPr="00C1682C">
        <w:t>Now at that church there was a parish clerk named Absolom. His hair was curly and shone like gold, and spread out like a large broad fan; its neat part ran straight and even. His complexion was rosy, and his eyes as gray as</w:t>
      </w:r>
      <w:r w:rsidR="00C1682C">
        <w:t xml:space="preserve"> </w:t>
      </w:r>
      <w:r w:rsidRPr="00C1682C">
        <w:t>goose-quills. His leather shoes were carved in such a way that they resembled a window in Paul’s Church. He went clad precisely and neatly all in red hose and a kirtle of a light watchet-blue; the laces were set in it fair and thick, and over it he had a lively surplice, as white as a blossom on a twig. God bless me, but he was a sweet lad!</w:t>
      </w:r>
    </w:p>
    <w:p w14:paraId="3B98CA16" w14:textId="77777777" w:rsidR="000276C6" w:rsidRPr="00C1682C" w:rsidRDefault="000276C6" w:rsidP="00C1682C">
      <w:pPr>
        <w:pStyle w:val="Body"/>
      </w:pPr>
      <w:r w:rsidRPr="00C1682C">
        <w:t>He knew well how to clip and shave and let blood, and make a quittance or a charter for land. He could trip and dance in twenty ways in the manner of Oxford in that day, and cast with his legs back and forth, and play songs on a small fiddle. He could play on his cittern as well, and sometimes sang in a loud treble. In the whole town there was no brew-house or tavern where any tapster might be that he did not visit in his merrymaking. But to tell the truth he was some-what squeamish about farting and rough speech.</w:t>
      </w:r>
    </w:p>
    <w:p w14:paraId="6F8D6F8E" w14:textId="77777777" w:rsidR="000276C6" w:rsidRPr="00C1682C" w:rsidRDefault="000276C6" w:rsidP="00C1682C">
      <w:pPr>
        <w:pStyle w:val="Body"/>
      </w:pPr>
      <w:r w:rsidRPr="00C1682C">
        <w:t>This Absalom, so pretty and fine, went on this holy day with a censer, diligently incensing the wives of the parish, and he cast many longing looks on them, and especially on this carpenter’s wife. To look at her seemed to him a sweet employment, as she was so sweet and proper and lusty; I dare say, if she had been a mouse and he a cat, he would have pounced on her immediately. And this sweet parish-clerk had such a love-longing in his heart that at the offertory he would take nothing from any wife; for courtesy, he said, he would take none.</w:t>
      </w:r>
    </w:p>
    <w:p w14:paraId="1FFD7D6B" w14:textId="7DBF345B" w:rsidR="000276C6" w:rsidRDefault="000276C6" w:rsidP="00C1682C">
      <w:pPr>
        <w:pStyle w:val="Body"/>
      </w:pPr>
      <w:r w:rsidRPr="00C1682C">
        <w:t>When at night the moon shone very beautifully and Absalom intended to remain awake all night for love’s sake, he took his cittern and went forth, amorous and jolly, until he came to the carpenter’s house a little after the cocks had crowed, and pulled himself up by a casement-window.</w:t>
      </w:r>
    </w:p>
    <w:p w14:paraId="2B487042" w14:textId="77777777" w:rsidR="00C1682C" w:rsidRPr="00C1682C" w:rsidRDefault="00C1682C" w:rsidP="00C1682C">
      <w:pPr>
        <w:pStyle w:val="Body"/>
      </w:pPr>
    </w:p>
    <w:p w14:paraId="592F3B0B" w14:textId="77777777" w:rsidR="00C1682C" w:rsidRDefault="000276C6" w:rsidP="00C1682C">
      <w:pPr>
        <w:pStyle w:val="Poetry"/>
      </w:pPr>
      <w:r w:rsidRPr="00C1682C">
        <w:t xml:space="preserve">Dear lady, if your will so be, </w:t>
      </w:r>
    </w:p>
    <w:p w14:paraId="5AC13BD3" w14:textId="03F909AA" w:rsidR="000276C6" w:rsidRDefault="000276C6" w:rsidP="00C1682C">
      <w:pPr>
        <w:pStyle w:val="Poetry"/>
      </w:pPr>
      <w:r w:rsidRPr="00C1682C">
        <w:t>I pray you that you pity me</w:t>
      </w:r>
    </w:p>
    <w:p w14:paraId="03F46B1F" w14:textId="77777777" w:rsidR="00C1682C" w:rsidRPr="00C1682C" w:rsidRDefault="00C1682C" w:rsidP="00C1682C">
      <w:pPr>
        <w:pStyle w:val="Poetry"/>
      </w:pPr>
    </w:p>
    <w:p w14:paraId="4220F235" w14:textId="77777777" w:rsidR="000276C6" w:rsidRPr="00C1682C" w:rsidRDefault="000276C6" w:rsidP="00C1682C">
      <w:pPr>
        <w:pStyle w:val="Body"/>
      </w:pPr>
      <w:r w:rsidRPr="00C1682C">
        <w:t>He sang in his sweet small voice, in nice harmony with his cittern.</w:t>
      </w:r>
    </w:p>
    <w:p w14:paraId="04F8ABF5" w14:textId="77777777" w:rsidR="000276C6" w:rsidRPr="00C1682C" w:rsidRDefault="000276C6" w:rsidP="00C1682C">
      <w:pPr>
        <w:pStyle w:val="Body"/>
      </w:pPr>
      <w:r w:rsidRPr="00C1682C">
        <w:t>This carpenter woke, heard his song and said without hesitation to his wife, “What, Alison! Don’t you hear Ab- salom chanting this way under our own bedroom-wall?”</w:t>
      </w:r>
    </w:p>
    <w:p w14:paraId="52E97B2B" w14:textId="77777777" w:rsidR="000276C6" w:rsidRPr="00C1682C" w:rsidRDefault="000276C6" w:rsidP="00C1682C">
      <w:pPr>
        <w:pStyle w:val="Body"/>
      </w:pPr>
      <w:r w:rsidRPr="00C1682C">
        <w:t>“Yes, God knows, John,” she answered him, “I hear every bit of it.”</w:t>
      </w:r>
    </w:p>
    <w:p w14:paraId="6226FE0E" w14:textId="77777777" w:rsidR="000276C6" w:rsidRPr="00C1682C" w:rsidRDefault="000276C6" w:rsidP="00C1682C">
      <w:pPr>
        <w:pStyle w:val="Body"/>
      </w:pPr>
      <w:r w:rsidRPr="00C1682C">
        <w:t xml:space="preserve">Thus it went on; what would you have better than well-enough? From day to day this jolly Absalom wooed her until he was all woe-begone. He remained awake all night and all day, he </w:t>
      </w:r>
      <w:r w:rsidRPr="00C1682C">
        <w:lastRenderedPageBreak/>
        <w:t>combed his spreading locks and preened himself, he wooed her by go-betweens and agents, and swore he would be her own page; he sang quavering like a nightingale; he sent her mead, and wines sweetened and spiced, and wafers piping hot from the coals, and because she was from the town he proffered her money. For some people will be won by rich gifts and some by blows and some by courtesy. Sometimes, to show his cheerfulness and skill, he would play Herod on a high scaffold.</w:t>
      </w:r>
    </w:p>
    <w:p w14:paraId="0CED4C56" w14:textId="77777777" w:rsidR="000276C6" w:rsidRPr="00C1682C" w:rsidRDefault="000276C6" w:rsidP="00C1682C">
      <w:pPr>
        <w:pStyle w:val="Body"/>
      </w:pPr>
      <w:r w:rsidRPr="00C1682C">
        <w:t>But in such a case what could help him? She so loved gentle Nicholas that Absalom may as well go blow the buck’s-horn. For all his labor he had nothing but scorn, and thus she made Absalom her ape and turned all his earnest to a joke. This proverb is true—it is no lie. Men say it is just so: “The sly nearby one makes the far dear one loathed.” For though Absalom may go mad for it, because he was far from her eye, this nearby Nicholas stood in his light. Now bear yourself well, gentle Nicholas, for Absalom may wail and sing “Alack!”</w:t>
      </w:r>
    </w:p>
    <w:p w14:paraId="2853652F" w14:textId="6FDBD461" w:rsidR="000276C6" w:rsidRPr="00C1682C" w:rsidRDefault="000276C6" w:rsidP="00C1682C">
      <w:pPr>
        <w:pStyle w:val="Body"/>
      </w:pPr>
      <w:r w:rsidRPr="00C1682C">
        <w:t>And so it happened one Saturday that the carpenter had gone to Oseney, and gentle Nicholas and Alison had agreed upon this, that Nicholas would create a ruse to beguile this poor jealous husband; and if the game went as planned, she should be his, for this was his desire and hers also. And immediately, without more words, Nicholas would delay no longer, but had food and drink for a day or two carried softly into his chamber, and instructed her say to her husband, if he asked about him, that she did not know where he was; that she had not set eyes upon him</w:t>
      </w:r>
      <w:r w:rsidR="0080653B">
        <w:t xml:space="preserve"> </w:t>
      </w:r>
      <w:r w:rsidRPr="00C1682C">
        <w:t>all that day and she believed he was in some malady, for not by any crying out could her maid rouse him; he would not answer at all, for nothing.</w:t>
      </w:r>
    </w:p>
    <w:p w14:paraId="225D8F66" w14:textId="77777777" w:rsidR="000276C6" w:rsidRPr="00C1682C" w:rsidRDefault="000276C6" w:rsidP="00C1682C">
      <w:pPr>
        <w:pStyle w:val="Body"/>
      </w:pPr>
      <w:r w:rsidRPr="00C1682C">
        <w:t>Thus passed forth all that Saturday; Nicholas lay still in his chamber, and ate and slept or did what he wished, until Sunday toward sundown. This simple carpenter had great wonder about Nicholas, what could ail him. “By Saint Thomas,” he said, “I am afraid all is not well with Nicholas. God forbid that he has died suddenly! This world nowadays is so ticklish, surely; to-day I saw carried to church a corpse that I saw at work last Monday. Go up, call at his door,” he said to his boy, “or knock with a stone; see how it is, and tell me straight.”</w:t>
      </w:r>
    </w:p>
    <w:p w14:paraId="7A52EEEE" w14:textId="77777777" w:rsidR="000276C6" w:rsidRPr="00C1682C" w:rsidRDefault="000276C6" w:rsidP="00C1682C">
      <w:pPr>
        <w:pStyle w:val="Body"/>
      </w:pPr>
      <w:r w:rsidRPr="00C1682C">
        <w:t>This boy went up sturdily, stood at the chamber-door, and cried and knocked like mad: “What! How! What are you doing, master Nicholas? How can you sleep all day long?”</w:t>
      </w:r>
    </w:p>
    <w:p w14:paraId="5AA5071D" w14:textId="77777777" w:rsidR="000276C6" w:rsidRPr="00C1682C" w:rsidRDefault="000276C6" w:rsidP="00C1682C">
      <w:pPr>
        <w:pStyle w:val="Body"/>
      </w:pPr>
      <w:r w:rsidRPr="00C1682C">
        <w:t>But all was for nothing; he heard not a word. Then he found a hole, low down in the wall, where the cat would usually creep in; and through that he looked far into it and at last caught sight of him.</w:t>
      </w:r>
    </w:p>
    <w:p w14:paraId="080EB7AF" w14:textId="77777777" w:rsidR="000276C6" w:rsidRPr="00C1682C" w:rsidRDefault="000276C6" w:rsidP="00C1682C">
      <w:pPr>
        <w:pStyle w:val="Body"/>
      </w:pPr>
      <w:r w:rsidRPr="00C1682C">
        <w:t>Nicholas sat ever gaping upward as if he were peering at the new moon. Down went the boy, and told his mas- ter in what plight he saw this man.</w:t>
      </w:r>
    </w:p>
    <w:p w14:paraId="37A96760" w14:textId="77777777" w:rsidR="000276C6" w:rsidRPr="00C1682C" w:rsidRDefault="000276C6" w:rsidP="00C1682C">
      <w:pPr>
        <w:pStyle w:val="Body"/>
      </w:pPr>
      <w:r w:rsidRPr="00C1682C">
        <w:lastRenderedPageBreak/>
        <w:t>The carpenter began to cross himself and said, “Help us, Saint Frideswide! People know little what shall happen to them. This man with his astronomy is fallen into some madness or some fit; I always thought how it would end this way. Men were not intended to know God’s secrets. Yes, happy is an unlearned man that never had schooling and knows nothing but his beliefs!</w:t>
      </w:r>
    </w:p>
    <w:p w14:paraId="78EFAD8E" w14:textId="77777777" w:rsidR="000276C6" w:rsidRPr="00C1682C" w:rsidRDefault="000276C6" w:rsidP="00C1682C">
      <w:pPr>
        <w:pStyle w:val="Body"/>
      </w:pPr>
      <w:r w:rsidRPr="00C1682C">
        <w:t>“So fared another clerk with his astronomy; he walked in the fields to look upon the stars, to see what was to happen, until he fell into a clay-pit that he did not see! But yet, by Saint Thomas, I am very sorry about gentle Nich- olas. By Jesus, King of Heaven, he shall be scolded for his studying if I may. Get me a staff, Robin, so that I can pry under the door while you heave it up. I believe we shall rouse him from his studying!”</w:t>
      </w:r>
    </w:p>
    <w:p w14:paraId="1DE21F11" w14:textId="5F6F728A" w:rsidR="000276C6" w:rsidRDefault="000276C6" w:rsidP="00C1682C">
      <w:pPr>
        <w:pStyle w:val="Body"/>
      </w:pPr>
      <w:r w:rsidRPr="00C1682C">
        <w:t>And so he went to the chamber door. His boy was a strong lad, and quickly heaved the door up by the hinges, and it immediately fell flat upon the floor. Nicholas sat ever as still as a stone, ever gaping into the air. This carpenter believed he had fallen into despair, and seized him mightily by the shoulders and shook him hard and cried wildly, “What, Nicholas! What, ho! What, look down! Awake, think on Christ’s passion; I cross thee from elves and un- earthly creatures!” And at that point he said the night-spell, toward the four corners of the house and on the outside of the threshold of the door:</w:t>
      </w:r>
    </w:p>
    <w:p w14:paraId="518A0826" w14:textId="77777777" w:rsidR="0080653B" w:rsidRPr="00C1682C" w:rsidRDefault="0080653B" w:rsidP="00C1682C">
      <w:pPr>
        <w:pStyle w:val="Body"/>
      </w:pPr>
    </w:p>
    <w:p w14:paraId="6FE70F34" w14:textId="77777777" w:rsidR="0080653B" w:rsidRDefault="000276C6" w:rsidP="0080653B">
      <w:pPr>
        <w:pStyle w:val="BlockQuote"/>
      </w:pPr>
      <w:r w:rsidRPr="00C1682C">
        <w:t xml:space="preserve">Jesus Christ and sweet Saint Benedict </w:t>
      </w:r>
    </w:p>
    <w:p w14:paraId="2941276F" w14:textId="77777777" w:rsidR="0080653B" w:rsidRDefault="000276C6" w:rsidP="0080653B">
      <w:pPr>
        <w:pStyle w:val="BlockQuote"/>
      </w:pPr>
      <w:r w:rsidRPr="00C1682C">
        <w:t xml:space="preserve">Bless this house from every wicked sprit. </w:t>
      </w:r>
    </w:p>
    <w:p w14:paraId="687D91F5" w14:textId="77777777" w:rsidR="0080653B" w:rsidRDefault="000276C6" w:rsidP="0080653B">
      <w:pPr>
        <w:pStyle w:val="BlockQuote"/>
      </w:pPr>
      <w:r w:rsidRPr="00C1682C">
        <w:t xml:space="preserve">For the night-hag, the white pater noster; </w:t>
      </w:r>
    </w:p>
    <w:p w14:paraId="06CE9A08" w14:textId="43928ED0" w:rsidR="000276C6" w:rsidRDefault="000276C6" w:rsidP="0080653B">
      <w:pPr>
        <w:pStyle w:val="BlockQuote"/>
      </w:pPr>
      <w:r w:rsidRPr="00C1682C">
        <w:t>Where did you go, Saint Peter’s sister?</w:t>
      </w:r>
    </w:p>
    <w:p w14:paraId="19F9CE04" w14:textId="77777777" w:rsidR="0080653B" w:rsidRPr="00C1682C" w:rsidRDefault="0080653B" w:rsidP="0080653B">
      <w:pPr>
        <w:pStyle w:val="BlockQuote"/>
      </w:pPr>
    </w:p>
    <w:p w14:paraId="4A5F7D85" w14:textId="77777777" w:rsidR="0080653B" w:rsidRDefault="000276C6" w:rsidP="00C1682C">
      <w:pPr>
        <w:pStyle w:val="Body"/>
      </w:pPr>
      <w:r w:rsidRPr="00C1682C">
        <w:t xml:space="preserve">At last this gentle Nicholas began to sigh sorely, and said, “Alack! Shall the entire world be destroyed again now?” </w:t>
      </w:r>
    </w:p>
    <w:p w14:paraId="3EF7E9FE" w14:textId="34556063" w:rsidR="000276C6" w:rsidRPr="00C1682C" w:rsidRDefault="000276C6" w:rsidP="00C1682C">
      <w:pPr>
        <w:pStyle w:val="Body"/>
      </w:pPr>
      <w:r w:rsidRPr="00C1682C">
        <w:t>“What are you saying?” said the carpenter. “What now! Think on God, as we do, we men that work.”</w:t>
      </w:r>
    </w:p>
    <w:p w14:paraId="47D87AE2" w14:textId="77777777" w:rsidR="000276C6" w:rsidRPr="00C1682C" w:rsidRDefault="000276C6" w:rsidP="00C1682C">
      <w:pPr>
        <w:pStyle w:val="Body"/>
      </w:pPr>
      <w:r w:rsidRPr="00C1682C">
        <w:t>“Fetch me a drink,” said Nicholas, “and after I will speak privately of a certain thing that concerns you and me both. I will tell it to no other man, you can be sure.”</w:t>
      </w:r>
    </w:p>
    <w:p w14:paraId="56EF0020" w14:textId="77777777" w:rsidR="000276C6" w:rsidRPr="00C1682C" w:rsidRDefault="000276C6" w:rsidP="00C1682C">
      <w:pPr>
        <w:pStyle w:val="Body"/>
      </w:pPr>
      <w:r w:rsidRPr="00C1682C">
        <w:t>The carpenter went down and came again bringing a large quart of mighty ale; and when each of them had drunk his share, Nicholas shut his door fast and set the carpenter down beside him.</w:t>
      </w:r>
    </w:p>
    <w:p w14:paraId="29E4A52A" w14:textId="77777777" w:rsidR="000276C6" w:rsidRPr="00C1682C" w:rsidRDefault="000276C6" w:rsidP="00C1682C">
      <w:pPr>
        <w:pStyle w:val="Body"/>
      </w:pPr>
      <w:r w:rsidRPr="00C1682C">
        <w:t xml:space="preserve">“John, my dear host,” he said, “you shall swear to me here on your honor that you will reveal this secret to no creature; for it is Christ’s own secret that I show you, and if you tell it to </w:t>
      </w:r>
      <w:r w:rsidRPr="00C1682C">
        <w:lastRenderedPageBreak/>
        <w:t>any you are a lost man. For this vengeance you will receive, therefore: if you betray me, you shall run mad!”</w:t>
      </w:r>
    </w:p>
    <w:p w14:paraId="43A1186B" w14:textId="77777777" w:rsidR="000276C6" w:rsidRPr="00C1682C" w:rsidRDefault="000276C6" w:rsidP="00C1682C">
      <w:pPr>
        <w:pStyle w:val="Body"/>
      </w:pPr>
      <w:r w:rsidRPr="00C1682C">
        <w:t>“No, may Christ and His holy blood forbid!” said this simple man. “I am no blabber, and though I say it myself, I am not wont to prate. Say what you will, I shall never utter it to man, woman or child, by Him That harrowed hell!”</w:t>
      </w:r>
    </w:p>
    <w:p w14:paraId="1632AABF" w14:textId="77777777" w:rsidR="000276C6" w:rsidRPr="00C1682C" w:rsidRDefault="000276C6" w:rsidP="00C1682C">
      <w:pPr>
        <w:pStyle w:val="Body"/>
      </w:pPr>
      <w:r w:rsidRPr="00C1682C">
        <w:t>“Now, John, I will not deceive you,” said Nicholas; “I have found by my astrology, as I have been looking in the shining moon, that now a Monday next, about a quarter through the night, there shall fall a rain so wild and mad that never was Noah’s flood half so great. This world shall all be drowned in less than an hour, so hideous shall be the downpour. Thus shall all mankind perish in the flood.”</w:t>
      </w:r>
    </w:p>
    <w:p w14:paraId="30CD2E1D" w14:textId="77777777" w:rsidR="000276C6" w:rsidRPr="00C1682C" w:rsidRDefault="000276C6" w:rsidP="00C1682C">
      <w:pPr>
        <w:pStyle w:val="Body"/>
      </w:pPr>
      <w:r w:rsidRPr="00C1682C">
        <w:t>“Alas, my wife! And shall she drown?” this carpenter answered, and nearly fell over for sorrow. “Alas, my Ali- son! Is there no remedy?”</w:t>
      </w:r>
    </w:p>
    <w:p w14:paraId="4A6EE860" w14:textId="77777777" w:rsidR="000276C6" w:rsidRPr="00C1682C" w:rsidRDefault="000276C6" w:rsidP="00C1682C">
      <w:pPr>
        <w:pStyle w:val="Body"/>
      </w:pPr>
      <w:r w:rsidRPr="00C1682C">
        <w:t>“Why yes, before God, if you will work according to wise advising,” said gentle Nicholas; “but you may not work out of your own head. For thus says Solomon, and he was right trustworthy, “Work all by counsel, and you shall never repent.” And if you will work after good advice, I undertake without mast or sail to save both her and you and me. Have you not heard how Noah was saved, when our Lord had warned him that the entire world should be destroyed with water?”</w:t>
      </w:r>
    </w:p>
    <w:p w14:paraId="1BD57C8D" w14:textId="77777777" w:rsidR="000276C6" w:rsidRPr="00C1682C" w:rsidRDefault="000276C6" w:rsidP="00C1682C">
      <w:pPr>
        <w:pStyle w:val="Body"/>
      </w:pPr>
      <w:r w:rsidRPr="00C1682C">
        <w:t>“Yes,” said the carpenter, “I heard it long, long ago.”</w:t>
      </w:r>
    </w:p>
    <w:p w14:paraId="4758997E" w14:textId="7D9C9E4A" w:rsidR="000276C6" w:rsidRPr="0080653B" w:rsidRDefault="000276C6" w:rsidP="0080653B">
      <w:pPr>
        <w:pStyle w:val="Body"/>
      </w:pPr>
      <w:r w:rsidRPr="00C1682C">
        <w:t>“Have you not heard also,” said Nicholas, “the woe that Noah and his sons had before he could get his wife</w:t>
      </w:r>
      <w:r w:rsidR="0080653B">
        <w:t xml:space="preserve"> </w:t>
      </w:r>
      <w:r w:rsidRPr="0080653B">
        <w:t>aboard? He had rather than all his black rams then, I dare be bound, that she had had a ship all to herself! Do you know then what is best to do? This thing calls for haste, and on an urgent matter one may not preach or delay. Go immediately and get us directly into this house a kneading-trough or else a brewing-tub for each of us (but make sure that they are large), in which we may swim as if in a barge and have in enough provisions for a day - we will need no more. The water shall slacken and run off about nine o’clock on the next day. But Robin your boy must not know of this, and I cannot save your maid Jill either. Do not ask why, for even if you ask me I will not tell God’s se- cret. It ought to suffice you, if your wits are not turning, to have as great a grace as Noah had. I shall save your wife, I promise you. Go your way now, and make haste.</w:t>
      </w:r>
    </w:p>
    <w:p w14:paraId="2D05472C" w14:textId="77777777" w:rsidR="000276C6" w:rsidRPr="0080653B" w:rsidRDefault="000276C6" w:rsidP="0080653B">
      <w:pPr>
        <w:pStyle w:val="Body"/>
      </w:pPr>
      <w:r w:rsidRPr="0080653B">
        <w:t xml:space="preserve">“But when you have obtained these three kneading-tubs for us three, then you shall hang them from the rafters high in the roof, so that no man notice our device. And when you have done this, and laid our provisions in them nicely, and an axe as well to strike the cord in two when the water comes, and when you have broken a hole on high in the gable toward the garden over the barn, so that we may freely go on our way when the great shower is past - then you will float as merrily, I will be bound, as the white duck after her drake. Then will I call out, ‘How, Alison! How, </w:t>
      </w:r>
      <w:r w:rsidRPr="0080653B">
        <w:lastRenderedPageBreak/>
        <w:t>John! Be merry; the flood will soon pass.’ And you will answer, ‘Hail, Master Nicholas! Good morning, I see you well, it is daylight now!’ And then we shall be lords over the entire world until we die, just as Noah and his wife!</w:t>
      </w:r>
    </w:p>
    <w:p w14:paraId="0C19FD1F" w14:textId="10DF0E42" w:rsidR="000276C6" w:rsidRPr="0080653B" w:rsidRDefault="000276C6" w:rsidP="0080653B">
      <w:pPr>
        <w:pStyle w:val="Body"/>
      </w:pPr>
      <w:r w:rsidRPr="0080653B">
        <w:t>“But one thing I warn you of strictly. Be well advised on that night when we have entered aboard ship that none of us speaks a word, neither calls nor cries, but we must be in our prayers. For that is God’s own precious command.</w:t>
      </w:r>
      <w:r w:rsidR="0080653B">
        <w:t xml:space="preserve"> </w:t>
      </w:r>
      <w:r w:rsidRPr="0080653B">
        <w:t>And your wife and you must hang far apart, so that there will be no folly between you, any more in looking than in action. Now that all this plan is explained to you; go, and may God help you! Tomorrow at night, when people</w:t>
      </w:r>
      <w:r w:rsidR="0080653B">
        <w:t xml:space="preserve"> </w:t>
      </w:r>
      <w:r w:rsidRPr="0080653B">
        <w:t>are all in bed, we will creep into our kneading-tubs and sit there, awaiting God’s grace. Go your way now; I have no time to make a longer sermon of this. Men say thus: “Send the wise and say nothing.” You are so wise that there is no need to teach you. Go, save our lives, I entreat you.”</w:t>
      </w:r>
    </w:p>
    <w:p w14:paraId="5C104961" w14:textId="77777777" w:rsidR="000276C6" w:rsidRPr="0080653B" w:rsidRDefault="000276C6" w:rsidP="0080653B">
      <w:pPr>
        <w:pStyle w:val="Body"/>
      </w:pPr>
      <w:r w:rsidRPr="0080653B">
        <w:t>This simple carpenter went his way often crying “alack!” and “alas!”, and told the secret to his wife. And she was wary, and knew better than he what this quaint plan was about. But nevertheless she acted as if she would die, and said, “Alas! Go your way at once and help us to escape, or else we are all lost; I am your true, faithful wedded wife. Go, dear spouse, and help to save us!</w:t>
      </w:r>
    </w:p>
    <w:p w14:paraId="77DBF423" w14:textId="77777777" w:rsidR="000276C6" w:rsidRPr="0080653B" w:rsidRDefault="000276C6" w:rsidP="0080653B">
      <w:pPr>
        <w:pStyle w:val="Body"/>
      </w:pPr>
      <w:r w:rsidRPr="0080653B">
        <w:t>Lo, how great a thing is feeling! Men may die of imagination, so deep may the impression be. This simple fellow began to quake; he thought he could truly hear Noah’s flood come wallowing like the sea to drown his honey sweet Alison; he wept, wailed and made sorrowful expression, and he sighed with many a sorry gust. He went and got himself a kneading-trough, and after that a tub and a cask, sent them secretly to his house and hung them in the roof. With his own hand he made three ladders, to climb by the rungs and uprights into the tubs hanging among the beams; and supplied tub and trough and cask with bread and cheese as well as good ale in a large jug, sufficient for a day. But before he had made all this gear, he sent his serving boy and girl to London about his business. And as it drew toward night on the Monday, he lit no candle, but shut the door and ordered all things as they should be; and, in brief, up they all three climbed, and sat still while a man could walk a furlong.</w:t>
      </w:r>
    </w:p>
    <w:p w14:paraId="4C31E41E" w14:textId="77777777" w:rsidR="000276C6" w:rsidRPr="0080653B" w:rsidRDefault="000276C6" w:rsidP="0080653B">
      <w:pPr>
        <w:pStyle w:val="Body"/>
      </w:pPr>
      <w:r w:rsidRPr="0080653B">
        <w:t>“Now mum, and say a pater noster!” said Nicholas; and “Mum!” said John, and “Mum!” Alison. This carpenter sat still and said his prayers, ever listening for the rain, if he could hear it.</w:t>
      </w:r>
    </w:p>
    <w:p w14:paraId="3109210D" w14:textId="77777777" w:rsidR="000276C6" w:rsidRPr="0080653B" w:rsidRDefault="000276C6" w:rsidP="0080653B">
      <w:pPr>
        <w:pStyle w:val="Body"/>
      </w:pPr>
      <w:r w:rsidRPr="0080653B">
        <w:t>The dead sleep, for very weariness and apprehension, fell on this carpenter even about curfew-time or a little later, as I suppose; he groaned sorely in the travail of his spirit, and eke snored, for his head lay uneasily. Down the ladder stalked Nicholas, and Alison sped down very softly; and they were in mirth and glee, until the bells began to sound for lauds, and friars in the chancel began to sing.</w:t>
      </w:r>
    </w:p>
    <w:p w14:paraId="4645B482" w14:textId="77777777" w:rsidR="000276C6" w:rsidRPr="0080653B" w:rsidRDefault="000276C6" w:rsidP="0080653B">
      <w:pPr>
        <w:pStyle w:val="Body"/>
      </w:pPr>
      <w:r w:rsidRPr="0080653B">
        <w:lastRenderedPageBreak/>
        <w:t>This parish-clerk, amorous Absalom, always so woe-begone for love, was at Oseney on that Monday to amuse himself and make merry, with a party; and by chance he secretly asked a cloister-monk after John the carpenter. The monk drew him aside out of the church. “I know not,” he said; “I have not seen him work here since Saturday. I believe he has gone where our abbot has sent him for timber, for he is accustomed to go for timber and remain at the grange a day or two. Or else he is at home, certainly. In truth I cannot say where he is.”</w:t>
      </w:r>
    </w:p>
    <w:p w14:paraId="7B2AAF52" w14:textId="77777777" w:rsidR="000276C6" w:rsidRPr="0080653B" w:rsidRDefault="000276C6" w:rsidP="0080653B">
      <w:pPr>
        <w:pStyle w:val="Body"/>
      </w:pPr>
      <w:r w:rsidRPr="0080653B">
        <w:t>This Absalom grew very merry of heart, and thought, “Now is the time to wake all night, for certainly since daybreak I have not seen him stirring about his door. On my soul, at cockcrow I shall knock secretly at his window which stands low upon his chamber-wall. To Alison now will I tell the whole of my love-longing, and now I shall not fail at the least to have a kiss from her. I shall have some sort of comfort, in faith. My mouth has itched all day long; that is a sign of kissing at least.</w:t>
      </w:r>
    </w:p>
    <w:p w14:paraId="2F94E3A9" w14:textId="77777777" w:rsidR="000276C6" w:rsidRPr="0080653B" w:rsidRDefault="000276C6" w:rsidP="0080653B">
      <w:pPr>
        <w:pStyle w:val="Body"/>
      </w:pPr>
      <w:r w:rsidRPr="0080653B">
        <w:t>All night eke I dreamed I was at a festival. Therefore I will go sleep an hour or two, and then I will wake all night in mirth.”</w:t>
      </w:r>
    </w:p>
    <w:p w14:paraId="4DB06B34" w14:textId="535743B2" w:rsidR="000276C6" w:rsidRPr="0080653B" w:rsidRDefault="000276C6" w:rsidP="0080653B">
      <w:pPr>
        <w:pStyle w:val="Body"/>
      </w:pPr>
      <w:r w:rsidRPr="0080653B">
        <w:t>When the first cock had crowed, up rose this frisky lover, and arrayed him in his gayest with all nicety. But first he chewed cardamoms and licorice to smell sweetly, before he had combed his hair, and put a true-love charm under his tongue, for by this he hoped to find favor. He rambled to the carpenter’s house, and stood still under the</w:t>
      </w:r>
      <w:r w:rsidR="0080653B">
        <w:t xml:space="preserve"> </w:t>
      </w:r>
      <w:r w:rsidRPr="0080653B">
        <w:t>casement, which was so low it reached to his breast. He gave a soft half-cough,-”What do you, sweet Alison, honeycomb? My fair bird, my darling! Awake, sweet cinnamon, and speak to me. You think right little upon my sorrow, who sweat for your love wherever I go!</w:t>
      </w:r>
    </w:p>
    <w:p w14:paraId="040D7D24" w14:textId="77777777" w:rsidR="000276C6" w:rsidRPr="0080653B" w:rsidRDefault="000276C6" w:rsidP="0080653B">
      <w:pPr>
        <w:pStyle w:val="Body"/>
      </w:pPr>
      <w:r w:rsidRPr="0080653B">
        <w:t>No wonder though I languish and sweat! I mourn like a lamb after the dug. In faith, darling, I have such love-longing that I mourn like the true turtle-dove. I cannot eat, no more than a maiden.”</w:t>
      </w:r>
    </w:p>
    <w:p w14:paraId="148679FD" w14:textId="77777777" w:rsidR="000276C6" w:rsidRPr="0080653B" w:rsidRDefault="000276C6" w:rsidP="0080653B">
      <w:pPr>
        <w:pStyle w:val="Body"/>
      </w:pPr>
      <w:r w:rsidRPr="0080653B">
        <w:t>“Go from the window, Jack-fool,” she said. “On my soul, there will be no singing “Come kiss me now.” I love another better than you, by heaven, Absalom, and else I were at fault. Go your ways, or I will cast a stone at you, and let me sleep, in the Devil’s name!”</w:t>
      </w:r>
    </w:p>
    <w:p w14:paraId="0602A353" w14:textId="77777777" w:rsidR="000276C6" w:rsidRPr="0080653B" w:rsidRDefault="000276C6" w:rsidP="0080653B">
      <w:pPr>
        <w:pStyle w:val="Body"/>
      </w:pPr>
      <w:r w:rsidRPr="0080653B">
        <w:t>“Alas!” he said. “Alackaday that true love was ever so ill bestowed! Then kiss me, since it may be no better, for Jesus’ love, and for the love of me.”</w:t>
      </w:r>
    </w:p>
    <w:p w14:paraId="2EFE73AD" w14:textId="77777777" w:rsidR="0080653B" w:rsidRDefault="000276C6" w:rsidP="0080653B">
      <w:pPr>
        <w:pStyle w:val="Body"/>
      </w:pPr>
      <w:r w:rsidRPr="0080653B">
        <w:t xml:space="preserve">“Will you then go your way with that?” she said. </w:t>
      </w:r>
    </w:p>
    <w:p w14:paraId="2E405469" w14:textId="55CCDB1B" w:rsidR="000276C6" w:rsidRPr="0080653B" w:rsidRDefault="000276C6" w:rsidP="0080653B">
      <w:pPr>
        <w:pStyle w:val="Body"/>
      </w:pPr>
      <w:r w:rsidRPr="0080653B">
        <w:t>“Yes, surely, sweetheart,” said this Absolom.</w:t>
      </w:r>
    </w:p>
    <w:p w14:paraId="74F30EE4" w14:textId="77777777" w:rsidR="000276C6" w:rsidRPr="0080653B" w:rsidRDefault="000276C6" w:rsidP="0080653B">
      <w:pPr>
        <w:pStyle w:val="Body"/>
      </w:pPr>
      <w:r w:rsidRPr="0080653B">
        <w:t>“Then make yourself ready,” she said, “I am coming now.”</w:t>
      </w:r>
    </w:p>
    <w:p w14:paraId="2B8F3D5C" w14:textId="77777777" w:rsidR="000276C6" w:rsidRPr="0080653B" w:rsidRDefault="000276C6" w:rsidP="0080653B">
      <w:pPr>
        <w:pStyle w:val="Body"/>
      </w:pPr>
      <w:r w:rsidRPr="0080653B">
        <w:t>And to Nicholas she said silently, “Now hush, and you shall laugh your fill.”</w:t>
      </w:r>
    </w:p>
    <w:p w14:paraId="3131C811" w14:textId="77777777" w:rsidR="000276C6" w:rsidRPr="0080653B" w:rsidRDefault="000276C6" w:rsidP="0080653B">
      <w:pPr>
        <w:pStyle w:val="Body"/>
      </w:pPr>
      <w:r w:rsidRPr="0080653B">
        <w:lastRenderedPageBreak/>
        <w:t>This Absolom set himself down on his knees and said, “I am a lord of the highest degree; for after this I hope there will come more. Sweetheart, your grace, and sweet bird, your favor!”</w:t>
      </w:r>
    </w:p>
    <w:p w14:paraId="5DD4FF41" w14:textId="77777777" w:rsidR="000276C6" w:rsidRPr="0080653B" w:rsidRDefault="000276C6" w:rsidP="0080653B">
      <w:pPr>
        <w:pStyle w:val="Body"/>
      </w:pPr>
      <w:r w:rsidRPr="0080653B">
        <w:t>She unlatches the window, and does so in haste. “Take this,” she said, “come now, and move quickly, lest our neighbors see you.”</w:t>
      </w:r>
    </w:p>
    <w:p w14:paraId="4F513A9A" w14:textId="77777777" w:rsidR="000276C6" w:rsidRPr="0080653B" w:rsidRDefault="000276C6" w:rsidP="0080653B">
      <w:pPr>
        <w:pStyle w:val="Body"/>
      </w:pPr>
      <w:r w:rsidRPr="0080653B">
        <w:t>This Absolom wiped his mouth dry. Dark as pitch, or as coal, was the night, and at the window she put out her hole, and Absolom, who knew no better or worse but with his mouth he kissed her naked ass so sweetly, before he was aware of this.</w:t>
      </w:r>
    </w:p>
    <w:p w14:paraId="7A42058D" w14:textId="77777777" w:rsidR="000276C6" w:rsidRPr="0080653B" w:rsidRDefault="000276C6" w:rsidP="0080653B">
      <w:pPr>
        <w:pStyle w:val="Body"/>
      </w:pPr>
      <w:r w:rsidRPr="0080653B">
        <w:t>He started aback, and thought something was amiss, for well he knew a woman has no beard. He felt something all rough and long-haired, and said, “Fy! alas! What have I done?”</w:t>
      </w:r>
    </w:p>
    <w:p w14:paraId="440350A2" w14:textId="77777777" w:rsidR="0080653B" w:rsidRDefault="000276C6" w:rsidP="0080653B">
      <w:pPr>
        <w:pStyle w:val="Body"/>
      </w:pPr>
      <w:r w:rsidRPr="0080653B">
        <w:t xml:space="preserve">“Tee hee!” she said, and shut the window, and Absolom went forth with troubled steps. </w:t>
      </w:r>
    </w:p>
    <w:p w14:paraId="51DBE9BC" w14:textId="72A877A8" w:rsidR="000276C6" w:rsidRPr="0080653B" w:rsidRDefault="000276C6" w:rsidP="0080653B">
      <w:pPr>
        <w:pStyle w:val="Body"/>
      </w:pPr>
      <w:r w:rsidRPr="0080653B">
        <w:t>“A beard! A beard!” said handy Nicholas, “By God’s body, this goes fair and well.”</w:t>
      </w:r>
    </w:p>
    <w:p w14:paraId="7CA2A058" w14:textId="77777777" w:rsidR="000276C6" w:rsidRPr="0080653B" w:rsidRDefault="000276C6" w:rsidP="0080653B">
      <w:pPr>
        <w:pStyle w:val="Body"/>
      </w:pPr>
      <w:r w:rsidRPr="0080653B">
        <w:t>This foolish Absolom heard every bit, and on his lips he began to bite angrily, and said to himself, “I shall pay you back.”</w:t>
      </w:r>
    </w:p>
    <w:p w14:paraId="05EE4203" w14:textId="77777777" w:rsidR="000276C6" w:rsidRPr="0080653B" w:rsidRDefault="000276C6" w:rsidP="0080653B">
      <w:pPr>
        <w:pStyle w:val="Body"/>
      </w:pPr>
      <w:r w:rsidRPr="0080653B">
        <w:t>Who rubs now, and who chafes now, his lips with dust, with sand, with straw, with cloth, with chips, but Absol- om, who says over and over, “Alas! I commend my soul unto Satan”? But I would rather be revenged for this insult” he said, “than own this entire town. Alas,” he said, “alas, that I did not turn aside!”</w:t>
      </w:r>
    </w:p>
    <w:p w14:paraId="20673240" w14:textId="77777777" w:rsidR="000276C6" w:rsidRPr="0080653B" w:rsidRDefault="000276C6" w:rsidP="0080653B">
      <w:pPr>
        <w:pStyle w:val="Body"/>
      </w:pPr>
      <w:r w:rsidRPr="0080653B">
        <w:t>His hot love was now cold and entirely quenched; for from that moment that he had kissed her ass, he cared not a straw for things of love, for he was healed of his sickness. Often the things of love he defied, and wept as does a child that is beaten.</w:t>
      </w:r>
    </w:p>
    <w:p w14:paraId="31FF8DD4" w14:textId="77777777" w:rsidR="000276C6" w:rsidRPr="0080653B" w:rsidRDefault="000276C6" w:rsidP="0080653B">
      <w:pPr>
        <w:pStyle w:val="Body"/>
      </w:pPr>
      <w:r w:rsidRPr="0080653B">
        <w:t>This Absalom walked slowly across the street to a smith called Master Gervase, who forged plough-instruments at his forge. He was busily sharpening coulter and share when Absalom knocked very gently and said, “Unlock the door, Gervase, and do it quickly.”</w:t>
      </w:r>
    </w:p>
    <w:p w14:paraId="0095646E" w14:textId="77777777" w:rsidR="0080653B" w:rsidRDefault="000276C6" w:rsidP="0080653B">
      <w:pPr>
        <w:pStyle w:val="Body"/>
      </w:pPr>
      <w:r w:rsidRPr="0080653B">
        <w:t xml:space="preserve">“What! Who are you?” </w:t>
      </w:r>
    </w:p>
    <w:p w14:paraId="33F0C9EB" w14:textId="4E392035" w:rsidR="000276C6" w:rsidRPr="0080653B" w:rsidRDefault="000276C6" w:rsidP="0080653B">
      <w:pPr>
        <w:pStyle w:val="Body"/>
      </w:pPr>
      <w:r w:rsidRPr="0080653B">
        <w:t>“It is me, Absalom.”</w:t>
      </w:r>
    </w:p>
    <w:p w14:paraId="377F1649" w14:textId="77777777" w:rsidR="000276C6" w:rsidRPr="0080653B" w:rsidRDefault="000276C6" w:rsidP="0080653B">
      <w:pPr>
        <w:pStyle w:val="Body"/>
      </w:pPr>
      <w:r w:rsidRPr="0080653B">
        <w:t>“What, Absalom! By the cross, why are you up so early? Eh, God bless! What ails you? Some pretty girl, God knows, has brought you to stir so early. By Saint Neot, you know well what I mean!”</w:t>
      </w:r>
    </w:p>
    <w:p w14:paraId="2186C729" w14:textId="77777777" w:rsidR="000276C6" w:rsidRPr="0080653B" w:rsidRDefault="000276C6" w:rsidP="0080653B">
      <w:pPr>
        <w:pStyle w:val="Body"/>
      </w:pPr>
      <w:r w:rsidRPr="0080653B">
        <w:t>This Absalom cared not a peascod for all his mocking, and returned not a word in kind. He had more wool on his distaff than Gervase knew, and said, “Dear friend, that hot coulter in the chimney—lend it to me. I have some- thing to do with it; and I will bring it you again right away.</w:t>
      </w:r>
    </w:p>
    <w:p w14:paraId="4A93452A" w14:textId="77777777" w:rsidR="000276C6" w:rsidRPr="0080653B" w:rsidRDefault="000276C6" w:rsidP="0080653B">
      <w:pPr>
        <w:pStyle w:val="Body"/>
      </w:pPr>
      <w:r w:rsidRPr="0080653B">
        <w:t>“Surely,” answered Gervase, “even if it were gold or nobles in a bag all uncounted, you should have it, as I am a faithful smith! Eh, the Devil, what do you want to do with it?”</w:t>
      </w:r>
    </w:p>
    <w:p w14:paraId="09660228" w14:textId="23A38A74" w:rsidR="000276C6" w:rsidRPr="0080653B" w:rsidRDefault="000276C6" w:rsidP="0080653B">
      <w:pPr>
        <w:pStyle w:val="Body"/>
      </w:pPr>
      <w:r w:rsidRPr="0080653B">
        <w:lastRenderedPageBreak/>
        <w:t>“That is as it may be,” said Absalom. I shall tell you tomorrow;” and he took up the coulter by the cool handle.</w:t>
      </w:r>
      <w:r w:rsidR="0080653B">
        <w:t xml:space="preserve"> </w:t>
      </w:r>
      <w:r w:rsidRPr="0080653B">
        <w:t>Softly he went out the door and went to the wall of the carpenter’s house. He coughed first, and knocked withal upon the window, as he did before.</w:t>
      </w:r>
    </w:p>
    <w:p w14:paraId="296D6FE8" w14:textId="77777777" w:rsidR="000276C6" w:rsidRPr="0080653B" w:rsidRDefault="000276C6" w:rsidP="0080653B">
      <w:pPr>
        <w:pStyle w:val="Body"/>
      </w:pPr>
      <w:r w:rsidRPr="0080653B">
        <w:t>“Who is there that knocks so?” Alison answered. “I warrant it a thief!”</w:t>
      </w:r>
    </w:p>
    <w:p w14:paraId="666AD3AC" w14:textId="77777777" w:rsidR="000276C6" w:rsidRPr="0080653B" w:rsidRDefault="000276C6" w:rsidP="0080653B">
      <w:pPr>
        <w:pStyle w:val="Body"/>
      </w:pPr>
      <w:r w:rsidRPr="0080653B">
        <w:t>“Why nay,” he said, “God knows, my sweet, I am your Absalom, my sweetheart. I have brought you a ring of gold; my mother gave it me, on my life! It is very fine and nicely engraved. I will give you this, if you kiss me!”</w:t>
      </w:r>
    </w:p>
    <w:p w14:paraId="2B4756C3" w14:textId="77777777" w:rsidR="000276C6" w:rsidRPr="0080653B" w:rsidRDefault="000276C6" w:rsidP="0080653B">
      <w:pPr>
        <w:pStyle w:val="Body"/>
      </w:pPr>
      <w:r w:rsidRPr="0080653B">
        <w:t>This Nicholas had risen to take a piss, and he thought he would contribute to the joke; he should kiss him be- fore he ran off! And he threw up the window in haste and quietly put his ass out—past the buttocks, all the way to the thigh-bone. Thereupon spoke this clerk Absalom, Speak, sweet bird, I know not where thou art. This Nicholas then let fly a fart as great as a thunder-clap, so much so that with the stroke Absalom was almost blinded; and he was ready with his hot iron and smote Nicholas on the ass.</w:t>
      </w:r>
    </w:p>
    <w:p w14:paraId="6AD8322E" w14:textId="77777777" w:rsidR="000276C6" w:rsidRPr="0080653B" w:rsidRDefault="000276C6" w:rsidP="0080653B">
      <w:pPr>
        <w:pStyle w:val="Body"/>
      </w:pPr>
      <w:r w:rsidRPr="0080653B">
        <w:t>Off went the skin, about a hands-breadth around, the hot coulter burned his rump so, and for the pain he thought he would die. “Help! Water, water! Help, help, for God’s sake!” he cried like a madman.</w:t>
      </w:r>
    </w:p>
    <w:p w14:paraId="04B44878" w14:textId="77777777" w:rsidR="000276C6" w:rsidRPr="0080653B" w:rsidRDefault="000276C6" w:rsidP="0080653B">
      <w:pPr>
        <w:pStyle w:val="Body"/>
      </w:pPr>
      <w:r w:rsidRPr="0080653B">
        <w:t>The carpenter started out of his slumber; he heard one cry wildly “Water!”, and thought, “Alas! Noah’s flood is coming now!” He sat up without a word, and with his axe struck the cord in two, and down went tub and all; they stopped for nothing until they came to the floor, and there he lay in a swoon.</w:t>
      </w:r>
    </w:p>
    <w:p w14:paraId="134CD7AC" w14:textId="77777777" w:rsidR="000276C6" w:rsidRPr="0080653B" w:rsidRDefault="000276C6" w:rsidP="0080653B">
      <w:pPr>
        <w:pStyle w:val="Body"/>
      </w:pPr>
      <w:r w:rsidRPr="0080653B">
        <w:t>Up started Alison and Nicholas, and cried “Help!” and “Alack!” in the street. The neighbors young and old ran to stare upon him as he lay yet in a swoon, for with the fall he had broken his arm.</w:t>
      </w:r>
    </w:p>
    <w:p w14:paraId="05FA9E2E" w14:textId="77777777" w:rsidR="000276C6" w:rsidRPr="0080653B" w:rsidRDefault="000276C6" w:rsidP="0080653B">
      <w:pPr>
        <w:pStyle w:val="Body"/>
      </w:pPr>
      <w:r w:rsidRPr="0080653B">
        <w:t>But he must even digest his own trouble, for when he spoke he was talked down by Alison and gentle Nicholas. They told every man he was mad, he was aghast so of “Noah’s flood” in his fantasy, that of his folly he had bought him three kneading-tubs and had hung them above in the roof; and had prayed them for God’s sake to sit with him in the roof, to keep him company.</w:t>
      </w:r>
    </w:p>
    <w:p w14:paraId="7A930321" w14:textId="77777777" w:rsidR="000276C6" w:rsidRPr="0080653B" w:rsidRDefault="000276C6" w:rsidP="0080653B">
      <w:pPr>
        <w:pStyle w:val="Body"/>
      </w:pPr>
      <w:r w:rsidRPr="0080653B">
        <w:t>People laughed at his odd quirk; into the roof they peered and gawked, and turned all his trouble into mirth. For whatever the carpenter answered, it was all for naught; no man heard his speeches, he was so sworn down by the great oaths of the others that in the entire city he was held as mad. Every clerk then agreed with every other clerk: “the man is mad, my dear brother!” And every creature laughed over this contention.</w:t>
      </w:r>
    </w:p>
    <w:p w14:paraId="74EC0092" w14:textId="77777777" w:rsidR="000276C6" w:rsidRPr="0080653B" w:rsidRDefault="000276C6" w:rsidP="0080653B">
      <w:pPr>
        <w:pStyle w:val="Body"/>
      </w:pPr>
      <w:r w:rsidRPr="0080653B">
        <w:t>Thus the carpenter lost his wife, for all his watching and jealousy; and Nicholas was sore burned. This tale is done, and God save the entire company.</w:t>
      </w:r>
    </w:p>
    <w:p w14:paraId="1CDEDD59" w14:textId="77777777" w:rsidR="000276C6" w:rsidRPr="0080653B" w:rsidRDefault="000276C6" w:rsidP="0080653B">
      <w:pPr>
        <w:pStyle w:val="Body"/>
      </w:pPr>
      <w:r w:rsidRPr="0080653B">
        <w:lastRenderedPageBreak/>
        <w:t>Here ends the Miller’s Tale.</w:t>
      </w:r>
    </w:p>
    <w:p w14:paraId="2CDE5FFF" w14:textId="77777777" w:rsidR="000276C6" w:rsidRDefault="000276C6" w:rsidP="000276C6">
      <w:pPr>
        <w:pStyle w:val="BodyText"/>
        <w:rPr>
          <w:sz w:val="12"/>
        </w:rPr>
      </w:pPr>
    </w:p>
    <w:p w14:paraId="6A158A1C" w14:textId="77777777" w:rsidR="000276C6" w:rsidRPr="0080653B" w:rsidRDefault="000276C6" w:rsidP="0080653B">
      <w:pPr>
        <w:pStyle w:val="Heading3"/>
        <w:rPr>
          <w:u w:val="single"/>
        </w:rPr>
      </w:pPr>
      <w:r w:rsidRPr="0080653B">
        <w:rPr>
          <w:u w:val="single"/>
        </w:rPr>
        <w:t>The Wife of Bath’s Tale</w:t>
      </w:r>
    </w:p>
    <w:p w14:paraId="57603128" w14:textId="77777777" w:rsidR="000276C6" w:rsidRPr="0080653B" w:rsidRDefault="000276C6" w:rsidP="0080653B">
      <w:pPr>
        <w:pStyle w:val="Heading4"/>
      </w:pPr>
      <w:r w:rsidRPr="0080653B">
        <w:t>The Prologue of the Wife of Bath’s Tale</w:t>
      </w:r>
    </w:p>
    <w:p w14:paraId="204AB555" w14:textId="77777777" w:rsidR="000276C6" w:rsidRPr="0080653B" w:rsidRDefault="000276C6" w:rsidP="0080653B">
      <w:pPr>
        <w:pStyle w:val="Body"/>
      </w:pPr>
      <w:r w:rsidRPr="0080653B">
        <w:t>“Experience, though it would be no authority in this world, would be quite sufficient for me, to speak of the woe that is in marriage; for, gentle people, since I was twelve years old—thank God, Who lives forever—I have had five husbands at the church-door (for I have been wedded so often); and all were worthy men in their ranks. But in truth I was told not long ago that since Christ went only once to a wedding, in Cana of Galilee, by that same exam- ple he taught me that I should be wedded only once. Lo! Hear what a sharp word Jesus, man and God, spoke on a certain occasion beside a well, in reproof of the Samaritan woman. He said, ‘You have had five husbands; and that man who has you now is not your husband.’ Thus he said, certainly. What he meant by it I cannot say; but I ask, why the fifth man was no husband to the Samaritan woman.</w:t>
      </w:r>
    </w:p>
    <w:p w14:paraId="6D1B43A2" w14:textId="77777777" w:rsidR="000276C6" w:rsidRPr="0080653B" w:rsidRDefault="000276C6" w:rsidP="0080653B">
      <w:pPr>
        <w:pStyle w:val="Body"/>
      </w:pPr>
      <w:r w:rsidRPr="0080653B">
        <w:t>“How many could she have in marriage? At this point I have never in my life heard a designation of the num- ber. Men may divine and interpret up and down, but well I know, surely, God expressly instructed us to increase and multiply. I can well understand that noble text. Likewise, I know well he said also that my husband should leave father and mother and take me. But he did not mention any number, not bigamy or of octogamy. Why should men speak villainously of them?</w:t>
      </w:r>
    </w:p>
    <w:p w14:paraId="4D077B98" w14:textId="16976F12" w:rsidR="000276C6" w:rsidRPr="0080653B" w:rsidRDefault="000276C6" w:rsidP="0080653B">
      <w:pPr>
        <w:pStyle w:val="Body"/>
      </w:pPr>
      <w:r w:rsidRPr="0080653B">
        <w:t>“Lo, Sir Solomon the wise king! I believe he had more than one wife, and I wish to God it were lawful for me to be refreshed half so often! What a gift of God he had in all his wives! No man who lives in this world now has so</w:t>
      </w:r>
      <w:r w:rsidR="0080653B">
        <w:t xml:space="preserve"> </w:t>
      </w:r>
      <w:r w:rsidRPr="0080653B">
        <w:t>many. God knows this noble king, to my thinking, had a merry life with each of them, so joyous was his lot! Blessed be God that I wedded five! And they were the best that I could pick out, both in their bodies and of their coffers.</w:t>
      </w:r>
      <w:r w:rsidR="0080653B">
        <w:t xml:space="preserve"> </w:t>
      </w:r>
      <w:r w:rsidRPr="0080653B">
        <w:t>A variety of schools make perfect scholars, and much practice in a variety of employments truly makes the perfect workman. I have the schooling of five husbands. I would welcome the sixth, whenever he shall come! In truth, I will not keep myself wholly chaste; when my husband has departed from the world, then some other Christian man shall wed me. For then, the apostle says, I am free, in God’s name, to wed where I wish.</w:t>
      </w:r>
    </w:p>
    <w:p w14:paraId="331D50CF" w14:textId="77777777" w:rsidR="000276C6" w:rsidRPr="0080653B" w:rsidRDefault="000276C6" w:rsidP="0080653B">
      <w:pPr>
        <w:pStyle w:val="Body"/>
      </w:pPr>
      <w:r w:rsidRPr="0080653B">
        <w:t>“He says that it is no sin to be wedded; it is better to be wedded than to burn. What do I care if people speak badly of cursed Lamech and his bigamy? Well I know Abraham was a holy man, and Jacob as well, as far as I know, and each of them had more than two wives. And many other holy men did as well.</w:t>
      </w:r>
    </w:p>
    <w:p w14:paraId="06B1DFD5" w14:textId="77777777" w:rsidR="000276C6" w:rsidRPr="0080653B" w:rsidRDefault="000276C6" w:rsidP="0080653B">
      <w:pPr>
        <w:pStyle w:val="Body"/>
      </w:pPr>
      <w:r w:rsidRPr="0080653B">
        <w:lastRenderedPageBreak/>
        <w:t>“When have you seen that in any time great God forbade marriage explicitly? Tell me, I pray you. Or where did he command virginity? You know as well as I, without a doubt, that the apostle, when he speaks of maidenhood, says that he had no instructions on it. Men may counsel a woman to be single, but counseling is not commanding; he left it to our own judgment. For if God had commanded maidenhood, then with that same word had he con- demned marrying. And certainly, if no seed were sown, from where then should virgins spring? Paul dared not command a thing for which his master gave no order. The prize is set for virginity—win it who can. Let us see who runs best.</w:t>
      </w:r>
    </w:p>
    <w:p w14:paraId="0DA3A5ED" w14:textId="16EFBA1B" w:rsidR="000276C6" w:rsidRPr="0080653B" w:rsidRDefault="000276C6" w:rsidP="0080653B">
      <w:pPr>
        <w:pStyle w:val="Body"/>
      </w:pPr>
      <w:r w:rsidRPr="0080653B">
        <w:t>“But this command is not to be taken by every creature, but only where Almighty God wishes to give it through his might. The apostle was a virgin, I know well, but nevertheless, though he wrote that he wished every creature</w:t>
      </w:r>
      <w:r w:rsidR="0080653B">
        <w:t xml:space="preserve"> </w:t>
      </w:r>
      <w:r w:rsidRPr="0080653B">
        <w:t>to be like him, all that is only advice to be a virgin; and he gave me leave and indulgence to be a wife. So likewise, if my spouse should die, there is no shame or charge of bigamy to marry me. It would be good, he said, to touch no woman, for it is a peril to bring together fire and hay. You know what this example may mean.</w:t>
      </w:r>
    </w:p>
    <w:p w14:paraId="76206E92" w14:textId="49880BDD" w:rsidR="000276C6" w:rsidRDefault="000276C6" w:rsidP="0080653B">
      <w:pPr>
        <w:pStyle w:val="Body"/>
      </w:pPr>
      <w:r w:rsidRPr="0080653B">
        <w:t>“This is the sum of it all: the apostle held virginity to be more perfect than marriage because of weakness. I call</w:t>
      </w:r>
      <w:r w:rsidR="0080653B">
        <w:t xml:space="preserve"> </w:t>
      </w:r>
      <w:r>
        <w:t>them</w:t>
      </w:r>
      <w:r>
        <w:rPr>
          <w:spacing w:val="-9"/>
        </w:rPr>
        <w:t xml:space="preserve"> </w:t>
      </w:r>
      <w:r>
        <w:t>weak</w:t>
      </w:r>
      <w:r>
        <w:rPr>
          <w:spacing w:val="-9"/>
        </w:rPr>
        <w:t xml:space="preserve"> </w:t>
      </w:r>
      <w:r>
        <w:t>unless</w:t>
      </w:r>
      <w:r>
        <w:rPr>
          <w:spacing w:val="-9"/>
        </w:rPr>
        <w:t xml:space="preserve"> </w:t>
      </w:r>
      <w:r>
        <w:t>man</w:t>
      </w:r>
      <w:r>
        <w:rPr>
          <w:spacing w:val="-9"/>
        </w:rPr>
        <w:t xml:space="preserve"> </w:t>
      </w:r>
      <w:r>
        <w:t>and</w:t>
      </w:r>
      <w:r>
        <w:rPr>
          <w:spacing w:val="-8"/>
        </w:rPr>
        <w:t xml:space="preserve"> </w:t>
      </w:r>
      <w:r>
        <w:t>wife</w:t>
      </w:r>
      <w:r>
        <w:rPr>
          <w:spacing w:val="-9"/>
        </w:rPr>
        <w:t xml:space="preserve"> </w:t>
      </w:r>
      <w:r>
        <w:t>would</w:t>
      </w:r>
      <w:r>
        <w:rPr>
          <w:spacing w:val="-9"/>
        </w:rPr>
        <w:t xml:space="preserve"> </w:t>
      </w:r>
      <w:r>
        <w:t>lead</w:t>
      </w:r>
      <w:r>
        <w:rPr>
          <w:spacing w:val="-9"/>
        </w:rPr>
        <w:t xml:space="preserve"> </w:t>
      </w:r>
      <w:r>
        <w:t>all</w:t>
      </w:r>
      <w:r>
        <w:rPr>
          <w:spacing w:val="-9"/>
        </w:rPr>
        <w:t xml:space="preserve"> </w:t>
      </w:r>
      <w:r>
        <w:t>their</w:t>
      </w:r>
      <w:r>
        <w:rPr>
          <w:spacing w:val="-8"/>
        </w:rPr>
        <w:t xml:space="preserve"> </w:t>
      </w:r>
      <w:r>
        <w:t>life</w:t>
      </w:r>
      <w:r>
        <w:rPr>
          <w:spacing w:val="-9"/>
        </w:rPr>
        <w:t xml:space="preserve"> </w:t>
      </w:r>
      <w:r>
        <w:t>in</w:t>
      </w:r>
      <w:r>
        <w:rPr>
          <w:spacing w:val="-9"/>
        </w:rPr>
        <w:t xml:space="preserve"> </w:t>
      </w:r>
      <w:r>
        <w:t>chastity.</w:t>
      </w:r>
      <w:r>
        <w:rPr>
          <w:spacing w:val="-9"/>
        </w:rPr>
        <w:t xml:space="preserve"> </w:t>
      </w:r>
      <w:r>
        <w:t>I</w:t>
      </w:r>
      <w:r>
        <w:rPr>
          <w:spacing w:val="-9"/>
        </w:rPr>
        <w:t xml:space="preserve"> </w:t>
      </w:r>
      <w:r>
        <w:t>grant</w:t>
      </w:r>
      <w:r>
        <w:rPr>
          <w:spacing w:val="-8"/>
        </w:rPr>
        <w:t xml:space="preserve"> </w:t>
      </w:r>
      <w:r>
        <w:t>it</w:t>
      </w:r>
      <w:r>
        <w:rPr>
          <w:spacing w:val="-9"/>
        </w:rPr>
        <w:t xml:space="preserve"> </w:t>
      </w:r>
      <w:r>
        <w:t>well,</w:t>
      </w:r>
      <w:r>
        <w:rPr>
          <w:spacing w:val="-9"/>
        </w:rPr>
        <w:t xml:space="preserve"> </w:t>
      </w:r>
      <w:r>
        <w:t>I</w:t>
      </w:r>
      <w:r>
        <w:rPr>
          <w:spacing w:val="-9"/>
        </w:rPr>
        <w:t xml:space="preserve"> </w:t>
      </w:r>
      <w:r>
        <w:t>have</w:t>
      </w:r>
      <w:r>
        <w:rPr>
          <w:spacing w:val="-8"/>
        </w:rPr>
        <w:t xml:space="preserve"> </w:t>
      </w:r>
      <w:r>
        <w:t>no</w:t>
      </w:r>
      <w:r>
        <w:rPr>
          <w:spacing w:val="-9"/>
        </w:rPr>
        <w:t xml:space="preserve"> </w:t>
      </w:r>
      <w:r>
        <w:t>malice</w:t>
      </w:r>
      <w:r>
        <w:rPr>
          <w:spacing w:val="-9"/>
        </w:rPr>
        <w:t xml:space="preserve"> </w:t>
      </w:r>
      <w:r>
        <w:t>even</w:t>
      </w:r>
      <w:r>
        <w:rPr>
          <w:spacing w:val="-9"/>
        </w:rPr>
        <w:t xml:space="preserve"> </w:t>
      </w:r>
      <w:r>
        <w:t>if</w:t>
      </w:r>
      <w:r>
        <w:rPr>
          <w:spacing w:val="-9"/>
        </w:rPr>
        <w:t xml:space="preserve"> </w:t>
      </w:r>
      <w:r>
        <w:t>maiden-</w:t>
      </w:r>
      <w:r>
        <w:rPr>
          <w:spacing w:val="-52"/>
        </w:rPr>
        <w:t xml:space="preserve"> </w:t>
      </w:r>
      <w:r>
        <w:t>hood</w:t>
      </w:r>
      <w:r>
        <w:rPr>
          <w:spacing w:val="-9"/>
        </w:rPr>
        <w:t xml:space="preserve"> </w:t>
      </w:r>
      <w:r>
        <w:t>were</w:t>
      </w:r>
      <w:r>
        <w:rPr>
          <w:spacing w:val="-8"/>
        </w:rPr>
        <w:t xml:space="preserve"> </w:t>
      </w:r>
      <w:r>
        <w:t>set</w:t>
      </w:r>
      <w:r>
        <w:rPr>
          <w:spacing w:val="-8"/>
        </w:rPr>
        <w:t xml:space="preserve"> </w:t>
      </w:r>
      <w:r>
        <w:t>above</w:t>
      </w:r>
      <w:r>
        <w:rPr>
          <w:spacing w:val="-9"/>
        </w:rPr>
        <w:t xml:space="preserve"> </w:t>
      </w:r>
      <w:r>
        <w:t>remarriage.</w:t>
      </w:r>
      <w:r>
        <w:rPr>
          <w:spacing w:val="-8"/>
        </w:rPr>
        <w:t xml:space="preserve"> </w:t>
      </w:r>
      <w:r>
        <w:t>It</w:t>
      </w:r>
      <w:r>
        <w:rPr>
          <w:spacing w:val="-8"/>
        </w:rPr>
        <w:t xml:space="preserve"> </w:t>
      </w:r>
      <w:r>
        <w:t>pleases</w:t>
      </w:r>
      <w:r>
        <w:rPr>
          <w:spacing w:val="-9"/>
        </w:rPr>
        <w:t xml:space="preserve"> </w:t>
      </w:r>
      <w:r>
        <w:t>them</w:t>
      </w:r>
      <w:r>
        <w:rPr>
          <w:spacing w:val="-8"/>
        </w:rPr>
        <w:t xml:space="preserve"> </w:t>
      </w:r>
      <w:r>
        <w:t>to</w:t>
      </w:r>
      <w:r>
        <w:rPr>
          <w:spacing w:val="-8"/>
        </w:rPr>
        <w:t xml:space="preserve"> </w:t>
      </w:r>
      <w:r>
        <w:t>be</w:t>
      </w:r>
      <w:r>
        <w:rPr>
          <w:spacing w:val="-9"/>
        </w:rPr>
        <w:t xml:space="preserve"> </w:t>
      </w:r>
      <w:r>
        <w:t>clean,</w:t>
      </w:r>
      <w:r>
        <w:rPr>
          <w:spacing w:val="-8"/>
        </w:rPr>
        <w:t xml:space="preserve"> </w:t>
      </w:r>
      <w:r>
        <w:t>body</w:t>
      </w:r>
      <w:r>
        <w:rPr>
          <w:spacing w:val="-8"/>
        </w:rPr>
        <w:t xml:space="preserve"> </w:t>
      </w:r>
      <w:r>
        <w:t>and</w:t>
      </w:r>
      <w:r>
        <w:rPr>
          <w:spacing w:val="-9"/>
        </w:rPr>
        <w:t xml:space="preserve"> </w:t>
      </w:r>
      <w:r>
        <w:t>soul;</w:t>
      </w:r>
      <w:r>
        <w:rPr>
          <w:spacing w:val="-8"/>
        </w:rPr>
        <w:t xml:space="preserve"> </w:t>
      </w:r>
      <w:r>
        <w:t>of</w:t>
      </w:r>
      <w:r>
        <w:rPr>
          <w:spacing w:val="-8"/>
        </w:rPr>
        <w:t xml:space="preserve"> </w:t>
      </w:r>
      <w:r>
        <w:t>my</w:t>
      </w:r>
      <w:r>
        <w:rPr>
          <w:spacing w:val="-9"/>
        </w:rPr>
        <w:t xml:space="preserve"> </w:t>
      </w:r>
      <w:r>
        <w:t>own</w:t>
      </w:r>
      <w:r>
        <w:rPr>
          <w:spacing w:val="-8"/>
        </w:rPr>
        <w:t xml:space="preserve"> </w:t>
      </w:r>
      <w:r>
        <w:t>estate</w:t>
      </w:r>
      <w:r>
        <w:rPr>
          <w:spacing w:val="-8"/>
        </w:rPr>
        <w:t xml:space="preserve"> </w:t>
      </w:r>
      <w:r>
        <w:t>I</w:t>
      </w:r>
      <w:r>
        <w:rPr>
          <w:spacing w:val="-8"/>
        </w:rPr>
        <w:t xml:space="preserve"> </w:t>
      </w:r>
      <w:r>
        <w:t>will</w:t>
      </w:r>
      <w:r>
        <w:rPr>
          <w:spacing w:val="-9"/>
        </w:rPr>
        <w:t xml:space="preserve"> </w:t>
      </w:r>
      <w:r>
        <w:t>make</w:t>
      </w:r>
      <w:r>
        <w:rPr>
          <w:spacing w:val="-8"/>
        </w:rPr>
        <w:t xml:space="preserve"> </w:t>
      </w:r>
      <w:r>
        <w:t>no</w:t>
      </w:r>
      <w:r>
        <w:rPr>
          <w:spacing w:val="-8"/>
        </w:rPr>
        <w:t xml:space="preserve"> </w:t>
      </w:r>
      <w:r>
        <w:t>boast.</w:t>
      </w:r>
      <w:r>
        <w:rPr>
          <w:spacing w:val="1"/>
        </w:rPr>
        <w:t xml:space="preserve"> </w:t>
      </w:r>
      <w:r>
        <w:t>For you well know that not every vessel in a lord’s house is made of gold; some are of wood, and do their lord</w:t>
      </w:r>
      <w:r>
        <w:rPr>
          <w:spacing w:val="1"/>
        </w:rPr>
        <w:t xml:space="preserve"> </w:t>
      </w:r>
      <w:r>
        <w:t>service. God calls people to him in various manners, and each one has his own gift from—one this, one that, as it</w:t>
      </w:r>
      <w:r>
        <w:rPr>
          <w:spacing w:val="1"/>
        </w:rPr>
        <w:t xml:space="preserve"> </w:t>
      </w:r>
      <w:r>
        <w:t>pleases</w:t>
      </w:r>
      <w:r>
        <w:rPr>
          <w:spacing w:val="-8"/>
        </w:rPr>
        <w:t xml:space="preserve"> </w:t>
      </w:r>
      <w:r>
        <w:t>God</w:t>
      </w:r>
      <w:r>
        <w:rPr>
          <w:spacing w:val="-7"/>
        </w:rPr>
        <w:t xml:space="preserve"> </w:t>
      </w:r>
      <w:r>
        <w:t>to</w:t>
      </w:r>
      <w:r>
        <w:rPr>
          <w:spacing w:val="-7"/>
        </w:rPr>
        <w:t xml:space="preserve"> </w:t>
      </w:r>
      <w:r>
        <w:t>provide.</w:t>
      </w:r>
      <w:r>
        <w:rPr>
          <w:spacing w:val="-7"/>
        </w:rPr>
        <w:t xml:space="preserve"> </w:t>
      </w:r>
      <w:r>
        <w:t>Virginity</w:t>
      </w:r>
      <w:r>
        <w:rPr>
          <w:spacing w:val="-7"/>
        </w:rPr>
        <w:t xml:space="preserve"> </w:t>
      </w:r>
      <w:r>
        <w:t>is</w:t>
      </w:r>
      <w:r>
        <w:rPr>
          <w:spacing w:val="-7"/>
        </w:rPr>
        <w:t xml:space="preserve"> </w:t>
      </w:r>
      <w:r>
        <w:t>a</w:t>
      </w:r>
      <w:r>
        <w:rPr>
          <w:spacing w:val="-7"/>
        </w:rPr>
        <w:t xml:space="preserve"> </w:t>
      </w:r>
      <w:r>
        <w:t>great</w:t>
      </w:r>
      <w:r>
        <w:rPr>
          <w:spacing w:val="-7"/>
        </w:rPr>
        <w:t xml:space="preserve"> </w:t>
      </w:r>
      <w:r>
        <w:t>perfection,</w:t>
      </w:r>
      <w:r>
        <w:rPr>
          <w:spacing w:val="-8"/>
        </w:rPr>
        <w:t xml:space="preserve"> </w:t>
      </w:r>
      <w:r>
        <w:t>and</w:t>
      </w:r>
      <w:r>
        <w:rPr>
          <w:spacing w:val="-7"/>
        </w:rPr>
        <w:t xml:space="preserve"> </w:t>
      </w:r>
      <w:r>
        <w:t>devoted</w:t>
      </w:r>
      <w:r>
        <w:rPr>
          <w:spacing w:val="-7"/>
        </w:rPr>
        <w:t xml:space="preserve"> </w:t>
      </w:r>
      <w:r>
        <w:t>chastity</w:t>
      </w:r>
      <w:r>
        <w:rPr>
          <w:spacing w:val="-7"/>
        </w:rPr>
        <w:t xml:space="preserve"> </w:t>
      </w:r>
      <w:r>
        <w:t>as</w:t>
      </w:r>
      <w:r>
        <w:rPr>
          <w:spacing w:val="-7"/>
        </w:rPr>
        <w:t xml:space="preserve"> </w:t>
      </w:r>
      <w:r>
        <w:t>well.</w:t>
      </w:r>
    </w:p>
    <w:p w14:paraId="3368144B" w14:textId="3ADF4D73" w:rsidR="0080653B" w:rsidRDefault="0080653B" w:rsidP="000276C6">
      <w:pPr>
        <w:pStyle w:val="BodyText"/>
        <w:spacing w:before="197" w:line="228" w:lineRule="auto"/>
        <w:ind w:left="540" w:right="122"/>
        <w:rPr>
          <w:color w:val="231F20"/>
        </w:rPr>
      </w:pPr>
    </w:p>
    <w:p w14:paraId="23AB0434" w14:textId="368540BA" w:rsidR="0080653B" w:rsidRDefault="0080653B" w:rsidP="0080653B">
      <w:pPr>
        <w:pStyle w:val="Bodynoindent"/>
        <w:jc w:val="center"/>
        <w:rPr>
          <w:color w:val="231F20"/>
        </w:rPr>
      </w:pPr>
      <w:r>
        <w:rPr>
          <w:noProof/>
        </w:rPr>
        <w:lastRenderedPageBreak/>
        <w:drawing>
          <wp:inline distT="0" distB="0" distL="0" distR="0" wp14:anchorId="629BD64A" wp14:editId="72D2A799">
            <wp:extent cx="3688079" cy="5216512"/>
            <wp:effectExtent l="0" t="0" r="0" b="3810"/>
            <wp:docPr id="1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jpeg"/>
                    <pic:cNvPicPr/>
                  </pic:nvPicPr>
                  <pic:blipFill>
                    <a:blip r:embed="rId14" cstate="print"/>
                    <a:stretch>
                      <a:fillRect/>
                    </a:stretch>
                  </pic:blipFill>
                  <pic:spPr>
                    <a:xfrm>
                      <a:off x="0" y="0"/>
                      <a:ext cx="3688079" cy="5216512"/>
                    </a:xfrm>
                    <a:prstGeom prst="rect">
                      <a:avLst/>
                    </a:prstGeom>
                  </pic:spPr>
                </pic:pic>
              </a:graphicData>
            </a:graphic>
          </wp:inline>
        </w:drawing>
      </w:r>
    </w:p>
    <w:p w14:paraId="47EA0BC4" w14:textId="77777777" w:rsidR="0080653B" w:rsidRDefault="0080653B" w:rsidP="0080653B">
      <w:pPr>
        <w:pStyle w:val="CaptionHeader"/>
      </w:pPr>
      <w:r>
        <w:rPr>
          <w:w w:val="105"/>
        </w:rPr>
        <w:t>image</w:t>
      </w:r>
      <w:r>
        <w:rPr>
          <w:spacing w:val="-8"/>
          <w:w w:val="105"/>
        </w:rPr>
        <w:t xml:space="preserve"> </w:t>
      </w:r>
      <w:r>
        <w:rPr>
          <w:w w:val="105"/>
        </w:rPr>
        <w:t>5.6:</w:t>
      </w:r>
      <w:r>
        <w:rPr>
          <w:spacing w:val="-8"/>
          <w:w w:val="105"/>
        </w:rPr>
        <w:t xml:space="preserve"> </w:t>
      </w:r>
      <w:r>
        <w:rPr>
          <w:w w:val="105"/>
        </w:rPr>
        <w:t>The</w:t>
      </w:r>
      <w:r>
        <w:rPr>
          <w:spacing w:val="-7"/>
          <w:w w:val="105"/>
        </w:rPr>
        <w:t xml:space="preserve"> </w:t>
      </w:r>
      <w:r>
        <w:rPr>
          <w:w w:val="105"/>
        </w:rPr>
        <w:t>Wife</w:t>
      </w:r>
      <w:r>
        <w:rPr>
          <w:spacing w:val="-8"/>
          <w:w w:val="105"/>
        </w:rPr>
        <w:t xml:space="preserve"> </w:t>
      </w:r>
      <w:r>
        <w:rPr>
          <w:w w:val="110"/>
        </w:rPr>
        <w:t>of</w:t>
      </w:r>
      <w:r>
        <w:rPr>
          <w:spacing w:val="-10"/>
          <w:w w:val="110"/>
        </w:rPr>
        <w:t xml:space="preserve"> </w:t>
      </w:r>
      <w:r>
        <w:rPr>
          <w:w w:val="105"/>
        </w:rPr>
        <w:t>Bath</w:t>
      </w:r>
      <w:r>
        <w:rPr>
          <w:spacing w:val="-8"/>
          <w:w w:val="105"/>
        </w:rPr>
        <w:t xml:space="preserve"> </w:t>
      </w:r>
      <w:r>
        <w:rPr>
          <w:w w:val="105"/>
        </w:rPr>
        <w:t>Prologue</w:t>
      </w:r>
      <w:r>
        <w:rPr>
          <w:spacing w:val="-7"/>
          <w:w w:val="105"/>
        </w:rPr>
        <w:t xml:space="preserve"> </w:t>
      </w:r>
      <w:r>
        <w:rPr>
          <w:w w:val="105"/>
        </w:rPr>
        <w:t>|</w:t>
      </w:r>
      <w:r>
        <w:rPr>
          <w:spacing w:val="-8"/>
          <w:w w:val="105"/>
        </w:rPr>
        <w:t xml:space="preserve"> </w:t>
      </w:r>
      <w:r>
        <w:rPr>
          <w:w w:val="105"/>
        </w:rPr>
        <w:t>“</w:t>
      </w:r>
      <w:r>
        <w:rPr>
          <w:w w:val="105"/>
        </w:rPr>
        <w:t>The</w:t>
      </w:r>
      <w:r>
        <w:rPr>
          <w:spacing w:val="-10"/>
          <w:w w:val="105"/>
        </w:rPr>
        <w:t xml:space="preserve"> </w:t>
      </w:r>
      <w:r>
        <w:rPr>
          <w:w w:val="105"/>
        </w:rPr>
        <w:t>Wife</w:t>
      </w:r>
      <w:r>
        <w:rPr>
          <w:spacing w:val="-9"/>
          <w:w w:val="105"/>
        </w:rPr>
        <w:t xml:space="preserve"> </w:t>
      </w:r>
      <w:r>
        <w:rPr>
          <w:w w:val="105"/>
        </w:rPr>
        <w:t>of</w:t>
      </w:r>
      <w:r>
        <w:rPr>
          <w:spacing w:val="-10"/>
          <w:w w:val="105"/>
        </w:rPr>
        <w:t xml:space="preserve"> </w:t>
      </w:r>
      <w:r>
        <w:rPr>
          <w:w w:val="105"/>
        </w:rPr>
        <w:t>Bath</w:t>
      </w:r>
      <w:r>
        <w:rPr>
          <w:w w:val="105"/>
        </w:rPr>
        <w:t>”</w:t>
      </w:r>
      <w:r>
        <w:rPr>
          <w:spacing w:val="-10"/>
          <w:w w:val="105"/>
        </w:rPr>
        <w:t xml:space="preserve"> </w:t>
      </w:r>
      <w:r>
        <w:rPr>
          <w:w w:val="105"/>
        </w:rPr>
        <w:t>prologue,</w:t>
      </w:r>
      <w:r>
        <w:rPr>
          <w:spacing w:val="-9"/>
          <w:w w:val="105"/>
        </w:rPr>
        <w:t xml:space="preserve"> </w:t>
      </w:r>
      <w:r>
        <w:rPr>
          <w:w w:val="105"/>
        </w:rPr>
        <w:t>a</w:t>
      </w:r>
      <w:r>
        <w:rPr>
          <w:spacing w:val="-45"/>
          <w:w w:val="105"/>
        </w:rPr>
        <w:t xml:space="preserve"> </w:t>
      </w:r>
      <w:r>
        <w:rPr>
          <w:spacing w:val="-3"/>
        </w:rPr>
        <w:t>tale</w:t>
      </w:r>
      <w:r>
        <w:rPr>
          <w:spacing w:val="-9"/>
        </w:rPr>
        <w:t xml:space="preserve"> </w:t>
      </w:r>
      <w:r>
        <w:rPr>
          <w:spacing w:val="-3"/>
        </w:rPr>
        <w:t>from</w:t>
      </w:r>
      <w:r>
        <w:rPr>
          <w:spacing w:val="-8"/>
        </w:rPr>
        <w:t xml:space="preserve"> </w:t>
      </w:r>
      <w:r>
        <w:rPr>
          <w:i/>
          <w:spacing w:val="-3"/>
        </w:rPr>
        <w:t>The</w:t>
      </w:r>
      <w:r>
        <w:rPr>
          <w:i/>
          <w:spacing w:val="-8"/>
        </w:rPr>
        <w:t xml:space="preserve"> </w:t>
      </w:r>
      <w:r>
        <w:rPr>
          <w:i/>
          <w:spacing w:val="-3"/>
        </w:rPr>
        <w:t>Canterbury</w:t>
      </w:r>
      <w:r>
        <w:rPr>
          <w:i/>
          <w:spacing w:val="-8"/>
        </w:rPr>
        <w:t xml:space="preserve"> </w:t>
      </w:r>
      <w:r>
        <w:rPr>
          <w:i/>
          <w:spacing w:val="-3"/>
        </w:rPr>
        <w:t>Tales</w:t>
      </w:r>
      <w:r>
        <w:rPr>
          <w:spacing w:val="-3"/>
        </w:rPr>
        <w:t>,</w:t>
      </w:r>
      <w:r>
        <w:rPr>
          <w:spacing w:val="-8"/>
        </w:rPr>
        <w:t xml:space="preserve"> </w:t>
      </w:r>
      <w:r>
        <w:rPr>
          <w:spacing w:val="-3"/>
        </w:rPr>
        <w:t>from</w:t>
      </w:r>
      <w:r>
        <w:rPr>
          <w:spacing w:val="-8"/>
        </w:rPr>
        <w:t xml:space="preserve"> </w:t>
      </w:r>
      <w:r>
        <w:rPr>
          <w:spacing w:val="-3"/>
        </w:rPr>
        <w:t>the</w:t>
      </w:r>
      <w:r>
        <w:rPr>
          <w:spacing w:val="-9"/>
        </w:rPr>
        <w:t xml:space="preserve"> </w:t>
      </w:r>
      <w:r>
        <w:rPr>
          <w:spacing w:val="-3"/>
        </w:rPr>
        <w:t>Ellesmere</w:t>
      </w:r>
      <w:r>
        <w:rPr>
          <w:spacing w:val="-8"/>
        </w:rPr>
        <w:t xml:space="preserve"> </w:t>
      </w:r>
      <w:r>
        <w:rPr>
          <w:spacing w:val="-2"/>
        </w:rPr>
        <w:t>manuscript.</w:t>
      </w:r>
    </w:p>
    <w:p w14:paraId="2FFCE75B" w14:textId="77777777" w:rsidR="0080653B" w:rsidRDefault="0080653B" w:rsidP="0080653B">
      <w:pPr>
        <w:pStyle w:val="CaptionText"/>
        <w:rPr>
          <w:spacing w:val="1"/>
        </w:rPr>
      </w:pPr>
      <w:r>
        <w:rPr>
          <w:b/>
        </w:rPr>
        <w:t xml:space="preserve">Author: </w:t>
      </w:r>
      <w:r>
        <w:t xml:space="preserve">User </w:t>
      </w:r>
      <w:r>
        <w:t>“</w:t>
      </w:r>
      <w:r>
        <w:t>SkedO</w:t>
      </w:r>
      <w:r>
        <w:t>”</w:t>
      </w:r>
      <w:r>
        <w:rPr>
          <w:spacing w:val="1"/>
        </w:rPr>
        <w:t xml:space="preserve"> </w:t>
      </w:r>
    </w:p>
    <w:p w14:paraId="47E076CF" w14:textId="77777777" w:rsidR="0080653B" w:rsidRDefault="0080653B" w:rsidP="0080653B">
      <w:pPr>
        <w:pStyle w:val="CaptionText"/>
        <w:rPr>
          <w:spacing w:val="-42"/>
        </w:rPr>
      </w:pPr>
      <w:r>
        <w:rPr>
          <w:b/>
          <w:spacing w:val="-4"/>
        </w:rPr>
        <w:t>Source:</w:t>
      </w:r>
      <w:r>
        <w:rPr>
          <w:b/>
          <w:spacing w:val="-6"/>
        </w:rPr>
        <w:t xml:space="preserve"> </w:t>
      </w:r>
      <w:r>
        <w:rPr>
          <w:spacing w:val="-4"/>
        </w:rPr>
        <w:t>Wikimedia</w:t>
      </w:r>
      <w:r>
        <w:rPr>
          <w:spacing w:val="-19"/>
        </w:rPr>
        <w:t xml:space="preserve"> </w:t>
      </w:r>
      <w:r>
        <w:rPr>
          <w:spacing w:val="-4"/>
        </w:rPr>
        <w:t>Commons</w:t>
      </w:r>
      <w:r>
        <w:rPr>
          <w:spacing w:val="-42"/>
        </w:rPr>
        <w:t xml:space="preserve"> </w:t>
      </w:r>
    </w:p>
    <w:p w14:paraId="78D24BAC" w14:textId="66DD10FF" w:rsidR="0080653B" w:rsidRDefault="0080653B" w:rsidP="0080653B">
      <w:pPr>
        <w:pStyle w:val="CaptionText"/>
      </w:pPr>
      <w:r>
        <w:rPr>
          <w:b/>
          <w:spacing w:val="1"/>
          <w:w w:val="106"/>
        </w:rPr>
        <w:t>Li</w:t>
      </w:r>
      <w:r>
        <w:rPr>
          <w:b/>
          <w:w w:val="95"/>
        </w:rPr>
        <w:t>c</w:t>
      </w:r>
      <w:r>
        <w:rPr>
          <w:b/>
          <w:spacing w:val="-1"/>
          <w:w w:val="98"/>
        </w:rPr>
        <w:t>e</w:t>
      </w:r>
      <w:r>
        <w:rPr>
          <w:b/>
        </w:rPr>
        <w:t>n</w:t>
      </w:r>
      <w:r>
        <w:rPr>
          <w:b/>
          <w:spacing w:val="1"/>
        </w:rPr>
        <w:t>s</w:t>
      </w:r>
      <w:r>
        <w:rPr>
          <w:b/>
          <w:w w:val="88"/>
        </w:rPr>
        <w:t>e:</w:t>
      </w:r>
      <w:r>
        <w:rPr>
          <w:b/>
          <w:spacing w:val="-6"/>
        </w:rPr>
        <w:t xml:space="preserve"> </w:t>
      </w:r>
      <w:r>
        <w:rPr>
          <w:w w:val="103"/>
        </w:rPr>
        <w:t>P</w:t>
      </w:r>
      <w:r>
        <w:rPr>
          <w:spacing w:val="-1"/>
          <w:w w:val="103"/>
        </w:rPr>
        <w:t>u</w:t>
      </w:r>
      <w:r>
        <w:rPr>
          <w:spacing w:val="-2"/>
          <w:w w:val="101"/>
        </w:rPr>
        <w:t>b</w:t>
      </w:r>
      <w:r>
        <w:rPr>
          <w:w w:val="94"/>
        </w:rPr>
        <w:t>lic</w:t>
      </w:r>
      <w:r>
        <w:rPr>
          <w:spacing w:val="-5"/>
        </w:rPr>
        <w:t xml:space="preserve"> </w:t>
      </w:r>
      <w:r>
        <w:rPr>
          <w:spacing w:val="1"/>
          <w:w w:val="101"/>
        </w:rPr>
        <w:t>D</w:t>
      </w:r>
      <w:r>
        <w:rPr>
          <w:w w:val="102"/>
        </w:rPr>
        <w:t>o</w:t>
      </w:r>
      <w:r>
        <w:rPr>
          <w:spacing w:val="-1"/>
          <w:w w:val="105"/>
        </w:rPr>
        <w:t>m</w:t>
      </w:r>
      <w:r>
        <w:rPr>
          <w:spacing w:val="-2"/>
          <w:w w:val="98"/>
        </w:rPr>
        <w:t>a</w:t>
      </w:r>
      <w:r>
        <w:rPr>
          <w:w w:val="104"/>
        </w:rPr>
        <w:t>in</w:t>
      </w:r>
    </w:p>
    <w:p w14:paraId="3E942E20" w14:textId="623CE410" w:rsidR="0080653B" w:rsidRDefault="0080653B" w:rsidP="000276C6">
      <w:pPr>
        <w:pStyle w:val="BodyText"/>
        <w:spacing w:before="197" w:line="228" w:lineRule="auto"/>
        <w:ind w:left="540" w:right="122"/>
      </w:pPr>
    </w:p>
    <w:p w14:paraId="553ED6A4" w14:textId="255B3176" w:rsidR="000276C6" w:rsidRPr="0080653B" w:rsidRDefault="000276C6" w:rsidP="0080653B">
      <w:pPr>
        <w:pStyle w:val="Body"/>
      </w:pPr>
      <w:r w:rsidRPr="0080653B">
        <w:t>But Christ, the fountain of perfection, did not instruct every person to go sell all that he had and give to the poor, and in such a fash- ion follow him and his footsteps. “He spoke this to those people who wished to be perfect; and by your leave, gentle people, I am not one of those. I will use the flower of my life in the acts and fruits of marriage.</w:t>
      </w:r>
    </w:p>
    <w:p w14:paraId="0425E34E" w14:textId="7C13DB78" w:rsidR="000276C6" w:rsidRPr="0080653B" w:rsidRDefault="000276C6" w:rsidP="0080653B">
      <w:pPr>
        <w:pStyle w:val="Body"/>
      </w:pPr>
      <w:r w:rsidRPr="0080653B">
        <w:t xml:space="preserve">Tell me also, for what purpose were members of procreation made, and made in such a perfect manner? Trust well, they were not made for nothing. Whosoever wishes to interpret may do so, and interpret things up and down that and say that they were made for purging urine and </w:t>
      </w:r>
      <w:r w:rsidRPr="0080653B">
        <w:lastRenderedPageBreak/>
        <w:t>that both our small things were also to know a female from a male and for no other cause—did someone say no? Those with experience know well it is not so. So that scholars will not be angry with me, I say this: that they are made for both; that is</w:t>
      </w:r>
      <w:r w:rsidR="0080653B">
        <w:t xml:space="preserve"> </w:t>
      </w:r>
      <w:r w:rsidRPr="0080653B">
        <w:t>to say, for duty and for ease of procreation, providing we do not displease God. Why should men otherwise set down in their books that man shall yield to his wife her debt? Now with what should he make his payment, if he did not use his blessed instrument? They were made then upon a creature to purge urine, and for procreation as well.</w:t>
      </w:r>
    </w:p>
    <w:p w14:paraId="02CA71C6" w14:textId="7F31E53F" w:rsidR="000276C6" w:rsidRPr="0080653B" w:rsidRDefault="000276C6" w:rsidP="0080653B">
      <w:pPr>
        <w:pStyle w:val="Body"/>
      </w:pPr>
      <w:r w:rsidRPr="0080653B">
        <w:t>But I do not say that every person who has such equipment is bound to go and use it for procreation. For that reason people should men take no heed of chastity. Christ was a virgin and created as a man, as were many saints since the beginning of the world; yet they always lived in perfect chastity. I will not</w:t>
      </w:r>
      <w:r w:rsidR="0080653B">
        <w:t xml:space="preserve"> </w:t>
      </w:r>
      <w:r w:rsidRPr="0080653B">
        <w:t>envy any virginity. Let virgins be called bread of purified wheat-seed, and let us wives be called barley-bread; and yet, as Mark can tell, our Lord Jesus refreshed many people with barley-bread. I will persevere in such a state as God has called us to; I am not particular. In wifehood I will use my instrument as freely as</w:t>
      </w:r>
      <w:r w:rsidR="0080653B" w:rsidRPr="0080653B">
        <w:t xml:space="preserve"> </w:t>
      </w:r>
      <w:r w:rsidRPr="0080653B">
        <w:t>my Maker has sent it. If I am unaccommodating to my husband, may God give me sorrow. My husband shall have</w:t>
      </w:r>
      <w:r w:rsidR="0080653B">
        <w:t xml:space="preserve"> </w:t>
      </w:r>
      <w:r w:rsidRPr="0080653B">
        <w:t>it both evening and morning, whenever it pleases him to come forth and pay his debt. I will not stop. I will have a husband who will be both my debtor and servant, and have his tribulation upon his flesh, while I am his wife. As long as I live I, and not he, have the power over his body. The apostle told it to me in this very way, and instructed our husbands to love us well. This entire subject pleases me well, every bit.</w:t>
      </w:r>
    </w:p>
    <w:p w14:paraId="2B7B57A7" w14:textId="77777777" w:rsidR="000276C6" w:rsidRPr="0080653B" w:rsidRDefault="000276C6" w:rsidP="0080653B">
      <w:pPr>
        <w:pStyle w:val="Body"/>
      </w:pPr>
      <w:r w:rsidRPr="0080653B">
        <w:t>Up started the Pardoner, and without delay. “Now lady,” he said, “by God and St. John, you are a noble preacher in this matter! I was about to wed a wife; alas! Why should I pay for it so dearly upon my flesh? I would rather not wed any wife this year.”</w:t>
      </w:r>
    </w:p>
    <w:p w14:paraId="76C97A73" w14:textId="45910C9B" w:rsidR="000276C6" w:rsidRPr="0080653B" w:rsidRDefault="000276C6" w:rsidP="0080653B">
      <w:pPr>
        <w:pStyle w:val="Body"/>
      </w:pPr>
      <w:r w:rsidRPr="0080653B">
        <w:t>“Wait! My tale is not yet begun,” she said. “No, before I go you shall drink out of another barrel that will taste worse than ale. And when I have told my story to you about the tribulation in marriage, in which I have been expert</w:t>
      </w:r>
      <w:r w:rsidR="00AA63E3">
        <w:t xml:space="preserve"> </w:t>
      </w:r>
      <w:r w:rsidRPr="0080653B">
        <w:t>all my life (that is to say, I myself have been the scourge), then you may choose whether you will sip of that same barrel that I shall broach. Be mindful, before you come too close; for I shall tell half a score of examples. ‘Whosoever will not be warned by other men, by him shall other men be corrected’: these same words writes Ptolemy; read his Almagest.”</w:t>
      </w:r>
    </w:p>
    <w:p w14:paraId="2A6B79E7" w14:textId="77777777" w:rsidR="000276C6" w:rsidRPr="0080653B" w:rsidRDefault="000276C6" w:rsidP="0080653B">
      <w:pPr>
        <w:pStyle w:val="Body"/>
      </w:pPr>
      <w:r w:rsidRPr="0080653B">
        <w:t>“Lady,” said this Pardoner, “I would pray you, if it were your pleasure, tell your tale as you began, hold back for no man, and teach us young men from your experience.”</w:t>
      </w:r>
    </w:p>
    <w:p w14:paraId="78304A96" w14:textId="77777777" w:rsidR="000276C6" w:rsidRPr="0080653B" w:rsidRDefault="000276C6" w:rsidP="0080653B">
      <w:pPr>
        <w:pStyle w:val="Body"/>
      </w:pPr>
      <w:r w:rsidRPr="0080653B">
        <w:lastRenderedPageBreak/>
        <w:t>“Gladly,” she said, “if it may please you. But I beg all of you in this company, if I speak according to my fancy, do not take it amiss. For my intent is but to make sport. Now, sirs, I will continue.</w:t>
      </w:r>
    </w:p>
    <w:p w14:paraId="6FAA5B1E" w14:textId="77777777" w:rsidR="000276C6" w:rsidRPr="0080653B" w:rsidRDefault="000276C6" w:rsidP="0080653B">
      <w:pPr>
        <w:pStyle w:val="Body"/>
      </w:pPr>
      <w:r w:rsidRPr="0080653B">
        <w:t>“May I never see another drop of ale or wine, if I did not tell the truth about my husbands, as three of them were good, and two of them were bad. The three men were good, rich and old, and they hardly could keep their obligation to me, by which they were bound to me. By God, you know well what I mean by this. May God help me, I laugh when I think how pitifully I made them work at night! And, by my faith, I found it useless. I did not need to make an effort or pay them any respect to win their love. They loved me so well, by God above, that I set no value on their love. A wise woman will always attempt to win love where she has none; but since I had them wholly in my hand and had all their land, why should I bother to please them, unless it were for my profit and pleasure? I ruled them so, by my faith, that many nights they sang ‘alas!’</w:t>
      </w:r>
    </w:p>
    <w:p w14:paraId="75768D33" w14:textId="77777777" w:rsidR="000276C6" w:rsidRPr="0080653B" w:rsidRDefault="000276C6" w:rsidP="0080653B">
      <w:pPr>
        <w:pStyle w:val="Body"/>
      </w:pPr>
      <w:r w:rsidRPr="0080653B">
        <w:t>“Not for them, I believe, was fetched the bacon that some men win at Dunmow in Essex. I governed them so well by my rules that each of them was blissful and glad to bring me beautiful things from the fair. They were glad when I spoke friendly to them, for God knows, I chided them without mercy. Now listen, you wise wives who can understand, hear how craftily I behaved myself.</w:t>
      </w:r>
    </w:p>
    <w:p w14:paraId="6013CEBE" w14:textId="77777777" w:rsidR="000276C6" w:rsidRPr="0080653B" w:rsidRDefault="000276C6" w:rsidP="0080653B">
      <w:pPr>
        <w:pStyle w:val="Body"/>
      </w:pPr>
      <w:r w:rsidRPr="0080653B">
        <w:t>“Thus shall you speak, and thus you shall put them in the wrong, for there is no man who can swear and lie half so boldly as a woman. I say this for the benefit of wise wives when they have made a little misstep. A wise wife, if she knows what is good for her, shall make a man believe that the jackdaw is mad, and shall use her own maid as a witness to confirm it.</w:t>
      </w:r>
    </w:p>
    <w:p w14:paraId="5EA5D96F" w14:textId="7B151146" w:rsidR="000276C6" w:rsidRPr="0080653B" w:rsidRDefault="000276C6" w:rsidP="0080653B">
      <w:pPr>
        <w:pStyle w:val="Body"/>
      </w:pPr>
      <w:r w:rsidRPr="0080653B">
        <w:t>“But now hear how I spoke: -’Old sir fogey, is this how you would have things? Why is my neighbor’s wife so fine? She is honored everywhere she goes, while I have no decent clothes and must sit at home. Are you in love? What are you doing at my neighbor’s house? Is she so fair? What do you whisper with our maid? God bless! Leave behind your tricks, old sir lecher! And if I have a friend or a gossip, completely innocent, and I walk to his house or amuse myself there, you chide me like a fiend. You come home as drunk as a mouse and sit on your bench preach- ing, with no good reason. You say to me, it is a great evil to wed a poor woman, for the cost; and if she were rich,</w:t>
      </w:r>
      <w:r w:rsidR="00AA63E3">
        <w:t xml:space="preserve"> </w:t>
      </w:r>
      <w:r w:rsidRPr="0080653B">
        <w:t>of noble birth, then you say that it is a torment to suffer her pride and her melancholy. And if she were fair, you say that every lecher will have her, you very knave! She who is assailed on every side cannot remain in chastity for long.</w:t>
      </w:r>
    </w:p>
    <w:p w14:paraId="1B9369BE" w14:textId="77777777" w:rsidR="000276C6" w:rsidRPr="0080653B" w:rsidRDefault="000276C6" w:rsidP="0080653B">
      <w:pPr>
        <w:pStyle w:val="Body"/>
      </w:pPr>
      <w:r w:rsidRPr="0080653B">
        <w:t>“‘You say that some folk desire us for our wealth, some for our figure, some for our beauty, some because we can sing or dance, some for our manners and mirth, and some for our hands and slim arms. Thus all goes to the Devil, by your account.</w:t>
      </w:r>
    </w:p>
    <w:p w14:paraId="014C5F84" w14:textId="77777777" w:rsidR="000276C6" w:rsidRPr="0080653B" w:rsidRDefault="000276C6" w:rsidP="0080653B">
      <w:pPr>
        <w:pStyle w:val="Body"/>
      </w:pPr>
      <w:r w:rsidRPr="0080653B">
        <w:lastRenderedPageBreak/>
        <w:t>“‘You say that a castle wall can not be defended when it is assailed so long from every side. And if a woman be foul, then you say that she covets every man she sees, and will leap on him like a spaniel, until she find some man to do business with her. You say no goose in the lake that is too grey to look for a mate. And you say that it is a hard matter to control a thing that no man would be willing to keep.</w:t>
      </w:r>
    </w:p>
    <w:p w14:paraId="69F8F4FC" w14:textId="77777777" w:rsidR="000276C6" w:rsidRPr="0080653B" w:rsidRDefault="000276C6" w:rsidP="0080653B">
      <w:pPr>
        <w:pStyle w:val="Body"/>
      </w:pPr>
      <w:r w:rsidRPr="0080653B">
        <w:t>“‘Thus you say, old fool, when you are going to bed; that no wise man need marry, nor any man who hopes for heaven. With a wild thunder-clap and fiery lightning-bolt may your withered neck be snapped in two! You say that leaky houses, smoke, and chiding wives, make men flee from their own homes.</w:t>
      </w:r>
    </w:p>
    <w:p w14:paraId="0EDB63EF" w14:textId="77777777" w:rsidR="000276C6" w:rsidRPr="0080653B" w:rsidRDefault="000276C6" w:rsidP="0080653B">
      <w:pPr>
        <w:pStyle w:val="Body"/>
      </w:pPr>
      <w:r w:rsidRPr="0080653B">
        <w:t>“‘Ah, God bless! What ails such an old man to scold like this? You say that we wives will cover our vices until we are safely married, and then we show them. That is a villain’s proverb! You say that oxen, asses, horses, and hounds are tested for some time before men buy them, and so are basins, wash-bowl, spoons, stools, pots, clothes, attire, and all such household stuff; but people make no test of wives until they are wedded. And then, you old rascally dotard, you say, we will show our vices.</w:t>
      </w:r>
    </w:p>
    <w:p w14:paraId="1195747C" w14:textId="77777777" w:rsidR="000276C6" w:rsidRPr="0080653B" w:rsidRDefault="000276C6" w:rsidP="0080653B">
      <w:pPr>
        <w:pStyle w:val="Body"/>
      </w:pPr>
      <w:r w:rsidRPr="0080653B">
        <w:t>“‘You say also it displeases me unless you praise my beauty and gaze ever upon my face and call me “fair lady” everywhere; and unless you make a feast on my birthday, and dress me gay and freshly; and unless you do honor to my nurse, and to my maid in my bower, and to my father’s family—all this you say, old barrel-full of lies.</w:t>
      </w:r>
    </w:p>
    <w:p w14:paraId="4CA59148" w14:textId="50416FF0" w:rsidR="000276C6" w:rsidRPr="0080653B" w:rsidRDefault="000276C6" w:rsidP="0080653B">
      <w:pPr>
        <w:pStyle w:val="Body"/>
      </w:pPr>
      <w:r w:rsidRPr="0080653B">
        <w:t>“‘And yet you have gathered a false suspicion of our apprentice Jankin, for his crisp hair shining like fine gold, and because he escorts me back and forth. I would not have him, even if you should die tomorrow! But tell me this—and bad luck to you!—why do you hide the keys of your chest from me? By God, they are my goods as well as yours! Why do you intend to make a fool of the mistress of your house? Now by the lord who is called St. James,</w:t>
      </w:r>
      <w:r w:rsidR="00AA63E3">
        <w:t xml:space="preserve"> </w:t>
      </w:r>
      <w:r w:rsidRPr="0080653B">
        <w:t>however you may rage, you shall not be master both of my body and of my goods; you must give up one of them, in spite of your eyes.</w:t>
      </w:r>
    </w:p>
    <w:p w14:paraId="392D95B8" w14:textId="60A6D53F" w:rsidR="000276C6" w:rsidRPr="00AA63E3" w:rsidRDefault="000276C6" w:rsidP="00AA63E3">
      <w:pPr>
        <w:pStyle w:val="Body"/>
      </w:pPr>
      <w:r w:rsidRPr="0080653B">
        <w:t>“‘What good does it do if you inquire after me or spy upon me? You want to lock me in your chest, I believe! You should say, “Wife, go where you wish, take your pleasure, I will believe no tales; I know you for a true wife,</w:t>
      </w:r>
      <w:r w:rsidR="00AA63E3">
        <w:t xml:space="preserve"> </w:t>
      </w:r>
      <w:r w:rsidRPr="00AA63E3">
        <w:t xml:space="preserve">Lady Alice.” We love no man who takes note or care where we go; we wish to have our freedom. May he be blessed of all men, that wise astrologer, Sir Ptolemy, who says this proverb in his book Almagest, “Of all men, he who never cares who has the world in hand has the greatest wisdom.” You are to understand by this proverb that you have enough: why do you need to care how well-off other people are? For in truth, old fogey, you shall have plenty of </w:t>
      </w:r>
      <w:r w:rsidRPr="00AA63E3">
        <w:lastRenderedPageBreak/>
        <w:t>pleasing thing in the evening. He who will forbid a man to light a candle at his lantern is too great a miser; by God, he should have light, nevertheless. So you have enough; you need not complain.</w:t>
      </w:r>
    </w:p>
    <w:p w14:paraId="24D59841" w14:textId="77777777" w:rsidR="000276C6" w:rsidRPr="00AA63E3" w:rsidRDefault="000276C6" w:rsidP="00AA63E3">
      <w:pPr>
        <w:pStyle w:val="Body"/>
      </w:pPr>
      <w:r w:rsidRPr="00AA63E3">
        <w:t>“‘You say also that if we make ourselves amorous with clothing and with costly dress, it would be a peril to our chastity; and yet—may the plague take you!—you must confirm it with these words of the apostle: “Ye women shall apparel yourselves in garments made with chastity and shame,” he said, “and not with tressed hair and splendid gems and pearls, nor with gold, nor rich clothes.” I would not give a fly for your text or your rubric.</w:t>
      </w:r>
    </w:p>
    <w:p w14:paraId="4BE6C928" w14:textId="3A1454E6" w:rsidR="000276C6" w:rsidRPr="00AA63E3" w:rsidRDefault="000276C6" w:rsidP="00AA63E3">
      <w:pPr>
        <w:pStyle w:val="Body"/>
      </w:pPr>
      <w:r w:rsidRPr="00AA63E3">
        <w:t>“‘You said also I was like a cat; for a cat, if someone were to singe the cat’s skin, will always dwell at home; but if she were sleek and elegant in her fur, she will not remain in the house an hour, but before any day would dawn,</w:t>
      </w:r>
      <w:r w:rsidR="00AA63E3">
        <w:t xml:space="preserve"> </w:t>
      </w:r>
      <w:r w:rsidRPr="00AA63E3">
        <w:t>will go forth to show her skin and go a-caterwauling. This is to say, sir rogue, if I am finely dressed, I will run out to show my clothes.</w:t>
      </w:r>
    </w:p>
    <w:p w14:paraId="487D5EAD" w14:textId="77777777" w:rsidR="00AA63E3" w:rsidRDefault="00AA63E3" w:rsidP="00AA63E3">
      <w:pPr>
        <w:pStyle w:val="Body"/>
      </w:pPr>
    </w:p>
    <w:p w14:paraId="6FBFE10A" w14:textId="3909D000" w:rsidR="000276C6" w:rsidRPr="00AA63E3" w:rsidRDefault="000276C6" w:rsidP="00AA63E3">
      <w:pPr>
        <w:pStyle w:val="Body"/>
      </w:pPr>
      <w:r w:rsidRPr="00AA63E3">
        <w:t>“‘Sir old fool, what ails you to spy after me? Even if you were to ask Argus to be my sentry with his hundred eyes as best he can, in faith, he shall not keep watch over me unless it suits me. Still I could deceive him, as I hope to prosper!</w:t>
      </w:r>
    </w:p>
    <w:p w14:paraId="2F2930D9" w14:textId="77777777" w:rsidR="000276C6" w:rsidRPr="00AA63E3" w:rsidRDefault="000276C6" w:rsidP="00AA63E3">
      <w:pPr>
        <w:pStyle w:val="Body"/>
      </w:pPr>
      <w:r w:rsidRPr="00AA63E3">
        <w:t>“‘You say also that there are three things that trouble this entire world, and that no creature can endure the fourth. Oh, dear sir rascal, may Jesus shorten your life! Still you preach and say a hateful woman is considered one of these adversities. Are there no other things you can use for comparison without an innocent wife being one of them?</w:t>
      </w:r>
    </w:p>
    <w:p w14:paraId="5A43C42E" w14:textId="77777777" w:rsidR="000276C6" w:rsidRPr="00AA63E3" w:rsidRDefault="000276C6" w:rsidP="00AA63E3">
      <w:pPr>
        <w:pStyle w:val="Body"/>
      </w:pPr>
      <w:r w:rsidRPr="00AA63E3">
        <w:t>“‘You compare woman’s love to hell, or to barren land where no water can lie. You compare it also to wildfire; the more it burns, the more it desires to consume everything that can be burned. You say that just as worms destroy a tree, so too a wife destroys her husband; those who are tied to women know this.</w:t>
      </w:r>
    </w:p>
    <w:p w14:paraId="0478E53B" w14:textId="52DDBFF9" w:rsidR="000276C6" w:rsidRPr="00AA63E3" w:rsidRDefault="000276C6" w:rsidP="00AA63E3">
      <w:pPr>
        <w:pStyle w:val="Body"/>
      </w:pPr>
      <w:r w:rsidRPr="00AA63E3">
        <w:t>“Gentle people, in this very way, as you can see, I would firmly swear to my old husbands, that they said this in their drunkenness; and all was false, except I got Jankin and my niece to be my witnesses. O Lord! The pain and woe I did them, though they were innocent, by God’s sweet suffering! For I could bite and whinny like a horse. I</w:t>
      </w:r>
      <w:r w:rsidR="00AA63E3">
        <w:t xml:space="preserve"> </w:t>
      </w:r>
      <w:r w:rsidRPr="00AA63E3">
        <w:t>knew how to complain, even if I was guilty; or else I would have often been undone. He who first comes to the mill, grinds first; I complained first, and thus our war was ended. They were very glad to excuse themselves hurriedly of things that they never had done in all their lives. I would accuse my old husband of visiting prostitutes, even when they were so sick that they could scarcely stand.</w:t>
      </w:r>
    </w:p>
    <w:p w14:paraId="2CFEC8A6" w14:textId="77777777" w:rsidR="000276C6" w:rsidRPr="00AA63E3" w:rsidRDefault="000276C6" w:rsidP="00AA63E3">
      <w:pPr>
        <w:pStyle w:val="Body"/>
      </w:pPr>
      <w:r w:rsidRPr="00AA63E3">
        <w:t xml:space="preserve">“Yet I tickled his heart because he thought that I had such great fondness for him. I swore that all my walking about at night was to spot wenches whom he slept with. Under that pretext I </w:t>
      </w:r>
      <w:r w:rsidRPr="00AA63E3">
        <w:lastRenderedPageBreak/>
        <w:t>had many privy jests at him; for all such wit is given to us when we are born. God has given deceit, weeping, and spinning to women by nature, so long as they live.</w:t>
      </w:r>
    </w:p>
    <w:p w14:paraId="352A6D3B" w14:textId="370FDE3F" w:rsidR="000276C6" w:rsidRPr="00AA63E3" w:rsidRDefault="000276C6" w:rsidP="00AA63E3">
      <w:pPr>
        <w:pStyle w:val="Body"/>
      </w:pPr>
      <w:r w:rsidRPr="00AA63E3">
        <w:t>“And thus I boast of one thing for myself: in the end I had the better in every way, by cunning, or by force, or by some type of device, such as continual murmuring or grumbling. And most chiefly at night they had ill fortune; then I would scold and grant him no pleasure. I would not stay in bed any longer if I felt his arm over my side, until he had paid his ransom to me. And therefore I tell this to every man: let he who can, prosper, for everything has its price. Men may lure no hawks with an empty hand. For the sake of gain I would give them their way, and pretend to have an appetite; and yet I never had pleasure in bacon, from Dunmow or elsewhere. And so I would be chiding</w:t>
      </w:r>
      <w:r w:rsidR="00AA63E3">
        <w:t xml:space="preserve"> </w:t>
      </w:r>
      <w:r w:rsidRPr="00AA63E3">
        <w:t>them all the time; even if the pope had sat beside them, by my word, I would not spare them at their own table. I re- paid them word for word; so may the Almighty Lord help me, if I ere to make my testament right now, I would not owe them a word that has not been repaid. By my wits I made it so that they were glad to surrender, as their best option, or we would have never been at peace. For though my husband looked like a mad lion, he was nonetheless bound to fail in his purpose.</w:t>
      </w:r>
    </w:p>
    <w:p w14:paraId="37AD319F" w14:textId="77777777" w:rsidR="000276C6" w:rsidRPr="00AA63E3" w:rsidRDefault="000276C6" w:rsidP="00AA63E3">
      <w:pPr>
        <w:pStyle w:val="Body"/>
      </w:pPr>
      <w:r w:rsidRPr="00AA63E3">
        <w:t>“Then would I say, ‘Good dear, take note how meekly Wilkin our sheep looks; come near, my spouse, let me kiss your cheek. You should be all patient and mild, and have a sweet tender conscience, since you thus preach of the patience of Job. Always endure, since you can preach so well; and unless you do, we must teach you for sure that it is pleasant to have a wife in peace. Truly, one of us two must bend to the other and since a man is more reasonable than a woman, you must be patient. What ails you to grumble and groan in this way? Is it because you want to have my body all to yourself? Why, take it all! Have every bit! By Peter, I curse you, but you love it well! If I would sell my beautiful thing, I could walk as fresh as a rose, but I will keep it for your own taste. You are to blame, by God! I tell you the truth.” We had this sort of words between us; but now I will speak about my fourth husband.</w:t>
      </w:r>
    </w:p>
    <w:p w14:paraId="617D2397" w14:textId="53B0373A" w:rsidR="000276C6" w:rsidRPr="00AA63E3" w:rsidRDefault="000276C6" w:rsidP="00AA63E3">
      <w:pPr>
        <w:pStyle w:val="Body"/>
      </w:pPr>
      <w:r w:rsidRPr="00AA63E3">
        <w:t>“My fourth husband was a reveller, that is to say, he had a paramour—and I was young and full of frolic, stub- born and strong, and jolly as a magpie. I could dance well to a little harp, and sing like any nightingale, when I had taken a draught of sweet wine. Metellius, the filthy churl, the swine, who with a staff bereft his spouse of her life,</w:t>
      </w:r>
      <w:r w:rsidR="00AA63E3">
        <w:t xml:space="preserve"> </w:t>
      </w:r>
      <w:r w:rsidRPr="00AA63E3">
        <w:t>because she drank wine, would not have frightened me from drink, if I had been his wife! And when I think of wine I must think of Venus; for just as surely as cold engenders hail, a lecherous mouth leads to a lecherous body. There is no defense in a woman who is full of wine, as lechers know by experience.</w:t>
      </w:r>
    </w:p>
    <w:p w14:paraId="18CB3645" w14:textId="77777777" w:rsidR="000276C6" w:rsidRPr="00AA63E3" w:rsidRDefault="000276C6" w:rsidP="00AA63E3">
      <w:pPr>
        <w:pStyle w:val="Body"/>
      </w:pPr>
      <w:r w:rsidRPr="00AA63E3">
        <w:t xml:space="preserve">“Lord Christ! But when I think about my youth and mirth, it tickles me at the root of my heart! To this very day it does my heart good that I have had my fling in my time. But alas! Age, </w:t>
      </w:r>
      <w:r w:rsidRPr="00AA63E3">
        <w:lastRenderedPageBreak/>
        <w:t>which envenoms all things, has bereft me of my beauty and energy. Let them go. Farewell! May the Devil go with them! The flour is gone, and there is no more to say; now I sell the bran as best as I can. But even now I will strive to be very merry.</w:t>
      </w:r>
    </w:p>
    <w:p w14:paraId="46EDA372" w14:textId="77777777" w:rsidR="000276C6" w:rsidRPr="00AA63E3" w:rsidRDefault="000276C6" w:rsidP="00AA63E3">
      <w:pPr>
        <w:pStyle w:val="Body"/>
      </w:pPr>
      <w:r w:rsidRPr="00AA63E3">
        <w:t>“Now I will tell of my fourth husband. I say I had great resentment in my heart that he had pleasure in any oth- er. But by the Lord and Saint Joce, he was paid back! I made a cross from the same wood for his back; not with my body, in any foul manner, but truly I offered people such generous hospitality that for anger and absolute jealousy I made him fry in his own grease. By God, I was his purgatory on earth, wherefore I hope that his soul is in glory now.</w:t>
      </w:r>
    </w:p>
    <w:p w14:paraId="25A436F7" w14:textId="77777777" w:rsidR="000276C6" w:rsidRPr="00AA63E3" w:rsidRDefault="000276C6" w:rsidP="00AA63E3">
      <w:pPr>
        <w:pStyle w:val="Body"/>
      </w:pPr>
      <w:r w:rsidRPr="00AA63E3">
        <w:t>“For God knows, he sat often and sang, when his shoe pinched him bitterly: No creature knew, except God and he, how sorely I twisted him in so many ways. He died when I returned home from Jerusalem, and lies buried under the cross-beam, albeit his tomb is not quite as elaborately crafted as the sepulcher of Darius that Apelles so skilfully made. It would have been a waste to bury him at such an expense! Farewell to him; he is now in his grave and in his coffin—God rest his soul!</w:t>
      </w:r>
    </w:p>
    <w:p w14:paraId="27DD6072" w14:textId="77777777" w:rsidR="000276C6" w:rsidRPr="00AA63E3" w:rsidRDefault="000276C6" w:rsidP="00AA63E3">
      <w:pPr>
        <w:pStyle w:val="Body"/>
      </w:pPr>
      <w:r w:rsidRPr="00AA63E3">
        <w:t>“Now will I speak of my fifth husband—may God never allow his soul to enter hell! And yet he was the most villainous to me, as I can still feel on my ribs all in a row, and ever shall to my ending day. But he was so fresh and merry, and could sweet-talk so well that, even if he had beaten me on every bone, he could soon win my beautiful thing again. I believe I loved him best, because he was sparing in his love.</w:t>
      </w:r>
    </w:p>
    <w:p w14:paraId="72C9D086" w14:textId="2A438F80" w:rsidR="000276C6" w:rsidRPr="00AA63E3" w:rsidRDefault="000276C6" w:rsidP="00AA63E3">
      <w:pPr>
        <w:pStyle w:val="Body"/>
      </w:pPr>
      <w:r w:rsidRPr="00AA63E3">
        <w:t>“We women have, to tell the truth, an odd fantasy on this matter; whatever thing we can not easily win we will cry after continually and crave. “Forbid us something, and we desire that thing. Press on us hard, and then we will flee. With much reserve we offer our merchandise; a large crowd at the market makes our wares expensive; wares offered at too low a price will be thought to have little value. Every wise woman knows this.</w:t>
      </w:r>
    </w:p>
    <w:p w14:paraId="5B4FFB2E" w14:textId="77777777" w:rsidR="00AA63E3" w:rsidRDefault="00AA63E3" w:rsidP="00AA63E3">
      <w:pPr>
        <w:pStyle w:val="Body"/>
      </w:pPr>
    </w:p>
    <w:p w14:paraId="4351A016" w14:textId="77C1A7D1" w:rsidR="000276C6" w:rsidRPr="00AA63E3" w:rsidRDefault="000276C6" w:rsidP="00AA63E3">
      <w:pPr>
        <w:pStyle w:val="Body"/>
      </w:pPr>
      <w:r w:rsidRPr="00AA63E3">
        <w:t>“My fifth husband—may God bless his soul—which I took for love and not for riches, was sometime an Oxford scholar; and he had left school, and went to board with my good friend, who dwelt in our town. May God keep her soul! Her name was Alisoun. She knew my heart and my private thoughts better than our parish priest, by my soul! To her I revealed all my secrets.</w:t>
      </w:r>
    </w:p>
    <w:p w14:paraId="2D774C20" w14:textId="77777777" w:rsidR="000276C6" w:rsidRPr="00AA63E3" w:rsidRDefault="000276C6" w:rsidP="00AA63E3">
      <w:pPr>
        <w:pStyle w:val="Body"/>
      </w:pPr>
      <w:r w:rsidRPr="00AA63E3">
        <w:t>“For had my husband peed on a wall, or done something that would have cost him his life, I would have told his every bit of his secret to her, and to another worthy wife, and to my niece, whom I loved well. And I did so often, God knows, which often made his face red and hot for true shame, and he would blame himself for telling me so great a secret.</w:t>
      </w:r>
    </w:p>
    <w:p w14:paraId="090E60EE" w14:textId="62FEC77F" w:rsidR="000276C6" w:rsidRPr="00AA63E3" w:rsidRDefault="000276C6" w:rsidP="00AA63E3">
      <w:pPr>
        <w:pStyle w:val="Body"/>
      </w:pPr>
      <w:r w:rsidRPr="00AA63E3">
        <w:lastRenderedPageBreak/>
        <w:t>“And so it happened that once, in Lent, (as I so often did, I visited my friend, for I still always loved to be merry, and to walk from house to house in March, April, and May, to hear various tales) that Jankin the clerk, my friend dame Alice, and I walked into the fields. All that spring my husband was in London; I had a better opportunity to play, and to see and to be seen by lusty folk. What did I know about how my fortune was to be shaped or in what place? Therefore, I made my visits to holy day vigils, to processions, to sermons, to these pilgrimages, to miracle-plays, and to weddings, and wore my gay scarlet gowns. These worms and moths and mites never ate a bit of them, upon my peril! And do you know why? Because they were well used.</w:t>
      </w:r>
    </w:p>
    <w:p w14:paraId="07A951CC" w14:textId="77777777" w:rsidR="000276C6" w:rsidRPr="00AA63E3" w:rsidRDefault="000276C6" w:rsidP="00AA63E3">
      <w:pPr>
        <w:pStyle w:val="Body"/>
      </w:pPr>
      <w:r w:rsidRPr="00AA63E3">
        <w:t>“Now I will tell what happed to me. I say that we walked in the fields, until in truth we had such flirtation to- gether, this clerk and I, that in my foresight I spoke to him, and told him how he should wed me, if I were widowed. For, I am not speaking in boast; I was certainly never to this point without provision for marriage—nor for other things as well. I think that a mouse’s heart is not worth a leek if the mouse has but one hole to run to; and if that one fails, then all is over.</w:t>
      </w:r>
    </w:p>
    <w:p w14:paraId="05B3AF98" w14:textId="77777777" w:rsidR="000276C6" w:rsidRPr="00AA63E3" w:rsidRDefault="000276C6" w:rsidP="00AA63E3">
      <w:pPr>
        <w:pStyle w:val="Body"/>
      </w:pPr>
      <w:r w:rsidRPr="00AA63E3">
        <w:t>“I persuaded him to think that he had enchanted me; my mother taught me that trick. And I said also I dreamed of him all night; he would have slain me as I lay on my back, and my whole bed was full of real blood; but yet I hoped that he should bring good fortune to me, for blood signifies gold, as I was taught. And all of it was false; I dreamed not a bit of it, but I followed my mother’s teaching all along, as well as in other things besides.</w:t>
      </w:r>
    </w:p>
    <w:p w14:paraId="5963FB56" w14:textId="77777777" w:rsidR="000276C6" w:rsidRPr="00AA63E3" w:rsidRDefault="000276C6" w:rsidP="00AA63E3">
      <w:pPr>
        <w:pStyle w:val="Body"/>
      </w:pPr>
      <w:r w:rsidRPr="00AA63E3">
        <w:t>“But now, sir, let me see; what shall I say now? Aha! By God, I have it again. When my fourth husband lay on his bier, I wept ever and made a sorrowful expression, as wives must, for it is the custom; and I covered my face with my kerchief. But since I had been provided with a new mate, I wept rather little, I vow.</w:t>
      </w:r>
    </w:p>
    <w:p w14:paraId="6BADF705" w14:textId="77777777" w:rsidR="000276C6" w:rsidRPr="00AA63E3" w:rsidRDefault="000276C6" w:rsidP="00AA63E3">
      <w:pPr>
        <w:pStyle w:val="Body"/>
      </w:pPr>
      <w:r w:rsidRPr="00AA63E3">
        <w:t>“In the morning my husband was borne to church by the neighbors, who mourned for him, and our scholar Jankin was one of them. So may God help me, when I saw him go after the bier, I thought he had so clean and fair a pair of legs and feet that I gave him all my heart to keep. He was twenty winters old, I believe, and if I am to tell the truth, I was forty. But I always had a colt’s tooth. I was gap-toothed; I bore the print of Saint Venus’ birthmark, and that became me well. I was a lusty one, and fair, and rich, and youthful, and merry of heart, may God help me.</w:t>
      </w:r>
    </w:p>
    <w:p w14:paraId="502952B7" w14:textId="77777777" w:rsidR="000276C6" w:rsidRPr="00AA63E3" w:rsidRDefault="000276C6" w:rsidP="00AA63E3">
      <w:pPr>
        <w:pStyle w:val="Body"/>
      </w:pPr>
      <w:r w:rsidRPr="00AA63E3">
        <w:t xml:space="preserve">“For certainly, I am dominated by the planet Venus in my senses, and my heart is dominated by the planet Mars. Venus gave me my love for pleasure and my wantonness, and Mars my sturdy hardihood. My ascendant was Mars in Taurus. Alas, alas! That ever 1ove was thought a sin! I followed ever my inclination by virtue of my constel- lation. That made it that I could not withhold my chamber from any good fellow. Yet I have the mark of Mars upon my face and in another private place as well. May God be my salvation indeed, I never loved discreetly, but always </w:t>
      </w:r>
      <w:r w:rsidRPr="00AA63E3">
        <w:lastRenderedPageBreak/>
        <w:t>followed my appetite, whether he was short or tall, black or white it did not matter to me, as long as he pleased me, how poor he was, nor of what station.</w:t>
      </w:r>
    </w:p>
    <w:p w14:paraId="5C5718C9" w14:textId="77777777" w:rsidR="000276C6" w:rsidRPr="00AA63E3" w:rsidRDefault="000276C6" w:rsidP="00AA63E3">
      <w:pPr>
        <w:pStyle w:val="Body"/>
      </w:pPr>
      <w:r w:rsidRPr="00AA63E3">
        <w:t>“What should I say but at the end of a month this jolly clerk Jankin, who was so debonair, wedded me with great splendor? And I gave him all the land and wealth that I had ever been given; but afterwards I repented myself sorely, for he would allow nothing that I desired. By God, he struck me once on the ear! That was because I tore a leaf out of his book and my ear grew entirely deaf because of the blow. I was as stubborn as a lioness, and a very chatterbox with my tongue, and I would walk as I had done before from house to house, though he had sworn I should not. For this reason he would often make homilies and teach me old Roman histories how Symplicius Gal- lus left his wife and forsook her for all his days, just because he saw her one day looking out of his door with her head uncovered.</w:t>
      </w:r>
    </w:p>
    <w:p w14:paraId="145EBCDA" w14:textId="633839DD" w:rsidR="000276C6" w:rsidRDefault="000276C6" w:rsidP="00AA63E3">
      <w:pPr>
        <w:pStyle w:val="Body"/>
      </w:pPr>
      <w:r w:rsidRPr="00AA63E3">
        <w:t>“He told me the name of another Roman who forsook his wife also because without his knowledge she was to a summer game. And then he would seek in his Bible that proverb of the Ecclesiast where he commands and firmly forbids that a man should allow his wife to go wander about. Then indeed he would say just this,</w:t>
      </w:r>
    </w:p>
    <w:p w14:paraId="7F10AE3F" w14:textId="77777777" w:rsidR="00AA63E3" w:rsidRPr="00AA63E3" w:rsidRDefault="00AA63E3" w:rsidP="00AA63E3">
      <w:pPr>
        <w:pStyle w:val="Body"/>
      </w:pPr>
    </w:p>
    <w:p w14:paraId="184C8E40" w14:textId="77777777" w:rsidR="00AA63E3" w:rsidRDefault="000276C6" w:rsidP="00AA63E3">
      <w:pPr>
        <w:pStyle w:val="BlockQuote"/>
        <w:rPr>
          <w:spacing w:val="-52"/>
        </w:rPr>
      </w:pPr>
      <w:r>
        <w:t>“He</w:t>
      </w:r>
      <w:r>
        <w:rPr>
          <w:spacing w:val="-13"/>
        </w:rPr>
        <w:t xml:space="preserve"> </w:t>
      </w:r>
      <w:r>
        <w:t>who</w:t>
      </w:r>
      <w:r>
        <w:rPr>
          <w:spacing w:val="-12"/>
        </w:rPr>
        <w:t xml:space="preserve"> </w:t>
      </w:r>
      <w:r>
        <w:t>builds</w:t>
      </w:r>
      <w:r>
        <w:rPr>
          <w:spacing w:val="-12"/>
        </w:rPr>
        <w:t xml:space="preserve"> </w:t>
      </w:r>
      <w:r>
        <w:t>his</w:t>
      </w:r>
      <w:r>
        <w:rPr>
          <w:spacing w:val="-12"/>
        </w:rPr>
        <w:t xml:space="preserve"> </w:t>
      </w:r>
      <w:r>
        <w:t>house</w:t>
      </w:r>
      <w:r>
        <w:rPr>
          <w:spacing w:val="-12"/>
        </w:rPr>
        <w:t xml:space="preserve"> </w:t>
      </w:r>
      <w:r>
        <w:t>out</w:t>
      </w:r>
      <w:r>
        <w:rPr>
          <w:spacing w:val="-12"/>
        </w:rPr>
        <w:t xml:space="preserve"> </w:t>
      </w:r>
      <w:r>
        <w:t>of</w:t>
      </w:r>
      <w:r>
        <w:rPr>
          <w:spacing w:val="-12"/>
        </w:rPr>
        <w:t xml:space="preserve"> </w:t>
      </w:r>
      <w:r>
        <w:t>sallows,</w:t>
      </w:r>
      <w:r>
        <w:rPr>
          <w:spacing w:val="-52"/>
        </w:rPr>
        <w:t xml:space="preserve"> </w:t>
      </w:r>
    </w:p>
    <w:p w14:paraId="4F960A0E" w14:textId="77777777" w:rsidR="00AA63E3" w:rsidRDefault="000276C6" w:rsidP="00AA63E3">
      <w:pPr>
        <w:pStyle w:val="BlockQuote"/>
        <w:rPr>
          <w:spacing w:val="1"/>
        </w:rPr>
      </w:pPr>
      <w:r>
        <w:t>And spurs his blind horse over fallows,</w:t>
      </w:r>
      <w:r>
        <w:rPr>
          <w:spacing w:val="1"/>
        </w:rPr>
        <w:t xml:space="preserve"> </w:t>
      </w:r>
    </w:p>
    <w:p w14:paraId="117FA4E8" w14:textId="4BF9F76E" w:rsidR="000276C6" w:rsidRDefault="000276C6" w:rsidP="00AA63E3">
      <w:pPr>
        <w:pStyle w:val="BlockQuote"/>
      </w:pPr>
      <w:r>
        <w:t>And</w:t>
      </w:r>
      <w:r>
        <w:rPr>
          <w:spacing w:val="-12"/>
        </w:rPr>
        <w:t xml:space="preserve"> </w:t>
      </w:r>
      <w:r>
        <w:t>allows</w:t>
      </w:r>
      <w:r>
        <w:rPr>
          <w:spacing w:val="-11"/>
        </w:rPr>
        <w:t xml:space="preserve"> </w:t>
      </w:r>
      <w:r>
        <w:t>his</w:t>
      </w:r>
      <w:r>
        <w:rPr>
          <w:spacing w:val="-11"/>
        </w:rPr>
        <w:t xml:space="preserve"> </w:t>
      </w:r>
      <w:r>
        <w:t>wife</w:t>
      </w:r>
      <w:r>
        <w:rPr>
          <w:spacing w:val="-11"/>
        </w:rPr>
        <w:t xml:space="preserve"> </w:t>
      </w:r>
      <w:r>
        <w:t>to</w:t>
      </w:r>
      <w:r>
        <w:rPr>
          <w:spacing w:val="-11"/>
        </w:rPr>
        <w:t xml:space="preserve"> </w:t>
      </w:r>
      <w:r>
        <w:t>seek</w:t>
      </w:r>
      <w:r>
        <w:rPr>
          <w:spacing w:val="-11"/>
        </w:rPr>
        <w:t xml:space="preserve"> </w:t>
      </w:r>
      <w:r>
        <w:t>hallows,</w:t>
      </w:r>
    </w:p>
    <w:p w14:paraId="68E6041D" w14:textId="3DF9945B" w:rsidR="000276C6" w:rsidRDefault="000276C6" w:rsidP="00AA63E3">
      <w:pPr>
        <w:pStyle w:val="BlockQuote"/>
      </w:pPr>
      <w:r>
        <w:t>Then</w:t>
      </w:r>
      <w:r>
        <w:rPr>
          <w:spacing w:val="-10"/>
        </w:rPr>
        <w:t xml:space="preserve"> </w:t>
      </w:r>
      <w:r>
        <w:t>should</w:t>
      </w:r>
      <w:r>
        <w:rPr>
          <w:spacing w:val="-10"/>
        </w:rPr>
        <w:t xml:space="preserve"> </w:t>
      </w:r>
      <w:r>
        <w:t>be</w:t>
      </w:r>
      <w:r>
        <w:rPr>
          <w:spacing w:val="-10"/>
        </w:rPr>
        <w:t xml:space="preserve"> </w:t>
      </w:r>
      <w:r>
        <w:t>hanged</w:t>
      </w:r>
      <w:r>
        <w:rPr>
          <w:spacing w:val="-9"/>
        </w:rPr>
        <w:t xml:space="preserve"> </w:t>
      </w:r>
      <w:r>
        <w:t>upon</w:t>
      </w:r>
      <w:r>
        <w:rPr>
          <w:spacing w:val="-10"/>
        </w:rPr>
        <w:t xml:space="preserve"> </w:t>
      </w:r>
      <w:r>
        <w:t>the</w:t>
      </w:r>
      <w:r>
        <w:rPr>
          <w:spacing w:val="-10"/>
        </w:rPr>
        <w:t xml:space="preserve"> </w:t>
      </w:r>
      <w:r>
        <w:t>gallows.”</w:t>
      </w:r>
    </w:p>
    <w:p w14:paraId="2ABD4F6F" w14:textId="77777777" w:rsidR="00AA63E3" w:rsidRDefault="00AA63E3" w:rsidP="000276C6">
      <w:pPr>
        <w:pStyle w:val="BodyText"/>
        <w:spacing w:line="242" w:lineRule="exact"/>
      </w:pPr>
    </w:p>
    <w:p w14:paraId="5B38B057" w14:textId="77777777" w:rsidR="000276C6" w:rsidRPr="00AA63E3" w:rsidRDefault="000276C6" w:rsidP="00AA63E3">
      <w:pPr>
        <w:pStyle w:val="Body"/>
      </w:pPr>
      <w:r w:rsidRPr="00AA63E3">
        <w:t>But all for nothing; I did not care one acorn for his proverbs or his old saying, and I would not be scolded by him. I hate anyone who tells me my faults; and, God knows, so too do more of us than I. This made him insanely furious with me, but I would not tolerate him in any case.</w:t>
      </w:r>
    </w:p>
    <w:p w14:paraId="28D1D159" w14:textId="77777777" w:rsidR="000276C6" w:rsidRPr="00AA63E3" w:rsidRDefault="000276C6" w:rsidP="00AA63E3">
      <w:pPr>
        <w:pStyle w:val="Body"/>
      </w:pPr>
      <w:r w:rsidRPr="00AA63E3">
        <w:t>“Now, by Saint Thomas, I will tell you the truly, why I tore a leaf out of his book, for which he struck me so that I became deaf. He had a book which he would be still reading, night and day, for his amusement. He called it Vale- rius and Theophrastus; he always laughed uproariously at this book. And there was also once a scholar at Rome, a cardinal, named Saint Jerome, who composed a book against Jovinian; and besides this in my husband’s book there were Tertullian, Chrysippus, Trotula, and Heloise, who was abbess not far from Paris, and also the Proverbs of Solo- mon, Ovid’s Art of Love and many other books; and all these were bound in one volume.</w:t>
      </w:r>
    </w:p>
    <w:p w14:paraId="145911B6" w14:textId="77777777" w:rsidR="000276C6" w:rsidRPr="00AA63E3" w:rsidRDefault="000276C6" w:rsidP="00AA63E3">
      <w:pPr>
        <w:pStyle w:val="Body"/>
      </w:pPr>
      <w:r w:rsidRPr="00AA63E3">
        <w:t xml:space="preserve">“And every night and day, when he had leisure and freedom from other outside occupation, it was his habit to read in this book about wicked women; of them he knew more lives and legends than there are of good women in the Bible. For, trust well, it is an impossibility that </w:t>
      </w:r>
      <w:r w:rsidRPr="00AA63E3">
        <w:lastRenderedPageBreak/>
        <w:t>any scholar will speak well of women, unless it would be of the lives of holy saints; but never of any other woman. Who painted the Lion, tell me? By God, if women had written histories, as scholars have in their chapels, they would have written about men more evil than all the sons of Adam could redress.</w:t>
      </w:r>
    </w:p>
    <w:p w14:paraId="38092672" w14:textId="77777777" w:rsidR="000276C6" w:rsidRPr="00AA63E3" w:rsidRDefault="000276C6" w:rsidP="00AA63E3">
      <w:pPr>
        <w:pStyle w:val="Body"/>
      </w:pPr>
      <w:r w:rsidRPr="00AA63E3">
        <w:t>“The children of Mercury and the children of Venus are contrary in their actions; Mercury loves wisdom and knowledge, and Venus revelry and extravagance. And, because of their contrary natures, each of these planets de- scends in sign of the zodiac in which the other is most powerful; thus Mercury is depressed in Pisces, where Venus is exalted, and Venus is depressed where Mercury is exalted. Therefore no woman is praised by any scholar. When the scholar is old and entirely unable to give Venus service that is even worth his old shoe, then he sits down and in his dotage writes that women cannot keep their marriage vow!</w:t>
      </w:r>
    </w:p>
    <w:p w14:paraId="5214A726" w14:textId="77777777" w:rsidR="000276C6" w:rsidRPr="00AA63E3" w:rsidRDefault="000276C6" w:rsidP="00AA63E3">
      <w:pPr>
        <w:pStyle w:val="Body"/>
      </w:pPr>
      <w:r w:rsidRPr="00AA63E3">
        <w:t>“But now to my tale—why I was beaten for a book, by God, as I told you. One night Jankin, our husband, sat by the fire and read in his book, first about Eve, for whose wickedness all mankind was brought to misery, for which Jesus Christ Himself was slain, Who redeemed us with His heart’s blood. Lo! Here you may read explicitly about woman, that she was the ruin of all mankind.</w:t>
      </w:r>
    </w:p>
    <w:p w14:paraId="7D5D3E6F" w14:textId="77777777" w:rsidR="000276C6" w:rsidRPr="00AA63E3" w:rsidRDefault="000276C6" w:rsidP="00AA63E3">
      <w:pPr>
        <w:pStyle w:val="Body"/>
      </w:pPr>
      <w:r w:rsidRPr="00AA63E3">
        <w:t>“Then he read to me how Samson lost his hair in his sleep; his sweetheart cut it with her shears, through which treason he lost both his eyes. Then I tell you he read me about Hercules and his Dejanira, who caused him to set fire to himself. Nor did he in any way forget the penance and woe which Socrates had with his two wives, how his wife Xantippe cast piss on his head; this blameless man sat still as a stone, wiped his head, and dared say no more than, “before thunder ceases, the rain comes.”</w:t>
      </w:r>
    </w:p>
    <w:p w14:paraId="4858F053" w14:textId="6240DCAB" w:rsidR="000276C6" w:rsidRPr="00AA63E3" w:rsidRDefault="000276C6" w:rsidP="00AA63E3">
      <w:pPr>
        <w:pStyle w:val="Body"/>
      </w:pPr>
      <w:r w:rsidRPr="00AA63E3">
        <w:t>“Of his cursedness my husband found a relish in the tale of Pasiphae, queen of Crete. Fie! Speak no more of her horrible lust and desire—it is a grisly thing. He read with good devotion about Clytemnestra, who for her wanton- ness treacherously caused her husband’s death. He told me also for what cause Amphiaraus perished at Thebes; my</w:t>
      </w:r>
      <w:r w:rsidR="00AA63E3">
        <w:t xml:space="preserve"> </w:t>
      </w:r>
      <w:r w:rsidRPr="00AA63E3">
        <w:t>husband had a legend about his wife Eriphyle, who for a brooch of gold secretly informed the Greeks where her husband had hidden himself; for this reason he met a sorry fate at Thebes. He told me of Livia and Lucilia, who both caused their husbands to die, the one for hate, the other for love. Livia, late one evening, poisoned her hus- band, because she had become his foe; the wanton Lucilia so loved her husband that she gave him a love-drink, that she might always be in his mind, but of such power that he was dead before morning.</w:t>
      </w:r>
    </w:p>
    <w:p w14:paraId="17087D5E" w14:textId="77777777" w:rsidR="000276C6" w:rsidRPr="00AA63E3" w:rsidRDefault="000276C6" w:rsidP="00AA63E3">
      <w:pPr>
        <w:pStyle w:val="Body"/>
      </w:pPr>
      <w:r w:rsidRPr="00AA63E3">
        <w:t xml:space="preserve">“And thus in one way or the other husbands came to sorrow. And then he told me how one Latumius lamented to Arrius, his fellow, how there grew in his garden such a tree on which, he </w:t>
      </w:r>
      <w:r w:rsidRPr="00AA63E3">
        <w:lastRenderedPageBreak/>
        <w:t>said, his three wives had hanged them- selves with desperate heart. ‘Oh dear brother, give me a slip from this same blessed tree,’ said this Arrius, ‘and it shall be planted in my garden!’</w:t>
      </w:r>
    </w:p>
    <w:p w14:paraId="3BBE3120" w14:textId="77777777" w:rsidR="000276C6" w:rsidRPr="00AA63E3" w:rsidRDefault="000276C6" w:rsidP="00AA63E3">
      <w:pPr>
        <w:pStyle w:val="Body"/>
      </w:pPr>
      <w:r w:rsidRPr="00AA63E3">
        <w:t>“He read about wives of later times, some of whom have murdered their husbands in their sleep, and had sex with their lovers while the corpse lay all night flat on the floor. And some have driven nails into their husband’s brains while they slept. And some have given them poison in their drink. He spoke more evil than a heart can devise.</w:t>
      </w:r>
    </w:p>
    <w:p w14:paraId="0A6F7863" w14:textId="77777777" w:rsidR="000276C6" w:rsidRPr="00AA63E3" w:rsidRDefault="000276C6" w:rsidP="00AA63E3">
      <w:pPr>
        <w:pStyle w:val="Body"/>
      </w:pPr>
      <w:r w:rsidRPr="00AA63E3">
        <w:t>“And in all this he knew more proverbs than blades of grass grow in this world. He said, ‘It is better to have your dwelling with a lion or a foul dragon, than with a woman accustomed to scorning.’ ‘It is better,’ he said, ‘to dwell high in the roof, than down in the house with an angry woman; they are so wicked and contrary that they forever hate what their husbands love.’</w:t>
      </w:r>
    </w:p>
    <w:p w14:paraId="716A26AF" w14:textId="77777777" w:rsidR="000276C6" w:rsidRPr="00AA63E3" w:rsidRDefault="000276C6" w:rsidP="00AA63E3">
      <w:pPr>
        <w:pStyle w:val="Body"/>
      </w:pPr>
      <w:r w:rsidRPr="00AA63E3">
        <w:t>“He said, ‘A woman casts her shame away when she casts off her undergarments.’ And furthermore, ‘A beautiful woman, unless she is also chaste, is like a gold ring in a sow’s nose.’ Who would think or imagine the woe and pain in my heart.</w:t>
      </w:r>
    </w:p>
    <w:p w14:paraId="105AF4AC" w14:textId="77777777" w:rsidR="000276C6" w:rsidRPr="00AA63E3" w:rsidRDefault="000276C6" w:rsidP="00AA63E3">
      <w:pPr>
        <w:pStyle w:val="Body"/>
      </w:pPr>
      <w:r w:rsidRPr="00AA63E3">
        <w:t>“And when I saw that he would never leave reading all night in this cursed book, all of the sudden I plucked three leaves out of his book, even as he was reading, and I also struck him on the cheek with my fist so that he fell down backward into our fire. And he started up like a mad lion, and struck me on the head with his fist so that I lay as dead on the floor.</w:t>
      </w:r>
    </w:p>
    <w:p w14:paraId="0C692FF2" w14:textId="77777777" w:rsidR="000276C6" w:rsidRPr="00AA63E3" w:rsidRDefault="000276C6" w:rsidP="00AA63E3">
      <w:pPr>
        <w:pStyle w:val="Body"/>
      </w:pPr>
      <w:r w:rsidRPr="00AA63E3">
        <w:t>“And he was aghast when he saw how still I was, and would have fled on his way, until at last I came out of my swoon. ‘Oh, have you slain me, false thief,’ I said, ‘and have you murdered me thus for my land? Before I die, I will still kiss you.’ And he came nearer and kneeled down gently and said, ‘Dear sister Alisoun, so God help me, I shall never strike you again! You yourself are to blame for what I have done. Forgive me for it; and I beg you for that.’ - And yet again I hit him on the cheek, and said, ‘Thief, I am revenged this much. Now I will die; I can speak no more.’</w:t>
      </w:r>
    </w:p>
    <w:p w14:paraId="3A611900" w14:textId="77777777" w:rsidR="000276C6" w:rsidRPr="00AA63E3" w:rsidRDefault="000276C6" w:rsidP="00AA63E3">
      <w:pPr>
        <w:pStyle w:val="Body"/>
      </w:pPr>
      <w:r w:rsidRPr="00AA63E3">
        <w:t>“But at last with great pain and grief, we fell into agreement between ourselves. He put the full bridle into my hand, to have the governance of house and estate, and over his tongue and hands as well. And I made him burn his book then and there.</w:t>
      </w:r>
    </w:p>
    <w:p w14:paraId="3A08F6C8" w14:textId="77777777" w:rsidR="000276C6" w:rsidRPr="00AA63E3" w:rsidRDefault="000276C6" w:rsidP="00AA63E3">
      <w:pPr>
        <w:pStyle w:val="Body"/>
      </w:pPr>
      <w:r w:rsidRPr="00AA63E3">
        <w:t>“And when I had got for myself all the sovereignty, through a master-stroke, and when he said, ‘My own faithful wife, do as you will the rest of your days; be the guard of your honor, and of my dignity also,’ we had never a dispute after that day. God help me so, I was as loving to him as any wife between Denmark and India, and as true also; and so was he to me. And I pray to God, Who sits in glory, so bless his soul for His sweet compassion! Now I will relate my story, if you will listen.”</w:t>
      </w:r>
    </w:p>
    <w:p w14:paraId="04F03213" w14:textId="77777777" w:rsidR="000276C6" w:rsidRPr="00AA63E3" w:rsidRDefault="000276C6" w:rsidP="00AA63E3">
      <w:pPr>
        <w:pStyle w:val="Body"/>
      </w:pPr>
      <w:r w:rsidRPr="00AA63E3">
        <w:t>The Friar, when he had heard all this, laughed and said, “Now, Madame, so may I have joy, this is a long pream- ble of a tale!”</w:t>
      </w:r>
    </w:p>
    <w:p w14:paraId="0DBDA719" w14:textId="77777777" w:rsidR="000276C6" w:rsidRPr="00AA63E3" w:rsidRDefault="000276C6" w:rsidP="00AA63E3">
      <w:pPr>
        <w:pStyle w:val="Body"/>
      </w:pPr>
      <w:r w:rsidRPr="00AA63E3">
        <w:lastRenderedPageBreak/>
        <w:t>When the Summoner heard the Friar make an outcry, he said, “Lo! By God’s two arms! A friar will evermore be meddling. Lo, good men! A fly and a friar will fall into every dish and every affair. Why do you speak of pream- bling? What! Amble or trot, or hold your peace and go sit down! You hinder our sport in this way.”</w:t>
      </w:r>
    </w:p>
    <w:p w14:paraId="3FC0134B" w14:textId="77777777" w:rsidR="000276C6" w:rsidRPr="00AA63E3" w:rsidRDefault="000276C6" w:rsidP="00AA63E3">
      <w:pPr>
        <w:pStyle w:val="Body"/>
      </w:pPr>
      <w:r w:rsidRPr="00AA63E3">
        <w:t>“Yes, is that what you want, sir Summoner? Now by my faith,” said the Friar, “I shall tell, before I go, such a tale or two of a summoner that all the people here shall laugh.”</w:t>
      </w:r>
    </w:p>
    <w:p w14:paraId="46B0FA57" w14:textId="77777777" w:rsidR="000276C6" w:rsidRPr="00AA63E3" w:rsidRDefault="000276C6" w:rsidP="00AA63E3">
      <w:pPr>
        <w:pStyle w:val="Body"/>
      </w:pPr>
      <w:r w:rsidRPr="00AA63E3">
        <w:t>“Now, Friar, I curse your face,” said this Summoner, “and I curse myself, unless I tell stories, two or three, of fri- ars, before I get to Sittingborne, that shall make your heart grieve, for I know well your patience has already left you.”</w:t>
      </w:r>
    </w:p>
    <w:p w14:paraId="0E80AA22" w14:textId="77777777" w:rsidR="000276C6" w:rsidRPr="00AA63E3" w:rsidRDefault="000276C6" w:rsidP="00AA63E3">
      <w:pPr>
        <w:pStyle w:val="Body"/>
      </w:pPr>
      <w:r w:rsidRPr="00AA63E3">
        <w:t>“Peace, and now!” cried our Host; and said, “Let the woman tell her tale. You act like people who are drunk with ale. Please, Madame, tell your tale; and that is best.”</w:t>
      </w:r>
    </w:p>
    <w:p w14:paraId="5E2EC9DA" w14:textId="77777777" w:rsidR="00AA63E3" w:rsidRDefault="000276C6" w:rsidP="00AA63E3">
      <w:pPr>
        <w:pStyle w:val="Body"/>
      </w:pPr>
      <w:r w:rsidRPr="00AA63E3">
        <w:t xml:space="preserve">“All ready, sir, just as you wish,” she said, “if I have the permission of this worthy Friar.” </w:t>
      </w:r>
    </w:p>
    <w:p w14:paraId="790B9B9C" w14:textId="6D5E855A" w:rsidR="000276C6" w:rsidRPr="00AA63E3" w:rsidRDefault="000276C6" w:rsidP="00AA63E3">
      <w:pPr>
        <w:pStyle w:val="Body"/>
      </w:pPr>
      <w:r w:rsidRPr="00AA63E3">
        <w:t>“Yes, Madame,” he said, “tell your tale now, and I will listen.”</w:t>
      </w:r>
    </w:p>
    <w:p w14:paraId="4D5DB7E4" w14:textId="44028949" w:rsidR="000276C6" w:rsidRDefault="000276C6" w:rsidP="00AA63E3">
      <w:pPr>
        <w:pStyle w:val="Body"/>
      </w:pPr>
      <w:r w:rsidRPr="00AA63E3">
        <w:t>Here ends the Prologue of the Wife of Bath.</w:t>
      </w:r>
    </w:p>
    <w:p w14:paraId="30598E3C" w14:textId="77777777" w:rsidR="00AA63E3" w:rsidRPr="00AA63E3" w:rsidRDefault="00AA63E3" w:rsidP="00AA63E3">
      <w:pPr>
        <w:pStyle w:val="Body"/>
      </w:pPr>
    </w:p>
    <w:p w14:paraId="1F64885C" w14:textId="77777777" w:rsidR="000276C6" w:rsidRPr="00AA63E3" w:rsidRDefault="000276C6" w:rsidP="00AA63E3">
      <w:pPr>
        <w:pStyle w:val="Heading4"/>
      </w:pPr>
      <w:r w:rsidRPr="00AA63E3">
        <w:t>Here begins the Tale of the Wife of Bath.</w:t>
      </w:r>
    </w:p>
    <w:p w14:paraId="6ED005CA" w14:textId="77777777" w:rsidR="000276C6" w:rsidRPr="00AA63E3" w:rsidRDefault="000276C6" w:rsidP="00AA63E3">
      <w:pPr>
        <w:pStyle w:val="Body"/>
      </w:pPr>
      <w:r w:rsidRPr="00AA63E3">
        <w:t>In the old days of King Arthur, of whom Britons speak great glory, this land was entirely filled with fairy power. The elf-queen danced often with her merry company in many green meadows. This long ago was the belief, as I find in books. I speak of many hundred years ago; but in our times no man can see elves any more.</w:t>
      </w:r>
    </w:p>
    <w:p w14:paraId="44E8D211" w14:textId="78397E03" w:rsidR="000276C6" w:rsidRPr="00AA63E3" w:rsidRDefault="000276C6" w:rsidP="00AA63E3">
      <w:pPr>
        <w:pStyle w:val="Body"/>
      </w:pPr>
      <w:r w:rsidRPr="00AA63E3">
        <w:t>For now the great charity and the prayers of begging friars and other holy friars, who, as thick as motes in a sunbeam, reach every land and every stream, blessing halls, chambers, kitchens, bowers, cities, towns, castles,</w:t>
      </w:r>
      <w:r w:rsidR="00AA63E3" w:rsidRPr="00AA63E3">
        <w:t xml:space="preserve"> </w:t>
      </w:r>
      <w:r w:rsidRPr="00AA63E3">
        <w:t>villages, barns, stables, dairies—all this causes there to be no elves. For where a fairy was accustomed to walk, there the begging friar himself walks now, in the mornings or the afternoons, and says his matins and his holy things as he goes along in his begging. Women may go up and down safely; in every bush or under every tree, there is no incubus, except him, and he will do nothing but dishonor them.</w:t>
      </w:r>
    </w:p>
    <w:p w14:paraId="61E8BA6C" w14:textId="443A2665" w:rsidR="000276C6" w:rsidRPr="00AA63E3" w:rsidRDefault="000276C6" w:rsidP="00AA63E3">
      <w:pPr>
        <w:pStyle w:val="Body"/>
      </w:pPr>
      <w:r w:rsidRPr="00AA63E3">
        <w:t>And so it happened that this King Arthur had in his court a lusty young knight, who one day came riding from the river; and it happened that he saw walking ahead of him a maiden, whom he ravished, in spite of all her resis- tance. For this violation there was such clamor and such appeal to King Arthur, that the knight was condemned</w:t>
      </w:r>
      <w:r w:rsidR="00AA63E3">
        <w:t xml:space="preserve"> </w:t>
      </w:r>
      <w:r w:rsidRPr="00AA63E3">
        <w:t>by course of law to die; and perhaps the statute in place then was so severe that he would have lost his head, if the queen and other ladies had not so long begged the king for mercy, until he granted him his life at that point, and placed him entirely at the queen’s will, to choose whether she would save him or let him die.</w:t>
      </w:r>
    </w:p>
    <w:p w14:paraId="38449A7A" w14:textId="77777777" w:rsidR="000276C6" w:rsidRPr="00AA63E3" w:rsidRDefault="000276C6" w:rsidP="00AA63E3">
      <w:pPr>
        <w:pStyle w:val="Body"/>
      </w:pPr>
      <w:r w:rsidRPr="00AA63E3">
        <w:lastRenderedPageBreak/>
        <w:t>The queen thanked the king very heartily; and after this, upon a day when she saw the opportunity, she spoke in this way to the knight: “You stand now,” she said, “in such a plight that you have even now no assurance of your life. I grant you life, if you can tell me what thing it is that women desire most. Beware, and guard your neck-bone from iron! And if you cannot tell it right now, I will still give you leave to go for twelve months and a day, to search out and learn an answer sufficient for this point. And before you depart, I will have security that you will yield up your body in this place.”</w:t>
      </w:r>
    </w:p>
    <w:p w14:paraId="3AE6FA9C" w14:textId="77777777" w:rsidR="000276C6" w:rsidRPr="00AA63E3" w:rsidRDefault="000276C6" w:rsidP="00AA63E3">
      <w:pPr>
        <w:pStyle w:val="Body"/>
      </w:pPr>
      <w:r w:rsidRPr="00AA63E3">
        <w:t>This knight was woeful, and he sighed sorrowfully. But what! He could not do just as he pleased. And, with such a reply that God would provide for him, at last he chose to depart and come at the very end of the year; and he took his leave and went forth along his way.</w:t>
      </w:r>
    </w:p>
    <w:p w14:paraId="4A2906AB" w14:textId="77777777" w:rsidR="000276C6" w:rsidRPr="00AA63E3" w:rsidRDefault="000276C6" w:rsidP="00AA63E3">
      <w:pPr>
        <w:pStyle w:val="Body"/>
      </w:pPr>
      <w:r w:rsidRPr="00AA63E3">
        <w:t>He sought every house and place where he hoped to find such luck as to learn what women love most. But he could arrive at no coast where he could find two creatures agreeing together on this matter. Some said that women best love riches; some said honor; some said mirth; some, fancy clothes; some, pleasure in bed, and to be widowed often and re-wed. Some said that our hearts are most eased when we be flattered and gratified.</w:t>
      </w:r>
    </w:p>
    <w:p w14:paraId="22F1995A" w14:textId="77777777" w:rsidR="000276C6" w:rsidRPr="00AA63E3" w:rsidRDefault="000276C6" w:rsidP="00AA63E3">
      <w:pPr>
        <w:pStyle w:val="Body"/>
      </w:pPr>
      <w:r w:rsidRPr="00AA63E3">
        <w:t>They came very near the truth; a man shall best win us by flattery, I will not deny it, and we are caught by atten- tiveness and diligence, both great and small. And some said how we love best to be free and to do just as we wish, and that no man should reprove us for our faults, but say that we are wise and never foolish at all. For in truth there is nobody among us who will not kick if someone would claw us on a sore place, just because he tells us the truth. Try this, and he shall find it out that it is true. For though we may be full of vice within, we wish to be considered wise and clean of sin.</w:t>
      </w:r>
    </w:p>
    <w:p w14:paraId="2994D342" w14:textId="77777777" w:rsidR="000276C6" w:rsidRPr="00AA63E3" w:rsidRDefault="000276C6" w:rsidP="00AA63E3">
      <w:pPr>
        <w:pStyle w:val="Body"/>
      </w:pPr>
      <w:r w:rsidRPr="00AA63E3">
        <w:t>And some said that we have great delight to be accounted stable and trustworthy and steadfast in one purpose, and never reveal what men tell us. But that sort of talk is not worth a rake-handle, by God! We women can conceal nothing. Take witness of Midas. Would you like to hear the tale?</w:t>
      </w:r>
    </w:p>
    <w:p w14:paraId="4D796258" w14:textId="77777777" w:rsidR="000276C6" w:rsidRPr="00AA63E3" w:rsidRDefault="000276C6" w:rsidP="00AA63E3">
      <w:pPr>
        <w:pStyle w:val="Body"/>
      </w:pPr>
      <w:r w:rsidRPr="00AA63E3">
        <w:t>Ovid, among other little things, says that Midas had two ass’s ears growing upon his head under his long hair, which deformity he hid artfully from every man’s sight, as best he could, so that nobody knew of it, except his wife. He loved her most and trusted her; and he asked her to tell of his disfigurement to no creature. She swore to him, “No,” not even to gain all the world would she do that villainy and sin, to bring her husband so foul a name; for her own honor she would not do it.</w:t>
      </w:r>
    </w:p>
    <w:p w14:paraId="44BE9BDE" w14:textId="77777777" w:rsidR="000276C6" w:rsidRPr="00AA63E3" w:rsidRDefault="000276C6" w:rsidP="00AA63E3">
      <w:pPr>
        <w:pStyle w:val="Body"/>
      </w:pPr>
      <w:r w:rsidRPr="00AA63E3">
        <w:t xml:space="preserve">But nevertheless she felt she should die, to hide a secret so long; it swelled so sorely about her heart, it seemed to her, that some word needed to burst from her. And since she dared tell it </w:t>
      </w:r>
      <w:r w:rsidRPr="00AA63E3">
        <w:lastRenderedPageBreak/>
        <w:t>to no human creature, she ran down to a nearby marsh; her heart was ablaze until she arrived there.</w:t>
      </w:r>
    </w:p>
    <w:p w14:paraId="5F6E5B94" w14:textId="77777777" w:rsidR="000276C6" w:rsidRPr="00AA63E3" w:rsidRDefault="000276C6" w:rsidP="00AA63E3">
      <w:pPr>
        <w:pStyle w:val="Body"/>
      </w:pPr>
      <w:r w:rsidRPr="00AA63E3">
        <w:t>And as a bittern bumbles in the mire, she laid her mouth down unto the water: “Betray me not, you water, with your sound,’ she said; ‘I tell it to you, and to nobody else. My husband has two long ass’s ears. Now my heart is whole and well again; now it is out. In very truth I could keep it in no longer.’</w:t>
      </w:r>
    </w:p>
    <w:p w14:paraId="27BC24FE" w14:textId="77777777" w:rsidR="000276C6" w:rsidRPr="00AA63E3" w:rsidRDefault="000276C6" w:rsidP="00AA63E3">
      <w:pPr>
        <w:pStyle w:val="Body"/>
      </w:pPr>
      <w:r w:rsidRPr="00AA63E3">
        <w:t>By this you may see that though we wait a time, we can conceal no secret forever; it must come out. If you wish to hear the remainder of the tale, read Ovid; you can find it out there.</w:t>
      </w:r>
    </w:p>
    <w:p w14:paraId="77E3F126" w14:textId="77777777" w:rsidR="000276C6" w:rsidRPr="00AA63E3" w:rsidRDefault="000276C6" w:rsidP="00AA63E3">
      <w:pPr>
        <w:pStyle w:val="Body"/>
      </w:pPr>
      <w:r w:rsidRPr="00AA63E3">
        <w:t>This knight, about whom my tale chiefly is, when he saw he could not come by it, that is to say, what women love most—the spirit in his breast was so sorrowful. But home he went, as he could not remain. The day had come when he had to turn homeward. And as he went, deep in care, it happened that he rode under the edge of a forest, where he saw twenty-four ladies and more in a dance. Eagerly he drew toward this dance, in hope of learning some piece of wisdom. But in truth, before he arrived there entirely, the dance vanished—he did not know where it went. He saw no living creature there, except a woman sitting on the grass—no one could imagine a fouler creature.</w:t>
      </w:r>
    </w:p>
    <w:p w14:paraId="7EA72694" w14:textId="77777777" w:rsidR="000276C6" w:rsidRPr="00AA63E3" w:rsidRDefault="000276C6" w:rsidP="00AA63E3">
      <w:pPr>
        <w:pStyle w:val="Body"/>
      </w:pPr>
      <w:r w:rsidRPr="00AA63E3">
        <w:t>At the approach of the knight this old woman arose and said, “Sir knight, there is no path that lies this way. Tell me, by your faith, what do you seek? Peradventure it may be better for you; these old people know many things.”</w:t>
      </w:r>
    </w:p>
    <w:p w14:paraId="6D7FEBA2" w14:textId="77777777" w:rsidR="000276C6" w:rsidRPr="00AA63E3" w:rsidRDefault="000276C6" w:rsidP="00AA63E3">
      <w:pPr>
        <w:pStyle w:val="Body"/>
      </w:pPr>
      <w:r w:rsidRPr="00AA63E3">
        <w:t>“My dear mother,” said this knight, “in truth I am just a dead man, unless I can say what thing it is that women desire most. If you could instruct me, I would repay you well for your work.”</w:t>
      </w:r>
    </w:p>
    <w:p w14:paraId="5F7F8708" w14:textId="77777777" w:rsidR="000276C6" w:rsidRPr="00AA63E3" w:rsidRDefault="000276C6" w:rsidP="00AA63E3">
      <w:pPr>
        <w:pStyle w:val="Body"/>
      </w:pPr>
      <w:r w:rsidRPr="00AA63E3">
        <w:t>“Pledge me your word here on my hand,” she said, “that you will do the first thing that I require of you, if it should lie in your power; and before it is night I will tell it you.”</w:t>
      </w:r>
    </w:p>
    <w:p w14:paraId="574A8791" w14:textId="77777777" w:rsidR="000276C6" w:rsidRPr="00AA63E3" w:rsidRDefault="000276C6" w:rsidP="00AA63E3">
      <w:pPr>
        <w:pStyle w:val="Body"/>
      </w:pPr>
      <w:r w:rsidRPr="00AA63E3">
        <w:t>“Take my pledge here,” said the knight, “I agree.”</w:t>
      </w:r>
    </w:p>
    <w:p w14:paraId="613F9C11" w14:textId="77777777" w:rsidR="000276C6" w:rsidRPr="00AA63E3" w:rsidRDefault="000276C6" w:rsidP="00AA63E3">
      <w:pPr>
        <w:pStyle w:val="Body"/>
      </w:pPr>
      <w:r w:rsidRPr="00AA63E3">
        <w:t>“Then,” she said, “I dare to boast that your life is safe; for upon my soul I will guarantee that the queen will say as I do. Show me the proudest of the whole court, who wears a kerchief or other head-dress and who dares say no to what I shall teach you. Let us go on, without further words.” Then she whispered a word in his ear, and told him to be glad and have no fear.</w:t>
      </w:r>
    </w:p>
    <w:p w14:paraId="60532293" w14:textId="77777777" w:rsidR="000276C6" w:rsidRPr="00AA63E3" w:rsidRDefault="000276C6" w:rsidP="00AA63E3">
      <w:pPr>
        <w:pStyle w:val="Body"/>
      </w:pPr>
      <w:r w:rsidRPr="00AA63E3">
        <w:t>When they had arrived at the court, this knight said he had kept his day, as he had promised, and his answer was ready. At that time many noble wives were assembled to hear his answer, and many maidens, and many widows (because they be wise); and the queen herself sat as judge. And then this knight was summoned.</w:t>
      </w:r>
    </w:p>
    <w:p w14:paraId="7062388B" w14:textId="77777777" w:rsidR="000276C6" w:rsidRPr="00AA63E3" w:rsidRDefault="000276C6" w:rsidP="00AA63E3">
      <w:pPr>
        <w:pStyle w:val="Body"/>
      </w:pPr>
      <w:r w:rsidRPr="00AA63E3">
        <w:lastRenderedPageBreak/>
        <w:t>Silence was commanded to every creature, and the knight was ordered to tell in public what thing mortal wom- en most love. This knight stood not like a dumb beast, but without delay answered the question with manly voice, so that all the court heard it.</w:t>
      </w:r>
    </w:p>
    <w:p w14:paraId="03200FDB" w14:textId="77777777" w:rsidR="000276C6" w:rsidRPr="00AA63E3" w:rsidRDefault="000276C6" w:rsidP="00AA63E3">
      <w:pPr>
        <w:pStyle w:val="Body"/>
      </w:pPr>
      <w:r w:rsidRPr="00AA63E3">
        <w:t>“My liege lady, over all this world” he said, “women wish to have sovereignty as well over her husband as her love, and to have mastery over him. This is your greatest desire, though you may slay me for this. Do as you wish; I am here at your will.”</w:t>
      </w:r>
    </w:p>
    <w:p w14:paraId="000CF2A5" w14:textId="77777777" w:rsidR="000276C6" w:rsidRPr="00AA63E3" w:rsidRDefault="000276C6" w:rsidP="00AA63E3">
      <w:pPr>
        <w:pStyle w:val="Body"/>
      </w:pPr>
      <w:r w:rsidRPr="00AA63E3">
        <w:t>In all the court there was neither wife nor maiden nor widow to contradict what he replied, but all declared he was worthy to have his freedom. And at that word, the old woman, whom the knight had seen sitting on the grass, started up.</w:t>
      </w:r>
    </w:p>
    <w:p w14:paraId="2B0B3FD0" w14:textId="73F10604" w:rsidR="000276C6" w:rsidRPr="00AA63E3" w:rsidRDefault="000276C6" w:rsidP="00AA63E3">
      <w:pPr>
        <w:pStyle w:val="Body"/>
      </w:pPr>
      <w:r w:rsidRPr="00AA63E3">
        <w:t>“Mercy, my sovereign lady!” she said. “Do me justice, before your court departs. I taught the knight this answer, for which he pledged me his word that he would do the first thing I should require of him, if it lay in his power.</w:t>
      </w:r>
      <w:r w:rsidR="00AA63E3">
        <w:t xml:space="preserve"> </w:t>
      </w:r>
      <w:r w:rsidRPr="00AA63E3">
        <w:t>Before the court, then, I pray you, sir knight,” she said, “that you take me as your wife; for you well know that I have saved your life. If I speak falsely, say no to me, upon your faith!”</w:t>
      </w:r>
    </w:p>
    <w:p w14:paraId="699BCE23" w14:textId="77777777" w:rsidR="000276C6" w:rsidRPr="00AA63E3" w:rsidRDefault="000276C6" w:rsidP="00AA63E3">
      <w:pPr>
        <w:pStyle w:val="Body"/>
      </w:pPr>
      <w:r w:rsidRPr="00AA63E3">
        <w:t>This knight answered, “Alas and alack! I know full well that this was my promise. But for the love of God, please choose another request! Take all my goods, and let my body go.”</w:t>
      </w:r>
    </w:p>
    <w:p w14:paraId="1940066C" w14:textId="77777777" w:rsidR="000276C6" w:rsidRPr="00AA63E3" w:rsidRDefault="000276C6" w:rsidP="00AA63E3">
      <w:pPr>
        <w:pStyle w:val="Body"/>
      </w:pPr>
      <w:r w:rsidRPr="00AA63E3">
        <w:t>“No, then,’ she answered, “I curse us both. For though I may be ugly, poor, and old, I would like none of all the metal or ore that is buried under the earth or lies upon it, only that I would be your wife, and your love also.”</w:t>
      </w:r>
    </w:p>
    <w:p w14:paraId="48431608" w14:textId="77777777" w:rsidR="000276C6" w:rsidRPr="00AA63E3" w:rsidRDefault="000276C6" w:rsidP="00AA63E3">
      <w:pPr>
        <w:pStyle w:val="Body"/>
      </w:pPr>
      <w:r w:rsidRPr="00AA63E3">
        <w:t>“My love!” he said, “No, my damnation! Alas that any of my kindred should be so foully disgraced by such a match!”</w:t>
      </w:r>
    </w:p>
    <w:p w14:paraId="50B0FE9B" w14:textId="77777777" w:rsidR="000276C6" w:rsidRPr="00AA63E3" w:rsidRDefault="000276C6" w:rsidP="00AA63E3">
      <w:pPr>
        <w:pStyle w:val="Body"/>
      </w:pPr>
      <w:r w:rsidRPr="00AA63E3">
        <w:t>But all this was for nothing. This is the conclusion, that he was constrained, and had to wed her. And he took his old wife and went to bed.</w:t>
      </w:r>
    </w:p>
    <w:p w14:paraId="31246803" w14:textId="77777777" w:rsidR="000276C6" w:rsidRPr="00AA63E3" w:rsidRDefault="000276C6" w:rsidP="00AA63E3">
      <w:pPr>
        <w:pStyle w:val="Body"/>
      </w:pPr>
      <w:r w:rsidRPr="00AA63E3">
        <w:t>Now perhaps some men would say that through my negligence I take no care to tell you all the joy and all the preparations that there were at the celebration that day. To this point I shall briefly answer, and say there was no joy nor celebration at all; but only heaviness and much sorrow. For he wedded her secretly the next morning. And he was so miserable that he hid himself the rest of the day like an owl, as his wife looked so ugly.</w:t>
      </w:r>
    </w:p>
    <w:p w14:paraId="5CB6FD8D" w14:textId="77777777" w:rsidR="000276C6" w:rsidRPr="00AA63E3" w:rsidRDefault="000276C6" w:rsidP="00AA63E3">
      <w:pPr>
        <w:pStyle w:val="Body"/>
      </w:pPr>
      <w:r w:rsidRPr="00AA63E3">
        <w:t xml:space="preserve">Great was his misery when he was alone with his wife; he tossed about and turned back and forth. His old wife lay always smiling, and said, “Ah, God bless, dear husband! Does every knight act this way with his wife? Is this the way of King Arthur’s household? Is every knight of his so hard to please? I am your own love and your wife also, and I have saved your life, and surely, I have never yet done you any wrong. Why do act this way on this first night? You act like a man </w:t>
      </w:r>
      <w:r w:rsidRPr="00AA63E3">
        <w:lastRenderedPageBreak/>
        <w:t>who has lost his wit. What is my guilt? Tell me, for the love of God, and if I have the power, it shall be amended.”</w:t>
      </w:r>
    </w:p>
    <w:p w14:paraId="7329E87B" w14:textId="77777777" w:rsidR="000276C6" w:rsidRPr="00AA63E3" w:rsidRDefault="000276C6" w:rsidP="00AA63E3">
      <w:pPr>
        <w:pStyle w:val="Body"/>
      </w:pPr>
      <w:r w:rsidRPr="00AA63E3">
        <w:t>“Amended!” said this knight. “Alas! No, no! It can not be amended forevermore! You are so loathly and so old, and come of so low a lineage as well, that it is small wonder that I toss and turn. I wish to God my heart would burst!’</w:t>
      </w:r>
    </w:p>
    <w:p w14:paraId="67D165D7" w14:textId="77777777" w:rsidR="00AA63E3" w:rsidRDefault="000276C6" w:rsidP="00AA63E3">
      <w:pPr>
        <w:pStyle w:val="Body"/>
      </w:pPr>
      <w:r w:rsidRPr="00AA63E3">
        <w:t xml:space="preserve">‘Is this,’ she said, ‘the cause of your unrest?’ </w:t>
      </w:r>
    </w:p>
    <w:p w14:paraId="29C8A3DB" w14:textId="0080C9FB" w:rsidR="000276C6" w:rsidRPr="00AA63E3" w:rsidRDefault="000276C6" w:rsidP="00AA63E3">
      <w:pPr>
        <w:pStyle w:val="Body"/>
      </w:pPr>
      <w:r w:rsidRPr="00AA63E3">
        <w:t>‘Yes, certainly, and no wonder,’ he said.</w:t>
      </w:r>
    </w:p>
    <w:p w14:paraId="1142D510" w14:textId="77777777" w:rsidR="000276C6" w:rsidRPr="00AA63E3" w:rsidRDefault="000276C6" w:rsidP="00AA63E3">
      <w:pPr>
        <w:pStyle w:val="Body"/>
      </w:pPr>
      <w:r w:rsidRPr="00AA63E3">
        <w:t>“Now, sir,” she replied, “I could amend all this before three days had passed, if I wish, so that you might bear yourself toward me well.</w:t>
      </w:r>
    </w:p>
    <w:p w14:paraId="4BF48BBF" w14:textId="77777777" w:rsidR="000276C6" w:rsidRPr="00AA63E3" w:rsidRDefault="000276C6" w:rsidP="00AA63E3">
      <w:pPr>
        <w:pStyle w:val="Body"/>
      </w:pPr>
      <w:r w:rsidRPr="00AA63E3">
        <w:t>“But when you speak of such gentility as is descended from ancient wealth—so that you knights should there- fore would be gentlemen of breeding—such arrogance is not worth a hen. Look who is always most virtuous, openly and secretly, and most inclines to do what gentle deeds he can; take him for the gentlest man. Christ wishes that we claim our gentility from Him, not from our ancestors’ ancient wealth. For though all their heritage of our ancestors, by reason of which we claim high rank, may descend to us, yet they cannot at all bequeath to any of us their virtuous living, which made them to be called gentle men and to bid us follow to them and do in like manner.</w:t>
      </w:r>
    </w:p>
    <w:p w14:paraId="7FA1FC6B" w14:textId="77777777" w:rsidR="000276C6" w:rsidRPr="00AA63E3" w:rsidRDefault="000276C6" w:rsidP="00AA63E3">
      <w:pPr>
        <w:pStyle w:val="Body"/>
      </w:pPr>
      <w:r w:rsidRPr="00AA63E3">
        <w:t>The wise poet of Florence, who is named Dante, speaks well on this matter. Lo, this is what Dante’s says in his poetry: “Seldom does a man climb to excellence on his own slim branches, for God, from his goodness, wills that we claim or gentility from Him.” For we may claim nothing from our ancestors, except for temporal things that can be injured and impaired.</w:t>
      </w:r>
    </w:p>
    <w:p w14:paraId="46FC9DDE" w14:textId="26EEF76A" w:rsidR="000276C6" w:rsidRPr="00AA63E3" w:rsidRDefault="000276C6" w:rsidP="00AA63E3">
      <w:pPr>
        <w:pStyle w:val="Body"/>
      </w:pPr>
      <w:r w:rsidRPr="00AA63E3">
        <w:t>“Every creature also knows this as well as I, that if gentility were planted by nature in a certain family all down the line, openly and privately, then they would never cease to do the fair duties of gentility; they could never do any</w:t>
      </w:r>
      <w:r w:rsidR="00AA63E3">
        <w:t xml:space="preserve"> </w:t>
      </w:r>
      <w:r w:rsidRPr="00AA63E3">
        <w:t>base or vicious deed. Take fire and bear it into the darkest house between here and the mount of Caucasus, and let the doors be shut and leave that place. Nevertheless the fire will burn and blaze as fairly as though twenty thousand men witnessed it; on peril of my life, it will keep to its natural duty until it dies.</w:t>
      </w:r>
    </w:p>
    <w:p w14:paraId="64411D4C" w14:textId="77777777" w:rsidR="000276C6" w:rsidRPr="00AA63E3" w:rsidRDefault="000276C6" w:rsidP="00AA63E3">
      <w:pPr>
        <w:pStyle w:val="Body"/>
      </w:pPr>
      <w:r w:rsidRPr="00AA63E3">
        <w:t xml:space="preserve">“Here you may well see how nobility hangs not from ancient possessions, since people do not always perform its works, as does the fire, according to its nature. For, God knows, one may often see a lord’s son do vicious and shameful deeds; and he who wishes to be esteemed for his gentility because he was born of a noble house and had virtuous and noble ancestors, and yet himself will not perform the deeds of gentility nor follow after his gentle an- cestor who is dead, he is not gentle, even if he is a duke or an earl; for base and sinful deeds make a commoner. For gentility then would be nothing but renown of your ancestors for their high worthiness, which is </w:t>
      </w:r>
      <w:r w:rsidRPr="00AA63E3">
        <w:lastRenderedPageBreak/>
        <w:t>something that has nothing to do with you. Your gentility comes only from God. Then our true gentility comes from divine grace, and was in no fashion bequeathed to us with our earthly station.</w:t>
      </w:r>
    </w:p>
    <w:p w14:paraId="310DC9AC" w14:textId="77777777" w:rsidR="000276C6" w:rsidRPr="00AA63E3" w:rsidRDefault="000276C6" w:rsidP="00AA63E3">
      <w:pPr>
        <w:pStyle w:val="Body"/>
      </w:pPr>
      <w:r w:rsidRPr="00AA63E3">
        <w:t>“Think how noble was that Tullius Hostilius, as Valerius tells, who rose out of poverty to high nobility. Read Seneca, and Boethius as well; there you shall see expressly that he who does noble deeds is noble. And therefore, dear husband, I conclude in this way: albeit my ancestors were untutored, yet may the high God—and so I hope— grant me grace to live virtuously. Then I am noble, when I begin to live virtuously and to abandon evil.</w:t>
      </w:r>
    </w:p>
    <w:p w14:paraId="78FE95E3" w14:textId="77777777" w:rsidR="000276C6" w:rsidRPr="00AA63E3" w:rsidRDefault="000276C6" w:rsidP="00AA63E3">
      <w:pPr>
        <w:pStyle w:val="Body"/>
      </w:pPr>
      <w:r w:rsidRPr="00AA63E3">
        <w:t>“And you reproach me for poverty; but the high God on whom we believe chose freely to live in poverty. And surely every man, maiden, or wife, may well know that Jesus, King of Heaven, would not choose a wicked manner of living. Truly cheerful poverty is an honorable thing, so will Seneca say, and other clerks. Whoever keeps himself content with his poverty, I count as rich, even if he does not have not a shirt! He who covets is a poor creature, for he wishes to have that which is not within his power. But he who has nothing, nor covets things, is rich, albeit you count him as only a serving-lad.</w:t>
      </w:r>
    </w:p>
    <w:p w14:paraId="7D1D3DA4" w14:textId="77777777" w:rsidR="00AA63E3" w:rsidRDefault="000276C6" w:rsidP="00AA63E3">
      <w:pPr>
        <w:pStyle w:val="Body"/>
      </w:pPr>
      <w:r w:rsidRPr="00AA63E3">
        <w:t xml:space="preserve">“True poverty sings a song of its own. Concerning poverty, Juvenal says merrily: </w:t>
      </w:r>
    </w:p>
    <w:p w14:paraId="11166C92" w14:textId="614D8EA4" w:rsidR="000276C6" w:rsidRPr="00AA63E3" w:rsidRDefault="000276C6" w:rsidP="00AA63E3">
      <w:pPr>
        <w:pStyle w:val="Body"/>
      </w:pPr>
      <w:r w:rsidRPr="00AA63E3">
        <w:t>“The poor man, when he goes along the way,</w:t>
      </w:r>
      <w:r w:rsidR="00AA63E3">
        <w:t xml:space="preserve"> </w:t>
      </w:r>
      <w:r w:rsidRPr="00AA63E3">
        <w:t>Before the thieves, he can still sing and play.”</w:t>
      </w:r>
    </w:p>
    <w:p w14:paraId="244FC474" w14:textId="77777777" w:rsidR="000276C6" w:rsidRPr="00AA63E3" w:rsidRDefault="000276C6" w:rsidP="00AA63E3">
      <w:pPr>
        <w:pStyle w:val="Body"/>
      </w:pPr>
      <w:r w:rsidRPr="00AA63E3">
        <w:t>Poverty is a hateful good, I suppose, a great remover from the busyness of the world, and a great teacher of wisdom to one who takes it in patience. All this is poverty, though it may seem wretched; and a possession that no creature will challenge. When a man is humbled, often poverty allows him to know his God and himself as well. It seems to me that poverty is a magnifying glass through which he may see who his true friends are. And therefore, sir, I pray, so that I will not grieve you, scorn me no more for my poverty.</w:t>
      </w:r>
    </w:p>
    <w:p w14:paraId="23305E73" w14:textId="77777777" w:rsidR="000276C6" w:rsidRPr="00AA63E3" w:rsidRDefault="000276C6" w:rsidP="00AA63E3">
      <w:pPr>
        <w:pStyle w:val="Body"/>
      </w:pPr>
      <w:r w:rsidRPr="00AA63E3">
        <w:t>“Now, sir, you reproach me for my old age. And surely, sir, though there may be no authority in any book to tell you so, yet you honorable gentlefolk say that men should do courtesy to an old creature, and for your gentle man- ners call him Father. And I could find authorities to show this, I believe.</w:t>
      </w:r>
    </w:p>
    <w:p w14:paraId="11A4201F" w14:textId="77777777" w:rsidR="000276C6" w:rsidRPr="00AA63E3" w:rsidRDefault="000276C6" w:rsidP="00AA63E3">
      <w:pPr>
        <w:pStyle w:val="Body"/>
      </w:pPr>
      <w:r w:rsidRPr="00AA63E3">
        <w:t>“Now you say I am old and foul: then have no fear that you will be a cuckold. For ugliness and age, upon my life, are great wardens over chastity. But nevertheless, since I know your delight, I shall fulfill your appetite.</w:t>
      </w:r>
    </w:p>
    <w:p w14:paraId="6070FD88" w14:textId="77777777" w:rsidR="000276C6" w:rsidRPr="00AA63E3" w:rsidRDefault="000276C6" w:rsidP="00AA63E3">
      <w:pPr>
        <w:pStyle w:val="Body"/>
      </w:pPr>
      <w:r w:rsidRPr="00AA63E3">
        <w:t>“Choose,” she said, “one of these two things: to have me foul and old until I die, and to you a true, humble wife, never in all my days displeasing you; or else to have me young and beautiful, and take your chance on how many visits there will be to your house—or perhaps to some other place—which will be for my sake. Now choose yourself which one you will have.”</w:t>
      </w:r>
    </w:p>
    <w:p w14:paraId="69BB340E" w14:textId="77777777" w:rsidR="000276C6" w:rsidRPr="00AA63E3" w:rsidRDefault="000276C6" w:rsidP="00AA63E3">
      <w:pPr>
        <w:pStyle w:val="Body"/>
      </w:pPr>
      <w:r w:rsidRPr="00AA63E3">
        <w:lastRenderedPageBreak/>
        <w:t>This knight thought hard about it and sighed deeply; but at last he spoke in this manner: “My lady and love, and my dear wife, I put myself into your wise governance. Please choose which may be the greatest pleasure and greatest honor to you and me also; I care not which of the two, for it is sufficient to me to please you.”</w:t>
      </w:r>
    </w:p>
    <w:p w14:paraId="23C86191" w14:textId="77777777" w:rsidR="00AA63E3" w:rsidRDefault="000276C6" w:rsidP="00AA63E3">
      <w:pPr>
        <w:pStyle w:val="Body"/>
      </w:pPr>
      <w:r w:rsidRPr="00AA63E3">
        <w:t xml:space="preserve">“Then I have the mastery over you,” she said, “since I may choose and govern as I wish” </w:t>
      </w:r>
    </w:p>
    <w:p w14:paraId="4DC8DB45" w14:textId="77661F36" w:rsidR="000276C6" w:rsidRPr="00AA63E3" w:rsidRDefault="000276C6" w:rsidP="00AA63E3">
      <w:pPr>
        <w:pStyle w:val="Body"/>
      </w:pPr>
      <w:r w:rsidRPr="00AA63E3">
        <w:t>“Yes, surely, wife,” he said; “I believe that is for the best.”</w:t>
      </w:r>
    </w:p>
    <w:p w14:paraId="2D90CC45" w14:textId="77777777" w:rsidR="000276C6" w:rsidRPr="00AA63E3" w:rsidRDefault="000276C6" w:rsidP="00AA63E3">
      <w:pPr>
        <w:pStyle w:val="Body"/>
      </w:pPr>
      <w:r w:rsidRPr="00AA63E3">
        <w:t>“Kiss me,” she said, “we will be angered no longer. For by my faith I will be both unto you—that is to say, both beautiful, yes, and good. I pray to God that I may die mad, but I would be as good and faithful as ever a wife was since the world was new. And if I am not as beautiful to see in the morning as any lady, queen or empress, between the east and the west, do with my life and death as you will. Lift up the curtain, and look how it is.”</w:t>
      </w:r>
    </w:p>
    <w:p w14:paraId="26F9439E" w14:textId="77777777" w:rsidR="000276C6" w:rsidRPr="00AA63E3" w:rsidRDefault="000276C6" w:rsidP="00AA63E3">
      <w:pPr>
        <w:pStyle w:val="Body"/>
      </w:pPr>
      <w:r w:rsidRPr="00AA63E3">
        <w:t>And when the knight saw truly that she was so fair and so young, he clasped her in his two arms for joy, his heart bathed in a bath of bliss. A thousand times in a row he kissed her. And she obeyed him in all that might cause him delight or pleasure.</w:t>
      </w:r>
    </w:p>
    <w:p w14:paraId="43A3C1FD" w14:textId="77777777" w:rsidR="000276C6" w:rsidRPr="00AA63E3" w:rsidRDefault="000276C6" w:rsidP="00AA63E3">
      <w:pPr>
        <w:pStyle w:val="Body"/>
      </w:pPr>
      <w:r w:rsidRPr="00AA63E3">
        <w:t>And thus they lived in perfect joy to the end of their lives. And may Jesus Christ send us husbands meek, young, and lusty, and grace to outlive them that we wed.</w:t>
      </w:r>
    </w:p>
    <w:p w14:paraId="7C55EC96" w14:textId="77777777" w:rsidR="000276C6" w:rsidRPr="00AA63E3" w:rsidRDefault="000276C6" w:rsidP="00AA63E3">
      <w:pPr>
        <w:pStyle w:val="Body"/>
      </w:pPr>
      <w:r w:rsidRPr="00AA63E3">
        <w:t>And I pray Jesus also to shorten their days that will not be ruled by their wives. And old, angry misers—may God send them a true pestilence soon!</w:t>
      </w:r>
    </w:p>
    <w:p w14:paraId="076222FE" w14:textId="77777777" w:rsidR="000276C6" w:rsidRPr="00AA63E3" w:rsidRDefault="000276C6" w:rsidP="00AA63E3">
      <w:pPr>
        <w:pStyle w:val="Body"/>
      </w:pPr>
      <w:r w:rsidRPr="00AA63E3">
        <w:t>Here ends the Wife of Bath’s Tale.</w:t>
      </w:r>
    </w:p>
    <w:p w14:paraId="3F22F7C0" w14:textId="77777777" w:rsidR="000276C6" w:rsidRDefault="000276C6" w:rsidP="000276C6">
      <w:pPr>
        <w:pStyle w:val="BodyText"/>
        <w:rPr>
          <w:sz w:val="28"/>
        </w:rPr>
      </w:pPr>
    </w:p>
    <w:p w14:paraId="3B8751F9" w14:textId="77777777" w:rsidR="000276C6" w:rsidRPr="00AA63E3" w:rsidRDefault="000276C6" w:rsidP="00AA63E3">
      <w:pPr>
        <w:pStyle w:val="Heading3"/>
        <w:rPr>
          <w:u w:val="single"/>
        </w:rPr>
      </w:pPr>
      <w:r w:rsidRPr="00AA63E3">
        <w:rPr>
          <w:u w:val="single"/>
        </w:rPr>
        <w:t>The Franklin’s Tale</w:t>
      </w:r>
    </w:p>
    <w:p w14:paraId="51609366" w14:textId="77777777" w:rsidR="000276C6" w:rsidRPr="00AA63E3" w:rsidRDefault="000276C6" w:rsidP="00AA63E3">
      <w:pPr>
        <w:pStyle w:val="Bodynoindent"/>
        <w:jc w:val="left"/>
        <w:rPr>
          <w:i/>
          <w:iCs/>
        </w:rPr>
      </w:pPr>
      <w:r w:rsidRPr="00AA63E3">
        <w:rPr>
          <w:i/>
          <w:iCs/>
          <w:w w:val="95"/>
        </w:rPr>
        <w:t>Here</w:t>
      </w:r>
      <w:r w:rsidRPr="00AA63E3">
        <w:rPr>
          <w:i/>
          <w:iCs/>
          <w:spacing w:val="-1"/>
          <w:w w:val="95"/>
        </w:rPr>
        <w:t xml:space="preserve"> </w:t>
      </w:r>
      <w:r w:rsidRPr="00AA63E3">
        <w:rPr>
          <w:i/>
          <w:iCs/>
          <w:w w:val="95"/>
        </w:rPr>
        <w:t>follow the</w:t>
      </w:r>
      <w:r w:rsidRPr="00AA63E3">
        <w:rPr>
          <w:i/>
          <w:iCs/>
          <w:spacing w:val="-1"/>
          <w:w w:val="95"/>
        </w:rPr>
        <w:t xml:space="preserve"> </w:t>
      </w:r>
      <w:r w:rsidRPr="00AA63E3">
        <w:rPr>
          <w:i/>
          <w:iCs/>
          <w:w w:val="95"/>
        </w:rPr>
        <w:t>Words of the</w:t>
      </w:r>
      <w:r w:rsidRPr="00AA63E3">
        <w:rPr>
          <w:i/>
          <w:iCs/>
          <w:spacing w:val="-1"/>
          <w:w w:val="95"/>
        </w:rPr>
        <w:t xml:space="preserve"> </w:t>
      </w:r>
      <w:r w:rsidRPr="00AA63E3">
        <w:rPr>
          <w:i/>
          <w:iCs/>
          <w:w w:val="95"/>
        </w:rPr>
        <w:t>Franklin to the</w:t>
      </w:r>
      <w:r w:rsidRPr="00AA63E3">
        <w:rPr>
          <w:i/>
          <w:iCs/>
          <w:spacing w:val="-1"/>
          <w:w w:val="95"/>
        </w:rPr>
        <w:t xml:space="preserve"> </w:t>
      </w:r>
      <w:r w:rsidRPr="00AA63E3">
        <w:rPr>
          <w:i/>
          <w:iCs/>
          <w:w w:val="95"/>
        </w:rPr>
        <w:t>Squire, and the</w:t>
      </w:r>
      <w:r w:rsidRPr="00AA63E3">
        <w:rPr>
          <w:i/>
          <w:iCs/>
          <w:spacing w:val="-1"/>
          <w:w w:val="95"/>
        </w:rPr>
        <w:t xml:space="preserve"> </w:t>
      </w:r>
      <w:r w:rsidRPr="00AA63E3">
        <w:rPr>
          <w:i/>
          <w:iCs/>
          <w:w w:val="95"/>
        </w:rPr>
        <w:t>Words of the</w:t>
      </w:r>
      <w:r w:rsidRPr="00AA63E3">
        <w:rPr>
          <w:i/>
          <w:iCs/>
          <w:spacing w:val="-1"/>
          <w:w w:val="95"/>
        </w:rPr>
        <w:t xml:space="preserve"> </w:t>
      </w:r>
      <w:r w:rsidRPr="00AA63E3">
        <w:rPr>
          <w:i/>
          <w:iCs/>
          <w:w w:val="95"/>
        </w:rPr>
        <w:t>Host to the</w:t>
      </w:r>
      <w:r w:rsidRPr="00AA63E3">
        <w:rPr>
          <w:i/>
          <w:iCs/>
          <w:spacing w:val="-1"/>
          <w:w w:val="95"/>
        </w:rPr>
        <w:t xml:space="preserve"> </w:t>
      </w:r>
      <w:r w:rsidRPr="00AA63E3">
        <w:rPr>
          <w:i/>
          <w:iCs/>
          <w:w w:val="95"/>
        </w:rPr>
        <w:t>Franklin.</w:t>
      </w:r>
    </w:p>
    <w:p w14:paraId="01039703" w14:textId="77777777" w:rsidR="000276C6" w:rsidRPr="00AA63E3" w:rsidRDefault="000276C6" w:rsidP="00AA63E3">
      <w:pPr>
        <w:pStyle w:val="Body"/>
      </w:pPr>
      <w:r w:rsidRPr="00AA63E3">
        <w:t>“In faith, Squire, you have conducted yourself well and nobly. I praise your wit highly,” said the Franklin, with such delicate understanding. In my judgment there is nobody in this company who shall be your peer in eloquence as long as you live. May God give you good fortune, and send you perseverance in virtue, for I have great delight in your speaking. I have a son, and by the Trinity I had rather he would be a man of such discretion as you, than have twenty pounds worth of land, even if it were put in my hand right now.</w:t>
      </w:r>
    </w:p>
    <w:p w14:paraId="01C4F13C" w14:textId="77777777" w:rsidR="000276C6" w:rsidRPr="00AA63E3" w:rsidRDefault="000276C6" w:rsidP="00AA63E3">
      <w:pPr>
        <w:pStyle w:val="Body"/>
      </w:pPr>
      <w:r w:rsidRPr="00AA63E3">
        <w:t>“Fie on possessions, unless a man is virtuous as well! I have scolded my son, and shall still scold him, because he will not wish to pursue virtue; but his habit is to play at dice and to spend and to lose all that he has. And he had rather talk with a page than converse with any noble person from whom he might properly learn nobility.</w:t>
      </w:r>
    </w:p>
    <w:p w14:paraId="7B67458A" w14:textId="77777777" w:rsidR="000276C6" w:rsidRPr="00AA63E3" w:rsidRDefault="000276C6" w:rsidP="00AA63E3">
      <w:pPr>
        <w:pStyle w:val="Body"/>
      </w:pPr>
      <w:r w:rsidRPr="00AA63E3">
        <w:t>“A straw for your gentle manners!” said our Host. “What, Franklin, well you know, by God, that each of you must tell at least a tale or two, or break your word.”</w:t>
      </w:r>
    </w:p>
    <w:p w14:paraId="7AA2FFC9" w14:textId="77777777" w:rsidR="00AA63E3" w:rsidRDefault="000276C6" w:rsidP="00AA63E3">
      <w:pPr>
        <w:pStyle w:val="Body"/>
      </w:pPr>
      <w:r w:rsidRPr="00AA63E3">
        <w:lastRenderedPageBreak/>
        <w:t xml:space="preserve">“That I well know, sir,” said the Franklin. “I pray you not to hold me in scorn if I speak a word or two to this man. </w:t>
      </w:r>
    </w:p>
    <w:p w14:paraId="43E3B40E" w14:textId="5953B065" w:rsidR="000276C6" w:rsidRPr="00AA63E3" w:rsidRDefault="000276C6" w:rsidP="00AA63E3">
      <w:pPr>
        <w:pStyle w:val="Body"/>
      </w:pPr>
      <w:r w:rsidRPr="00AA63E3">
        <w:t>“Tell your tale now, without more words.</w:t>
      </w:r>
    </w:p>
    <w:p w14:paraId="117F646A" w14:textId="77777777" w:rsidR="000276C6" w:rsidRPr="00AA63E3" w:rsidRDefault="000276C6" w:rsidP="00AA63E3">
      <w:pPr>
        <w:pStyle w:val="Body"/>
      </w:pPr>
      <w:r w:rsidRPr="00AA63E3">
        <w:t>“Gladly, sir Host,” he said, “I will obey your will; now listen to what I say. I will not contradict you in any way as far, to the extent that my wits will suffice. I pray to God that it may please yow; then I will know well that it is good enough.”</w:t>
      </w:r>
    </w:p>
    <w:p w14:paraId="5F3BFC7D" w14:textId="77777777" w:rsidR="000276C6" w:rsidRDefault="000276C6" w:rsidP="000276C6">
      <w:pPr>
        <w:pStyle w:val="BodyText"/>
        <w:rPr>
          <w:sz w:val="12"/>
        </w:rPr>
      </w:pPr>
    </w:p>
    <w:p w14:paraId="1B523A47" w14:textId="77777777" w:rsidR="000276C6" w:rsidRPr="00AA63E3" w:rsidRDefault="000276C6" w:rsidP="00AA63E3">
      <w:pPr>
        <w:pStyle w:val="Heading4"/>
      </w:pPr>
      <w:r w:rsidRPr="00AA63E3">
        <w:t>The Prologue of the Franklin’s Tale</w:t>
      </w:r>
    </w:p>
    <w:p w14:paraId="3C927ABA" w14:textId="5A3BADD7" w:rsidR="000276C6" w:rsidRDefault="000276C6" w:rsidP="00AA63E3">
      <w:pPr>
        <w:pStyle w:val="Body"/>
      </w:pPr>
      <w:r>
        <w:t>“These old gentle Bretons in their time made lays about various adventures, rhymed in their early British</w:t>
      </w:r>
      <w:r>
        <w:rPr>
          <w:spacing w:val="1"/>
        </w:rPr>
        <w:t xml:space="preserve"> </w:t>
      </w:r>
      <w:r>
        <w:t>tongue; which lays they sang to their instruments of music, or else read them, for their pleasure. And one of them</w:t>
      </w:r>
      <w:r>
        <w:rPr>
          <w:spacing w:val="-52"/>
        </w:rPr>
        <w:t xml:space="preserve"> </w:t>
      </w:r>
      <w:r>
        <w:t>I have in mind, which I will relate with good will as best I can. But, sirs, because I am an unlearned man, at my</w:t>
      </w:r>
      <w:r>
        <w:rPr>
          <w:spacing w:val="1"/>
        </w:rPr>
        <w:t xml:space="preserve"> </w:t>
      </w:r>
      <w:r>
        <w:t>beginning</w:t>
      </w:r>
      <w:r>
        <w:rPr>
          <w:spacing w:val="-5"/>
        </w:rPr>
        <w:t xml:space="preserve"> </w:t>
      </w:r>
      <w:r>
        <w:t>I</w:t>
      </w:r>
      <w:r>
        <w:rPr>
          <w:spacing w:val="-4"/>
        </w:rPr>
        <w:t xml:space="preserve"> </w:t>
      </w:r>
      <w:r>
        <w:t>pray</w:t>
      </w:r>
      <w:r>
        <w:rPr>
          <w:spacing w:val="-4"/>
        </w:rPr>
        <w:t xml:space="preserve"> </w:t>
      </w:r>
      <w:r>
        <w:t>you</w:t>
      </w:r>
      <w:r>
        <w:rPr>
          <w:spacing w:val="-5"/>
        </w:rPr>
        <w:t xml:space="preserve"> </w:t>
      </w:r>
      <w:r>
        <w:t>to</w:t>
      </w:r>
      <w:r>
        <w:rPr>
          <w:spacing w:val="-4"/>
        </w:rPr>
        <w:t xml:space="preserve"> </w:t>
      </w:r>
      <w:r>
        <w:t>excuse</w:t>
      </w:r>
      <w:r>
        <w:rPr>
          <w:spacing w:val="-4"/>
        </w:rPr>
        <w:t xml:space="preserve"> </w:t>
      </w:r>
      <w:r>
        <w:t>me</w:t>
      </w:r>
      <w:r>
        <w:rPr>
          <w:spacing w:val="-5"/>
        </w:rPr>
        <w:t xml:space="preserve"> </w:t>
      </w:r>
      <w:r>
        <w:t>for</w:t>
      </w:r>
      <w:r>
        <w:rPr>
          <w:spacing w:val="-4"/>
        </w:rPr>
        <w:t xml:space="preserve"> </w:t>
      </w:r>
      <w:r>
        <w:t>my</w:t>
      </w:r>
      <w:r>
        <w:rPr>
          <w:spacing w:val="-4"/>
        </w:rPr>
        <w:t xml:space="preserve"> </w:t>
      </w:r>
      <w:r>
        <w:t>homely</w:t>
      </w:r>
      <w:r>
        <w:rPr>
          <w:spacing w:val="-4"/>
        </w:rPr>
        <w:t xml:space="preserve"> </w:t>
      </w:r>
      <w:r>
        <w:t>speech.</w:t>
      </w:r>
      <w:r>
        <w:rPr>
          <w:spacing w:val="-5"/>
        </w:rPr>
        <w:t xml:space="preserve"> </w:t>
      </w:r>
      <w:r>
        <w:t>In</w:t>
      </w:r>
      <w:r>
        <w:rPr>
          <w:spacing w:val="-4"/>
        </w:rPr>
        <w:t xml:space="preserve"> </w:t>
      </w:r>
      <w:r>
        <w:t>truth,</w:t>
      </w:r>
      <w:r>
        <w:rPr>
          <w:spacing w:val="-4"/>
        </w:rPr>
        <w:t xml:space="preserve"> </w:t>
      </w:r>
      <w:r>
        <w:t>I</w:t>
      </w:r>
      <w:r>
        <w:rPr>
          <w:spacing w:val="-5"/>
        </w:rPr>
        <w:t xml:space="preserve"> </w:t>
      </w:r>
      <w:r>
        <w:t>never</w:t>
      </w:r>
      <w:r>
        <w:rPr>
          <w:spacing w:val="-4"/>
        </w:rPr>
        <w:t xml:space="preserve"> </w:t>
      </w:r>
      <w:r>
        <w:t>learned</w:t>
      </w:r>
      <w:r>
        <w:rPr>
          <w:spacing w:val="-4"/>
        </w:rPr>
        <w:t xml:space="preserve"> </w:t>
      </w:r>
      <w:r>
        <w:t>rhetoric;</w:t>
      </w:r>
      <w:r>
        <w:rPr>
          <w:spacing w:val="-4"/>
        </w:rPr>
        <w:t xml:space="preserve"> </w:t>
      </w:r>
      <w:r>
        <w:t>anything</w:t>
      </w:r>
      <w:r>
        <w:rPr>
          <w:spacing w:val="-5"/>
        </w:rPr>
        <w:t xml:space="preserve"> </w:t>
      </w:r>
      <w:r>
        <w:t>I</w:t>
      </w:r>
      <w:r>
        <w:rPr>
          <w:spacing w:val="-4"/>
        </w:rPr>
        <w:t xml:space="preserve"> </w:t>
      </w:r>
      <w:r>
        <w:t>speak</w:t>
      </w:r>
      <w:r>
        <w:rPr>
          <w:spacing w:val="-4"/>
        </w:rPr>
        <w:t xml:space="preserve"> </w:t>
      </w:r>
      <w:r>
        <w:t>must</w:t>
      </w:r>
      <w:r>
        <w:rPr>
          <w:spacing w:val="-52"/>
        </w:rPr>
        <w:t xml:space="preserve"> </w:t>
      </w:r>
      <w:r>
        <w:t>be</w:t>
      </w:r>
      <w:r>
        <w:rPr>
          <w:spacing w:val="-7"/>
        </w:rPr>
        <w:t xml:space="preserve"> </w:t>
      </w:r>
      <w:r>
        <w:t>bare</w:t>
      </w:r>
      <w:r>
        <w:rPr>
          <w:spacing w:val="-6"/>
        </w:rPr>
        <w:t xml:space="preserve"> </w:t>
      </w:r>
      <w:r>
        <w:t>and</w:t>
      </w:r>
      <w:r>
        <w:rPr>
          <w:spacing w:val="-6"/>
        </w:rPr>
        <w:t xml:space="preserve"> </w:t>
      </w:r>
      <w:r>
        <w:t>plain.</w:t>
      </w:r>
      <w:r>
        <w:rPr>
          <w:spacing w:val="-7"/>
        </w:rPr>
        <w:t xml:space="preserve"> </w:t>
      </w:r>
      <w:r>
        <w:t>I</w:t>
      </w:r>
      <w:r>
        <w:rPr>
          <w:spacing w:val="-6"/>
        </w:rPr>
        <w:t xml:space="preserve"> </w:t>
      </w:r>
      <w:r>
        <w:t>never</w:t>
      </w:r>
      <w:r>
        <w:rPr>
          <w:spacing w:val="-6"/>
        </w:rPr>
        <w:t xml:space="preserve"> </w:t>
      </w:r>
      <w:r>
        <w:t>slept</w:t>
      </w:r>
      <w:r>
        <w:rPr>
          <w:spacing w:val="-7"/>
        </w:rPr>
        <w:t xml:space="preserve"> </w:t>
      </w:r>
      <w:r>
        <w:t>on</w:t>
      </w:r>
      <w:r>
        <w:rPr>
          <w:spacing w:val="-6"/>
        </w:rPr>
        <w:t xml:space="preserve"> </w:t>
      </w:r>
      <w:r>
        <w:t>the</w:t>
      </w:r>
      <w:r>
        <w:rPr>
          <w:spacing w:val="-6"/>
        </w:rPr>
        <w:t xml:space="preserve"> </w:t>
      </w:r>
      <w:r>
        <w:t>Mount</w:t>
      </w:r>
      <w:r>
        <w:rPr>
          <w:spacing w:val="-7"/>
        </w:rPr>
        <w:t xml:space="preserve"> </w:t>
      </w:r>
      <w:r>
        <w:t>of</w:t>
      </w:r>
      <w:r>
        <w:rPr>
          <w:spacing w:val="-6"/>
        </w:rPr>
        <w:t xml:space="preserve"> </w:t>
      </w:r>
      <w:r>
        <w:t>Parnassus,</w:t>
      </w:r>
      <w:r>
        <w:rPr>
          <w:spacing w:val="-6"/>
        </w:rPr>
        <w:t xml:space="preserve"> </w:t>
      </w:r>
      <w:r>
        <w:t>nor</w:t>
      </w:r>
      <w:r>
        <w:rPr>
          <w:spacing w:val="-7"/>
        </w:rPr>
        <w:t xml:space="preserve"> </w:t>
      </w:r>
      <w:r>
        <w:t>learned</w:t>
      </w:r>
      <w:r>
        <w:rPr>
          <w:spacing w:val="-6"/>
        </w:rPr>
        <w:t xml:space="preserve"> </w:t>
      </w:r>
      <w:r>
        <w:t>Marcus</w:t>
      </w:r>
      <w:r>
        <w:rPr>
          <w:spacing w:val="-6"/>
        </w:rPr>
        <w:t xml:space="preserve"> </w:t>
      </w:r>
      <w:r>
        <w:t>Tullius</w:t>
      </w:r>
      <w:r>
        <w:rPr>
          <w:spacing w:val="-7"/>
        </w:rPr>
        <w:t xml:space="preserve"> </w:t>
      </w:r>
      <w:r>
        <w:t>Cicero.</w:t>
      </w:r>
      <w:r>
        <w:rPr>
          <w:spacing w:val="-6"/>
        </w:rPr>
        <w:t xml:space="preserve"> </w:t>
      </w:r>
      <w:r>
        <w:t>I</w:t>
      </w:r>
      <w:r>
        <w:rPr>
          <w:spacing w:val="-6"/>
        </w:rPr>
        <w:t xml:space="preserve"> </w:t>
      </w:r>
      <w:r>
        <w:t>know</w:t>
      </w:r>
      <w:r>
        <w:rPr>
          <w:spacing w:val="-7"/>
        </w:rPr>
        <w:t xml:space="preserve"> </w:t>
      </w:r>
      <w:r>
        <w:t>no</w:t>
      </w:r>
      <w:r>
        <w:rPr>
          <w:spacing w:val="-6"/>
        </w:rPr>
        <w:t xml:space="preserve"> </w:t>
      </w:r>
      <w:r>
        <w:t>colors</w:t>
      </w:r>
      <w:r>
        <w:rPr>
          <w:spacing w:val="-6"/>
        </w:rPr>
        <w:t xml:space="preserve"> </w:t>
      </w:r>
      <w:r>
        <w:t>of</w:t>
      </w:r>
      <w:r>
        <w:rPr>
          <w:spacing w:val="-52"/>
        </w:rPr>
        <w:t xml:space="preserve"> </w:t>
      </w:r>
      <w:r>
        <w:t>speech,</w:t>
      </w:r>
      <w:r>
        <w:rPr>
          <w:spacing w:val="-10"/>
        </w:rPr>
        <w:t xml:space="preserve"> </w:t>
      </w:r>
      <w:r>
        <w:t>surely;</w:t>
      </w:r>
      <w:r>
        <w:rPr>
          <w:spacing w:val="-9"/>
        </w:rPr>
        <w:t xml:space="preserve"> </w:t>
      </w:r>
      <w:r>
        <w:t>only</w:t>
      </w:r>
      <w:r>
        <w:rPr>
          <w:spacing w:val="-10"/>
        </w:rPr>
        <w:t xml:space="preserve"> </w:t>
      </w:r>
      <w:r>
        <w:t>such</w:t>
      </w:r>
      <w:r>
        <w:rPr>
          <w:spacing w:val="-9"/>
        </w:rPr>
        <w:t xml:space="preserve"> </w:t>
      </w:r>
      <w:r>
        <w:t>colors</w:t>
      </w:r>
      <w:r>
        <w:rPr>
          <w:spacing w:val="-9"/>
        </w:rPr>
        <w:t xml:space="preserve"> </w:t>
      </w:r>
      <w:r>
        <w:t>as</w:t>
      </w:r>
      <w:r>
        <w:rPr>
          <w:spacing w:val="-10"/>
        </w:rPr>
        <w:t xml:space="preserve"> </w:t>
      </w:r>
      <w:r>
        <w:t>grow</w:t>
      </w:r>
      <w:r>
        <w:rPr>
          <w:spacing w:val="-9"/>
        </w:rPr>
        <w:t xml:space="preserve"> </w:t>
      </w:r>
      <w:r>
        <w:t>in</w:t>
      </w:r>
      <w:r>
        <w:rPr>
          <w:spacing w:val="-10"/>
        </w:rPr>
        <w:t xml:space="preserve"> </w:t>
      </w:r>
      <w:r>
        <w:t>the</w:t>
      </w:r>
      <w:r>
        <w:rPr>
          <w:spacing w:val="-9"/>
        </w:rPr>
        <w:t xml:space="preserve"> </w:t>
      </w:r>
      <w:r>
        <w:t>meadow,</w:t>
      </w:r>
      <w:r>
        <w:rPr>
          <w:spacing w:val="-9"/>
        </w:rPr>
        <w:t xml:space="preserve"> </w:t>
      </w:r>
      <w:r>
        <w:t>or</w:t>
      </w:r>
      <w:r>
        <w:rPr>
          <w:spacing w:val="-10"/>
        </w:rPr>
        <w:t xml:space="preserve"> </w:t>
      </w:r>
      <w:r>
        <w:t>else</w:t>
      </w:r>
      <w:r>
        <w:rPr>
          <w:spacing w:val="-9"/>
        </w:rPr>
        <w:t xml:space="preserve"> </w:t>
      </w:r>
      <w:r>
        <w:t>such</w:t>
      </w:r>
      <w:r>
        <w:rPr>
          <w:spacing w:val="-10"/>
        </w:rPr>
        <w:t xml:space="preserve"> </w:t>
      </w:r>
      <w:r>
        <w:t>as</w:t>
      </w:r>
      <w:r>
        <w:rPr>
          <w:spacing w:val="-9"/>
        </w:rPr>
        <w:t xml:space="preserve"> </w:t>
      </w:r>
      <w:r>
        <w:t>people</w:t>
      </w:r>
      <w:r>
        <w:rPr>
          <w:spacing w:val="-9"/>
        </w:rPr>
        <w:t xml:space="preserve"> </w:t>
      </w:r>
      <w:r>
        <w:t>dye</w:t>
      </w:r>
      <w:r>
        <w:rPr>
          <w:spacing w:val="-10"/>
        </w:rPr>
        <w:t xml:space="preserve"> </w:t>
      </w:r>
      <w:r>
        <w:t>or</w:t>
      </w:r>
      <w:r>
        <w:rPr>
          <w:spacing w:val="-9"/>
        </w:rPr>
        <w:t xml:space="preserve"> </w:t>
      </w:r>
      <w:r>
        <w:t>paint.</w:t>
      </w:r>
      <w:r>
        <w:rPr>
          <w:spacing w:val="-10"/>
        </w:rPr>
        <w:t xml:space="preserve"> </w:t>
      </w:r>
      <w:r>
        <w:t>Colors</w:t>
      </w:r>
      <w:r>
        <w:rPr>
          <w:spacing w:val="-9"/>
        </w:rPr>
        <w:t xml:space="preserve"> </w:t>
      </w:r>
      <w:r>
        <w:t>of</w:t>
      </w:r>
      <w:r>
        <w:rPr>
          <w:spacing w:val="-9"/>
        </w:rPr>
        <w:t xml:space="preserve"> </w:t>
      </w:r>
      <w:r>
        <w:t>rhetoric</w:t>
      </w:r>
      <w:r>
        <w:rPr>
          <w:spacing w:val="-10"/>
        </w:rPr>
        <w:t xml:space="preserve"> </w:t>
      </w:r>
      <w:r>
        <w:t>are</w:t>
      </w:r>
      <w:r>
        <w:rPr>
          <w:spacing w:val="1"/>
        </w:rPr>
        <w:t xml:space="preserve"> </w:t>
      </w:r>
      <w:r>
        <w:t>too</w:t>
      </w:r>
      <w:r>
        <w:rPr>
          <w:spacing w:val="-9"/>
        </w:rPr>
        <w:t xml:space="preserve"> </w:t>
      </w:r>
      <w:r>
        <w:t>strange</w:t>
      </w:r>
      <w:r>
        <w:rPr>
          <w:spacing w:val="-8"/>
        </w:rPr>
        <w:t xml:space="preserve"> </w:t>
      </w:r>
      <w:r>
        <w:t>for</w:t>
      </w:r>
      <w:r>
        <w:rPr>
          <w:spacing w:val="-8"/>
        </w:rPr>
        <w:t xml:space="preserve"> </w:t>
      </w:r>
      <w:r>
        <w:t>me;</w:t>
      </w:r>
      <w:r>
        <w:rPr>
          <w:spacing w:val="-8"/>
        </w:rPr>
        <w:t xml:space="preserve"> </w:t>
      </w:r>
      <w:r>
        <w:t>my</w:t>
      </w:r>
      <w:r>
        <w:rPr>
          <w:spacing w:val="-9"/>
        </w:rPr>
        <w:t xml:space="preserve"> </w:t>
      </w:r>
      <w:r>
        <w:t>spirit</w:t>
      </w:r>
      <w:r>
        <w:rPr>
          <w:spacing w:val="-8"/>
        </w:rPr>
        <w:t xml:space="preserve"> </w:t>
      </w:r>
      <w:r>
        <w:t>has</w:t>
      </w:r>
      <w:r>
        <w:rPr>
          <w:spacing w:val="-8"/>
        </w:rPr>
        <w:t xml:space="preserve"> </w:t>
      </w:r>
      <w:r>
        <w:t>no</w:t>
      </w:r>
      <w:r>
        <w:rPr>
          <w:spacing w:val="-8"/>
        </w:rPr>
        <w:t xml:space="preserve"> </w:t>
      </w:r>
      <w:r>
        <w:t>feeling</w:t>
      </w:r>
      <w:r>
        <w:rPr>
          <w:spacing w:val="-9"/>
        </w:rPr>
        <w:t xml:space="preserve"> </w:t>
      </w:r>
      <w:r>
        <w:t>in</w:t>
      </w:r>
      <w:r>
        <w:rPr>
          <w:spacing w:val="-8"/>
        </w:rPr>
        <w:t xml:space="preserve"> </w:t>
      </w:r>
      <w:r>
        <w:t>such</w:t>
      </w:r>
      <w:r>
        <w:rPr>
          <w:spacing w:val="-8"/>
        </w:rPr>
        <w:t xml:space="preserve"> </w:t>
      </w:r>
      <w:r>
        <w:t>matters.</w:t>
      </w:r>
      <w:r>
        <w:rPr>
          <w:spacing w:val="-8"/>
        </w:rPr>
        <w:t xml:space="preserve"> </w:t>
      </w:r>
      <w:r>
        <w:t>But</w:t>
      </w:r>
      <w:r>
        <w:rPr>
          <w:spacing w:val="-8"/>
        </w:rPr>
        <w:t xml:space="preserve"> </w:t>
      </w:r>
      <w:r>
        <w:t>if</w:t>
      </w:r>
      <w:r>
        <w:rPr>
          <w:spacing w:val="-9"/>
        </w:rPr>
        <w:t xml:space="preserve"> </w:t>
      </w:r>
      <w:r>
        <w:t>you</w:t>
      </w:r>
      <w:r>
        <w:rPr>
          <w:spacing w:val="-8"/>
        </w:rPr>
        <w:t xml:space="preserve"> </w:t>
      </w:r>
      <w:r>
        <w:t>wish,</w:t>
      </w:r>
      <w:r>
        <w:rPr>
          <w:spacing w:val="-8"/>
        </w:rPr>
        <w:t xml:space="preserve"> </w:t>
      </w:r>
      <w:r>
        <w:t>you</w:t>
      </w:r>
      <w:r>
        <w:rPr>
          <w:spacing w:val="-8"/>
        </w:rPr>
        <w:t xml:space="preserve"> </w:t>
      </w:r>
      <w:r>
        <w:t>shall</w:t>
      </w:r>
      <w:r>
        <w:rPr>
          <w:spacing w:val="-9"/>
        </w:rPr>
        <w:t xml:space="preserve"> </w:t>
      </w:r>
      <w:r>
        <w:t>hear</w:t>
      </w:r>
      <w:r>
        <w:rPr>
          <w:spacing w:val="-8"/>
        </w:rPr>
        <w:t xml:space="preserve"> </w:t>
      </w:r>
      <w:r>
        <w:t>my</w:t>
      </w:r>
      <w:r>
        <w:rPr>
          <w:spacing w:val="-8"/>
        </w:rPr>
        <w:t xml:space="preserve"> </w:t>
      </w:r>
      <w:r>
        <w:t>tale.”</w:t>
      </w:r>
    </w:p>
    <w:p w14:paraId="3E88F9A1" w14:textId="77777777" w:rsidR="00AA63E3" w:rsidRDefault="00AA63E3" w:rsidP="00AA63E3">
      <w:pPr>
        <w:pStyle w:val="Body"/>
      </w:pPr>
    </w:p>
    <w:p w14:paraId="5A7B0F9B" w14:textId="77777777" w:rsidR="000276C6" w:rsidRPr="00AA63E3" w:rsidRDefault="000276C6" w:rsidP="00AA63E3">
      <w:pPr>
        <w:pStyle w:val="Heading4"/>
      </w:pPr>
      <w:r w:rsidRPr="00AA63E3">
        <w:t>Here begins the Franklin’s Tale.</w:t>
      </w:r>
    </w:p>
    <w:p w14:paraId="3E128593" w14:textId="77777777" w:rsidR="000276C6" w:rsidRDefault="000276C6" w:rsidP="00AA63E3">
      <w:pPr>
        <w:pStyle w:val="Body"/>
      </w:pPr>
      <w:r>
        <w:t>In Armorica, which is called Brittany, there was a knight who loved and served a lady in the best manner he</w:t>
      </w:r>
      <w:r>
        <w:rPr>
          <w:spacing w:val="1"/>
        </w:rPr>
        <w:t xml:space="preserve"> </w:t>
      </w:r>
      <w:r>
        <w:t>could. And he underwent many labors and many great enterprises, before he gained her. For she was one of the</w:t>
      </w:r>
      <w:r>
        <w:rPr>
          <w:spacing w:val="1"/>
        </w:rPr>
        <w:t xml:space="preserve"> </w:t>
      </w:r>
      <w:r>
        <w:t>fairest women under the sun, and had come from such a noble family that this knight scarcely dared for fear to tell</w:t>
      </w:r>
      <w:r>
        <w:rPr>
          <w:spacing w:val="1"/>
        </w:rPr>
        <w:t xml:space="preserve"> </w:t>
      </w:r>
      <w:r>
        <w:t>her his woe and his pain and distress. But at last she took such pity upon his pains, because of his worthiness and</w:t>
      </w:r>
      <w:r>
        <w:rPr>
          <w:spacing w:val="1"/>
        </w:rPr>
        <w:t xml:space="preserve"> </w:t>
      </w:r>
      <w:r>
        <w:t>primarily</w:t>
      </w:r>
      <w:r>
        <w:rPr>
          <w:spacing w:val="-5"/>
        </w:rPr>
        <w:t xml:space="preserve"> </w:t>
      </w:r>
      <w:r>
        <w:t>for</w:t>
      </w:r>
      <w:r>
        <w:rPr>
          <w:spacing w:val="-5"/>
        </w:rPr>
        <w:t xml:space="preserve"> </w:t>
      </w:r>
      <w:r>
        <w:t>his</w:t>
      </w:r>
      <w:r>
        <w:rPr>
          <w:spacing w:val="-4"/>
        </w:rPr>
        <w:t xml:space="preserve"> </w:t>
      </w:r>
      <w:r>
        <w:t>humble</w:t>
      </w:r>
      <w:r>
        <w:rPr>
          <w:spacing w:val="-5"/>
        </w:rPr>
        <w:t xml:space="preserve"> </w:t>
      </w:r>
      <w:r>
        <w:t>attentiveness,</w:t>
      </w:r>
      <w:r>
        <w:rPr>
          <w:spacing w:val="-4"/>
        </w:rPr>
        <w:t xml:space="preserve"> </w:t>
      </w:r>
      <w:r>
        <w:t>so</w:t>
      </w:r>
      <w:r>
        <w:rPr>
          <w:spacing w:val="-5"/>
        </w:rPr>
        <w:t xml:space="preserve"> </w:t>
      </w:r>
      <w:r>
        <w:t>that</w:t>
      </w:r>
      <w:r>
        <w:rPr>
          <w:spacing w:val="-4"/>
        </w:rPr>
        <w:t xml:space="preserve"> </w:t>
      </w:r>
      <w:r>
        <w:t>secretly</w:t>
      </w:r>
      <w:r>
        <w:rPr>
          <w:spacing w:val="-5"/>
        </w:rPr>
        <w:t xml:space="preserve"> </w:t>
      </w:r>
      <w:r>
        <w:t>she</w:t>
      </w:r>
      <w:r>
        <w:rPr>
          <w:spacing w:val="-4"/>
        </w:rPr>
        <w:t xml:space="preserve"> </w:t>
      </w:r>
      <w:r>
        <w:t>agreed</w:t>
      </w:r>
      <w:r>
        <w:rPr>
          <w:spacing w:val="-5"/>
        </w:rPr>
        <w:t xml:space="preserve"> </w:t>
      </w:r>
      <w:r>
        <w:t>to</w:t>
      </w:r>
      <w:r>
        <w:rPr>
          <w:spacing w:val="-4"/>
        </w:rPr>
        <w:t xml:space="preserve"> </w:t>
      </w:r>
      <w:r>
        <w:t>take</w:t>
      </w:r>
      <w:r>
        <w:rPr>
          <w:spacing w:val="-5"/>
        </w:rPr>
        <w:t xml:space="preserve"> </w:t>
      </w:r>
      <w:r>
        <w:t>him</w:t>
      </w:r>
      <w:r>
        <w:rPr>
          <w:spacing w:val="-4"/>
        </w:rPr>
        <w:t xml:space="preserve"> </w:t>
      </w:r>
      <w:r>
        <w:t>as</w:t>
      </w:r>
      <w:r>
        <w:rPr>
          <w:spacing w:val="-5"/>
        </w:rPr>
        <w:t xml:space="preserve"> </w:t>
      </w:r>
      <w:r>
        <w:t>husband</w:t>
      </w:r>
      <w:r>
        <w:rPr>
          <w:spacing w:val="-4"/>
        </w:rPr>
        <w:t xml:space="preserve"> </w:t>
      </w:r>
      <w:r>
        <w:t>and</w:t>
      </w:r>
      <w:r>
        <w:rPr>
          <w:spacing w:val="-5"/>
        </w:rPr>
        <w:t xml:space="preserve"> </w:t>
      </w:r>
      <w:r>
        <w:t>lord,</w:t>
      </w:r>
      <w:r>
        <w:rPr>
          <w:spacing w:val="-4"/>
        </w:rPr>
        <w:t xml:space="preserve"> </w:t>
      </w:r>
      <w:r>
        <w:t>in</w:t>
      </w:r>
      <w:r>
        <w:rPr>
          <w:spacing w:val="-5"/>
        </w:rPr>
        <w:t xml:space="preserve"> </w:t>
      </w:r>
      <w:r>
        <w:t>such</w:t>
      </w:r>
      <w:r>
        <w:rPr>
          <w:spacing w:val="-4"/>
        </w:rPr>
        <w:t xml:space="preserve"> </w:t>
      </w:r>
      <w:r>
        <w:t>lordship</w:t>
      </w:r>
      <w:r>
        <w:rPr>
          <w:spacing w:val="1"/>
        </w:rPr>
        <w:t xml:space="preserve"> </w:t>
      </w:r>
      <w:r>
        <w:t>as men may have over their wives. And in order that they might live more in bliss, he swore to her as a knight, by</w:t>
      </w:r>
      <w:r>
        <w:rPr>
          <w:spacing w:val="1"/>
        </w:rPr>
        <w:t xml:space="preserve"> </w:t>
      </w:r>
      <w:r>
        <w:t>his</w:t>
      </w:r>
      <w:r>
        <w:rPr>
          <w:spacing w:val="-8"/>
        </w:rPr>
        <w:t xml:space="preserve"> </w:t>
      </w:r>
      <w:r>
        <w:t>own</w:t>
      </w:r>
      <w:r>
        <w:rPr>
          <w:spacing w:val="-8"/>
        </w:rPr>
        <w:t xml:space="preserve"> </w:t>
      </w:r>
      <w:r>
        <w:t>free</w:t>
      </w:r>
      <w:r>
        <w:rPr>
          <w:spacing w:val="-7"/>
        </w:rPr>
        <w:t xml:space="preserve"> </w:t>
      </w:r>
      <w:r>
        <w:t>will,</w:t>
      </w:r>
      <w:r>
        <w:rPr>
          <w:spacing w:val="-8"/>
        </w:rPr>
        <w:t xml:space="preserve"> </w:t>
      </w:r>
      <w:r>
        <w:t>that</w:t>
      </w:r>
      <w:r>
        <w:rPr>
          <w:spacing w:val="-7"/>
        </w:rPr>
        <w:t xml:space="preserve"> </w:t>
      </w:r>
      <w:r>
        <w:t>never</w:t>
      </w:r>
      <w:r>
        <w:rPr>
          <w:spacing w:val="-8"/>
        </w:rPr>
        <w:t xml:space="preserve"> </w:t>
      </w:r>
      <w:r>
        <w:t>at</w:t>
      </w:r>
      <w:r>
        <w:rPr>
          <w:spacing w:val="-7"/>
        </w:rPr>
        <w:t xml:space="preserve"> </w:t>
      </w:r>
      <w:r>
        <w:t>any</w:t>
      </w:r>
      <w:r>
        <w:rPr>
          <w:spacing w:val="-8"/>
        </w:rPr>
        <w:t xml:space="preserve"> </w:t>
      </w:r>
      <w:r>
        <w:t>time</w:t>
      </w:r>
      <w:r>
        <w:rPr>
          <w:spacing w:val="-7"/>
        </w:rPr>
        <w:t xml:space="preserve"> </w:t>
      </w:r>
      <w:r>
        <w:t>in</w:t>
      </w:r>
      <w:r>
        <w:rPr>
          <w:spacing w:val="-8"/>
        </w:rPr>
        <w:t xml:space="preserve"> </w:t>
      </w:r>
      <w:r>
        <w:t>all</w:t>
      </w:r>
      <w:r>
        <w:rPr>
          <w:spacing w:val="-7"/>
        </w:rPr>
        <w:t xml:space="preserve"> </w:t>
      </w:r>
      <w:r>
        <w:t>his</w:t>
      </w:r>
      <w:r>
        <w:rPr>
          <w:spacing w:val="-8"/>
        </w:rPr>
        <w:t xml:space="preserve"> </w:t>
      </w:r>
      <w:r>
        <w:t>life</w:t>
      </w:r>
      <w:r>
        <w:rPr>
          <w:spacing w:val="-7"/>
        </w:rPr>
        <w:t xml:space="preserve"> </w:t>
      </w:r>
      <w:r>
        <w:t>would</w:t>
      </w:r>
      <w:r>
        <w:rPr>
          <w:spacing w:val="-8"/>
        </w:rPr>
        <w:t xml:space="preserve"> </w:t>
      </w:r>
      <w:r>
        <w:t>he</w:t>
      </w:r>
      <w:r>
        <w:rPr>
          <w:spacing w:val="-7"/>
        </w:rPr>
        <w:t xml:space="preserve"> </w:t>
      </w:r>
      <w:r>
        <w:t>take</w:t>
      </w:r>
      <w:r>
        <w:rPr>
          <w:spacing w:val="-8"/>
        </w:rPr>
        <w:t xml:space="preserve"> </w:t>
      </w:r>
      <w:r>
        <w:t>any</w:t>
      </w:r>
      <w:r>
        <w:rPr>
          <w:spacing w:val="-7"/>
        </w:rPr>
        <w:t xml:space="preserve"> </w:t>
      </w:r>
      <w:r>
        <w:t>authority</w:t>
      </w:r>
      <w:r>
        <w:rPr>
          <w:spacing w:val="-8"/>
        </w:rPr>
        <w:t xml:space="preserve"> </w:t>
      </w:r>
      <w:r>
        <w:t>upon</w:t>
      </w:r>
      <w:r>
        <w:rPr>
          <w:spacing w:val="-7"/>
        </w:rPr>
        <w:t xml:space="preserve"> </w:t>
      </w:r>
      <w:r>
        <w:t>himself</w:t>
      </w:r>
      <w:r>
        <w:rPr>
          <w:spacing w:val="-8"/>
        </w:rPr>
        <w:t xml:space="preserve"> </w:t>
      </w:r>
      <w:r>
        <w:t>against</w:t>
      </w:r>
      <w:r>
        <w:rPr>
          <w:spacing w:val="-7"/>
        </w:rPr>
        <w:t xml:space="preserve"> </w:t>
      </w:r>
      <w:r>
        <w:t>her</w:t>
      </w:r>
      <w:r>
        <w:rPr>
          <w:spacing w:val="-8"/>
        </w:rPr>
        <w:t xml:space="preserve"> </w:t>
      </w:r>
      <w:r>
        <w:t>will,</w:t>
      </w:r>
      <w:r>
        <w:rPr>
          <w:spacing w:val="-7"/>
        </w:rPr>
        <w:t xml:space="preserve"> </w:t>
      </w:r>
      <w:r>
        <w:t>nor</w:t>
      </w:r>
      <w:r>
        <w:rPr>
          <w:spacing w:val="1"/>
        </w:rPr>
        <w:t xml:space="preserve"> </w:t>
      </w:r>
      <w:r>
        <w:t>show</w:t>
      </w:r>
      <w:r>
        <w:rPr>
          <w:spacing w:val="-11"/>
        </w:rPr>
        <w:t xml:space="preserve"> </w:t>
      </w:r>
      <w:r>
        <w:t>jealousy</w:t>
      </w:r>
      <w:r>
        <w:rPr>
          <w:spacing w:val="-11"/>
        </w:rPr>
        <w:t xml:space="preserve"> </w:t>
      </w:r>
      <w:r>
        <w:t>toward</w:t>
      </w:r>
      <w:r>
        <w:rPr>
          <w:spacing w:val="-10"/>
        </w:rPr>
        <w:t xml:space="preserve"> </w:t>
      </w:r>
      <w:r>
        <w:t>her,</w:t>
      </w:r>
      <w:r>
        <w:rPr>
          <w:spacing w:val="-11"/>
        </w:rPr>
        <w:t xml:space="preserve"> </w:t>
      </w:r>
      <w:r>
        <w:t>but</w:t>
      </w:r>
      <w:r>
        <w:rPr>
          <w:spacing w:val="-11"/>
        </w:rPr>
        <w:t xml:space="preserve"> </w:t>
      </w:r>
      <w:r>
        <w:t>obey</w:t>
      </w:r>
      <w:r>
        <w:rPr>
          <w:spacing w:val="-10"/>
        </w:rPr>
        <w:t xml:space="preserve"> </w:t>
      </w:r>
      <w:r>
        <w:t>her</w:t>
      </w:r>
      <w:r>
        <w:rPr>
          <w:spacing w:val="-11"/>
        </w:rPr>
        <w:t xml:space="preserve"> </w:t>
      </w:r>
      <w:r>
        <w:t>and</w:t>
      </w:r>
      <w:r>
        <w:rPr>
          <w:spacing w:val="-11"/>
        </w:rPr>
        <w:t xml:space="preserve"> </w:t>
      </w:r>
      <w:r>
        <w:t>follow</w:t>
      </w:r>
      <w:r>
        <w:rPr>
          <w:spacing w:val="-10"/>
        </w:rPr>
        <w:t xml:space="preserve"> </w:t>
      </w:r>
      <w:r>
        <w:t>her</w:t>
      </w:r>
      <w:r>
        <w:rPr>
          <w:spacing w:val="-11"/>
        </w:rPr>
        <w:t xml:space="preserve"> </w:t>
      </w:r>
      <w:r>
        <w:t>will</w:t>
      </w:r>
      <w:r>
        <w:rPr>
          <w:spacing w:val="-11"/>
        </w:rPr>
        <w:t xml:space="preserve"> </w:t>
      </w:r>
      <w:r>
        <w:t>in</w:t>
      </w:r>
      <w:r>
        <w:rPr>
          <w:spacing w:val="-10"/>
        </w:rPr>
        <w:t xml:space="preserve"> </w:t>
      </w:r>
      <w:r>
        <w:t>all</w:t>
      </w:r>
      <w:r>
        <w:rPr>
          <w:spacing w:val="-11"/>
        </w:rPr>
        <w:t xml:space="preserve"> </w:t>
      </w:r>
      <w:r>
        <w:t>things,</w:t>
      </w:r>
      <w:r>
        <w:rPr>
          <w:spacing w:val="-11"/>
        </w:rPr>
        <w:t xml:space="preserve"> </w:t>
      </w:r>
      <w:r>
        <w:t>as</w:t>
      </w:r>
      <w:r>
        <w:rPr>
          <w:spacing w:val="-10"/>
        </w:rPr>
        <w:t xml:space="preserve"> </w:t>
      </w:r>
      <w:r>
        <w:t>any</w:t>
      </w:r>
      <w:r>
        <w:rPr>
          <w:spacing w:val="-11"/>
        </w:rPr>
        <w:t xml:space="preserve"> </w:t>
      </w:r>
      <w:r>
        <w:t>lover</w:t>
      </w:r>
      <w:r>
        <w:rPr>
          <w:spacing w:val="-11"/>
        </w:rPr>
        <w:t xml:space="preserve"> </w:t>
      </w:r>
      <w:r>
        <w:t>shall</w:t>
      </w:r>
      <w:r>
        <w:rPr>
          <w:spacing w:val="-10"/>
        </w:rPr>
        <w:t xml:space="preserve"> </w:t>
      </w:r>
      <w:r>
        <w:t>do</w:t>
      </w:r>
      <w:r>
        <w:rPr>
          <w:spacing w:val="-11"/>
        </w:rPr>
        <w:t xml:space="preserve"> </w:t>
      </w:r>
      <w:r>
        <w:t>toward</w:t>
      </w:r>
      <w:r>
        <w:rPr>
          <w:spacing w:val="-11"/>
        </w:rPr>
        <w:t xml:space="preserve"> </w:t>
      </w:r>
      <w:r>
        <w:t>his</w:t>
      </w:r>
      <w:r>
        <w:rPr>
          <w:spacing w:val="-10"/>
        </w:rPr>
        <w:t xml:space="preserve"> </w:t>
      </w:r>
      <w:r>
        <w:t>lady;</w:t>
      </w:r>
      <w:r>
        <w:rPr>
          <w:spacing w:val="-11"/>
        </w:rPr>
        <w:t xml:space="preserve"> </w:t>
      </w:r>
      <w:r>
        <w:t>except</w:t>
      </w:r>
      <w:r>
        <w:rPr>
          <w:spacing w:val="-52"/>
        </w:rPr>
        <w:t xml:space="preserve"> </w:t>
      </w:r>
      <w:r>
        <w:t>that</w:t>
      </w:r>
      <w:r>
        <w:rPr>
          <w:spacing w:val="-6"/>
        </w:rPr>
        <w:t xml:space="preserve"> </w:t>
      </w:r>
      <w:r>
        <w:t>he</w:t>
      </w:r>
      <w:r>
        <w:rPr>
          <w:spacing w:val="-6"/>
        </w:rPr>
        <w:t xml:space="preserve"> </w:t>
      </w:r>
      <w:r>
        <w:t>wanted</w:t>
      </w:r>
      <w:r>
        <w:rPr>
          <w:spacing w:val="-5"/>
        </w:rPr>
        <w:t xml:space="preserve"> </w:t>
      </w:r>
      <w:r>
        <w:t>only</w:t>
      </w:r>
      <w:r>
        <w:rPr>
          <w:spacing w:val="-6"/>
        </w:rPr>
        <w:t xml:space="preserve"> </w:t>
      </w:r>
      <w:r>
        <w:t>the</w:t>
      </w:r>
      <w:r>
        <w:rPr>
          <w:spacing w:val="-5"/>
        </w:rPr>
        <w:t xml:space="preserve"> </w:t>
      </w:r>
      <w:r>
        <w:t>sovereignty</w:t>
      </w:r>
      <w:r>
        <w:rPr>
          <w:spacing w:val="-6"/>
        </w:rPr>
        <w:t xml:space="preserve"> </w:t>
      </w:r>
      <w:r>
        <w:t>in</w:t>
      </w:r>
      <w:r>
        <w:rPr>
          <w:spacing w:val="-5"/>
        </w:rPr>
        <w:t xml:space="preserve"> </w:t>
      </w:r>
      <w:r>
        <w:t>name,</w:t>
      </w:r>
      <w:r>
        <w:rPr>
          <w:spacing w:val="-6"/>
        </w:rPr>
        <w:t xml:space="preserve"> </w:t>
      </w:r>
      <w:r>
        <w:t>lest</w:t>
      </w:r>
      <w:r>
        <w:rPr>
          <w:spacing w:val="-6"/>
        </w:rPr>
        <w:t xml:space="preserve"> </w:t>
      </w:r>
      <w:r>
        <w:t>he</w:t>
      </w:r>
      <w:r>
        <w:rPr>
          <w:spacing w:val="-5"/>
        </w:rPr>
        <w:t xml:space="preserve"> </w:t>
      </w:r>
      <w:r>
        <w:t>should</w:t>
      </w:r>
      <w:r>
        <w:rPr>
          <w:spacing w:val="-6"/>
        </w:rPr>
        <w:t xml:space="preserve"> </w:t>
      </w:r>
      <w:r>
        <w:t>shame</w:t>
      </w:r>
      <w:r>
        <w:rPr>
          <w:spacing w:val="-5"/>
        </w:rPr>
        <w:t xml:space="preserve"> </w:t>
      </w:r>
      <w:r>
        <w:t>his</w:t>
      </w:r>
      <w:r>
        <w:rPr>
          <w:spacing w:val="-6"/>
        </w:rPr>
        <w:t xml:space="preserve"> </w:t>
      </w:r>
      <w:r>
        <w:t>rank</w:t>
      </w:r>
      <w:r>
        <w:rPr>
          <w:spacing w:val="-5"/>
        </w:rPr>
        <w:t xml:space="preserve"> </w:t>
      </w:r>
      <w:r>
        <w:t>as</w:t>
      </w:r>
      <w:r>
        <w:rPr>
          <w:spacing w:val="-6"/>
        </w:rPr>
        <w:t xml:space="preserve"> </w:t>
      </w:r>
      <w:r>
        <w:t>husband.</w:t>
      </w:r>
    </w:p>
    <w:p w14:paraId="679B3131" w14:textId="77777777" w:rsidR="000276C6" w:rsidRDefault="000276C6" w:rsidP="00AA63E3">
      <w:pPr>
        <w:pStyle w:val="Body"/>
      </w:pPr>
      <w:r>
        <w:t>She</w:t>
      </w:r>
      <w:r>
        <w:rPr>
          <w:spacing w:val="-8"/>
        </w:rPr>
        <w:t xml:space="preserve"> </w:t>
      </w:r>
      <w:r>
        <w:t>thanked</w:t>
      </w:r>
      <w:r>
        <w:rPr>
          <w:spacing w:val="-7"/>
        </w:rPr>
        <w:t xml:space="preserve"> </w:t>
      </w:r>
      <w:r>
        <w:t>him,</w:t>
      </w:r>
      <w:r>
        <w:rPr>
          <w:spacing w:val="-8"/>
        </w:rPr>
        <w:t xml:space="preserve"> </w:t>
      </w:r>
      <w:r>
        <w:t>and</w:t>
      </w:r>
      <w:r>
        <w:rPr>
          <w:spacing w:val="-7"/>
        </w:rPr>
        <w:t xml:space="preserve"> </w:t>
      </w:r>
      <w:r>
        <w:t>said</w:t>
      </w:r>
      <w:r>
        <w:rPr>
          <w:spacing w:val="-8"/>
        </w:rPr>
        <w:t xml:space="preserve"> </w:t>
      </w:r>
      <w:r>
        <w:t>with</w:t>
      </w:r>
      <w:r>
        <w:rPr>
          <w:spacing w:val="-7"/>
        </w:rPr>
        <w:t xml:space="preserve"> </w:t>
      </w:r>
      <w:r>
        <w:t>great</w:t>
      </w:r>
      <w:r>
        <w:rPr>
          <w:spacing w:val="-7"/>
        </w:rPr>
        <w:t xml:space="preserve"> </w:t>
      </w:r>
      <w:r>
        <w:t>humility,</w:t>
      </w:r>
      <w:r>
        <w:rPr>
          <w:spacing w:val="-8"/>
        </w:rPr>
        <w:t xml:space="preserve"> </w:t>
      </w:r>
      <w:r>
        <w:t>“Sir,</w:t>
      </w:r>
      <w:r>
        <w:rPr>
          <w:spacing w:val="-7"/>
        </w:rPr>
        <w:t xml:space="preserve"> </w:t>
      </w:r>
      <w:r>
        <w:t>since</w:t>
      </w:r>
      <w:r>
        <w:rPr>
          <w:spacing w:val="-8"/>
        </w:rPr>
        <w:t xml:space="preserve"> </w:t>
      </w:r>
      <w:r>
        <w:t>through</w:t>
      </w:r>
      <w:r>
        <w:rPr>
          <w:spacing w:val="-7"/>
        </w:rPr>
        <w:t xml:space="preserve"> </w:t>
      </w:r>
      <w:r>
        <w:t>your</w:t>
      </w:r>
      <w:r>
        <w:rPr>
          <w:spacing w:val="-8"/>
        </w:rPr>
        <w:t xml:space="preserve"> </w:t>
      </w:r>
      <w:r>
        <w:t>noble</w:t>
      </w:r>
      <w:r>
        <w:rPr>
          <w:spacing w:val="-7"/>
        </w:rPr>
        <w:t xml:space="preserve"> </w:t>
      </w:r>
      <w:r>
        <w:t>mind</w:t>
      </w:r>
      <w:r>
        <w:rPr>
          <w:spacing w:val="-7"/>
        </w:rPr>
        <w:t xml:space="preserve"> </w:t>
      </w:r>
      <w:r>
        <w:t>you</w:t>
      </w:r>
      <w:r>
        <w:rPr>
          <w:spacing w:val="-8"/>
        </w:rPr>
        <w:t xml:space="preserve"> </w:t>
      </w:r>
      <w:r>
        <w:t>offer</w:t>
      </w:r>
      <w:r>
        <w:rPr>
          <w:spacing w:val="-7"/>
        </w:rPr>
        <w:t xml:space="preserve"> </w:t>
      </w:r>
      <w:r>
        <w:t>me</w:t>
      </w:r>
      <w:r>
        <w:rPr>
          <w:spacing w:val="-8"/>
        </w:rPr>
        <w:t xml:space="preserve"> </w:t>
      </w:r>
      <w:r>
        <w:t>so</w:t>
      </w:r>
      <w:r>
        <w:rPr>
          <w:spacing w:val="-7"/>
        </w:rPr>
        <w:t xml:space="preserve"> </w:t>
      </w:r>
      <w:r>
        <w:t>free</w:t>
      </w:r>
      <w:r>
        <w:rPr>
          <w:spacing w:val="-7"/>
        </w:rPr>
        <w:t xml:space="preserve"> </w:t>
      </w:r>
      <w:r>
        <w:t>a</w:t>
      </w:r>
      <w:r>
        <w:rPr>
          <w:spacing w:val="-8"/>
        </w:rPr>
        <w:t xml:space="preserve"> </w:t>
      </w:r>
      <w:r>
        <w:t>rein,</w:t>
      </w:r>
      <w:r>
        <w:rPr>
          <w:spacing w:val="-52"/>
        </w:rPr>
        <w:t xml:space="preserve"> </w:t>
      </w:r>
      <w:r>
        <w:t>God forbid that through my guilt there would ever be war or contention between us two. Sir, I will be your true</w:t>
      </w:r>
      <w:r>
        <w:rPr>
          <w:spacing w:val="1"/>
        </w:rPr>
        <w:t xml:space="preserve"> </w:t>
      </w:r>
      <w:r>
        <w:t>humble</w:t>
      </w:r>
      <w:r>
        <w:rPr>
          <w:spacing w:val="-8"/>
        </w:rPr>
        <w:t xml:space="preserve"> </w:t>
      </w:r>
      <w:r>
        <w:t>wife</w:t>
      </w:r>
      <w:r>
        <w:rPr>
          <w:spacing w:val="-7"/>
        </w:rPr>
        <w:t xml:space="preserve"> </w:t>
      </w:r>
      <w:r>
        <w:t>until</w:t>
      </w:r>
      <w:r>
        <w:rPr>
          <w:spacing w:val="-7"/>
        </w:rPr>
        <w:t xml:space="preserve"> </w:t>
      </w:r>
      <w:r>
        <w:t>my</w:t>
      </w:r>
      <w:r>
        <w:rPr>
          <w:spacing w:val="-8"/>
        </w:rPr>
        <w:t xml:space="preserve"> </w:t>
      </w:r>
      <w:r>
        <w:t>heart</w:t>
      </w:r>
      <w:r>
        <w:rPr>
          <w:spacing w:val="-7"/>
        </w:rPr>
        <w:t xml:space="preserve"> </w:t>
      </w:r>
      <w:r>
        <w:t>break;</w:t>
      </w:r>
      <w:r>
        <w:rPr>
          <w:spacing w:val="-7"/>
        </w:rPr>
        <w:t xml:space="preserve"> </w:t>
      </w:r>
      <w:r>
        <w:t>take</w:t>
      </w:r>
      <w:r>
        <w:rPr>
          <w:spacing w:val="-7"/>
        </w:rPr>
        <w:t xml:space="preserve"> </w:t>
      </w:r>
      <w:r>
        <w:t>here</w:t>
      </w:r>
      <w:r>
        <w:rPr>
          <w:spacing w:val="-8"/>
        </w:rPr>
        <w:t xml:space="preserve"> </w:t>
      </w:r>
      <w:r>
        <w:t>my</w:t>
      </w:r>
      <w:r>
        <w:rPr>
          <w:spacing w:val="-7"/>
        </w:rPr>
        <w:t xml:space="preserve"> </w:t>
      </w:r>
      <w:r>
        <w:t>pledge.”</w:t>
      </w:r>
      <w:r>
        <w:rPr>
          <w:spacing w:val="-7"/>
        </w:rPr>
        <w:t xml:space="preserve"> </w:t>
      </w:r>
      <w:r>
        <w:t>Thus</w:t>
      </w:r>
      <w:r>
        <w:rPr>
          <w:spacing w:val="-7"/>
        </w:rPr>
        <w:t xml:space="preserve"> </w:t>
      </w:r>
      <w:r>
        <w:t>they</w:t>
      </w:r>
      <w:r>
        <w:rPr>
          <w:spacing w:val="-8"/>
        </w:rPr>
        <w:t xml:space="preserve"> </w:t>
      </w:r>
      <w:r>
        <w:t>were</w:t>
      </w:r>
      <w:r>
        <w:rPr>
          <w:spacing w:val="-7"/>
        </w:rPr>
        <w:t xml:space="preserve"> </w:t>
      </w:r>
      <w:r>
        <w:t>both</w:t>
      </w:r>
      <w:r>
        <w:rPr>
          <w:spacing w:val="-7"/>
        </w:rPr>
        <w:t xml:space="preserve"> </w:t>
      </w:r>
      <w:r>
        <w:t>in</w:t>
      </w:r>
      <w:r>
        <w:rPr>
          <w:spacing w:val="-8"/>
        </w:rPr>
        <w:t xml:space="preserve"> </w:t>
      </w:r>
      <w:r>
        <w:t>quiet</w:t>
      </w:r>
      <w:r>
        <w:rPr>
          <w:spacing w:val="-7"/>
        </w:rPr>
        <w:t xml:space="preserve"> </w:t>
      </w:r>
      <w:r>
        <w:t>and</w:t>
      </w:r>
      <w:r>
        <w:rPr>
          <w:spacing w:val="-7"/>
        </w:rPr>
        <w:t xml:space="preserve"> </w:t>
      </w:r>
      <w:r>
        <w:t>peace.</w:t>
      </w:r>
    </w:p>
    <w:p w14:paraId="6D2EFB15" w14:textId="7740C173" w:rsidR="000276C6" w:rsidRDefault="000276C6" w:rsidP="00AA63E3">
      <w:pPr>
        <w:pStyle w:val="Body"/>
      </w:pPr>
      <w:r>
        <w:lastRenderedPageBreak/>
        <w:t>For</w:t>
      </w:r>
      <w:r>
        <w:rPr>
          <w:spacing w:val="-11"/>
        </w:rPr>
        <w:t xml:space="preserve"> </w:t>
      </w:r>
      <w:r>
        <w:t>one</w:t>
      </w:r>
      <w:r>
        <w:rPr>
          <w:spacing w:val="-10"/>
        </w:rPr>
        <w:t xml:space="preserve"> </w:t>
      </w:r>
      <w:r>
        <w:t>thing,</w:t>
      </w:r>
      <w:r>
        <w:rPr>
          <w:spacing w:val="-11"/>
        </w:rPr>
        <w:t xml:space="preserve"> </w:t>
      </w:r>
      <w:r>
        <w:t>sirs,</w:t>
      </w:r>
      <w:r>
        <w:rPr>
          <w:spacing w:val="-10"/>
        </w:rPr>
        <w:t xml:space="preserve"> </w:t>
      </w:r>
      <w:r>
        <w:t>I</w:t>
      </w:r>
      <w:r>
        <w:rPr>
          <w:spacing w:val="-11"/>
        </w:rPr>
        <w:t xml:space="preserve"> </w:t>
      </w:r>
      <w:r>
        <w:t>dare</w:t>
      </w:r>
      <w:r>
        <w:rPr>
          <w:spacing w:val="-10"/>
        </w:rPr>
        <w:t xml:space="preserve"> </w:t>
      </w:r>
      <w:r>
        <w:t>safely</w:t>
      </w:r>
      <w:r>
        <w:rPr>
          <w:spacing w:val="-10"/>
        </w:rPr>
        <w:t xml:space="preserve"> </w:t>
      </w:r>
      <w:r>
        <w:t>say,</w:t>
      </w:r>
      <w:r>
        <w:rPr>
          <w:spacing w:val="-11"/>
        </w:rPr>
        <w:t xml:space="preserve"> </w:t>
      </w:r>
      <w:r>
        <w:t>friends</w:t>
      </w:r>
      <w:r>
        <w:rPr>
          <w:spacing w:val="-10"/>
        </w:rPr>
        <w:t xml:space="preserve"> </w:t>
      </w:r>
      <w:r>
        <w:t>must</w:t>
      </w:r>
      <w:r>
        <w:rPr>
          <w:spacing w:val="-11"/>
        </w:rPr>
        <w:t xml:space="preserve"> </w:t>
      </w:r>
      <w:r>
        <w:t>comply</w:t>
      </w:r>
      <w:r>
        <w:rPr>
          <w:spacing w:val="-10"/>
        </w:rPr>
        <w:t xml:space="preserve"> </w:t>
      </w:r>
      <w:r>
        <w:t>with</w:t>
      </w:r>
      <w:r>
        <w:rPr>
          <w:spacing w:val="-11"/>
        </w:rPr>
        <w:t xml:space="preserve"> </w:t>
      </w:r>
      <w:r>
        <w:t>one</w:t>
      </w:r>
      <w:r>
        <w:rPr>
          <w:spacing w:val="-10"/>
        </w:rPr>
        <w:t xml:space="preserve"> </w:t>
      </w:r>
      <w:r>
        <w:t>another,</w:t>
      </w:r>
      <w:r>
        <w:rPr>
          <w:spacing w:val="-10"/>
        </w:rPr>
        <w:t xml:space="preserve"> </w:t>
      </w:r>
      <w:r>
        <w:t>if</w:t>
      </w:r>
      <w:r>
        <w:rPr>
          <w:spacing w:val="-11"/>
        </w:rPr>
        <w:t xml:space="preserve"> </w:t>
      </w:r>
      <w:r>
        <w:t>they</w:t>
      </w:r>
      <w:r>
        <w:rPr>
          <w:spacing w:val="-10"/>
        </w:rPr>
        <w:t xml:space="preserve"> </w:t>
      </w:r>
      <w:r>
        <w:t>wish</w:t>
      </w:r>
      <w:r>
        <w:rPr>
          <w:spacing w:val="-11"/>
        </w:rPr>
        <w:t xml:space="preserve"> </w:t>
      </w:r>
      <w:r>
        <w:t>to</w:t>
      </w:r>
      <w:r>
        <w:rPr>
          <w:spacing w:val="-10"/>
        </w:rPr>
        <w:t xml:space="preserve"> </w:t>
      </w:r>
      <w:r>
        <w:t>keep</w:t>
      </w:r>
      <w:r>
        <w:rPr>
          <w:spacing w:val="-10"/>
        </w:rPr>
        <w:t xml:space="preserve"> </w:t>
      </w:r>
      <w:r>
        <w:t>company</w:t>
      </w:r>
      <w:r>
        <w:rPr>
          <w:spacing w:val="-11"/>
        </w:rPr>
        <w:t xml:space="preserve"> </w:t>
      </w:r>
      <w:r>
        <w:t>long.</w:t>
      </w:r>
      <w:r>
        <w:rPr>
          <w:spacing w:val="-52"/>
        </w:rPr>
        <w:t xml:space="preserve"> </w:t>
      </w:r>
      <w:r>
        <w:t>Love</w:t>
      </w:r>
      <w:r>
        <w:rPr>
          <w:spacing w:val="-11"/>
        </w:rPr>
        <w:t xml:space="preserve"> </w:t>
      </w:r>
      <w:r>
        <w:t>will</w:t>
      </w:r>
      <w:r>
        <w:rPr>
          <w:spacing w:val="-11"/>
        </w:rPr>
        <w:t xml:space="preserve"> </w:t>
      </w:r>
      <w:r>
        <w:t>not</w:t>
      </w:r>
      <w:r>
        <w:rPr>
          <w:spacing w:val="-11"/>
        </w:rPr>
        <w:t xml:space="preserve"> </w:t>
      </w:r>
      <w:r>
        <w:t>be</w:t>
      </w:r>
      <w:r>
        <w:rPr>
          <w:spacing w:val="-11"/>
        </w:rPr>
        <w:t xml:space="preserve"> </w:t>
      </w:r>
      <w:r>
        <w:t>constrained</w:t>
      </w:r>
      <w:r>
        <w:rPr>
          <w:spacing w:val="-11"/>
        </w:rPr>
        <w:t xml:space="preserve"> </w:t>
      </w:r>
      <w:r>
        <w:t>by</w:t>
      </w:r>
      <w:r>
        <w:rPr>
          <w:spacing w:val="-11"/>
        </w:rPr>
        <w:t xml:space="preserve"> </w:t>
      </w:r>
      <w:r>
        <w:t>mastery;</w:t>
      </w:r>
      <w:r>
        <w:rPr>
          <w:spacing w:val="-11"/>
        </w:rPr>
        <w:t xml:space="preserve"> </w:t>
      </w:r>
      <w:r>
        <w:t>when</w:t>
      </w:r>
      <w:r>
        <w:rPr>
          <w:spacing w:val="-11"/>
        </w:rPr>
        <w:t xml:space="preserve"> </w:t>
      </w:r>
      <w:r>
        <w:t>mastery</w:t>
      </w:r>
      <w:r>
        <w:rPr>
          <w:spacing w:val="-11"/>
        </w:rPr>
        <w:t xml:space="preserve"> </w:t>
      </w:r>
      <w:r>
        <w:t>comes,</w:t>
      </w:r>
      <w:r>
        <w:rPr>
          <w:spacing w:val="-11"/>
        </w:rPr>
        <w:t xml:space="preserve"> </w:t>
      </w:r>
      <w:r>
        <w:t>the</w:t>
      </w:r>
      <w:r>
        <w:rPr>
          <w:spacing w:val="-11"/>
        </w:rPr>
        <w:t xml:space="preserve"> </w:t>
      </w:r>
      <w:r>
        <w:t>god</w:t>
      </w:r>
      <w:r>
        <w:rPr>
          <w:spacing w:val="-11"/>
        </w:rPr>
        <w:t xml:space="preserve"> </w:t>
      </w:r>
      <w:r>
        <w:t>of</w:t>
      </w:r>
      <w:r>
        <w:rPr>
          <w:spacing w:val="-11"/>
        </w:rPr>
        <w:t xml:space="preserve"> </w:t>
      </w:r>
      <w:r>
        <w:t>love</w:t>
      </w:r>
      <w:r>
        <w:rPr>
          <w:spacing w:val="-11"/>
        </w:rPr>
        <w:t xml:space="preserve"> </w:t>
      </w:r>
      <w:r>
        <w:t>soon</w:t>
      </w:r>
      <w:r>
        <w:rPr>
          <w:spacing w:val="-11"/>
        </w:rPr>
        <w:t xml:space="preserve"> </w:t>
      </w:r>
      <w:r>
        <w:t>beats</w:t>
      </w:r>
      <w:r>
        <w:rPr>
          <w:spacing w:val="-11"/>
        </w:rPr>
        <w:t xml:space="preserve"> </w:t>
      </w:r>
      <w:r>
        <w:t>his</w:t>
      </w:r>
      <w:r>
        <w:rPr>
          <w:spacing w:val="-11"/>
        </w:rPr>
        <w:t xml:space="preserve"> </w:t>
      </w:r>
      <w:r>
        <w:t>wings,</w:t>
      </w:r>
      <w:r>
        <w:rPr>
          <w:spacing w:val="-11"/>
        </w:rPr>
        <w:t xml:space="preserve"> </w:t>
      </w:r>
      <w:r>
        <w:t>and,</w:t>
      </w:r>
      <w:r>
        <w:rPr>
          <w:spacing w:val="-11"/>
        </w:rPr>
        <w:t xml:space="preserve"> </w:t>
      </w:r>
      <w:r>
        <w:t>farewell,</w:t>
      </w:r>
      <w:r>
        <w:rPr>
          <w:spacing w:val="1"/>
        </w:rPr>
        <w:t xml:space="preserve"> </w:t>
      </w:r>
      <w:r>
        <w:t>he</w:t>
      </w:r>
      <w:r>
        <w:rPr>
          <w:spacing w:val="-7"/>
        </w:rPr>
        <w:t xml:space="preserve"> </w:t>
      </w:r>
      <w:r>
        <w:t>is</w:t>
      </w:r>
      <w:r>
        <w:rPr>
          <w:spacing w:val="-7"/>
        </w:rPr>
        <w:t xml:space="preserve"> </w:t>
      </w:r>
      <w:r>
        <w:t>gone!</w:t>
      </w:r>
      <w:r>
        <w:rPr>
          <w:spacing w:val="-7"/>
        </w:rPr>
        <w:t xml:space="preserve"> </w:t>
      </w:r>
      <w:r>
        <w:t>Love</w:t>
      </w:r>
      <w:r>
        <w:rPr>
          <w:spacing w:val="-7"/>
        </w:rPr>
        <w:t xml:space="preserve"> </w:t>
      </w:r>
      <w:r>
        <w:t>is</w:t>
      </w:r>
      <w:r>
        <w:rPr>
          <w:spacing w:val="-6"/>
        </w:rPr>
        <w:t xml:space="preserve"> </w:t>
      </w:r>
      <w:r>
        <w:t>as</w:t>
      </w:r>
      <w:r>
        <w:rPr>
          <w:spacing w:val="-7"/>
        </w:rPr>
        <w:t xml:space="preserve"> </w:t>
      </w:r>
      <w:r>
        <w:t>free</w:t>
      </w:r>
      <w:r>
        <w:rPr>
          <w:spacing w:val="-7"/>
        </w:rPr>
        <w:t xml:space="preserve"> </w:t>
      </w:r>
      <w:r>
        <w:t>as</w:t>
      </w:r>
      <w:r>
        <w:rPr>
          <w:spacing w:val="-7"/>
        </w:rPr>
        <w:t xml:space="preserve"> </w:t>
      </w:r>
      <w:r>
        <w:t>any</w:t>
      </w:r>
      <w:r>
        <w:rPr>
          <w:spacing w:val="-6"/>
        </w:rPr>
        <w:t xml:space="preserve"> </w:t>
      </w:r>
      <w:r>
        <w:t>spirit.</w:t>
      </w:r>
      <w:r>
        <w:rPr>
          <w:spacing w:val="-7"/>
        </w:rPr>
        <w:t xml:space="preserve"> </w:t>
      </w:r>
      <w:r>
        <w:t>Women</w:t>
      </w:r>
      <w:r>
        <w:rPr>
          <w:spacing w:val="-7"/>
        </w:rPr>
        <w:t xml:space="preserve"> </w:t>
      </w:r>
      <w:r>
        <w:t>by</w:t>
      </w:r>
      <w:r>
        <w:rPr>
          <w:spacing w:val="-7"/>
        </w:rPr>
        <w:t xml:space="preserve"> </w:t>
      </w:r>
      <w:r>
        <w:t>their</w:t>
      </w:r>
      <w:r>
        <w:rPr>
          <w:spacing w:val="-6"/>
        </w:rPr>
        <w:t xml:space="preserve"> </w:t>
      </w:r>
      <w:r>
        <w:t>nature</w:t>
      </w:r>
      <w:r>
        <w:rPr>
          <w:spacing w:val="-7"/>
        </w:rPr>
        <w:t xml:space="preserve"> </w:t>
      </w:r>
      <w:r>
        <w:t>desire</w:t>
      </w:r>
      <w:r>
        <w:rPr>
          <w:spacing w:val="-7"/>
        </w:rPr>
        <w:t xml:space="preserve"> </w:t>
      </w:r>
      <w:r>
        <w:t>liberty</w:t>
      </w:r>
      <w:r>
        <w:rPr>
          <w:spacing w:val="-7"/>
        </w:rPr>
        <w:t xml:space="preserve"> </w:t>
      </w:r>
      <w:r>
        <w:t>and</w:t>
      </w:r>
      <w:r>
        <w:rPr>
          <w:spacing w:val="-6"/>
        </w:rPr>
        <w:t xml:space="preserve"> </w:t>
      </w:r>
      <w:r>
        <w:t>not</w:t>
      </w:r>
      <w:r>
        <w:rPr>
          <w:spacing w:val="-7"/>
        </w:rPr>
        <w:t xml:space="preserve"> </w:t>
      </w:r>
      <w:r>
        <w:t>to</w:t>
      </w:r>
      <w:r>
        <w:rPr>
          <w:spacing w:val="-7"/>
        </w:rPr>
        <w:t xml:space="preserve"> </w:t>
      </w:r>
      <w:r>
        <w:t>be</w:t>
      </w:r>
      <w:r>
        <w:rPr>
          <w:spacing w:val="-7"/>
        </w:rPr>
        <w:t xml:space="preserve"> </w:t>
      </w:r>
      <w:r>
        <w:t>under</w:t>
      </w:r>
      <w:r>
        <w:rPr>
          <w:spacing w:val="-7"/>
        </w:rPr>
        <w:t xml:space="preserve"> </w:t>
      </w:r>
      <w:r>
        <w:t>constraint</w:t>
      </w:r>
      <w:r>
        <w:rPr>
          <w:spacing w:val="-6"/>
        </w:rPr>
        <w:t xml:space="preserve"> </w:t>
      </w:r>
      <w:r>
        <w:t>like</w:t>
      </w:r>
      <w:r w:rsidR="00AA63E3">
        <w:t xml:space="preserve"> </w:t>
      </w:r>
      <w:r>
        <w:t>a</w:t>
      </w:r>
      <w:r>
        <w:rPr>
          <w:spacing w:val="-7"/>
        </w:rPr>
        <w:t xml:space="preserve"> </w:t>
      </w:r>
      <w:r>
        <w:t>servant;</w:t>
      </w:r>
      <w:r>
        <w:rPr>
          <w:spacing w:val="-6"/>
        </w:rPr>
        <w:t xml:space="preserve"> </w:t>
      </w:r>
      <w:r>
        <w:t>and</w:t>
      </w:r>
      <w:r>
        <w:rPr>
          <w:spacing w:val="-7"/>
        </w:rPr>
        <w:t xml:space="preserve"> </w:t>
      </w:r>
      <w:r>
        <w:t>so</w:t>
      </w:r>
      <w:r>
        <w:rPr>
          <w:spacing w:val="-6"/>
        </w:rPr>
        <w:t xml:space="preserve"> </w:t>
      </w:r>
      <w:r>
        <w:t>do</w:t>
      </w:r>
      <w:r>
        <w:rPr>
          <w:spacing w:val="-6"/>
        </w:rPr>
        <w:t xml:space="preserve"> </w:t>
      </w:r>
      <w:r>
        <w:t>men,</w:t>
      </w:r>
      <w:r>
        <w:rPr>
          <w:spacing w:val="-7"/>
        </w:rPr>
        <w:t xml:space="preserve"> </w:t>
      </w:r>
      <w:r>
        <w:t>if</w:t>
      </w:r>
      <w:r>
        <w:rPr>
          <w:spacing w:val="-6"/>
        </w:rPr>
        <w:t xml:space="preserve"> </w:t>
      </w:r>
      <w:r>
        <w:t>I</w:t>
      </w:r>
      <w:r>
        <w:rPr>
          <w:spacing w:val="-6"/>
        </w:rPr>
        <w:t xml:space="preserve"> </w:t>
      </w:r>
      <w:r>
        <w:t>shall</w:t>
      </w:r>
      <w:r>
        <w:rPr>
          <w:spacing w:val="-7"/>
        </w:rPr>
        <w:t xml:space="preserve"> </w:t>
      </w:r>
      <w:r>
        <w:t>tell</w:t>
      </w:r>
      <w:r>
        <w:rPr>
          <w:spacing w:val="-6"/>
        </w:rPr>
        <w:t xml:space="preserve"> </w:t>
      </w:r>
      <w:r>
        <w:t>the</w:t>
      </w:r>
      <w:r>
        <w:rPr>
          <w:spacing w:val="-7"/>
        </w:rPr>
        <w:t xml:space="preserve"> </w:t>
      </w:r>
      <w:r>
        <w:t>truth.</w:t>
      </w:r>
      <w:r>
        <w:rPr>
          <w:spacing w:val="-6"/>
        </w:rPr>
        <w:t xml:space="preserve"> </w:t>
      </w:r>
      <w:r>
        <w:t>Look</w:t>
      </w:r>
      <w:r>
        <w:rPr>
          <w:spacing w:val="-6"/>
        </w:rPr>
        <w:t xml:space="preserve"> </w:t>
      </w:r>
      <w:r>
        <w:t>who</w:t>
      </w:r>
      <w:r>
        <w:rPr>
          <w:spacing w:val="-7"/>
        </w:rPr>
        <w:t xml:space="preserve"> </w:t>
      </w:r>
      <w:r>
        <w:t>is</w:t>
      </w:r>
      <w:r>
        <w:rPr>
          <w:spacing w:val="-6"/>
        </w:rPr>
        <w:t xml:space="preserve"> </w:t>
      </w:r>
      <w:r>
        <w:t>most</w:t>
      </w:r>
      <w:r>
        <w:rPr>
          <w:spacing w:val="-6"/>
        </w:rPr>
        <w:t xml:space="preserve"> </w:t>
      </w:r>
      <w:r>
        <w:t>patient</w:t>
      </w:r>
      <w:r>
        <w:rPr>
          <w:spacing w:val="-7"/>
        </w:rPr>
        <w:t xml:space="preserve"> </w:t>
      </w:r>
      <w:r>
        <w:t>in</w:t>
      </w:r>
      <w:r>
        <w:rPr>
          <w:spacing w:val="-6"/>
        </w:rPr>
        <w:t xml:space="preserve"> </w:t>
      </w:r>
      <w:r>
        <w:t>love,</w:t>
      </w:r>
      <w:r>
        <w:rPr>
          <w:spacing w:val="-6"/>
        </w:rPr>
        <w:t xml:space="preserve"> </w:t>
      </w:r>
      <w:r>
        <w:t>he</w:t>
      </w:r>
      <w:r>
        <w:rPr>
          <w:spacing w:val="-7"/>
        </w:rPr>
        <w:t xml:space="preserve"> </w:t>
      </w:r>
      <w:r>
        <w:t>has</w:t>
      </w:r>
      <w:r>
        <w:rPr>
          <w:spacing w:val="-6"/>
        </w:rPr>
        <w:t xml:space="preserve"> </w:t>
      </w:r>
      <w:r>
        <w:t>the</w:t>
      </w:r>
      <w:r>
        <w:rPr>
          <w:spacing w:val="-7"/>
        </w:rPr>
        <w:t xml:space="preserve"> </w:t>
      </w:r>
      <w:r>
        <w:t>advantage</w:t>
      </w:r>
      <w:r>
        <w:rPr>
          <w:spacing w:val="-6"/>
        </w:rPr>
        <w:t xml:space="preserve"> </w:t>
      </w:r>
      <w:r>
        <w:t>over</w:t>
      </w:r>
      <w:r>
        <w:rPr>
          <w:spacing w:val="-6"/>
        </w:rPr>
        <w:t xml:space="preserve"> </w:t>
      </w:r>
      <w:r>
        <w:t>all.</w:t>
      </w:r>
      <w:r>
        <w:rPr>
          <w:spacing w:val="-53"/>
        </w:rPr>
        <w:t xml:space="preserve"> </w:t>
      </w:r>
      <w:r>
        <w:t>Patience</w:t>
      </w:r>
      <w:r>
        <w:rPr>
          <w:spacing w:val="-9"/>
        </w:rPr>
        <w:t xml:space="preserve"> </w:t>
      </w:r>
      <w:r>
        <w:t>is</w:t>
      </w:r>
      <w:r>
        <w:rPr>
          <w:spacing w:val="-9"/>
        </w:rPr>
        <w:t xml:space="preserve"> </w:t>
      </w:r>
      <w:r>
        <w:t>a</w:t>
      </w:r>
      <w:r>
        <w:rPr>
          <w:spacing w:val="-9"/>
        </w:rPr>
        <w:t xml:space="preserve"> </w:t>
      </w:r>
      <w:r>
        <w:t>high</w:t>
      </w:r>
      <w:r>
        <w:rPr>
          <w:spacing w:val="-9"/>
        </w:rPr>
        <w:t xml:space="preserve"> </w:t>
      </w:r>
      <w:r>
        <w:t>virtue,</w:t>
      </w:r>
      <w:r>
        <w:rPr>
          <w:spacing w:val="-9"/>
        </w:rPr>
        <w:t xml:space="preserve"> </w:t>
      </w:r>
      <w:r>
        <w:t>certainly;</w:t>
      </w:r>
      <w:r>
        <w:rPr>
          <w:spacing w:val="-9"/>
        </w:rPr>
        <w:t xml:space="preserve"> </w:t>
      </w:r>
      <w:r>
        <w:t>for,</w:t>
      </w:r>
      <w:r>
        <w:rPr>
          <w:spacing w:val="-9"/>
        </w:rPr>
        <w:t xml:space="preserve"> </w:t>
      </w:r>
      <w:r>
        <w:t>as</w:t>
      </w:r>
      <w:r>
        <w:rPr>
          <w:spacing w:val="-9"/>
        </w:rPr>
        <w:t xml:space="preserve"> </w:t>
      </w:r>
      <w:r>
        <w:t>these</w:t>
      </w:r>
      <w:r>
        <w:rPr>
          <w:spacing w:val="-9"/>
        </w:rPr>
        <w:t xml:space="preserve"> </w:t>
      </w:r>
      <w:r>
        <w:t>scholars</w:t>
      </w:r>
      <w:r>
        <w:rPr>
          <w:spacing w:val="-9"/>
        </w:rPr>
        <w:t xml:space="preserve"> </w:t>
      </w:r>
      <w:r>
        <w:t>say,</w:t>
      </w:r>
      <w:r>
        <w:rPr>
          <w:spacing w:val="-9"/>
        </w:rPr>
        <w:t xml:space="preserve"> </w:t>
      </w:r>
      <w:r>
        <w:t>it</w:t>
      </w:r>
      <w:r>
        <w:rPr>
          <w:spacing w:val="-9"/>
        </w:rPr>
        <w:t xml:space="preserve"> </w:t>
      </w:r>
      <w:r>
        <w:t>conquers</w:t>
      </w:r>
      <w:r>
        <w:rPr>
          <w:spacing w:val="-9"/>
        </w:rPr>
        <w:t xml:space="preserve"> </w:t>
      </w:r>
      <w:r>
        <w:t>things</w:t>
      </w:r>
      <w:r>
        <w:rPr>
          <w:spacing w:val="-9"/>
        </w:rPr>
        <w:t xml:space="preserve"> </w:t>
      </w:r>
      <w:r>
        <w:t>that</w:t>
      </w:r>
      <w:r>
        <w:rPr>
          <w:spacing w:val="-9"/>
        </w:rPr>
        <w:t xml:space="preserve"> </w:t>
      </w:r>
      <w:r>
        <w:t>force</w:t>
      </w:r>
      <w:r>
        <w:rPr>
          <w:spacing w:val="-9"/>
        </w:rPr>
        <w:t xml:space="preserve"> </w:t>
      </w:r>
      <w:r>
        <w:t>could</w:t>
      </w:r>
      <w:r>
        <w:rPr>
          <w:spacing w:val="-9"/>
        </w:rPr>
        <w:t xml:space="preserve"> </w:t>
      </w:r>
      <w:r>
        <w:t>never</w:t>
      </w:r>
      <w:r>
        <w:rPr>
          <w:spacing w:val="-9"/>
        </w:rPr>
        <w:t xml:space="preserve"> </w:t>
      </w:r>
      <w:r>
        <w:t>reach.</w:t>
      </w:r>
    </w:p>
    <w:p w14:paraId="3E6343F9" w14:textId="77777777" w:rsidR="000276C6" w:rsidRDefault="000276C6" w:rsidP="00AA63E3">
      <w:pPr>
        <w:pStyle w:val="Body"/>
      </w:pPr>
      <w:r>
        <w:t>Men should not scold or complain at every word. Learn to endure, or else, on my life, you shall learn this,</w:t>
      </w:r>
      <w:r>
        <w:rPr>
          <w:spacing w:val="1"/>
        </w:rPr>
        <w:t xml:space="preserve"> </w:t>
      </w:r>
      <w:r>
        <w:t>whether</w:t>
      </w:r>
      <w:r>
        <w:rPr>
          <w:spacing w:val="-4"/>
        </w:rPr>
        <w:t xml:space="preserve"> </w:t>
      </w:r>
      <w:r>
        <w:t>you</w:t>
      </w:r>
      <w:r>
        <w:rPr>
          <w:spacing w:val="-4"/>
        </w:rPr>
        <w:t xml:space="preserve"> </w:t>
      </w:r>
      <w:r>
        <w:t>wish</w:t>
      </w:r>
      <w:r>
        <w:rPr>
          <w:spacing w:val="-4"/>
        </w:rPr>
        <w:t xml:space="preserve"> </w:t>
      </w:r>
      <w:r>
        <w:t>to</w:t>
      </w:r>
      <w:r>
        <w:rPr>
          <w:spacing w:val="-3"/>
        </w:rPr>
        <w:t xml:space="preserve"> </w:t>
      </w:r>
      <w:r>
        <w:t>or</w:t>
      </w:r>
      <w:r>
        <w:rPr>
          <w:spacing w:val="-4"/>
        </w:rPr>
        <w:t xml:space="preserve"> </w:t>
      </w:r>
      <w:r>
        <w:t>not.</w:t>
      </w:r>
      <w:r>
        <w:rPr>
          <w:spacing w:val="-4"/>
        </w:rPr>
        <w:t xml:space="preserve"> </w:t>
      </w:r>
      <w:r>
        <w:t>For</w:t>
      </w:r>
      <w:r>
        <w:rPr>
          <w:spacing w:val="-3"/>
        </w:rPr>
        <w:t xml:space="preserve"> </w:t>
      </w:r>
      <w:r>
        <w:t>certainly</w:t>
      </w:r>
      <w:r>
        <w:rPr>
          <w:spacing w:val="-4"/>
        </w:rPr>
        <w:t xml:space="preserve"> </w:t>
      </w:r>
      <w:r>
        <w:t>there</w:t>
      </w:r>
      <w:r>
        <w:rPr>
          <w:spacing w:val="-4"/>
        </w:rPr>
        <w:t xml:space="preserve"> </w:t>
      </w:r>
      <w:r>
        <w:t>is</w:t>
      </w:r>
      <w:r>
        <w:rPr>
          <w:spacing w:val="-3"/>
        </w:rPr>
        <w:t xml:space="preserve"> </w:t>
      </w:r>
      <w:r>
        <w:t>nobody</w:t>
      </w:r>
      <w:r>
        <w:rPr>
          <w:spacing w:val="-4"/>
        </w:rPr>
        <w:t xml:space="preserve"> </w:t>
      </w:r>
      <w:r>
        <w:t>in</w:t>
      </w:r>
      <w:r>
        <w:rPr>
          <w:spacing w:val="-4"/>
        </w:rPr>
        <w:t xml:space="preserve"> </w:t>
      </w:r>
      <w:r>
        <w:t>this</w:t>
      </w:r>
      <w:r>
        <w:rPr>
          <w:spacing w:val="-3"/>
        </w:rPr>
        <w:t xml:space="preserve"> </w:t>
      </w:r>
      <w:r>
        <w:t>world</w:t>
      </w:r>
      <w:r>
        <w:rPr>
          <w:spacing w:val="-4"/>
        </w:rPr>
        <w:t xml:space="preserve"> </w:t>
      </w:r>
      <w:r>
        <w:t>who</w:t>
      </w:r>
      <w:r>
        <w:rPr>
          <w:spacing w:val="-4"/>
        </w:rPr>
        <w:t xml:space="preserve"> </w:t>
      </w:r>
      <w:r>
        <w:t>sometimes</w:t>
      </w:r>
      <w:r>
        <w:rPr>
          <w:spacing w:val="-3"/>
        </w:rPr>
        <w:t xml:space="preserve"> </w:t>
      </w:r>
      <w:r>
        <w:t>does</w:t>
      </w:r>
      <w:r>
        <w:rPr>
          <w:spacing w:val="-4"/>
        </w:rPr>
        <w:t xml:space="preserve"> </w:t>
      </w:r>
      <w:r>
        <w:t>not</w:t>
      </w:r>
      <w:r>
        <w:rPr>
          <w:spacing w:val="-4"/>
        </w:rPr>
        <w:t xml:space="preserve"> </w:t>
      </w:r>
      <w:r>
        <w:t>act</w:t>
      </w:r>
      <w:r>
        <w:rPr>
          <w:spacing w:val="-3"/>
        </w:rPr>
        <w:t xml:space="preserve"> </w:t>
      </w:r>
      <w:r>
        <w:t>or</w:t>
      </w:r>
      <w:r>
        <w:rPr>
          <w:spacing w:val="-4"/>
        </w:rPr>
        <w:t xml:space="preserve"> </w:t>
      </w:r>
      <w:r>
        <w:t>speak</w:t>
      </w:r>
      <w:r>
        <w:rPr>
          <w:spacing w:val="-4"/>
        </w:rPr>
        <w:t xml:space="preserve"> </w:t>
      </w:r>
      <w:r>
        <w:t>amiss.</w:t>
      </w:r>
      <w:r>
        <w:rPr>
          <w:spacing w:val="-52"/>
        </w:rPr>
        <w:t xml:space="preserve"> </w:t>
      </w:r>
      <w:r>
        <w:t>Wrath,</w:t>
      </w:r>
      <w:r>
        <w:rPr>
          <w:spacing w:val="-9"/>
        </w:rPr>
        <w:t xml:space="preserve"> </w:t>
      </w:r>
      <w:r>
        <w:t>sickness,</w:t>
      </w:r>
      <w:r>
        <w:rPr>
          <w:spacing w:val="-8"/>
        </w:rPr>
        <w:t xml:space="preserve"> </w:t>
      </w:r>
      <w:r>
        <w:t>the</w:t>
      </w:r>
      <w:r>
        <w:rPr>
          <w:spacing w:val="-8"/>
        </w:rPr>
        <w:t xml:space="preserve"> </w:t>
      </w:r>
      <w:r>
        <w:t>constellation,</w:t>
      </w:r>
      <w:r>
        <w:rPr>
          <w:spacing w:val="-8"/>
        </w:rPr>
        <w:t xml:space="preserve"> </w:t>
      </w:r>
      <w:r>
        <w:t>wine,</w:t>
      </w:r>
      <w:r>
        <w:rPr>
          <w:spacing w:val="-8"/>
        </w:rPr>
        <w:t xml:space="preserve"> </w:t>
      </w:r>
      <w:r>
        <w:t>woe,</w:t>
      </w:r>
      <w:r>
        <w:rPr>
          <w:spacing w:val="-8"/>
        </w:rPr>
        <w:t xml:space="preserve"> </w:t>
      </w:r>
      <w:r>
        <w:t>changing</w:t>
      </w:r>
      <w:r>
        <w:rPr>
          <w:spacing w:val="-8"/>
        </w:rPr>
        <w:t xml:space="preserve"> </w:t>
      </w:r>
      <w:r>
        <w:t>humors,</w:t>
      </w:r>
      <w:r>
        <w:rPr>
          <w:spacing w:val="-9"/>
        </w:rPr>
        <w:t xml:space="preserve"> </w:t>
      </w:r>
      <w:r>
        <w:t>very</w:t>
      </w:r>
      <w:r>
        <w:rPr>
          <w:spacing w:val="-8"/>
        </w:rPr>
        <w:t xml:space="preserve"> </w:t>
      </w:r>
      <w:r>
        <w:t>often</w:t>
      </w:r>
      <w:r>
        <w:rPr>
          <w:spacing w:val="-8"/>
        </w:rPr>
        <w:t xml:space="preserve"> </w:t>
      </w:r>
      <w:r>
        <w:t>cause</w:t>
      </w:r>
      <w:r>
        <w:rPr>
          <w:spacing w:val="-8"/>
        </w:rPr>
        <w:t xml:space="preserve"> </w:t>
      </w:r>
      <w:r>
        <w:t>a</w:t>
      </w:r>
      <w:r>
        <w:rPr>
          <w:spacing w:val="-8"/>
        </w:rPr>
        <w:t xml:space="preserve"> </w:t>
      </w:r>
      <w:r>
        <w:t>man</w:t>
      </w:r>
      <w:r>
        <w:rPr>
          <w:spacing w:val="-8"/>
        </w:rPr>
        <w:t xml:space="preserve"> </w:t>
      </w:r>
      <w:r>
        <w:t>to</w:t>
      </w:r>
      <w:r>
        <w:rPr>
          <w:spacing w:val="-8"/>
        </w:rPr>
        <w:t xml:space="preserve"> </w:t>
      </w:r>
      <w:r>
        <w:t>act</w:t>
      </w:r>
      <w:r>
        <w:rPr>
          <w:spacing w:val="-9"/>
        </w:rPr>
        <w:t xml:space="preserve"> </w:t>
      </w:r>
      <w:r>
        <w:t>or</w:t>
      </w:r>
      <w:r>
        <w:rPr>
          <w:spacing w:val="-8"/>
        </w:rPr>
        <w:t xml:space="preserve"> </w:t>
      </w:r>
      <w:r>
        <w:t>speak</w:t>
      </w:r>
      <w:r>
        <w:rPr>
          <w:spacing w:val="-8"/>
        </w:rPr>
        <w:t xml:space="preserve"> </w:t>
      </w:r>
      <w:r>
        <w:t>amiss.</w:t>
      </w:r>
    </w:p>
    <w:p w14:paraId="01337E4E" w14:textId="77777777" w:rsidR="000276C6" w:rsidRDefault="000276C6" w:rsidP="00AA63E3">
      <w:pPr>
        <w:pStyle w:val="Body"/>
      </w:pPr>
      <w:r>
        <w:t>A man may not be avenged of every wrong; in every creature who knows how to rule his life, there must be</w:t>
      </w:r>
      <w:r>
        <w:rPr>
          <w:spacing w:val="1"/>
        </w:rPr>
        <w:t xml:space="preserve"> </w:t>
      </w:r>
      <w:r>
        <w:t>moderation, according to the occasion. And therefore, so that he might live at ease, this wise worthy knight prom-</w:t>
      </w:r>
      <w:r>
        <w:rPr>
          <w:spacing w:val="-52"/>
        </w:rPr>
        <w:t xml:space="preserve"> </w:t>
      </w:r>
      <w:r>
        <w:t>ised</w:t>
      </w:r>
      <w:r>
        <w:rPr>
          <w:spacing w:val="-7"/>
        </w:rPr>
        <w:t xml:space="preserve"> </w:t>
      </w:r>
      <w:r>
        <w:t>patience</w:t>
      </w:r>
      <w:r>
        <w:rPr>
          <w:spacing w:val="-6"/>
        </w:rPr>
        <w:t xml:space="preserve"> </w:t>
      </w:r>
      <w:r>
        <w:t>toward</w:t>
      </w:r>
      <w:r>
        <w:rPr>
          <w:spacing w:val="-6"/>
        </w:rPr>
        <w:t xml:space="preserve"> </w:t>
      </w:r>
      <w:r>
        <w:t>her,</w:t>
      </w:r>
      <w:r>
        <w:rPr>
          <w:spacing w:val="-6"/>
        </w:rPr>
        <w:t xml:space="preserve"> </w:t>
      </w:r>
      <w:r>
        <w:t>and</w:t>
      </w:r>
      <w:r>
        <w:rPr>
          <w:spacing w:val="-6"/>
        </w:rPr>
        <w:t xml:space="preserve"> </w:t>
      </w:r>
      <w:r>
        <w:t>she</w:t>
      </w:r>
      <w:r>
        <w:rPr>
          <w:spacing w:val="-6"/>
        </w:rPr>
        <w:t xml:space="preserve"> </w:t>
      </w:r>
      <w:r>
        <w:t>seriously</w:t>
      </w:r>
      <w:r>
        <w:rPr>
          <w:spacing w:val="-6"/>
        </w:rPr>
        <w:t xml:space="preserve"> </w:t>
      </w:r>
      <w:r>
        <w:t>swore</w:t>
      </w:r>
      <w:r>
        <w:rPr>
          <w:spacing w:val="-6"/>
        </w:rPr>
        <w:t xml:space="preserve"> </w:t>
      </w:r>
      <w:r>
        <w:t>to</w:t>
      </w:r>
      <w:r>
        <w:rPr>
          <w:spacing w:val="-6"/>
        </w:rPr>
        <w:t xml:space="preserve"> </w:t>
      </w:r>
      <w:r>
        <w:t>him</w:t>
      </w:r>
      <w:r>
        <w:rPr>
          <w:spacing w:val="-7"/>
        </w:rPr>
        <w:t xml:space="preserve"> </w:t>
      </w:r>
      <w:r>
        <w:t>that</w:t>
      </w:r>
      <w:r>
        <w:rPr>
          <w:spacing w:val="-6"/>
        </w:rPr>
        <w:t xml:space="preserve"> </w:t>
      </w:r>
      <w:r>
        <w:t>there</w:t>
      </w:r>
      <w:r>
        <w:rPr>
          <w:spacing w:val="-6"/>
        </w:rPr>
        <w:t xml:space="preserve"> </w:t>
      </w:r>
      <w:r>
        <w:t>never</w:t>
      </w:r>
      <w:r>
        <w:rPr>
          <w:spacing w:val="-6"/>
        </w:rPr>
        <w:t xml:space="preserve"> </w:t>
      </w:r>
      <w:r>
        <w:t>should</w:t>
      </w:r>
      <w:r>
        <w:rPr>
          <w:spacing w:val="-6"/>
        </w:rPr>
        <w:t xml:space="preserve"> </w:t>
      </w:r>
      <w:r>
        <w:t>be</w:t>
      </w:r>
      <w:r>
        <w:rPr>
          <w:spacing w:val="-6"/>
        </w:rPr>
        <w:t xml:space="preserve"> </w:t>
      </w:r>
      <w:r>
        <w:t>a</w:t>
      </w:r>
      <w:r>
        <w:rPr>
          <w:spacing w:val="-6"/>
        </w:rPr>
        <w:t xml:space="preserve"> </w:t>
      </w:r>
      <w:r>
        <w:t>fault</w:t>
      </w:r>
      <w:r>
        <w:rPr>
          <w:spacing w:val="-6"/>
        </w:rPr>
        <w:t xml:space="preserve"> </w:t>
      </w:r>
      <w:r>
        <w:t>in</w:t>
      </w:r>
      <w:r>
        <w:rPr>
          <w:spacing w:val="-6"/>
        </w:rPr>
        <w:t xml:space="preserve"> </w:t>
      </w:r>
      <w:r>
        <w:t>her.</w:t>
      </w:r>
      <w:r>
        <w:rPr>
          <w:spacing w:val="-7"/>
        </w:rPr>
        <w:t xml:space="preserve"> </w:t>
      </w:r>
      <w:r>
        <w:t>Here</w:t>
      </w:r>
      <w:r>
        <w:rPr>
          <w:spacing w:val="-6"/>
        </w:rPr>
        <w:t xml:space="preserve"> </w:t>
      </w:r>
      <w:r>
        <w:t>one</w:t>
      </w:r>
      <w:r>
        <w:rPr>
          <w:spacing w:val="-6"/>
        </w:rPr>
        <w:t xml:space="preserve"> </w:t>
      </w:r>
      <w:r>
        <w:t>may</w:t>
      </w:r>
      <w:r>
        <w:rPr>
          <w:spacing w:val="-6"/>
        </w:rPr>
        <w:t xml:space="preserve"> </w:t>
      </w:r>
      <w:r>
        <w:t>see</w:t>
      </w:r>
      <w:r>
        <w:rPr>
          <w:spacing w:val="-52"/>
        </w:rPr>
        <w:t xml:space="preserve"> </w:t>
      </w:r>
      <w:r>
        <w:t>a humble and wise agreement; thus she took her servant and her lord: servant in love, and lord in marriage. Then</w:t>
      </w:r>
      <w:r>
        <w:rPr>
          <w:spacing w:val="1"/>
        </w:rPr>
        <w:t xml:space="preserve"> </w:t>
      </w:r>
      <w:r>
        <w:t>he</w:t>
      </w:r>
      <w:r>
        <w:rPr>
          <w:spacing w:val="-6"/>
        </w:rPr>
        <w:t xml:space="preserve"> </w:t>
      </w:r>
      <w:r>
        <w:t>was</w:t>
      </w:r>
      <w:r>
        <w:rPr>
          <w:spacing w:val="-6"/>
        </w:rPr>
        <w:t xml:space="preserve"> </w:t>
      </w:r>
      <w:r>
        <w:t>in</w:t>
      </w:r>
      <w:r>
        <w:rPr>
          <w:spacing w:val="-5"/>
        </w:rPr>
        <w:t xml:space="preserve"> </w:t>
      </w:r>
      <w:r>
        <w:t>both</w:t>
      </w:r>
      <w:r>
        <w:rPr>
          <w:spacing w:val="-6"/>
        </w:rPr>
        <w:t xml:space="preserve"> </w:t>
      </w:r>
      <w:r>
        <w:t>lordship</w:t>
      </w:r>
      <w:r>
        <w:rPr>
          <w:spacing w:val="-5"/>
        </w:rPr>
        <w:t xml:space="preserve"> </w:t>
      </w:r>
      <w:r>
        <w:t>and</w:t>
      </w:r>
      <w:r>
        <w:rPr>
          <w:spacing w:val="-6"/>
        </w:rPr>
        <w:t xml:space="preserve"> </w:t>
      </w:r>
      <w:r>
        <w:t>servitude.</w:t>
      </w:r>
      <w:r>
        <w:rPr>
          <w:spacing w:val="-6"/>
        </w:rPr>
        <w:t xml:space="preserve"> </w:t>
      </w:r>
      <w:r>
        <w:t>Servitude?</w:t>
      </w:r>
      <w:r>
        <w:rPr>
          <w:spacing w:val="-5"/>
        </w:rPr>
        <w:t xml:space="preserve"> </w:t>
      </w:r>
      <w:r>
        <w:t>No,</w:t>
      </w:r>
      <w:r>
        <w:rPr>
          <w:spacing w:val="-6"/>
        </w:rPr>
        <w:t xml:space="preserve"> </w:t>
      </w:r>
      <w:r>
        <w:t>but</w:t>
      </w:r>
      <w:r>
        <w:rPr>
          <w:spacing w:val="-5"/>
        </w:rPr>
        <w:t xml:space="preserve"> </w:t>
      </w:r>
      <w:r>
        <w:t>superior</w:t>
      </w:r>
      <w:r>
        <w:rPr>
          <w:spacing w:val="-6"/>
        </w:rPr>
        <w:t xml:space="preserve"> </w:t>
      </w:r>
      <w:r>
        <w:t>in</w:t>
      </w:r>
      <w:r>
        <w:rPr>
          <w:spacing w:val="-5"/>
        </w:rPr>
        <w:t xml:space="preserve"> </w:t>
      </w:r>
      <w:r>
        <w:t>lordship,</w:t>
      </w:r>
      <w:r>
        <w:rPr>
          <w:spacing w:val="-6"/>
        </w:rPr>
        <w:t xml:space="preserve"> </w:t>
      </w:r>
      <w:r>
        <w:t>since</w:t>
      </w:r>
      <w:r>
        <w:rPr>
          <w:spacing w:val="-6"/>
        </w:rPr>
        <w:t xml:space="preserve"> </w:t>
      </w:r>
      <w:r>
        <w:t>he</w:t>
      </w:r>
      <w:r>
        <w:rPr>
          <w:spacing w:val="-5"/>
        </w:rPr>
        <w:t xml:space="preserve"> </w:t>
      </w:r>
      <w:r>
        <w:t>has</w:t>
      </w:r>
      <w:r>
        <w:rPr>
          <w:spacing w:val="-6"/>
        </w:rPr>
        <w:t xml:space="preserve"> </w:t>
      </w:r>
      <w:r>
        <w:t>both</w:t>
      </w:r>
      <w:r>
        <w:rPr>
          <w:spacing w:val="-5"/>
        </w:rPr>
        <w:t xml:space="preserve"> </w:t>
      </w:r>
      <w:r>
        <w:t>his</w:t>
      </w:r>
      <w:r>
        <w:rPr>
          <w:spacing w:val="-6"/>
        </w:rPr>
        <w:t xml:space="preserve"> </w:t>
      </w:r>
      <w:r>
        <w:t>]ady</w:t>
      </w:r>
      <w:r>
        <w:rPr>
          <w:spacing w:val="-6"/>
        </w:rPr>
        <w:t xml:space="preserve"> </w:t>
      </w:r>
      <w:r>
        <w:t>and</w:t>
      </w:r>
      <w:r>
        <w:rPr>
          <w:spacing w:val="-5"/>
        </w:rPr>
        <w:t xml:space="preserve"> </w:t>
      </w:r>
      <w:r>
        <w:t>love;</w:t>
      </w:r>
      <w:r>
        <w:rPr>
          <w:spacing w:val="1"/>
        </w:rPr>
        <w:t xml:space="preserve"> </w:t>
      </w:r>
      <w:r>
        <w:t>surely,</w:t>
      </w:r>
      <w:r>
        <w:rPr>
          <w:spacing w:val="-12"/>
        </w:rPr>
        <w:t xml:space="preserve"> </w:t>
      </w:r>
      <w:r>
        <w:t>his</w:t>
      </w:r>
      <w:r>
        <w:rPr>
          <w:spacing w:val="-11"/>
        </w:rPr>
        <w:t xml:space="preserve"> </w:t>
      </w:r>
      <w:r>
        <w:t>lady,</w:t>
      </w:r>
      <w:r>
        <w:rPr>
          <w:spacing w:val="-12"/>
        </w:rPr>
        <w:t xml:space="preserve"> </w:t>
      </w:r>
      <w:r>
        <w:t>and</w:t>
      </w:r>
      <w:r>
        <w:rPr>
          <w:spacing w:val="-11"/>
        </w:rPr>
        <w:t xml:space="preserve"> </w:t>
      </w:r>
      <w:r>
        <w:t>his</w:t>
      </w:r>
      <w:r>
        <w:rPr>
          <w:spacing w:val="-12"/>
        </w:rPr>
        <w:t xml:space="preserve"> </w:t>
      </w:r>
      <w:r>
        <w:t>wife</w:t>
      </w:r>
      <w:r>
        <w:rPr>
          <w:spacing w:val="-11"/>
        </w:rPr>
        <w:t xml:space="preserve"> </w:t>
      </w:r>
      <w:r>
        <w:t>as</w:t>
      </w:r>
      <w:r>
        <w:rPr>
          <w:spacing w:val="-11"/>
        </w:rPr>
        <w:t xml:space="preserve"> </w:t>
      </w:r>
      <w:r>
        <w:t>well,</w:t>
      </w:r>
      <w:r>
        <w:rPr>
          <w:spacing w:val="-12"/>
        </w:rPr>
        <w:t xml:space="preserve"> </w:t>
      </w:r>
      <w:r>
        <w:t>who</w:t>
      </w:r>
      <w:r>
        <w:rPr>
          <w:spacing w:val="-11"/>
        </w:rPr>
        <w:t xml:space="preserve"> </w:t>
      </w:r>
      <w:r>
        <w:t>accepted</w:t>
      </w:r>
      <w:r>
        <w:rPr>
          <w:spacing w:val="-12"/>
        </w:rPr>
        <w:t xml:space="preserve"> </w:t>
      </w:r>
      <w:r>
        <w:t>that</w:t>
      </w:r>
      <w:r>
        <w:rPr>
          <w:spacing w:val="-11"/>
        </w:rPr>
        <w:t xml:space="preserve"> </w:t>
      </w:r>
      <w:r>
        <w:t>law</w:t>
      </w:r>
      <w:r>
        <w:rPr>
          <w:spacing w:val="-12"/>
        </w:rPr>
        <w:t xml:space="preserve"> </w:t>
      </w:r>
      <w:r>
        <w:t>of</w:t>
      </w:r>
      <w:r>
        <w:rPr>
          <w:spacing w:val="-11"/>
        </w:rPr>
        <w:t xml:space="preserve"> </w:t>
      </w:r>
      <w:r>
        <w:t>love.</w:t>
      </w:r>
      <w:r>
        <w:rPr>
          <w:spacing w:val="-11"/>
        </w:rPr>
        <w:t xml:space="preserve"> </w:t>
      </w:r>
      <w:r>
        <w:t>And</w:t>
      </w:r>
      <w:r>
        <w:rPr>
          <w:spacing w:val="-12"/>
        </w:rPr>
        <w:t xml:space="preserve"> </w:t>
      </w:r>
      <w:r>
        <w:t>in</w:t>
      </w:r>
      <w:r>
        <w:rPr>
          <w:spacing w:val="-11"/>
        </w:rPr>
        <w:t xml:space="preserve"> </w:t>
      </w:r>
      <w:r>
        <w:t>this</w:t>
      </w:r>
      <w:r>
        <w:rPr>
          <w:spacing w:val="-12"/>
        </w:rPr>
        <w:t xml:space="preserve"> </w:t>
      </w:r>
      <w:r>
        <w:t>happy</w:t>
      </w:r>
      <w:r>
        <w:rPr>
          <w:spacing w:val="-11"/>
        </w:rPr>
        <w:t xml:space="preserve"> </w:t>
      </w:r>
      <w:r>
        <w:t>state</w:t>
      </w:r>
      <w:r>
        <w:rPr>
          <w:spacing w:val="-12"/>
        </w:rPr>
        <w:t xml:space="preserve"> </w:t>
      </w:r>
      <w:r>
        <w:t>he</w:t>
      </w:r>
      <w:r>
        <w:rPr>
          <w:spacing w:val="-11"/>
        </w:rPr>
        <w:t xml:space="preserve"> </w:t>
      </w:r>
      <w:r>
        <w:t>went</w:t>
      </w:r>
      <w:r>
        <w:rPr>
          <w:spacing w:val="-11"/>
        </w:rPr>
        <w:t xml:space="preserve"> </w:t>
      </w:r>
      <w:r>
        <w:t>home</w:t>
      </w:r>
      <w:r>
        <w:rPr>
          <w:spacing w:val="-12"/>
        </w:rPr>
        <w:t xml:space="preserve"> </w:t>
      </w:r>
      <w:r>
        <w:t>with</w:t>
      </w:r>
      <w:r>
        <w:rPr>
          <w:spacing w:val="-11"/>
        </w:rPr>
        <w:t xml:space="preserve"> </w:t>
      </w:r>
      <w:r>
        <w:t>his</w:t>
      </w:r>
      <w:r>
        <w:rPr>
          <w:spacing w:val="1"/>
        </w:rPr>
        <w:t xml:space="preserve"> </w:t>
      </w:r>
      <w:r>
        <w:t>wife</w:t>
      </w:r>
      <w:r>
        <w:rPr>
          <w:spacing w:val="-8"/>
        </w:rPr>
        <w:t xml:space="preserve"> </w:t>
      </w:r>
      <w:r>
        <w:t>to</w:t>
      </w:r>
      <w:r>
        <w:rPr>
          <w:spacing w:val="-7"/>
        </w:rPr>
        <w:t xml:space="preserve"> </w:t>
      </w:r>
      <w:r>
        <w:t>his</w:t>
      </w:r>
      <w:r>
        <w:rPr>
          <w:spacing w:val="-7"/>
        </w:rPr>
        <w:t xml:space="preserve"> </w:t>
      </w:r>
      <w:r>
        <w:t>country,</w:t>
      </w:r>
      <w:r>
        <w:rPr>
          <w:spacing w:val="-7"/>
        </w:rPr>
        <w:t xml:space="preserve"> </w:t>
      </w:r>
      <w:r>
        <w:t>not</w:t>
      </w:r>
      <w:r>
        <w:rPr>
          <w:spacing w:val="-7"/>
        </w:rPr>
        <w:t xml:space="preserve"> </w:t>
      </w:r>
      <w:r>
        <w:t>far</w:t>
      </w:r>
      <w:r>
        <w:rPr>
          <w:spacing w:val="-7"/>
        </w:rPr>
        <w:t xml:space="preserve"> </w:t>
      </w:r>
      <w:r>
        <w:t>from</w:t>
      </w:r>
      <w:r>
        <w:rPr>
          <w:spacing w:val="-7"/>
        </w:rPr>
        <w:t xml:space="preserve"> </w:t>
      </w:r>
      <w:r>
        <w:t>Penmark,</w:t>
      </w:r>
      <w:r>
        <w:rPr>
          <w:spacing w:val="-7"/>
        </w:rPr>
        <w:t xml:space="preserve"> </w:t>
      </w:r>
      <w:r>
        <w:t>where</w:t>
      </w:r>
      <w:r>
        <w:rPr>
          <w:spacing w:val="-8"/>
        </w:rPr>
        <w:t xml:space="preserve"> </w:t>
      </w:r>
      <w:r>
        <w:t>his</w:t>
      </w:r>
      <w:r>
        <w:rPr>
          <w:spacing w:val="-7"/>
        </w:rPr>
        <w:t xml:space="preserve"> </w:t>
      </w:r>
      <w:r>
        <w:t>dwelling</w:t>
      </w:r>
      <w:r>
        <w:rPr>
          <w:spacing w:val="-7"/>
        </w:rPr>
        <w:t xml:space="preserve"> </w:t>
      </w:r>
      <w:r>
        <w:t>was,</w:t>
      </w:r>
      <w:r>
        <w:rPr>
          <w:spacing w:val="-7"/>
        </w:rPr>
        <w:t xml:space="preserve"> </w:t>
      </w:r>
      <w:r>
        <w:t>and</w:t>
      </w:r>
      <w:r>
        <w:rPr>
          <w:spacing w:val="-7"/>
        </w:rPr>
        <w:t xml:space="preserve"> </w:t>
      </w:r>
      <w:r>
        <w:t>where</w:t>
      </w:r>
      <w:r>
        <w:rPr>
          <w:spacing w:val="-7"/>
        </w:rPr>
        <w:t xml:space="preserve"> </w:t>
      </w:r>
      <w:r>
        <w:t>he</w:t>
      </w:r>
      <w:r>
        <w:rPr>
          <w:spacing w:val="-7"/>
        </w:rPr>
        <w:t xml:space="preserve"> </w:t>
      </w:r>
      <w:r>
        <w:t>lived</w:t>
      </w:r>
      <w:r>
        <w:rPr>
          <w:spacing w:val="-7"/>
        </w:rPr>
        <w:t xml:space="preserve"> </w:t>
      </w:r>
      <w:r>
        <w:t>in</w:t>
      </w:r>
      <w:r>
        <w:rPr>
          <w:spacing w:val="-8"/>
        </w:rPr>
        <w:t xml:space="preserve"> </w:t>
      </w:r>
      <w:r>
        <w:t>happiness</w:t>
      </w:r>
      <w:r>
        <w:rPr>
          <w:spacing w:val="-7"/>
        </w:rPr>
        <w:t xml:space="preserve"> </w:t>
      </w:r>
      <w:r>
        <w:t>and</w:t>
      </w:r>
      <w:r>
        <w:rPr>
          <w:spacing w:val="-7"/>
        </w:rPr>
        <w:t xml:space="preserve"> </w:t>
      </w:r>
      <w:r>
        <w:t>comfort.</w:t>
      </w:r>
    </w:p>
    <w:p w14:paraId="49E4825C" w14:textId="77777777" w:rsidR="000276C6" w:rsidRDefault="000276C6" w:rsidP="000276C6">
      <w:pPr>
        <w:pStyle w:val="BodyText"/>
        <w:spacing w:before="3"/>
        <w:rPr>
          <w:sz w:val="14"/>
        </w:rPr>
      </w:pPr>
    </w:p>
    <w:p w14:paraId="5E69E98C" w14:textId="77777777" w:rsidR="000276C6" w:rsidRDefault="000276C6" w:rsidP="00AA63E3">
      <w:pPr>
        <w:pStyle w:val="Bodynoindent"/>
        <w:jc w:val="center"/>
      </w:pPr>
      <w:r>
        <w:rPr>
          <w:noProof/>
        </w:rPr>
        <w:lastRenderedPageBreak/>
        <w:drawing>
          <wp:inline distT="0" distB="0" distL="0" distR="0" wp14:anchorId="2540DBEC" wp14:editId="4441A575">
            <wp:extent cx="3366211" cy="5199888"/>
            <wp:effectExtent l="0" t="0" r="0" b="0"/>
            <wp:docPr id="19"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1.jpeg"/>
                    <pic:cNvPicPr/>
                  </pic:nvPicPr>
                  <pic:blipFill>
                    <a:blip r:embed="rId15" cstate="print"/>
                    <a:stretch>
                      <a:fillRect/>
                    </a:stretch>
                  </pic:blipFill>
                  <pic:spPr>
                    <a:xfrm>
                      <a:off x="0" y="0"/>
                      <a:ext cx="3366211" cy="5199888"/>
                    </a:xfrm>
                    <a:prstGeom prst="rect">
                      <a:avLst/>
                    </a:prstGeom>
                  </pic:spPr>
                </pic:pic>
              </a:graphicData>
            </a:graphic>
          </wp:inline>
        </w:drawing>
      </w:r>
    </w:p>
    <w:p w14:paraId="20318FCE" w14:textId="77777777" w:rsidR="000276C6" w:rsidRDefault="000276C6" w:rsidP="00AA63E3">
      <w:pPr>
        <w:pStyle w:val="CaptionHeader"/>
      </w:pPr>
      <w:r>
        <w:rPr>
          <w:w w:val="105"/>
        </w:rPr>
        <w:t>image 5.5: The Franklin</w:t>
      </w:r>
      <w:r>
        <w:rPr>
          <w:w w:val="105"/>
        </w:rPr>
        <w:t>’</w:t>
      </w:r>
      <w:r>
        <w:rPr>
          <w:w w:val="105"/>
        </w:rPr>
        <w:t>s Tale | A two page featuring a black and</w:t>
      </w:r>
      <w:r>
        <w:rPr>
          <w:spacing w:val="-45"/>
          <w:w w:val="105"/>
        </w:rPr>
        <w:t xml:space="preserve"> </w:t>
      </w:r>
      <w:r>
        <w:t>white</w:t>
      </w:r>
      <w:r>
        <w:rPr>
          <w:spacing w:val="-11"/>
        </w:rPr>
        <w:t xml:space="preserve"> </w:t>
      </w:r>
      <w:r>
        <w:t>illustration</w:t>
      </w:r>
      <w:r>
        <w:rPr>
          <w:spacing w:val="-10"/>
        </w:rPr>
        <w:t xml:space="preserve"> </w:t>
      </w:r>
      <w:r>
        <w:t>of</w:t>
      </w:r>
      <w:r>
        <w:rPr>
          <w:spacing w:val="-10"/>
        </w:rPr>
        <w:t xml:space="preserve"> </w:t>
      </w:r>
      <w:r>
        <w:t>Dorigen</w:t>
      </w:r>
      <w:r>
        <w:rPr>
          <w:spacing w:val="-10"/>
        </w:rPr>
        <w:t xml:space="preserve"> </w:t>
      </w:r>
      <w:r>
        <w:t>looking</w:t>
      </w:r>
      <w:r>
        <w:rPr>
          <w:spacing w:val="-10"/>
        </w:rPr>
        <w:t xml:space="preserve"> </w:t>
      </w:r>
      <w:r>
        <w:t>out</w:t>
      </w:r>
      <w:r>
        <w:rPr>
          <w:spacing w:val="-10"/>
        </w:rPr>
        <w:t xml:space="preserve"> </w:t>
      </w:r>
      <w:r>
        <w:t>at</w:t>
      </w:r>
      <w:r>
        <w:rPr>
          <w:spacing w:val="-10"/>
        </w:rPr>
        <w:t xml:space="preserve"> </w:t>
      </w:r>
      <w:r>
        <w:t>the</w:t>
      </w:r>
      <w:r>
        <w:rPr>
          <w:spacing w:val="-10"/>
        </w:rPr>
        <w:t xml:space="preserve"> </w:t>
      </w:r>
      <w:r>
        <w:t>rocks</w:t>
      </w:r>
      <w:r>
        <w:rPr>
          <w:spacing w:val="-10"/>
        </w:rPr>
        <w:t xml:space="preserve"> </w:t>
      </w:r>
      <w:r>
        <w:t>on</w:t>
      </w:r>
      <w:r>
        <w:rPr>
          <w:spacing w:val="-11"/>
        </w:rPr>
        <w:t xml:space="preserve"> </w:t>
      </w:r>
      <w:r>
        <w:t>the</w:t>
      </w:r>
      <w:r>
        <w:rPr>
          <w:spacing w:val="-10"/>
        </w:rPr>
        <w:t xml:space="preserve"> </w:t>
      </w:r>
      <w:r>
        <w:t>coast</w:t>
      </w:r>
      <w:r>
        <w:rPr>
          <w:spacing w:val="-10"/>
        </w:rPr>
        <w:t xml:space="preserve"> </w:t>
      </w:r>
      <w:r>
        <w:t>of</w:t>
      </w:r>
      <w:r>
        <w:rPr>
          <w:spacing w:val="-10"/>
        </w:rPr>
        <w:t xml:space="preserve"> </w:t>
      </w:r>
      <w:r>
        <w:t>Brit-</w:t>
      </w:r>
      <w:r>
        <w:rPr>
          <w:spacing w:val="-42"/>
        </w:rPr>
        <w:t xml:space="preserve"> </w:t>
      </w:r>
      <w:r>
        <w:rPr>
          <w:spacing w:val="-4"/>
        </w:rPr>
        <w:t>tany,</w:t>
      </w:r>
      <w:r>
        <w:rPr>
          <w:spacing w:val="-8"/>
        </w:rPr>
        <w:t xml:space="preserve"> </w:t>
      </w:r>
      <w:r>
        <w:rPr>
          <w:spacing w:val="-4"/>
        </w:rPr>
        <w:t>which</w:t>
      </w:r>
      <w:r>
        <w:rPr>
          <w:spacing w:val="-8"/>
        </w:rPr>
        <w:t xml:space="preserve"> </w:t>
      </w:r>
      <w:r>
        <w:rPr>
          <w:spacing w:val="-4"/>
        </w:rPr>
        <w:t>play</w:t>
      </w:r>
      <w:r>
        <w:rPr>
          <w:spacing w:val="-8"/>
        </w:rPr>
        <w:t xml:space="preserve"> </w:t>
      </w:r>
      <w:r>
        <w:rPr>
          <w:spacing w:val="-3"/>
        </w:rPr>
        <w:t>an</w:t>
      </w:r>
      <w:r>
        <w:rPr>
          <w:spacing w:val="-8"/>
        </w:rPr>
        <w:t xml:space="preserve"> </w:t>
      </w:r>
      <w:r>
        <w:rPr>
          <w:spacing w:val="-3"/>
        </w:rPr>
        <w:t>important</w:t>
      </w:r>
      <w:r>
        <w:rPr>
          <w:spacing w:val="-8"/>
        </w:rPr>
        <w:t xml:space="preserve"> </w:t>
      </w:r>
      <w:r>
        <w:rPr>
          <w:spacing w:val="-3"/>
        </w:rPr>
        <w:t>role</w:t>
      </w:r>
      <w:r>
        <w:rPr>
          <w:spacing w:val="-8"/>
        </w:rPr>
        <w:t xml:space="preserve"> </w:t>
      </w:r>
      <w:r>
        <w:rPr>
          <w:spacing w:val="-3"/>
        </w:rPr>
        <w:t>in</w:t>
      </w:r>
      <w:r>
        <w:rPr>
          <w:spacing w:val="-8"/>
        </w:rPr>
        <w:t xml:space="preserve"> </w:t>
      </w:r>
      <w:r>
        <w:rPr>
          <w:spacing w:val="-3"/>
        </w:rPr>
        <w:t>The</w:t>
      </w:r>
      <w:r>
        <w:rPr>
          <w:spacing w:val="-8"/>
        </w:rPr>
        <w:t xml:space="preserve"> </w:t>
      </w:r>
      <w:r>
        <w:rPr>
          <w:spacing w:val="-3"/>
        </w:rPr>
        <w:t>Franklin</w:t>
      </w:r>
      <w:r>
        <w:rPr>
          <w:spacing w:val="-3"/>
        </w:rPr>
        <w:t>’</w:t>
      </w:r>
      <w:r>
        <w:rPr>
          <w:spacing w:val="-3"/>
        </w:rPr>
        <w:t>s</w:t>
      </w:r>
      <w:r>
        <w:rPr>
          <w:spacing w:val="-8"/>
        </w:rPr>
        <w:t xml:space="preserve"> </w:t>
      </w:r>
      <w:r>
        <w:rPr>
          <w:spacing w:val="-3"/>
        </w:rPr>
        <w:t>Tale.</w:t>
      </w:r>
    </w:p>
    <w:p w14:paraId="2866938D" w14:textId="77777777" w:rsidR="000276C6" w:rsidRDefault="000276C6" w:rsidP="00AA63E3">
      <w:pPr>
        <w:pStyle w:val="CaptionText"/>
      </w:pPr>
      <w:r>
        <w:rPr>
          <w:b/>
        </w:rPr>
        <w:t>Author:</w:t>
      </w:r>
      <w:r>
        <w:rPr>
          <w:b/>
          <w:spacing w:val="-11"/>
        </w:rPr>
        <w:t xml:space="preserve"> </w:t>
      </w:r>
      <w:r>
        <w:t>Edward</w:t>
      </w:r>
      <w:r>
        <w:rPr>
          <w:spacing w:val="-9"/>
        </w:rPr>
        <w:t xml:space="preserve"> </w:t>
      </w:r>
      <w:r>
        <w:t>Burne-Jones</w:t>
      </w:r>
    </w:p>
    <w:p w14:paraId="0237472B" w14:textId="5F086097" w:rsidR="000276C6" w:rsidRDefault="00AA63E3" w:rsidP="00AA63E3">
      <w:pPr>
        <w:pStyle w:val="CaptionText"/>
      </w:pPr>
      <w:r>
        <w:rPr>
          <w:b/>
          <w:spacing w:val="-7"/>
        </w:rPr>
        <w:t>S</w:t>
      </w:r>
      <w:r w:rsidR="000276C6">
        <w:rPr>
          <w:b/>
          <w:spacing w:val="-7"/>
        </w:rPr>
        <w:t>ource:</w:t>
      </w:r>
      <w:r w:rsidR="000276C6">
        <w:rPr>
          <w:b/>
          <w:spacing w:val="-6"/>
        </w:rPr>
        <w:t xml:space="preserve"> </w:t>
      </w:r>
      <w:r w:rsidR="000276C6">
        <w:rPr>
          <w:spacing w:val="-6"/>
        </w:rPr>
        <w:t>Archive.org</w:t>
      </w:r>
    </w:p>
    <w:p w14:paraId="1DB1DFEA" w14:textId="7AD2633E" w:rsidR="000276C6" w:rsidRDefault="00AA63E3" w:rsidP="00AA63E3">
      <w:pPr>
        <w:pStyle w:val="CaptionText"/>
        <w:rPr>
          <w:w w:val="104"/>
        </w:rPr>
      </w:pPr>
      <w:r>
        <w:rPr>
          <w:b/>
          <w:spacing w:val="1"/>
          <w:w w:val="106"/>
        </w:rPr>
        <w:t>L</w:t>
      </w:r>
      <w:r w:rsidR="000276C6">
        <w:rPr>
          <w:b/>
          <w:spacing w:val="1"/>
          <w:w w:val="106"/>
        </w:rPr>
        <w:t>i</w:t>
      </w:r>
      <w:r w:rsidR="000276C6">
        <w:rPr>
          <w:b/>
          <w:w w:val="95"/>
        </w:rPr>
        <w:t>c</w:t>
      </w:r>
      <w:r w:rsidR="000276C6">
        <w:rPr>
          <w:b/>
          <w:w w:val="98"/>
        </w:rPr>
        <w:t>e</w:t>
      </w:r>
      <w:r w:rsidR="000276C6">
        <w:rPr>
          <w:b/>
        </w:rPr>
        <w:t>n</w:t>
      </w:r>
      <w:r w:rsidR="000276C6">
        <w:rPr>
          <w:b/>
          <w:spacing w:val="1"/>
        </w:rPr>
        <w:t>s</w:t>
      </w:r>
      <w:r w:rsidR="000276C6">
        <w:rPr>
          <w:b/>
          <w:w w:val="88"/>
        </w:rPr>
        <w:t>e:</w:t>
      </w:r>
      <w:r w:rsidR="000276C6">
        <w:rPr>
          <w:b/>
          <w:spacing w:val="-6"/>
        </w:rPr>
        <w:t xml:space="preserve"> </w:t>
      </w:r>
      <w:r w:rsidR="000276C6">
        <w:rPr>
          <w:w w:val="103"/>
        </w:rPr>
        <w:t>Pu</w:t>
      </w:r>
      <w:r w:rsidR="000276C6">
        <w:rPr>
          <w:spacing w:val="-2"/>
          <w:w w:val="101"/>
        </w:rPr>
        <w:t>b</w:t>
      </w:r>
      <w:r w:rsidR="000276C6">
        <w:rPr>
          <w:w w:val="94"/>
        </w:rPr>
        <w:t>lic</w:t>
      </w:r>
      <w:r w:rsidR="000276C6">
        <w:rPr>
          <w:spacing w:val="-5"/>
        </w:rPr>
        <w:t xml:space="preserve"> </w:t>
      </w:r>
      <w:r w:rsidR="000276C6">
        <w:rPr>
          <w:spacing w:val="1"/>
          <w:w w:val="101"/>
        </w:rPr>
        <w:t>D</w:t>
      </w:r>
      <w:r w:rsidR="000276C6">
        <w:rPr>
          <w:w w:val="102"/>
        </w:rPr>
        <w:t>o</w:t>
      </w:r>
      <w:r w:rsidR="000276C6">
        <w:rPr>
          <w:w w:val="105"/>
        </w:rPr>
        <w:t>m</w:t>
      </w:r>
      <w:r w:rsidR="000276C6">
        <w:rPr>
          <w:spacing w:val="-2"/>
          <w:w w:val="98"/>
        </w:rPr>
        <w:t>a</w:t>
      </w:r>
      <w:r w:rsidR="000276C6">
        <w:rPr>
          <w:w w:val="104"/>
        </w:rPr>
        <w:t>in</w:t>
      </w:r>
    </w:p>
    <w:p w14:paraId="74362A45" w14:textId="77777777" w:rsidR="00AA63E3" w:rsidRDefault="00AA63E3" w:rsidP="00AA63E3">
      <w:pPr>
        <w:pStyle w:val="CaptionText"/>
      </w:pPr>
    </w:p>
    <w:p w14:paraId="4BE7DCB1" w14:textId="26A74A19" w:rsidR="000276C6" w:rsidRPr="00AA63E3" w:rsidRDefault="000276C6" w:rsidP="00AA63E3">
      <w:pPr>
        <w:pStyle w:val="Body"/>
        <w:ind w:firstLine="0"/>
      </w:pPr>
      <w:r w:rsidRPr="00AA63E3">
        <w:t>Who, unless he had been wedded, could tell the joy, the comfort, and wellbeing between husband and wife?</w:t>
      </w:r>
    </w:p>
    <w:p w14:paraId="190A4420" w14:textId="77777777" w:rsidR="000276C6" w:rsidRPr="00AA63E3" w:rsidRDefault="000276C6" w:rsidP="00AA63E3">
      <w:pPr>
        <w:pStyle w:val="Body"/>
      </w:pPr>
      <w:r w:rsidRPr="00AA63E3">
        <w:t>This blessed condition lasted a year and more, until the knight of whom I speak, who was called Arveragus of Kayrrud, laid his plans to go and dwell a year or two in England, which also was called Britain, to seek worship and honor in arms, for he set all his pleasure on such toils. And he dwelt there two years, as the book says.</w:t>
      </w:r>
    </w:p>
    <w:p w14:paraId="6FA3529B" w14:textId="75A49812" w:rsidR="000276C6" w:rsidRPr="00AA63E3" w:rsidRDefault="000276C6" w:rsidP="00AA63E3">
      <w:pPr>
        <w:pStyle w:val="Body"/>
      </w:pPr>
      <w:r w:rsidRPr="00AA63E3">
        <w:t>Now I will leave Arveragus, and will speak of Dorigen his wife, who loved her husband as</w:t>
      </w:r>
      <w:r w:rsidR="00AA63E3">
        <w:t xml:space="preserve"> </w:t>
      </w:r>
      <w:r w:rsidRPr="00AA63E3">
        <w:t xml:space="preserve">her heart’s blood. For in his absence she wept and sighed, as these noble wives do (when they </w:t>
      </w:r>
      <w:r w:rsidRPr="00AA63E3">
        <w:lastRenderedPageBreak/>
        <w:t>will). She mourned, watched, wailed, fasted, lament- ed; desire for his presence so distracted her that she cared nothing for the whole wide world. Her friends, who knew her heavy thoughts, comforted her in all they could. They preached to her; day</w:t>
      </w:r>
      <w:r w:rsidR="00AA63E3">
        <w:t xml:space="preserve"> </w:t>
      </w:r>
      <w:r w:rsidRPr="00AA63E3">
        <w:t>and night they told her that she was slaying herself for no good reason, alas! And they comforted her all they could, to make her leave her heaviness.</w:t>
      </w:r>
    </w:p>
    <w:p w14:paraId="67A4EF9B" w14:textId="77777777" w:rsidR="000276C6" w:rsidRPr="00AA63E3" w:rsidRDefault="000276C6" w:rsidP="00AA63E3">
      <w:pPr>
        <w:pStyle w:val="Body"/>
      </w:pPr>
      <w:r w:rsidRPr="00AA63E3">
        <w:t>Through the process of time, as you all know, one may engrave in a stone so long that some figure will be imprinted on it. They comforted her so long that, with the aid of hope and reason, she received the imprint of their consolation. Through this her great sorrow began to assuage; she could not con- tinue forever in such frenzy.</w:t>
      </w:r>
    </w:p>
    <w:p w14:paraId="3D88EB58" w14:textId="77777777" w:rsidR="000276C6" w:rsidRPr="00AA63E3" w:rsidRDefault="000276C6" w:rsidP="00AA63E3">
      <w:pPr>
        <w:pStyle w:val="Body"/>
      </w:pPr>
      <w:r w:rsidRPr="00AA63E3">
        <w:t>And while she was in all this sorrow, Arveragus had sent home to her letters telling of his welfare, and that he would soon return; otherwise, this sorrow would have slain her heart. Her friends saw her sorrow began to slacken, and on their knees begged her for God’s love to come and roam about with them, to drive away her dark imaginings. And finally she agreed, for well she saw that it was best.</w:t>
      </w:r>
    </w:p>
    <w:p w14:paraId="6D086B62" w14:textId="0F20E852" w:rsidR="000276C6" w:rsidRPr="00AA63E3" w:rsidRDefault="000276C6" w:rsidP="00AA63E3">
      <w:pPr>
        <w:pStyle w:val="Body"/>
      </w:pPr>
      <w:r w:rsidRPr="00AA63E3">
        <w:t>Now her castle stood near to the sea, and for a diversion she often walked with her friends high</w:t>
      </w:r>
      <w:r w:rsidR="00AA63E3">
        <w:t xml:space="preserve"> </w:t>
      </w:r>
      <w:r w:rsidRPr="00AA63E3">
        <w:t>upon the bank, from which she saw many ships and barges sailing on their course, wherever they would go. But then that became a part of her grief. For</w:t>
      </w:r>
      <w:r w:rsidR="00AA63E3" w:rsidRPr="00AA63E3">
        <w:t xml:space="preserve"> </w:t>
      </w:r>
      <w:r w:rsidRPr="00AA63E3">
        <w:t>often she said to herself, “Alas! Is there no ship of so many that I see that will bring home my lord? Then my heart would be fully cured of its bitter, bitter pains.”</w:t>
      </w:r>
    </w:p>
    <w:p w14:paraId="770C7DF1" w14:textId="77777777" w:rsidR="000276C6" w:rsidRPr="00AA63E3" w:rsidRDefault="000276C6" w:rsidP="00AA63E3">
      <w:pPr>
        <w:pStyle w:val="Body"/>
      </w:pPr>
      <w:r w:rsidRPr="00AA63E3">
        <w:t>Another time she would sit there and ponder, and from the shore cast her eyes down. But when she saw the grisly black rocks, her heart would so quake for true fear that she could not hold herself on her feet. Then she would sit down on the grass and piteously look into the sea, and with sorrowful, cold sighs say just so: “Eternal God, who through Your providence guides the world by sure government, You make nothing in vain, as they say. But, Lord, these grisly, fiendish, black rocks, which seem more like a foul chaos of work than any fair creation by such a per- fect, wise, and unchanging God: why have You created this irrational work? For by this work neither man nor bird nor brute is benefited, south or north, east or west.</w:t>
      </w:r>
    </w:p>
    <w:p w14:paraId="198CA2B6" w14:textId="703E0C30" w:rsidR="000276C6" w:rsidRDefault="000276C6" w:rsidP="00AA63E3">
      <w:pPr>
        <w:pStyle w:val="Body"/>
      </w:pPr>
      <w:r w:rsidRPr="00AA63E3">
        <w:t xml:space="preserve">“It does no good, in my mind, but harm. Do You not see, Lord, how it destroys mankind? Although they may not be remembered, rocks have slain a hundred thousand bodies of mankind, which is such a fair a part of Your work that You made it in Your own image. Then it should seem You had a great fondness toward men; but how then may it be that You created to destroy them in such a way that do no good, but always harm? I know well that scholars will say as they please by arguments that all is for the best, though I cannot understand their reasons. But may the same God that made the wind blow protect my lord! This is my conclusion; I leave all disputation to </w:t>
      </w:r>
      <w:r w:rsidRPr="00AA63E3">
        <w:lastRenderedPageBreak/>
        <w:t>schol</w:t>
      </w:r>
      <w:r>
        <w:t>ars.</w:t>
      </w:r>
      <w:r>
        <w:rPr>
          <w:spacing w:val="-13"/>
        </w:rPr>
        <w:t xml:space="preserve"> </w:t>
      </w:r>
      <w:r>
        <w:t>But</w:t>
      </w:r>
      <w:r>
        <w:rPr>
          <w:spacing w:val="-13"/>
        </w:rPr>
        <w:t xml:space="preserve"> </w:t>
      </w:r>
      <w:r>
        <w:t>I</w:t>
      </w:r>
      <w:r>
        <w:rPr>
          <w:spacing w:val="-13"/>
        </w:rPr>
        <w:t xml:space="preserve"> </w:t>
      </w:r>
      <w:r>
        <w:t>wish</w:t>
      </w:r>
      <w:r>
        <w:rPr>
          <w:spacing w:val="-12"/>
        </w:rPr>
        <w:t xml:space="preserve"> </w:t>
      </w:r>
      <w:r>
        <w:t>to</w:t>
      </w:r>
      <w:r>
        <w:rPr>
          <w:spacing w:val="-13"/>
        </w:rPr>
        <w:t xml:space="preserve"> </w:t>
      </w:r>
      <w:r>
        <w:t>God</w:t>
      </w:r>
      <w:r>
        <w:rPr>
          <w:spacing w:val="-13"/>
        </w:rPr>
        <w:t xml:space="preserve"> </w:t>
      </w:r>
      <w:r>
        <w:t>that</w:t>
      </w:r>
      <w:r>
        <w:rPr>
          <w:spacing w:val="-13"/>
        </w:rPr>
        <w:t xml:space="preserve"> </w:t>
      </w:r>
      <w:r>
        <w:t>all</w:t>
      </w:r>
      <w:r>
        <w:rPr>
          <w:spacing w:val="-12"/>
        </w:rPr>
        <w:t xml:space="preserve"> </w:t>
      </w:r>
      <w:r>
        <w:t>these</w:t>
      </w:r>
      <w:r>
        <w:rPr>
          <w:spacing w:val="-13"/>
        </w:rPr>
        <w:t xml:space="preserve"> </w:t>
      </w:r>
      <w:r>
        <w:t>black</w:t>
      </w:r>
      <w:r>
        <w:rPr>
          <w:spacing w:val="-13"/>
        </w:rPr>
        <w:t xml:space="preserve"> </w:t>
      </w:r>
      <w:r>
        <w:t>rocks</w:t>
      </w:r>
      <w:r>
        <w:rPr>
          <w:spacing w:val="-13"/>
        </w:rPr>
        <w:t xml:space="preserve"> </w:t>
      </w:r>
      <w:r>
        <w:t>were</w:t>
      </w:r>
      <w:r>
        <w:rPr>
          <w:spacing w:val="-12"/>
        </w:rPr>
        <w:t xml:space="preserve"> </w:t>
      </w:r>
      <w:r>
        <w:t>sunk</w:t>
      </w:r>
      <w:r>
        <w:rPr>
          <w:spacing w:val="-13"/>
        </w:rPr>
        <w:t xml:space="preserve"> </w:t>
      </w:r>
      <w:r>
        <w:t>into</w:t>
      </w:r>
      <w:r>
        <w:rPr>
          <w:spacing w:val="-13"/>
        </w:rPr>
        <w:t xml:space="preserve"> </w:t>
      </w:r>
      <w:r>
        <w:t>hell,</w:t>
      </w:r>
      <w:r>
        <w:rPr>
          <w:spacing w:val="-12"/>
        </w:rPr>
        <w:t xml:space="preserve"> </w:t>
      </w:r>
      <w:r>
        <w:t>for</w:t>
      </w:r>
      <w:r>
        <w:rPr>
          <w:spacing w:val="-13"/>
        </w:rPr>
        <w:t xml:space="preserve"> </w:t>
      </w:r>
      <w:r>
        <w:t>his</w:t>
      </w:r>
      <w:r>
        <w:rPr>
          <w:spacing w:val="-13"/>
        </w:rPr>
        <w:t xml:space="preserve"> </w:t>
      </w:r>
      <w:r>
        <w:t>sake!</w:t>
      </w:r>
      <w:r>
        <w:rPr>
          <w:spacing w:val="-13"/>
        </w:rPr>
        <w:t xml:space="preserve"> </w:t>
      </w:r>
      <w:r>
        <w:t>These</w:t>
      </w:r>
      <w:r>
        <w:rPr>
          <w:spacing w:val="-12"/>
        </w:rPr>
        <w:t xml:space="preserve"> </w:t>
      </w:r>
      <w:r>
        <w:t>rocks</w:t>
      </w:r>
      <w:r>
        <w:rPr>
          <w:spacing w:val="-13"/>
        </w:rPr>
        <w:t xml:space="preserve"> </w:t>
      </w:r>
      <w:r>
        <w:t>slay</w:t>
      </w:r>
      <w:r>
        <w:rPr>
          <w:spacing w:val="-13"/>
        </w:rPr>
        <w:t xml:space="preserve"> </w:t>
      </w:r>
      <w:r>
        <w:t>my</w:t>
      </w:r>
      <w:r>
        <w:rPr>
          <w:spacing w:val="-13"/>
        </w:rPr>
        <w:t xml:space="preserve"> </w:t>
      </w:r>
      <w:r>
        <w:t>heart</w:t>
      </w:r>
      <w:r>
        <w:rPr>
          <w:spacing w:val="-12"/>
        </w:rPr>
        <w:t xml:space="preserve"> </w:t>
      </w:r>
      <w:r>
        <w:t>for</w:t>
      </w:r>
      <w:r>
        <w:rPr>
          <w:spacing w:val="-13"/>
        </w:rPr>
        <w:t xml:space="preserve"> </w:t>
      </w:r>
      <w:r>
        <w:t>fear.”</w:t>
      </w:r>
      <w:r>
        <w:rPr>
          <w:spacing w:val="-52"/>
        </w:rPr>
        <w:t xml:space="preserve"> </w:t>
      </w:r>
      <w:r>
        <w:t>Thus</w:t>
      </w:r>
      <w:r>
        <w:rPr>
          <w:spacing w:val="-7"/>
        </w:rPr>
        <w:t xml:space="preserve"> </w:t>
      </w:r>
      <w:r>
        <w:t>she</w:t>
      </w:r>
      <w:r>
        <w:rPr>
          <w:spacing w:val="-6"/>
        </w:rPr>
        <w:t xml:space="preserve"> </w:t>
      </w:r>
      <w:r>
        <w:t>would</w:t>
      </w:r>
      <w:r>
        <w:rPr>
          <w:spacing w:val="-7"/>
        </w:rPr>
        <w:t xml:space="preserve"> </w:t>
      </w:r>
      <w:r>
        <w:t>speak</w:t>
      </w:r>
      <w:r>
        <w:rPr>
          <w:spacing w:val="-6"/>
        </w:rPr>
        <w:t xml:space="preserve"> </w:t>
      </w:r>
      <w:r>
        <w:t>to</w:t>
      </w:r>
      <w:r>
        <w:rPr>
          <w:spacing w:val="-6"/>
        </w:rPr>
        <w:t xml:space="preserve"> </w:t>
      </w:r>
      <w:r>
        <w:t>herself,</w:t>
      </w:r>
      <w:r>
        <w:rPr>
          <w:spacing w:val="-7"/>
        </w:rPr>
        <w:t xml:space="preserve"> </w:t>
      </w:r>
      <w:r>
        <w:t>with</w:t>
      </w:r>
      <w:r>
        <w:rPr>
          <w:spacing w:val="-6"/>
        </w:rPr>
        <w:t xml:space="preserve"> </w:t>
      </w:r>
      <w:r>
        <w:t>many</w:t>
      </w:r>
      <w:r>
        <w:rPr>
          <w:spacing w:val="-7"/>
        </w:rPr>
        <w:t xml:space="preserve"> </w:t>
      </w:r>
      <w:r>
        <w:t>piteous</w:t>
      </w:r>
      <w:r>
        <w:rPr>
          <w:spacing w:val="-6"/>
        </w:rPr>
        <w:t xml:space="preserve"> </w:t>
      </w:r>
      <w:r>
        <w:t>tears.</w:t>
      </w:r>
    </w:p>
    <w:p w14:paraId="434AD4CB" w14:textId="77777777" w:rsidR="000276C6" w:rsidRDefault="000276C6" w:rsidP="00AA63E3">
      <w:pPr>
        <w:pStyle w:val="Body"/>
      </w:pPr>
      <w:r>
        <w:t>Her friends saw that it was no diversion for her, but only a discomfort, to walk by the sea, and devised for her</w:t>
      </w:r>
      <w:r>
        <w:rPr>
          <w:spacing w:val="1"/>
        </w:rPr>
        <w:t xml:space="preserve"> </w:t>
      </w:r>
      <w:r>
        <w:t>amusements</w:t>
      </w:r>
      <w:r>
        <w:rPr>
          <w:spacing w:val="-6"/>
        </w:rPr>
        <w:t xml:space="preserve"> </w:t>
      </w:r>
      <w:r>
        <w:t>in</w:t>
      </w:r>
      <w:r>
        <w:rPr>
          <w:spacing w:val="-5"/>
        </w:rPr>
        <w:t xml:space="preserve"> </w:t>
      </w:r>
      <w:r>
        <w:t>other</w:t>
      </w:r>
      <w:r>
        <w:rPr>
          <w:spacing w:val="-5"/>
        </w:rPr>
        <w:t xml:space="preserve"> </w:t>
      </w:r>
      <w:r>
        <w:t>places.</w:t>
      </w:r>
      <w:r>
        <w:rPr>
          <w:spacing w:val="-5"/>
        </w:rPr>
        <w:t xml:space="preserve"> </w:t>
      </w:r>
      <w:r>
        <w:t>They</w:t>
      </w:r>
      <w:r>
        <w:rPr>
          <w:spacing w:val="-5"/>
        </w:rPr>
        <w:t xml:space="preserve"> </w:t>
      </w:r>
      <w:r>
        <w:t>led</w:t>
      </w:r>
      <w:r>
        <w:rPr>
          <w:spacing w:val="-5"/>
        </w:rPr>
        <w:t xml:space="preserve"> </w:t>
      </w:r>
      <w:r>
        <w:t>her</w:t>
      </w:r>
      <w:r>
        <w:rPr>
          <w:spacing w:val="-5"/>
        </w:rPr>
        <w:t xml:space="preserve"> </w:t>
      </w:r>
      <w:r>
        <w:t>by</w:t>
      </w:r>
      <w:r>
        <w:rPr>
          <w:spacing w:val="-5"/>
        </w:rPr>
        <w:t xml:space="preserve"> </w:t>
      </w:r>
      <w:r>
        <w:t>rivers</w:t>
      </w:r>
      <w:r>
        <w:rPr>
          <w:spacing w:val="-5"/>
        </w:rPr>
        <w:t xml:space="preserve"> </w:t>
      </w:r>
      <w:r>
        <w:t>and</w:t>
      </w:r>
      <w:r>
        <w:rPr>
          <w:spacing w:val="-5"/>
        </w:rPr>
        <w:t xml:space="preserve"> </w:t>
      </w:r>
      <w:r>
        <w:t>springs</w:t>
      </w:r>
      <w:r>
        <w:rPr>
          <w:spacing w:val="-5"/>
        </w:rPr>
        <w:t xml:space="preserve"> </w:t>
      </w:r>
      <w:r>
        <w:t>and</w:t>
      </w:r>
      <w:r>
        <w:rPr>
          <w:spacing w:val="-5"/>
        </w:rPr>
        <w:t xml:space="preserve"> </w:t>
      </w:r>
      <w:r>
        <w:t>in</w:t>
      </w:r>
      <w:r>
        <w:rPr>
          <w:spacing w:val="-5"/>
        </w:rPr>
        <w:t xml:space="preserve"> </w:t>
      </w:r>
      <w:r>
        <w:t>other</w:t>
      </w:r>
      <w:r>
        <w:rPr>
          <w:spacing w:val="-5"/>
        </w:rPr>
        <w:t xml:space="preserve"> </w:t>
      </w:r>
      <w:r>
        <w:t>delightful</w:t>
      </w:r>
      <w:r>
        <w:rPr>
          <w:spacing w:val="-5"/>
        </w:rPr>
        <w:t xml:space="preserve"> </w:t>
      </w:r>
      <w:r>
        <w:t>places;</w:t>
      </w:r>
      <w:r>
        <w:rPr>
          <w:spacing w:val="-5"/>
        </w:rPr>
        <w:t xml:space="preserve"> </w:t>
      </w:r>
      <w:r>
        <w:t>they</w:t>
      </w:r>
      <w:r>
        <w:rPr>
          <w:spacing w:val="-5"/>
        </w:rPr>
        <w:t xml:space="preserve"> </w:t>
      </w:r>
      <w:r>
        <w:t>danced</w:t>
      </w:r>
      <w:r>
        <w:rPr>
          <w:spacing w:val="-5"/>
        </w:rPr>
        <w:t xml:space="preserve"> </w:t>
      </w:r>
      <w:r>
        <w:t>and</w:t>
      </w:r>
      <w:r>
        <w:rPr>
          <w:spacing w:val="-5"/>
        </w:rPr>
        <w:t xml:space="preserve"> </w:t>
      </w:r>
      <w:r>
        <w:t>they</w:t>
      </w:r>
      <w:r>
        <w:rPr>
          <w:spacing w:val="-52"/>
        </w:rPr>
        <w:t xml:space="preserve"> </w:t>
      </w:r>
      <w:r>
        <w:t>played</w:t>
      </w:r>
      <w:r>
        <w:rPr>
          <w:spacing w:val="-7"/>
        </w:rPr>
        <w:t xml:space="preserve"> </w:t>
      </w:r>
      <w:r>
        <w:t>at</w:t>
      </w:r>
      <w:r>
        <w:rPr>
          <w:spacing w:val="-6"/>
        </w:rPr>
        <w:t xml:space="preserve"> </w:t>
      </w:r>
      <w:r>
        <w:t>chess</w:t>
      </w:r>
      <w:r>
        <w:rPr>
          <w:spacing w:val="-6"/>
        </w:rPr>
        <w:t xml:space="preserve"> </w:t>
      </w:r>
      <w:r>
        <w:t>and</w:t>
      </w:r>
      <w:r>
        <w:rPr>
          <w:spacing w:val="-6"/>
        </w:rPr>
        <w:t xml:space="preserve"> </w:t>
      </w:r>
      <w:r>
        <w:t>backgammon.</w:t>
      </w:r>
    </w:p>
    <w:p w14:paraId="28D23DD3" w14:textId="77777777" w:rsidR="000276C6" w:rsidRDefault="000276C6" w:rsidP="00AA63E3">
      <w:pPr>
        <w:pStyle w:val="Body"/>
      </w:pPr>
      <w:r>
        <w:t>So</w:t>
      </w:r>
      <w:r>
        <w:rPr>
          <w:spacing w:val="-5"/>
        </w:rPr>
        <w:t xml:space="preserve"> </w:t>
      </w:r>
      <w:r>
        <w:t>one</w:t>
      </w:r>
      <w:r>
        <w:rPr>
          <w:spacing w:val="-5"/>
        </w:rPr>
        <w:t xml:space="preserve"> </w:t>
      </w:r>
      <w:r>
        <w:t>day</w:t>
      </w:r>
      <w:r>
        <w:rPr>
          <w:spacing w:val="-4"/>
        </w:rPr>
        <w:t xml:space="preserve"> </w:t>
      </w:r>
      <w:r>
        <w:t>in</w:t>
      </w:r>
      <w:r>
        <w:rPr>
          <w:spacing w:val="-5"/>
        </w:rPr>
        <w:t xml:space="preserve"> </w:t>
      </w:r>
      <w:r>
        <w:t>the</w:t>
      </w:r>
      <w:r>
        <w:rPr>
          <w:spacing w:val="-4"/>
        </w:rPr>
        <w:t xml:space="preserve"> </w:t>
      </w:r>
      <w:r>
        <w:t>morning,</w:t>
      </w:r>
      <w:r>
        <w:rPr>
          <w:spacing w:val="-5"/>
        </w:rPr>
        <w:t xml:space="preserve"> </w:t>
      </w:r>
      <w:r>
        <w:t>they</w:t>
      </w:r>
      <w:r>
        <w:rPr>
          <w:spacing w:val="-5"/>
        </w:rPr>
        <w:t xml:space="preserve"> </w:t>
      </w:r>
      <w:r>
        <w:t>went</w:t>
      </w:r>
      <w:r>
        <w:rPr>
          <w:spacing w:val="-4"/>
        </w:rPr>
        <w:t xml:space="preserve"> </w:t>
      </w:r>
      <w:r>
        <w:t>to</w:t>
      </w:r>
      <w:r>
        <w:rPr>
          <w:spacing w:val="-5"/>
        </w:rPr>
        <w:t xml:space="preserve"> </w:t>
      </w:r>
      <w:r>
        <w:t>amuse</w:t>
      </w:r>
      <w:r>
        <w:rPr>
          <w:spacing w:val="-4"/>
        </w:rPr>
        <w:t xml:space="preserve"> </w:t>
      </w:r>
      <w:r>
        <w:t>themselves</w:t>
      </w:r>
      <w:r>
        <w:rPr>
          <w:spacing w:val="-5"/>
        </w:rPr>
        <w:t xml:space="preserve"> </w:t>
      </w:r>
      <w:r>
        <w:t>for</w:t>
      </w:r>
      <w:r>
        <w:rPr>
          <w:spacing w:val="-4"/>
        </w:rPr>
        <w:t xml:space="preserve"> </w:t>
      </w:r>
      <w:r>
        <w:t>the</w:t>
      </w:r>
      <w:r>
        <w:rPr>
          <w:spacing w:val="-5"/>
        </w:rPr>
        <w:t xml:space="preserve"> </w:t>
      </w:r>
      <w:r>
        <w:t>entire</w:t>
      </w:r>
      <w:r>
        <w:rPr>
          <w:spacing w:val="-5"/>
        </w:rPr>
        <w:t xml:space="preserve"> </w:t>
      </w:r>
      <w:r>
        <w:t>day</w:t>
      </w:r>
      <w:r>
        <w:rPr>
          <w:spacing w:val="-4"/>
        </w:rPr>
        <w:t xml:space="preserve"> </w:t>
      </w:r>
      <w:r>
        <w:t>in</w:t>
      </w:r>
      <w:r>
        <w:rPr>
          <w:spacing w:val="-5"/>
        </w:rPr>
        <w:t xml:space="preserve"> </w:t>
      </w:r>
      <w:r>
        <w:t>a</w:t>
      </w:r>
      <w:r>
        <w:rPr>
          <w:spacing w:val="-4"/>
        </w:rPr>
        <w:t xml:space="preserve"> </w:t>
      </w:r>
      <w:r>
        <w:t>nearby</w:t>
      </w:r>
      <w:r>
        <w:rPr>
          <w:spacing w:val="-5"/>
        </w:rPr>
        <w:t xml:space="preserve"> </w:t>
      </w:r>
      <w:r>
        <w:t>garden,</w:t>
      </w:r>
      <w:r>
        <w:rPr>
          <w:spacing w:val="-5"/>
        </w:rPr>
        <w:t xml:space="preserve"> </w:t>
      </w:r>
      <w:r>
        <w:t>in</w:t>
      </w:r>
      <w:r>
        <w:rPr>
          <w:spacing w:val="-4"/>
        </w:rPr>
        <w:t xml:space="preserve"> </w:t>
      </w:r>
      <w:r>
        <w:t>which</w:t>
      </w:r>
      <w:r>
        <w:rPr>
          <w:spacing w:val="-5"/>
        </w:rPr>
        <w:t xml:space="preserve"> </w:t>
      </w:r>
      <w:r>
        <w:t>they</w:t>
      </w:r>
      <w:r>
        <w:rPr>
          <w:spacing w:val="-52"/>
        </w:rPr>
        <w:t xml:space="preserve"> </w:t>
      </w:r>
      <w:r>
        <w:t>had made their provision of food and other things. This was on the sixth morning of May, and May with his soft</w:t>
      </w:r>
      <w:r>
        <w:rPr>
          <w:spacing w:val="1"/>
        </w:rPr>
        <w:t xml:space="preserve"> </w:t>
      </w:r>
      <w:r>
        <w:t>rains</w:t>
      </w:r>
      <w:r>
        <w:rPr>
          <w:spacing w:val="-9"/>
        </w:rPr>
        <w:t xml:space="preserve"> </w:t>
      </w:r>
      <w:r>
        <w:t>had</w:t>
      </w:r>
      <w:r>
        <w:rPr>
          <w:spacing w:val="-8"/>
        </w:rPr>
        <w:t xml:space="preserve"> </w:t>
      </w:r>
      <w:r>
        <w:t>painted</w:t>
      </w:r>
      <w:r>
        <w:rPr>
          <w:spacing w:val="-8"/>
        </w:rPr>
        <w:t xml:space="preserve"> </w:t>
      </w:r>
      <w:r>
        <w:t>this</w:t>
      </w:r>
      <w:r>
        <w:rPr>
          <w:spacing w:val="-8"/>
        </w:rPr>
        <w:t xml:space="preserve"> </w:t>
      </w:r>
      <w:r>
        <w:t>garden</w:t>
      </w:r>
      <w:r>
        <w:rPr>
          <w:spacing w:val="-8"/>
        </w:rPr>
        <w:t xml:space="preserve"> </w:t>
      </w:r>
      <w:r>
        <w:t>full</w:t>
      </w:r>
      <w:r>
        <w:rPr>
          <w:spacing w:val="-9"/>
        </w:rPr>
        <w:t xml:space="preserve"> </w:t>
      </w:r>
      <w:r>
        <w:t>of</w:t>
      </w:r>
      <w:r>
        <w:rPr>
          <w:spacing w:val="-8"/>
        </w:rPr>
        <w:t xml:space="preserve"> </w:t>
      </w:r>
      <w:r>
        <w:t>leaves</w:t>
      </w:r>
      <w:r>
        <w:rPr>
          <w:spacing w:val="-8"/>
        </w:rPr>
        <w:t xml:space="preserve"> </w:t>
      </w:r>
      <w:r>
        <w:t>and</w:t>
      </w:r>
      <w:r>
        <w:rPr>
          <w:spacing w:val="-8"/>
        </w:rPr>
        <w:t xml:space="preserve"> </w:t>
      </w:r>
      <w:r>
        <w:t>flowers.</w:t>
      </w:r>
      <w:r>
        <w:rPr>
          <w:spacing w:val="-8"/>
        </w:rPr>
        <w:t xml:space="preserve"> </w:t>
      </w:r>
      <w:r>
        <w:t>And</w:t>
      </w:r>
      <w:r>
        <w:rPr>
          <w:spacing w:val="-8"/>
        </w:rPr>
        <w:t xml:space="preserve"> </w:t>
      </w:r>
      <w:r>
        <w:t>truly</w:t>
      </w:r>
      <w:r>
        <w:rPr>
          <w:spacing w:val="-9"/>
        </w:rPr>
        <w:t xml:space="preserve"> </w:t>
      </w:r>
      <w:r>
        <w:t>the</w:t>
      </w:r>
      <w:r>
        <w:rPr>
          <w:spacing w:val="-8"/>
        </w:rPr>
        <w:t xml:space="preserve"> </w:t>
      </w:r>
      <w:r>
        <w:t>craft</w:t>
      </w:r>
      <w:r>
        <w:rPr>
          <w:spacing w:val="-8"/>
        </w:rPr>
        <w:t xml:space="preserve"> </w:t>
      </w:r>
      <w:r>
        <w:t>of</w:t>
      </w:r>
      <w:r>
        <w:rPr>
          <w:spacing w:val="-8"/>
        </w:rPr>
        <w:t xml:space="preserve"> </w:t>
      </w:r>
      <w:r>
        <w:t>man’s</w:t>
      </w:r>
      <w:r>
        <w:rPr>
          <w:spacing w:val="-8"/>
        </w:rPr>
        <w:t xml:space="preserve"> </w:t>
      </w:r>
      <w:r>
        <w:t>hand</w:t>
      </w:r>
      <w:r>
        <w:rPr>
          <w:spacing w:val="-9"/>
        </w:rPr>
        <w:t xml:space="preserve"> </w:t>
      </w:r>
      <w:r>
        <w:t>had</w:t>
      </w:r>
      <w:r>
        <w:rPr>
          <w:spacing w:val="-8"/>
        </w:rPr>
        <w:t xml:space="preserve"> </w:t>
      </w:r>
      <w:r>
        <w:t>so</w:t>
      </w:r>
      <w:r>
        <w:rPr>
          <w:spacing w:val="-8"/>
        </w:rPr>
        <w:t xml:space="preserve"> </w:t>
      </w:r>
      <w:r>
        <w:t>curiously</w:t>
      </w:r>
      <w:r>
        <w:rPr>
          <w:spacing w:val="-8"/>
        </w:rPr>
        <w:t xml:space="preserve"> </w:t>
      </w:r>
      <w:r>
        <w:t>arrayed</w:t>
      </w:r>
      <w:r>
        <w:rPr>
          <w:spacing w:val="1"/>
        </w:rPr>
        <w:t xml:space="preserve"> </w:t>
      </w:r>
      <w:r>
        <w:t>this</w:t>
      </w:r>
      <w:r>
        <w:rPr>
          <w:spacing w:val="-7"/>
        </w:rPr>
        <w:t xml:space="preserve"> </w:t>
      </w:r>
      <w:r>
        <w:t>garden</w:t>
      </w:r>
      <w:r>
        <w:rPr>
          <w:spacing w:val="-7"/>
        </w:rPr>
        <w:t xml:space="preserve"> </w:t>
      </w:r>
      <w:r>
        <w:t>that</w:t>
      </w:r>
      <w:r>
        <w:rPr>
          <w:spacing w:val="-6"/>
        </w:rPr>
        <w:t xml:space="preserve"> </w:t>
      </w:r>
      <w:r>
        <w:t>never</w:t>
      </w:r>
      <w:r>
        <w:rPr>
          <w:spacing w:val="-7"/>
        </w:rPr>
        <w:t xml:space="preserve"> </w:t>
      </w:r>
      <w:r>
        <w:t>was</w:t>
      </w:r>
      <w:r>
        <w:rPr>
          <w:spacing w:val="-7"/>
        </w:rPr>
        <w:t xml:space="preserve"> </w:t>
      </w:r>
      <w:r>
        <w:t>a</w:t>
      </w:r>
      <w:r>
        <w:rPr>
          <w:spacing w:val="-6"/>
        </w:rPr>
        <w:t xml:space="preserve"> </w:t>
      </w:r>
      <w:r>
        <w:t>garden</w:t>
      </w:r>
      <w:r>
        <w:rPr>
          <w:spacing w:val="-7"/>
        </w:rPr>
        <w:t xml:space="preserve"> </w:t>
      </w:r>
      <w:r>
        <w:t>of</w:t>
      </w:r>
      <w:r>
        <w:rPr>
          <w:spacing w:val="-7"/>
        </w:rPr>
        <w:t xml:space="preserve"> </w:t>
      </w:r>
      <w:r>
        <w:t>such</w:t>
      </w:r>
      <w:r>
        <w:rPr>
          <w:spacing w:val="-6"/>
        </w:rPr>
        <w:t xml:space="preserve"> </w:t>
      </w:r>
      <w:r>
        <w:t>beauty,</w:t>
      </w:r>
      <w:r>
        <w:rPr>
          <w:spacing w:val="-7"/>
        </w:rPr>
        <w:t xml:space="preserve"> </w:t>
      </w:r>
      <w:r>
        <w:t>unless</w:t>
      </w:r>
      <w:r>
        <w:rPr>
          <w:spacing w:val="-7"/>
        </w:rPr>
        <w:t xml:space="preserve"> </w:t>
      </w:r>
      <w:r>
        <w:t>it</w:t>
      </w:r>
      <w:r>
        <w:rPr>
          <w:spacing w:val="-6"/>
        </w:rPr>
        <w:t xml:space="preserve"> </w:t>
      </w:r>
      <w:r>
        <w:t>would</w:t>
      </w:r>
      <w:r>
        <w:rPr>
          <w:spacing w:val="-7"/>
        </w:rPr>
        <w:t xml:space="preserve"> </w:t>
      </w:r>
      <w:r>
        <w:t>be</w:t>
      </w:r>
      <w:r>
        <w:rPr>
          <w:spacing w:val="-7"/>
        </w:rPr>
        <w:t xml:space="preserve"> </w:t>
      </w:r>
      <w:r>
        <w:t>paradise</w:t>
      </w:r>
      <w:r>
        <w:rPr>
          <w:spacing w:val="-6"/>
        </w:rPr>
        <w:t xml:space="preserve"> </w:t>
      </w:r>
      <w:r>
        <w:t>itself.</w:t>
      </w:r>
    </w:p>
    <w:p w14:paraId="249A8578" w14:textId="77777777" w:rsidR="000276C6" w:rsidRDefault="000276C6" w:rsidP="00AA63E3">
      <w:pPr>
        <w:pStyle w:val="Body"/>
      </w:pPr>
      <w:r>
        <w:t>The</w:t>
      </w:r>
      <w:r>
        <w:rPr>
          <w:spacing w:val="-8"/>
        </w:rPr>
        <w:t xml:space="preserve"> </w:t>
      </w:r>
      <w:r>
        <w:t>scent</w:t>
      </w:r>
      <w:r>
        <w:rPr>
          <w:spacing w:val="-8"/>
        </w:rPr>
        <w:t xml:space="preserve"> </w:t>
      </w:r>
      <w:r>
        <w:t>and</w:t>
      </w:r>
      <w:r>
        <w:rPr>
          <w:spacing w:val="-7"/>
        </w:rPr>
        <w:t xml:space="preserve"> </w:t>
      </w:r>
      <w:r>
        <w:t>the</w:t>
      </w:r>
      <w:r>
        <w:rPr>
          <w:spacing w:val="-8"/>
        </w:rPr>
        <w:t xml:space="preserve"> </w:t>
      </w:r>
      <w:r>
        <w:t>fresh</w:t>
      </w:r>
      <w:r>
        <w:rPr>
          <w:spacing w:val="-8"/>
        </w:rPr>
        <w:t xml:space="preserve"> </w:t>
      </w:r>
      <w:r>
        <w:t>sight</w:t>
      </w:r>
      <w:r>
        <w:rPr>
          <w:spacing w:val="-7"/>
        </w:rPr>
        <w:t xml:space="preserve"> </w:t>
      </w:r>
      <w:r>
        <w:t>of</w:t>
      </w:r>
      <w:r>
        <w:rPr>
          <w:spacing w:val="-8"/>
        </w:rPr>
        <w:t xml:space="preserve"> </w:t>
      </w:r>
      <w:r>
        <w:t>flowers</w:t>
      </w:r>
      <w:r>
        <w:rPr>
          <w:spacing w:val="-7"/>
        </w:rPr>
        <w:t xml:space="preserve"> </w:t>
      </w:r>
      <w:r>
        <w:t>would</w:t>
      </w:r>
      <w:r>
        <w:rPr>
          <w:spacing w:val="-8"/>
        </w:rPr>
        <w:t xml:space="preserve"> </w:t>
      </w:r>
      <w:r>
        <w:t>have</w:t>
      </w:r>
      <w:r>
        <w:rPr>
          <w:spacing w:val="-8"/>
        </w:rPr>
        <w:t xml:space="preserve"> </w:t>
      </w:r>
      <w:r>
        <w:t>gladdened</w:t>
      </w:r>
      <w:r>
        <w:rPr>
          <w:spacing w:val="-7"/>
        </w:rPr>
        <w:t xml:space="preserve"> </w:t>
      </w:r>
      <w:r>
        <w:t>any</w:t>
      </w:r>
      <w:r>
        <w:rPr>
          <w:spacing w:val="-8"/>
        </w:rPr>
        <w:t xml:space="preserve"> </w:t>
      </w:r>
      <w:r>
        <w:t>heart</w:t>
      </w:r>
      <w:r>
        <w:rPr>
          <w:spacing w:val="-7"/>
        </w:rPr>
        <w:t xml:space="preserve"> </w:t>
      </w:r>
      <w:r>
        <w:t>that</w:t>
      </w:r>
      <w:r>
        <w:rPr>
          <w:spacing w:val="-8"/>
        </w:rPr>
        <w:t xml:space="preserve"> </w:t>
      </w:r>
      <w:r>
        <w:t>was</w:t>
      </w:r>
      <w:r>
        <w:rPr>
          <w:spacing w:val="-8"/>
        </w:rPr>
        <w:t xml:space="preserve"> </w:t>
      </w:r>
      <w:r>
        <w:t>ever</w:t>
      </w:r>
      <w:r>
        <w:rPr>
          <w:spacing w:val="-7"/>
        </w:rPr>
        <w:t xml:space="preserve"> </w:t>
      </w:r>
      <w:r>
        <w:t>born,</w:t>
      </w:r>
      <w:r>
        <w:rPr>
          <w:spacing w:val="-8"/>
        </w:rPr>
        <w:t xml:space="preserve"> </w:t>
      </w:r>
      <w:r>
        <w:t>unless</w:t>
      </w:r>
      <w:r>
        <w:rPr>
          <w:spacing w:val="-7"/>
        </w:rPr>
        <w:t xml:space="preserve"> </w:t>
      </w:r>
      <w:r>
        <w:t>too</w:t>
      </w:r>
      <w:r>
        <w:rPr>
          <w:spacing w:val="-8"/>
        </w:rPr>
        <w:t xml:space="preserve"> </w:t>
      </w:r>
      <w:r>
        <w:t>great</w:t>
      </w:r>
      <w:r>
        <w:rPr>
          <w:spacing w:val="-8"/>
        </w:rPr>
        <w:t xml:space="preserve"> </w:t>
      </w:r>
      <w:r>
        <w:t>a</w:t>
      </w:r>
      <w:r>
        <w:rPr>
          <w:spacing w:val="-52"/>
        </w:rPr>
        <w:t xml:space="preserve"> </w:t>
      </w:r>
      <w:r>
        <w:t>sickness</w:t>
      </w:r>
      <w:r>
        <w:rPr>
          <w:spacing w:val="-7"/>
        </w:rPr>
        <w:t xml:space="preserve"> </w:t>
      </w:r>
      <w:r>
        <w:t>or</w:t>
      </w:r>
      <w:r>
        <w:rPr>
          <w:spacing w:val="-7"/>
        </w:rPr>
        <w:t xml:space="preserve"> </w:t>
      </w:r>
      <w:r>
        <w:t>too</w:t>
      </w:r>
      <w:r>
        <w:rPr>
          <w:spacing w:val="-7"/>
        </w:rPr>
        <w:t xml:space="preserve"> </w:t>
      </w:r>
      <w:r>
        <w:t>great</w:t>
      </w:r>
      <w:r>
        <w:rPr>
          <w:spacing w:val="-7"/>
        </w:rPr>
        <w:t xml:space="preserve"> </w:t>
      </w:r>
      <w:r>
        <w:t>a</w:t>
      </w:r>
      <w:r>
        <w:rPr>
          <w:spacing w:val="-7"/>
        </w:rPr>
        <w:t xml:space="preserve"> </w:t>
      </w:r>
      <w:r>
        <w:t>sorrow</w:t>
      </w:r>
      <w:r>
        <w:rPr>
          <w:spacing w:val="-7"/>
        </w:rPr>
        <w:t xml:space="preserve"> </w:t>
      </w:r>
      <w:r>
        <w:t>distressed</w:t>
      </w:r>
      <w:r>
        <w:rPr>
          <w:spacing w:val="-7"/>
        </w:rPr>
        <w:t xml:space="preserve"> </w:t>
      </w:r>
      <w:r>
        <w:t>it;</w:t>
      </w:r>
      <w:r>
        <w:rPr>
          <w:spacing w:val="-7"/>
        </w:rPr>
        <w:t xml:space="preserve"> </w:t>
      </w:r>
      <w:r>
        <w:t>so</w:t>
      </w:r>
      <w:r>
        <w:rPr>
          <w:spacing w:val="-7"/>
        </w:rPr>
        <w:t xml:space="preserve"> </w:t>
      </w:r>
      <w:r>
        <w:t>full</w:t>
      </w:r>
      <w:r>
        <w:rPr>
          <w:spacing w:val="-7"/>
        </w:rPr>
        <w:t xml:space="preserve"> </w:t>
      </w:r>
      <w:r>
        <w:t>was</w:t>
      </w:r>
      <w:r>
        <w:rPr>
          <w:spacing w:val="-7"/>
        </w:rPr>
        <w:t xml:space="preserve"> </w:t>
      </w:r>
      <w:r>
        <w:t>it</w:t>
      </w:r>
      <w:r>
        <w:rPr>
          <w:spacing w:val="-7"/>
        </w:rPr>
        <w:t xml:space="preserve"> </w:t>
      </w:r>
      <w:r>
        <w:t>of</w:t>
      </w:r>
      <w:r>
        <w:rPr>
          <w:spacing w:val="-7"/>
        </w:rPr>
        <w:t xml:space="preserve"> </w:t>
      </w:r>
      <w:r>
        <w:t>delight</w:t>
      </w:r>
      <w:r>
        <w:rPr>
          <w:spacing w:val="-7"/>
        </w:rPr>
        <w:t xml:space="preserve"> </w:t>
      </w:r>
      <w:r>
        <w:t>and</w:t>
      </w:r>
      <w:r>
        <w:rPr>
          <w:spacing w:val="-7"/>
        </w:rPr>
        <w:t xml:space="preserve"> </w:t>
      </w:r>
      <w:r>
        <w:t>beauty.</w:t>
      </w:r>
    </w:p>
    <w:p w14:paraId="56FF20D0" w14:textId="77777777" w:rsidR="000276C6" w:rsidRDefault="000276C6" w:rsidP="00AA63E3">
      <w:pPr>
        <w:pStyle w:val="Body"/>
      </w:pPr>
      <w:r>
        <w:t>After dinner they began to dance and sing, except Dorigen, who always made complaint or moan, because</w:t>
      </w:r>
      <w:r>
        <w:rPr>
          <w:spacing w:val="1"/>
        </w:rPr>
        <w:t xml:space="preserve"> </w:t>
      </w:r>
      <w:r>
        <w:t>she</w:t>
      </w:r>
      <w:r>
        <w:rPr>
          <w:spacing w:val="-5"/>
        </w:rPr>
        <w:t xml:space="preserve"> </w:t>
      </w:r>
      <w:r>
        <w:t>saw</w:t>
      </w:r>
      <w:r>
        <w:rPr>
          <w:spacing w:val="-4"/>
        </w:rPr>
        <w:t xml:space="preserve"> </w:t>
      </w:r>
      <w:r>
        <w:t>not</w:t>
      </w:r>
      <w:r>
        <w:rPr>
          <w:spacing w:val="-5"/>
        </w:rPr>
        <w:t xml:space="preserve"> </w:t>
      </w:r>
      <w:r>
        <w:t>her</w:t>
      </w:r>
      <w:r>
        <w:rPr>
          <w:spacing w:val="-4"/>
        </w:rPr>
        <w:t xml:space="preserve"> </w:t>
      </w:r>
      <w:r>
        <w:t>husband</w:t>
      </w:r>
      <w:r>
        <w:rPr>
          <w:spacing w:val="-5"/>
        </w:rPr>
        <w:t xml:space="preserve"> </w:t>
      </w:r>
      <w:r>
        <w:t>and</w:t>
      </w:r>
      <w:r>
        <w:rPr>
          <w:spacing w:val="-4"/>
        </w:rPr>
        <w:t xml:space="preserve"> </w:t>
      </w:r>
      <w:r>
        <w:t>also</w:t>
      </w:r>
      <w:r>
        <w:rPr>
          <w:spacing w:val="-5"/>
        </w:rPr>
        <w:t xml:space="preserve"> </w:t>
      </w:r>
      <w:r>
        <w:t>her</w:t>
      </w:r>
      <w:r>
        <w:rPr>
          <w:spacing w:val="-4"/>
        </w:rPr>
        <w:t xml:space="preserve"> </w:t>
      </w:r>
      <w:r>
        <w:t>love</w:t>
      </w:r>
      <w:r>
        <w:rPr>
          <w:spacing w:val="-5"/>
        </w:rPr>
        <w:t xml:space="preserve"> </w:t>
      </w:r>
      <w:r>
        <w:t>enter</w:t>
      </w:r>
      <w:r>
        <w:rPr>
          <w:spacing w:val="-4"/>
        </w:rPr>
        <w:t xml:space="preserve"> </w:t>
      </w:r>
      <w:r>
        <w:t>into</w:t>
      </w:r>
      <w:r>
        <w:rPr>
          <w:spacing w:val="-5"/>
        </w:rPr>
        <w:t xml:space="preserve"> </w:t>
      </w:r>
      <w:r>
        <w:t>the</w:t>
      </w:r>
      <w:r>
        <w:rPr>
          <w:spacing w:val="-4"/>
        </w:rPr>
        <w:t xml:space="preserve"> </w:t>
      </w:r>
      <w:r>
        <w:t>dance.</w:t>
      </w:r>
      <w:r>
        <w:rPr>
          <w:spacing w:val="-5"/>
        </w:rPr>
        <w:t xml:space="preserve"> </w:t>
      </w:r>
      <w:r>
        <w:t>But</w:t>
      </w:r>
      <w:r>
        <w:rPr>
          <w:spacing w:val="-4"/>
        </w:rPr>
        <w:t xml:space="preserve"> </w:t>
      </w:r>
      <w:r>
        <w:t>nevertheless</w:t>
      </w:r>
      <w:r>
        <w:rPr>
          <w:spacing w:val="-5"/>
        </w:rPr>
        <w:t xml:space="preserve"> </w:t>
      </w:r>
      <w:r>
        <w:t>she</w:t>
      </w:r>
      <w:r>
        <w:rPr>
          <w:spacing w:val="-4"/>
        </w:rPr>
        <w:t xml:space="preserve"> </w:t>
      </w:r>
      <w:r>
        <w:t>must</w:t>
      </w:r>
      <w:r>
        <w:rPr>
          <w:spacing w:val="-5"/>
        </w:rPr>
        <w:t xml:space="preserve"> </w:t>
      </w:r>
      <w:r>
        <w:t>wait</w:t>
      </w:r>
      <w:r>
        <w:rPr>
          <w:spacing w:val="-4"/>
        </w:rPr>
        <w:t xml:space="preserve"> </w:t>
      </w:r>
      <w:r>
        <w:t>for</w:t>
      </w:r>
      <w:r>
        <w:rPr>
          <w:spacing w:val="-5"/>
        </w:rPr>
        <w:t xml:space="preserve"> </w:t>
      </w:r>
      <w:r>
        <w:t>a</w:t>
      </w:r>
      <w:r>
        <w:rPr>
          <w:spacing w:val="-4"/>
        </w:rPr>
        <w:t xml:space="preserve"> </w:t>
      </w:r>
      <w:r>
        <w:t>time</w:t>
      </w:r>
      <w:r>
        <w:rPr>
          <w:spacing w:val="-5"/>
        </w:rPr>
        <w:t xml:space="preserve"> </w:t>
      </w:r>
      <w:r>
        <w:t>and</w:t>
      </w:r>
      <w:r>
        <w:rPr>
          <w:spacing w:val="-4"/>
        </w:rPr>
        <w:t xml:space="preserve"> </w:t>
      </w:r>
      <w:r>
        <w:t>with</w:t>
      </w:r>
      <w:r>
        <w:rPr>
          <w:spacing w:val="-52"/>
        </w:rPr>
        <w:t xml:space="preserve"> </w:t>
      </w:r>
      <w:r>
        <w:t>good</w:t>
      </w:r>
      <w:r>
        <w:rPr>
          <w:spacing w:val="-6"/>
        </w:rPr>
        <w:t xml:space="preserve"> </w:t>
      </w:r>
      <w:r>
        <w:t>hope</w:t>
      </w:r>
      <w:r>
        <w:rPr>
          <w:spacing w:val="-6"/>
        </w:rPr>
        <w:t xml:space="preserve"> </w:t>
      </w:r>
      <w:r>
        <w:t>let</w:t>
      </w:r>
      <w:r>
        <w:rPr>
          <w:spacing w:val="-6"/>
        </w:rPr>
        <w:t xml:space="preserve"> </w:t>
      </w:r>
      <w:r>
        <w:t>her</w:t>
      </w:r>
      <w:r>
        <w:rPr>
          <w:spacing w:val="-6"/>
        </w:rPr>
        <w:t xml:space="preserve"> </w:t>
      </w:r>
      <w:r>
        <w:t>sorrow</w:t>
      </w:r>
      <w:r>
        <w:rPr>
          <w:spacing w:val="-6"/>
        </w:rPr>
        <w:t xml:space="preserve"> </w:t>
      </w:r>
      <w:r>
        <w:t>pass.</w:t>
      </w:r>
    </w:p>
    <w:p w14:paraId="149AABB3" w14:textId="77777777" w:rsidR="000276C6" w:rsidRDefault="000276C6" w:rsidP="00AA63E3">
      <w:pPr>
        <w:pStyle w:val="Body"/>
      </w:pPr>
      <w:r>
        <w:t>Upon this dance, among other men, there danced before Dorigen a squire who was fresher and more joyful in</w:t>
      </w:r>
      <w:r>
        <w:rPr>
          <w:spacing w:val="1"/>
        </w:rPr>
        <w:t xml:space="preserve"> </w:t>
      </w:r>
      <w:r>
        <w:t>apparel than is the month of May, I believe. He sang and danced to surpass any man who is or was since the world</w:t>
      </w:r>
      <w:r>
        <w:rPr>
          <w:spacing w:val="-52"/>
        </w:rPr>
        <w:t xml:space="preserve"> </w:t>
      </w:r>
      <w:r>
        <w:t>was made. He was, if one would describe him, one of the most handsome men alive: young, strong, virtuous, rich,</w:t>
      </w:r>
      <w:r>
        <w:rPr>
          <w:spacing w:val="-52"/>
        </w:rPr>
        <w:t xml:space="preserve"> </w:t>
      </w:r>
      <w:r>
        <w:t>and</w:t>
      </w:r>
      <w:r>
        <w:rPr>
          <w:spacing w:val="-5"/>
        </w:rPr>
        <w:t xml:space="preserve"> </w:t>
      </w:r>
      <w:r>
        <w:t>wise;</w:t>
      </w:r>
      <w:r>
        <w:rPr>
          <w:spacing w:val="-5"/>
        </w:rPr>
        <w:t xml:space="preserve"> </w:t>
      </w:r>
      <w:r>
        <w:t>and</w:t>
      </w:r>
      <w:r>
        <w:rPr>
          <w:spacing w:val="-5"/>
        </w:rPr>
        <w:t xml:space="preserve"> </w:t>
      </w:r>
      <w:r>
        <w:t>well</w:t>
      </w:r>
      <w:r>
        <w:rPr>
          <w:spacing w:val="-4"/>
        </w:rPr>
        <w:t xml:space="preserve"> </w:t>
      </w:r>
      <w:r>
        <w:t>beloved</w:t>
      </w:r>
      <w:r>
        <w:rPr>
          <w:spacing w:val="-5"/>
        </w:rPr>
        <w:t xml:space="preserve"> </w:t>
      </w:r>
      <w:r>
        <w:t>and</w:t>
      </w:r>
      <w:r>
        <w:rPr>
          <w:spacing w:val="-5"/>
        </w:rPr>
        <w:t xml:space="preserve"> </w:t>
      </w:r>
      <w:r>
        <w:t>held</w:t>
      </w:r>
      <w:r>
        <w:rPr>
          <w:spacing w:val="-5"/>
        </w:rPr>
        <w:t xml:space="preserve"> </w:t>
      </w:r>
      <w:r>
        <w:t>in</w:t>
      </w:r>
      <w:r>
        <w:rPr>
          <w:spacing w:val="-4"/>
        </w:rPr>
        <w:t xml:space="preserve"> </w:t>
      </w:r>
      <w:r>
        <w:t>great</w:t>
      </w:r>
      <w:r>
        <w:rPr>
          <w:spacing w:val="-5"/>
        </w:rPr>
        <w:t xml:space="preserve"> </w:t>
      </w:r>
      <w:r>
        <w:t>honor.</w:t>
      </w:r>
      <w:r>
        <w:rPr>
          <w:spacing w:val="-5"/>
        </w:rPr>
        <w:t xml:space="preserve"> </w:t>
      </w:r>
      <w:r>
        <w:t>And</w:t>
      </w:r>
      <w:r>
        <w:rPr>
          <w:spacing w:val="-5"/>
        </w:rPr>
        <w:t xml:space="preserve"> </w:t>
      </w:r>
      <w:r>
        <w:t>in</w:t>
      </w:r>
      <w:r>
        <w:rPr>
          <w:spacing w:val="-4"/>
        </w:rPr>
        <w:t xml:space="preserve"> </w:t>
      </w:r>
      <w:r>
        <w:t>short,</w:t>
      </w:r>
      <w:r>
        <w:rPr>
          <w:spacing w:val="-5"/>
        </w:rPr>
        <w:t xml:space="preserve"> </w:t>
      </w:r>
      <w:r>
        <w:t>if</w:t>
      </w:r>
      <w:r>
        <w:rPr>
          <w:spacing w:val="-5"/>
        </w:rPr>
        <w:t xml:space="preserve"> </w:t>
      </w:r>
      <w:r>
        <w:t>I</w:t>
      </w:r>
      <w:r>
        <w:rPr>
          <w:spacing w:val="-5"/>
        </w:rPr>
        <w:t xml:space="preserve"> </w:t>
      </w:r>
      <w:r>
        <w:t>am</w:t>
      </w:r>
      <w:r>
        <w:rPr>
          <w:spacing w:val="-4"/>
        </w:rPr>
        <w:t xml:space="preserve"> </w:t>
      </w:r>
      <w:r>
        <w:t>to</w:t>
      </w:r>
      <w:r>
        <w:rPr>
          <w:spacing w:val="-5"/>
        </w:rPr>
        <w:t xml:space="preserve"> </w:t>
      </w:r>
      <w:r>
        <w:t>tell</w:t>
      </w:r>
      <w:r>
        <w:rPr>
          <w:spacing w:val="-5"/>
        </w:rPr>
        <w:t xml:space="preserve"> </w:t>
      </w:r>
      <w:r>
        <w:t>the</w:t>
      </w:r>
      <w:r>
        <w:rPr>
          <w:spacing w:val="-5"/>
        </w:rPr>
        <w:t xml:space="preserve"> </w:t>
      </w:r>
      <w:r>
        <w:t>truth,</w:t>
      </w:r>
      <w:r>
        <w:rPr>
          <w:spacing w:val="-4"/>
        </w:rPr>
        <w:t xml:space="preserve"> </w:t>
      </w:r>
      <w:r>
        <w:t>this</w:t>
      </w:r>
      <w:r>
        <w:rPr>
          <w:spacing w:val="-5"/>
        </w:rPr>
        <w:t xml:space="preserve"> </w:t>
      </w:r>
      <w:r>
        <w:t>servant</w:t>
      </w:r>
      <w:r>
        <w:rPr>
          <w:spacing w:val="-5"/>
        </w:rPr>
        <w:t xml:space="preserve"> </w:t>
      </w:r>
      <w:r>
        <w:t>to</w:t>
      </w:r>
      <w:r>
        <w:rPr>
          <w:spacing w:val="-5"/>
        </w:rPr>
        <w:t xml:space="preserve"> </w:t>
      </w:r>
      <w:r>
        <w:t>Venus,</w:t>
      </w:r>
      <w:r>
        <w:rPr>
          <w:spacing w:val="-4"/>
        </w:rPr>
        <w:t xml:space="preserve"> </w:t>
      </w:r>
      <w:r>
        <w:t>this</w:t>
      </w:r>
      <w:r>
        <w:rPr>
          <w:spacing w:val="-52"/>
        </w:rPr>
        <w:t xml:space="preserve"> </w:t>
      </w:r>
      <w:r>
        <w:t>lively</w:t>
      </w:r>
      <w:r>
        <w:rPr>
          <w:spacing w:val="-11"/>
        </w:rPr>
        <w:t xml:space="preserve"> </w:t>
      </w:r>
      <w:r>
        <w:t>squire,</w:t>
      </w:r>
      <w:r>
        <w:rPr>
          <w:spacing w:val="-11"/>
        </w:rPr>
        <w:t xml:space="preserve"> </w:t>
      </w:r>
      <w:r>
        <w:t>who</w:t>
      </w:r>
      <w:r>
        <w:rPr>
          <w:spacing w:val="-10"/>
        </w:rPr>
        <w:t xml:space="preserve"> </w:t>
      </w:r>
      <w:r>
        <w:t>was</w:t>
      </w:r>
      <w:r>
        <w:rPr>
          <w:spacing w:val="-11"/>
        </w:rPr>
        <w:t xml:space="preserve"> </w:t>
      </w:r>
      <w:r>
        <w:t>called</w:t>
      </w:r>
      <w:r>
        <w:rPr>
          <w:spacing w:val="-10"/>
        </w:rPr>
        <w:t xml:space="preserve"> </w:t>
      </w:r>
      <w:r>
        <w:t>Aurelius,</w:t>
      </w:r>
      <w:r>
        <w:rPr>
          <w:spacing w:val="-11"/>
        </w:rPr>
        <w:t xml:space="preserve"> </w:t>
      </w:r>
      <w:r>
        <w:t>had</w:t>
      </w:r>
      <w:r>
        <w:rPr>
          <w:spacing w:val="-10"/>
        </w:rPr>
        <w:t xml:space="preserve"> </w:t>
      </w:r>
      <w:r>
        <w:t>loved</w:t>
      </w:r>
      <w:r>
        <w:rPr>
          <w:spacing w:val="-11"/>
        </w:rPr>
        <w:t xml:space="preserve"> </w:t>
      </w:r>
      <w:r>
        <w:t>Dorigen,</w:t>
      </w:r>
      <w:r>
        <w:rPr>
          <w:spacing w:val="-10"/>
        </w:rPr>
        <w:t xml:space="preserve"> </w:t>
      </w:r>
      <w:r>
        <w:t>entirely</w:t>
      </w:r>
      <w:r>
        <w:rPr>
          <w:spacing w:val="-11"/>
        </w:rPr>
        <w:t xml:space="preserve"> </w:t>
      </w:r>
      <w:r>
        <w:t>without</w:t>
      </w:r>
      <w:r>
        <w:rPr>
          <w:spacing w:val="-11"/>
        </w:rPr>
        <w:t xml:space="preserve"> </w:t>
      </w:r>
      <w:r>
        <w:t>her</w:t>
      </w:r>
      <w:r>
        <w:rPr>
          <w:spacing w:val="-10"/>
        </w:rPr>
        <w:t xml:space="preserve"> </w:t>
      </w:r>
      <w:r>
        <w:t>knowledge,</w:t>
      </w:r>
      <w:r>
        <w:rPr>
          <w:spacing w:val="-11"/>
        </w:rPr>
        <w:t xml:space="preserve"> </w:t>
      </w:r>
      <w:r>
        <w:t>more</w:t>
      </w:r>
      <w:r>
        <w:rPr>
          <w:spacing w:val="-10"/>
        </w:rPr>
        <w:t xml:space="preserve"> </w:t>
      </w:r>
      <w:r>
        <w:t>than</w:t>
      </w:r>
      <w:r>
        <w:rPr>
          <w:spacing w:val="-11"/>
        </w:rPr>
        <w:t xml:space="preserve"> </w:t>
      </w:r>
      <w:r>
        <w:t>any</w:t>
      </w:r>
      <w:r>
        <w:rPr>
          <w:spacing w:val="-10"/>
        </w:rPr>
        <w:t xml:space="preserve"> </w:t>
      </w:r>
      <w:r>
        <w:t>creature</w:t>
      </w:r>
      <w:r>
        <w:rPr>
          <w:spacing w:val="1"/>
        </w:rPr>
        <w:t xml:space="preserve"> </w:t>
      </w:r>
      <w:r>
        <w:t>for</w:t>
      </w:r>
      <w:r>
        <w:rPr>
          <w:spacing w:val="-6"/>
        </w:rPr>
        <w:t xml:space="preserve"> </w:t>
      </w:r>
      <w:r>
        <w:t>two</w:t>
      </w:r>
      <w:r>
        <w:rPr>
          <w:spacing w:val="-5"/>
        </w:rPr>
        <w:t xml:space="preserve"> </w:t>
      </w:r>
      <w:r>
        <w:t>years</w:t>
      </w:r>
      <w:r>
        <w:rPr>
          <w:spacing w:val="-5"/>
        </w:rPr>
        <w:t xml:space="preserve"> </w:t>
      </w:r>
      <w:r>
        <w:t>and</w:t>
      </w:r>
      <w:r>
        <w:rPr>
          <w:spacing w:val="-5"/>
        </w:rPr>
        <w:t xml:space="preserve"> </w:t>
      </w:r>
      <w:r>
        <w:t>more,</w:t>
      </w:r>
      <w:r>
        <w:rPr>
          <w:spacing w:val="-5"/>
        </w:rPr>
        <w:t xml:space="preserve"> </w:t>
      </w:r>
      <w:r>
        <w:t>as</w:t>
      </w:r>
      <w:r>
        <w:rPr>
          <w:spacing w:val="-5"/>
        </w:rPr>
        <w:t xml:space="preserve"> </w:t>
      </w:r>
      <w:r>
        <w:t>it</w:t>
      </w:r>
      <w:r>
        <w:rPr>
          <w:spacing w:val="-5"/>
        </w:rPr>
        <w:t xml:space="preserve"> </w:t>
      </w:r>
      <w:r>
        <w:t>happened,</w:t>
      </w:r>
      <w:r>
        <w:rPr>
          <w:spacing w:val="-5"/>
        </w:rPr>
        <w:t xml:space="preserve"> </w:t>
      </w:r>
      <w:r>
        <w:t>but</w:t>
      </w:r>
      <w:r>
        <w:rPr>
          <w:spacing w:val="-5"/>
        </w:rPr>
        <w:t xml:space="preserve"> </w:t>
      </w:r>
      <w:r>
        <w:t>never</w:t>
      </w:r>
      <w:r>
        <w:rPr>
          <w:spacing w:val="-5"/>
        </w:rPr>
        <w:t xml:space="preserve"> </w:t>
      </w:r>
      <w:r>
        <w:t>dared</w:t>
      </w:r>
      <w:r>
        <w:rPr>
          <w:spacing w:val="-5"/>
        </w:rPr>
        <w:t xml:space="preserve"> </w:t>
      </w:r>
      <w:r>
        <w:t>he</w:t>
      </w:r>
      <w:r>
        <w:rPr>
          <w:spacing w:val="-5"/>
        </w:rPr>
        <w:t xml:space="preserve"> </w:t>
      </w:r>
      <w:r>
        <w:t>tell</w:t>
      </w:r>
      <w:r>
        <w:rPr>
          <w:spacing w:val="-5"/>
        </w:rPr>
        <w:t xml:space="preserve"> </w:t>
      </w:r>
      <w:r>
        <w:t>her</w:t>
      </w:r>
      <w:r>
        <w:rPr>
          <w:spacing w:val="-5"/>
        </w:rPr>
        <w:t xml:space="preserve"> </w:t>
      </w:r>
      <w:r>
        <w:t>his</w:t>
      </w:r>
      <w:r>
        <w:rPr>
          <w:spacing w:val="-5"/>
        </w:rPr>
        <w:t xml:space="preserve"> </w:t>
      </w:r>
      <w:r>
        <w:t>woe.</w:t>
      </w:r>
      <w:r>
        <w:rPr>
          <w:spacing w:val="-5"/>
        </w:rPr>
        <w:t xml:space="preserve"> </w:t>
      </w:r>
      <w:r>
        <w:t>He</w:t>
      </w:r>
      <w:r>
        <w:rPr>
          <w:spacing w:val="-5"/>
        </w:rPr>
        <w:t xml:space="preserve"> </w:t>
      </w:r>
      <w:r>
        <w:t>drank</w:t>
      </w:r>
      <w:r>
        <w:rPr>
          <w:spacing w:val="-5"/>
        </w:rPr>
        <w:t xml:space="preserve"> </w:t>
      </w:r>
      <w:r>
        <w:t>all</w:t>
      </w:r>
      <w:r>
        <w:rPr>
          <w:spacing w:val="-5"/>
        </w:rPr>
        <w:t xml:space="preserve"> </w:t>
      </w:r>
      <w:r>
        <w:t>his</w:t>
      </w:r>
      <w:r>
        <w:rPr>
          <w:spacing w:val="-5"/>
        </w:rPr>
        <w:t xml:space="preserve"> </w:t>
      </w:r>
      <w:r>
        <w:t>penance</w:t>
      </w:r>
      <w:r>
        <w:rPr>
          <w:spacing w:val="-5"/>
        </w:rPr>
        <w:t xml:space="preserve"> </w:t>
      </w:r>
      <w:r>
        <w:t>without</w:t>
      </w:r>
      <w:r>
        <w:rPr>
          <w:spacing w:val="-5"/>
        </w:rPr>
        <w:t xml:space="preserve"> </w:t>
      </w:r>
      <w:r>
        <w:t>a</w:t>
      </w:r>
      <w:r>
        <w:rPr>
          <w:spacing w:val="-5"/>
        </w:rPr>
        <w:t xml:space="preserve"> </w:t>
      </w:r>
      <w:r>
        <w:t>cup.</w:t>
      </w:r>
    </w:p>
    <w:p w14:paraId="0CB9A73B" w14:textId="77777777" w:rsidR="000276C6" w:rsidRDefault="000276C6" w:rsidP="00AA63E3">
      <w:pPr>
        <w:pStyle w:val="Body"/>
      </w:pPr>
      <w:r>
        <w:t>He</w:t>
      </w:r>
      <w:r>
        <w:rPr>
          <w:spacing w:val="-8"/>
        </w:rPr>
        <w:t xml:space="preserve"> </w:t>
      </w:r>
      <w:r>
        <w:t>was</w:t>
      </w:r>
      <w:r>
        <w:rPr>
          <w:spacing w:val="-8"/>
        </w:rPr>
        <w:t xml:space="preserve"> </w:t>
      </w:r>
      <w:r>
        <w:t>in</w:t>
      </w:r>
      <w:r>
        <w:rPr>
          <w:spacing w:val="-7"/>
        </w:rPr>
        <w:t xml:space="preserve"> </w:t>
      </w:r>
      <w:r>
        <w:t>despair,</w:t>
      </w:r>
      <w:r>
        <w:rPr>
          <w:spacing w:val="-8"/>
        </w:rPr>
        <w:t xml:space="preserve"> </w:t>
      </w:r>
      <w:r>
        <w:t>he</w:t>
      </w:r>
      <w:r>
        <w:rPr>
          <w:spacing w:val="-8"/>
        </w:rPr>
        <w:t xml:space="preserve"> </w:t>
      </w:r>
      <w:r>
        <w:t>dared</w:t>
      </w:r>
      <w:r>
        <w:rPr>
          <w:spacing w:val="-7"/>
        </w:rPr>
        <w:t xml:space="preserve"> </w:t>
      </w:r>
      <w:r>
        <w:t>say</w:t>
      </w:r>
      <w:r>
        <w:rPr>
          <w:spacing w:val="-8"/>
        </w:rPr>
        <w:t xml:space="preserve"> </w:t>
      </w:r>
      <w:r>
        <w:t>nothing</w:t>
      </w:r>
      <w:r>
        <w:rPr>
          <w:spacing w:val="-8"/>
        </w:rPr>
        <w:t xml:space="preserve"> </w:t>
      </w:r>
      <w:r>
        <w:t>except</w:t>
      </w:r>
      <w:r>
        <w:rPr>
          <w:spacing w:val="-7"/>
        </w:rPr>
        <w:t xml:space="preserve"> </w:t>
      </w:r>
      <w:r>
        <w:t>that</w:t>
      </w:r>
      <w:r>
        <w:rPr>
          <w:spacing w:val="-8"/>
        </w:rPr>
        <w:t xml:space="preserve"> </w:t>
      </w:r>
      <w:r>
        <w:t>in</w:t>
      </w:r>
      <w:r>
        <w:rPr>
          <w:spacing w:val="-8"/>
        </w:rPr>
        <w:t xml:space="preserve"> </w:t>
      </w:r>
      <w:r>
        <w:t>his</w:t>
      </w:r>
      <w:r>
        <w:rPr>
          <w:spacing w:val="-7"/>
        </w:rPr>
        <w:t xml:space="preserve"> </w:t>
      </w:r>
      <w:r>
        <w:t>songs</w:t>
      </w:r>
      <w:r>
        <w:rPr>
          <w:spacing w:val="-8"/>
        </w:rPr>
        <w:t xml:space="preserve"> </w:t>
      </w:r>
      <w:r>
        <w:t>he</w:t>
      </w:r>
      <w:r>
        <w:rPr>
          <w:spacing w:val="-8"/>
        </w:rPr>
        <w:t xml:space="preserve"> </w:t>
      </w:r>
      <w:r>
        <w:t>would</w:t>
      </w:r>
      <w:r>
        <w:rPr>
          <w:spacing w:val="-7"/>
        </w:rPr>
        <w:t xml:space="preserve"> </w:t>
      </w:r>
      <w:r>
        <w:t>reveal</w:t>
      </w:r>
      <w:r>
        <w:rPr>
          <w:spacing w:val="-8"/>
        </w:rPr>
        <w:t xml:space="preserve"> </w:t>
      </w:r>
      <w:r>
        <w:t>his</w:t>
      </w:r>
      <w:r>
        <w:rPr>
          <w:spacing w:val="-8"/>
        </w:rPr>
        <w:t xml:space="preserve"> </w:t>
      </w:r>
      <w:r>
        <w:t>woe</w:t>
      </w:r>
      <w:r>
        <w:rPr>
          <w:spacing w:val="-7"/>
        </w:rPr>
        <w:t xml:space="preserve"> </w:t>
      </w:r>
      <w:r>
        <w:t>to</w:t>
      </w:r>
      <w:r>
        <w:rPr>
          <w:spacing w:val="-8"/>
        </w:rPr>
        <w:t xml:space="preserve"> </w:t>
      </w:r>
      <w:r>
        <w:t>some</w:t>
      </w:r>
      <w:r>
        <w:rPr>
          <w:spacing w:val="-8"/>
        </w:rPr>
        <w:t xml:space="preserve"> </w:t>
      </w:r>
      <w:r>
        <w:t>degree,</w:t>
      </w:r>
      <w:r>
        <w:rPr>
          <w:spacing w:val="-7"/>
        </w:rPr>
        <w:t xml:space="preserve"> </w:t>
      </w:r>
      <w:r>
        <w:t>as</w:t>
      </w:r>
      <w:r>
        <w:rPr>
          <w:spacing w:val="-8"/>
        </w:rPr>
        <w:t xml:space="preserve"> </w:t>
      </w:r>
      <w:r>
        <w:t>in</w:t>
      </w:r>
      <w:r>
        <w:rPr>
          <w:spacing w:val="-8"/>
        </w:rPr>
        <w:t xml:space="preserve"> </w:t>
      </w:r>
      <w:r>
        <w:t>a</w:t>
      </w:r>
      <w:r>
        <w:rPr>
          <w:spacing w:val="-52"/>
        </w:rPr>
        <w:t xml:space="preserve"> </w:t>
      </w:r>
      <w:r>
        <w:t>general</w:t>
      </w:r>
      <w:r>
        <w:rPr>
          <w:spacing w:val="-10"/>
        </w:rPr>
        <w:t xml:space="preserve"> </w:t>
      </w:r>
      <w:r>
        <w:t>complaining;</w:t>
      </w:r>
      <w:r>
        <w:rPr>
          <w:spacing w:val="-9"/>
        </w:rPr>
        <w:t xml:space="preserve"> </w:t>
      </w:r>
      <w:r>
        <w:t>he</w:t>
      </w:r>
      <w:r>
        <w:rPr>
          <w:spacing w:val="-10"/>
        </w:rPr>
        <w:t xml:space="preserve"> </w:t>
      </w:r>
      <w:r>
        <w:t>said</w:t>
      </w:r>
      <w:r>
        <w:rPr>
          <w:spacing w:val="-9"/>
        </w:rPr>
        <w:t xml:space="preserve"> </w:t>
      </w:r>
      <w:r>
        <w:t>he</w:t>
      </w:r>
      <w:r>
        <w:rPr>
          <w:spacing w:val="-9"/>
        </w:rPr>
        <w:t xml:space="preserve"> </w:t>
      </w:r>
      <w:r>
        <w:t>loved,</w:t>
      </w:r>
      <w:r>
        <w:rPr>
          <w:spacing w:val="-10"/>
        </w:rPr>
        <w:t xml:space="preserve"> </w:t>
      </w:r>
      <w:r>
        <w:t>and</w:t>
      </w:r>
      <w:r>
        <w:rPr>
          <w:spacing w:val="-9"/>
        </w:rPr>
        <w:t xml:space="preserve"> </w:t>
      </w:r>
      <w:r>
        <w:t>was</w:t>
      </w:r>
      <w:r>
        <w:rPr>
          <w:spacing w:val="-9"/>
        </w:rPr>
        <w:t xml:space="preserve"> </w:t>
      </w:r>
      <w:r>
        <w:t>in</w:t>
      </w:r>
      <w:r>
        <w:rPr>
          <w:spacing w:val="-10"/>
        </w:rPr>
        <w:t xml:space="preserve"> </w:t>
      </w:r>
      <w:r>
        <w:t>no</w:t>
      </w:r>
      <w:r>
        <w:rPr>
          <w:spacing w:val="-9"/>
        </w:rPr>
        <w:t xml:space="preserve"> </w:t>
      </w:r>
      <w:r>
        <w:t>way</w:t>
      </w:r>
      <w:r>
        <w:rPr>
          <w:spacing w:val="-9"/>
        </w:rPr>
        <w:t xml:space="preserve"> </w:t>
      </w:r>
      <w:r>
        <w:t>beloved.</w:t>
      </w:r>
      <w:r>
        <w:rPr>
          <w:spacing w:val="-10"/>
        </w:rPr>
        <w:t xml:space="preserve"> </w:t>
      </w:r>
      <w:r>
        <w:t>Of</w:t>
      </w:r>
      <w:r>
        <w:rPr>
          <w:spacing w:val="-9"/>
        </w:rPr>
        <w:t xml:space="preserve"> </w:t>
      </w:r>
      <w:r>
        <w:t>such</w:t>
      </w:r>
      <w:r>
        <w:rPr>
          <w:spacing w:val="-10"/>
        </w:rPr>
        <w:t xml:space="preserve"> </w:t>
      </w:r>
      <w:r>
        <w:t>matter</w:t>
      </w:r>
      <w:r>
        <w:rPr>
          <w:spacing w:val="-9"/>
        </w:rPr>
        <w:t xml:space="preserve"> </w:t>
      </w:r>
      <w:r>
        <w:t>he</w:t>
      </w:r>
      <w:r>
        <w:rPr>
          <w:spacing w:val="-9"/>
        </w:rPr>
        <w:t xml:space="preserve"> </w:t>
      </w:r>
      <w:r>
        <w:t>made</w:t>
      </w:r>
      <w:r>
        <w:rPr>
          <w:spacing w:val="-10"/>
        </w:rPr>
        <w:t xml:space="preserve"> </w:t>
      </w:r>
      <w:r>
        <w:t>many</w:t>
      </w:r>
      <w:r>
        <w:rPr>
          <w:spacing w:val="-9"/>
        </w:rPr>
        <w:t xml:space="preserve"> </w:t>
      </w:r>
      <w:r>
        <w:t>lays,</w:t>
      </w:r>
      <w:r>
        <w:rPr>
          <w:spacing w:val="-9"/>
        </w:rPr>
        <w:t xml:space="preserve"> </w:t>
      </w:r>
      <w:r>
        <w:t>songs,</w:t>
      </w:r>
      <w:r>
        <w:rPr>
          <w:spacing w:val="-10"/>
        </w:rPr>
        <w:t xml:space="preserve"> </w:t>
      </w:r>
      <w:r>
        <w:t>com-</w:t>
      </w:r>
      <w:r>
        <w:rPr>
          <w:spacing w:val="1"/>
        </w:rPr>
        <w:t xml:space="preserve"> </w:t>
      </w:r>
      <w:r>
        <w:t>plaints,</w:t>
      </w:r>
      <w:r>
        <w:rPr>
          <w:spacing w:val="-8"/>
        </w:rPr>
        <w:t xml:space="preserve"> </w:t>
      </w:r>
      <w:r>
        <w:t>roundels,</w:t>
      </w:r>
      <w:r>
        <w:rPr>
          <w:spacing w:val="-7"/>
        </w:rPr>
        <w:t xml:space="preserve"> </w:t>
      </w:r>
      <w:r>
        <w:t>and</w:t>
      </w:r>
      <w:r>
        <w:rPr>
          <w:spacing w:val="-7"/>
        </w:rPr>
        <w:t xml:space="preserve"> </w:t>
      </w:r>
      <w:r>
        <w:t>virelays,</w:t>
      </w:r>
      <w:r>
        <w:rPr>
          <w:spacing w:val="-7"/>
        </w:rPr>
        <w:t xml:space="preserve"> </w:t>
      </w:r>
      <w:r>
        <w:t>about</w:t>
      </w:r>
      <w:r>
        <w:rPr>
          <w:spacing w:val="-7"/>
        </w:rPr>
        <w:t xml:space="preserve"> </w:t>
      </w:r>
      <w:r>
        <w:t>how</w:t>
      </w:r>
      <w:r>
        <w:rPr>
          <w:spacing w:val="-7"/>
        </w:rPr>
        <w:t xml:space="preserve"> </w:t>
      </w:r>
      <w:r>
        <w:t>he</w:t>
      </w:r>
      <w:r>
        <w:rPr>
          <w:spacing w:val="-7"/>
        </w:rPr>
        <w:t xml:space="preserve"> </w:t>
      </w:r>
      <w:r>
        <w:t>would</w:t>
      </w:r>
      <w:r>
        <w:rPr>
          <w:spacing w:val="-7"/>
        </w:rPr>
        <w:t xml:space="preserve"> </w:t>
      </w:r>
      <w:r>
        <w:t>dare</w:t>
      </w:r>
      <w:r>
        <w:rPr>
          <w:spacing w:val="-7"/>
        </w:rPr>
        <w:t xml:space="preserve"> </w:t>
      </w:r>
      <w:r>
        <w:t>not</w:t>
      </w:r>
      <w:r>
        <w:rPr>
          <w:spacing w:val="-7"/>
        </w:rPr>
        <w:t xml:space="preserve"> </w:t>
      </w:r>
      <w:r>
        <w:t>utter</w:t>
      </w:r>
      <w:r>
        <w:rPr>
          <w:spacing w:val="-7"/>
        </w:rPr>
        <w:t xml:space="preserve"> </w:t>
      </w:r>
      <w:r>
        <w:t>his</w:t>
      </w:r>
      <w:r>
        <w:rPr>
          <w:spacing w:val="-7"/>
        </w:rPr>
        <w:t xml:space="preserve"> </w:t>
      </w:r>
      <w:r>
        <w:t>sorrow,</w:t>
      </w:r>
      <w:r>
        <w:rPr>
          <w:spacing w:val="-7"/>
        </w:rPr>
        <w:t xml:space="preserve"> </w:t>
      </w:r>
      <w:r>
        <w:t>but</w:t>
      </w:r>
      <w:r>
        <w:rPr>
          <w:spacing w:val="-7"/>
        </w:rPr>
        <w:t xml:space="preserve"> </w:t>
      </w:r>
      <w:r>
        <w:t>languishes</w:t>
      </w:r>
      <w:r>
        <w:rPr>
          <w:spacing w:val="-7"/>
        </w:rPr>
        <w:t xml:space="preserve"> </w:t>
      </w:r>
      <w:r>
        <w:t>like</w:t>
      </w:r>
      <w:r>
        <w:rPr>
          <w:spacing w:val="-7"/>
        </w:rPr>
        <w:t xml:space="preserve"> </w:t>
      </w:r>
      <w:r>
        <w:t>a</w:t>
      </w:r>
      <w:r>
        <w:rPr>
          <w:spacing w:val="-7"/>
        </w:rPr>
        <w:t xml:space="preserve"> </w:t>
      </w:r>
      <w:r>
        <w:t>fury</w:t>
      </w:r>
      <w:r>
        <w:rPr>
          <w:spacing w:val="-7"/>
        </w:rPr>
        <w:t xml:space="preserve"> </w:t>
      </w:r>
      <w:r>
        <w:t>in</w:t>
      </w:r>
      <w:r>
        <w:rPr>
          <w:spacing w:val="-7"/>
        </w:rPr>
        <w:t xml:space="preserve"> </w:t>
      </w:r>
      <w:r>
        <w:t>hell;</w:t>
      </w:r>
      <w:r>
        <w:rPr>
          <w:spacing w:val="-7"/>
        </w:rPr>
        <w:t xml:space="preserve"> </w:t>
      </w:r>
      <w:r>
        <w:t>and</w:t>
      </w:r>
      <w:r>
        <w:rPr>
          <w:spacing w:val="1"/>
        </w:rPr>
        <w:t xml:space="preserve"> </w:t>
      </w:r>
      <w:r>
        <w:t>die he must, he said, as did Echo for Narcissus, who dared not tell her woe. In other manner than this that I speak</w:t>
      </w:r>
      <w:r>
        <w:rPr>
          <w:spacing w:val="1"/>
        </w:rPr>
        <w:t xml:space="preserve"> </w:t>
      </w:r>
      <w:r>
        <w:t>of</w:t>
      </w:r>
      <w:r>
        <w:rPr>
          <w:spacing w:val="-7"/>
        </w:rPr>
        <w:t xml:space="preserve"> </w:t>
      </w:r>
      <w:r>
        <w:t>he</w:t>
      </w:r>
      <w:r>
        <w:rPr>
          <w:spacing w:val="-6"/>
        </w:rPr>
        <w:t xml:space="preserve"> </w:t>
      </w:r>
      <w:r>
        <w:t>dared</w:t>
      </w:r>
      <w:r>
        <w:rPr>
          <w:spacing w:val="-7"/>
        </w:rPr>
        <w:t xml:space="preserve"> </w:t>
      </w:r>
      <w:r>
        <w:t>not</w:t>
      </w:r>
      <w:r>
        <w:rPr>
          <w:spacing w:val="-6"/>
        </w:rPr>
        <w:t xml:space="preserve"> </w:t>
      </w:r>
      <w:r>
        <w:t>reveal</w:t>
      </w:r>
      <w:r>
        <w:rPr>
          <w:spacing w:val="-6"/>
        </w:rPr>
        <w:t xml:space="preserve"> </w:t>
      </w:r>
      <w:r>
        <w:t>his</w:t>
      </w:r>
      <w:r>
        <w:rPr>
          <w:spacing w:val="-7"/>
        </w:rPr>
        <w:t xml:space="preserve"> </w:t>
      </w:r>
      <w:r>
        <w:t>passion</w:t>
      </w:r>
      <w:r>
        <w:rPr>
          <w:spacing w:val="-6"/>
        </w:rPr>
        <w:t xml:space="preserve"> </w:t>
      </w:r>
      <w:r>
        <w:t>to</w:t>
      </w:r>
      <w:r>
        <w:rPr>
          <w:spacing w:val="-6"/>
        </w:rPr>
        <w:t xml:space="preserve"> </w:t>
      </w:r>
      <w:r>
        <w:t>her;</w:t>
      </w:r>
      <w:r>
        <w:rPr>
          <w:spacing w:val="-7"/>
        </w:rPr>
        <w:t xml:space="preserve"> </w:t>
      </w:r>
      <w:r>
        <w:t>except</w:t>
      </w:r>
      <w:r>
        <w:rPr>
          <w:spacing w:val="-6"/>
        </w:rPr>
        <w:t xml:space="preserve"> </w:t>
      </w:r>
      <w:r>
        <w:t>that,</w:t>
      </w:r>
      <w:r>
        <w:rPr>
          <w:spacing w:val="-6"/>
        </w:rPr>
        <w:t xml:space="preserve"> </w:t>
      </w:r>
      <w:r>
        <w:t>by</w:t>
      </w:r>
      <w:r>
        <w:rPr>
          <w:spacing w:val="-7"/>
        </w:rPr>
        <w:t xml:space="preserve"> </w:t>
      </w:r>
      <w:r>
        <w:t>chance,</w:t>
      </w:r>
      <w:r>
        <w:rPr>
          <w:spacing w:val="-6"/>
        </w:rPr>
        <w:t xml:space="preserve"> </w:t>
      </w:r>
      <w:r>
        <w:t>sometimes</w:t>
      </w:r>
      <w:r>
        <w:rPr>
          <w:spacing w:val="-7"/>
        </w:rPr>
        <w:t xml:space="preserve"> </w:t>
      </w:r>
      <w:r>
        <w:t>at</w:t>
      </w:r>
      <w:r>
        <w:rPr>
          <w:spacing w:val="-6"/>
        </w:rPr>
        <w:t xml:space="preserve"> </w:t>
      </w:r>
      <w:r>
        <w:t>dances,</w:t>
      </w:r>
      <w:r>
        <w:rPr>
          <w:spacing w:val="-6"/>
        </w:rPr>
        <w:t xml:space="preserve"> </w:t>
      </w:r>
      <w:r>
        <w:t>where</w:t>
      </w:r>
      <w:r>
        <w:rPr>
          <w:spacing w:val="-7"/>
        </w:rPr>
        <w:t xml:space="preserve"> </w:t>
      </w:r>
      <w:r>
        <w:t>young</w:t>
      </w:r>
      <w:r>
        <w:rPr>
          <w:spacing w:val="-6"/>
        </w:rPr>
        <w:t xml:space="preserve"> </w:t>
      </w:r>
      <w:r>
        <w:t>people</w:t>
      </w:r>
      <w:r>
        <w:rPr>
          <w:spacing w:val="-6"/>
        </w:rPr>
        <w:t xml:space="preserve"> </w:t>
      </w:r>
      <w:r>
        <w:t>perform</w:t>
      </w:r>
      <w:r>
        <w:rPr>
          <w:spacing w:val="1"/>
        </w:rPr>
        <w:t xml:space="preserve"> </w:t>
      </w:r>
      <w:r>
        <w:t>their customs of courtship, it may well be that he looked upon her face in such a way as a man who asks for grace;</w:t>
      </w:r>
      <w:r>
        <w:rPr>
          <w:spacing w:val="-52"/>
        </w:rPr>
        <w:t xml:space="preserve"> </w:t>
      </w:r>
      <w:r>
        <w:t>but</w:t>
      </w:r>
      <w:r>
        <w:rPr>
          <w:spacing w:val="-6"/>
        </w:rPr>
        <w:t xml:space="preserve"> </w:t>
      </w:r>
      <w:r>
        <w:t>she</w:t>
      </w:r>
      <w:r>
        <w:rPr>
          <w:spacing w:val="-6"/>
        </w:rPr>
        <w:t xml:space="preserve"> </w:t>
      </w:r>
      <w:r>
        <w:t>knew</w:t>
      </w:r>
      <w:r>
        <w:rPr>
          <w:spacing w:val="-6"/>
        </w:rPr>
        <w:t xml:space="preserve"> </w:t>
      </w:r>
      <w:r>
        <w:t>nothing</w:t>
      </w:r>
      <w:r>
        <w:rPr>
          <w:spacing w:val="-6"/>
        </w:rPr>
        <w:t xml:space="preserve"> </w:t>
      </w:r>
      <w:r>
        <w:t>of</w:t>
      </w:r>
      <w:r>
        <w:rPr>
          <w:spacing w:val="-6"/>
        </w:rPr>
        <w:t xml:space="preserve"> </w:t>
      </w:r>
      <w:r>
        <w:t>his</w:t>
      </w:r>
      <w:r>
        <w:rPr>
          <w:spacing w:val="-6"/>
        </w:rPr>
        <w:t xml:space="preserve"> </w:t>
      </w:r>
      <w:r>
        <w:t>intent.</w:t>
      </w:r>
    </w:p>
    <w:p w14:paraId="4B5A3FA5" w14:textId="511E8350" w:rsidR="000276C6" w:rsidRDefault="000276C6" w:rsidP="00AA63E3">
      <w:pPr>
        <w:pStyle w:val="Body"/>
      </w:pPr>
      <w:r>
        <w:t>Nevertheless it happened, before they went from that garden, that because he was her neighbor and a man of</w:t>
      </w:r>
      <w:r>
        <w:rPr>
          <w:spacing w:val="1"/>
        </w:rPr>
        <w:t xml:space="preserve"> </w:t>
      </w:r>
      <w:r>
        <w:t>good reputation, and she had known him for a long time, they began to speak. And Aurelius drew more and more</w:t>
      </w:r>
      <w:r>
        <w:rPr>
          <w:spacing w:val="-52"/>
        </w:rPr>
        <w:t xml:space="preserve"> </w:t>
      </w:r>
      <w:r>
        <w:t>toward</w:t>
      </w:r>
      <w:r>
        <w:rPr>
          <w:spacing w:val="-6"/>
        </w:rPr>
        <w:t xml:space="preserve"> </w:t>
      </w:r>
      <w:r>
        <w:t>his</w:t>
      </w:r>
      <w:r>
        <w:rPr>
          <w:spacing w:val="-6"/>
        </w:rPr>
        <w:t xml:space="preserve"> </w:t>
      </w:r>
      <w:r>
        <w:t>matter</w:t>
      </w:r>
      <w:r>
        <w:rPr>
          <w:spacing w:val="-6"/>
        </w:rPr>
        <w:t xml:space="preserve"> </w:t>
      </w:r>
      <w:r>
        <w:t>and</w:t>
      </w:r>
      <w:r>
        <w:rPr>
          <w:spacing w:val="-6"/>
        </w:rPr>
        <w:t xml:space="preserve"> </w:t>
      </w:r>
      <w:r>
        <w:t>when</w:t>
      </w:r>
      <w:r>
        <w:rPr>
          <w:spacing w:val="-6"/>
        </w:rPr>
        <w:t xml:space="preserve"> </w:t>
      </w:r>
      <w:r>
        <w:t>he</w:t>
      </w:r>
      <w:r>
        <w:rPr>
          <w:spacing w:val="-6"/>
        </w:rPr>
        <w:t xml:space="preserve"> </w:t>
      </w:r>
      <w:r>
        <w:t>saw</w:t>
      </w:r>
      <w:r>
        <w:rPr>
          <w:spacing w:val="-6"/>
        </w:rPr>
        <w:t xml:space="preserve"> </w:t>
      </w:r>
      <w:r>
        <w:t>his</w:t>
      </w:r>
      <w:r>
        <w:rPr>
          <w:spacing w:val="-5"/>
        </w:rPr>
        <w:t xml:space="preserve"> </w:t>
      </w:r>
      <w:r>
        <w:t>time,</w:t>
      </w:r>
      <w:r>
        <w:rPr>
          <w:spacing w:val="-6"/>
        </w:rPr>
        <w:t xml:space="preserve"> </w:t>
      </w:r>
      <w:r>
        <w:t>he</w:t>
      </w:r>
      <w:r>
        <w:rPr>
          <w:spacing w:val="-6"/>
        </w:rPr>
        <w:t xml:space="preserve"> </w:t>
      </w:r>
      <w:r>
        <w:t>said</w:t>
      </w:r>
      <w:r>
        <w:rPr>
          <w:spacing w:val="-6"/>
        </w:rPr>
        <w:t xml:space="preserve"> </w:t>
      </w:r>
      <w:r>
        <w:lastRenderedPageBreak/>
        <w:t>thus:</w:t>
      </w:r>
      <w:r>
        <w:rPr>
          <w:spacing w:val="-6"/>
        </w:rPr>
        <w:t xml:space="preserve"> </w:t>
      </w:r>
      <w:r>
        <w:t>“Madame,</w:t>
      </w:r>
      <w:r>
        <w:rPr>
          <w:spacing w:val="-6"/>
        </w:rPr>
        <w:t xml:space="preserve"> </w:t>
      </w:r>
      <w:r>
        <w:t>by</w:t>
      </w:r>
      <w:r>
        <w:rPr>
          <w:spacing w:val="-6"/>
        </w:rPr>
        <w:t xml:space="preserve"> </w:t>
      </w:r>
      <w:r>
        <w:t>God</w:t>
      </w:r>
      <w:r>
        <w:rPr>
          <w:spacing w:val="-6"/>
        </w:rPr>
        <w:t xml:space="preserve"> </w:t>
      </w:r>
      <w:r>
        <w:t>That</w:t>
      </w:r>
      <w:r>
        <w:rPr>
          <w:spacing w:val="-5"/>
        </w:rPr>
        <w:t xml:space="preserve"> </w:t>
      </w:r>
      <w:r>
        <w:t>made</w:t>
      </w:r>
      <w:r>
        <w:rPr>
          <w:spacing w:val="-6"/>
        </w:rPr>
        <w:t xml:space="preserve"> </w:t>
      </w:r>
      <w:r>
        <w:t>this</w:t>
      </w:r>
      <w:r>
        <w:rPr>
          <w:spacing w:val="-6"/>
        </w:rPr>
        <w:t xml:space="preserve"> </w:t>
      </w:r>
      <w:r>
        <w:t>world,</w:t>
      </w:r>
      <w:r>
        <w:rPr>
          <w:spacing w:val="-6"/>
        </w:rPr>
        <w:t xml:space="preserve"> </w:t>
      </w:r>
      <w:r>
        <w:t>If</w:t>
      </w:r>
      <w:r>
        <w:rPr>
          <w:spacing w:val="-6"/>
        </w:rPr>
        <w:t xml:space="preserve"> </w:t>
      </w:r>
      <w:r>
        <w:t>I</w:t>
      </w:r>
      <w:r>
        <w:rPr>
          <w:spacing w:val="-6"/>
        </w:rPr>
        <w:t xml:space="preserve"> </w:t>
      </w:r>
      <w:r>
        <w:t>had</w:t>
      </w:r>
      <w:r>
        <w:rPr>
          <w:spacing w:val="-6"/>
        </w:rPr>
        <w:t xml:space="preserve"> </w:t>
      </w:r>
      <w:r>
        <w:t>known</w:t>
      </w:r>
      <w:r>
        <w:rPr>
          <w:spacing w:val="-52"/>
        </w:rPr>
        <w:t xml:space="preserve"> </w:t>
      </w:r>
      <w:r>
        <w:t>it</w:t>
      </w:r>
      <w:r>
        <w:rPr>
          <w:spacing w:val="-7"/>
        </w:rPr>
        <w:t xml:space="preserve"> </w:t>
      </w:r>
      <w:r>
        <w:t>would</w:t>
      </w:r>
      <w:r>
        <w:rPr>
          <w:spacing w:val="-6"/>
        </w:rPr>
        <w:t xml:space="preserve"> </w:t>
      </w:r>
      <w:r>
        <w:t>gladden</w:t>
      </w:r>
      <w:r>
        <w:rPr>
          <w:spacing w:val="-6"/>
        </w:rPr>
        <w:t xml:space="preserve"> </w:t>
      </w:r>
      <w:r>
        <w:t>your</w:t>
      </w:r>
      <w:r>
        <w:rPr>
          <w:spacing w:val="-6"/>
        </w:rPr>
        <w:t xml:space="preserve"> </w:t>
      </w:r>
      <w:r>
        <w:t>heart,</w:t>
      </w:r>
      <w:r>
        <w:rPr>
          <w:spacing w:val="-6"/>
        </w:rPr>
        <w:t xml:space="preserve"> </w:t>
      </w:r>
      <w:r>
        <w:t>I</w:t>
      </w:r>
      <w:r>
        <w:rPr>
          <w:spacing w:val="-6"/>
        </w:rPr>
        <w:t xml:space="preserve"> </w:t>
      </w:r>
      <w:r>
        <w:t>wish</w:t>
      </w:r>
      <w:r>
        <w:rPr>
          <w:spacing w:val="-6"/>
        </w:rPr>
        <w:t xml:space="preserve"> </w:t>
      </w:r>
      <w:r>
        <w:t>that</w:t>
      </w:r>
      <w:r>
        <w:rPr>
          <w:spacing w:val="-6"/>
        </w:rPr>
        <w:t xml:space="preserve"> </w:t>
      </w:r>
      <w:r>
        <w:t>the</w:t>
      </w:r>
      <w:r>
        <w:rPr>
          <w:spacing w:val="-6"/>
        </w:rPr>
        <w:t xml:space="preserve"> </w:t>
      </w:r>
      <w:r>
        <w:t>day</w:t>
      </w:r>
      <w:r>
        <w:rPr>
          <w:spacing w:val="-6"/>
        </w:rPr>
        <w:t xml:space="preserve"> </w:t>
      </w:r>
      <w:r>
        <w:t>when</w:t>
      </w:r>
      <w:r>
        <w:rPr>
          <w:spacing w:val="-6"/>
        </w:rPr>
        <w:t xml:space="preserve"> </w:t>
      </w:r>
      <w:r>
        <w:t>your</w:t>
      </w:r>
      <w:r>
        <w:rPr>
          <w:spacing w:val="-7"/>
        </w:rPr>
        <w:t xml:space="preserve"> </w:t>
      </w:r>
      <w:r>
        <w:t>Arveragus</w:t>
      </w:r>
      <w:r>
        <w:rPr>
          <w:spacing w:val="-6"/>
        </w:rPr>
        <w:t xml:space="preserve"> </w:t>
      </w:r>
      <w:r>
        <w:t>went</w:t>
      </w:r>
      <w:r>
        <w:rPr>
          <w:spacing w:val="-6"/>
        </w:rPr>
        <w:t xml:space="preserve"> </w:t>
      </w:r>
      <w:r>
        <w:t>over</w:t>
      </w:r>
      <w:r>
        <w:rPr>
          <w:spacing w:val="-6"/>
        </w:rPr>
        <w:t xml:space="preserve"> </w:t>
      </w:r>
      <w:r>
        <w:t>the</w:t>
      </w:r>
      <w:r>
        <w:rPr>
          <w:spacing w:val="-6"/>
        </w:rPr>
        <w:t xml:space="preserve"> </w:t>
      </w:r>
      <w:r>
        <w:t>sea,</w:t>
      </w:r>
      <w:r>
        <w:rPr>
          <w:spacing w:val="-6"/>
        </w:rPr>
        <w:t xml:space="preserve"> </w:t>
      </w:r>
      <w:r>
        <w:t>I,</w:t>
      </w:r>
      <w:r>
        <w:rPr>
          <w:spacing w:val="-6"/>
        </w:rPr>
        <w:t xml:space="preserve"> </w:t>
      </w:r>
      <w:r>
        <w:t>Aurelius,</w:t>
      </w:r>
      <w:r>
        <w:rPr>
          <w:spacing w:val="-6"/>
        </w:rPr>
        <w:t xml:space="preserve"> </w:t>
      </w:r>
      <w:r>
        <w:t>had</w:t>
      </w:r>
      <w:r>
        <w:rPr>
          <w:spacing w:val="-6"/>
        </w:rPr>
        <w:t xml:space="preserve"> </w:t>
      </w:r>
      <w:r>
        <w:t>gone</w:t>
      </w:r>
      <w:r>
        <w:rPr>
          <w:spacing w:val="-6"/>
        </w:rPr>
        <w:t xml:space="preserve"> </w:t>
      </w:r>
      <w:r>
        <w:t>to</w:t>
      </w:r>
      <w:r w:rsidR="00AA63E3">
        <w:t xml:space="preserve"> </w:t>
      </w:r>
      <w:r>
        <w:t>a place from which I never should have returned. For I well know that my service is in vain; my reward is but the</w:t>
      </w:r>
      <w:r>
        <w:rPr>
          <w:spacing w:val="1"/>
        </w:rPr>
        <w:t xml:space="preserve"> </w:t>
      </w:r>
      <w:r>
        <w:t>breaking</w:t>
      </w:r>
      <w:r>
        <w:rPr>
          <w:spacing w:val="-9"/>
        </w:rPr>
        <w:t xml:space="preserve"> </w:t>
      </w:r>
      <w:r>
        <w:t>of</w:t>
      </w:r>
      <w:r>
        <w:rPr>
          <w:spacing w:val="-9"/>
        </w:rPr>
        <w:t xml:space="preserve"> </w:t>
      </w:r>
      <w:r>
        <w:t>my</w:t>
      </w:r>
      <w:r>
        <w:rPr>
          <w:spacing w:val="-9"/>
        </w:rPr>
        <w:t xml:space="preserve"> </w:t>
      </w:r>
      <w:r>
        <w:t>heart.</w:t>
      </w:r>
      <w:r>
        <w:rPr>
          <w:spacing w:val="-9"/>
        </w:rPr>
        <w:t xml:space="preserve"> </w:t>
      </w:r>
      <w:r>
        <w:t>Have</w:t>
      </w:r>
      <w:r>
        <w:rPr>
          <w:spacing w:val="-9"/>
        </w:rPr>
        <w:t xml:space="preserve"> </w:t>
      </w:r>
      <w:r>
        <w:t>pity</w:t>
      </w:r>
      <w:r>
        <w:rPr>
          <w:spacing w:val="-9"/>
        </w:rPr>
        <w:t xml:space="preserve"> </w:t>
      </w:r>
      <w:r>
        <w:t>upon</w:t>
      </w:r>
      <w:r>
        <w:rPr>
          <w:spacing w:val="-9"/>
        </w:rPr>
        <w:t xml:space="preserve"> </w:t>
      </w:r>
      <w:r>
        <w:t>my</w:t>
      </w:r>
      <w:r>
        <w:rPr>
          <w:spacing w:val="-9"/>
        </w:rPr>
        <w:t xml:space="preserve"> </w:t>
      </w:r>
      <w:r>
        <w:t>bitter</w:t>
      </w:r>
      <w:r>
        <w:rPr>
          <w:spacing w:val="-9"/>
        </w:rPr>
        <w:t xml:space="preserve"> </w:t>
      </w:r>
      <w:r>
        <w:t>pains,</w:t>
      </w:r>
      <w:r>
        <w:rPr>
          <w:spacing w:val="-9"/>
        </w:rPr>
        <w:t xml:space="preserve"> </w:t>
      </w:r>
      <w:r>
        <w:t>Madame,</w:t>
      </w:r>
      <w:r>
        <w:rPr>
          <w:spacing w:val="-9"/>
        </w:rPr>
        <w:t xml:space="preserve"> </w:t>
      </w:r>
      <w:r>
        <w:t>for</w:t>
      </w:r>
      <w:r>
        <w:rPr>
          <w:spacing w:val="-9"/>
        </w:rPr>
        <w:t xml:space="preserve"> </w:t>
      </w:r>
      <w:r>
        <w:t>with</w:t>
      </w:r>
      <w:r>
        <w:rPr>
          <w:spacing w:val="-9"/>
        </w:rPr>
        <w:t xml:space="preserve"> </w:t>
      </w:r>
      <w:r>
        <w:t>a</w:t>
      </w:r>
      <w:r>
        <w:rPr>
          <w:spacing w:val="-9"/>
        </w:rPr>
        <w:t xml:space="preserve"> </w:t>
      </w:r>
      <w:r>
        <w:t>word</w:t>
      </w:r>
      <w:r>
        <w:rPr>
          <w:spacing w:val="-9"/>
        </w:rPr>
        <w:t xml:space="preserve"> </w:t>
      </w:r>
      <w:r>
        <w:t>you</w:t>
      </w:r>
      <w:r>
        <w:rPr>
          <w:spacing w:val="-8"/>
        </w:rPr>
        <w:t xml:space="preserve"> </w:t>
      </w:r>
      <w:r>
        <w:t>may</w:t>
      </w:r>
      <w:r>
        <w:rPr>
          <w:spacing w:val="-9"/>
        </w:rPr>
        <w:t xml:space="preserve"> </w:t>
      </w:r>
      <w:r>
        <w:t>slay</w:t>
      </w:r>
      <w:r>
        <w:rPr>
          <w:spacing w:val="-9"/>
        </w:rPr>
        <w:t xml:space="preserve"> </w:t>
      </w:r>
      <w:r>
        <w:t>me</w:t>
      </w:r>
      <w:r>
        <w:rPr>
          <w:spacing w:val="-9"/>
        </w:rPr>
        <w:t xml:space="preserve"> </w:t>
      </w:r>
      <w:r>
        <w:t>or</w:t>
      </w:r>
      <w:r>
        <w:rPr>
          <w:spacing w:val="-9"/>
        </w:rPr>
        <w:t xml:space="preserve"> </w:t>
      </w:r>
      <w:r>
        <w:t>save</w:t>
      </w:r>
      <w:r>
        <w:rPr>
          <w:spacing w:val="-9"/>
        </w:rPr>
        <w:t xml:space="preserve"> </w:t>
      </w:r>
      <w:r>
        <w:t>me.</w:t>
      </w:r>
      <w:r>
        <w:rPr>
          <w:spacing w:val="-9"/>
        </w:rPr>
        <w:t xml:space="preserve"> </w:t>
      </w:r>
      <w:r>
        <w:t>I</w:t>
      </w:r>
      <w:r>
        <w:rPr>
          <w:spacing w:val="-9"/>
        </w:rPr>
        <w:t xml:space="preserve"> </w:t>
      </w:r>
      <w:r>
        <w:t>wish</w:t>
      </w:r>
      <w:r>
        <w:rPr>
          <w:spacing w:val="1"/>
        </w:rPr>
        <w:t xml:space="preserve"> </w:t>
      </w:r>
      <w:r>
        <w:t>to</w:t>
      </w:r>
      <w:r>
        <w:rPr>
          <w:spacing w:val="-9"/>
        </w:rPr>
        <w:t xml:space="preserve"> </w:t>
      </w:r>
      <w:r>
        <w:t>God</w:t>
      </w:r>
      <w:r>
        <w:rPr>
          <w:spacing w:val="-9"/>
        </w:rPr>
        <w:t xml:space="preserve"> </w:t>
      </w:r>
      <w:r>
        <w:t>that</w:t>
      </w:r>
      <w:r>
        <w:rPr>
          <w:spacing w:val="-9"/>
        </w:rPr>
        <w:t xml:space="preserve"> </w:t>
      </w:r>
      <w:r>
        <w:t>I</w:t>
      </w:r>
      <w:r>
        <w:rPr>
          <w:spacing w:val="-9"/>
        </w:rPr>
        <w:t xml:space="preserve"> </w:t>
      </w:r>
      <w:r>
        <w:t>were</w:t>
      </w:r>
      <w:r>
        <w:rPr>
          <w:spacing w:val="-9"/>
        </w:rPr>
        <w:t xml:space="preserve"> </w:t>
      </w:r>
      <w:r>
        <w:t>buried</w:t>
      </w:r>
      <w:r>
        <w:rPr>
          <w:spacing w:val="-8"/>
        </w:rPr>
        <w:t xml:space="preserve"> </w:t>
      </w:r>
      <w:r>
        <w:t>here</w:t>
      </w:r>
      <w:r>
        <w:rPr>
          <w:spacing w:val="-9"/>
        </w:rPr>
        <w:t xml:space="preserve"> </w:t>
      </w:r>
      <w:r>
        <w:t>at</w:t>
      </w:r>
      <w:r>
        <w:rPr>
          <w:spacing w:val="-9"/>
        </w:rPr>
        <w:t xml:space="preserve"> </w:t>
      </w:r>
      <w:r>
        <w:t>your</w:t>
      </w:r>
      <w:r>
        <w:rPr>
          <w:spacing w:val="-9"/>
        </w:rPr>
        <w:t xml:space="preserve"> </w:t>
      </w:r>
      <w:r>
        <w:t>feet!</w:t>
      </w:r>
      <w:r>
        <w:rPr>
          <w:spacing w:val="-9"/>
        </w:rPr>
        <w:t xml:space="preserve"> </w:t>
      </w:r>
      <w:r>
        <w:t>I</w:t>
      </w:r>
      <w:r>
        <w:rPr>
          <w:spacing w:val="-9"/>
        </w:rPr>
        <w:t xml:space="preserve"> </w:t>
      </w:r>
      <w:r>
        <w:t>have</w:t>
      </w:r>
      <w:r>
        <w:rPr>
          <w:spacing w:val="-8"/>
        </w:rPr>
        <w:t xml:space="preserve"> </w:t>
      </w:r>
      <w:r>
        <w:t>now</w:t>
      </w:r>
      <w:r>
        <w:rPr>
          <w:spacing w:val="-9"/>
        </w:rPr>
        <w:t xml:space="preserve"> </w:t>
      </w:r>
      <w:r>
        <w:t>no</w:t>
      </w:r>
      <w:r>
        <w:rPr>
          <w:spacing w:val="-9"/>
        </w:rPr>
        <w:t xml:space="preserve"> </w:t>
      </w:r>
      <w:r>
        <w:t>time</w:t>
      </w:r>
      <w:r>
        <w:rPr>
          <w:spacing w:val="-9"/>
        </w:rPr>
        <w:t xml:space="preserve"> </w:t>
      </w:r>
      <w:r>
        <w:t>to</w:t>
      </w:r>
      <w:r>
        <w:rPr>
          <w:spacing w:val="-9"/>
        </w:rPr>
        <w:t xml:space="preserve"> </w:t>
      </w:r>
      <w:r>
        <w:t>say</w:t>
      </w:r>
      <w:r>
        <w:rPr>
          <w:spacing w:val="-8"/>
        </w:rPr>
        <w:t xml:space="preserve"> </w:t>
      </w:r>
      <w:r>
        <w:t>more;</w:t>
      </w:r>
      <w:r>
        <w:rPr>
          <w:spacing w:val="-9"/>
        </w:rPr>
        <w:t xml:space="preserve"> </w:t>
      </w:r>
      <w:r>
        <w:t>have</w:t>
      </w:r>
      <w:r>
        <w:rPr>
          <w:spacing w:val="-9"/>
        </w:rPr>
        <w:t xml:space="preserve"> </w:t>
      </w:r>
      <w:r>
        <w:t>mercy,</w:t>
      </w:r>
      <w:r>
        <w:rPr>
          <w:spacing w:val="-9"/>
        </w:rPr>
        <w:t xml:space="preserve"> </w:t>
      </w:r>
      <w:r>
        <w:t>sweet,</w:t>
      </w:r>
      <w:r>
        <w:rPr>
          <w:spacing w:val="-9"/>
        </w:rPr>
        <w:t xml:space="preserve"> </w:t>
      </w:r>
      <w:r>
        <w:t>or</w:t>
      </w:r>
      <w:r>
        <w:rPr>
          <w:spacing w:val="-9"/>
        </w:rPr>
        <w:t xml:space="preserve"> </w:t>
      </w:r>
      <w:r>
        <w:t>you</w:t>
      </w:r>
      <w:r>
        <w:rPr>
          <w:spacing w:val="-8"/>
        </w:rPr>
        <w:t xml:space="preserve"> </w:t>
      </w:r>
      <w:r>
        <w:t>will</w:t>
      </w:r>
      <w:r>
        <w:rPr>
          <w:spacing w:val="-9"/>
        </w:rPr>
        <w:t xml:space="preserve"> </w:t>
      </w:r>
      <w:r>
        <w:t>cause</w:t>
      </w:r>
      <w:r>
        <w:rPr>
          <w:spacing w:val="-9"/>
        </w:rPr>
        <w:t xml:space="preserve"> </w:t>
      </w:r>
      <w:r>
        <w:t>me</w:t>
      </w:r>
      <w:r>
        <w:rPr>
          <w:spacing w:val="-52"/>
        </w:rPr>
        <w:t xml:space="preserve"> </w:t>
      </w:r>
      <w:r>
        <w:t>to</w:t>
      </w:r>
      <w:r>
        <w:rPr>
          <w:spacing w:val="-7"/>
        </w:rPr>
        <w:t xml:space="preserve"> </w:t>
      </w:r>
      <w:r>
        <w:t>die!”</w:t>
      </w:r>
    </w:p>
    <w:p w14:paraId="604873C8" w14:textId="77777777" w:rsidR="000276C6" w:rsidRDefault="000276C6" w:rsidP="00AA63E3">
      <w:pPr>
        <w:pStyle w:val="Body"/>
      </w:pPr>
      <w:r>
        <w:t>She</w:t>
      </w:r>
      <w:r>
        <w:rPr>
          <w:spacing w:val="-14"/>
        </w:rPr>
        <w:t xml:space="preserve"> </w:t>
      </w:r>
      <w:r>
        <w:t>looked</w:t>
      </w:r>
      <w:r>
        <w:rPr>
          <w:spacing w:val="-13"/>
        </w:rPr>
        <w:t xml:space="preserve"> </w:t>
      </w:r>
      <w:r>
        <w:t>at</w:t>
      </w:r>
      <w:r>
        <w:rPr>
          <w:spacing w:val="-14"/>
        </w:rPr>
        <w:t xml:space="preserve"> </w:t>
      </w:r>
      <w:r>
        <w:t>Aurelius:</w:t>
      </w:r>
      <w:r>
        <w:rPr>
          <w:spacing w:val="-13"/>
        </w:rPr>
        <w:t xml:space="preserve"> </w:t>
      </w:r>
      <w:r>
        <w:t>“Is</w:t>
      </w:r>
      <w:r>
        <w:rPr>
          <w:spacing w:val="-14"/>
        </w:rPr>
        <w:t xml:space="preserve"> </w:t>
      </w:r>
      <w:r>
        <w:t>this</w:t>
      </w:r>
      <w:r>
        <w:rPr>
          <w:spacing w:val="-13"/>
        </w:rPr>
        <w:t xml:space="preserve"> </w:t>
      </w:r>
      <w:r>
        <w:t>your</w:t>
      </w:r>
      <w:r>
        <w:rPr>
          <w:spacing w:val="-14"/>
        </w:rPr>
        <w:t xml:space="preserve"> </w:t>
      </w:r>
      <w:r>
        <w:t>desire?”</w:t>
      </w:r>
      <w:r>
        <w:rPr>
          <w:spacing w:val="-13"/>
        </w:rPr>
        <w:t xml:space="preserve"> </w:t>
      </w:r>
      <w:r>
        <w:t>she</w:t>
      </w:r>
      <w:r>
        <w:rPr>
          <w:spacing w:val="-14"/>
        </w:rPr>
        <w:t xml:space="preserve"> </w:t>
      </w:r>
      <w:r>
        <w:t>said.</w:t>
      </w:r>
      <w:r>
        <w:rPr>
          <w:spacing w:val="-13"/>
        </w:rPr>
        <w:t xml:space="preserve"> </w:t>
      </w:r>
      <w:r>
        <w:t>“Is</w:t>
      </w:r>
      <w:r>
        <w:rPr>
          <w:spacing w:val="-14"/>
        </w:rPr>
        <w:t xml:space="preserve"> </w:t>
      </w:r>
      <w:r>
        <w:t>this</w:t>
      </w:r>
      <w:r>
        <w:rPr>
          <w:spacing w:val="-13"/>
        </w:rPr>
        <w:t xml:space="preserve"> </w:t>
      </w:r>
      <w:r>
        <w:t>what</w:t>
      </w:r>
      <w:r>
        <w:rPr>
          <w:spacing w:val="-14"/>
        </w:rPr>
        <w:t xml:space="preserve"> </w:t>
      </w:r>
      <w:r>
        <w:t>you</w:t>
      </w:r>
      <w:r>
        <w:rPr>
          <w:spacing w:val="-13"/>
        </w:rPr>
        <w:t xml:space="preserve"> </w:t>
      </w:r>
      <w:r>
        <w:t>wish</w:t>
      </w:r>
      <w:r>
        <w:rPr>
          <w:spacing w:val="-14"/>
        </w:rPr>
        <w:t xml:space="preserve"> </w:t>
      </w:r>
      <w:r>
        <w:t>to</w:t>
      </w:r>
      <w:r>
        <w:rPr>
          <w:spacing w:val="-13"/>
        </w:rPr>
        <w:t xml:space="preserve"> </w:t>
      </w:r>
      <w:r>
        <w:t>say?</w:t>
      </w:r>
      <w:r>
        <w:rPr>
          <w:spacing w:val="-14"/>
        </w:rPr>
        <w:t xml:space="preserve"> </w:t>
      </w:r>
      <w:r>
        <w:t>Never</w:t>
      </w:r>
      <w:r>
        <w:rPr>
          <w:spacing w:val="-13"/>
        </w:rPr>
        <w:t xml:space="preserve"> </w:t>
      </w:r>
      <w:r>
        <w:t>before</w:t>
      </w:r>
      <w:r>
        <w:rPr>
          <w:spacing w:val="-14"/>
        </w:rPr>
        <w:t xml:space="preserve"> </w:t>
      </w:r>
      <w:r>
        <w:t>did</w:t>
      </w:r>
      <w:r>
        <w:rPr>
          <w:spacing w:val="-13"/>
        </w:rPr>
        <w:t xml:space="preserve"> </w:t>
      </w:r>
      <w:r>
        <w:t>I</w:t>
      </w:r>
      <w:r>
        <w:rPr>
          <w:spacing w:val="-14"/>
        </w:rPr>
        <w:t xml:space="preserve"> </w:t>
      </w:r>
      <w:r>
        <w:t>know</w:t>
      </w:r>
      <w:r>
        <w:rPr>
          <w:spacing w:val="1"/>
        </w:rPr>
        <w:t xml:space="preserve"> </w:t>
      </w:r>
      <w:r>
        <w:t>what</w:t>
      </w:r>
      <w:r>
        <w:rPr>
          <w:spacing w:val="-8"/>
        </w:rPr>
        <w:t xml:space="preserve"> </w:t>
      </w:r>
      <w:r>
        <w:t>was</w:t>
      </w:r>
      <w:r>
        <w:rPr>
          <w:spacing w:val="-7"/>
        </w:rPr>
        <w:t xml:space="preserve"> </w:t>
      </w:r>
      <w:r>
        <w:t>in</w:t>
      </w:r>
      <w:r>
        <w:rPr>
          <w:spacing w:val="-8"/>
        </w:rPr>
        <w:t xml:space="preserve"> </w:t>
      </w:r>
      <w:r>
        <w:t>your</w:t>
      </w:r>
      <w:r>
        <w:rPr>
          <w:spacing w:val="-7"/>
        </w:rPr>
        <w:t xml:space="preserve"> </w:t>
      </w:r>
      <w:r>
        <w:t>mind.</w:t>
      </w:r>
      <w:r>
        <w:rPr>
          <w:spacing w:val="-8"/>
        </w:rPr>
        <w:t xml:space="preserve"> </w:t>
      </w:r>
      <w:r>
        <w:t>But</w:t>
      </w:r>
      <w:r>
        <w:rPr>
          <w:spacing w:val="-7"/>
        </w:rPr>
        <w:t xml:space="preserve"> </w:t>
      </w:r>
      <w:r>
        <w:t>now,</w:t>
      </w:r>
      <w:r>
        <w:rPr>
          <w:spacing w:val="-8"/>
        </w:rPr>
        <w:t xml:space="preserve"> </w:t>
      </w:r>
      <w:r>
        <w:t>Aurelius,</w:t>
      </w:r>
      <w:r>
        <w:rPr>
          <w:spacing w:val="-7"/>
        </w:rPr>
        <w:t xml:space="preserve"> </w:t>
      </w:r>
      <w:r>
        <w:t>I</w:t>
      </w:r>
      <w:r>
        <w:rPr>
          <w:spacing w:val="-8"/>
        </w:rPr>
        <w:t xml:space="preserve"> </w:t>
      </w:r>
      <w:r>
        <w:t>know</w:t>
      </w:r>
      <w:r>
        <w:rPr>
          <w:spacing w:val="-7"/>
        </w:rPr>
        <w:t xml:space="preserve"> </w:t>
      </w:r>
      <w:r>
        <w:t>it.</w:t>
      </w:r>
      <w:r>
        <w:rPr>
          <w:spacing w:val="-8"/>
        </w:rPr>
        <w:t xml:space="preserve"> </w:t>
      </w:r>
      <w:r>
        <w:t>By</w:t>
      </w:r>
      <w:r>
        <w:rPr>
          <w:spacing w:val="-7"/>
        </w:rPr>
        <w:t xml:space="preserve"> </w:t>
      </w:r>
      <w:r>
        <w:t>that</w:t>
      </w:r>
      <w:r>
        <w:rPr>
          <w:spacing w:val="-8"/>
        </w:rPr>
        <w:t xml:space="preserve"> </w:t>
      </w:r>
      <w:r>
        <w:t>God</w:t>
      </w:r>
      <w:r>
        <w:rPr>
          <w:spacing w:val="-7"/>
        </w:rPr>
        <w:t xml:space="preserve"> </w:t>
      </w:r>
      <w:r>
        <w:t>that</w:t>
      </w:r>
      <w:r>
        <w:rPr>
          <w:spacing w:val="-8"/>
        </w:rPr>
        <w:t xml:space="preserve"> </w:t>
      </w:r>
      <w:r>
        <w:t>gave</w:t>
      </w:r>
      <w:r>
        <w:rPr>
          <w:spacing w:val="-7"/>
        </w:rPr>
        <w:t xml:space="preserve"> </w:t>
      </w:r>
      <w:r>
        <w:t>me</w:t>
      </w:r>
      <w:r>
        <w:rPr>
          <w:spacing w:val="-7"/>
        </w:rPr>
        <w:t xml:space="preserve"> </w:t>
      </w:r>
      <w:r>
        <w:t>breath</w:t>
      </w:r>
      <w:r>
        <w:rPr>
          <w:spacing w:val="-8"/>
        </w:rPr>
        <w:t xml:space="preserve"> </w:t>
      </w:r>
      <w:r>
        <w:t>and</w:t>
      </w:r>
      <w:r>
        <w:rPr>
          <w:spacing w:val="-7"/>
        </w:rPr>
        <w:t xml:space="preserve"> </w:t>
      </w:r>
      <w:r>
        <w:t>soul,</w:t>
      </w:r>
      <w:r>
        <w:rPr>
          <w:spacing w:val="-8"/>
        </w:rPr>
        <w:t xml:space="preserve"> </w:t>
      </w:r>
      <w:r>
        <w:t>never</w:t>
      </w:r>
      <w:r>
        <w:rPr>
          <w:spacing w:val="-7"/>
        </w:rPr>
        <w:t xml:space="preserve"> </w:t>
      </w:r>
      <w:r>
        <w:t>in</w:t>
      </w:r>
      <w:r>
        <w:rPr>
          <w:spacing w:val="-8"/>
        </w:rPr>
        <w:t xml:space="preserve"> </w:t>
      </w:r>
      <w:r>
        <w:t>word</w:t>
      </w:r>
      <w:r>
        <w:rPr>
          <w:spacing w:val="-7"/>
        </w:rPr>
        <w:t xml:space="preserve"> </w:t>
      </w:r>
      <w:r>
        <w:t>or</w:t>
      </w:r>
      <w:r>
        <w:rPr>
          <w:spacing w:val="-52"/>
        </w:rPr>
        <w:t xml:space="preserve"> </w:t>
      </w:r>
      <w:r>
        <w:t>deed shall I be an untrue wife. As long as I have any senses, I will be his to whom I am bound. Take this for my</w:t>
      </w:r>
      <w:r>
        <w:rPr>
          <w:spacing w:val="-52"/>
        </w:rPr>
        <w:t xml:space="preserve"> </w:t>
      </w:r>
      <w:r>
        <w:t>final</w:t>
      </w:r>
      <w:r>
        <w:rPr>
          <w:spacing w:val="-2"/>
        </w:rPr>
        <w:t xml:space="preserve"> </w:t>
      </w:r>
      <w:r>
        <w:t>answer.”</w:t>
      </w:r>
    </w:p>
    <w:p w14:paraId="568EAD80" w14:textId="77777777" w:rsidR="000276C6" w:rsidRDefault="000276C6" w:rsidP="00AA63E3">
      <w:pPr>
        <w:pStyle w:val="Body"/>
      </w:pPr>
      <w:r>
        <w:t>But</w:t>
      </w:r>
      <w:r>
        <w:rPr>
          <w:spacing w:val="-10"/>
        </w:rPr>
        <w:t xml:space="preserve"> </w:t>
      </w:r>
      <w:r>
        <w:t>in</w:t>
      </w:r>
      <w:r>
        <w:rPr>
          <w:spacing w:val="-9"/>
        </w:rPr>
        <w:t xml:space="preserve"> </w:t>
      </w:r>
      <w:r>
        <w:t>sport</w:t>
      </w:r>
      <w:r>
        <w:rPr>
          <w:spacing w:val="-10"/>
        </w:rPr>
        <w:t xml:space="preserve"> </w:t>
      </w:r>
      <w:r>
        <w:t>after</w:t>
      </w:r>
      <w:r>
        <w:rPr>
          <w:spacing w:val="-9"/>
        </w:rPr>
        <w:t xml:space="preserve"> </w:t>
      </w:r>
      <w:r>
        <w:t>that</w:t>
      </w:r>
      <w:r>
        <w:rPr>
          <w:spacing w:val="-10"/>
        </w:rPr>
        <w:t xml:space="preserve"> </w:t>
      </w:r>
      <w:r>
        <w:t>she</w:t>
      </w:r>
      <w:r>
        <w:rPr>
          <w:spacing w:val="-9"/>
        </w:rPr>
        <w:t xml:space="preserve"> </w:t>
      </w:r>
      <w:r>
        <w:t>said,</w:t>
      </w:r>
      <w:r>
        <w:rPr>
          <w:spacing w:val="-10"/>
        </w:rPr>
        <w:t xml:space="preserve"> </w:t>
      </w:r>
      <w:r>
        <w:t>“Aurelius,</w:t>
      </w:r>
      <w:r>
        <w:rPr>
          <w:spacing w:val="-9"/>
        </w:rPr>
        <w:t xml:space="preserve"> </w:t>
      </w:r>
      <w:r>
        <w:t>by</w:t>
      </w:r>
      <w:r>
        <w:rPr>
          <w:spacing w:val="-10"/>
        </w:rPr>
        <w:t xml:space="preserve"> </w:t>
      </w:r>
      <w:r>
        <w:t>the</w:t>
      </w:r>
      <w:r>
        <w:rPr>
          <w:spacing w:val="-9"/>
        </w:rPr>
        <w:t xml:space="preserve"> </w:t>
      </w:r>
      <w:r>
        <w:t>high</w:t>
      </w:r>
      <w:r>
        <w:rPr>
          <w:spacing w:val="-10"/>
        </w:rPr>
        <w:t xml:space="preserve"> </w:t>
      </w:r>
      <w:r>
        <w:t>God</w:t>
      </w:r>
      <w:r>
        <w:rPr>
          <w:spacing w:val="-9"/>
        </w:rPr>
        <w:t xml:space="preserve"> </w:t>
      </w:r>
      <w:r>
        <w:t>in</w:t>
      </w:r>
      <w:r>
        <w:rPr>
          <w:spacing w:val="-10"/>
        </w:rPr>
        <w:t xml:space="preserve"> </w:t>
      </w:r>
      <w:r>
        <w:t>heaven,</w:t>
      </w:r>
      <w:r>
        <w:rPr>
          <w:spacing w:val="-9"/>
        </w:rPr>
        <w:t xml:space="preserve"> </w:t>
      </w:r>
      <w:r>
        <w:t>yet</w:t>
      </w:r>
      <w:r>
        <w:rPr>
          <w:spacing w:val="-10"/>
        </w:rPr>
        <w:t xml:space="preserve"> </w:t>
      </w:r>
      <w:r>
        <w:t>would</w:t>
      </w:r>
      <w:r>
        <w:rPr>
          <w:spacing w:val="-9"/>
        </w:rPr>
        <w:t xml:space="preserve"> </w:t>
      </w:r>
      <w:r>
        <w:t>I</w:t>
      </w:r>
      <w:r>
        <w:rPr>
          <w:spacing w:val="-10"/>
        </w:rPr>
        <w:t xml:space="preserve"> </w:t>
      </w:r>
      <w:r>
        <w:t>consent</w:t>
      </w:r>
      <w:r>
        <w:rPr>
          <w:spacing w:val="-9"/>
        </w:rPr>
        <w:t xml:space="preserve"> </w:t>
      </w:r>
      <w:r>
        <w:t>to</w:t>
      </w:r>
      <w:r>
        <w:rPr>
          <w:spacing w:val="-10"/>
        </w:rPr>
        <w:t xml:space="preserve"> </w:t>
      </w:r>
      <w:r>
        <w:t>be</w:t>
      </w:r>
      <w:r>
        <w:rPr>
          <w:spacing w:val="-9"/>
        </w:rPr>
        <w:t xml:space="preserve"> </w:t>
      </w:r>
      <w:r>
        <w:t>your</w:t>
      </w:r>
      <w:r>
        <w:rPr>
          <w:spacing w:val="-10"/>
        </w:rPr>
        <w:t xml:space="preserve"> </w:t>
      </w:r>
      <w:r>
        <w:t>love,</w:t>
      </w:r>
      <w:r>
        <w:rPr>
          <w:spacing w:val="-9"/>
        </w:rPr>
        <w:t xml:space="preserve"> </w:t>
      </w:r>
      <w:r>
        <w:t>since</w:t>
      </w:r>
      <w:r>
        <w:rPr>
          <w:spacing w:val="-52"/>
        </w:rPr>
        <w:t xml:space="preserve"> </w:t>
      </w:r>
      <w:r>
        <w:t>I see you so piteously lamenting. Whenever that day comes that all along the coast of Brittany you remove all the</w:t>
      </w:r>
      <w:r>
        <w:rPr>
          <w:spacing w:val="-52"/>
        </w:rPr>
        <w:t xml:space="preserve"> </w:t>
      </w:r>
      <w:r>
        <w:t>rocks, stone by stone, so that they no longer obstruct the passage of ship or boat—I say, when you have made the</w:t>
      </w:r>
      <w:r>
        <w:rPr>
          <w:spacing w:val="1"/>
        </w:rPr>
        <w:t xml:space="preserve"> </w:t>
      </w:r>
      <w:r>
        <w:t>coast</w:t>
      </w:r>
      <w:r>
        <w:rPr>
          <w:spacing w:val="-9"/>
        </w:rPr>
        <w:t xml:space="preserve"> </w:t>
      </w:r>
      <w:r>
        <w:t>so</w:t>
      </w:r>
      <w:r>
        <w:rPr>
          <w:spacing w:val="-9"/>
        </w:rPr>
        <w:t xml:space="preserve"> </w:t>
      </w:r>
      <w:r>
        <w:t>clear</w:t>
      </w:r>
      <w:r>
        <w:rPr>
          <w:spacing w:val="-9"/>
        </w:rPr>
        <w:t xml:space="preserve"> </w:t>
      </w:r>
      <w:r>
        <w:t>of</w:t>
      </w:r>
      <w:r>
        <w:rPr>
          <w:spacing w:val="-9"/>
        </w:rPr>
        <w:t xml:space="preserve"> </w:t>
      </w:r>
      <w:r>
        <w:t>rocks</w:t>
      </w:r>
      <w:r>
        <w:rPr>
          <w:spacing w:val="-9"/>
        </w:rPr>
        <w:t xml:space="preserve"> </w:t>
      </w:r>
      <w:r>
        <w:t>that</w:t>
      </w:r>
      <w:r>
        <w:rPr>
          <w:spacing w:val="-9"/>
        </w:rPr>
        <w:t xml:space="preserve"> </w:t>
      </w:r>
      <w:r>
        <w:t>there</w:t>
      </w:r>
      <w:r>
        <w:rPr>
          <w:spacing w:val="-8"/>
        </w:rPr>
        <w:t xml:space="preserve"> </w:t>
      </w:r>
      <w:r>
        <w:t>is</w:t>
      </w:r>
      <w:r>
        <w:rPr>
          <w:spacing w:val="-9"/>
        </w:rPr>
        <w:t xml:space="preserve"> </w:t>
      </w:r>
      <w:r>
        <w:t>no</w:t>
      </w:r>
      <w:r>
        <w:rPr>
          <w:spacing w:val="-9"/>
        </w:rPr>
        <w:t xml:space="preserve"> </w:t>
      </w:r>
      <w:r>
        <w:t>stone</w:t>
      </w:r>
      <w:r>
        <w:rPr>
          <w:spacing w:val="-9"/>
        </w:rPr>
        <w:t xml:space="preserve"> </w:t>
      </w:r>
      <w:r>
        <w:t>to</w:t>
      </w:r>
      <w:r>
        <w:rPr>
          <w:spacing w:val="-9"/>
        </w:rPr>
        <w:t xml:space="preserve"> </w:t>
      </w:r>
      <w:r>
        <w:t>be</w:t>
      </w:r>
      <w:r>
        <w:rPr>
          <w:spacing w:val="-9"/>
        </w:rPr>
        <w:t xml:space="preserve"> </w:t>
      </w:r>
      <w:r>
        <w:t>seen,</w:t>
      </w:r>
      <w:r>
        <w:rPr>
          <w:spacing w:val="-9"/>
        </w:rPr>
        <w:t xml:space="preserve"> </w:t>
      </w:r>
      <w:r>
        <w:t>then</w:t>
      </w:r>
      <w:r>
        <w:rPr>
          <w:spacing w:val="-8"/>
        </w:rPr>
        <w:t xml:space="preserve"> </w:t>
      </w:r>
      <w:r>
        <w:t>I</w:t>
      </w:r>
      <w:r>
        <w:rPr>
          <w:spacing w:val="-9"/>
        </w:rPr>
        <w:t xml:space="preserve"> </w:t>
      </w:r>
      <w:r>
        <w:t>will</w:t>
      </w:r>
      <w:r>
        <w:rPr>
          <w:spacing w:val="-9"/>
        </w:rPr>
        <w:t xml:space="preserve"> </w:t>
      </w:r>
      <w:r>
        <w:t>love</w:t>
      </w:r>
      <w:r>
        <w:rPr>
          <w:spacing w:val="-9"/>
        </w:rPr>
        <w:t xml:space="preserve"> </w:t>
      </w:r>
      <w:r>
        <w:t>you</w:t>
      </w:r>
      <w:r>
        <w:rPr>
          <w:spacing w:val="-9"/>
        </w:rPr>
        <w:t xml:space="preserve"> </w:t>
      </w:r>
      <w:r>
        <w:t>best</w:t>
      </w:r>
      <w:r>
        <w:rPr>
          <w:spacing w:val="-9"/>
        </w:rPr>
        <w:t xml:space="preserve"> </w:t>
      </w:r>
      <w:r>
        <w:t>of</w:t>
      </w:r>
      <w:r>
        <w:rPr>
          <w:spacing w:val="-8"/>
        </w:rPr>
        <w:t xml:space="preserve"> </w:t>
      </w:r>
      <w:r>
        <w:t>all</w:t>
      </w:r>
      <w:r>
        <w:rPr>
          <w:spacing w:val="-9"/>
        </w:rPr>
        <w:t xml:space="preserve"> </w:t>
      </w:r>
      <w:r>
        <w:t>men.</w:t>
      </w:r>
      <w:r>
        <w:rPr>
          <w:spacing w:val="-9"/>
        </w:rPr>
        <w:t xml:space="preserve"> </w:t>
      </w:r>
      <w:r>
        <w:t>Take</w:t>
      </w:r>
      <w:r>
        <w:rPr>
          <w:spacing w:val="-9"/>
        </w:rPr>
        <w:t xml:space="preserve"> </w:t>
      </w:r>
      <w:r>
        <w:t>here</w:t>
      </w:r>
      <w:r>
        <w:rPr>
          <w:spacing w:val="-9"/>
        </w:rPr>
        <w:t xml:space="preserve"> </w:t>
      </w:r>
      <w:r>
        <w:t>my</w:t>
      </w:r>
      <w:r>
        <w:rPr>
          <w:spacing w:val="-9"/>
        </w:rPr>
        <w:t xml:space="preserve"> </w:t>
      </w:r>
      <w:r>
        <w:t>pledge,</w:t>
      </w:r>
      <w:r>
        <w:rPr>
          <w:spacing w:val="-9"/>
        </w:rPr>
        <w:t xml:space="preserve"> </w:t>
      </w:r>
      <w:r>
        <w:t>in</w:t>
      </w:r>
      <w:r>
        <w:rPr>
          <w:spacing w:val="-52"/>
        </w:rPr>
        <w:t xml:space="preserve"> </w:t>
      </w:r>
      <w:r>
        <w:t>all</w:t>
      </w:r>
      <w:r>
        <w:rPr>
          <w:spacing w:val="-7"/>
        </w:rPr>
        <w:t xml:space="preserve"> </w:t>
      </w:r>
      <w:r>
        <w:t>that</w:t>
      </w:r>
      <w:r>
        <w:rPr>
          <w:spacing w:val="-6"/>
        </w:rPr>
        <w:t xml:space="preserve"> </w:t>
      </w:r>
      <w:r>
        <w:t>I</w:t>
      </w:r>
      <w:r>
        <w:rPr>
          <w:spacing w:val="-6"/>
        </w:rPr>
        <w:t xml:space="preserve"> </w:t>
      </w:r>
      <w:r>
        <w:t>can</w:t>
      </w:r>
      <w:r>
        <w:rPr>
          <w:spacing w:val="-7"/>
        </w:rPr>
        <w:t xml:space="preserve"> </w:t>
      </w:r>
      <w:r>
        <w:t>ever</w:t>
      </w:r>
      <w:r>
        <w:rPr>
          <w:spacing w:val="-6"/>
        </w:rPr>
        <w:t xml:space="preserve"> </w:t>
      </w:r>
      <w:r>
        <w:t>do.”</w:t>
      </w:r>
    </w:p>
    <w:p w14:paraId="3AA2EC47" w14:textId="77777777" w:rsidR="000276C6" w:rsidRDefault="000276C6" w:rsidP="00AA63E3">
      <w:pPr>
        <w:pStyle w:val="Body"/>
      </w:pPr>
      <w:r>
        <w:t>“Is</w:t>
      </w:r>
      <w:r>
        <w:rPr>
          <w:spacing w:val="-7"/>
        </w:rPr>
        <w:t xml:space="preserve"> </w:t>
      </w:r>
      <w:r>
        <w:t>there</w:t>
      </w:r>
      <w:r>
        <w:rPr>
          <w:spacing w:val="-7"/>
        </w:rPr>
        <w:t xml:space="preserve"> </w:t>
      </w:r>
      <w:r>
        <w:t>no</w:t>
      </w:r>
      <w:r>
        <w:rPr>
          <w:spacing w:val="-7"/>
        </w:rPr>
        <w:t xml:space="preserve"> </w:t>
      </w:r>
      <w:r>
        <w:t>other</w:t>
      </w:r>
      <w:r>
        <w:rPr>
          <w:spacing w:val="-7"/>
        </w:rPr>
        <w:t xml:space="preserve"> </w:t>
      </w:r>
      <w:r>
        <w:t>mercy</w:t>
      </w:r>
      <w:r>
        <w:rPr>
          <w:spacing w:val="-6"/>
        </w:rPr>
        <w:t xml:space="preserve"> </w:t>
      </w:r>
      <w:r>
        <w:t>in</w:t>
      </w:r>
      <w:r>
        <w:rPr>
          <w:spacing w:val="-7"/>
        </w:rPr>
        <w:t xml:space="preserve"> </w:t>
      </w:r>
      <w:r>
        <w:t>you?”</w:t>
      </w:r>
      <w:r>
        <w:rPr>
          <w:spacing w:val="-7"/>
        </w:rPr>
        <w:t xml:space="preserve"> </w:t>
      </w:r>
      <w:r>
        <w:t>he</w:t>
      </w:r>
      <w:r>
        <w:rPr>
          <w:spacing w:val="-7"/>
        </w:rPr>
        <w:t xml:space="preserve"> </w:t>
      </w:r>
      <w:r>
        <w:t>said.</w:t>
      </w:r>
    </w:p>
    <w:p w14:paraId="174F4566" w14:textId="77777777" w:rsidR="000276C6" w:rsidRDefault="000276C6" w:rsidP="00AA63E3">
      <w:pPr>
        <w:pStyle w:val="Body"/>
      </w:pPr>
      <w:r>
        <w:t>“No,”</w:t>
      </w:r>
      <w:r>
        <w:rPr>
          <w:spacing w:val="-12"/>
        </w:rPr>
        <w:t xml:space="preserve"> </w:t>
      </w:r>
      <w:r>
        <w:t>she</w:t>
      </w:r>
      <w:r>
        <w:rPr>
          <w:spacing w:val="-11"/>
        </w:rPr>
        <w:t xml:space="preserve"> </w:t>
      </w:r>
      <w:r>
        <w:t>said,</w:t>
      </w:r>
      <w:r>
        <w:rPr>
          <w:spacing w:val="-12"/>
        </w:rPr>
        <w:t xml:space="preserve"> </w:t>
      </w:r>
      <w:r>
        <w:t>“by</w:t>
      </w:r>
      <w:r>
        <w:rPr>
          <w:spacing w:val="-11"/>
        </w:rPr>
        <w:t xml:space="preserve"> </w:t>
      </w:r>
      <w:r>
        <w:t>that</w:t>
      </w:r>
      <w:r>
        <w:rPr>
          <w:spacing w:val="-12"/>
        </w:rPr>
        <w:t xml:space="preserve"> </w:t>
      </w:r>
      <w:r>
        <w:t>Lord</w:t>
      </w:r>
      <w:r>
        <w:rPr>
          <w:spacing w:val="-11"/>
        </w:rPr>
        <w:t xml:space="preserve"> </w:t>
      </w:r>
      <w:r>
        <w:t>that</w:t>
      </w:r>
      <w:r>
        <w:rPr>
          <w:spacing w:val="-12"/>
        </w:rPr>
        <w:t xml:space="preserve"> </w:t>
      </w:r>
      <w:r>
        <w:t>made</w:t>
      </w:r>
      <w:r>
        <w:rPr>
          <w:spacing w:val="-11"/>
        </w:rPr>
        <w:t xml:space="preserve"> </w:t>
      </w:r>
      <w:r>
        <w:t>me!</w:t>
      </w:r>
      <w:r>
        <w:rPr>
          <w:spacing w:val="-12"/>
        </w:rPr>
        <w:t xml:space="preserve"> </w:t>
      </w:r>
      <w:r>
        <w:t>For</w:t>
      </w:r>
      <w:r>
        <w:rPr>
          <w:spacing w:val="-11"/>
        </w:rPr>
        <w:t xml:space="preserve"> </w:t>
      </w:r>
      <w:r>
        <w:t>I</w:t>
      </w:r>
      <w:r>
        <w:rPr>
          <w:spacing w:val="-12"/>
        </w:rPr>
        <w:t xml:space="preserve"> </w:t>
      </w:r>
      <w:r>
        <w:t>well</w:t>
      </w:r>
      <w:r>
        <w:rPr>
          <w:spacing w:val="-11"/>
        </w:rPr>
        <w:t xml:space="preserve"> </w:t>
      </w:r>
      <w:r>
        <w:t>know</w:t>
      </w:r>
      <w:r>
        <w:rPr>
          <w:spacing w:val="-12"/>
        </w:rPr>
        <w:t xml:space="preserve"> </w:t>
      </w:r>
      <w:r>
        <w:t>that</w:t>
      </w:r>
      <w:r>
        <w:rPr>
          <w:spacing w:val="-11"/>
        </w:rPr>
        <w:t xml:space="preserve"> </w:t>
      </w:r>
      <w:r>
        <w:t>shall</w:t>
      </w:r>
      <w:r>
        <w:rPr>
          <w:spacing w:val="-11"/>
        </w:rPr>
        <w:t xml:space="preserve"> </w:t>
      </w:r>
      <w:r>
        <w:t>never</w:t>
      </w:r>
      <w:r>
        <w:rPr>
          <w:spacing w:val="-12"/>
        </w:rPr>
        <w:t xml:space="preserve"> </w:t>
      </w:r>
      <w:r>
        <w:t>happen.</w:t>
      </w:r>
      <w:r>
        <w:rPr>
          <w:spacing w:val="-11"/>
        </w:rPr>
        <w:t xml:space="preserve"> </w:t>
      </w:r>
      <w:r>
        <w:t>Let</w:t>
      </w:r>
      <w:r>
        <w:rPr>
          <w:spacing w:val="-12"/>
        </w:rPr>
        <w:t xml:space="preserve"> </w:t>
      </w:r>
      <w:r>
        <w:t>such</w:t>
      </w:r>
      <w:r>
        <w:rPr>
          <w:spacing w:val="-11"/>
        </w:rPr>
        <w:t xml:space="preserve"> </w:t>
      </w:r>
      <w:r>
        <w:t>follies</w:t>
      </w:r>
      <w:r>
        <w:rPr>
          <w:spacing w:val="-12"/>
        </w:rPr>
        <w:t xml:space="preserve"> </w:t>
      </w:r>
      <w:r>
        <w:t>pass</w:t>
      </w:r>
      <w:r>
        <w:rPr>
          <w:spacing w:val="-11"/>
        </w:rPr>
        <w:t xml:space="preserve"> </w:t>
      </w:r>
      <w:r>
        <w:t>out</w:t>
      </w:r>
      <w:r>
        <w:rPr>
          <w:spacing w:val="1"/>
        </w:rPr>
        <w:t xml:space="preserve"> </w:t>
      </w:r>
      <w:r>
        <w:t>of</w:t>
      </w:r>
      <w:r>
        <w:rPr>
          <w:spacing w:val="-5"/>
        </w:rPr>
        <w:t xml:space="preserve"> </w:t>
      </w:r>
      <w:r>
        <w:t>your</w:t>
      </w:r>
      <w:r>
        <w:rPr>
          <w:spacing w:val="-5"/>
        </w:rPr>
        <w:t xml:space="preserve"> </w:t>
      </w:r>
      <w:r>
        <w:t>heart.</w:t>
      </w:r>
      <w:r>
        <w:rPr>
          <w:spacing w:val="-5"/>
        </w:rPr>
        <w:t xml:space="preserve"> </w:t>
      </w:r>
      <w:r>
        <w:t>What</w:t>
      </w:r>
      <w:r>
        <w:rPr>
          <w:spacing w:val="-5"/>
        </w:rPr>
        <w:t xml:space="preserve"> </w:t>
      </w:r>
      <w:r>
        <w:t>delight</w:t>
      </w:r>
      <w:r>
        <w:rPr>
          <w:spacing w:val="-5"/>
        </w:rPr>
        <w:t xml:space="preserve"> </w:t>
      </w:r>
      <w:r>
        <w:t>should</w:t>
      </w:r>
      <w:r>
        <w:rPr>
          <w:spacing w:val="-5"/>
        </w:rPr>
        <w:t xml:space="preserve"> </w:t>
      </w:r>
      <w:r>
        <w:t>a</w:t>
      </w:r>
      <w:r>
        <w:rPr>
          <w:spacing w:val="-5"/>
        </w:rPr>
        <w:t xml:space="preserve"> </w:t>
      </w:r>
      <w:r>
        <w:t>man</w:t>
      </w:r>
      <w:r>
        <w:rPr>
          <w:spacing w:val="-4"/>
        </w:rPr>
        <w:t xml:space="preserve"> </w:t>
      </w:r>
      <w:r>
        <w:t>ever</w:t>
      </w:r>
      <w:r>
        <w:rPr>
          <w:spacing w:val="-5"/>
        </w:rPr>
        <w:t xml:space="preserve"> </w:t>
      </w:r>
      <w:r>
        <w:t>have</w:t>
      </w:r>
      <w:r>
        <w:rPr>
          <w:spacing w:val="-5"/>
        </w:rPr>
        <w:t xml:space="preserve"> </w:t>
      </w:r>
      <w:r>
        <w:t>to</w:t>
      </w:r>
      <w:r>
        <w:rPr>
          <w:spacing w:val="-5"/>
        </w:rPr>
        <w:t xml:space="preserve"> </w:t>
      </w:r>
      <w:r>
        <w:t>go</w:t>
      </w:r>
      <w:r>
        <w:rPr>
          <w:spacing w:val="-5"/>
        </w:rPr>
        <w:t xml:space="preserve"> </w:t>
      </w:r>
      <w:r>
        <w:t>about</w:t>
      </w:r>
      <w:r>
        <w:rPr>
          <w:spacing w:val="-5"/>
        </w:rPr>
        <w:t xml:space="preserve"> </w:t>
      </w:r>
      <w:r>
        <w:t>loving</w:t>
      </w:r>
      <w:r>
        <w:rPr>
          <w:spacing w:val="-5"/>
        </w:rPr>
        <w:t xml:space="preserve"> </w:t>
      </w:r>
      <w:r>
        <w:t>the</w:t>
      </w:r>
      <w:r>
        <w:rPr>
          <w:spacing w:val="-4"/>
        </w:rPr>
        <w:t xml:space="preserve"> </w:t>
      </w:r>
      <w:r>
        <w:t>wife</w:t>
      </w:r>
      <w:r>
        <w:rPr>
          <w:spacing w:val="-5"/>
        </w:rPr>
        <w:t xml:space="preserve"> </w:t>
      </w:r>
      <w:r>
        <w:t>of</w:t>
      </w:r>
      <w:r>
        <w:rPr>
          <w:spacing w:val="-5"/>
        </w:rPr>
        <w:t xml:space="preserve"> </w:t>
      </w:r>
      <w:r>
        <w:t>another</w:t>
      </w:r>
      <w:r>
        <w:rPr>
          <w:spacing w:val="-5"/>
        </w:rPr>
        <w:t xml:space="preserve"> </w:t>
      </w:r>
      <w:r>
        <w:t>man,</w:t>
      </w:r>
      <w:r>
        <w:rPr>
          <w:spacing w:val="-5"/>
        </w:rPr>
        <w:t xml:space="preserve"> </w:t>
      </w:r>
      <w:r>
        <w:t>who</w:t>
      </w:r>
      <w:r>
        <w:rPr>
          <w:spacing w:val="-5"/>
        </w:rPr>
        <w:t xml:space="preserve"> </w:t>
      </w:r>
      <w:r>
        <w:t>has</w:t>
      </w:r>
      <w:r>
        <w:rPr>
          <w:spacing w:val="-5"/>
        </w:rPr>
        <w:t xml:space="preserve"> </w:t>
      </w:r>
      <w:r>
        <w:t>her</w:t>
      </w:r>
      <w:r>
        <w:rPr>
          <w:spacing w:val="-5"/>
        </w:rPr>
        <w:t xml:space="preserve"> </w:t>
      </w:r>
      <w:r>
        <w:t>body</w:t>
      </w:r>
      <w:r>
        <w:rPr>
          <w:spacing w:val="-52"/>
        </w:rPr>
        <w:t xml:space="preserve"> </w:t>
      </w:r>
      <w:r>
        <w:t>whenever</w:t>
      </w:r>
      <w:r>
        <w:rPr>
          <w:spacing w:val="-7"/>
        </w:rPr>
        <w:t xml:space="preserve"> </w:t>
      </w:r>
      <w:r>
        <w:t>he</w:t>
      </w:r>
      <w:r>
        <w:rPr>
          <w:spacing w:val="-6"/>
        </w:rPr>
        <w:t xml:space="preserve"> </w:t>
      </w:r>
      <w:r>
        <w:t>wishes?”</w:t>
      </w:r>
    </w:p>
    <w:p w14:paraId="57261938" w14:textId="77777777" w:rsidR="000276C6" w:rsidRDefault="000276C6" w:rsidP="00AA63E3">
      <w:pPr>
        <w:pStyle w:val="Body"/>
      </w:pPr>
      <w:r>
        <w:t>Aurelius</w:t>
      </w:r>
      <w:r>
        <w:rPr>
          <w:spacing w:val="-10"/>
        </w:rPr>
        <w:t xml:space="preserve"> </w:t>
      </w:r>
      <w:r>
        <w:t>gave</w:t>
      </w:r>
      <w:r>
        <w:rPr>
          <w:spacing w:val="-10"/>
        </w:rPr>
        <w:t xml:space="preserve"> </w:t>
      </w:r>
      <w:r>
        <w:t>many</w:t>
      </w:r>
      <w:r>
        <w:rPr>
          <w:spacing w:val="-9"/>
        </w:rPr>
        <w:t xml:space="preserve"> </w:t>
      </w:r>
      <w:r>
        <w:t>sore</w:t>
      </w:r>
      <w:r>
        <w:rPr>
          <w:spacing w:val="-10"/>
        </w:rPr>
        <w:t xml:space="preserve"> </w:t>
      </w:r>
      <w:r>
        <w:t>sighs.</w:t>
      </w:r>
      <w:r>
        <w:rPr>
          <w:spacing w:val="-10"/>
        </w:rPr>
        <w:t xml:space="preserve"> </w:t>
      </w:r>
      <w:r>
        <w:t>He</w:t>
      </w:r>
      <w:r>
        <w:rPr>
          <w:spacing w:val="-9"/>
        </w:rPr>
        <w:t xml:space="preserve"> </w:t>
      </w:r>
      <w:r>
        <w:t>was</w:t>
      </w:r>
      <w:r>
        <w:rPr>
          <w:spacing w:val="-10"/>
        </w:rPr>
        <w:t xml:space="preserve"> </w:t>
      </w:r>
      <w:r>
        <w:t>woeful</w:t>
      </w:r>
      <w:r>
        <w:rPr>
          <w:spacing w:val="-10"/>
        </w:rPr>
        <w:t xml:space="preserve"> </w:t>
      </w:r>
      <w:r>
        <w:t>when</w:t>
      </w:r>
      <w:r>
        <w:rPr>
          <w:spacing w:val="-9"/>
        </w:rPr>
        <w:t xml:space="preserve"> </w:t>
      </w:r>
      <w:r>
        <w:t>he</w:t>
      </w:r>
      <w:r>
        <w:rPr>
          <w:spacing w:val="-10"/>
        </w:rPr>
        <w:t xml:space="preserve"> </w:t>
      </w:r>
      <w:r>
        <w:t>heard</w:t>
      </w:r>
      <w:r>
        <w:rPr>
          <w:spacing w:val="-10"/>
        </w:rPr>
        <w:t xml:space="preserve"> </w:t>
      </w:r>
      <w:r>
        <w:t>this;</w:t>
      </w:r>
      <w:r>
        <w:rPr>
          <w:spacing w:val="-9"/>
        </w:rPr>
        <w:t xml:space="preserve"> </w:t>
      </w:r>
      <w:r>
        <w:t>and</w:t>
      </w:r>
      <w:r>
        <w:rPr>
          <w:spacing w:val="-10"/>
        </w:rPr>
        <w:t xml:space="preserve"> </w:t>
      </w:r>
      <w:r>
        <w:t>with</w:t>
      </w:r>
      <w:r>
        <w:rPr>
          <w:spacing w:val="-10"/>
        </w:rPr>
        <w:t xml:space="preserve"> </w:t>
      </w:r>
      <w:r>
        <w:t>a</w:t>
      </w:r>
      <w:r>
        <w:rPr>
          <w:spacing w:val="-9"/>
        </w:rPr>
        <w:t xml:space="preserve"> </w:t>
      </w:r>
      <w:r>
        <w:t>sorrowful</w:t>
      </w:r>
      <w:r>
        <w:rPr>
          <w:spacing w:val="-10"/>
        </w:rPr>
        <w:t xml:space="preserve"> </w:t>
      </w:r>
      <w:r>
        <w:t>heart</w:t>
      </w:r>
      <w:r>
        <w:rPr>
          <w:spacing w:val="-10"/>
        </w:rPr>
        <w:t xml:space="preserve"> </w:t>
      </w:r>
      <w:r>
        <w:t>he</w:t>
      </w:r>
      <w:r>
        <w:rPr>
          <w:spacing w:val="-9"/>
        </w:rPr>
        <w:t xml:space="preserve"> </w:t>
      </w:r>
      <w:r>
        <w:t>answered,</w:t>
      </w:r>
      <w:r>
        <w:rPr>
          <w:spacing w:val="-52"/>
        </w:rPr>
        <w:t xml:space="preserve"> </w:t>
      </w:r>
      <w:r>
        <w:t>“Madame, this would be impossible! Then I must die of a sudden and horrible death.” And with that word he</w:t>
      </w:r>
      <w:r>
        <w:rPr>
          <w:spacing w:val="1"/>
        </w:rPr>
        <w:t xml:space="preserve"> </w:t>
      </w:r>
      <w:r>
        <w:t>turned</w:t>
      </w:r>
      <w:r>
        <w:rPr>
          <w:spacing w:val="-6"/>
        </w:rPr>
        <w:t xml:space="preserve"> </w:t>
      </w:r>
      <w:r>
        <w:t>back.</w:t>
      </w:r>
    </w:p>
    <w:p w14:paraId="6BA257E7" w14:textId="77777777" w:rsidR="000276C6" w:rsidRDefault="000276C6" w:rsidP="00AA63E3">
      <w:pPr>
        <w:pStyle w:val="Body"/>
      </w:pPr>
      <w:r>
        <w:t>Then many of her other friends came roaming up and down in the paths, and knew nothing of this affair, but</w:t>
      </w:r>
      <w:r>
        <w:rPr>
          <w:spacing w:val="1"/>
        </w:rPr>
        <w:t xml:space="preserve"> </w:t>
      </w:r>
      <w:r>
        <w:t>speedily</w:t>
      </w:r>
      <w:r>
        <w:rPr>
          <w:spacing w:val="-5"/>
        </w:rPr>
        <w:t xml:space="preserve"> </w:t>
      </w:r>
      <w:r>
        <w:t>began</w:t>
      </w:r>
      <w:r>
        <w:rPr>
          <w:spacing w:val="-4"/>
        </w:rPr>
        <w:t xml:space="preserve"> </w:t>
      </w:r>
      <w:r>
        <w:t>new</w:t>
      </w:r>
      <w:r>
        <w:rPr>
          <w:spacing w:val="-4"/>
        </w:rPr>
        <w:t xml:space="preserve"> </w:t>
      </w:r>
      <w:r>
        <w:t>revel;</w:t>
      </w:r>
      <w:r>
        <w:rPr>
          <w:spacing w:val="-4"/>
        </w:rPr>
        <w:t xml:space="preserve"> </w:t>
      </w:r>
      <w:r>
        <w:t>until</w:t>
      </w:r>
      <w:r>
        <w:rPr>
          <w:spacing w:val="-4"/>
        </w:rPr>
        <w:t xml:space="preserve"> </w:t>
      </w:r>
      <w:r>
        <w:t>the</w:t>
      </w:r>
      <w:r>
        <w:rPr>
          <w:spacing w:val="-4"/>
        </w:rPr>
        <w:t xml:space="preserve"> </w:t>
      </w:r>
      <w:r>
        <w:t>bright</w:t>
      </w:r>
      <w:r>
        <w:rPr>
          <w:spacing w:val="-4"/>
        </w:rPr>
        <w:t xml:space="preserve"> </w:t>
      </w:r>
      <w:r>
        <w:t>sun</w:t>
      </w:r>
      <w:r>
        <w:rPr>
          <w:spacing w:val="-4"/>
        </w:rPr>
        <w:t xml:space="preserve"> </w:t>
      </w:r>
      <w:r>
        <w:t>lost</w:t>
      </w:r>
      <w:r>
        <w:rPr>
          <w:spacing w:val="-4"/>
        </w:rPr>
        <w:t xml:space="preserve"> </w:t>
      </w:r>
      <w:r>
        <w:t>his</w:t>
      </w:r>
      <w:r>
        <w:rPr>
          <w:spacing w:val="-4"/>
        </w:rPr>
        <w:t xml:space="preserve"> </w:t>
      </w:r>
      <w:r>
        <w:t>hue,</w:t>
      </w:r>
      <w:r>
        <w:rPr>
          <w:spacing w:val="-4"/>
        </w:rPr>
        <w:t xml:space="preserve"> </w:t>
      </w:r>
      <w:r>
        <w:t>and</w:t>
      </w:r>
      <w:r>
        <w:rPr>
          <w:spacing w:val="-5"/>
        </w:rPr>
        <w:t xml:space="preserve"> </w:t>
      </w:r>
      <w:r>
        <w:t>the</w:t>
      </w:r>
      <w:r>
        <w:rPr>
          <w:spacing w:val="-4"/>
        </w:rPr>
        <w:t xml:space="preserve"> </w:t>
      </w:r>
      <w:r>
        <w:t>horizon</w:t>
      </w:r>
      <w:r>
        <w:rPr>
          <w:spacing w:val="-4"/>
        </w:rPr>
        <w:t xml:space="preserve"> </w:t>
      </w:r>
      <w:r>
        <w:t>had</w:t>
      </w:r>
      <w:r>
        <w:rPr>
          <w:spacing w:val="-4"/>
        </w:rPr>
        <w:t xml:space="preserve"> </w:t>
      </w:r>
      <w:r>
        <w:t>taken</w:t>
      </w:r>
      <w:r>
        <w:rPr>
          <w:spacing w:val="-4"/>
        </w:rPr>
        <w:t xml:space="preserve"> </w:t>
      </w:r>
      <w:r>
        <w:t>away</w:t>
      </w:r>
      <w:r>
        <w:rPr>
          <w:spacing w:val="-4"/>
        </w:rPr>
        <w:t xml:space="preserve"> </w:t>
      </w:r>
      <w:r>
        <w:t>from</w:t>
      </w:r>
      <w:r>
        <w:rPr>
          <w:spacing w:val="-4"/>
        </w:rPr>
        <w:t xml:space="preserve"> </w:t>
      </w:r>
      <w:r>
        <w:t>him</w:t>
      </w:r>
      <w:r>
        <w:rPr>
          <w:spacing w:val="-4"/>
        </w:rPr>
        <w:t xml:space="preserve"> </w:t>
      </w:r>
      <w:r>
        <w:t>his</w:t>
      </w:r>
      <w:r>
        <w:rPr>
          <w:spacing w:val="-4"/>
        </w:rPr>
        <w:t xml:space="preserve"> </w:t>
      </w:r>
      <w:r>
        <w:t>light</w:t>
      </w:r>
      <w:r>
        <w:rPr>
          <w:spacing w:val="-4"/>
        </w:rPr>
        <w:t xml:space="preserve"> </w:t>
      </w:r>
      <w:r>
        <w:t>(this</w:t>
      </w:r>
      <w:r>
        <w:rPr>
          <w:spacing w:val="-52"/>
        </w:rPr>
        <w:t xml:space="preserve"> </w:t>
      </w:r>
      <w:r>
        <w:t>is</w:t>
      </w:r>
      <w:r>
        <w:rPr>
          <w:spacing w:val="-10"/>
        </w:rPr>
        <w:t xml:space="preserve"> </w:t>
      </w:r>
      <w:r>
        <w:t>as</w:t>
      </w:r>
      <w:r>
        <w:rPr>
          <w:spacing w:val="-9"/>
        </w:rPr>
        <w:t xml:space="preserve"> </w:t>
      </w:r>
      <w:r>
        <w:t>much</w:t>
      </w:r>
      <w:r>
        <w:rPr>
          <w:spacing w:val="-10"/>
        </w:rPr>
        <w:t xml:space="preserve"> </w:t>
      </w:r>
      <w:r>
        <w:t>as</w:t>
      </w:r>
      <w:r>
        <w:rPr>
          <w:spacing w:val="-9"/>
        </w:rPr>
        <w:t xml:space="preserve"> </w:t>
      </w:r>
      <w:r>
        <w:t>to</w:t>
      </w:r>
      <w:r>
        <w:rPr>
          <w:spacing w:val="-10"/>
        </w:rPr>
        <w:t xml:space="preserve"> </w:t>
      </w:r>
      <w:r>
        <w:t>say,</w:t>
      </w:r>
      <w:r>
        <w:rPr>
          <w:spacing w:val="-9"/>
        </w:rPr>
        <w:t xml:space="preserve"> </w:t>
      </w:r>
      <w:r>
        <w:t>it</w:t>
      </w:r>
      <w:r>
        <w:rPr>
          <w:spacing w:val="-10"/>
        </w:rPr>
        <w:t xml:space="preserve"> </w:t>
      </w:r>
      <w:r>
        <w:t>was</w:t>
      </w:r>
      <w:r>
        <w:rPr>
          <w:spacing w:val="-9"/>
        </w:rPr>
        <w:t xml:space="preserve"> </w:t>
      </w:r>
      <w:r>
        <w:t>evening).</w:t>
      </w:r>
      <w:r>
        <w:rPr>
          <w:spacing w:val="-9"/>
        </w:rPr>
        <w:t xml:space="preserve"> </w:t>
      </w:r>
      <w:r>
        <w:t>And</w:t>
      </w:r>
      <w:r>
        <w:rPr>
          <w:spacing w:val="-10"/>
        </w:rPr>
        <w:t xml:space="preserve"> </w:t>
      </w:r>
      <w:r>
        <w:t>they</w:t>
      </w:r>
      <w:r>
        <w:rPr>
          <w:spacing w:val="-9"/>
        </w:rPr>
        <w:t xml:space="preserve"> </w:t>
      </w:r>
      <w:r>
        <w:t>went</w:t>
      </w:r>
      <w:r>
        <w:rPr>
          <w:spacing w:val="-10"/>
        </w:rPr>
        <w:t xml:space="preserve"> </w:t>
      </w:r>
      <w:r>
        <w:t>home</w:t>
      </w:r>
      <w:r>
        <w:rPr>
          <w:spacing w:val="-9"/>
        </w:rPr>
        <w:t xml:space="preserve"> </w:t>
      </w:r>
      <w:r>
        <w:t>in</w:t>
      </w:r>
      <w:r>
        <w:rPr>
          <w:spacing w:val="-10"/>
        </w:rPr>
        <w:t xml:space="preserve"> </w:t>
      </w:r>
      <w:r>
        <w:t>joy</w:t>
      </w:r>
      <w:r>
        <w:rPr>
          <w:spacing w:val="-9"/>
        </w:rPr>
        <w:t xml:space="preserve"> </w:t>
      </w:r>
      <w:r>
        <w:t>and</w:t>
      </w:r>
      <w:r>
        <w:rPr>
          <w:spacing w:val="-10"/>
        </w:rPr>
        <w:t xml:space="preserve"> </w:t>
      </w:r>
      <w:r>
        <w:t>contentment,</w:t>
      </w:r>
      <w:r>
        <w:rPr>
          <w:spacing w:val="-9"/>
        </w:rPr>
        <w:t xml:space="preserve"> </w:t>
      </w:r>
      <w:r>
        <w:t>except,</w:t>
      </w:r>
      <w:r>
        <w:rPr>
          <w:spacing w:val="-9"/>
        </w:rPr>
        <w:t xml:space="preserve"> </w:t>
      </w:r>
      <w:r>
        <w:t>alas,</w:t>
      </w:r>
      <w:r>
        <w:rPr>
          <w:spacing w:val="-10"/>
        </w:rPr>
        <w:t xml:space="preserve"> </w:t>
      </w:r>
      <w:r>
        <w:t>wretched</w:t>
      </w:r>
      <w:r>
        <w:rPr>
          <w:spacing w:val="-9"/>
        </w:rPr>
        <w:t xml:space="preserve"> </w:t>
      </w:r>
      <w:r>
        <w:t>Aurelius</w:t>
      </w:r>
      <w:r>
        <w:rPr>
          <w:spacing w:val="1"/>
        </w:rPr>
        <w:t xml:space="preserve"> </w:t>
      </w:r>
      <w:r>
        <w:t>alone! He went to his house with sorrowful heart; he saw that he could never escape death, and felt his heart grow</w:t>
      </w:r>
      <w:r>
        <w:rPr>
          <w:spacing w:val="-52"/>
        </w:rPr>
        <w:t xml:space="preserve"> </w:t>
      </w:r>
      <w:r>
        <w:t>cold. Up to the heaven he held his hands and set himself down on his bare knees, and raving said his prayer; for</w:t>
      </w:r>
      <w:r>
        <w:rPr>
          <w:spacing w:val="1"/>
        </w:rPr>
        <w:t xml:space="preserve"> </w:t>
      </w:r>
      <w:r>
        <w:rPr>
          <w:w w:val="105"/>
        </w:rPr>
        <w:t>true</w:t>
      </w:r>
      <w:r>
        <w:rPr>
          <w:spacing w:val="-11"/>
          <w:w w:val="105"/>
        </w:rPr>
        <w:t xml:space="preserve"> </w:t>
      </w:r>
      <w:r>
        <w:rPr>
          <w:w w:val="105"/>
        </w:rPr>
        <w:t>woe</w:t>
      </w:r>
      <w:r>
        <w:rPr>
          <w:spacing w:val="-11"/>
          <w:w w:val="105"/>
        </w:rPr>
        <w:t xml:space="preserve"> </w:t>
      </w:r>
      <w:r>
        <w:rPr>
          <w:w w:val="105"/>
        </w:rPr>
        <w:t>he</w:t>
      </w:r>
      <w:r>
        <w:rPr>
          <w:spacing w:val="-11"/>
          <w:w w:val="105"/>
        </w:rPr>
        <w:t xml:space="preserve"> </w:t>
      </w:r>
      <w:r>
        <w:rPr>
          <w:w w:val="105"/>
        </w:rPr>
        <w:t>was</w:t>
      </w:r>
      <w:r>
        <w:rPr>
          <w:spacing w:val="-11"/>
          <w:w w:val="105"/>
        </w:rPr>
        <w:t xml:space="preserve"> </w:t>
      </w:r>
      <w:r>
        <w:rPr>
          <w:w w:val="105"/>
        </w:rPr>
        <w:t>out</w:t>
      </w:r>
      <w:r>
        <w:rPr>
          <w:spacing w:val="-11"/>
          <w:w w:val="105"/>
        </w:rPr>
        <w:t xml:space="preserve"> </w:t>
      </w:r>
      <w:r>
        <w:rPr>
          <w:w w:val="105"/>
        </w:rPr>
        <w:t>of</w:t>
      </w:r>
      <w:r>
        <w:rPr>
          <w:spacing w:val="-11"/>
          <w:w w:val="105"/>
        </w:rPr>
        <w:t xml:space="preserve"> </w:t>
      </w:r>
      <w:r>
        <w:rPr>
          <w:w w:val="105"/>
        </w:rPr>
        <w:t>his</w:t>
      </w:r>
      <w:r>
        <w:rPr>
          <w:spacing w:val="-11"/>
          <w:w w:val="105"/>
        </w:rPr>
        <w:t xml:space="preserve"> </w:t>
      </w:r>
      <w:r>
        <w:rPr>
          <w:w w:val="105"/>
        </w:rPr>
        <w:t>wits</w:t>
      </w:r>
      <w:r>
        <w:rPr>
          <w:spacing w:val="-11"/>
          <w:w w:val="105"/>
        </w:rPr>
        <w:t xml:space="preserve"> </w:t>
      </w:r>
      <w:r>
        <w:rPr>
          <w:w w:val="105"/>
        </w:rPr>
        <w:t>and</w:t>
      </w:r>
      <w:r>
        <w:rPr>
          <w:spacing w:val="-11"/>
          <w:w w:val="105"/>
        </w:rPr>
        <w:t xml:space="preserve"> </w:t>
      </w:r>
      <w:r>
        <w:rPr>
          <w:w w:val="105"/>
        </w:rPr>
        <w:t>knew</w:t>
      </w:r>
      <w:r>
        <w:rPr>
          <w:spacing w:val="-10"/>
          <w:w w:val="105"/>
        </w:rPr>
        <w:t xml:space="preserve"> </w:t>
      </w:r>
      <w:r>
        <w:rPr>
          <w:w w:val="105"/>
        </w:rPr>
        <w:t>not</w:t>
      </w:r>
      <w:r>
        <w:rPr>
          <w:spacing w:val="-11"/>
          <w:w w:val="105"/>
        </w:rPr>
        <w:t xml:space="preserve"> </w:t>
      </w:r>
      <w:r>
        <w:rPr>
          <w:w w:val="105"/>
        </w:rPr>
        <w:t>what</w:t>
      </w:r>
      <w:r>
        <w:rPr>
          <w:spacing w:val="-11"/>
          <w:w w:val="105"/>
        </w:rPr>
        <w:t xml:space="preserve"> </w:t>
      </w:r>
      <w:r>
        <w:rPr>
          <w:w w:val="105"/>
        </w:rPr>
        <w:t>he</w:t>
      </w:r>
      <w:r>
        <w:rPr>
          <w:spacing w:val="-11"/>
          <w:w w:val="105"/>
        </w:rPr>
        <w:t xml:space="preserve"> </w:t>
      </w:r>
      <w:r>
        <w:rPr>
          <w:w w:val="105"/>
        </w:rPr>
        <w:t>spoke.</w:t>
      </w:r>
    </w:p>
    <w:p w14:paraId="448D8B35" w14:textId="77777777" w:rsidR="000276C6" w:rsidRPr="00AA63E3" w:rsidRDefault="000276C6" w:rsidP="00AA63E3">
      <w:pPr>
        <w:pStyle w:val="Body"/>
      </w:pPr>
      <w:r w:rsidRPr="00AA63E3">
        <w:t xml:space="preserve">With piteous heart he began his complaint to the gods, and first to the sun: “Apollo,” he said, “lord and ruler of every plant, herb, tree, and flower, who gives to each of them his times and seasons, according to your height in the sky, as your lodging changes toward north or south; lord Phoebus, cast your merciful eye upon wretched Aurelius, who is so lost. Behold, lord, my lady has decreed my guiltless death, unless your kindness should have some pity upon my dying heart. For </w:t>
      </w:r>
      <w:r w:rsidRPr="00AA63E3">
        <w:lastRenderedPageBreak/>
        <w:t>well I know, lord Phoebus, that you may help me best of all except my lady, if you wish. Now promise to hear me tell you in what way I may be helped.</w:t>
      </w:r>
    </w:p>
    <w:p w14:paraId="052242D4" w14:textId="77777777" w:rsidR="000276C6" w:rsidRPr="00AA63E3" w:rsidRDefault="000276C6" w:rsidP="00AA63E3">
      <w:pPr>
        <w:pStyle w:val="Body"/>
      </w:pPr>
      <w:r w:rsidRPr="00AA63E3">
        <w:t>“Your blessed sister, Lucina the bright, chief goddess and queen of the sea (though Neptune has his godhead in the sea, yet is she empress over him), you well know, lord, that just as it is her desire to be kindled and lightened by your orb, for which reason she follows you eagerly, so too the sea desires by its nature to follow her, being goddess both in the sea and in rivers great and small.</w:t>
      </w:r>
    </w:p>
    <w:p w14:paraId="0E6A78F0" w14:textId="77777777" w:rsidR="000276C6" w:rsidRPr="00AA63E3" w:rsidRDefault="000276C6" w:rsidP="00AA63E3">
      <w:pPr>
        <w:pStyle w:val="Body"/>
      </w:pPr>
      <w:r w:rsidRPr="00AA63E3">
        <w:t>“Therefore, Lord Phoebus, this is my prayer: perform this miracle or break my heart; that now at this next opposition, which shall be in the sign of the Lion, pray Lucina to bring a flood so great that it shall rise above the highest rock in Armorican Britanny by at least five fathoms, and let this flood last two years.</w:t>
      </w:r>
    </w:p>
    <w:p w14:paraId="25AE5253" w14:textId="77777777" w:rsidR="000276C6" w:rsidRPr="00AA63E3" w:rsidRDefault="000276C6" w:rsidP="00AA63E3">
      <w:pPr>
        <w:pStyle w:val="Body"/>
      </w:pPr>
      <w:r w:rsidRPr="00AA63E3">
        <w:t>“Then, certainly, I may say to my lady, ‘Keep your promise, the rocks are gone.’ Lord Phoebus, do this miracle; ask her to go the same speed as you; I say, ask your sister that these two years she will go no faster in her course than you. Then shall she always be exactly at full, and the spring flood-tide will last day and night. And if she will not promise to grant me my dear sovereign lady in such a manner, pray her to sink every rock into her own dark region under the ground where Pluto dwells, or nevermore shall I gain my lady. Barefoot I will go a pilgrimage to your temple at Delphi. Lord Phoebus; see the tears on my cheeks, and have some pity on my pains.”</w:t>
      </w:r>
    </w:p>
    <w:p w14:paraId="2B990A67" w14:textId="77777777" w:rsidR="000276C6" w:rsidRPr="00AA63E3" w:rsidRDefault="000276C6" w:rsidP="00AA63E3">
      <w:pPr>
        <w:pStyle w:val="Body"/>
      </w:pPr>
      <w:r w:rsidRPr="00AA63E3">
        <w:t>And with that he fell down in a swoon and for a long time lay in a trance. His brother, who knew his trouble, caught him up and brought him to his bed. In this woe and torment I let this woeful creature lie in despair. He may choose, as far as I am concerned, whether he will live or die.</w:t>
      </w:r>
    </w:p>
    <w:p w14:paraId="2930D980" w14:textId="77777777" w:rsidR="000276C6" w:rsidRPr="00AA63E3" w:rsidRDefault="000276C6" w:rsidP="00AA63E3">
      <w:pPr>
        <w:pStyle w:val="Body"/>
      </w:pPr>
      <w:r w:rsidRPr="00AA63E3">
        <w:t>Arveragus was come home, with other valiant knights, in health and great honor as the flower of chivalry. Oh, now you are happy, Dorigen, who has in your arms your lively husband, the vigorous knight, the valiant warrior, who loves you as his own heart’s life. He never thought to be suspicious whether any creature had spoken to her of love while he was gone; he had no fear of that. He gave no heed to any such matter, but danced, jousted, and showed her great enjoyment. Thus I leave them in happiness and bliss, and will tell of the sick Aurelius.</w:t>
      </w:r>
    </w:p>
    <w:p w14:paraId="5214D34C" w14:textId="77777777" w:rsidR="000276C6" w:rsidRPr="00AA63E3" w:rsidRDefault="000276C6" w:rsidP="00AA63E3">
      <w:pPr>
        <w:pStyle w:val="Body"/>
      </w:pPr>
      <w:r w:rsidRPr="00AA63E3">
        <w:t xml:space="preserve">Two years and more the wretched Aurelius lay in languor and mad torment, before he could walk a step on earth; and he had no comfort in this time, except from his brother, a scholar, who knew of all this woeful matter. For in truth he dared say no word about it to any other creature. He carried it under his breast more secretly than Pamphilus carried his love for Galatea. His breast was whole, to outward view, but ever in his heart was the keen arrow. And you well </w:t>
      </w:r>
      <w:r w:rsidRPr="00AA63E3">
        <w:lastRenderedPageBreak/>
        <w:t>know that in surgery the cure of a wound healed only on the surface is perilous, unless men could touch the arrow or get at it.</w:t>
      </w:r>
    </w:p>
    <w:p w14:paraId="4DAD23D5" w14:textId="1706EFB5" w:rsidR="000276C6" w:rsidRPr="00AA63E3" w:rsidRDefault="000276C6" w:rsidP="00AA63E3">
      <w:pPr>
        <w:pStyle w:val="Body"/>
      </w:pPr>
      <w:r w:rsidRPr="00AA63E3">
        <w:t>His brother wept and wailed privately, until at last it came to his mind that while he was at Orleans, in France, as young scholars who are desirous of studying curious arts seek in every nook and corner to learn this special knowledge, it came to his mind that, one day while he studied at Orleans, he saw a book of natural magic, which his friend, who was then a bachelor of law, had secretly left upon his desk, though he was there for a different field of study. This book spoke much of the celestial influences concerning the twenty-eight mansions which belong to</w:t>
      </w:r>
      <w:r w:rsidR="00AA63E3">
        <w:t xml:space="preserve"> </w:t>
      </w:r>
      <w:r w:rsidRPr="00AA63E3">
        <w:t>the moon, and such folly as is not worth a fly in our day. For the faith of the Holy Church that is in our doctrine will not allow any illusion to harm us.</w:t>
      </w:r>
    </w:p>
    <w:p w14:paraId="06448B22" w14:textId="77777777" w:rsidR="000276C6" w:rsidRPr="00AA63E3" w:rsidRDefault="000276C6" w:rsidP="00AA63E3">
      <w:pPr>
        <w:pStyle w:val="Body"/>
      </w:pPr>
      <w:r w:rsidRPr="00AA63E3">
        <w:t>And as soon as he remembered this book his heart began to dance for joy, and he said quietly to himself, “My brother shall be cured speedily; for I am sure there are arts by which men create various apparitions, such as these deceiving magicians conjure up. For often at feasts, I have heard tell, within a large hall these magicians have made water and a barge come in and row up and down in the hall. Sometimes a grim lion has seemed to come, and some- times flowers spring as in a meadow, sometimes a vine, with grapes white and red, sometimes a castle of mortar and stone. And when they wished, they caused it all to disappear immediately; so it seemed to every man’s sight.</w:t>
      </w:r>
    </w:p>
    <w:p w14:paraId="0E9A4848" w14:textId="77777777" w:rsidR="000276C6" w:rsidRPr="00AA63E3" w:rsidRDefault="000276C6" w:rsidP="00AA63E3">
      <w:pPr>
        <w:pStyle w:val="Body"/>
      </w:pPr>
      <w:r w:rsidRPr="00AA63E3">
        <w:t>“Now then, I conclude thus, that if I could find some old comrade at Orleans who is acquainted with these mansions of the moon, or other natural magic besides, he should well cause my brother to possess his love. For by means of an illusion a clerk may make it appear to a man’s sight that every one of the black rocks of Brittany be removed, and that ships come and go along the shore, and that this continue a day or two in such form. Then my brother would be entirely cured. Then she must keep her promise, or else at least he shall shame her.”</w:t>
      </w:r>
    </w:p>
    <w:p w14:paraId="4FD3BD15" w14:textId="77777777" w:rsidR="000276C6" w:rsidRPr="00AA63E3" w:rsidRDefault="000276C6" w:rsidP="00AA63E3">
      <w:pPr>
        <w:pStyle w:val="Body"/>
      </w:pPr>
      <w:r w:rsidRPr="00AA63E3">
        <w:t>Why should I make this a longer story? He came to his brother’s bed and gave him such encouragement to go to Orleans that he started up at once and went ahead on his way in hopes to be relieved of his care. When they had almost arrived at that city, about two or three furlongs away, they met a young clerk roaming by himself who greet- ed them politely in Latin, and then said a marvelous thing. “I know the cause of your coming,” he said. And before they went a foot further, he told them all that was in their minds. This scholar of Brittany asked him about the com- panions whom he had known in old days, and he answered him that they were dead; for which he wept many tears.</w:t>
      </w:r>
    </w:p>
    <w:p w14:paraId="43AA0874" w14:textId="77777777" w:rsidR="000276C6" w:rsidRPr="00D80F19" w:rsidRDefault="000276C6" w:rsidP="00D80F19">
      <w:pPr>
        <w:pStyle w:val="Body"/>
      </w:pPr>
      <w:r w:rsidRPr="00D80F19">
        <w:lastRenderedPageBreak/>
        <w:t>Aurelius alighted quickly from his horse and went forth home to his house with this magician, who made them well at ease; no provision that might give pleasure. Aurelius had never seen in his life a house so well appointed.</w:t>
      </w:r>
    </w:p>
    <w:p w14:paraId="6D1311B2" w14:textId="77777777" w:rsidR="000276C6" w:rsidRPr="00D80F19" w:rsidRDefault="000276C6" w:rsidP="00D80F19">
      <w:pPr>
        <w:pStyle w:val="Body"/>
      </w:pPr>
      <w:r w:rsidRPr="00D80F19">
        <w:t>Before he went to supper, the magician showed him forests and parks full of wild beasts; there he saw harts with their lofty horns, the largest that eye ever saw. He beheld a hundred of them slain by dogs, and some bleeding from bitter arrow-wounds. When these wild deer vanished, he saw falconers upon a fair river, slaying the heron with their hawks. Then he saw knights jousting on a plain. And after this, the magician did him the pleasure to show him his lady in a dance, in which he himself was dancing, as it seemed to him. And when this master who created the magic saw that it was time, he clapped his hands, and, farewell, all our revel was gone.</w:t>
      </w:r>
    </w:p>
    <w:p w14:paraId="0F9AC56A" w14:textId="77777777" w:rsidR="000276C6" w:rsidRPr="00D80F19" w:rsidRDefault="000276C6" w:rsidP="00D80F19">
      <w:pPr>
        <w:pStyle w:val="Body"/>
      </w:pPr>
      <w:r w:rsidRPr="00D80F19">
        <w:t>And yet while they saw all this marvelous sight, they never stirred out of the house, but sat still in his study, where his books were, and no other creature but the three of them.</w:t>
      </w:r>
    </w:p>
    <w:p w14:paraId="3F942EC7" w14:textId="77777777" w:rsidR="000276C6" w:rsidRPr="00D80F19" w:rsidRDefault="000276C6" w:rsidP="00D80F19">
      <w:pPr>
        <w:pStyle w:val="Body"/>
      </w:pPr>
      <w:r w:rsidRPr="00D80F19">
        <w:t>This master called his squire to him, and said thus: “Is our supper ready? It is almost an hour, I will swear, since I told you make our supper, when these honorable men went with me into my study, where my books are.”</w:t>
      </w:r>
    </w:p>
    <w:p w14:paraId="589F6F00" w14:textId="77777777" w:rsidR="00D80F19" w:rsidRDefault="000276C6" w:rsidP="00D80F19">
      <w:pPr>
        <w:pStyle w:val="Body"/>
      </w:pPr>
      <w:r w:rsidRPr="00D80F19">
        <w:t xml:space="preserve">“Sir,” said this squire, “when it pleases you it will be entirely ready, even if you wish to have it right now.” </w:t>
      </w:r>
    </w:p>
    <w:p w14:paraId="32D355C5" w14:textId="644F7DF1" w:rsidR="000276C6" w:rsidRPr="00D80F19" w:rsidRDefault="000276C6" w:rsidP="00D80F19">
      <w:pPr>
        <w:pStyle w:val="Body"/>
      </w:pPr>
      <w:r w:rsidRPr="00D80F19">
        <w:t>“Let us go to supper, then,” he said, “that is best. These people in love must take repose sometime.”</w:t>
      </w:r>
    </w:p>
    <w:p w14:paraId="708E395C" w14:textId="77777777" w:rsidR="000276C6" w:rsidRPr="00D80F19" w:rsidRDefault="000276C6" w:rsidP="00D80F19">
      <w:pPr>
        <w:pStyle w:val="Body"/>
      </w:pPr>
      <w:r w:rsidRPr="00D80F19">
        <w:t>After supper they fell into talk over the sum which should be this master’s reward for removing all the rocks of Brittany, and from the Gironde to the mouth of Seine. He raised difficulties and swore that he would not have less than a thousand pounds, and he would not be glad to do it for that sum, so God save him!</w:t>
      </w:r>
    </w:p>
    <w:p w14:paraId="1B3B739D" w14:textId="77777777" w:rsidR="000276C6" w:rsidRPr="00D80F19" w:rsidRDefault="000276C6" w:rsidP="00D80F19">
      <w:pPr>
        <w:pStyle w:val="Body"/>
      </w:pPr>
      <w:r w:rsidRPr="00D80F19">
        <w:t>Aurelius answered directly, with a joyous heart, “Fie on a thousand pound! I would give this wide world, which men say is a ball, if I were lord of it. This bargain is done, for we are agreed. You shall be paid faithfully, by my word. But take care now that you delay us here no longer than tomorrow, for any negligence or sloth.”</w:t>
      </w:r>
    </w:p>
    <w:p w14:paraId="52CF04CF" w14:textId="77777777" w:rsidR="000276C6" w:rsidRPr="00D80F19" w:rsidRDefault="000276C6" w:rsidP="00D80F19">
      <w:pPr>
        <w:pStyle w:val="Body"/>
      </w:pPr>
      <w:r w:rsidRPr="00D80F19">
        <w:t>“No,” this clerk said, “take here my faith in pledge to you.”</w:t>
      </w:r>
    </w:p>
    <w:p w14:paraId="6AF84A92" w14:textId="77777777" w:rsidR="000276C6" w:rsidRPr="00D80F19" w:rsidRDefault="000276C6" w:rsidP="00D80F19">
      <w:pPr>
        <w:pStyle w:val="Body"/>
      </w:pPr>
      <w:r w:rsidRPr="00D80F19">
        <w:t xml:space="preserve">Aurelius went to bed when he wished, and rested nearly all that night. Despite all his labor and his hope of bliss, his woeful heart had relief from suffering. In the morning, when it was day, they took the shortest road to Brittany, Aurelius and this magician, and dismounted at the place where they wished to be. And, as books remind me, this was the cold, frosty season of December. Phoebus grew old and of hue like latten, who in his hot declination shone with his bright beams like burnished gold; but now he had descended into Capricorn, where he shone fully pale, I dare </w:t>
      </w:r>
      <w:r w:rsidRPr="00D80F19">
        <w:lastRenderedPageBreak/>
        <w:t>well say. The bitter frosts, with sleet and rain, have destroyed the green in every garden. Janus with his double beard sits by the fire and drinks the wine out of his ox-horn; before him stands brawn of the tusked boar, and every lusty man cries, “Noel!”</w:t>
      </w:r>
    </w:p>
    <w:p w14:paraId="5251A6EB" w14:textId="77777777" w:rsidR="000276C6" w:rsidRPr="00D80F19" w:rsidRDefault="000276C6" w:rsidP="00D80F19">
      <w:pPr>
        <w:pStyle w:val="Body"/>
      </w:pPr>
      <w:r w:rsidRPr="00D80F19">
        <w:t>Aurelius offered his master all the hospitality and reverence he could, and asked him to do his duty to bring him out of his bitter pains, or with a sword he would slit his own heart. This cunning scholar so pitied this man that he made as much haste as he could, day and night, to look for the most beneficial time for his experiment; that is to say, to create an appearance, by such an illusion or crafty trick—I do not have vocabulary of astrology—that she and every person should think and say that the rocks of Brittany were gone, or else sunk under the earth.</w:t>
      </w:r>
    </w:p>
    <w:p w14:paraId="217D6428" w14:textId="77777777" w:rsidR="000276C6" w:rsidRPr="00D80F19" w:rsidRDefault="000276C6" w:rsidP="00D80F19">
      <w:pPr>
        <w:pStyle w:val="Body"/>
      </w:pPr>
      <w:r w:rsidRPr="00D80F19">
        <w:t>So at last he found his time to work his tricks and stage his miserable performance of wicked superstition. He brought forth his Toledo tables, well corrected; there lacked nothing, neither his tables of collected or expanded years, nor his roots, nor his other gear, such as his centres and his arguments, and his tables of proportional parts for his equations. And for his calculations he knew full well how far Alnath in the eighth sphere was pushed from the head of that fixed Aries above, which is calculated to be in the ninth sphere; cunningly he calculated by means of all this. When he had found his first mansion, by proportion he knew the rest, and he well knew the rising of his moon, in which was the planet’s face and term, and all the rest. And he knew well the moon to be in a mansion favorable to his enterprise, and knew also the other matters to be observed for working such illusions and such misdoings as heathen people used in those days.</w:t>
      </w:r>
    </w:p>
    <w:p w14:paraId="627823C0" w14:textId="77777777" w:rsidR="000276C6" w:rsidRPr="00D80F19" w:rsidRDefault="000276C6" w:rsidP="00D80F19">
      <w:pPr>
        <w:pStyle w:val="Body"/>
      </w:pPr>
      <w:r w:rsidRPr="00D80F19">
        <w:t>For this reason he no longer delayed, but through his magic it seemed for a week or two that all the rocks were gone. Aurelius, who was still despairing whether he should have his love or fare badly, waited night and day for this miracle. And when he knew that there was no hindrance, but that every rock was gone, he fell down at his master’s feet immediately and said, “I, Aurelius, woeful wretch, thank you, lord, and Venus my lady, who have helped me from my cold misery.” And he made his way forth to the temple where he knew he should see his lady. And when he saw his time, he then saluted his dear sovereign lady with a timid heart and humble face.</w:t>
      </w:r>
    </w:p>
    <w:p w14:paraId="3600790F" w14:textId="77777777" w:rsidR="000276C6" w:rsidRPr="00D80F19" w:rsidRDefault="000276C6" w:rsidP="00D80F19">
      <w:pPr>
        <w:pStyle w:val="Body"/>
      </w:pPr>
      <w:r w:rsidRPr="00D80F19">
        <w:t>This woeful man said, “My own lady, whom I most fear and love as best I know how, and whom of all this world I would be most loathe to displease, if I did not suffer so much distress for the love of you that soon I must die here at your feet, I should never tell you how woebegone I am. But surely I must either die or make my complaint, as you slay me, an innocent man, with true pain. But though you have no pity for my death, consider this carefully before you break your pledge.</w:t>
      </w:r>
    </w:p>
    <w:p w14:paraId="64A53BC2" w14:textId="735FB811" w:rsidR="000276C6" w:rsidRPr="00D80F19" w:rsidRDefault="000276C6" w:rsidP="00D80F19">
      <w:pPr>
        <w:pStyle w:val="Body"/>
      </w:pPr>
      <w:r w:rsidRPr="00D80F19">
        <w:lastRenderedPageBreak/>
        <w:t>“For the sake of God in heaven, please repent before you murder me because I love you. For well you know what you promised, Madame; not that I claim anything of you as a right, my sovereign lady, but only ask it as a favor. Nevertheless, in a garden yonder, at such a spot, you know very well what you promised me, and you pledged</w:t>
      </w:r>
      <w:r w:rsidR="00D80F19">
        <w:t xml:space="preserve"> </w:t>
      </w:r>
      <w:r w:rsidRPr="00D80F19">
        <w:t>your word in my hand, to love me best; God knows, you said so, though I may be unworthy of it. Madame, I say it for your honor, more than to save my heart’s life; I have done as you said, and if you wish, you may go and see. Do as you wish; remember your promise, for, alive or dead, you shall find me right in that garden. It all depends on you, to make me live or die. But well I know the rocks are gone.</w:t>
      </w:r>
    </w:p>
    <w:p w14:paraId="31F2740B" w14:textId="77777777" w:rsidR="000276C6" w:rsidRPr="00D80F19" w:rsidRDefault="000276C6" w:rsidP="00D80F19">
      <w:pPr>
        <w:pStyle w:val="Body"/>
      </w:pPr>
      <w:r w:rsidRPr="00D80F19">
        <w:t>He takes his leave, and she stood astonished; not a drop of blood was in all her face. She thought never to have come into such a trap. She said, “Alas that ever this should happen! For I never deemed that such a monstrosity or marvel could happen, by any possibility. It is against the course of nature. And home she went, a sorrowful creature; scarcely could she walk for utter fear, and for a whole day or two she wept and wailed and swooned, so that it was pitiful to behold. But why she was so she told no creature, for Arveragus was gone out of town.</w:t>
      </w:r>
    </w:p>
    <w:p w14:paraId="3D5A996C" w14:textId="77777777" w:rsidR="000276C6" w:rsidRPr="00D80F19" w:rsidRDefault="000276C6" w:rsidP="00D80F19">
      <w:pPr>
        <w:pStyle w:val="Body"/>
      </w:pPr>
      <w:r w:rsidRPr="00D80F19">
        <w:t>But with a pale face and sorrowful expression she spoke to herself, and said thus in her complaint as I shall tell you. She said, “Alas! I complain about you, Fortune, who has bound me unawares in your chain, from which to escape I know no help, except only death or dishonor; one of these two it is necessary for me to choose. But nev- ertheless I had rather forfeit my life than have shame on my body, or lose my fair reputation, or know myself false. And by my death, surely, I may escape.</w:t>
      </w:r>
    </w:p>
    <w:p w14:paraId="57BC8C64" w14:textId="77777777" w:rsidR="000276C6" w:rsidRPr="00D80F19" w:rsidRDefault="000276C6" w:rsidP="00D80F19">
      <w:pPr>
        <w:pStyle w:val="Body"/>
      </w:pPr>
      <w:r w:rsidRPr="00D80F19">
        <w:t>“Alas, have not many noble wives and many maidens slain themselves before this, rather than do wrong with her body? Yes, surely; lo! These histories testify it. When the thirty tyrants, full of cursedness, had slain Phidon at a feast in Athens, by their malice they commanded men to arrest his daughters and bring them before them entirely naked, to fulfill their foul pleasure, and they made them dance in their father’s blood upon the pavement. May God give them damnation! For this reason these woeful maidens, in fear of this, secretly leaped into a well and drowned themselves, rather than lose their maidenhood; so the books relate.</w:t>
      </w:r>
    </w:p>
    <w:p w14:paraId="7762AF18" w14:textId="77777777" w:rsidR="000276C6" w:rsidRPr="00D80F19" w:rsidRDefault="000276C6" w:rsidP="00D80F19">
      <w:pPr>
        <w:pStyle w:val="Body"/>
      </w:pPr>
      <w:r w:rsidRPr="00D80F19">
        <w:t>“The people of Messene had fifty Lacedaemon maidens sought out, with whom they wished to satisfy their lust; but of that entire band there was none who was not slain, and with good will chose to die rather than consent to be robbed of her maidenhood. Why should I, then, fear to die?</w:t>
      </w:r>
    </w:p>
    <w:p w14:paraId="0BAA3A32" w14:textId="453E495E" w:rsidR="000276C6" w:rsidRPr="00D80F19" w:rsidRDefault="000276C6" w:rsidP="00D80F19">
      <w:pPr>
        <w:pStyle w:val="Body"/>
      </w:pPr>
      <w:r w:rsidRPr="00D80F19">
        <w:t xml:space="preserve">“Lo also, the tyrant Aristoclides. He loved a maiden named Stymphalides, who, when her father was slain one night, went directly to Diana’s temple, and laid hold of the image of Diana with her two hands, and would never let go. No creature could tear her hands from it, until she </w:t>
      </w:r>
      <w:r w:rsidRPr="00D80F19">
        <w:lastRenderedPageBreak/>
        <w:t>was slain in that very place. Now since maidens have had</w:t>
      </w:r>
      <w:r w:rsidR="00D80F19">
        <w:t xml:space="preserve"> </w:t>
      </w:r>
      <w:r w:rsidRPr="00D80F19">
        <w:t>such scorn to be defiled with man’s base pleasure, it seems to me that a wife ought indeed rather to slay herself than be defiled.</w:t>
      </w:r>
    </w:p>
    <w:p w14:paraId="1C875600" w14:textId="77777777" w:rsidR="000276C6" w:rsidRPr="00D80F19" w:rsidRDefault="000276C6" w:rsidP="00D80F19">
      <w:pPr>
        <w:pStyle w:val="Body"/>
      </w:pPr>
      <w:r w:rsidRPr="00D80F19">
        <w:t>“What shall I say of Hasdrubal’s wife, who slew herself at Carthage? For when she saw that the Romans had won the city, she took all her children and skipped down into the fire, and chose rather to die than that any Roman dishonored her.</w:t>
      </w:r>
    </w:p>
    <w:p w14:paraId="0EFAFC92" w14:textId="77777777" w:rsidR="000276C6" w:rsidRPr="00D80F19" w:rsidRDefault="000276C6" w:rsidP="00D80F19">
      <w:pPr>
        <w:pStyle w:val="Body"/>
      </w:pPr>
      <w:r w:rsidRPr="00D80F19">
        <w:t>“Did not Lucrece slay herself at Rome, alas, when she was violated by Tarquin, because she deemed it a shame to live when she had lost her honor?</w:t>
      </w:r>
    </w:p>
    <w:p w14:paraId="4DB813DA" w14:textId="77777777" w:rsidR="000276C6" w:rsidRPr="00D80F19" w:rsidRDefault="000276C6" w:rsidP="00D80F19">
      <w:pPr>
        <w:pStyle w:val="Body"/>
      </w:pPr>
      <w:r w:rsidRPr="00D80F19">
        <w:t>The seven maidens of Miletus also for true fear and woe slew themselves rather than the people of Gaul should violate them.</w:t>
      </w:r>
    </w:p>
    <w:p w14:paraId="29DE6F7C" w14:textId="77777777" w:rsidR="000276C6" w:rsidRPr="00D80F19" w:rsidRDefault="000276C6" w:rsidP="00D80F19">
      <w:pPr>
        <w:pStyle w:val="Body"/>
      </w:pPr>
      <w:r w:rsidRPr="00D80F19">
        <w:t>I could tell now more than a thousand stories, I believe, concerning this matter. When Abradates was slain, his dear wife slew herself and let her blood flow into Abradates’ deep, wide wounds, saying, “My body, at least, no creature shall defile, if I can hinder it.”</w:t>
      </w:r>
    </w:p>
    <w:p w14:paraId="03980BEA" w14:textId="44BD7A05" w:rsidR="000276C6" w:rsidRPr="00D80F19" w:rsidRDefault="000276C6" w:rsidP="00D80F19">
      <w:pPr>
        <w:pStyle w:val="Body"/>
      </w:pPr>
      <w:r w:rsidRPr="00D80F19">
        <w:t>“Why should I cite more examples of this, since so many have slain themselves rather than be defiled? I will end thus, for it is better for me to slay myself than so to be defiled. I will be true to Arveragus, or slay myself in some way, as did the dear daughter of Democion, because she would not be defiled. O Scedasus, it is a great pity to read how your daughters died, who slew themselves for the same cause, alas! It was as great pity, or indeed greater, for the Theban maiden that slew herself even for the same grief, to escape Nicanor. Another Theban maiden did likewise; because one of Macedonia had violated her, she redressed her maidenhood by her death. What shall I</w:t>
      </w:r>
      <w:r w:rsidR="00D80F19">
        <w:t xml:space="preserve"> </w:t>
      </w:r>
      <w:r w:rsidRPr="00D80F19">
        <w:t>say of the wife of Niceratus, who for a like cause took her life? How true also was his love to Alcibiades, and chose rather to die than to suffer his body to be unburied! Lo, what a wife was Alcestis! What says Homer of Penelope the good? All Greece knows of her chastity. It is written thus of Laodamia, in truth, that when Protesilaus was slain at Troy, she would live no longer after his days. I may tell the same of noble Portia; she could not live without Brutus, to whom she had fully given her whole heart. The perfect wifehood of Artemisia is honored through all barbarian lands. O queen Teuta, your wifely chastity may be a mirror to all wives. The same thing I say of Bilia, of Rhodogune and of Valeria.”</w:t>
      </w:r>
    </w:p>
    <w:p w14:paraId="7B0DC91A" w14:textId="77777777" w:rsidR="000276C6" w:rsidRPr="00D80F19" w:rsidRDefault="000276C6" w:rsidP="00D80F19">
      <w:pPr>
        <w:pStyle w:val="Body"/>
      </w:pPr>
      <w:r w:rsidRPr="00D80F19">
        <w:t>Thus Dorigen made her complaint a day or two, at all times intending to die. But nevertheless Arveragus, this worthy knight, came home the third evening, and asked her why she wept so sorely. And she began to weep ever more bitterly.</w:t>
      </w:r>
    </w:p>
    <w:p w14:paraId="5AE8D405" w14:textId="77777777" w:rsidR="000276C6" w:rsidRPr="00D80F19" w:rsidRDefault="000276C6" w:rsidP="00D80F19">
      <w:pPr>
        <w:pStyle w:val="Body"/>
      </w:pPr>
      <w:r w:rsidRPr="00D80F19">
        <w:t>“Alas that ever I was born! Thus I said,” she said, “this was my oath,” and she told him what you have already heard; there is no need to tell more.</w:t>
      </w:r>
    </w:p>
    <w:p w14:paraId="5421024F" w14:textId="57C2B0B9" w:rsidR="000276C6" w:rsidRPr="00D80F19" w:rsidRDefault="000276C6" w:rsidP="00D80F19">
      <w:pPr>
        <w:pStyle w:val="Body"/>
      </w:pPr>
      <w:r w:rsidRPr="00D80F19">
        <w:t>This husband, with cheerful countenance and in friendly fashion, answered and said as I shall tell you; “Is there</w:t>
      </w:r>
      <w:r w:rsidR="00D80F19">
        <w:t xml:space="preserve"> </w:t>
      </w:r>
      <w:r w:rsidRPr="00D80F19">
        <w:t>anything else but this, Dorigen?”</w:t>
      </w:r>
    </w:p>
    <w:p w14:paraId="116266CC" w14:textId="77777777" w:rsidR="000276C6" w:rsidRPr="00D80F19" w:rsidRDefault="000276C6" w:rsidP="00D80F19">
      <w:pPr>
        <w:pStyle w:val="Body"/>
      </w:pPr>
      <w:r w:rsidRPr="00D80F19">
        <w:lastRenderedPageBreak/>
        <w:t>“Nay, nay,” she said, “so may God help me; God forbid there would be more; this is too much.”</w:t>
      </w:r>
    </w:p>
    <w:p w14:paraId="070E4846" w14:textId="77777777" w:rsidR="000276C6" w:rsidRPr="00D80F19" w:rsidRDefault="000276C6" w:rsidP="00D80F19">
      <w:pPr>
        <w:pStyle w:val="Body"/>
      </w:pPr>
      <w:r w:rsidRPr="00D80F19">
        <w:t>“Yes, wife,” he replied; “leave sleeping that which is quiet. It may yet be well today, by chance. You shall keep your pledge, by my faith! For may God so surely have mercy on me, for the true love I have for you I had far rather be stabbed to the heart, than you should not hold your pledge. A promise is the highest thing that a man may keep.” But with that word he burst out weeping immediately, and said, “I forbid you, on pain of death, as long as your life lasts, to tell this matter to any creature. I will endure all my woe as best I can, and make no such sign of grief that people might judge or guess harm of you.”</w:t>
      </w:r>
    </w:p>
    <w:p w14:paraId="49F766B1" w14:textId="77777777" w:rsidR="000276C6" w:rsidRPr="00D80F19" w:rsidRDefault="000276C6" w:rsidP="00D80F19">
      <w:pPr>
        <w:pStyle w:val="Body"/>
      </w:pPr>
      <w:r w:rsidRPr="00D80F19">
        <w:t>And he called forth a squire and maid, and said, “Go forth directly with Dorigen and bring her to such a place.” They took their leave and went their way, but they knew not why she went there. He would tell his intention to no creature. Perhaps in truth many of you will think him a foolish man in this, that he would put his wife in jeopardy; listen to the tale, before you exclaim against her. She may have better fortune than you might suppose; and when you have heard the tale, you may judge.</w:t>
      </w:r>
    </w:p>
    <w:p w14:paraId="332B7629" w14:textId="77777777" w:rsidR="000276C6" w:rsidRPr="00D80F19" w:rsidRDefault="000276C6" w:rsidP="00D80F19">
      <w:pPr>
        <w:pStyle w:val="Body"/>
      </w:pPr>
      <w:r w:rsidRPr="00D80F19">
        <w:t>This squire Aurelius, who was so amorous of Dorigen, happened by chance to meet her amidst the town, right in the busiest street, as she was bound straight for the garden where she had promised to go. And he also was bound for the garden; for he always noted well when she would go out of her house to any place. But thus they met, by chance or good fortune; and he saluted her with joyous mood, and asked where she was going.</w:t>
      </w:r>
    </w:p>
    <w:p w14:paraId="0B88DD72" w14:textId="75279579" w:rsidR="000276C6" w:rsidRPr="00D80F19" w:rsidRDefault="000276C6" w:rsidP="00D80F19">
      <w:pPr>
        <w:pStyle w:val="Body"/>
      </w:pPr>
      <w:r w:rsidRPr="00D80F19">
        <w:t>And she answered, as if she were mad, “To the garden, as my husband ordered, to keep my promise, Alas!</w:t>
      </w:r>
      <w:r w:rsidR="00D80F19">
        <w:t xml:space="preserve"> </w:t>
      </w:r>
      <w:r w:rsidRPr="00D80F19">
        <w:t>Alas!” Aurelius wondered about what had happened, and in his heart he had great compassion about her and her lament, and about Arveragus, the worthy knight who had told her to maintain everything she had promised, so loath was he that his wife should break her pledge. And Aurelius’ heart was moved to great pity, and this made him consider carefully what would be best, so that he felt he would rather refrain from his desire rather than to be guilty of such a wretched and dishonorable act against nobility and all gentility.</w:t>
      </w:r>
    </w:p>
    <w:p w14:paraId="5BD3BA92" w14:textId="733B9C62" w:rsidR="000276C6" w:rsidRPr="00D80F19" w:rsidRDefault="000276C6" w:rsidP="00D80F19">
      <w:pPr>
        <w:pStyle w:val="Body"/>
      </w:pPr>
      <w:r w:rsidRPr="00D80F19">
        <w:t>For this reason he said thus in few words: “Madame, say to Arveragus, your lord, that since I see his great nobil- ity to you (and I well see your distress), that it seemed better to him to suffer shame (and that would be a pity) than you should break your pledge to me, I would rather suffer perpetual woe than part the love between you. Into your hand, Madame, I release, cancelled, every assurance and every bond that you have made to me to this day from the time when you were born. I pledge my word that I shall never reproach you on the score of any promise. And here</w:t>
      </w:r>
      <w:r w:rsidR="00D80F19">
        <w:t xml:space="preserve"> </w:t>
      </w:r>
      <w:r w:rsidRPr="00D80F19">
        <w:t xml:space="preserve">I take my leave of the best and truest wife that in all my days I have ever known. But let every </w:t>
      </w:r>
      <w:r w:rsidRPr="00D80F19">
        <w:lastRenderedPageBreak/>
        <w:t>woman beware what she promises; let her at least think of Dorigen.” Thus surely a squire can do a gentle deed, as well as can a knight.</w:t>
      </w:r>
    </w:p>
    <w:p w14:paraId="64A95352" w14:textId="77777777" w:rsidR="000276C6" w:rsidRPr="00D80F19" w:rsidRDefault="000276C6" w:rsidP="00D80F19">
      <w:pPr>
        <w:pStyle w:val="Body"/>
      </w:pPr>
      <w:r w:rsidRPr="00D80F19">
        <w:t>She thanked him upon her bare knees, and went home to her husband and told him everything, even as you have heard me tell it. And be assured, he was so well pleased that I could not tell how much; why should I explain this matter any further? Arveragus and his wife Dorigen led forth their days in sovereign bliss.</w:t>
      </w:r>
    </w:p>
    <w:p w14:paraId="4EEE5A4A" w14:textId="77777777" w:rsidR="000276C6" w:rsidRPr="00D80F19" w:rsidRDefault="000276C6" w:rsidP="00D80F19">
      <w:pPr>
        <w:pStyle w:val="Body"/>
      </w:pPr>
      <w:r w:rsidRPr="00D80F19">
        <w:t>Never again was there trouble between them. Evermore he cherished her as though she were a queen, and she was true to him. Concerning these two people you will get no more from me.</w:t>
      </w:r>
    </w:p>
    <w:p w14:paraId="290A9922" w14:textId="77777777" w:rsidR="000276C6" w:rsidRPr="00D80F19" w:rsidRDefault="000276C6" w:rsidP="00D80F19">
      <w:pPr>
        <w:pStyle w:val="Body"/>
      </w:pPr>
      <w:r w:rsidRPr="00D80F19">
        <w:t>Aurelius, who had forfeited all the expense, cursed the time when he was born. “Alas! alas!” he said, “that I promised a thousand pounds’ weight of refined gold to this philosopher! What shall I do? I see nothing more but that I am undone. I must sell my heritage and be a beggar. I cannot remain here and shame all my family here, un- less I can gain his mercy. But nevertheless I will seek of him to let me pay on certain days each year, and will thank him for his great courtesy. I will keep my word, I will not be false.”</w:t>
      </w:r>
    </w:p>
    <w:p w14:paraId="16A1756F" w14:textId="77777777" w:rsidR="000276C6" w:rsidRPr="00D80F19" w:rsidRDefault="000276C6" w:rsidP="00D80F19">
      <w:pPr>
        <w:pStyle w:val="Body"/>
      </w:pPr>
      <w:r w:rsidRPr="00D80F19">
        <w:t>With sore heart he went to his coffer and brought to this clerk gold of the value of five hundred pounds, I believe, and asked him through his noble courtesy to grant him certain days to pay the remnant, and said, “Master, I dare well boast that I never failed of my word as yet. For truly my debt shall be paid to you, whatever may happen to me, even if I must go begging in my undergarments alone. But would you promise, upon security, to give me a respite for two or three years; then it will be well with me. For otherwise I must sell my heritage. There is no more to say.”</w:t>
      </w:r>
    </w:p>
    <w:p w14:paraId="4B22F31F" w14:textId="77777777" w:rsidR="000276C6" w:rsidRPr="00D80F19" w:rsidRDefault="000276C6" w:rsidP="00D80F19">
      <w:pPr>
        <w:pStyle w:val="Body"/>
      </w:pPr>
      <w:r w:rsidRPr="00D80F19">
        <w:t>This philosopher answered gravely and said thus, when he heard these words, “Have I not kept my covenant with you?”</w:t>
      </w:r>
    </w:p>
    <w:p w14:paraId="6CD2462C" w14:textId="77777777" w:rsidR="00D80F19" w:rsidRDefault="000276C6" w:rsidP="00D80F19">
      <w:pPr>
        <w:pStyle w:val="Body"/>
      </w:pPr>
      <w:r w:rsidRPr="00D80F19">
        <w:t xml:space="preserve">“Yes, surely, well and truly,” he said. “Have you not had your lady just as you desired?” </w:t>
      </w:r>
    </w:p>
    <w:p w14:paraId="16D5D743" w14:textId="50EB4566" w:rsidR="000276C6" w:rsidRPr="00D80F19" w:rsidRDefault="000276C6" w:rsidP="00D80F19">
      <w:pPr>
        <w:pStyle w:val="Body"/>
      </w:pPr>
      <w:r w:rsidRPr="00D80F19">
        <w:t>“No, no,” he said and sighed sorrowfully.</w:t>
      </w:r>
    </w:p>
    <w:p w14:paraId="24AFE781" w14:textId="77777777" w:rsidR="000276C6" w:rsidRPr="00D80F19" w:rsidRDefault="000276C6" w:rsidP="00D80F19">
      <w:pPr>
        <w:pStyle w:val="Body"/>
      </w:pPr>
      <w:r w:rsidRPr="00D80F19">
        <w:t>“What was the cause? Tell me, if you can.”</w:t>
      </w:r>
    </w:p>
    <w:p w14:paraId="0B510241" w14:textId="77777777" w:rsidR="000276C6" w:rsidRPr="00D80F19" w:rsidRDefault="000276C6" w:rsidP="00D80F19">
      <w:pPr>
        <w:pStyle w:val="Body"/>
      </w:pPr>
      <w:r w:rsidRPr="00D80F19">
        <w:t>Aurelius began his tale immediately, and told him everything, as you have heard. There is no need to rehearse it again. He said, “Arveragus on account of his nobility would rather have died in sorrow and woe than that his wife would be false to her pledge.” He told him also the sorrow of Dorigen, how loath she was to be a wicked wife, and that she had rather have died that day, and that it was through innocence she had sworn her oath. “She never heard tell before of magic illusion; that made me have pity upon her. And just as he sent her freely to me, so freely I sent her back to him. This is everything; there is no more to say.”</w:t>
      </w:r>
    </w:p>
    <w:p w14:paraId="54BA643B" w14:textId="77777777" w:rsidR="000276C6" w:rsidRDefault="000276C6" w:rsidP="00D80F19">
      <w:pPr>
        <w:pStyle w:val="Body"/>
      </w:pPr>
      <w:r>
        <w:lastRenderedPageBreak/>
        <w:t>This</w:t>
      </w:r>
      <w:r>
        <w:rPr>
          <w:spacing w:val="-10"/>
        </w:rPr>
        <w:t xml:space="preserve"> </w:t>
      </w:r>
      <w:r>
        <w:t>philosopher</w:t>
      </w:r>
      <w:r>
        <w:rPr>
          <w:spacing w:val="-10"/>
        </w:rPr>
        <w:t xml:space="preserve"> </w:t>
      </w:r>
      <w:r>
        <w:t>answered:</w:t>
      </w:r>
      <w:r>
        <w:rPr>
          <w:spacing w:val="-10"/>
        </w:rPr>
        <w:t xml:space="preserve"> </w:t>
      </w:r>
      <w:r>
        <w:t>“Dear</w:t>
      </w:r>
      <w:r>
        <w:rPr>
          <w:spacing w:val="-9"/>
        </w:rPr>
        <w:t xml:space="preserve"> </w:t>
      </w:r>
      <w:r>
        <w:t>friend,</w:t>
      </w:r>
      <w:r>
        <w:rPr>
          <w:spacing w:val="-10"/>
        </w:rPr>
        <w:t xml:space="preserve"> </w:t>
      </w:r>
      <w:r>
        <w:t>each</w:t>
      </w:r>
      <w:r>
        <w:rPr>
          <w:spacing w:val="-10"/>
        </w:rPr>
        <w:t xml:space="preserve"> </w:t>
      </w:r>
      <w:r>
        <w:t>of</w:t>
      </w:r>
      <w:r>
        <w:rPr>
          <w:spacing w:val="-10"/>
        </w:rPr>
        <w:t xml:space="preserve"> </w:t>
      </w:r>
      <w:r>
        <w:t>you</w:t>
      </w:r>
      <w:r>
        <w:rPr>
          <w:spacing w:val="-9"/>
        </w:rPr>
        <w:t xml:space="preserve"> </w:t>
      </w:r>
      <w:r>
        <w:t>did</w:t>
      </w:r>
      <w:r>
        <w:rPr>
          <w:spacing w:val="-10"/>
        </w:rPr>
        <w:t xml:space="preserve"> </w:t>
      </w:r>
      <w:r>
        <w:t>a</w:t>
      </w:r>
      <w:r>
        <w:rPr>
          <w:spacing w:val="-10"/>
        </w:rPr>
        <w:t xml:space="preserve"> </w:t>
      </w:r>
      <w:r>
        <w:t>gentle</w:t>
      </w:r>
      <w:r>
        <w:rPr>
          <w:spacing w:val="-9"/>
        </w:rPr>
        <w:t xml:space="preserve"> </w:t>
      </w:r>
      <w:r>
        <w:t>deed</w:t>
      </w:r>
      <w:r>
        <w:rPr>
          <w:spacing w:val="-10"/>
        </w:rPr>
        <w:t xml:space="preserve"> </w:t>
      </w:r>
      <w:r>
        <w:t>toward</w:t>
      </w:r>
      <w:r>
        <w:rPr>
          <w:spacing w:val="-10"/>
        </w:rPr>
        <w:t xml:space="preserve"> </w:t>
      </w:r>
      <w:r>
        <w:t>the</w:t>
      </w:r>
      <w:r>
        <w:rPr>
          <w:spacing w:val="-10"/>
        </w:rPr>
        <w:t xml:space="preserve"> </w:t>
      </w:r>
      <w:r>
        <w:t>other.</w:t>
      </w:r>
      <w:r>
        <w:rPr>
          <w:spacing w:val="-9"/>
        </w:rPr>
        <w:t xml:space="preserve"> </w:t>
      </w:r>
      <w:r>
        <w:t>You</w:t>
      </w:r>
      <w:r>
        <w:rPr>
          <w:spacing w:val="-10"/>
        </w:rPr>
        <w:t xml:space="preserve"> </w:t>
      </w:r>
      <w:r>
        <w:t>are</w:t>
      </w:r>
      <w:r>
        <w:rPr>
          <w:spacing w:val="-10"/>
        </w:rPr>
        <w:t xml:space="preserve"> </w:t>
      </w:r>
      <w:r>
        <w:t>a</w:t>
      </w:r>
      <w:r>
        <w:rPr>
          <w:spacing w:val="-10"/>
        </w:rPr>
        <w:t xml:space="preserve"> </w:t>
      </w:r>
      <w:r>
        <w:t>squire,</w:t>
      </w:r>
      <w:r>
        <w:rPr>
          <w:spacing w:val="-9"/>
        </w:rPr>
        <w:t xml:space="preserve"> </w:t>
      </w:r>
      <w:r>
        <w:t>he</w:t>
      </w:r>
      <w:r>
        <w:rPr>
          <w:spacing w:val="-10"/>
        </w:rPr>
        <w:t xml:space="preserve"> </w:t>
      </w:r>
      <w:r>
        <w:t>is</w:t>
      </w:r>
      <w:r>
        <w:rPr>
          <w:spacing w:val="-52"/>
        </w:rPr>
        <w:t xml:space="preserve"> </w:t>
      </w:r>
      <w:r>
        <w:t>a</w:t>
      </w:r>
      <w:r>
        <w:rPr>
          <w:spacing w:val="-9"/>
        </w:rPr>
        <w:t xml:space="preserve"> </w:t>
      </w:r>
      <w:r>
        <w:t>knight.</w:t>
      </w:r>
      <w:r>
        <w:rPr>
          <w:spacing w:val="-9"/>
        </w:rPr>
        <w:t xml:space="preserve"> </w:t>
      </w:r>
      <w:r>
        <w:t>But</w:t>
      </w:r>
      <w:r>
        <w:rPr>
          <w:spacing w:val="-8"/>
        </w:rPr>
        <w:t xml:space="preserve"> </w:t>
      </w:r>
      <w:r>
        <w:t>may</w:t>
      </w:r>
      <w:r>
        <w:rPr>
          <w:spacing w:val="-9"/>
        </w:rPr>
        <w:t xml:space="preserve"> </w:t>
      </w:r>
      <w:r>
        <w:t>God</w:t>
      </w:r>
      <w:r>
        <w:rPr>
          <w:spacing w:val="-8"/>
        </w:rPr>
        <w:t xml:space="preserve"> </w:t>
      </w:r>
      <w:r>
        <w:t>in</w:t>
      </w:r>
      <w:r>
        <w:rPr>
          <w:spacing w:val="-9"/>
        </w:rPr>
        <w:t xml:space="preserve"> </w:t>
      </w:r>
      <w:r>
        <w:t>his</w:t>
      </w:r>
      <w:r>
        <w:rPr>
          <w:spacing w:val="-9"/>
        </w:rPr>
        <w:t xml:space="preserve"> </w:t>
      </w:r>
      <w:r>
        <w:t>blessed</w:t>
      </w:r>
      <w:r>
        <w:rPr>
          <w:spacing w:val="-8"/>
        </w:rPr>
        <w:t xml:space="preserve"> </w:t>
      </w:r>
      <w:r>
        <w:t>power</w:t>
      </w:r>
      <w:r>
        <w:rPr>
          <w:spacing w:val="-9"/>
        </w:rPr>
        <w:t xml:space="preserve"> </w:t>
      </w:r>
      <w:r>
        <w:t>forbid,</w:t>
      </w:r>
      <w:r>
        <w:rPr>
          <w:spacing w:val="-8"/>
        </w:rPr>
        <w:t xml:space="preserve"> </w:t>
      </w:r>
      <w:r>
        <w:t>but</w:t>
      </w:r>
      <w:r>
        <w:rPr>
          <w:spacing w:val="-9"/>
        </w:rPr>
        <w:t xml:space="preserve"> </w:t>
      </w:r>
      <w:r>
        <w:t>a</w:t>
      </w:r>
      <w:r>
        <w:rPr>
          <w:spacing w:val="-9"/>
        </w:rPr>
        <w:t xml:space="preserve"> </w:t>
      </w:r>
      <w:r>
        <w:t>clerk</w:t>
      </w:r>
      <w:r>
        <w:rPr>
          <w:spacing w:val="-8"/>
        </w:rPr>
        <w:t xml:space="preserve"> </w:t>
      </w:r>
      <w:r>
        <w:t>may</w:t>
      </w:r>
      <w:r>
        <w:rPr>
          <w:spacing w:val="-9"/>
        </w:rPr>
        <w:t xml:space="preserve"> </w:t>
      </w:r>
      <w:r>
        <w:t>truly</w:t>
      </w:r>
      <w:r>
        <w:rPr>
          <w:spacing w:val="-8"/>
        </w:rPr>
        <w:t xml:space="preserve"> </w:t>
      </w:r>
      <w:r>
        <w:t>do</w:t>
      </w:r>
      <w:r>
        <w:rPr>
          <w:spacing w:val="-9"/>
        </w:rPr>
        <w:t xml:space="preserve"> </w:t>
      </w:r>
      <w:r>
        <w:t>a</w:t>
      </w:r>
      <w:r>
        <w:rPr>
          <w:spacing w:val="-9"/>
        </w:rPr>
        <w:t xml:space="preserve"> </w:t>
      </w:r>
      <w:r>
        <w:t>gentle</w:t>
      </w:r>
      <w:r>
        <w:rPr>
          <w:spacing w:val="-8"/>
        </w:rPr>
        <w:t xml:space="preserve"> </w:t>
      </w:r>
      <w:r>
        <w:t>deed</w:t>
      </w:r>
      <w:r>
        <w:rPr>
          <w:spacing w:val="-9"/>
        </w:rPr>
        <w:t xml:space="preserve"> </w:t>
      </w:r>
      <w:r>
        <w:t>as</w:t>
      </w:r>
      <w:r>
        <w:rPr>
          <w:spacing w:val="-8"/>
        </w:rPr>
        <w:t xml:space="preserve"> </w:t>
      </w:r>
      <w:r>
        <w:t>well</w:t>
      </w:r>
      <w:r>
        <w:rPr>
          <w:spacing w:val="-9"/>
        </w:rPr>
        <w:t xml:space="preserve"> </w:t>
      </w:r>
      <w:r>
        <w:t>as</w:t>
      </w:r>
      <w:r>
        <w:rPr>
          <w:spacing w:val="-9"/>
        </w:rPr>
        <w:t xml:space="preserve"> </w:t>
      </w:r>
      <w:r>
        <w:t>any</w:t>
      </w:r>
      <w:r>
        <w:rPr>
          <w:spacing w:val="-8"/>
        </w:rPr>
        <w:t xml:space="preserve"> </w:t>
      </w:r>
      <w:r>
        <w:t>of</w:t>
      </w:r>
      <w:r>
        <w:rPr>
          <w:spacing w:val="-9"/>
        </w:rPr>
        <w:t xml:space="preserve"> </w:t>
      </w:r>
      <w:r>
        <w:t>you.</w:t>
      </w:r>
    </w:p>
    <w:p w14:paraId="0DA402CE" w14:textId="77777777" w:rsidR="000276C6" w:rsidRDefault="000276C6" w:rsidP="00D80F19">
      <w:pPr>
        <w:pStyle w:val="Body"/>
      </w:pPr>
      <w:r>
        <w:t>Sir, I release you from your debt of a thousand pounds, as freely as if you had only now crept out of the earth</w:t>
      </w:r>
      <w:r>
        <w:rPr>
          <w:spacing w:val="1"/>
        </w:rPr>
        <w:t xml:space="preserve"> </w:t>
      </w:r>
      <w:r>
        <w:t>and</w:t>
      </w:r>
      <w:r>
        <w:rPr>
          <w:spacing w:val="-11"/>
        </w:rPr>
        <w:t xml:space="preserve"> </w:t>
      </w:r>
      <w:r>
        <w:t>had</w:t>
      </w:r>
      <w:r>
        <w:rPr>
          <w:spacing w:val="-11"/>
        </w:rPr>
        <w:t xml:space="preserve"> </w:t>
      </w:r>
      <w:r>
        <w:t>never</w:t>
      </w:r>
      <w:r>
        <w:rPr>
          <w:spacing w:val="-11"/>
        </w:rPr>
        <w:t xml:space="preserve"> </w:t>
      </w:r>
      <w:r>
        <w:t>known</w:t>
      </w:r>
      <w:r>
        <w:rPr>
          <w:spacing w:val="-11"/>
        </w:rPr>
        <w:t xml:space="preserve"> </w:t>
      </w:r>
      <w:r>
        <w:t>me</w:t>
      </w:r>
      <w:r>
        <w:rPr>
          <w:spacing w:val="-11"/>
        </w:rPr>
        <w:t xml:space="preserve"> </w:t>
      </w:r>
      <w:r>
        <w:t>before</w:t>
      </w:r>
      <w:r>
        <w:rPr>
          <w:spacing w:val="-10"/>
        </w:rPr>
        <w:t xml:space="preserve"> </w:t>
      </w:r>
      <w:r>
        <w:t>now.</w:t>
      </w:r>
      <w:r>
        <w:rPr>
          <w:spacing w:val="-11"/>
        </w:rPr>
        <w:t xml:space="preserve"> </w:t>
      </w:r>
      <w:r>
        <w:t>For,</w:t>
      </w:r>
      <w:r>
        <w:rPr>
          <w:spacing w:val="-11"/>
        </w:rPr>
        <w:t xml:space="preserve"> </w:t>
      </w:r>
      <w:r>
        <w:t>sir,</w:t>
      </w:r>
      <w:r>
        <w:rPr>
          <w:spacing w:val="-11"/>
        </w:rPr>
        <w:t xml:space="preserve"> </w:t>
      </w:r>
      <w:r>
        <w:t>I</w:t>
      </w:r>
      <w:r>
        <w:rPr>
          <w:spacing w:val="-11"/>
        </w:rPr>
        <w:t xml:space="preserve"> </w:t>
      </w:r>
      <w:r>
        <w:t>will</w:t>
      </w:r>
      <w:r>
        <w:rPr>
          <w:spacing w:val="-10"/>
        </w:rPr>
        <w:t xml:space="preserve"> </w:t>
      </w:r>
      <w:r>
        <w:t>not</w:t>
      </w:r>
      <w:r>
        <w:rPr>
          <w:spacing w:val="-11"/>
        </w:rPr>
        <w:t xml:space="preserve"> </w:t>
      </w:r>
      <w:r>
        <w:t>take</w:t>
      </w:r>
      <w:r>
        <w:rPr>
          <w:spacing w:val="-11"/>
        </w:rPr>
        <w:t xml:space="preserve"> </w:t>
      </w:r>
      <w:r>
        <w:t>a</w:t>
      </w:r>
      <w:r>
        <w:rPr>
          <w:spacing w:val="-11"/>
        </w:rPr>
        <w:t xml:space="preserve"> </w:t>
      </w:r>
      <w:r>
        <w:t>penny</w:t>
      </w:r>
      <w:r>
        <w:rPr>
          <w:spacing w:val="-11"/>
        </w:rPr>
        <w:t xml:space="preserve"> </w:t>
      </w:r>
      <w:r>
        <w:t>from</w:t>
      </w:r>
      <w:r>
        <w:rPr>
          <w:spacing w:val="-10"/>
        </w:rPr>
        <w:t xml:space="preserve"> </w:t>
      </w:r>
      <w:r>
        <w:t>you</w:t>
      </w:r>
      <w:r>
        <w:rPr>
          <w:spacing w:val="-11"/>
        </w:rPr>
        <w:t xml:space="preserve"> </w:t>
      </w:r>
      <w:r>
        <w:t>for</w:t>
      </w:r>
      <w:r>
        <w:rPr>
          <w:spacing w:val="-11"/>
        </w:rPr>
        <w:t xml:space="preserve"> </w:t>
      </w:r>
      <w:r>
        <w:t>all</w:t>
      </w:r>
      <w:r>
        <w:rPr>
          <w:spacing w:val="-11"/>
        </w:rPr>
        <w:t xml:space="preserve"> </w:t>
      </w:r>
      <w:r>
        <w:t>my</w:t>
      </w:r>
      <w:r>
        <w:rPr>
          <w:spacing w:val="-11"/>
        </w:rPr>
        <w:t xml:space="preserve"> </w:t>
      </w:r>
      <w:r>
        <w:t>skill</w:t>
      </w:r>
      <w:r>
        <w:rPr>
          <w:spacing w:val="-11"/>
        </w:rPr>
        <w:t xml:space="preserve"> </w:t>
      </w:r>
      <w:r>
        <w:t>and</w:t>
      </w:r>
      <w:r>
        <w:rPr>
          <w:spacing w:val="-10"/>
        </w:rPr>
        <w:t xml:space="preserve"> </w:t>
      </w:r>
      <w:r>
        <w:t>all</w:t>
      </w:r>
      <w:r>
        <w:rPr>
          <w:spacing w:val="-11"/>
        </w:rPr>
        <w:t xml:space="preserve"> </w:t>
      </w:r>
      <w:r>
        <w:t>my</w:t>
      </w:r>
      <w:r>
        <w:rPr>
          <w:spacing w:val="-11"/>
        </w:rPr>
        <w:t xml:space="preserve"> </w:t>
      </w:r>
      <w:r>
        <w:t>labor.</w:t>
      </w:r>
      <w:r>
        <w:rPr>
          <w:spacing w:val="-11"/>
        </w:rPr>
        <w:t xml:space="preserve"> </w:t>
      </w:r>
      <w:r>
        <w:t>You</w:t>
      </w:r>
      <w:r>
        <w:rPr>
          <w:spacing w:val="1"/>
        </w:rPr>
        <w:t xml:space="preserve"> </w:t>
      </w:r>
      <w:r>
        <w:t>have</w:t>
      </w:r>
      <w:r>
        <w:rPr>
          <w:spacing w:val="-12"/>
        </w:rPr>
        <w:t xml:space="preserve"> </w:t>
      </w:r>
      <w:r>
        <w:t>paid</w:t>
      </w:r>
      <w:r>
        <w:rPr>
          <w:spacing w:val="-12"/>
        </w:rPr>
        <w:t xml:space="preserve"> </w:t>
      </w:r>
      <w:r>
        <w:t>well</w:t>
      </w:r>
      <w:r>
        <w:rPr>
          <w:spacing w:val="-12"/>
        </w:rPr>
        <w:t xml:space="preserve"> </w:t>
      </w:r>
      <w:r>
        <w:t>for</w:t>
      </w:r>
      <w:r>
        <w:rPr>
          <w:spacing w:val="-12"/>
        </w:rPr>
        <w:t xml:space="preserve"> </w:t>
      </w:r>
      <w:r>
        <w:t>my</w:t>
      </w:r>
      <w:r>
        <w:rPr>
          <w:spacing w:val="-12"/>
        </w:rPr>
        <w:t xml:space="preserve"> </w:t>
      </w:r>
      <w:r>
        <w:t>subsistence.</w:t>
      </w:r>
      <w:r>
        <w:rPr>
          <w:spacing w:val="-12"/>
        </w:rPr>
        <w:t xml:space="preserve"> </w:t>
      </w:r>
      <w:r>
        <w:t>It</w:t>
      </w:r>
      <w:r>
        <w:rPr>
          <w:spacing w:val="-11"/>
        </w:rPr>
        <w:t xml:space="preserve"> </w:t>
      </w:r>
      <w:r>
        <w:t>is</w:t>
      </w:r>
      <w:r>
        <w:rPr>
          <w:spacing w:val="-12"/>
        </w:rPr>
        <w:t xml:space="preserve"> </w:t>
      </w:r>
      <w:r>
        <w:t>enough.</w:t>
      </w:r>
      <w:r>
        <w:rPr>
          <w:spacing w:val="-12"/>
        </w:rPr>
        <w:t xml:space="preserve"> </w:t>
      </w:r>
      <w:r>
        <w:t>And</w:t>
      </w:r>
      <w:r>
        <w:rPr>
          <w:spacing w:val="-12"/>
        </w:rPr>
        <w:t xml:space="preserve"> </w:t>
      </w:r>
      <w:r>
        <w:t>farewell,</w:t>
      </w:r>
      <w:r>
        <w:rPr>
          <w:spacing w:val="-12"/>
        </w:rPr>
        <w:t xml:space="preserve"> </w:t>
      </w:r>
      <w:r>
        <w:t>and</w:t>
      </w:r>
      <w:r>
        <w:rPr>
          <w:spacing w:val="-12"/>
        </w:rPr>
        <w:t xml:space="preserve"> </w:t>
      </w:r>
      <w:r>
        <w:t>have</w:t>
      </w:r>
      <w:r>
        <w:rPr>
          <w:spacing w:val="-11"/>
        </w:rPr>
        <w:t xml:space="preserve"> </w:t>
      </w:r>
      <w:r>
        <w:t>a</w:t>
      </w:r>
      <w:r>
        <w:rPr>
          <w:spacing w:val="-12"/>
        </w:rPr>
        <w:t xml:space="preserve"> </w:t>
      </w:r>
      <w:r>
        <w:t>good</w:t>
      </w:r>
      <w:r>
        <w:rPr>
          <w:spacing w:val="-12"/>
        </w:rPr>
        <w:t xml:space="preserve"> </w:t>
      </w:r>
      <w:r>
        <w:t>day.”</w:t>
      </w:r>
      <w:r>
        <w:rPr>
          <w:spacing w:val="-12"/>
        </w:rPr>
        <w:t xml:space="preserve"> </w:t>
      </w:r>
      <w:r>
        <w:t>And</w:t>
      </w:r>
      <w:r>
        <w:rPr>
          <w:spacing w:val="-12"/>
        </w:rPr>
        <w:t xml:space="preserve"> </w:t>
      </w:r>
      <w:r>
        <w:t>he</w:t>
      </w:r>
      <w:r>
        <w:rPr>
          <w:spacing w:val="-12"/>
        </w:rPr>
        <w:t xml:space="preserve"> </w:t>
      </w:r>
      <w:r>
        <w:t>took</w:t>
      </w:r>
      <w:r>
        <w:rPr>
          <w:spacing w:val="-11"/>
        </w:rPr>
        <w:t xml:space="preserve"> </w:t>
      </w:r>
      <w:r>
        <w:t>his</w:t>
      </w:r>
      <w:r>
        <w:rPr>
          <w:spacing w:val="-12"/>
        </w:rPr>
        <w:t xml:space="preserve"> </w:t>
      </w:r>
      <w:r>
        <w:t>horse</w:t>
      </w:r>
      <w:r>
        <w:rPr>
          <w:spacing w:val="-12"/>
        </w:rPr>
        <w:t xml:space="preserve"> </w:t>
      </w:r>
      <w:r>
        <w:t>and</w:t>
      </w:r>
      <w:r>
        <w:rPr>
          <w:spacing w:val="-12"/>
        </w:rPr>
        <w:t xml:space="preserve"> </w:t>
      </w:r>
      <w:r>
        <w:t>went</w:t>
      </w:r>
      <w:r>
        <w:rPr>
          <w:spacing w:val="-52"/>
        </w:rPr>
        <w:t xml:space="preserve"> </w:t>
      </w:r>
      <w:r>
        <w:t>forth</w:t>
      </w:r>
      <w:r>
        <w:rPr>
          <w:spacing w:val="-6"/>
        </w:rPr>
        <w:t xml:space="preserve"> </w:t>
      </w:r>
      <w:r>
        <w:t>on</w:t>
      </w:r>
      <w:r>
        <w:rPr>
          <w:spacing w:val="-6"/>
        </w:rPr>
        <w:t xml:space="preserve"> </w:t>
      </w:r>
      <w:r>
        <w:t>his</w:t>
      </w:r>
      <w:r>
        <w:rPr>
          <w:spacing w:val="-6"/>
        </w:rPr>
        <w:t xml:space="preserve"> </w:t>
      </w:r>
      <w:r>
        <w:t>journey.</w:t>
      </w:r>
    </w:p>
    <w:p w14:paraId="680C5B5F" w14:textId="77777777" w:rsidR="000276C6" w:rsidRDefault="000276C6" w:rsidP="00D80F19">
      <w:pPr>
        <w:pStyle w:val="Body"/>
      </w:pPr>
      <w:r>
        <w:t>Gentle</w:t>
      </w:r>
      <w:r>
        <w:rPr>
          <w:spacing w:val="-8"/>
        </w:rPr>
        <w:t xml:space="preserve"> </w:t>
      </w:r>
      <w:r>
        <w:t>people,</w:t>
      </w:r>
      <w:r>
        <w:rPr>
          <w:spacing w:val="-7"/>
        </w:rPr>
        <w:t xml:space="preserve"> </w:t>
      </w:r>
      <w:r>
        <w:t>I</w:t>
      </w:r>
      <w:r>
        <w:rPr>
          <w:spacing w:val="-8"/>
        </w:rPr>
        <w:t xml:space="preserve"> </w:t>
      </w:r>
      <w:r>
        <w:t>would</w:t>
      </w:r>
      <w:r>
        <w:rPr>
          <w:spacing w:val="-7"/>
        </w:rPr>
        <w:t xml:space="preserve"> </w:t>
      </w:r>
      <w:r>
        <w:t>ask</w:t>
      </w:r>
      <w:r>
        <w:rPr>
          <w:spacing w:val="-7"/>
        </w:rPr>
        <w:t xml:space="preserve"> </w:t>
      </w:r>
      <w:r>
        <w:t>you</w:t>
      </w:r>
      <w:r>
        <w:rPr>
          <w:spacing w:val="-8"/>
        </w:rPr>
        <w:t xml:space="preserve"> </w:t>
      </w:r>
      <w:r>
        <w:t>this</w:t>
      </w:r>
      <w:r>
        <w:rPr>
          <w:spacing w:val="-7"/>
        </w:rPr>
        <w:t xml:space="preserve"> </w:t>
      </w:r>
      <w:r>
        <w:t>question</w:t>
      </w:r>
      <w:r>
        <w:rPr>
          <w:spacing w:val="-8"/>
        </w:rPr>
        <w:t xml:space="preserve"> </w:t>
      </w:r>
      <w:r>
        <w:t>now:</w:t>
      </w:r>
      <w:r>
        <w:rPr>
          <w:spacing w:val="-7"/>
        </w:rPr>
        <w:t xml:space="preserve"> </w:t>
      </w:r>
      <w:r>
        <w:t>Which</w:t>
      </w:r>
      <w:r>
        <w:rPr>
          <w:spacing w:val="-7"/>
        </w:rPr>
        <w:t xml:space="preserve"> </w:t>
      </w:r>
      <w:r>
        <w:t>do</w:t>
      </w:r>
      <w:r>
        <w:rPr>
          <w:spacing w:val="-8"/>
        </w:rPr>
        <w:t xml:space="preserve"> </w:t>
      </w:r>
      <w:r>
        <w:t>you</w:t>
      </w:r>
      <w:r>
        <w:rPr>
          <w:spacing w:val="-7"/>
        </w:rPr>
        <w:t xml:space="preserve"> </w:t>
      </w:r>
      <w:r>
        <w:t>think</w:t>
      </w:r>
      <w:r>
        <w:rPr>
          <w:spacing w:val="-8"/>
        </w:rPr>
        <w:t xml:space="preserve"> </w:t>
      </w:r>
      <w:r>
        <w:t>was</w:t>
      </w:r>
      <w:r>
        <w:rPr>
          <w:spacing w:val="-7"/>
        </w:rPr>
        <w:t xml:space="preserve"> </w:t>
      </w:r>
      <w:r>
        <w:t>the</w:t>
      </w:r>
      <w:r>
        <w:rPr>
          <w:spacing w:val="-7"/>
        </w:rPr>
        <w:t xml:space="preserve"> </w:t>
      </w:r>
      <w:r>
        <w:t>most</w:t>
      </w:r>
      <w:r>
        <w:rPr>
          <w:spacing w:val="-8"/>
        </w:rPr>
        <w:t xml:space="preserve"> </w:t>
      </w:r>
      <w:r>
        <w:t>noble?</w:t>
      </w:r>
      <w:r>
        <w:rPr>
          <w:spacing w:val="-7"/>
        </w:rPr>
        <w:t xml:space="preserve"> </w:t>
      </w:r>
      <w:r>
        <w:t>Now</w:t>
      </w:r>
      <w:r>
        <w:rPr>
          <w:spacing w:val="-8"/>
        </w:rPr>
        <w:t xml:space="preserve"> </w:t>
      </w:r>
      <w:r>
        <w:t>tell</w:t>
      </w:r>
      <w:r>
        <w:rPr>
          <w:spacing w:val="-7"/>
        </w:rPr>
        <w:t xml:space="preserve"> </w:t>
      </w:r>
      <w:r>
        <w:t>me,</w:t>
      </w:r>
      <w:r>
        <w:rPr>
          <w:spacing w:val="-7"/>
        </w:rPr>
        <w:t xml:space="preserve"> </w:t>
      </w:r>
      <w:r>
        <w:t>before</w:t>
      </w:r>
      <w:r>
        <w:rPr>
          <w:spacing w:val="-52"/>
        </w:rPr>
        <w:t xml:space="preserve"> </w:t>
      </w:r>
      <w:r>
        <w:t>you</w:t>
      </w:r>
      <w:r>
        <w:rPr>
          <w:spacing w:val="-7"/>
        </w:rPr>
        <w:t xml:space="preserve"> </w:t>
      </w:r>
      <w:r>
        <w:t>go</w:t>
      </w:r>
      <w:r>
        <w:rPr>
          <w:spacing w:val="-6"/>
        </w:rPr>
        <w:t xml:space="preserve"> </w:t>
      </w:r>
      <w:r>
        <w:t>farther.</w:t>
      </w:r>
      <w:r>
        <w:rPr>
          <w:spacing w:val="-6"/>
        </w:rPr>
        <w:t xml:space="preserve"> </w:t>
      </w:r>
      <w:r>
        <w:t>I</w:t>
      </w:r>
      <w:r>
        <w:rPr>
          <w:spacing w:val="-7"/>
        </w:rPr>
        <w:t xml:space="preserve"> </w:t>
      </w:r>
      <w:r>
        <w:t>know</w:t>
      </w:r>
      <w:r>
        <w:rPr>
          <w:spacing w:val="-6"/>
        </w:rPr>
        <w:t xml:space="preserve"> </w:t>
      </w:r>
      <w:r>
        <w:t>no</w:t>
      </w:r>
      <w:r>
        <w:rPr>
          <w:spacing w:val="-6"/>
        </w:rPr>
        <w:t xml:space="preserve"> </w:t>
      </w:r>
      <w:r>
        <w:t>more;</w:t>
      </w:r>
      <w:r>
        <w:rPr>
          <w:spacing w:val="-6"/>
        </w:rPr>
        <w:t xml:space="preserve"> </w:t>
      </w:r>
      <w:r>
        <w:t>my</w:t>
      </w:r>
      <w:r>
        <w:rPr>
          <w:spacing w:val="-7"/>
        </w:rPr>
        <w:t xml:space="preserve"> </w:t>
      </w:r>
      <w:r>
        <w:t>tale</w:t>
      </w:r>
      <w:r>
        <w:rPr>
          <w:spacing w:val="-6"/>
        </w:rPr>
        <w:t xml:space="preserve"> </w:t>
      </w:r>
      <w:r>
        <w:t>is</w:t>
      </w:r>
      <w:r>
        <w:rPr>
          <w:spacing w:val="-6"/>
        </w:rPr>
        <w:t xml:space="preserve"> </w:t>
      </w:r>
      <w:r>
        <w:t>finished.</w:t>
      </w:r>
    </w:p>
    <w:p w14:paraId="3D1A30BE" w14:textId="77777777" w:rsidR="000276C6" w:rsidRDefault="000276C6" w:rsidP="00D80F19">
      <w:pPr>
        <w:pStyle w:val="Body"/>
      </w:pPr>
      <w:r>
        <w:rPr>
          <w:spacing w:val="-1"/>
        </w:rPr>
        <w:t>Here</w:t>
      </w:r>
      <w:r>
        <w:rPr>
          <w:spacing w:val="-12"/>
        </w:rPr>
        <w:t xml:space="preserve"> </w:t>
      </w:r>
      <w:r>
        <w:rPr>
          <w:spacing w:val="-1"/>
        </w:rPr>
        <w:t>is</w:t>
      </w:r>
      <w:r>
        <w:rPr>
          <w:spacing w:val="-12"/>
        </w:rPr>
        <w:t xml:space="preserve"> </w:t>
      </w:r>
      <w:r>
        <w:rPr>
          <w:spacing w:val="-1"/>
        </w:rPr>
        <w:t>ended</w:t>
      </w:r>
      <w:r>
        <w:rPr>
          <w:spacing w:val="-12"/>
        </w:rPr>
        <w:t xml:space="preserve"> </w:t>
      </w:r>
      <w:r>
        <w:rPr>
          <w:spacing w:val="-1"/>
        </w:rPr>
        <w:t>the</w:t>
      </w:r>
      <w:r>
        <w:rPr>
          <w:spacing w:val="-12"/>
        </w:rPr>
        <w:t xml:space="preserve"> </w:t>
      </w:r>
      <w:r>
        <w:rPr>
          <w:spacing w:val="-1"/>
        </w:rPr>
        <w:t>Franklin’s</w:t>
      </w:r>
      <w:r>
        <w:rPr>
          <w:spacing w:val="-12"/>
        </w:rPr>
        <w:t xml:space="preserve"> </w:t>
      </w:r>
      <w:r>
        <w:t>Tale.</w:t>
      </w:r>
    </w:p>
    <w:p w14:paraId="30CCABB6" w14:textId="77777777" w:rsidR="000276C6" w:rsidRDefault="000276C6" w:rsidP="000276C6">
      <w:pPr>
        <w:pStyle w:val="BodyText"/>
        <w:spacing w:before="9"/>
        <w:rPr>
          <w:sz w:val="11"/>
        </w:rPr>
      </w:pPr>
    </w:p>
    <w:p w14:paraId="36E431EB" w14:textId="6585FE08" w:rsidR="000276C6" w:rsidRDefault="00D80F19" w:rsidP="00D80F19">
      <w:pPr>
        <w:pStyle w:val="Heading1"/>
      </w:pPr>
      <w:r>
        <w:rPr>
          <w:caps w:val="0"/>
          <w:w w:val="120"/>
        </w:rPr>
        <w:t>THE</w:t>
      </w:r>
      <w:r>
        <w:rPr>
          <w:caps w:val="0"/>
          <w:spacing w:val="-13"/>
          <w:w w:val="120"/>
        </w:rPr>
        <w:t xml:space="preserve"> </w:t>
      </w:r>
      <w:r>
        <w:rPr>
          <w:caps w:val="0"/>
          <w:w w:val="120"/>
        </w:rPr>
        <w:t>DECAMERON</w:t>
      </w:r>
    </w:p>
    <w:p w14:paraId="6B5BE52D" w14:textId="77777777" w:rsidR="000276C6" w:rsidRDefault="000276C6" w:rsidP="00D80F19">
      <w:pPr>
        <w:pStyle w:val="Bodynoindent"/>
        <w:jc w:val="left"/>
      </w:pPr>
      <w:r>
        <w:t>Giovanni</w:t>
      </w:r>
      <w:r>
        <w:rPr>
          <w:spacing w:val="-13"/>
        </w:rPr>
        <w:t xml:space="preserve"> </w:t>
      </w:r>
      <w:r>
        <w:t>Boccaccio</w:t>
      </w:r>
      <w:r>
        <w:rPr>
          <w:spacing w:val="-12"/>
        </w:rPr>
        <w:t xml:space="preserve"> </w:t>
      </w:r>
      <w:r>
        <w:t>(</w:t>
      </w:r>
      <w:r>
        <w:rPr>
          <w:spacing w:val="-12"/>
        </w:rPr>
        <w:t xml:space="preserve"> </w:t>
      </w:r>
      <w:r>
        <w:t>1313-</w:t>
      </w:r>
      <w:r>
        <w:rPr>
          <w:spacing w:val="-12"/>
        </w:rPr>
        <w:t xml:space="preserve"> </w:t>
      </w:r>
      <w:r>
        <w:t>1375</w:t>
      </w:r>
      <w:r>
        <w:rPr>
          <w:spacing w:val="-12"/>
        </w:rPr>
        <w:t xml:space="preserve"> </w:t>
      </w:r>
      <w:r>
        <w:t>C.E.)</w:t>
      </w:r>
    </w:p>
    <w:p w14:paraId="2E5B064C" w14:textId="77777777" w:rsidR="00D80F19" w:rsidRDefault="000276C6" w:rsidP="00D80F19">
      <w:pPr>
        <w:pStyle w:val="Bodynoindent"/>
        <w:jc w:val="left"/>
        <w:rPr>
          <w:spacing w:val="-57"/>
        </w:rPr>
      </w:pPr>
      <w:r>
        <w:rPr>
          <w:spacing w:val="-1"/>
        </w:rPr>
        <w:t>Begun</w:t>
      </w:r>
      <w:r>
        <w:rPr>
          <w:spacing w:val="-14"/>
        </w:rPr>
        <w:t xml:space="preserve"> </w:t>
      </w:r>
      <w:r>
        <w:rPr>
          <w:spacing w:val="-1"/>
        </w:rPr>
        <w:t>ca.</w:t>
      </w:r>
      <w:r>
        <w:rPr>
          <w:spacing w:val="32"/>
        </w:rPr>
        <w:t xml:space="preserve"> </w:t>
      </w:r>
      <w:r>
        <w:rPr>
          <w:spacing w:val="-1"/>
        </w:rPr>
        <w:t>1349</w:t>
      </w:r>
      <w:r>
        <w:rPr>
          <w:spacing w:val="-13"/>
        </w:rPr>
        <w:t xml:space="preserve"> </w:t>
      </w:r>
      <w:r>
        <w:rPr>
          <w:spacing w:val="-1"/>
        </w:rPr>
        <w:t>and</w:t>
      </w:r>
      <w:r>
        <w:rPr>
          <w:spacing w:val="-14"/>
        </w:rPr>
        <w:t xml:space="preserve"> </w:t>
      </w:r>
      <w:r>
        <w:rPr>
          <w:spacing w:val="-1"/>
        </w:rPr>
        <w:t>finished</w:t>
      </w:r>
      <w:r>
        <w:rPr>
          <w:spacing w:val="-14"/>
        </w:rPr>
        <w:t xml:space="preserve"> </w:t>
      </w:r>
      <w:r>
        <w:t>by</w:t>
      </w:r>
      <w:r>
        <w:rPr>
          <w:spacing w:val="33"/>
        </w:rPr>
        <w:t xml:space="preserve"> </w:t>
      </w:r>
      <w:r>
        <w:t>1353</w:t>
      </w:r>
      <w:r>
        <w:rPr>
          <w:spacing w:val="-14"/>
        </w:rPr>
        <w:t xml:space="preserve"> </w:t>
      </w:r>
      <w:r>
        <w:t>C.E.</w:t>
      </w:r>
      <w:r>
        <w:rPr>
          <w:spacing w:val="-57"/>
        </w:rPr>
        <w:t xml:space="preserve"> </w:t>
      </w:r>
    </w:p>
    <w:p w14:paraId="3F73E343" w14:textId="606F7150" w:rsidR="000276C6" w:rsidRDefault="000276C6" w:rsidP="00D80F19">
      <w:pPr>
        <w:pStyle w:val="Bodynoindent"/>
        <w:jc w:val="left"/>
      </w:pPr>
      <w:r>
        <w:t>Italy</w:t>
      </w:r>
    </w:p>
    <w:p w14:paraId="5BE25B2D" w14:textId="77777777" w:rsidR="000276C6" w:rsidRDefault="000276C6" w:rsidP="00D80F19">
      <w:pPr>
        <w:pStyle w:val="Body"/>
      </w:pPr>
      <w:r>
        <w:t>Boccaccio</w:t>
      </w:r>
      <w:r>
        <w:rPr>
          <w:spacing w:val="-10"/>
        </w:rPr>
        <w:t xml:space="preserve"> </w:t>
      </w:r>
      <w:r>
        <w:t>began</w:t>
      </w:r>
      <w:r>
        <w:rPr>
          <w:spacing w:val="-9"/>
        </w:rPr>
        <w:t xml:space="preserve"> </w:t>
      </w:r>
      <w:r>
        <w:t>writing</w:t>
      </w:r>
      <w:r>
        <w:rPr>
          <w:spacing w:val="-9"/>
        </w:rPr>
        <w:t xml:space="preserve"> </w:t>
      </w:r>
      <w:r>
        <w:t>his</w:t>
      </w:r>
      <w:r>
        <w:rPr>
          <w:spacing w:val="-9"/>
        </w:rPr>
        <w:t xml:space="preserve"> </w:t>
      </w:r>
      <w:r>
        <w:t>Decameron</w:t>
      </w:r>
      <w:r>
        <w:rPr>
          <w:spacing w:val="-9"/>
        </w:rPr>
        <w:t xml:space="preserve"> </w:t>
      </w:r>
      <w:r>
        <w:t>shortly</w:t>
      </w:r>
      <w:r>
        <w:rPr>
          <w:spacing w:val="-9"/>
        </w:rPr>
        <w:t xml:space="preserve"> </w:t>
      </w:r>
      <w:r>
        <w:t>after</w:t>
      </w:r>
      <w:r>
        <w:rPr>
          <w:spacing w:val="-9"/>
        </w:rPr>
        <w:t xml:space="preserve"> </w:t>
      </w:r>
      <w:r>
        <w:t>an</w:t>
      </w:r>
      <w:r>
        <w:rPr>
          <w:spacing w:val="-9"/>
        </w:rPr>
        <w:t xml:space="preserve"> </w:t>
      </w:r>
      <w:r>
        <w:t>outbreak</w:t>
      </w:r>
      <w:r>
        <w:rPr>
          <w:spacing w:val="-9"/>
        </w:rPr>
        <w:t xml:space="preserve"> </w:t>
      </w:r>
      <w:r>
        <w:t>of</w:t>
      </w:r>
      <w:r>
        <w:rPr>
          <w:spacing w:val="-9"/>
        </w:rPr>
        <w:t xml:space="preserve"> </w:t>
      </w:r>
      <w:r>
        <w:t>the</w:t>
      </w:r>
      <w:r>
        <w:rPr>
          <w:spacing w:val="-9"/>
        </w:rPr>
        <w:t xml:space="preserve"> </w:t>
      </w:r>
      <w:r>
        <w:t>plague</w:t>
      </w:r>
      <w:r>
        <w:rPr>
          <w:spacing w:val="-9"/>
        </w:rPr>
        <w:t xml:space="preserve"> </w:t>
      </w:r>
      <w:r>
        <w:t>in</w:t>
      </w:r>
      <w:r>
        <w:rPr>
          <w:spacing w:val="-9"/>
        </w:rPr>
        <w:t xml:space="preserve"> </w:t>
      </w:r>
      <w:r>
        <w:t>Florence,</w:t>
      </w:r>
      <w:r>
        <w:rPr>
          <w:spacing w:val="-9"/>
        </w:rPr>
        <w:t xml:space="preserve"> </w:t>
      </w:r>
      <w:r>
        <w:t>Italy,</w:t>
      </w:r>
      <w:r>
        <w:rPr>
          <w:spacing w:val="-10"/>
        </w:rPr>
        <w:t xml:space="preserve"> </w:t>
      </w:r>
      <w:r>
        <w:t>in</w:t>
      </w:r>
      <w:r>
        <w:rPr>
          <w:spacing w:val="-9"/>
        </w:rPr>
        <w:t xml:space="preserve"> </w:t>
      </w:r>
      <w:r>
        <w:t>1348</w:t>
      </w:r>
      <w:r>
        <w:rPr>
          <w:spacing w:val="-9"/>
        </w:rPr>
        <w:t xml:space="preserve"> </w:t>
      </w:r>
      <w:r>
        <w:t>that</w:t>
      </w:r>
      <w:r>
        <w:rPr>
          <w:spacing w:val="1"/>
        </w:rPr>
        <w:t xml:space="preserve"> </w:t>
      </w:r>
      <w:r>
        <w:t>killed about three quarters of the population. The introduction to this frame tale depicts the horrors of the plague,</w:t>
      </w:r>
      <w:r>
        <w:rPr>
          <w:spacing w:val="1"/>
        </w:rPr>
        <w:t xml:space="preserve"> </w:t>
      </w:r>
      <w:r>
        <w:t>with</w:t>
      </w:r>
      <w:r>
        <w:rPr>
          <w:spacing w:val="-6"/>
        </w:rPr>
        <w:t xml:space="preserve"> </w:t>
      </w:r>
      <w:r>
        <w:t>vivid</w:t>
      </w:r>
      <w:r>
        <w:rPr>
          <w:spacing w:val="-5"/>
        </w:rPr>
        <w:t xml:space="preserve"> </w:t>
      </w:r>
      <w:r>
        <w:t>descriptions</w:t>
      </w:r>
      <w:r>
        <w:rPr>
          <w:spacing w:val="-6"/>
        </w:rPr>
        <w:t xml:space="preserve"> </w:t>
      </w:r>
      <w:r>
        <w:t>of</w:t>
      </w:r>
      <w:r>
        <w:rPr>
          <w:spacing w:val="-5"/>
        </w:rPr>
        <w:t xml:space="preserve"> </w:t>
      </w:r>
      <w:r>
        <w:t>the</w:t>
      </w:r>
      <w:r>
        <w:rPr>
          <w:spacing w:val="-6"/>
        </w:rPr>
        <w:t xml:space="preserve"> </w:t>
      </w:r>
      <w:r>
        <w:t>dying</w:t>
      </w:r>
      <w:r>
        <w:rPr>
          <w:spacing w:val="-5"/>
        </w:rPr>
        <w:t xml:space="preserve"> </w:t>
      </w:r>
      <w:r>
        <w:t>and</w:t>
      </w:r>
      <w:r>
        <w:rPr>
          <w:spacing w:val="-6"/>
        </w:rPr>
        <w:t xml:space="preserve"> </w:t>
      </w:r>
      <w:r>
        <w:t>laments</w:t>
      </w:r>
      <w:r>
        <w:rPr>
          <w:spacing w:val="-5"/>
        </w:rPr>
        <w:t xml:space="preserve"> </w:t>
      </w:r>
      <w:r>
        <w:t>about</w:t>
      </w:r>
      <w:r>
        <w:rPr>
          <w:spacing w:val="-6"/>
        </w:rPr>
        <w:t xml:space="preserve"> </w:t>
      </w:r>
      <w:r>
        <w:t>the</w:t>
      </w:r>
      <w:r>
        <w:rPr>
          <w:spacing w:val="-5"/>
        </w:rPr>
        <w:t xml:space="preserve"> </w:t>
      </w:r>
      <w:r>
        <w:t>lack</w:t>
      </w:r>
      <w:r>
        <w:rPr>
          <w:spacing w:val="-6"/>
        </w:rPr>
        <w:t xml:space="preserve"> </w:t>
      </w:r>
      <w:r>
        <w:t>of</w:t>
      </w:r>
      <w:r>
        <w:rPr>
          <w:spacing w:val="-5"/>
        </w:rPr>
        <w:t xml:space="preserve"> </w:t>
      </w:r>
      <w:r>
        <w:t>a</w:t>
      </w:r>
      <w:r>
        <w:rPr>
          <w:spacing w:val="-6"/>
        </w:rPr>
        <w:t xml:space="preserve"> </w:t>
      </w:r>
      <w:r>
        <w:t>cure.</w:t>
      </w:r>
      <w:r>
        <w:rPr>
          <w:spacing w:val="-5"/>
        </w:rPr>
        <w:t xml:space="preserve"> </w:t>
      </w:r>
      <w:r>
        <w:t>In</w:t>
      </w:r>
      <w:r>
        <w:rPr>
          <w:spacing w:val="-6"/>
        </w:rPr>
        <w:t xml:space="preserve"> </w:t>
      </w:r>
      <w:r>
        <w:t>his</w:t>
      </w:r>
      <w:r>
        <w:rPr>
          <w:spacing w:val="-5"/>
        </w:rPr>
        <w:t xml:space="preserve"> </w:t>
      </w:r>
      <w:r>
        <w:t>story,</w:t>
      </w:r>
      <w:r>
        <w:rPr>
          <w:spacing w:val="-6"/>
        </w:rPr>
        <w:t xml:space="preserve"> </w:t>
      </w:r>
      <w:r>
        <w:t>seven</w:t>
      </w:r>
      <w:r>
        <w:rPr>
          <w:spacing w:val="-5"/>
        </w:rPr>
        <w:t xml:space="preserve"> </w:t>
      </w:r>
      <w:r>
        <w:t>women</w:t>
      </w:r>
      <w:r>
        <w:rPr>
          <w:spacing w:val="-6"/>
        </w:rPr>
        <w:t xml:space="preserve"> </w:t>
      </w:r>
      <w:r>
        <w:t>and</w:t>
      </w:r>
      <w:r>
        <w:rPr>
          <w:spacing w:val="-5"/>
        </w:rPr>
        <w:t xml:space="preserve"> </w:t>
      </w:r>
      <w:r>
        <w:t>three</w:t>
      </w:r>
      <w:r>
        <w:rPr>
          <w:spacing w:val="-6"/>
        </w:rPr>
        <w:t xml:space="preserve"> </w:t>
      </w:r>
      <w:r>
        <w:t>men</w:t>
      </w:r>
      <w:r>
        <w:rPr>
          <w:spacing w:val="1"/>
        </w:rPr>
        <w:t xml:space="preserve"> </w:t>
      </w:r>
      <w:r>
        <w:t>leave</w:t>
      </w:r>
      <w:r>
        <w:rPr>
          <w:spacing w:val="-11"/>
        </w:rPr>
        <w:t xml:space="preserve"> </w:t>
      </w:r>
      <w:r>
        <w:t>Florence</w:t>
      </w:r>
      <w:r>
        <w:rPr>
          <w:spacing w:val="-10"/>
        </w:rPr>
        <w:t xml:space="preserve"> </w:t>
      </w:r>
      <w:r>
        <w:t>to</w:t>
      </w:r>
      <w:r>
        <w:rPr>
          <w:spacing w:val="-11"/>
        </w:rPr>
        <w:t xml:space="preserve"> </w:t>
      </w:r>
      <w:r>
        <w:t>take</w:t>
      </w:r>
      <w:r>
        <w:rPr>
          <w:spacing w:val="-10"/>
        </w:rPr>
        <w:t xml:space="preserve"> </w:t>
      </w:r>
      <w:r>
        <w:t>refuge</w:t>
      </w:r>
      <w:r>
        <w:rPr>
          <w:spacing w:val="-10"/>
        </w:rPr>
        <w:t xml:space="preserve"> </w:t>
      </w:r>
      <w:r>
        <w:t>in</w:t>
      </w:r>
      <w:r>
        <w:rPr>
          <w:spacing w:val="-11"/>
        </w:rPr>
        <w:t xml:space="preserve"> </w:t>
      </w:r>
      <w:r>
        <w:t>the</w:t>
      </w:r>
      <w:r>
        <w:rPr>
          <w:spacing w:val="-10"/>
        </w:rPr>
        <w:t xml:space="preserve"> </w:t>
      </w:r>
      <w:r>
        <w:t>countryside.</w:t>
      </w:r>
      <w:r>
        <w:rPr>
          <w:spacing w:val="-10"/>
        </w:rPr>
        <w:t xml:space="preserve"> </w:t>
      </w:r>
      <w:r>
        <w:t>They</w:t>
      </w:r>
      <w:r>
        <w:rPr>
          <w:spacing w:val="-11"/>
        </w:rPr>
        <w:t xml:space="preserve"> </w:t>
      </w:r>
      <w:r>
        <w:t>justify</w:t>
      </w:r>
      <w:r>
        <w:rPr>
          <w:spacing w:val="-10"/>
        </w:rPr>
        <w:t xml:space="preserve"> </w:t>
      </w:r>
      <w:r>
        <w:t>their</w:t>
      </w:r>
      <w:r>
        <w:rPr>
          <w:spacing w:val="-10"/>
        </w:rPr>
        <w:t xml:space="preserve"> </w:t>
      </w:r>
      <w:r>
        <w:t>decision</w:t>
      </w:r>
      <w:r>
        <w:rPr>
          <w:spacing w:val="-11"/>
        </w:rPr>
        <w:t xml:space="preserve"> </w:t>
      </w:r>
      <w:r>
        <w:t>in</w:t>
      </w:r>
      <w:r>
        <w:rPr>
          <w:spacing w:val="-10"/>
        </w:rPr>
        <w:t xml:space="preserve"> </w:t>
      </w:r>
      <w:r>
        <w:t>several</w:t>
      </w:r>
      <w:r>
        <w:rPr>
          <w:spacing w:val="-10"/>
        </w:rPr>
        <w:t xml:space="preserve"> </w:t>
      </w:r>
      <w:r>
        <w:t>ways:</w:t>
      </w:r>
      <w:r>
        <w:rPr>
          <w:spacing w:val="-11"/>
        </w:rPr>
        <w:t xml:space="preserve"> </w:t>
      </w:r>
      <w:r>
        <w:t>the</w:t>
      </w:r>
      <w:r>
        <w:rPr>
          <w:spacing w:val="-10"/>
        </w:rPr>
        <w:t xml:space="preserve"> </w:t>
      </w:r>
      <w:r>
        <w:t>right</w:t>
      </w:r>
      <w:r>
        <w:rPr>
          <w:spacing w:val="-11"/>
        </w:rPr>
        <w:t xml:space="preserve"> </w:t>
      </w:r>
      <w:r>
        <w:t>to</w:t>
      </w:r>
      <w:r>
        <w:rPr>
          <w:spacing w:val="-10"/>
        </w:rPr>
        <w:t xml:space="preserve"> </w:t>
      </w:r>
      <w:r>
        <w:t>self-preser-</w:t>
      </w:r>
      <w:r>
        <w:rPr>
          <w:spacing w:val="1"/>
        </w:rPr>
        <w:t xml:space="preserve"> </w:t>
      </w:r>
      <w:r>
        <w:t>vation;</w:t>
      </w:r>
      <w:r>
        <w:rPr>
          <w:spacing w:val="-6"/>
        </w:rPr>
        <w:t xml:space="preserve"> </w:t>
      </w:r>
      <w:r>
        <w:t>the</w:t>
      </w:r>
      <w:r>
        <w:rPr>
          <w:spacing w:val="-5"/>
        </w:rPr>
        <w:t xml:space="preserve"> </w:t>
      </w:r>
      <w:r>
        <w:t>bad</w:t>
      </w:r>
      <w:r>
        <w:rPr>
          <w:spacing w:val="-5"/>
        </w:rPr>
        <w:t xml:space="preserve"> </w:t>
      </w:r>
      <w:r>
        <w:t>morals</w:t>
      </w:r>
      <w:r>
        <w:rPr>
          <w:spacing w:val="-5"/>
        </w:rPr>
        <w:t xml:space="preserve"> </w:t>
      </w:r>
      <w:r>
        <w:t>and</w:t>
      </w:r>
      <w:r>
        <w:rPr>
          <w:spacing w:val="-6"/>
        </w:rPr>
        <w:t xml:space="preserve"> </w:t>
      </w:r>
      <w:r>
        <w:t>lewd</w:t>
      </w:r>
      <w:r>
        <w:rPr>
          <w:spacing w:val="-5"/>
        </w:rPr>
        <w:t xml:space="preserve"> </w:t>
      </w:r>
      <w:r>
        <w:t>behavior</w:t>
      </w:r>
      <w:r>
        <w:rPr>
          <w:spacing w:val="-5"/>
        </w:rPr>
        <w:t xml:space="preserve"> </w:t>
      </w:r>
      <w:r>
        <w:t>of</w:t>
      </w:r>
      <w:r>
        <w:rPr>
          <w:spacing w:val="-5"/>
        </w:rPr>
        <w:t xml:space="preserve"> </w:t>
      </w:r>
      <w:r>
        <w:t>many</w:t>
      </w:r>
      <w:r>
        <w:rPr>
          <w:spacing w:val="-5"/>
        </w:rPr>
        <w:t xml:space="preserve"> </w:t>
      </w:r>
      <w:r>
        <w:t>of</w:t>
      </w:r>
      <w:r>
        <w:rPr>
          <w:spacing w:val="-6"/>
        </w:rPr>
        <w:t xml:space="preserve"> </w:t>
      </w:r>
      <w:r>
        <w:t>their</w:t>
      </w:r>
      <w:r>
        <w:rPr>
          <w:spacing w:val="-5"/>
        </w:rPr>
        <w:t xml:space="preserve"> </w:t>
      </w:r>
      <w:r>
        <w:t>neighbors</w:t>
      </w:r>
      <w:r>
        <w:rPr>
          <w:spacing w:val="-5"/>
        </w:rPr>
        <w:t xml:space="preserve"> </w:t>
      </w:r>
      <w:r>
        <w:t>(who</w:t>
      </w:r>
      <w:r>
        <w:rPr>
          <w:spacing w:val="-5"/>
        </w:rPr>
        <w:t xml:space="preserve"> </w:t>
      </w:r>
      <w:r>
        <w:t>are</w:t>
      </w:r>
      <w:r>
        <w:rPr>
          <w:spacing w:val="-6"/>
        </w:rPr>
        <w:t xml:space="preserve"> </w:t>
      </w:r>
      <w:r>
        <w:t>convinced</w:t>
      </w:r>
      <w:r>
        <w:rPr>
          <w:spacing w:val="-5"/>
        </w:rPr>
        <w:t xml:space="preserve"> </w:t>
      </w:r>
      <w:r>
        <w:t>that</w:t>
      </w:r>
      <w:r>
        <w:rPr>
          <w:spacing w:val="-5"/>
        </w:rPr>
        <w:t xml:space="preserve"> </w:t>
      </w:r>
      <w:r>
        <w:t>they</w:t>
      </w:r>
      <w:r>
        <w:rPr>
          <w:spacing w:val="-5"/>
        </w:rPr>
        <w:t xml:space="preserve"> </w:t>
      </w:r>
      <w:r>
        <w:t>are</w:t>
      </w:r>
      <w:r>
        <w:rPr>
          <w:spacing w:val="-5"/>
        </w:rPr>
        <w:t xml:space="preserve"> </w:t>
      </w:r>
      <w:r>
        <w:t>going</w:t>
      </w:r>
      <w:r>
        <w:rPr>
          <w:spacing w:val="-6"/>
        </w:rPr>
        <w:t xml:space="preserve"> </w:t>
      </w:r>
      <w:r>
        <w:t>to</w:t>
      </w:r>
      <w:r>
        <w:rPr>
          <w:spacing w:val="-5"/>
        </w:rPr>
        <w:t xml:space="preserve"> </w:t>
      </w:r>
      <w:r>
        <w:t>die</w:t>
      </w:r>
      <w:r>
        <w:rPr>
          <w:spacing w:val="1"/>
        </w:rPr>
        <w:t xml:space="preserve"> </w:t>
      </w:r>
      <w:r>
        <w:t>anyway);</w:t>
      </w:r>
      <w:r>
        <w:rPr>
          <w:spacing w:val="-9"/>
        </w:rPr>
        <w:t xml:space="preserve"> </w:t>
      </w:r>
      <w:r>
        <w:t>and</w:t>
      </w:r>
      <w:r>
        <w:rPr>
          <w:spacing w:val="-8"/>
        </w:rPr>
        <w:t xml:space="preserve"> </w:t>
      </w:r>
      <w:r>
        <w:t>their</w:t>
      </w:r>
      <w:r>
        <w:rPr>
          <w:spacing w:val="-9"/>
        </w:rPr>
        <w:t xml:space="preserve"> </w:t>
      </w:r>
      <w:r>
        <w:t>own</w:t>
      </w:r>
      <w:r>
        <w:rPr>
          <w:spacing w:val="-8"/>
        </w:rPr>
        <w:t xml:space="preserve"> </w:t>
      </w:r>
      <w:r>
        <w:t>feelings</w:t>
      </w:r>
      <w:r>
        <w:rPr>
          <w:spacing w:val="-9"/>
        </w:rPr>
        <w:t xml:space="preserve"> </w:t>
      </w:r>
      <w:r>
        <w:t>of</w:t>
      </w:r>
      <w:r>
        <w:rPr>
          <w:spacing w:val="-8"/>
        </w:rPr>
        <w:t xml:space="preserve"> </w:t>
      </w:r>
      <w:r>
        <w:t>abandonment</w:t>
      </w:r>
      <w:r>
        <w:rPr>
          <w:spacing w:val="-9"/>
        </w:rPr>
        <w:t xml:space="preserve"> </w:t>
      </w:r>
      <w:r>
        <w:t>by</w:t>
      </w:r>
      <w:r>
        <w:rPr>
          <w:spacing w:val="-8"/>
        </w:rPr>
        <w:t xml:space="preserve"> </w:t>
      </w:r>
      <w:r>
        <w:t>their</w:t>
      </w:r>
      <w:r>
        <w:rPr>
          <w:spacing w:val="-9"/>
        </w:rPr>
        <w:t xml:space="preserve"> </w:t>
      </w:r>
      <w:r>
        <w:t>families.</w:t>
      </w:r>
      <w:r>
        <w:rPr>
          <w:spacing w:val="-8"/>
        </w:rPr>
        <w:t xml:space="preserve"> </w:t>
      </w:r>
      <w:r>
        <w:t>They</w:t>
      </w:r>
      <w:r>
        <w:rPr>
          <w:spacing w:val="-8"/>
        </w:rPr>
        <w:t xml:space="preserve"> </w:t>
      </w:r>
      <w:r>
        <w:t>decide</w:t>
      </w:r>
      <w:r>
        <w:rPr>
          <w:spacing w:val="-9"/>
        </w:rPr>
        <w:t xml:space="preserve"> </w:t>
      </w:r>
      <w:r>
        <w:t>to</w:t>
      </w:r>
      <w:r>
        <w:rPr>
          <w:spacing w:val="-8"/>
        </w:rPr>
        <w:t xml:space="preserve"> </w:t>
      </w:r>
      <w:r>
        <w:t>tell</w:t>
      </w:r>
      <w:r>
        <w:rPr>
          <w:spacing w:val="-9"/>
        </w:rPr>
        <w:t xml:space="preserve"> </w:t>
      </w:r>
      <w:r>
        <w:t>stories</w:t>
      </w:r>
      <w:r>
        <w:rPr>
          <w:spacing w:val="-8"/>
        </w:rPr>
        <w:t xml:space="preserve"> </w:t>
      </w:r>
      <w:r>
        <w:t>to</w:t>
      </w:r>
      <w:r>
        <w:rPr>
          <w:spacing w:val="-9"/>
        </w:rPr>
        <w:t xml:space="preserve"> </w:t>
      </w:r>
      <w:r>
        <w:t>pass</w:t>
      </w:r>
      <w:r>
        <w:rPr>
          <w:spacing w:val="-8"/>
        </w:rPr>
        <w:t xml:space="preserve"> </w:t>
      </w:r>
      <w:r>
        <w:t>the</w:t>
      </w:r>
      <w:r>
        <w:rPr>
          <w:spacing w:val="-9"/>
        </w:rPr>
        <w:t xml:space="preserve"> </w:t>
      </w:r>
      <w:r>
        <w:t>time:</w:t>
      </w:r>
      <w:r>
        <w:rPr>
          <w:spacing w:val="-8"/>
        </w:rPr>
        <w:t xml:space="preserve"> </w:t>
      </w:r>
      <w:r>
        <w:t>one</w:t>
      </w:r>
      <w:r>
        <w:rPr>
          <w:spacing w:val="1"/>
        </w:rPr>
        <w:t xml:space="preserve"> </w:t>
      </w:r>
      <w:r>
        <w:rPr>
          <w:w w:val="95"/>
        </w:rPr>
        <w:t>story</w:t>
      </w:r>
      <w:r>
        <w:rPr>
          <w:spacing w:val="5"/>
          <w:w w:val="95"/>
        </w:rPr>
        <w:t xml:space="preserve"> </w:t>
      </w:r>
      <w:r>
        <w:rPr>
          <w:w w:val="95"/>
        </w:rPr>
        <w:t>each</w:t>
      </w:r>
      <w:r>
        <w:rPr>
          <w:spacing w:val="6"/>
          <w:w w:val="95"/>
        </w:rPr>
        <w:t xml:space="preserve"> </w:t>
      </w:r>
      <w:r>
        <w:rPr>
          <w:w w:val="95"/>
        </w:rPr>
        <w:t>for</w:t>
      </w:r>
      <w:r>
        <w:rPr>
          <w:spacing w:val="5"/>
          <w:w w:val="95"/>
        </w:rPr>
        <w:t xml:space="preserve"> </w:t>
      </w:r>
      <w:r>
        <w:rPr>
          <w:w w:val="95"/>
        </w:rPr>
        <w:t>ten</w:t>
      </w:r>
      <w:r>
        <w:rPr>
          <w:spacing w:val="6"/>
          <w:w w:val="95"/>
        </w:rPr>
        <w:t xml:space="preserve"> </w:t>
      </w:r>
      <w:r>
        <w:rPr>
          <w:w w:val="95"/>
        </w:rPr>
        <w:t>days</w:t>
      </w:r>
      <w:r>
        <w:rPr>
          <w:spacing w:val="6"/>
          <w:w w:val="95"/>
        </w:rPr>
        <w:t xml:space="preserve"> </w:t>
      </w:r>
      <w:r>
        <w:rPr>
          <w:w w:val="95"/>
        </w:rPr>
        <w:t>(the</w:t>
      </w:r>
      <w:r>
        <w:rPr>
          <w:spacing w:val="5"/>
          <w:w w:val="95"/>
        </w:rPr>
        <w:t xml:space="preserve"> </w:t>
      </w:r>
      <w:r>
        <w:rPr>
          <w:w w:val="95"/>
        </w:rPr>
        <w:t>Greek</w:t>
      </w:r>
      <w:r>
        <w:rPr>
          <w:spacing w:val="6"/>
          <w:w w:val="95"/>
        </w:rPr>
        <w:t xml:space="preserve"> </w:t>
      </w:r>
      <w:r>
        <w:rPr>
          <w:w w:val="95"/>
        </w:rPr>
        <w:t>for</w:t>
      </w:r>
      <w:r>
        <w:rPr>
          <w:spacing w:val="5"/>
          <w:w w:val="95"/>
        </w:rPr>
        <w:t xml:space="preserve"> </w:t>
      </w:r>
      <w:r>
        <w:rPr>
          <w:w w:val="95"/>
        </w:rPr>
        <w:t>“ten”</w:t>
      </w:r>
      <w:r>
        <w:rPr>
          <w:spacing w:val="6"/>
          <w:w w:val="95"/>
        </w:rPr>
        <w:t xml:space="preserve"> </w:t>
      </w:r>
      <w:r>
        <w:rPr>
          <w:w w:val="95"/>
        </w:rPr>
        <w:t>is</w:t>
      </w:r>
      <w:r>
        <w:rPr>
          <w:spacing w:val="6"/>
          <w:w w:val="95"/>
        </w:rPr>
        <w:t xml:space="preserve"> </w:t>
      </w:r>
      <w:r>
        <w:rPr>
          <w:w w:val="95"/>
        </w:rPr>
        <w:t>“deka”</w:t>
      </w:r>
      <w:r>
        <w:rPr>
          <w:spacing w:val="5"/>
          <w:w w:val="95"/>
        </w:rPr>
        <w:t xml:space="preserve"> </w:t>
      </w:r>
      <w:r>
        <w:rPr>
          <w:w w:val="95"/>
        </w:rPr>
        <w:t>and</w:t>
      </w:r>
      <w:r>
        <w:rPr>
          <w:spacing w:val="6"/>
          <w:w w:val="95"/>
        </w:rPr>
        <w:t xml:space="preserve"> </w:t>
      </w:r>
      <w:r>
        <w:rPr>
          <w:w w:val="95"/>
        </w:rPr>
        <w:t>for</w:t>
      </w:r>
      <w:r>
        <w:rPr>
          <w:spacing w:val="6"/>
          <w:w w:val="95"/>
        </w:rPr>
        <w:t xml:space="preserve"> </w:t>
      </w:r>
      <w:r>
        <w:rPr>
          <w:w w:val="95"/>
        </w:rPr>
        <w:t>“day”</w:t>
      </w:r>
      <w:r>
        <w:rPr>
          <w:spacing w:val="5"/>
          <w:w w:val="95"/>
        </w:rPr>
        <w:t xml:space="preserve"> </w:t>
      </w:r>
      <w:r>
        <w:rPr>
          <w:w w:val="95"/>
        </w:rPr>
        <w:t>is</w:t>
      </w:r>
      <w:r>
        <w:rPr>
          <w:spacing w:val="6"/>
          <w:w w:val="95"/>
        </w:rPr>
        <w:t xml:space="preserve"> </w:t>
      </w:r>
      <w:r>
        <w:rPr>
          <w:w w:val="95"/>
        </w:rPr>
        <w:t>“hemera,”</w:t>
      </w:r>
      <w:r>
        <w:rPr>
          <w:spacing w:val="5"/>
          <w:w w:val="95"/>
        </w:rPr>
        <w:t xml:space="preserve"> </w:t>
      </w:r>
      <w:r>
        <w:rPr>
          <w:w w:val="95"/>
        </w:rPr>
        <w:t>from</w:t>
      </w:r>
      <w:r>
        <w:rPr>
          <w:spacing w:val="6"/>
          <w:w w:val="95"/>
        </w:rPr>
        <w:t xml:space="preserve"> </w:t>
      </w:r>
      <w:r>
        <w:rPr>
          <w:w w:val="95"/>
        </w:rPr>
        <w:t>which</w:t>
      </w:r>
      <w:r>
        <w:rPr>
          <w:spacing w:val="6"/>
          <w:w w:val="95"/>
        </w:rPr>
        <w:t xml:space="preserve"> </w:t>
      </w:r>
      <w:r>
        <w:rPr>
          <w:w w:val="95"/>
        </w:rPr>
        <w:t>Boccaccio</w:t>
      </w:r>
      <w:r>
        <w:rPr>
          <w:spacing w:val="5"/>
          <w:w w:val="95"/>
        </w:rPr>
        <w:t xml:space="preserve"> </w:t>
      </w:r>
      <w:r>
        <w:rPr>
          <w:w w:val="95"/>
        </w:rPr>
        <w:t>derives</w:t>
      </w:r>
      <w:r>
        <w:rPr>
          <w:spacing w:val="6"/>
          <w:w w:val="95"/>
        </w:rPr>
        <w:t xml:space="preserve"> </w:t>
      </w:r>
      <w:r>
        <w:rPr>
          <w:w w:val="95"/>
        </w:rPr>
        <w:t>his</w:t>
      </w:r>
      <w:r>
        <w:rPr>
          <w:spacing w:val="1"/>
          <w:w w:val="95"/>
        </w:rPr>
        <w:t xml:space="preserve"> </w:t>
      </w:r>
      <w:r>
        <w:t>title). Each day, one of them chooses a theme for the stories. As entertaining as the stories are, the discussions be-</w:t>
      </w:r>
      <w:r>
        <w:rPr>
          <w:spacing w:val="-52"/>
        </w:rPr>
        <w:t xml:space="preserve"> </w:t>
      </w:r>
      <w:r>
        <w:t>tween</w:t>
      </w:r>
      <w:r>
        <w:rPr>
          <w:spacing w:val="-8"/>
        </w:rPr>
        <w:t xml:space="preserve"> </w:t>
      </w:r>
      <w:r>
        <w:t>the</w:t>
      </w:r>
      <w:r>
        <w:rPr>
          <w:spacing w:val="-8"/>
        </w:rPr>
        <w:t xml:space="preserve"> </w:t>
      </w:r>
      <w:r>
        <w:t>stories</w:t>
      </w:r>
      <w:r>
        <w:rPr>
          <w:spacing w:val="-7"/>
        </w:rPr>
        <w:t xml:space="preserve"> </w:t>
      </w:r>
      <w:r>
        <w:t>are</w:t>
      </w:r>
      <w:r>
        <w:rPr>
          <w:spacing w:val="-8"/>
        </w:rPr>
        <w:t xml:space="preserve"> </w:t>
      </w:r>
      <w:r>
        <w:t>what</w:t>
      </w:r>
      <w:r>
        <w:rPr>
          <w:spacing w:val="-7"/>
        </w:rPr>
        <w:t xml:space="preserve"> </w:t>
      </w:r>
      <w:r>
        <w:t>make</w:t>
      </w:r>
      <w:r>
        <w:rPr>
          <w:spacing w:val="-8"/>
        </w:rPr>
        <w:t xml:space="preserve"> </w:t>
      </w:r>
      <w:r>
        <w:t>the</w:t>
      </w:r>
      <w:r>
        <w:rPr>
          <w:spacing w:val="-7"/>
        </w:rPr>
        <w:t xml:space="preserve"> </w:t>
      </w:r>
      <w:r>
        <w:t>collection</w:t>
      </w:r>
      <w:r>
        <w:rPr>
          <w:spacing w:val="-8"/>
        </w:rPr>
        <w:t xml:space="preserve"> </w:t>
      </w:r>
      <w:r>
        <w:t>special;</w:t>
      </w:r>
      <w:r>
        <w:rPr>
          <w:spacing w:val="-7"/>
        </w:rPr>
        <w:t xml:space="preserve"> </w:t>
      </w:r>
      <w:r>
        <w:t>the</w:t>
      </w:r>
      <w:r>
        <w:rPr>
          <w:spacing w:val="-8"/>
        </w:rPr>
        <w:t xml:space="preserve"> </w:t>
      </w:r>
      <w:r>
        <w:t>speakers</w:t>
      </w:r>
      <w:r>
        <w:rPr>
          <w:spacing w:val="-7"/>
        </w:rPr>
        <w:t xml:space="preserve"> </w:t>
      </w:r>
      <w:r>
        <w:t>carry</w:t>
      </w:r>
      <w:r>
        <w:rPr>
          <w:spacing w:val="-8"/>
        </w:rPr>
        <w:t xml:space="preserve"> </w:t>
      </w:r>
      <w:r>
        <w:t>on</w:t>
      </w:r>
      <w:r>
        <w:rPr>
          <w:spacing w:val="-7"/>
        </w:rPr>
        <w:t xml:space="preserve"> </w:t>
      </w:r>
      <w:r>
        <w:t>a</w:t>
      </w:r>
      <w:r>
        <w:rPr>
          <w:spacing w:val="-8"/>
        </w:rPr>
        <w:t xml:space="preserve"> </w:t>
      </w:r>
      <w:r>
        <w:t>battle</w:t>
      </w:r>
      <w:r>
        <w:rPr>
          <w:spacing w:val="-7"/>
        </w:rPr>
        <w:t xml:space="preserve"> </w:t>
      </w:r>
      <w:r>
        <w:t>of</w:t>
      </w:r>
      <w:r>
        <w:rPr>
          <w:spacing w:val="-8"/>
        </w:rPr>
        <w:t xml:space="preserve"> </w:t>
      </w:r>
      <w:r>
        <w:t>the</w:t>
      </w:r>
      <w:r>
        <w:rPr>
          <w:spacing w:val="-7"/>
        </w:rPr>
        <w:t xml:space="preserve"> </w:t>
      </w:r>
      <w:r>
        <w:t>sexes</w:t>
      </w:r>
      <w:r>
        <w:rPr>
          <w:spacing w:val="-8"/>
        </w:rPr>
        <w:t xml:space="preserve"> </w:t>
      </w:r>
      <w:r>
        <w:t>as</w:t>
      </w:r>
      <w:r>
        <w:rPr>
          <w:spacing w:val="-8"/>
        </w:rPr>
        <w:t xml:space="preserve"> </w:t>
      </w:r>
      <w:r>
        <w:t>they</w:t>
      </w:r>
      <w:r>
        <w:rPr>
          <w:spacing w:val="-7"/>
        </w:rPr>
        <w:t xml:space="preserve"> </w:t>
      </w:r>
      <w:r>
        <w:t>debate</w:t>
      </w:r>
      <w:r>
        <w:rPr>
          <w:spacing w:val="-8"/>
        </w:rPr>
        <w:t xml:space="preserve"> </w:t>
      </w:r>
      <w:r>
        <w:t>the</w:t>
      </w:r>
      <w:r>
        <w:rPr>
          <w:spacing w:val="1"/>
        </w:rPr>
        <w:t xml:space="preserve"> </w:t>
      </w:r>
      <w:r>
        <w:t>meaning</w:t>
      </w:r>
      <w:r>
        <w:rPr>
          <w:spacing w:val="-6"/>
        </w:rPr>
        <w:t xml:space="preserve"> </w:t>
      </w:r>
      <w:r>
        <w:t>and</w:t>
      </w:r>
      <w:r>
        <w:rPr>
          <w:spacing w:val="-6"/>
        </w:rPr>
        <w:t xml:space="preserve"> </w:t>
      </w:r>
      <w:r>
        <w:t>relative</w:t>
      </w:r>
      <w:r>
        <w:rPr>
          <w:spacing w:val="-6"/>
        </w:rPr>
        <w:t xml:space="preserve"> </w:t>
      </w:r>
      <w:r>
        <w:t>value</w:t>
      </w:r>
      <w:r>
        <w:rPr>
          <w:spacing w:val="-6"/>
        </w:rPr>
        <w:t xml:space="preserve"> </w:t>
      </w:r>
      <w:r>
        <w:t>of</w:t>
      </w:r>
      <w:r>
        <w:rPr>
          <w:spacing w:val="-5"/>
        </w:rPr>
        <w:t xml:space="preserve"> </w:t>
      </w:r>
      <w:r>
        <w:t>each</w:t>
      </w:r>
      <w:r>
        <w:rPr>
          <w:spacing w:val="-6"/>
        </w:rPr>
        <w:t xml:space="preserve"> </w:t>
      </w:r>
      <w:r>
        <w:t>story.</w:t>
      </w:r>
      <w:r>
        <w:rPr>
          <w:spacing w:val="-6"/>
        </w:rPr>
        <w:t xml:space="preserve"> </w:t>
      </w:r>
      <w:r>
        <w:t>The</w:t>
      </w:r>
      <w:r>
        <w:rPr>
          <w:spacing w:val="-6"/>
        </w:rPr>
        <w:t xml:space="preserve"> </w:t>
      </w:r>
      <w:r>
        <w:t>same</w:t>
      </w:r>
      <w:r>
        <w:rPr>
          <w:spacing w:val="-6"/>
        </w:rPr>
        <w:t xml:space="preserve"> </w:t>
      </w:r>
      <w:r>
        <w:t>dynamic</w:t>
      </w:r>
      <w:r>
        <w:rPr>
          <w:spacing w:val="-5"/>
        </w:rPr>
        <w:t xml:space="preserve"> </w:t>
      </w:r>
      <w:r>
        <w:t>can</w:t>
      </w:r>
      <w:r>
        <w:rPr>
          <w:spacing w:val="-6"/>
        </w:rPr>
        <w:t xml:space="preserve"> </w:t>
      </w:r>
      <w:r>
        <w:t>be</w:t>
      </w:r>
      <w:r>
        <w:rPr>
          <w:spacing w:val="-6"/>
        </w:rPr>
        <w:t xml:space="preserve"> </w:t>
      </w:r>
      <w:r>
        <w:t>found</w:t>
      </w:r>
      <w:r>
        <w:rPr>
          <w:spacing w:val="-6"/>
        </w:rPr>
        <w:t xml:space="preserve"> </w:t>
      </w:r>
      <w:r>
        <w:t>in</w:t>
      </w:r>
      <w:r>
        <w:rPr>
          <w:spacing w:val="-5"/>
        </w:rPr>
        <w:t xml:space="preserve"> </w:t>
      </w:r>
      <w:r>
        <w:t>two</w:t>
      </w:r>
      <w:r>
        <w:rPr>
          <w:spacing w:val="-6"/>
        </w:rPr>
        <w:t xml:space="preserve"> </w:t>
      </w:r>
      <w:r>
        <w:t>other</w:t>
      </w:r>
      <w:r>
        <w:rPr>
          <w:spacing w:val="-6"/>
        </w:rPr>
        <w:t xml:space="preserve"> </w:t>
      </w:r>
      <w:r>
        <w:t>frame</w:t>
      </w:r>
      <w:r>
        <w:rPr>
          <w:spacing w:val="-6"/>
        </w:rPr>
        <w:t xml:space="preserve"> </w:t>
      </w:r>
      <w:r>
        <w:t>tales</w:t>
      </w:r>
      <w:r>
        <w:rPr>
          <w:spacing w:val="-6"/>
        </w:rPr>
        <w:t xml:space="preserve"> </w:t>
      </w:r>
      <w:r>
        <w:t>in</w:t>
      </w:r>
      <w:r>
        <w:rPr>
          <w:spacing w:val="-5"/>
        </w:rPr>
        <w:t xml:space="preserve"> </w:t>
      </w:r>
      <w:r>
        <w:t>this</w:t>
      </w:r>
      <w:r>
        <w:rPr>
          <w:spacing w:val="-6"/>
        </w:rPr>
        <w:t xml:space="preserve"> </w:t>
      </w:r>
      <w:r>
        <w:t>antholo-</w:t>
      </w:r>
      <w:r>
        <w:rPr>
          <w:spacing w:val="1"/>
        </w:rPr>
        <w:t xml:space="preserve"> </w:t>
      </w:r>
      <w:r>
        <w:t>gy,</w:t>
      </w:r>
      <w:r>
        <w:rPr>
          <w:spacing w:val="-6"/>
        </w:rPr>
        <w:t xml:space="preserve"> </w:t>
      </w:r>
      <w:r>
        <w:t>one</w:t>
      </w:r>
      <w:r>
        <w:rPr>
          <w:spacing w:val="-6"/>
        </w:rPr>
        <w:t xml:space="preserve"> </w:t>
      </w:r>
      <w:r>
        <w:t>of</w:t>
      </w:r>
      <w:r>
        <w:rPr>
          <w:spacing w:val="-6"/>
        </w:rPr>
        <w:t xml:space="preserve"> </w:t>
      </w:r>
      <w:r>
        <w:t>which</w:t>
      </w:r>
      <w:r>
        <w:rPr>
          <w:spacing w:val="-6"/>
        </w:rPr>
        <w:t xml:space="preserve"> </w:t>
      </w:r>
      <w:r>
        <w:t>was</w:t>
      </w:r>
      <w:r>
        <w:rPr>
          <w:spacing w:val="-6"/>
        </w:rPr>
        <w:t xml:space="preserve"> </w:t>
      </w:r>
      <w:r>
        <w:t>influenced</w:t>
      </w:r>
      <w:r>
        <w:rPr>
          <w:spacing w:val="-6"/>
        </w:rPr>
        <w:t xml:space="preserve"> </w:t>
      </w:r>
      <w:r>
        <w:t>by</w:t>
      </w:r>
      <w:r>
        <w:rPr>
          <w:spacing w:val="-7"/>
        </w:rPr>
        <w:t xml:space="preserve"> </w:t>
      </w:r>
      <w:r>
        <w:t>the</w:t>
      </w:r>
      <w:r>
        <w:rPr>
          <w:spacing w:val="-6"/>
        </w:rPr>
        <w:t xml:space="preserve"> </w:t>
      </w:r>
      <w:r>
        <w:t>Decameron:</w:t>
      </w:r>
      <w:r>
        <w:rPr>
          <w:spacing w:val="-6"/>
        </w:rPr>
        <w:t xml:space="preserve"> </w:t>
      </w:r>
      <w:r>
        <w:t>the</w:t>
      </w:r>
      <w:r>
        <w:rPr>
          <w:spacing w:val="-6"/>
        </w:rPr>
        <w:t xml:space="preserve"> </w:t>
      </w:r>
      <w:r>
        <w:t>Thousand</w:t>
      </w:r>
      <w:r>
        <w:rPr>
          <w:spacing w:val="-6"/>
        </w:rPr>
        <w:t xml:space="preserve"> </w:t>
      </w:r>
      <w:r>
        <w:t>and</w:t>
      </w:r>
      <w:r>
        <w:rPr>
          <w:spacing w:val="-6"/>
        </w:rPr>
        <w:t xml:space="preserve"> </w:t>
      </w:r>
      <w:r>
        <w:t>One</w:t>
      </w:r>
      <w:r>
        <w:rPr>
          <w:spacing w:val="-6"/>
        </w:rPr>
        <w:t xml:space="preserve"> </w:t>
      </w:r>
      <w:r>
        <w:t>Nights</w:t>
      </w:r>
      <w:r>
        <w:rPr>
          <w:spacing w:val="-6"/>
        </w:rPr>
        <w:t xml:space="preserve"> </w:t>
      </w:r>
      <w:r>
        <w:t>(written</w:t>
      </w:r>
      <w:r>
        <w:rPr>
          <w:spacing w:val="-6"/>
        </w:rPr>
        <w:t xml:space="preserve"> </w:t>
      </w:r>
      <w:r>
        <w:t>before</w:t>
      </w:r>
      <w:r>
        <w:rPr>
          <w:spacing w:val="-6"/>
        </w:rPr>
        <w:t xml:space="preserve"> </w:t>
      </w:r>
      <w:r>
        <w:t>the</w:t>
      </w:r>
      <w:r>
        <w:rPr>
          <w:spacing w:val="-6"/>
        </w:rPr>
        <w:t xml:space="preserve"> </w:t>
      </w:r>
      <w:r>
        <w:t>Decameron)</w:t>
      </w:r>
      <w:r>
        <w:rPr>
          <w:spacing w:val="-52"/>
        </w:rPr>
        <w:t xml:space="preserve"> </w:t>
      </w:r>
      <w:r>
        <w:t>with its gripping frame story of Shahrazad; and Chaucer’s Canterbury Tales, with the conversations (and argu-</w:t>
      </w:r>
      <w:r>
        <w:rPr>
          <w:spacing w:val="1"/>
        </w:rPr>
        <w:t xml:space="preserve"> </w:t>
      </w:r>
      <w:r>
        <w:t>ments)</w:t>
      </w:r>
      <w:r>
        <w:rPr>
          <w:spacing w:val="-6"/>
        </w:rPr>
        <w:t xml:space="preserve"> </w:t>
      </w:r>
      <w:r>
        <w:t>among</w:t>
      </w:r>
      <w:r>
        <w:rPr>
          <w:spacing w:val="-6"/>
        </w:rPr>
        <w:t xml:space="preserve"> </w:t>
      </w:r>
      <w:r>
        <w:t>the</w:t>
      </w:r>
      <w:r>
        <w:rPr>
          <w:spacing w:val="-6"/>
        </w:rPr>
        <w:t xml:space="preserve"> </w:t>
      </w:r>
      <w:r>
        <w:t>pilgrims</w:t>
      </w:r>
      <w:r>
        <w:rPr>
          <w:spacing w:val="-6"/>
        </w:rPr>
        <w:t xml:space="preserve"> </w:t>
      </w:r>
      <w:r>
        <w:t>who</w:t>
      </w:r>
      <w:r>
        <w:rPr>
          <w:spacing w:val="-6"/>
        </w:rPr>
        <w:t xml:space="preserve"> </w:t>
      </w:r>
      <w:r>
        <w:t>are</w:t>
      </w:r>
      <w:r>
        <w:rPr>
          <w:spacing w:val="-6"/>
        </w:rPr>
        <w:t xml:space="preserve"> </w:t>
      </w:r>
      <w:r>
        <w:t>telling</w:t>
      </w:r>
      <w:r>
        <w:rPr>
          <w:spacing w:val="-6"/>
        </w:rPr>
        <w:t xml:space="preserve"> </w:t>
      </w:r>
      <w:r>
        <w:t>the</w:t>
      </w:r>
      <w:r>
        <w:rPr>
          <w:spacing w:val="-6"/>
        </w:rPr>
        <w:t xml:space="preserve"> </w:t>
      </w:r>
      <w:r>
        <w:t>tales.</w:t>
      </w:r>
    </w:p>
    <w:p w14:paraId="15D0C563" w14:textId="77777777" w:rsidR="000276C6" w:rsidRDefault="000276C6" w:rsidP="00D80F19">
      <w:pPr>
        <w:pStyle w:val="Bodynoindent"/>
        <w:jc w:val="right"/>
      </w:pPr>
      <w:r>
        <w:t>Written</w:t>
      </w:r>
      <w:r>
        <w:rPr>
          <w:spacing w:val="-4"/>
        </w:rPr>
        <w:t xml:space="preserve"> </w:t>
      </w:r>
      <w:r>
        <w:t>by</w:t>
      </w:r>
      <w:r>
        <w:rPr>
          <w:spacing w:val="-3"/>
        </w:rPr>
        <w:t xml:space="preserve"> </w:t>
      </w:r>
      <w:r>
        <w:t>Laura</w:t>
      </w:r>
      <w:r>
        <w:rPr>
          <w:spacing w:val="-4"/>
        </w:rPr>
        <w:t xml:space="preserve"> </w:t>
      </w:r>
      <w:r>
        <w:t>J.</w:t>
      </w:r>
      <w:r>
        <w:rPr>
          <w:spacing w:val="-3"/>
        </w:rPr>
        <w:t xml:space="preserve"> </w:t>
      </w:r>
      <w:r>
        <w:t>Getty</w:t>
      </w:r>
    </w:p>
    <w:p w14:paraId="053119FF" w14:textId="77777777" w:rsidR="000276C6" w:rsidRDefault="000276C6" w:rsidP="000276C6">
      <w:pPr>
        <w:pStyle w:val="BodyText"/>
        <w:rPr>
          <w:i/>
          <w:sz w:val="20"/>
        </w:rPr>
      </w:pPr>
    </w:p>
    <w:p w14:paraId="03904142" w14:textId="285E05E8" w:rsidR="000276C6" w:rsidRPr="00D80F19" w:rsidRDefault="00D80F19" w:rsidP="00D80F19">
      <w:pPr>
        <w:pStyle w:val="Heading2"/>
      </w:pPr>
      <w:r>
        <w:t xml:space="preserve">5.4.1 </w:t>
      </w:r>
      <w:r w:rsidR="000276C6" w:rsidRPr="00D80F19">
        <w:t xml:space="preserve">The </w:t>
      </w:r>
      <w:r>
        <w:t>D</w:t>
      </w:r>
      <w:r w:rsidR="000276C6" w:rsidRPr="00D80F19">
        <w:t>ecameron</w:t>
      </w:r>
    </w:p>
    <w:p w14:paraId="1E799D8C" w14:textId="61DA78A2" w:rsidR="00D80F19" w:rsidRPr="00D80F19" w:rsidRDefault="00D80F19" w:rsidP="00D80F19">
      <w:pPr>
        <w:pStyle w:val="Bodynoindent"/>
        <w:jc w:val="left"/>
      </w:pPr>
      <w:r w:rsidRPr="00D80F19">
        <w:lastRenderedPageBreak/>
        <w:t>License: Public Domain</w:t>
      </w:r>
    </w:p>
    <w:p w14:paraId="50242697" w14:textId="452B055D" w:rsidR="000276C6" w:rsidRPr="00D80F19" w:rsidRDefault="000276C6" w:rsidP="00D80F19">
      <w:pPr>
        <w:pStyle w:val="Bodynoindent"/>
        <w:jc w:val="left"/>
      </w:pPr>
      <w:r w:rsidRPr="00D80F19">
        <w:t>Giovanni Boccaccio, Translated by John Payne</w:t>
      </w:r>
    </w:p>
    <w:p w14:paraId="15E94FBE" w14:textId="77777777" w:rsidR="000276C6" w:rsidRPr="00D80F19" w:rsidRDefault="000276C6" w:rsidP="00D80F19">
      <w:pPr>
        <w:pStyle w:val="Heading3"/>
        <w:rPr>
          <w:u w:val="single"/>
        </w:rPr>
      </w:pPr>
      <w:r w:rsidRPr="00D80F19">
        <w:rPr>
          <w:u w:val="single"/>
        </w:rPr>
        <w:t>Introduction</w:t>
      </w:r>
    </w:p>
    <w:p w14:paraId="32A4DA2E" w14:textId="21D1CC7C" w:rsidR="000276C6" w:rsidRPr="00D80F19" w:rsidRDefault="000276C6" w:rsidP="00D80F19">
      <w:pPr>
        <w:pStyle w:val="Bodynoindent"/>
        <w:jc w:val="left"/>
        <w:rPr>
          <w:i/>
          <w:iCs/>
          <w:w w:val="95"/>
        </w:rPr>
      </w:pPr>
      <w:r w:rsidRPr="00D80F19">
        <w:rPr>
          <w:i/>
          <w:iCs/>
          <w:w w:val="95"/>
        </w:rPr>
        <w:t>To</w:t>
      </w:r>
      <w:r w:rsidRPr="00D80F19">
        <w:rPr>
          <w:i/>
          <w:iCs/>
          <w:spacing w:val="-6"/>
          <w:w w:val="95"/>
        </w:rPr>
        <w:t xml:space="preserve"> </w:t>
      </w:r>
      <w:r w:rsidRPr="00D80F19">
        <w:rPr>
          <w:i/>
          <w:iCs/>
          <w:w w:val="95"/>
        </w:rPr>
        <w:t>the</w:t>
      </w:r>
      <w:r w:rsidRPr="00D80F19">
        <w:rPr>
          <w:i/>
          <w:iCs/>
          <w:spacing w:val="-6"/>
          <w:w w:val="95"/>
        </w:rPr>
        <w:t xml:space="preserve"> </w:t>
      </w:r>
      <w:r w:rsidRPr="00D80F19">
        <w:rPr>
          <w:i/>
          <w:iCs/>
          <w:w w:val="95"/>
        </w:rPr>
        <w:t>Ladies</w:t>
      </w:r>
    </w:p>
    <w:p w14:paraId="089E67E6" w14:textId="0AC3052B" w:rsidR="00D80F19" w:rsidRPr="00D80F19" w:rsidRDefault="00D80F19" w:rsidP="00D80F19">
      <w:pPr>
        <w:pStyle w:val="Bodynoindent"/>
        <w:jc w:val="left"/>
      </w:pPr>
      <w:r w:rsidRPr="00D80F19">
        <w:t>License: Public Domain</w:t>
      </w:r>
    </w:p>
    <w:p w14:paraId="7952EC5A" w14:textId="76A9FB57" w:rsidR="000276C6" w:rsidRDefault="000276C6" w:rsidP="00D80F19">
      <w:pPr>
        <w:pStyle w:val="Bodynoindent"/>
        <w:jc w:val="left"/>
      </w:pPr>
      <w:r w:rsidRPr="00D80F19">
        <w:t>Giovanni Boccaccio, Translated by Léopold Flameng</w:t>
      </w:r>
    </w:p>
    <w:p w14:paraId="721C25B3" w14:textId="77777777" w:rsidR="00D80F19" w:rsidRPr="00D80F19" w:rsidRDefault="00D80F19" w:rsidP="00D80F19">
      <w:pPr>
        <w:pStyle w:val="Bodynoindent"/>
        <w:jc w:val="left"/>
      </w:pPr>
    </w:p>
    <w:p w14:paraId="1D10A2AB" w14:textId="77777777" w:rsidR="000276C6" w:rsidRDefault="000276C6" w:rsidP="00D80F19">
      <w:pPr>
        <w:pStyle w:val="Body"/>
      </w:pPr>
      <w:r>
        <w:t>When I reflect how disposed you are by nature to compassion, I cannot help being apprehensive lest what I</w:t>
      </w:r>
      <w:r>
        <w:rPr>
          <w:spacing w:val="1"/>
        </w:rPr>
        <w:t xml:space="preserve"> </w:t>
      </w:r>
      <w:r>
        <w:t>now offer to your acceptance should seem to have but a harsh and offensive beginning; for it presents at the very</w:t>
      </w:r>
      <w:r>
        <w:rPr>
          <w:spacing w:val="1"/>
        </w:rPr>
        <w:t xml:space="preserve"> </w:t>
      </w:r>
      <w:r>
        <w:t>outset</w:t>
      </w:r>
      <w:r>
        <w:rPr>
          <w:spacing w:val="-4"/>
        </w:rPr>
        <w:t xml:space="preserve"> </w:t>
      </w:r>
      <w:r>
        <w:t>the</w:t>
      </w:r>
      <w:r>
        <w:rPr>
          <w:spacing w:val="-4"/>
        </w:rPr>
        <w:t xml:space="preserve"> </w:t>
      </w:r>
      <w:r>
        <w:t>mournful</w:t>
      </w:r>
      <w:r>
        <w:rPr>
          <w:spacing w:val="-4"/>
        </w:rPr>
        <w:t xml:space="preserve"> </w:t>
      </w:r>
      <w:r>
        <w:t>remembrance</w:t>
      </w:r>
      <w:r>
        <w:rPr>
          <w:spacing w:val="-3"/>
        </w:rPr>
        <w:t xml:space="preserve"> </w:t>
      </w:r>
      <w:r>
        <w:t>of</w:t>
      </w:r>
      <w:r>
        <w:rPr>
          <w:spacing w:val="-4"/>
        </w:rPr>
        <w:t xml:space="preserve"> </w:t>
      </w:r>
      <w:r>
        <w:t>that</w:t>
      </w:r>
      <w:r>
        <w:rPr>
          <w:spacing w:val="-4"/>
        </w:rPr>
        <w:t xml:space="preserve"> </w:t>
      </w:r>
      <w:r>
        <w:t>most</w:t>
      </w:r>
      <w:r>
        <w:rPr>
          <w:spacing w:val="-3"/>
        </w:rPr>
        <w:t xml:space="preserve"> </w:t>
      </w:r>
      <w:r>
        <w:t>fatal</w:t>
      </w:r>
      <w:r>
        <w:rPr>
          <w:spacing w:val="-4"/>
        </w:rPr>
        <w:t xml:space="preserve"> </w:t>
      </w:r>
      <w:r>
        <w:t>plague,</w:t>
      </w:r>
      <w:r>
        <w:rPr>
          <w:spacing w:val="-4"/>
        </w:rPr>
        <w:t xml:space="preserve"> </w:t>
      </w:r>
      <w:r>
        <w:t>so</w:t>
      </w:r>
      <w:r>
        <w:rPr>
          <w:spacing w:val="-4"/>
        </w:rPr>
        <w:t xml:space="preserve"> </w:t>
      </w:r>
      <w:r>
        <w:t>terrible</w:t>
      </w:r>
      <w:r>
        <w:rPr>
          <w:spacing w:val="-3"/>
        </w:rPr>
        <w:t xml:space="preserve"> </w:t>
      </w:r>
      <w:r>
        <w:t>yet</w:t>
      </w:r>
      <w:r>
        <w:rPr>
          <w:spacing w:val="-4"/>
        </w:rPr>
        <w:t xml:space="preserve"> </w:t>
      </w:r>
      <w:r>
        <w:t>in</w:t>
      </w:r>
      <w:r>
        <w:rPr>
          <w:spacing w:val="-4"/>
        </w:rPr>
        <w:t xml:space="preserve"> </w:t>
      </w:r>
      <w:r>
        <w:t>the</w:t>
      </w:r>
      <w:r>
        <w:rPr>
          <w:spacing w:val="-3"/>
        </w:rPr>
        <w:t xml:space="preserve"> </w:t>
      </w:r>
      <w:r>
        <w:t>memories</w:t>
      </w:r>
      <w:r>
        <w:rPr>
          <w:spacing w:val="-4"/>
        </w:rPr>
        <w:t xml:space="preserve"> </w:t>
      </w:r>
      <w:r>
        <w:t>of</w:t>
      </w:r>
      <w:r>
        <w:rPr>
          <w:spacing w:val="-4"/>
        </w:rPr>
        <w:t xml:space="preserve"> </w:t>
      </w:r>
      <w:r>
        <w:t>us</w:t>
      </w:r>
      <w:r>
        <w:rPr>
          <w:spacing w:val="-4"/>
        </w:rPr>
        <w:t xml:space="preserve"> </w:t>
      </w:r>
      <w:r>
        <w:t>all.</w:t>
      </w:r>
      <w:r>
        <w:rPr>
          <w:spacing w:val="-3"/>
        </w:rPr>
        <w:t xml:space="preserve"> </w:t>
      </w:r>
      <w:r>
        <w:t>But</w:t>
      </w:r>
      <w:r>
        <w:rPr>
          <w:spacing w:val="-4"/>
        </w:rPr>
        <w:t xml:space="preserve"> </w:t>
      </w:r>
      <w:r>
        <w:t>let</w:t>
      </w:r>
      <w:r>
        <w:rPr>
          <w:spacing w:val="-4"/>
        </w:rPr>
        <w:t xml:space="preserve"> </w:t>
      </w:r>
      <w:r>
        <w:t>not</w:t>
      </w:r>
      <w:r>
        <w:rPr>
          <w:spacing w:val="-3"/>
        </w:rPr>
        <w:t xml:space="preserve"> </w:t>
      </w:r>
      <w:r>
        <w:t>this</w:t>
      </w:r>
      <w:r>
        <w:rPr>
          <w:spacing w:val="-52"/>
        </w:rPr>
        <w:t xml:space="preserve"> </w:t>
      </w:r>
      <w:r>
        <w:t>dismay you from reading further, as though every page were to cost you sighs and tears. Rather let this beginning,</w:t>
      </w:r>
      <w:r>
        <w:rPr>
          <w:spacing w:val="1"/>
        </w:rPr>
        <w:t xml:space="preserve"> </w:t>
      </w:r>
      <w:r>
        <w:t>disagreeable as it is, seem to you but as a rugged and steep mountain placed before a delightful valley, which ap-</w:t>
      </w:r>
      <w:r>
        <w:rPr>
          <w:spacing w:val="1"/>
        </w:rPr>
        <w:t xml:space="preserve"> </w:t>
      </w:r>
      <w:r>
        <w:t>pears</w:t>
      </w:r>
      <w:r>
        <w:rPr>
          <w:spacing w:val="-10"/>
        </w:rPr>
        <w:t xml:space="preserve"> </w:t>
      </w:r>
      <w:r>
        <w:t>more</w:t>
      </w:r>
      <w:r>
        <w:rPr>
          <w:spacing w:val="-10"/>
        </w:rPr>
        <w:t xml:space="preserve"> </w:t>
      </w:r>
      <w:r>
        <w:t>beautiful</w:t>
      </w:r>
      <w:r>
        <w:rPr>
          <w:spacing w:val="-10"/>
        </w:rPr>
        <w:t xml:space="preserve"> </w:t>
      </w:r>
      <w:r>
        <w:t>and</w:t>
      </w:r>
      <w:r>
        <w:rPr>
          <w:spacing w:val="-9"/>
        </w:rPr>
        <w:t xml:space="preserve"> </w:t>
      </w:r>
      <w:r>
        <w:t>pleasant,</w:t>
      </w:r>
      <w:r>
        <w:rPr>
          <w:spacing w:val="-10"/>
        </w:rPr>
        <w:t xml:space="preserve"> </w:t>
      </w:r>
      <w:r>
        <w:t>as</w:t>
      </w:r>
      <w:r>
        <w:rPr>
          <w:spacing w:val="-10"/>
        </w:rPr>
        <w:t xml:space="preserve"> </w:t>
      </w:r>
      <w:r>
        <w:t>the</w:t>
      </w:r>
      <w:r>
        <w:rPr>
          <w:spacing w:val="-9"/>
        </w:rPr>
        <w:t xml:space="preserve"> </w:t>
      </w:r>
      <w:r>
        <w:t>way</w:t>
      </w:r>
      <w:r>
        <w:rPr>
          <w:spacing w:val="-10"/>
        </w:rPr>
        <w:t xml:space="preserve"> </w:t>
      </w:r>
      <w:r>
        <w:t>to</w:t>
      </w:r>
      <w:r>
        <w:rPr>
          <w:spacing w:val="-10"/>
        </w:rPr>
        <w:t xml:space="preserve"> </w:t>
      </w:r>
      <w:r>
        <w:t>it</w:t>
      </w:r>
      <w:r>
        <w:rPr>
          <w:spacing w:val="-10"/>
        </w:rPr>
        <w:t xml:space="preserve"> </w:t>
      </w:r>
      <w:r>
        <w:t>was</w:t>
      </w:r>
      <w:r>
        <w:rPr>
          <w:spacing w:val="-9"/>
        </w:rPr>
        <w:t xml:space="preserve"> </w:t>
      </w:r>
      <w:r>
        <w:t>more</w:t>
      </w:r>
      <w:r>
        <w:rPr>
          <w:spacing w:val="-10"/>
        </w:rPr>
        <w:t xml:space="preserve"> </w:t>
      </w:r>
      <w:r>
        <w:t>difficult:</w:t>
      </w:r>
      <w:r>
        <w:rPr>
          <w:spacing w:val="-10"/>
        </w:rPr>
        <w:t xml:space="preserve"> </w:t>
      </w:r>
      <w:r>
        <w:t>for</w:t>
      </w:r>
      <w:r>
        <w:rPr>
          <w:spacing w:val="-9"/>
        </w:rPr>
        <w:t xml:space="preserve"> </w:t>
      </w:r>
      <w:r>
        <w:t>as</w:t>
      </w:r>
      <w:r>
        <w:rPr>
          <w:spacing w:val="-10"/>
        </w:rPr>
        <w:t xml:space="preserve"> </w:t>
      </w:r>
      <w:r>
        <w:t>joy</w:t>
      </w:r>
      <w:r>
        <w:rPr>
          <w:spacing w:val="-10"/>
        </w:rPr>
        <w:t xml:space="preserve"> </w:t>
      </w:r>
      <w:r>
        <w:t>usually</w:t>
      </w:r>
      <w:r>
        <w:rPr>
          <w:spacing w:val="-9"/>
        </w:rPr>
        <w:t xml:space="preserve"> </w:t>
      </w:r>
      <w:r>
        <w:t>ends</w:t>
      </w:r>
      <w:r>
        <w:rPr>
          <w:spacing w:val="-10"/>
        </w:rPr>
        <w:t xml:space="preserve"> </w:t>
      </w:r>
      <w:r>
        <w:t>in</w:t>
      </w:r>
      <w:r>
        <w:rPr>
          <w:spacing w:val="-10"/>
        </w:rPr>
        <w:t xml:space="preserve"> </w:t>
      </w:r>
      <w:r>
        <w:t>sorrow,</w:t>
      </w:r>
      <w:r>
        <w:rPr>
          <w:spacing w:val="-10"/>
        </w:rPr>
        <w:t xml:space="preserve"> </w:t>
      </w:r>
      <w:r>
        <w:t>so</w:t>
      </w:r>
      <w:r>
        <w:rPr>
          <w:spacing w:val="-9"/>
        </w:rPr>
        <w:t xml:space="preserve"> </w:t>
      </w:r>
      <w:r>
        <w:t>again</w:t>
      </w:r>
      <w:r>
        <w:rPr>
          <w:spacing w:val="-10"/>
        </w:rPr>
        <w:t xml:space="preserve"> </w:t>
      </w:r>
      <w:r>
        <w:t>the</w:t>
      </w:r>
      <w:r>
        <w:rPr>
          <w:spacing w:val="1"/>
        </w:rPr>
        <w:t xml:space="preserve"> </w:t>
      </w:r>
      <w:r>
        <w:t>end</w:t>
      </w:r>
      <w:r>
        <w:rPr>
          <w:spacing w:val="-10"/>
        </w:rPr>
        <w:t xml:space="preserve"> </w:t>
      </w:r>
      <w:r>
        <w:t>of</w:t>
      </w:r>
      <w:r>
        <w:rPr>
          <w:spacing w:val="-10"/>
        </w:rPr>
        <w:t xml:space="preserve"> </w:t>
      </w:r>
      <w:r>
        <w:t>sorrow</w:t>
      </w:r>
      <w:r>
        <w:rPr>
          <w:spacing w:val="-10"/>
        </w:rPr>
        <w:t xml:space="preserve"> </w:t>
      </w:r>
      <w:r>
        <w:t>is</w:t>
      </w:r>
      <w:r>
        <w:rPr>
          <w:spacing w:val="-10"/>
        </w:rPr>
        <w:t xml:space="preserve"> </w:t>
      </w:r>
      <w:r>
        <w:t>joy.</w:t>
      </w:r>
      <w:r>
        <w:rPr>
          <w:spacing w:val="-10"/>
        </w:rPr>
        <w:t xml:space="preserve"> </w:t>
      </w:r>
      <w:r>
        <w:t>To</w:t>
      </w:r>
      <w:r>
        <w:rPr>
          <w:spacing w:val="-10"/>
        </w:rPr>
        <w:t xml:space="preserve"> </w:t>
      </w:r>
      <w:r>
        <w:t>this</w:t>
      </w:r>
      <w:r>
        <w:rPr>
          <w:spacing w:val="-10"/>
        </w:rPr>
        <w:t xml:space="preserve"> </w:t>
      </w:r>
      <w:r>
        <w:t>short</w:t>
      </w:r>
      <w:r>
        <w:rPr>
          <w:spacing w:val="-10"/>
        </w:rPr>
        <w:t xml:space="preserve"> </w:t>
      </w:r>
      <w:r>
        <w:t>fatigue</w:t>
      </w:r>
      <w:r>
        <w:rPr>
          <w:spacing w:val="-10"/>
        </w:rPr>
        <w:t xml:space="preserve"> </w:t>
      </w:r>
      <w:r>
        <w:t>(I</w:t>
      </w:r>
      <w:r>
        <w:rPr>
          <w:spacing w:val="-10"/>
        </w:rPr>
        <w:t xml:space="preserve"> </w:t>
      </w:r>
      <w:r>
        <w:t>call</w:t>
      </w:r>
      <w:r>
        <w:rPr>
          <w:spacing w:val="-10"/>
        </w:rPr>
        <w:t xml:space="preserve"> </w:t>
      </w:r>
      <w:r>
        <w:t>it</w:t>
      </w:r>
      <w:r>
        <w:rPr>
          <w:spacing w:val="-10"/>
        </w:rPr>
        <w:t xml:space="preserve"> </w:t>
      </w:r>
      <w:r>
        <w:t>short,</w:t>
      </w:r>
      <w:r>
        <w:rPr>
          <w:spacing w:val="-10"/>
        </w:rPr>
        <w:t xml:space="preserve"> </w:t>
      </w:r>
      <w:r>
        <w:t>because</w:t>
      </w:r>
      <w:r>
        <w:rPr>
          <w:spacing w:val="-10"/>
        </w:rPr>
        <w:t xml:space="preserve"> </w:t>
      </w:r>
      <w:r>
        <w:t>contained</w:t>
      </w:r>
      <w:r>
        <w:rPr>
          <w:spacing w:val="-10"/>
        </w:rPr>
        <w:t xml:space="preserve"> </w:t>
      </w:r>
      <w:r>
        <w:t>in</w:t>
      </w:r>
      <w:r>
        <w:rPr>
          <w:spacing w:val="-10"/>
        </w:rPr>
        <w:t xml:space="preserve"> </w:t>
      </w:r>
      <w:r>
        <w:t>few</w:t>
      </w:r>
      <w:r>
        <w:rPr>
          <w:spacing w:val="-10"/>
        </w:rPr>
        <w:t xml:space="preserve"> </w:t>
      </w:r>
      <w:r>
        <w:t>words,)</w:t>
      </w:r>
      <w:r>
        <w:rPr>
          <w:spacing w:val="-10"/>
        </w:rPr>
        <w:t xml:space="preserve"> </w:t>
      </w:r>
      <w:r>
        <w:t>immediately</w:t>
      </w:r>
      <w:r>
        <w:rPr>
          <w:spacing w:val="-10"/>
        </w:rPr>
        <w:t xml:space="preserve"> </w:t>
      </w:r>
      <w:r>
        <w:t>succeeds</w:t>
      </w:r>
      <w:r>
        <w:rPr>
          <w:spacing w:val="-10"/>
        </w:rPr>
        <w:t xml:space="preserve"> </w:t>
      </w:r>
      <w:r>
        <w:t>the</w:t>
      </w:r>
      <w:r>
        <w:rPr>
          <w:spacing w:val="-52"/>
        </w:rPr>
        <w:t xml:space="preserve"> </w:t>
      </w:r>
      <w:r>
        <w:t>mirth and pleasure I had before promised you; and which, but for that promise, you would scarcely expect to find.</w:t>
      </w:r>
      <w:r>
        <w:rPr>
          <w:spacing w:val="1"/>
        </w:rPr>
        <w:t xml:space="preserve"> </w:t>
      </w:r>
      <w:r>
        <w:t>And in truth could I have brought you by any other way than this, I would gladly have done it: but as the occasion</w:t>
      </w:r>
      <w:r>
        <w:rPr>
          <w:spacing w:val="1"/>
        </w:rPr>
        <w:t xml:space="preserve"> </w:t>
      </w:r>
      <w:r>
        <w:t>of the occurrences, of which I am going to treat, could not well be made out without such a relation, I am forced to</w:t>
      </w:r>
      <w:r>
        <w:rPr>
          <w:spacing w:val="-52"/>
        </w:rPr>
        <w:t xml:space="preserve"> </w:t>
      </w:r>
      <w:r>
        <w:t>use</w:t>
      </w:r>
      <w:r>
        <w:rPr>
          <w:spacing w:val="-6"/>
        </w:rPr>
        <w:t xml:space="preserve"> </w:t>
      </w:r>
      <w:r>
        <w:t>this</w:t>
      </w:r>
      <w:r>
        <w:rPr>
          <w:spacing w:val="-6"/>
        </w:rPr>
        <w:t xml:space="preserve"> </w:t>
      </w:r>
      <w:r>
        <w:t>Introduction.</w:t>
      </w:r>
    </w:p>
    <w:p w14:paraId="499D1014" w14:textId="61A9DB7D" w:rsidR="000276C6" w:rsidRDefault="000276C6" w:rsidP="00D80F19">
      <w:pPr>
        <w:pStyle w:val="Body"/>
      </w:pPr>
      <w:r>
        <w:t>In</w:t>
      </w:r>
      <w:r>
        <w:rPr>
          <w:spacing w:val="-8"/>
        </w:rPr>
        <w:t xml:space="preserve"> </w:t>
      </w:r>
      <w:r>
        <w:t>the</w:t>
      </w:r>
      <w:r>
        <w:rPr>
          <w:spacing w:val="-8"/>
        </w:rPr>
        <w:t xml:space="preserve"> </w:t>
      </w:r>
      <w:r>
        <w:t>year</w:t>
      </w:r>
      <w:r>
        <w:rPr>
          <w:spacing w:val="-8"/>
        </w:rPr>
        <w:t xml:space="preserve"> </w:t>
      </w:r>
      <w:r>
        <w:t>then</w:t>
      </w:r>
      <w:r>
        <w:rPr>
          <w:spacing w:val="-8"/>
        </w:rPr>
        <w:t xml:space="preserve"> </w:t>
      </w:r>
      <w:r>
        <w:t>of</w:t>
      </w:r>
      <w:r>
        <w:rPr>
          <w:spacing w:val="-8"/>
        </w:rPr>
        <w:t xml:space="preserve"> </w:t>
      </w:r>
      <w:r>
        <w:t>our</w:t>
      </w:r>
      <w:r>
        <w:rPr>
          <w:spacing w:val="-8"/>
        </w:rPr>
        <w:t xml:space="preserve"> </w:t>
      </w:r>
      <w:r>
        <w:t>Lord</w:t>
      </w:r>
      <w:r>
        <w:rPr>
          <w:spacing w:val="-8"/>
        </w:rPr>
        <w:t xml:space="preserve"> </w:t>
      </w:r>
      <w:r>
        <w:t>1348,</w:t>
      </w:r>
      <w:r>
        <w:rPr>
          <w:spacing w:val="-8"/>
        </w:rPr>
        <w:t xml:space="preserve"> </w:t>
      </w:r>
      <w:r>
        <w:t>there</w:t>
      </w:r>
      <w:r>
        <w:rPr>
          <w:spacing w:val="-7"/>
        </w:rPr>
        <w:t xml:space="preserve"> </w:t>
      </w:r>
      <w:r>
        <w:t>happened</w:t>
      </w:r>
      <w:r>
        <w:rPr>
          <w:spacing w:val="-8"/>
        </w:rPr>
        <w:t xml:space="preserve"> </w:t>
      </w:r>
      <w:r>
        <w:t>at</w:t>
      </w:r>
      <w:r>
        <w:rPr>
          <w:spacing w:val="-8"/>
        </w:rPr>
        <w:t xml:space="preserve"> </w:t>
      </w:r>
      <w:r>
        <w:t>Florence,</w:t>
      </w:r>
      <w:r>
        <w:rPr>
          <w:spacing w:val="-8"/>
        </w:rPr>
        <w:t xml:space="preserve"> </w:t>
      </w:r>
      <w:r>
        <w:t>the</w:t>
      </w:r>
      <w:r>
        <w:rPr>
          <w:spacing w:val="-8"/>
        </w:rPr>
        <w:t xml:space="preserve"> </w:t>
      </w:r>
      <w:r>
        <w:t>finest</w:t>
      </w:r>
      <w:r>
        <w:rPr>
          <w:spacing w:val="-8"/>
        </w:rPr>
        <w:t xml:space="preserve"> </w:t>
      </w:r>
      <w:r>
        <w:t>city</w:t>
      </w:r>
      <w:r>
        <w:rPr>
          <w:spacing w:val="-8"/>
        </w:rPr>
        <w:t xml:space="preserve"> </w:t>
      </w:r>
      <w:r>
        <w:t>in</w:t>
      </w:r>
      <w:r>
        <w:rPr>
          <w:spacing w:val="-8"/>
        </w:rPr>
        <w:t xml:space="preserve"> </w:t>
      </w:r>
      <w:r>
        <w:t>all</w:t>
      </w:r>
      <w:r>
        <w:rPr>
          <w:spacing w:val="-8"/>
        </w:rPr>
        <w:t xml:space="preserve"> </w:t>
      </w:r>
      <w:r>
        <w:t>Italy,</w:t>
      </w:r>
      <w:r>
        <w:rPr>
          <w:spacing w:val="-7"/>
        </w:rPr>
        <w:t xml:space="preserve"> </w:t>
      </w:r>
      <w:r>
        <w:t>a</w:t>
      </w:r>
      <w:r>
        <w:rPr>
          <w:spacing w:val="-8"/>
        </w:rPr>
        <w:t xml:space="preserve"> </w:t>
      </w:r>
      <w:r>
        <w:t>most</w:t>
      </w:r>
      <w:r>
        <w:rPr>
          <w:spacing w:val="-8"/>
        </w:rPr>
        <w:t xml:space="preserve"> </w:t>
      </w:r>
      <w:r>
        <w:t>terrible</w:t>
      </w:r>
      <w:r>
        <w:rPr>
          <w:spacing w:val="-8"/>
        </w:rPr>
        <w:t xml:space="preserve"> </w:t>
      </w:r>
      <w:r>
        <w:t>plague;</w:t>
      </w:r>
      <w:r>
        <w:rPr>
          <w:spacing w:val="1"/>
        </w:rPr>
        <w:t xml:space="preserve"> </w:t>
      </w:r>
      <w:r>
        <w:t>which,</w:t>
      </w:r>
      <w:r>
        <w:rPr>
          <w:spacing w:val="-4"/>
        </w:rPr>
        <w:t xml:space="preserve"> </w:t>
      </w:r>
      <w:r>
        <w:t>whether</w:t>
      </w:r>
      <w:r>
        <w:rPr>
          <w:spacing w:val="-4"/>
        </w:rPr>
        <w:t xml:space="preserve"> </w:t>
      </w:r>
      <w:r>
        <w:t>owing</w:t>
      </w:r>
      <w:r>
        <w:rPr>
          <w:spacing w:val="-4"/>
        </w:rPr>
        <w:t xml:space="preserve"> </w:t>
      </w:r>
      <w:r>
        <w:t>to</w:t>
      </w:r>
      <w:r>
        <w:rPr>
          <w:spacing w:val="-4"/>
        </w:rPr>
        <w:t xml:space="preserve"> </w:t>
      </w:r>
      <w:r>
        <w:t>the</w:t>
      </w:r>
      <w:r>
        <w:rPr>
          <w:spacing w:val="-3"/>
        </w:rPr>
        <w:t xml:space="preserve"> </w:t>
      </w:r>
      <w:r>
        <w:t>influence</w:t>
      </w:r>
      <w:r>
        <w:rPr>
          <w:spacing w:val="-4"/>
        </w:rPr>
        <w:t xml:space="preserve"> </w:t>
      </w:r>
      <w:r>
        <w:t>of</w:t>
      </w:r>
      <w:r>
        <w:rPr>
          <w:spacing w:val="-4"/>
        </w:rPr>
        <w:t xml:space="preserve"> </w:t>
      </w:r>
      <w:r>
        <w:t>the</w:t>
      </w:r>
      <w:r>
        <w:rPr>
          <w:spacing w:val="-4"/>
        </w:rPr>
        <w:t xml:space="preserve"> </w:t>
      </w:r>
      <w:r>
        <w:t>planets,</w:t>
      </w:r>
      <w:r>
        <w:rPr>
          <w:spacing w:val="-3"/>
        </w:rPr>
        <w:t xml:space="preserve"> </w:t>
      </w:r>
      <w:r>
        <w:t>or</w:t>
      </w:r>
      <w:r>
        <w:rPr>
          <w:spacing w:val="-4"/>
        </w:rPr>
        <w:t xml:space="preserve"> </w:t>
      </w:r>
      <w:r>
        <w:t>that</w:t>
      </w:r>
      <w:r>
        <w:rPr>
          <w:spacing w:val="-4"/>
        </w:rPr>
        <w:t xml:space="preserve"> </w:t>
      </w:r>
      <w:r>
        <w:t>it</w:t>
      </w:r>
      <w:r>
        <w:rPr>
          <w:spacing w:val="-4"/>
        </w:rPr>
        <w:t xml:space="preserve"> </w:t>
      </w:r>
      <w:r>
        <w:t>was</w:t>
      </w:r>
      <w:r>
        <w:rPr>
          <w:spacing w:val="-3"/>
        </w:rPr>
        <w:t xml:space="preserve"> </w:t>
      </w:r>
      <w:r>
        <w:t>sent</w:t>
      </w:r>
      <w:r>
        <w:rPr>
          <w:spacing w:val="-4"/>
        </w:rPr>
        <w:t xml:space="preserve"> </w:t>
      </w:r>
      <w:r>
        <w:t>from</w:t>
      </w:r>
      <w:r>
        <w:rPr>
          <w:spacing w:val="-4"/>
        </w:rPr>
        <w:t xml:space="preserve"> </w:t>
      </w:r>
      <w:r>
        <w:t>God</w:t>
      </w:r>
      <w:r>
        <w:rPr>
          <w:spacing w:val="-4"/>
        </w:rPr>
        <w:t xml:space="preserve"> </w:t>
      </w:r>
      <w:r>
        <w:t>as</w:t>
      </w:r>
      <w:r>
        <w:rPr>
          <w:spacing w:val="-3"/>
        </w:rPr>
        <w:t xml:space="preserve"> </w:t>
      </w:r>
      <w:r>
        <w:t>a</w:t>
      </w:r>
      <w:r>
        <w:rPr>
          <w:spacing w:val="-4"/>
        </w:rPr>
        <w:t xml:space="preserve"> </w:t>
      </w:r>
      <w:r>
        <w:t>just</w:t>
      </w:r>
      <w:r>
        <w:rPr>
          <w:spacing w:val="-4"/>
        </w:rPr>
        <w:t xml:space="preserve"> </w:t>
      </w:r>
      <w:r>
        <w:t>punishment</w:t>
      </w:r>
      <w:r>
        <w:rPr>
          <w:spacing w:val="-4"/>
        </w:rPr>
        <w:t xml:space="preserve"> </w:t>
      </w:r>
      <w:r>
        <w:t>for</w:t>
      </w:r>
      <w:r>
        <w:rPr>
          <w:spacing w:val="-3"/>
        </w:rPr>
        <w:t xml:space="preserve"> </w:t>
      </w:r>
      <w:r>
        <w:t>our</w:t>
      </w:r>
      <w:r>
        <w:rPr>
          <w:spacing w:val="-4"/>
        </w:rPr>
        <w:t xml:space="preserve"> </w:t>
      </w:r>
      <w:r>
        <w:t>sins,</w:t>
      </w:r>
      <w:r>
        <w:rPr>
          <w:spacing w:val="-52"/>
        </w:rPr>
        <w:t xml:space="preserve"> </w:t>
      </w:r>
      <w:r>
        <w:t>had</w:t>
      </w:r>
      <w:r>
        <w:rPr>
          <w:spacing w:val="-7"/>
        </w:rPr>
        <w:t xml:space="preserve"> </w:t>
      </w:r>
      <w:r>
        <w:t>broken</w:t>
      </w:r>
      <w:r>
        <w:rPr>
          <w:spacing w:val="-7"/>
        </w:rPr>
        <w:t xml:space="preserve"> </w:t>
      </w:r>
      <w:r>
        <w:t>out</w:t>
      </w:r>
      <w:r>
        <w:rPr>
          <w:spacing w:val="-7"/>
        </w:rPr>
        <w:t xml:space="preserve"> </w:t>
      </w:r>
      <w:r>
        <w:t>some</w:t>
      </w:r>
      <w:r>
        <w:rPr>
          <w:spacing w:val="-7"/>
        </w:rPr>
        <w:t xml:space="preserve"> </w:t>
      </w:r>
      <w:r>
        <w:t>years</w:t>
      </w:r>
      <w:r>
        <w:rPr>
          <w:spacing w:val="-7"/>
        </w:rPr>
        <w:t xml:space="preserve"> </w:t>
      </w:r>
      <w:r>
        <w:t>before</w:t>
      </w:r>
      <w:r>
        <w:rPr>
          <w:spacing w:val="-7"/>
        </w:rPr>
        <w:t xml:space="preserve"> </w:t>
      </w:r>
      <w:r>
        <w:t>in</w:t>
      </w:r>
      <w:r>
        <w:rPr>
          <w:spacing w:val="-7"/>
        </w:rPr>
        <w:t xml:space="preserve"> </w:t>
      </w:r>
      <w:r>
        <w:t>the</w:t>
      </w:r>
      <w:r>
        <w:rPr>
          <w:spacing w:val="-7"/>
        </w:rPr>
        <w:t xml:space="preserve"> </w:t>
      </w:r>
      <w:r>
        <w:t>Levant,</w:t>
      </w:r>
      <w:r>
        <w:rPr>
          <w:spacing w:val="-7"/>
        </w:rPr>
        <w:t xml:space="preserve"> </w:t>
      </w:r>
      <w:r>
        <w:t>and</w:t>
      </w:r>
      <w:r>
        <w:rPr>
          <w:spacing w:val="-7"/>
        </w:rPr>
        <w:t xml:space="preserve"> </w:t>
      </w:r>
      <w:r>
        <w:t>after</w:t>
      </w:r>
      <w:r>
        <w:rPr>
          <w:spacing w:val="-7"/>
        </w:rPr>
        <w:t xml:space="preserve"> </w:t>
      </w:r>
      <w:r>
        <w:t>passing</w:t>
      </w:r>
      <w:r>
        <w:rPr>
          <w:spacing w:val="-7"/>
        </w:rPr>
        <w:t xml:space="preserve"> </w:t>
      </w:r>
      <w:r>
        <w:t>from</w:t>
      </w:r>
      <w:r>
        <w:rPr>
          <w:spacing w:val="-6"/>
        </w:rPr>
        <w:t xml:space="preserve"> </w:t>
      </w:r>
      <w:r>
        <w:t>place</w:t>
      </w:r>
      <w:r>
        <w:rPr>
          <w:spacing w:val="-7"/>
        </w:rPr>
        <w:t xml:space="preserve"> </w:t>
      </w:r>
      <w:r>
        <w:t>to</w:t>
      </w:r>
      <w:r>
        <w:rPr>
          <w:spacing w:val="-7"/>
        </w:rPr>
        <w:t xml:space="preserve"> </w:t>
      </w:r>
      <w:r>
        <w:t>place,</w:t>
      </w:r>
      <w:r>
        <w:rPr>
          <w:spacing w:val="-7"/>
        </w:rPr>
        <w:t xml:space="preserve"> </w:t>
      </w:r>
      <w:r>
        <w:t>and</w:t>
      </w:r>
      <w:r>
        <w:rPr>
          <w:spacing w:val="-7"/>
        </w:rPr>
        <w:t xml:space="preserve"> </w:t>
      </w:r>
      <w:r>
        <w:t>making</w:t>
      </w:r>
      <w:r>
        <w:rPr>
          <w:spacing w:val="-7"/>
        </w:rPr>
        <w:t xml:space="preserve"> </w:t>
      </w:r>
      <w:r>
        <w:t>incredible</w:t>
      </w:r>
      <w:r>
        <w:rPr>
          <w:spacing w:val="-7"/>
        </w:rPr>
        <w:t xml:space="preserve"> </w:t>
      </w:r>
      <w:r>
        <w:t>havoc</w:t>
      </w:r>
      <w:r w:rsidR="00D80F19">
        <w:t xml:space="preserve"> </w:t>
      </w:r>
      <w:r>
        <w:t>all</w:t>
      </w:r>
      <w:r>
        <w:rPr>
          <w:spacing w:val="-9"/>
        </w:rPr>
        <w:t xml:space="preserve"> </w:t>
      </w:r>
      <w:r>
        <w:t>the</w:t>
      </w:r>
      <w:r>
        <w:rPr>
          <w:spacing w:val="-8"/>
        </w:rPr>
        <w:t xml:space="preserve"> </w:t>
      </w:r>
      <w:r>
        <w:t>way,</w:t>
      </w:r>
      <w:r>
        <w:rPr>
          <w:spacing w:val="-8"/>
        </w:rPr>
        <w:t xml:space="preserve"> </w:t>
      </w:r>
      <w:r>
        <w:t>had</w:t>
      </w:r>
      <w:r>
        <w:rPr>
          <w:spacing w:val="-8"/>
        </w:rPr>
        <w:t xml:space="preserve"> </w:t>
      </w:r>
      <w:r>
        <w:t>now</w:t>
      </w:r>
      <w:r>
        <w:rPr>
          <w:spacing w:val="-8"/>
        </w:rPr>
        <w:t xml:space="preserve"> </w:t>
      </w:r>
      <w:r>
        <w:t>reached</w:t>
      </w:r>
      <w:r>
        <w:rPr>
          <w:spacing w:val="-8"/>
        </w:rPr>
        <w:t xml:space="preserve"> </w:t>
      </w:r>
      <w:r>
        <w:t>the</w:t>
      </w:r>
      <w:r>
        <w:rPr>
          <w:spacing w:val="-8"/>
        </w:rPr>
        <w:t xml:space="preserve"> </w:t>
      </w:r>
      <w:r>
        <w:t>west.</w:t>
      </w:r>
      <w:r>
        <w:rPr>
          <w:spacing w:val="-8"/>
        </w:rPr>
        <w:t xml:space="preserve"> </w:t>
      </w:r>
      <w:r>
        <w:t>There,</w:t>
      </w:r>
      <w:r>
        <w:rPr>
          <w:spacing w:val="-8"/>
        </w:rPr>
        <w:t xml:space="preserve"> </w:t>
      </w:r>
      <w:r>
        <w:t>spite</w:t>
      </w:r>
      <w:r>
        <w:rPr>
          <w:spacing w:val="-9"/>
        </w:rPr>
        <w:t xml:space="preserve"> </w:t>
      </w:r>
      <w:r>
        <w:t>of</w:t>
      </w:r>
      <w:r>
        <w:rPr>
          <w:spacing w:val="-8"/>
        </w:rPr>
        <w:t xml:space="preserve"> </w:t>
      </w:r>
      <w:r>
        <w:t>all</w:t>
      </w:r>
      <w:r>
        <w:rPr>
          <w:spacing w:val="-8"/>
        </w:rPr>
        <w:t xml:space="preserve"> </w:t>
      </w:r>
      <w:r>
        <w:t>the</w:t>
      </w:r>
      <w:r>
        <w:rPr>
          <w:spacing w:val="-8"/>
        </w:rPr>
        <w:t xml:space="preserve"> </w:t>
      </w:r>
      <w:r>
        <w:t>means</w:t>
      </w:r>
      <w:r>
        <w:rPr>
          <w:spacing w:val="-8"/>
        </w:rPr>
        <w:t xml:space="preserve"> </w:t>
      </w:r>
      <w:r>
        <w:t>that</w:t>
      </w:r>
      <w:r>
        <w:rPr>
          <w:spacing w:val="-8"/>
        </w:rPr>
        <w:t xml:space="preserve"> </w:t>
      </w:r>
      <w:r>
        <w:t>art</w:t>
      </w:r>
      <w:r>
        <w:rPr>
          <w:spacing w:val="-8"/>
        </w:rPr>
        <w:t xml:space="preserve"> </w:t>
      </w:r>
      <w:r>
        <w:t>and</w:t>
      </w:r>
      <w:r>
        <w:rPr>
          <w:spacing w:val="-8"/>
        </w:rPr>
        <w:t xml:space="preserve"> </w:t>
      </w:r>
      <w:r>
        <w:t>human</w:t>
      </w:r>
      <w:r>
        <w:rPr>
          <w:spacing w:val="-8"/>
        </w:rPr>
        <w:t xml:space="preserve"> </w:t>
      </w:r>
      <w:r>
        <w:t>foresight</w:t>
      </w:r>
      <w:r>
        <w:rPr>
          <w:spacing w:val="-8"/>
        </w:rPr>
        <w:t xml:space="preserve"> </w:t>
      </w:r>
      <w:r>
        <w:t>could</w:t>
      </w:r>
      <w:r>
        <w:rPr>
          <w:spacing w:val="-9"/>
        </w:rPr>
        <w:t xml:space="preserve"> </w:t>
      </w:r>
      <w:r>
        <w:t>suggest,</w:t>
      </w:r>
      <w:r>
        <w:rPr>
          <w:spacing w:val="-8"/>
        </w:rPr>
        <w:t xml:space="preserve"> </w:t>
      </w:r>
      <w:r>
        <w:t>such</w:t>
      </w:r>
      <w:r>
        <w:rPr>
          <w:spacing w:val="-52"/>
        </w:rPr>
        <w:t xml:space="preserve"> </w:t>
      </w:r>
      <w:r>
        <w:t>as keeping the city clear from filth, the exclusion of all suspected persons, and the publication of copious instruc-</w:t>
      </w:r>
      <w:r>
        <w:rPr>
          <w:spacing w:val="1"/>
        </w:rPr>
        <w:t xml:space="preserve"> </w:t>
      </w:r>
      <w:r>
        <w:t>tions for the preservation of health; and notwithstanding manifold humble supplications offered to God in pro-</w:t>
      </w:r>
      <w:r>
        <w:rPr>
          <w:spacing w:val="1"/>
        </w:rPr>
        <w:t xml:space="preserve"> </w:t>
      </w:r>
      <w:r>
        <w:t>cessions</w:t>
      </w:r>
      <w:r>
        <w:rPr>
          <w:spacing w:val="-7"/>
        </w:rPr>
        <w:t xml:space="preserve"> </w:t>
      </w:r>
      <w:r>
        <w:t>and</w:t>
      </w:r>
      <w:r>
        <w:rPr>
          <w:spacing w:val="-7"/>
        </w:rPr>
        <w:t xml:space="preserve"> </w:t>
      </w:r>
      <w:r>
        <w:t>otherwise;</w:t>
      </w:r>
      <w:r>
        <w:rPr>
          <w:spacing w:val="-8"/>
        </w:rPr>
        <w:t xml:space="preserve"> </w:t>
      </w:r>
      <w:r>
        <w:t>it</w:t>
      </w:r>
      <w:r>
        <w:rPr>
          <w:spacing w:val="-7"/>
        </w:rPr>
        <w:t xml:space="preserve"> </w:t>
      </w:r>
      <w:r>
        <w:t>began</w:t>
      </w:r>
      <w:r>
        <w:rPr>
          <w:spacing w:val="-7"/>
        </w:rPr>
        <w:t xml:space="preserve"> </w:t>
      </w:r>
      <w:r>
        <w:t>to</w:t>
      </w:r>
      <w:r>
        <w:rPr>
          <w:spacing w:val="-7"/>
        </w:rPr>
        <w:t xml:space="preserve"> </w:t>
      </w:r>
      <w:r>
        <w:t>show</w:t>
      </w:r>
      <w:r>
        <w:rPr>
          <w:spacing w:val="-7"/>
        </w:rPr>
        <w:t xml:space="preserve"> </w:t>
      </w:r>
      <w:r>
        <w:t>itself</w:t>
      </w:r>
      <w:r>
        <w:rPr>
          <w:spacing w:val="-7"/>
        </w:rPr>
        <w:t xml:space="preserve"> </w:t>
      </w:r>
      <w:r>
        <w:t>in</w:t>
      </w:r>
      <w:r>
        <w:rPr>
          <w:spacing w:val="-7"/>
        </w:rPr>
        <w:t xml:space="preserve"> </w:t>
      </w:r>
      <w:r>
        <w:t>the</w:t>
      </w:r>
      <w:r>
        <w:rPr>
          <w:spacing w:val="-7"/>
        </w:rPr>
        <w:t xml:space="preserve"> </w:t>
      </w:r>
      <w:r>
        <w:t>spring</w:t>
      </w:r>
      <w:r>
        <w:rPr>
          <w:spacing w:val="-7"/>
        </w:rPr>
        <w:t xml:space="preserve"> </w:t>
      </w:r>
      <w:r>
        <w:t>of</w:t>
      </w:r>
      <w:r>
        <w:rPr>
          <w:spacing w:val="-7"/>
        </w:rPr>
        <w:t xml:space="preserve"> </w:t>
      </w:r>
      <w:r>
        <w:t>the</w:t>
      </w:r>
      <w:r>
        <w:rPr>
          <w:spacing w:val="-7"/>
        </w:rPr>
        <w:t xml:space="preserve"> </w:t>
      </w:r>
      <w:r>
        <w:t>aforesaid</w:t>
      </w:r>
      <w:r>
        <w:rPr>
          <w:spacing w:val="-7"/>
        </w:rPr>
        <w:t xml:space="preserve"> </w:t>
      </w:r>
      <w:r>
        <w:t>year,</w:t>
      </w:r>
      <w:r>
        <w:rPr>
          <w:spacing w:val="-7"/>
        </w:rPr>
        <w:t xml:space="preserve"> </w:t>
      </w:r>
      <w:r>
        <w:t>in</w:t>
      </w:r>
      <w:r>
        <w:rPr>
          <w:spacing w:val="-7"/>
        </w:rPr>
        <w:t xml:space="preserve"> </w:t>
      </w:r>
      <w:r>
        <w:t>a</w:t>
      </w:r>
      <w:r>
        <w:rPr>
          <w:spacing w:val="-7"/>
        </w:rPr>
        <w:t xml:space="preserve"> </w:t>
      </w:r>
      <w:r>
        <w:t>sad</w:t>
      </w:r>
      <w:r>
        <w:rPr>
          <w:spacing w:val="-7"/>
        </w:rPr>
        <w:t xml:space="preserve"> </w:t>
      </w:r>
      <w:r>
        <w:t>and</w:t>
      </w:r>
      <w:r>
        <w:rPr>
          <w:spacing w:val="-7"/>
        </w:rPr>
        <w:t xml:space="preserve"> </w:t>
      </w:r>
      <w:r>
        <w:t>wonderful</w:t>
      </w:r>
      <w:r>
        <w:rPr>
          <w:spacing w:val="-7"/>
        </w:rPr>
        <w:t xml:space="preserve"> </w:t>
      </w:r>
      <w:r>
        <w:t>manner.</w:t>
      </w:r>
      <w:r w:rsidR="00D80F19">
        <w:t xml:space="preserve"> </w:t>
      </w:r>
      <w:r>
        <w:t>Unlike what had been seen in the east, where bleeding from the nose is the fatal prognostic, here there appeared</w:t>
      </w:r>
      <w:r>
        <w:rPr>
          <w:spacing w:val="1"/>
        </w:rPr>
        <w:t xml:space="preserve"> </w:t>
      </w:r>
      <w:r>
        <w:t>certain tumours in the groin or under the arm-pits, some as big as a small apple, others as an egg; and afterwards</w:t>
      </w:r>
      <w:r>
        <w:rPr>
          <w:spacing w:val="1"/>
        </w:rPr>
        <w:t xml:space="preserve"> </w:t>
      </w:r>
      <w:r>
        <w:t>purple spots in most parts of the body; in some cases large and but few in number, in others smaller and more nu-</w:t>
      </w:r>
      <w:r>
        <w:rPr>
          <w:spacing w:val="1"/>
        </w:rPr>
        <w:t xml:space="preserve"> </w:t>
      </w:r>
      <w:r>
        <w:t xml:space="preserve">merous—both </w:t>
      </w:r>
      <w:r>
        <w:lastRenderedPageBreak/>
        <w:t>sorts the usual messengers of death. To the cure of this malady, neither medical knowledge nor the</w:t>
      </w:r>
      <w:r>
        <w:rPr>
          <w:spacing w:val="1"/>
        </w:rPr>
        <w:t xml:space="preserve"> </w:t>
      </w:r>
      <w:r>
        <w:t>power of drugs was of any effect; whether because the disease was in its own nature mortal, or that the physicians</w:t>
      </w:r>
      <w:r>
        <w:rPr>
          <w:spacing w:val="-52"/>
        </w:rPr>
        <w:t xml:space="preserve"> </w:t>
      </w:r>
      <w:r>
        <w:t>(the number of whom, taking quacks and women pretenders into the account, was grown very great,) could form</w:t>
      </w:r>
      <w:r>
        <w:rPr>
          <w:spacing w:val="1"/>
        </w:rPr>
        <w:t xml:space="preserve"> </w:t>
      </w:r>
      <w:r>
        <w:t>no just idea of the cause, nor consequently devise a true method of cure; whichever was the reason, few escaped;</w:t>
      </w:r>
      <w:r>
        <w:rPr>
          <w:spacing w:val="1"/>
        </w:rPr>
        <w:t xml:space="preserve"> </w:t>
      </w:r>
      <w:r>
        <w:t>but nearly all died the third day from the first appearance of the symptoms, some sooner, some later, without any</w:t>
      </w:r>
      <w:r>
        <w:rPr>
          <w:spacing w:val="1"/>
        </w:rPr>
        <w:t xml:space="preserve"> </w:t>
      </w:r>
      <w:r>
        <w:t>fever</w:t>
      </w:r>
      <w:r>
        <w:rPr>
          <w:spacing w:val="-8"/>
        </w:rPr>
        <w:t xml:space="preserve"> </w:t>
      </w:r>
      <w:r>
        <w:t>or</w:t>
      </w:r>
      <w:r>
        <w:rPr>
          <w:spacing w:val="-8"/>
        </w:rPr>
        <w:t xml:space="preserve"> </w:t>
      </w:r>
      <w:r>
        <w:t>other</w:t>
      </w:r>
      <w:r>
        <w:rPr>
          <w:spacing w:val="-7"/>
        </w:rPr>
        <w:t xml:space="preserve"> </w:t>
      </w:r>
      <w:r>
        <w:t>accessory</w:t>
      </w:r>
      <w:r>
        <w:rPr>
          <w:spacing w:val="-8"/>
        </w:rPr>
        <w:t xml:space="preserve"> </w:t>
      </w:r>
      <w:r>
        <w:t>symptoms.</w:t>
      </w:r>
      <w:r>
        <w:rPr>
          <w:spacing w:val="-7"/>
        </w:rPr>
        <w:t xml:space="preserve"> </w:t>
      </w:r>
      <w:r>
        <w:t>What</w:t>
      </w:r>
      <w:r>
        <w:rPr>
          <w:spacing w:val="-8"/>
        </w:rPr>
        <w:t xml:space="preserve"> </w:t>
      </w:r>
      <w:r>
        <w:t>gave</w:t>
      </w:r>
      <w:r>
        <w:rPr>
          <w:spacing w:val="-7"/>
        </w:rPr>
        <w:t xml:space="preserve"> </w:t>
      </w:r>
      <w:r>
        <w:t>the</w:t>
      </w:r>
      <w:r>
        <w:rPr>
          <w:spacing w:val="-8"/>
        </w:rPr>
        <w:t xml:space="preserve"> </w:t>
      </w:r>
      <w:r>
        <w:t>more</w:t>
      </w:r>
      <w:r>
        <w:rPr>
          <w:spacing w:val="-7"/>
        </w:rPr>
        <w:t xml:space="preserve"> </w:t>
      </w:r>
      <w:r>
        <w:t>virulence</w:t>
      </w:r>
      <w:r>
        <w:rPr>
          <w:spacing w:val="-8"/>
        </w:rPr>
        <w:t xml:space="preserve"> </w:t>
      </w:r>
      <w:r>
        <w:t>to</w:t>
      </w:r>
      <w:r>
        <w:rPr>
          <w:spacing w:val="-7"/>
        </w:rPr>
        <w:t xml:space="preserve"> </w:t>
      </w:r>
      <w:r>
        <w:t>this</w:t>
      </w:r>
      <w:r>
        <w:rPr>
          <w:spacing w:val="-8"/>
        </w:rPr>
        <w:t xml:space="preserve"> </w:t>
      </w:r>
      <w:r>
        <w:t>plague,</w:t>
      </w:r>
      <w:r>
        <w:rPr>
          <w:spacing w:val="-7"/>
        </w:rPr>
        <w:t xml:space="preserve"> </w:t>
      </w:r>
      <w:r>
        <w:t>was</w:t>
      </w:r>
      <w:r>
        <w:rPr>
          <w:spacing w:val="-8"/>
        </w:rPr>
        <w:t xml:space="preserve"> </w:t>
      </w:r>
      <w:r>
        <w:t>that,</w:t>
      </w:r>
      <w:r>
        <w:rPr>
          <w:spacing w:val="-7"/>
        </w:rPr>
        <w:t xml:space="preserve"> </w:t>
      </w:r>
      <w:r>
        <w:t>by</w:t>
      </w:r>
      <w:r>
        <w:rPr>
          <w:spacing w:val="-8"/>
        </w:rPr>
        <w:t xml:space="preserve"> </w:t>
      </w:r>
      <w:r>
        <w:t>being</w:t>
      </w:r>
      <w:r>
        <w:rPr>
          <w:spacing w:val="-7"/>
        </w:rPr>
        <w:t xml:space="preserve"> </w:t>
      </w:r>
      <w:r>
        <w:t>communicated</w:t>
      </w:r>
      <w:r>
        <w:rPr>
          <w:spacing w:val="1"/>
        </w:rPr>
        <w:t xml:space="preserve"> </w:t>
      </w:r>
      <w:r>
        <w:t>from the sick to the hale, it spread daily, like fire when it comes in contact with large masses of combustibles. Nor</w:t>
      </w:r>
      <w:r>
        <w:rPr>
          <w:spacing w:val="-52"/>
        </w:rPr>
        <w:t xml:space="preserve"> </w:t>
      </w:r>
      <w:r>
        <w:t>was</w:t>
      </w:r>
      <w:r>
        <w:rPr>
          <w:spacing w:val="-7"/>
        </w:rPr>
        <w:t xml:space="preserve"> </w:t>
      </w:r>
      <w:r>
        <w:t>it</w:t>
      </w:r>
      <w:r>
        <w:rPr>
          <w:spacing w:val="-6"/>
        </w:rPr>
        <w:t xml:space="preserve"> </w:t>
      </w:r>
      <w:r>
        <w:t>caught</w:t>
      </w:r>
      <w:r>
        <w:rPr>
          <w:spacing w:val="-7"/>
        </w:rPr>
        <w:t xml:space="preserve"> </w:t>
      </w:r>
      <w:r>
        <w:t>only</w:t>
      </w:r>
      <w:r>
        <w:rPr>
          <w:spacing w:val="-6"/>
        </w:rPr>
        <w:t xml:space="preserve"> </w:t>
      </w:r>
      <w:r>
        <w:t>by</w:t>
      </w:r>
      <w:r>
        <w:rPr>
          <w:spacing w:val="-7"/>
        </w:rPr>
        <w:t xml:space="preserve"> </w:t>
      </w:r>
      <w:r>
        <w:t>conversing</w:t>
      </w:r>
      <w:r>
        <w:rPr>
          <w:spacing w:val="-6"/>
        </w:rPr>
        <w:t xml:space="preserve"> </w:t>
      </w:r>
      <w:r>
        <w:t>with,</w:t>
      </w:r>
      <w:r>
        <w:rPr>
          <w:spacing w:val="-7"/>
        </w:rPr>
        <w:t xml:space="preserve"> </w:t>
      </w:r>
      <w:r>
        <w:t>or</w:t>
      </w:r>
      <w:r>
        <w:rPr>
          <w:spacing w:val="-6"/>
        </w:rPr>
        <w:t xml:space="preserve"> </w:t>
      </w:r>
      <w:r>
        <w:t>coming</w:t>
      </w:r>
      <w:r>
        <w:rPr>
          <w:spacing w:val="-7"/>
        </w:rPr>
        <w:t xml:space="preserve"> </w:t>
      </w:r>
      <w:r>
        <w:t>near</w:t>
      </w:r>
      <w:r>
        <w:rPr>
          <w:spacing w:val="-6"/>
        </w:rPr>
        <w:t xml:space="preserve"> </w:t>
      </w:r>
      <w:r>
        <w:t>the</w:t>
      </w:r>
      <w:r>
        <w:rPr>
          <w:spacing w:val="-7"/>
        </w:rPr>
        <w:t xml:space="preserve"> </w:t>
      </w:r>
      <w:r>
        <w:t>sick,</w:t>
      </w:r>
      <w:r>
        <w:rPr>
          <w:spacing w:val="-6"/>
        </w:rPr>
        <w:t xml:space="preserve"> </w:t>
      </w:r>
      <w:r>
        <w:t>but</w:t>
      </w:r>
      <w:r>
        <w:rPr>
          <w:spacing w:val="-7"/>
        </w:rPr>
        <w:t xml:space="preserve"> </w:t>
      </w:r>
      <w:r>
        <w:t>even</w:t>
      </w:r>
      <w:r>
        <w:rPr>
          <w:spacing w:val="-6"/>
        </w:rPr>
        <w:t xml:space="preserve"> </w:t>
      </w:r>
      <w:r>
        <w:t>by</w:t>
      </w:r>
      <w:r>
        <w:rPr>
          <w:spacing w:val="-7"/>
        </w:rPr>
        <w:t xml:space="preserve"> </w:t>
      </w:r>
      <w:r>
        <w:t>touching</w:t>
      </w:r>
      <w:r>
        <w:rPr>
          <w:spacing w:val="-6"/>
        </w:rPr>
        <w:t xml:space="preserve"> </w:t>
      </w:r>
      <w:r>
        <w:t>their</w:t>
      </w:r>
      <w:r>
        <w:rPr>
          <w:spacing w:val="-7"/>
        </w:rPr>
        <w:t xml:space="preserve"> </w:t>
      </w:r>
      <w:r>
        <w:t>clothes,</w:t>
      </w:r>
      <w:r>
        <w:rPr>
          <w:spacing w:val="-6"/>
        </w:rPr>
        <w:t xml:space="preserve"> </w:t>
      </w:r>
      <w:r>
        <w:t>or</w:t>
      </w:r>
      <w:r>
        <w:rPr>
          <w:spacing w:val="-7"/>
        </w:rPr>
        <w:t xml:space="preserve"> </w:t>
      </w:r>
      <w:r>
        <w:t>anything</w:t>
      </w:r>
      <w:r>
        <w:rPr>
          <w:spacing w:val="-6"/>
        </w:rPr>
        <w:t xml:space="preserve"> </w:t>
      </w:r>
      <w:r>
        <w:t>that</w:t>
      </w:r>
      <w:r>
        <w:rPr>
          <w:spacing w:val="1"/>
        </w:rPr>
        <w:t xml:space="preserve"> </w:t>
      </w:r>
      <w:r>
        <w:t>they had before touched. It is wonderful, what I am going to mention; and had I not seen it with my own eyes, and</w:t>
      </w:r>
      <w:r>
        <w:rPr>
          <w:spacing w:val="-52"/>
        </w:rPr>
        <w:t xml:space="preserve"> </w:t>
      </w:r>
      <w:r>
        <w:t>were</w:t>
      </w:r>
      <w:r>
        <w:rPr>
          <w:spacing w:val="-10"/>
        </w:rPr>
        <w:t xml:space="preserve"> </w:t>
      </w:r>
      <w:r>
        <w:t>there</w:t>
      </w:r>
      <w:r>
        <w:rPr>
          <w:spacing w:val="-10"/>
        </w:rPr>
        <w:t xml:space="preserve"> </w:t>
      </w:r>
      <w:r>
        <w:t>not</w:t>
      </w:r>
      <w:r>
        <w:rPr>
          <w:spacing w:val="-10"/>
        </w:rPr>
        <w:t xml:space="preserve"> </w:t>
      </w:r>
      <w:r>
        <w:t>many</w:t>
      </w:r>
      <w:r>
        <w:rPr>
          <w:spacing w:val="-9"/>
        </w:rPr>
        <w:t xml:space="preserve"> </w:t>
      </w:r>
      <w:r>
        <w:t>witnesses</w:t>
      </w:r>
      <w:r>
        <w:rPr>
          <w:spacing w:val="-10"/>
        </w:rPr>
        <w:t xml:space="preserve"> </w:t>
      </w:r>
      <w:r>
        <w:t>to</w:t>
      </w:r>
      <w:r>
        <w:rPr>
          <w:spacing w:val="-10"/>
        </w:rPr>
        <w:t xml:space="preserve"> </w:t>
      </w:r>
      <w:r>
        <w:t>attest</w:t>
      </w:r>
      <w:r>
        <w:rPr>
          <w:spacing w:val="-9"/>
        </w:rPr>
        <w:t xml:space="preserve"> </w:t>
      </w:r>
      <w:r>
        <w:t>it</w:t>
      </w:r>
      <w:r>
        <w:rPr>
          <w:spacing w:val="-10"/>
        </w:rPr>
        <w:t xml:space="preserve"> </w:t>
      </w:r>
      <w:r>
        <w:t>besides</w:t>
      </w:r>
      <w:r>
        <w:rPr>
          <w:spacing w:val="-10"/>
        </w:rPr>
        <w:t xml:space="preserve"> </w:t>
      </w:r>
      <w:r>
        <w:t>myself,</w:t>
      </w:r>
      <w:r>
        <w:rPr>
          <w:spacing w:val="-10"/>
        </w:rPr>
        <w:t xml:space="preserve"> </w:t>
      </w:r>
      <w:r>
        <w:t>I</w:t>
      </w:r>
      <w:r>
        <w:rPr>
          <w:spacing w:val="-9"/>
        </w:rPr>
        <w:t xml:space="preserve"> </w:t>
      </w:r>
      <w:r>
        <w:t>should</w:t>
      </w:r>
      <w:r>
        <w:rPr>
          <w:spacing w:val="-10"/>
        </w:rPr>
        <w:t xml:space="preserve"> </w:t>
      </w:r>
      <w:r>
        <w:t>never</w:t>
      </w:r>
      <w:r>
        <w:rPr>
          <w:spacing w:val="-10"/>
        </w:rPr>
        <w:t xml:space="preserve"> </w:t>
      </w:r>
      <w:r>
        <w:t>venture</w:t>
      </w:r>
      <w:r>
        <w:rPr>
          <w:spacing w:val="-9"/>
        </w:rPr>
        <w:t xml:space="preserve"> </w:t>
      </w:r>
      <w:r>
        <w:t>to</w:t>
      </w:r>
      <w:r>
        <w:rPr>
          <w:spacing w:val="-10"/>
        </w:rPr>
        <w:t xml:space="preserve"> </w:t>
      </w:r>
      <w:r>
        <w:t>relate</w:t>
      </w:r>
      <w:r>
        <w:rPr>
          <w:spacing w:val="-10"/>
        </w:rPr>
        <w:t xml:space="preserve"> </w:t>
      </w:r>
      <w:r>
        <w:t>it,</w:t>
      </w:r>
      <w:r>
        <w:rPr>
          <w:spacing w:val="-9"/>
        </w:rPr>
        <w:t xml:space="preserve"> </w:t>
      </w:r>
      <w:r>
        <w:t>however</w:t>
      </w:r>
      <w:r>
        <w:rPr>
          <w:spacing w:val="-10"/>
        </w:rPr>
        <w:t xml:space="preserve"> </w:t>
      </w:r>
      <w:r>
        <w:t>worthy</w:t>
      </w:r>
      <w:r>
        <w:rPr>
          <w:spacing w:val="-10"/>
        </w:rPr>
        <w:t xml:space="preserve"> </w:t>
      </w:r>
      <w:r>
        <w:t>it</w:t>
      </w:r>
      <w:r>
        <w:rPr>
          <w:spacing w:val="-10"/>
        </w:rPr>
        <w:t xml:space="preserve"> </w:t>
      </w:r>
      <w:r>
        <w:t>were</w:t>
      </w:r>
      <w:r>
        <w:rPr>
          <w:spacing w:val="-52"/>
        </w:rPr>
        <w:t xml:space="preserve"> </w:t>
      </w:r>
      <w:r>
        <w:t>of belief. Such, I say, was the quality of the pestilential matter, as to pass not only from man to man, but, what is</w:t>
      </w:r>
      <w:r>
        <w:rPr>
          <w:spacing w:val="1"/>
        </w:rPr>
        <w:t xml:space="preserve"> </w:t>
      </w:r>
      <w:r>
        <w:t>more strange, it has been often known, that anything belonging to the infected, if touched by any other creature,</w:t>
      </w:r>
      <w:r>
        <w:rPr>
          <w:spacing w:val="1"/>
        </w:rPr>
        <w:t xml:space="preserve"> </w:t>
      </w:r>
      <w:r>
        <w:t>would certainly infect, and even kill that creature in a short space of time. One instance of this kind I took particu-</w:t>
      </w:r>
      <w:r>
        <w:rPr>
          <w:spacing w:val="-52"/>
        </w:rPr>
        <w:t xml:space="preserve"> </w:t>
      </w:r>
      <w:r>
        <w:t>lar notice of: the rags of a poor man just dead had been thrown into the street; two hogs came up, and after rooting</w:t>
      </w:r>
      <w:r>
        <w:rPr>
          <w:spacing w:val="-52"/>
        </w:rPr>
        <w:t xml:space="preserve"> </w:t>
      </w:r>
      <w:r>
        <w:t>amongst</w:t>
      </w:r>
      <w:r>
        <w:rPr>
          <w:spacing w:val="2"/>
        </w:rPr>
        <w:t xml:space="preserve"> </w:t>
      </w:r>
      <w:r>
        <w:t>the</w:t>
      </w:r>
      <w:r>
        <w:rPr>
          <w:spacing w:val="3"/>
        </w:rPr>
        <w:t xml:space="preserve"> </w:t>
      </w:r>
      <w:r>
        <w:t>rags,</w:t>
      </w:r>
      <w:r>
        <w:rPr>
          <w:spacing w:val="3"/>
        </w:rPr>
        <w:t xml:space="preserve"> </w:t>
      </w:r>
      <w:r>
        <w:t>and</w:t>
      </w:r>
      <w:r>
        <w:rPr>
          <w:spacing w:val="3"/>
        </w:rPr>
        <w:t xml:space="preserve"> </w:t>
      </w:r>
      <w:r>
        <w:t>shaking</w:t>
      </w:r>
      <w:r>
        <w:rPr>
          <w:spacing w:val="2"/>
        </w:rPr>
        <w:t xml:space="preserve"> </w:t>
      </w:r>
      <w:r>
        <w:t>them</w:t>
      </w:r>
      <w:r>
        <w:rPr>
          <w:spacing w:val="3"/>
        </w:rPr>
        <w:t xml:space="preserve"> </w:t>
      </w:r>
      <w:r>
        <w:t>about</w:t>
      </w:r>
      <w:r>
        <w:rPr>
          <w:spacing w:val="3"/>
        </w:rPr>
        <w:t xml:space="preserve"> </w:t>
      </w:r>
      <w:r>
        <w:t>in</w:t>
      </w:r>
      <w:r>
        <w:rPr>
          <w:spacing w:val="3"/>
        </w:rPr>
        <w:t xml:space="preserve"> </w:t>
      </w:r>
      <w:r>
        <w:t>their</w:t>
      </w:r>
      <w:r>
        <w:rPr>
          <w:spacing w:val="3"/>
        </w:rPr>
        <w:t xml:space="preserve"> </w:t>
      </w:r>
      <w:r>
        <w:t>mouths,</w:t>
      </w:r>
      <w:r>
        <w:rPr>
          <w:spacing w:val="2"/>
        </w:rPr>
        <w:t xml:space="preserve"> </w:t>
      </w:r>
      <w:r>
        <w:t>in</w:t>
      </w:r>
      <w:r>
        <w:rPr>
          <w:spacing w:val="3"/>
        </w:rPr>
        <w:t xml:space="preserve"> </w:t>
      </w:r>
      <w:r>
        <w:t>less</w:t>
      </w:r>
      <w:r>
        <w:rPr>
          <w:spacing w:val="3"/>
        </w:rPr>
        <w:t xml:space="preserve"> </w:t>
      </w:r>
      <w:r>
        <w:t>than</w:t>
      </w:r>
      <w:r>
        <w:rPr>
          <w:spacing w:val="3"/>
        </w:rPr>
        <w:t xml:space="preserve"> </w:t>
      </w:r>
      <w:r>
        <w:t>an</w:t>
      </w:r>
      <w:r>
        <w:rPr>
          <w:spacing w:val="2"/>
        </w:rPr>
        <w:t xml:space="preserve"> </w:t>
      </w:r>
      <w:r>
        <w:t>hour</w:t>
      </w:r>
      <w:r>
        <w:rPr>
          <w:spacing w:val="3"/>
        </w:rPr>
        <w:t xml:space="preserve"> </w:t>
      </w:r>
      <w:r>
        <w:t>they</w:t>
      </w:r>
      <w:r>
        <w:rPr>
          <w:spacing w:val="3"/>
        </w:rPr>
        <w:t xml:space="preserve"> </w:t>
      </w:r>
      <w:r>
        <w:t>both</w:t>
      </w:r>
      <w:r>
        <w:rPr>
          <w:spacing w:val="3"/>
        </w:rPr>
        <w:t xml:space="preserve"> </w:t>
      </w:r>
      <w:r>
        <w:t>turned</w:t>
      </w:r>
      <w:r>
        <w:rPr>
          <w:spacing w:val="3"/>
        </w:rPr>
        <w:t xml:space="preserve"> </w:t>
      </w:r>
      <w:r>
        <w:t>round,</w:t>
      </w:r>
      <w:r>
        <w:rPr>
          <w:spacing w:val="2"/>
        </w:rPr>
        <w:t xml:space="preserve"> </w:t>
      </w:r>
      <w:r>
        <w:t>and</w:t>
      </w:r>
      <w:r>
        <w:rPr>
          <w:spacing w:val="3"/>
        </w:rPr>
        <w:t xml:space="preserve"> </w:t>
      </w:r>
      <w:r>
        <w:t>died</w:t>
      </w:r>
      <w:r>
        <w:rPr>
          <w:spacing w:val="1"/>
        </w:rPr>
        <w:t xml:space="preserve"> </w:t>
      </w:r>
      <w:r>
        <w:t>on</w:t>
      </w:r>
      <w:r>
        <w:rPr>
          <w:spacing w:val="-6"/>
        </w:rPr>
        <w:t xml:space="preserve"> </w:t>
      </w:r>
      <w:r>
        <w:t>the</w:t>
      </w:r>
      <w:r>
        <w:rPr>
          <w:spacing w:val="-6"/>
        </w:rPr>
        <w:t xml:space="preserve"> </w:t>
      </w:r>
      <w:r>
        <w:t>spot.</w:t>
      </w:r>
    </w:p>
    <w:p w14:paraId="7CE4EE90" w14:textId="233D3472" w:rsidR="000276C6" w:rsidRDefault="000276C6" w:rsidP="00D80F19">
      <w:pPr>
        <w:pStyle w:val="Body"/>
      </w:pPr>
      <w:r>
        <w:t>These facts, and others of the like sort, occasioned various fears and devices amongst those who survived, all</w:t>
      </w:r>
      <w:r>
        <w:rPr>
          <w:spacing w:val="1"/>
        </w:rPr>
        <w:t xml:space="preserve"> </w:t>
      </w:r>
      <w:r>
        <w:t>tending to the same uncharitable and cruel end; which was, to avoid the sick, and everything that had been near</w:t>
      </w:r>
      <w:r>
        <w:rPr>
          <w:spacing w:val="1"/>
        </w:rPr>
        <w:t xml:space="preserve"> </w:t>
      </w:r>
      <w:r>
        <w:t>them, expecting by that means to save themselves. And some holding it best to live temperately, and to avoid</w:t>
      </w:r>
      <w:r>
        <w:rPr>
          <w:spacing w:val="1"/>
        </w:rPr>
        <w:t xml:space="preserve"> </w:t>
      </w:r>
      <w:r>
        <w:t>excesses of all kinds, made parties, and shut themselves up from the rest of the world; eating and drinking mod-</w:t>
      </w:r>
      <w:r>
        <w:rPr>
          <w:spacing w:val="1"/>
        </w:rPr>
        <w:t xml:space="preserve"> </w:t>
      </w:r>
      <w:r>
        <w:t>erately of the best, and diverting themselves with music, and such other entertainments as they might have within</w:t>
      </w:r>
      <w:r>
        <w:rPr>
          <w:spacing w:val="1"/>
        </w:rPr>
        <w:t xml:space="preserve"> </w:t>
      </w:r>
      <w:r>
        <w:t>door; never listening to anything from without, to make them uneasy. Others maintained free living to be a better</w:t>
      </w:r>
      <w:r>
        <w:rPr>
          <w:spacing w:val="1"/>
        </w:rPr>
        <w:t xml:space="preserve"> </w:t>
      </w:r>
      <w:r>
        <w:t>preservative,</w:t>
      </w:r>
      <w:r>
        <w:rPr>
          <w:spacing w:val="-8"/>
        </w:rPr>
        <w:t xml:space="preserve"> </w:t>
      </w:r>
      <w:r>
        <w:t>and</w:t>
      </w:r>
      <w:r>
        <w:rPr>
          <w:spacing w:val="-8"/>
        </w:rPr>
        <w:t xml:space="preserve"> </w:t>
      </w:r>
      <w:r>
        <w:t>would</w:t>
      </w:r>
      <w:r>
        <w:rPr>
          <w:spacing w:val="-7"/>
        </w:rPr>
        <w:t xml:space="preserve"> </w:t>
      </w:r>
      <w:r>
        <w:t>baulk</w:t>
      </w:r>
      <w:r>
        <w:rPr>
          <w:spacing w:val="-8"/>
        </w:rPr>
        <w:t xml:space="preserve"> </w:t>
      </w:r>
      <w:r>
        <w:t>no</w:t>
      </w:r>
      <w:r>
        <w:rPr>
          <w:spacing w:val="-7"/>
        </w:rPr>
        <w:t xml:space="preserve"> </w:t>
      </w:r>
      <w:r>
        <w:t>passion</w:t>
      </w:r>
      <w:r>
        <w:rPr>
          <w:spacing w:val="-8"/>
        </w:rPr>
        <w:t xml:space="preserve"> </w:t>
      </w:r>
      <w:r>
        <w:t>or</w:t>
      </w:r>
      <w:r>
        <w:rPr>
          <w:spacing w:val="-7"/>
        </w:rPr>
        <w:t xml:space="preserve"> </w:t>
      </w:r>
      <w:r>
        <w:t>appetite</w:t>
      </w:r>
      <w:r>
        <w:rPr>
          <w:spacing w:val="-8"/>
        </w:rPr>
        <w:t xml:space="preserve"> </w:t>
      </w:r>
      <w:r>
        <w:t>they</w:t>
      </w:r>
      <w:r>
        <w:rPr>
          <w:spacing w:val="-7"/>
        </w:rPr>
        <w:t xml:space="preserve"> </w:t>
      </w:r>
      <w:r>
        <w:t>wished</w:t>
      </w:r>
      <w:r>
        <w:rPr>
          <w:spacing w:val="-8"/>
        </w:rPr>
        <w:t xml:space="preserve"> </w:t>
      </w:r>
      <w:r>
        <w:t>to</w:t>
      </w:r>
      <w:r>
        <w:rPr>
          <w:spacing w:val="-7"/>
        </w:rPr>
        <w:t xml:space="preserve"> </w:t>
      </w:r>
      <w:r>
        <w:t>gratify,</w:t>
      </w:r>
      <w:r>
        <w:rPr>
          <w:spacing w:val="-8"/>
        </w:rPr>
        <w:t xml:space="preserve"> </w:t>
      </w:r>
      <w:r>
        <w:t>drinking</w:t>
      </w:r>
      <w:r>
        <w:rPr>
          <w:spacing w:val="-7"/>
        </w:rPr>
        <w:t xml:space="preserve"> </w:t>
      </w:r>
      <w:r>
        <w:t>and</w:t>
      </w:r>
      <w:r>
        <w:rPr>
          <w:spacing w:val="-8"/>
        </w:rPr>
        <w:t xml:space="preserve"> </w:t>
      </w:r>
      <w:r>
        <w:t>reveling</w:t>
      </w:r>
      <w:r>
        <w:rPr>
          <w:spacing w:val="-7"/>
        </w:rPr>
        <w:t xml:space="preserve"> </w:t>
      </w:r>
      <w:r>
        <w:t>incessantly</w:t>
      </w:r>
      <w:r>
        <w:rPr>
          <w:spacing w:val="-8"/>
        </w:rPr>
        <w:t xml:space="preserve"> </w:t>
      </w:r>
      <w:r>
        <w:t>from</w:t>
      </w:r>
      <w:r>
        <w:rPr>
          <w:spacing w:val="-52"/>
        </w:rPr>
        <w:t xml:space="preserve"> </w:t>
      </w:r>
      <w:r>
        <w:t>tavern</w:t>
      </w:r>
      <w:r>
        <w:rPr>
          <w:spacing w:val="-3"/>
        </w:rPr>
        <w:t xml:space="preserve"> </w:t>
      </w:r>
      <w:r>
        <w:t>to</w:t>
      </w:r>
      <w:r>
        <w:rPr>
          <w:spacing w:val="-3"/>
        </w:rPr>
        <w:t xml:space="preserve"> </w:t>
      </w:r>
      <w:r>
        <w:t>tavern,</w:t>
      </w:r>
      <w:r>
        <w:rPr>
          <w:spacing w:val="-3"/>
        </w:rPr>
        <w:t xml:space="preserve"> </w:t>
      </w:r>
      <w:r>
        <w:t>or</w:t>
      </w:r>
      <w:r>
        <w:rPr>
          <w:spacing w:val="-3"/>
        </w:rPr>
        <w:t xml:space="preserve"> </w:t>
      </w:r>
      <w:r>
        <w:t>in</w:t>
      </w:r>
      <w:r>
        <w:rPr>
          <w:spacing w:val="-3"/>
        </w:rPr>
        <w:t xml:space="preserve"> </w:t>
      </w:r>
      <w:r>
        <w:t>private</w:t>
      </w:r>
      <w:r>
        <w:rPr>
          <w:spacing w:val="-3"/>
        </w:rPr>
        <w:t xml:space="preserve"> </w:t>
      </w:r>
      <w:r>
        <w:t>houses</w:t>
      </w:r>
      <w:r>
        <w:rPr>
          <w:spacing w:val="-3"/>
        </w:rPr>
        <w:t xml:space="preserve"> </w:t>
      </w:r>
      <w:r>
        <w:t>(which</w:t>
      </w:r>
      <w:r>
        <w:rPr>
          <w:spacing w:val="-3"/>
        </w:rPr>
        <w:t xml:space="preserve"> </w:t>
      </w:r>
      <w:r>
        <w:t>were</w:t>
      </w:r>
      <w:r>
        <w:rPr>
          <w:spacing w:val="-3"/>
        </w:rPr>
        <w:t xml:space="preserve"> </w:t>
      </w:r>
      <w:r>
        <w:t>frequently</w:t>
      </w:r>
      <w:r>
        <w:rPr>
          <w:spacing w:val="-3"/>
        </w:rPr>
        <w:t xml:space="preserve"> </w:t>
      </w:r>
      <w:r>
        <w:t>found</w:t>
      </w:r>
      <w:r>
        <w:rPr>
          <w:spacing w:val="-3"/>
        </w:rPr>
        <w:t xml:space="preserve"> </w:t>
      </w:r>
      <w:r>
        <w:t>deserted</w:t>
      </w:r>
      <w:r>
        <w:rPr>
          <w:spacing w:val="-3"/>
        </w:rPr>
        <w:t xml:space="preserve"> </w:t>
      </w:r>
      <w:r>
        <w:t>by</w:t>
      </w:r>
      <w:r>
        <w:rPr>
          <w:spacing w:val="-3"/>
        </w:rPr>
        <w:t xml:space="preserve"> </w:t>
      </w:r>
      <w:r>
        <w:t>the</w:t>
      </w:r>
      <w:r>
        <w:rPr>
          <w:spacing w:val="-3"/>
        </w:rPr>
        <w:t xml:space="preserve"> </w:t>
      </w:r>
      <w:r>
        <w:t>owners,</w:t>
      </w:r>
      <w:r>
        <w:rPr>
          <w:spacing w:val="-3"/>
        </w:rPr>
        <w:t xml:space="preserve"> </w:t>
      </w:r>
      <w:r>
        <w:t>and</w:t>
      </w:r>
      <w:r>
        <w:rPr>
          <w:spacing w:val="-3"/>
        </w:rPr>
        <w:t xml:space="preserve"> </w:t>
      </w:r>
      <w:r>
        <w:t>therefore</w:t>
      </w:r>
      <w:r>
        <w:rPr>
          <w:spacing w:val="-3"/>
        </w:rPr>
        <w:t xml:space="preserve"> </w:t>
      </w:r>
      <w:r>
        <w:t>common</w:t>
      </w:r>
      <w:r>
        <w:rPr>
          <w:spacing w:val="-52"/>
        </w:rPr>
        <w:t xml:space="preserve"> </w:t>
      </w:r>
      <w:r>
        <w:t>to</w:t>
      </w:r>
      <w:r>
        <w:rPr>
          <w:spacing w:val="-7"/>
        </w:rPr>
        <w:t xml:space="preserve"> </w:t>
      </w:r>
      <w:r>
        <w:t>every</w:t>
      </w:r>
      <w:r>
        <w:rPr>
          <w:spacing w:val="-6"/>
        </w:rPr>
        <w:t xml:space="preserve"> </w:t>
      </w:r>
      <w:r>
        <w:t>one),</w:t>
      </w:r>
      <w:r>
        <w:rPr>
          <w:spacing w:val="-6"/>
        </w:rPr>
        <w:t xml:space="preserve"> </w:t>
      </w:r>
      <w:r>
        <w:t>yet</w:t>
      </w:r>
      <w:r>
        <w:rPr>
          <w:spacing w:val="-7"/>
        </w:rPr>
        <w:t xml:space="preserve"> </w:t>
      </w:r>
      <w:r>
        <w:t>strenuously</w:t>
      </w:r>
      <w:r>
        <w:rPr>
          <w:spacing w:val="-6"/>
        </w:rPr>
        <w:t xml:space="preserve"> </w:t>
      </w:r>
      <w:r>
        <w:t>avoiding,</w:t>
      </w:r>
      <w:r>
        <w:rPr>
          <w:spacing w:val="-6"/>
        </w:rPr>
        <w:t xml:space="preserve"> </w:t>
      </w:r>
      <w:r>
        <w:t>with</w:t>
      </w:r>
      <w:r>
        <w:rPr>
          <w:spacing w:val="-7"/>
        </w:rPr>
        <w:t xml:space="preserve"> </w:t>
      </w:r>
      <w:r>
        <w:t>all</w:t>
      </w:r>
      <w:r>
        <w:rPr>
          <w:spacing w:val="-6"/>
        </w:rPr>
        <w:t xml:space="preserve"> </w:t>
      </w:r>
      <w:r>
        <w:t>this</w:t>
      </w:r>
      <w:r>
        <w:rPr>
          <w:spacing w:val="-6"/>
        </w:rPr>
        <w:t xml:space="preserve"> </w:t>
      </w:r>
      <w:r>
        <w:t>brutal</w:t>
      </w:r>
      <w:r>
        <w:rPr>
          <w:spacing w:val="-7"/>
        </w:rPr>
        <w:t xml:space="preserve"> </w:t>
      </w:r>
      <w:r>
        <w:t>indulgence,</w:t>
      </w:r>
      <w:r>
        <w:rPr>
          <w:spacing w:val="-6"/>
        </w:rPr>
        <w:t xml:space="preserve"> </w:t>
      </w:r>
      <w:r>
        <w:t>to</w:t>
      </w:r>
      <w:r>
        <w:rPr>
          <w:spacing w:val="-6"/>
        </w:rPr>
        <w:t xml:space="preserve"> </w:t>
      </w:r>
      <w:r>
        <w:t>come</w:t>
      </w:r>
      <w:r>
        <w:rPr>
          <w:spacing w:val="-7"/>
        </w:rPr>
        <w:t xml:space="preserve"> </w:t>
      </w:r>
      <w:r>
        <w:t>near</w:t>
      </w:r>
      <w:r>
        <w:rPr>
          <w:spacing w:val="-6"/>
        </w:rPr>
        <w:t xml:space="preserve"> </w:t>
      </w:r>
      <w:r>
        <w:t>the</w:t>
      </w:r>
      <w:r>
        <w:rPr>
          <w:spacing w:val="-6"/>
        </w:rPr>
        <w:t xml:space="preserve"> </w:t>
      </w:r>
      <w:r>
        <w:t>infected.</w:t>
      </w:r>
      <w:r>
        <w:rPr>
          <w:spacing w:val="-6"/>
        </w:rPr>
        <w:t xml:space="preserve"> </w:t>
      </w:r>
      <w:r>
        <w:t>And</w:t>
      </w:r>
      <w:r>
        <w:rPr>
          <w:spacing w:val="-7"/>
        </w:rPr>
        <w:t xml:space="preserve"> </w:t>
      </w:r>
      <w:r>
        <w:t>such,</w:t>
      </w:r>
      <w:r>
        <w:rPr>
          <w:spacing w:val="-6"/>
        </w:rPr>
        <w:t xml:space="preserve"> </w:t>
      </w:r>
      <w:r>
        <w:t>at</w:t>
      </w:r>
      <w:r w:rsidR="00D80F19">
        <w:t xml:space="preserve"> </w:t>
      </w:r>
      <w:r>
        <w:t>that time, was the public distress, that the laws, human and divine, were no more regarded; for the officers, to put</w:t>
      </w:r>
      <w:r>
        <w:rPr>
          <w:spacing w:val="1"/>
        </w:rPr>
        <w:t xml:space="preserve"> </w:t>
      </w:r>
      <w:r>
        <w:t>them</w:t>
      </w:r>
      <w:r>
        <w:rPr>
          <w:spacing w:val="-6"/>
        </w:rPr>
        <w:t xml:space="preserve"> </w:t>
      </w:r>
      <w:r>
        <w:t>in</w:t>
      </w:r>
      <w:r>
        <w:rPr>
          <w:spacing w:val="-6"/>
        </w:rPr>
        <w:t xml:space="preserve"> </w:t>
      </w:r>
      <w:r>
        <w:t>force,</w:t>
      </w:r>
      <w:r>
        <w:rPr>
          <w:spacing w:val="-6"/>
        </w:rPr>
        <w:t xml:space="preserve"> </w:t>
      </w:r>
      <w:r>
        <w:t>being</w:t>
      </w:r>
      <w:r>
        <w:rPr>
          <w:spacing w:val="-5"/>
        </w:rPr>
        <w:t xml:space="preserve"> </w:t>
      </w:r>
      <w:r>
        <w:t>either</w:t>
      </w:r>
      <w:r>
        <w:rPr>
          <w:spacing w:val="-6"/>
        </w:rPr>
        <w:t xml:space="preserve"> </w:t>
      </w:r>
      <w:r>
        <w:t>dead,</w:t>
      </w:r>
      <w:r>
        <w:rPr>
          <w:spacing w:val="-6"/>
        </w:rPr>
        <w:t xml:space="preserve"> </w:t>
      </w:r>
      <w:r>
        <w:t>sick,</w:t>
      </w:r>
      <w:r>
        <w:rPr>
          <w:spacing w:val="-6"/>
        </w:rPr>
        <w:t xml:space="preserve"> </w:t>
      </w:r>
      <w:r>
        <w:t>or</w:t>
      </w:r>
      <w:r>
        <w:rPr>
          <w:spacing w:val="-5"/>
        </w:rPr>
        <w:t xml:space="preserve"> </w:t>
      </w:r>
      <w:r>
        <w:t>in</w:t>
      </w:r>
      <w:r>
        <w:rPr>
          <w:spacing w:val="-6"/>
        </w:rPr>
        <w:t xml:space="preserve"> </w:t>
      </w:r>
      <w:r>
        <w:t>want</w:t>
      </w:r>
      <w:r>
        <w:rPr>
          <w:spacing w:val="-6"/>
        </w:rPr>
        <w:t xml:space="preserve"> </w:t>
      </w:r>
      <w:r>
        <w:t>of</w:t>
      </w:r>
      <w:r>
        <w:rPr>
          <w:spacing w:val="-6"/>
        </w:rPr>
        <w:t xml:space="preserve"> </w:t>
      </w:r>
      <w:r>
        <w:t>persons</w:t>
      </w:r>
      <w:r>
        <w:rPr>
          <w:spacing w:val="-5"/>
        </w:rPr>
        <w:t xml:space="preserve"> </w:t>
      </w:r>
      <w:r>
        <w:t>to</w:t>
      </w:r>
      <w:r>
        <w:rPr>
          <w:spacing w:val="-6"/>
        </w:rPr>
        <w:t xml:space="preserve"> </w:t>
      </w:r>
      <w:r>
        <w:t>assist</w:t>
      </w:r>
      <w:r>
        <w:rPr>
          <w:spacing w:val="-6"/>
        </w:rPr>
        <w:t xml:space="preserve"> </w:t>
      </w:r>
      <w:r>
        <w:t>them,</w:t>
      </w:r>
      <w:r>
        <w:rPr>
          <w:spacing w:val="-6"/>
        </w:rPr>
        <w:t xml:space="preserve"> </w:t>
      </w:r>
      <w:r>
        <w:t>every</w:t>
      </w:r>
      <w:r>
        <w:rPr>
          <w:spacing w:val="-5"/>
        </w:rPr>
        <w:t xml:space="preserve"> </w:t>
      </w:r>
      <w:r>
        <w:t>one</w:t>
      </w:r>
      <w:r>
        <w:rPr>
          <w:spacing w:val="-6"/>
        </w:rPr>
        <w:t xml:space="preserve"> </w:t>
      </w:r>
      <w:r>
        <w:t>did</w:t>
      </w:r>
      <w:r>
        <w:rPr>
          <w:spacing w:val="-6"/>
        </w:rPr>
        <w:t xml:space="preserve"> </w:t>
      </w:r>
      <w:r>
        <w:t>just</w:t>
      </w:r>
      <w:r>
        <w:rPr>
          <w:spacing w:val="-6"/>
        </w:rPr>
        <w:t xml:space="preserve"> </w:t>
      </w:r>
      <w:r>
        <w:t>as</w:t>
      </w:r>
      <w:r>
        <w:rPr>
          <w:spacing w:val="-6"/>
        </w:rPr>
        <w:t xml:space="preserve"> </w:t>
      </w:r>
      <w:r>
        <w:t>he</w:t>
      </w:r>
      <w:r>
        <w:rPr>
          <w:spacing w:val="-5"/>
        </w:rPr>
        <w:t xml:space="preserve"> </w:t>
      </w:r>
      <w:r>
        <w:t>pleased.</w:t>
      </w:r>
      <w:r>
        <w:rPr>
          <w:spacing w:val="-6"/>
        </w:rPr>
        <w:t xml:space="preserve"> </w:t>
      </w:r>
      <w:r>
        <w:t>A</w:t>
      </w:r>
      <w:r>
        <w:rPr>
          <w:spacing w:val="-6"/>
        </w:rPr>
        <w:t xml:space="preserve"> </w:t>
      </w:r>
      <w:r>
        <w:t>third</w:t>
      </w:r>
      <w:r>
        <w:rPr>
          <w:spacing w:val="1"/>
        </w:rPr>
        <w:t xml:space="preserve"> </w:t>
      </w:r>
      <w:r>
        <w:t>sort</w:t>
      </w:r>
      <w:r>
        <w:rPr>
          <w:spacing w:val="-7"/>
        </w:rPr>
        <w:t xml:space="preserve"> </w:t>
      </w:r>
      <w:r>
        <w:t>of</w:t>
      </w:r>
      <w:r>
        <w:rPr>
          <w:spacing w:val="-6"/>
        </w:rPr>
        <w:t xml:space="preserve"> </w:t>
      </w:r>
      <w:r>
        <w:t>people</w:t>
      </w:r>
      <w:r>
        <w:rPr>
          <w:spacing w:val="-6"/>
        </w:rPr>
        <w:t xml:space="preserve"> </w:t>
      </w:r>
      <w:r>
        <w:t>chose</w:t>
      </w:r>
      <w:r>
        <w:rPr>
          <w:spacing w:val="-6"/>
        </w:rPr>
        <w:t xml:space="preserve"> </w:t>
      </w:r>
      <w:r>
        <w:t>a</w:t>
      </w:r>
      <w:r>
        <w:rPr>
          <w:spacing w:val="-7"/>
        </w:rPr>
        <w:t xml:space="preserve"> </w:t>
      </w:r>
      <w:r>
        <w:t>method</w:t>
      </w:r>
      <w:r>
        <w:rPr>
          <w:spacing w:val="-6"/>
        </w:rPr>
        <w:t xml:space="preserve"> </w:t>
      </w:r>
      <w:r>
        <w:t>between</w:t>
      </w:r>
      <w:r>
        <w:rPr>
          <w:spacing w:val="-6"/>
        </w:rPr>
        <w:t xml:space="preserve"> </w:t>
      </w:r>
      <w:r>
        <w:t>these</w:t>
      </w:r>
      <w:r>
        <w:rPr>
          <w:spacing w:val="-6"/>
        </w:rPr>
        <w:t xml:space="preserve"> </w:t>
      </w:r>
      <w:r>
        <w:t>two:</w:t>
      </w:r>
      <w:r>
        <w:rPr>
          <w:spacing w:val="-7"/>
        </w:rPr>
        <w:t xml:space="preserve"> </w:t>
      </w:r>
      <w:r>
        <w:t>not</w:t>
      </w:r>
      <w:r>
        <w:rPr>
          <w:spacing w:val="-6"/>
        </w:rPr>
        <w:t xml:space="preserve"> </w:t>
      </w:r>
      <w:r>
        <w:t>confining</w:t>
      </w:r>
      <w:r>
        <w:rPr>
          <w:spacing w:val="-6"/>
        </w:rPr>
        <w:t xml:space="preserve"> </w:t>
      </w:r>
      <w:r>
        <w:t>themselves</w:t>
      </w:r>
      <w:r>
        <w:rPr>
          <w:spacing w:val="-6"/>
        </w:rPr>
        <w:t xml:space="preserve"> </w:t>
      </w:r>
      <w:r>
        <w:t>to</w:t>
      </w:r>
      <w:r>
        <w:rPr>
          <w:spacing w:val="-7"/>
        </w:rPr>
        <w:t xml:space="preserve"> </w:t>
      </w:r>
      <w:r>
        <w:t>rules</w:t>
      </w:r>
      <w:r>
        <w:rPr>
          <w:spacing w:val="-6"/>
        </w:rPr>
        <w:t xml:space="preserve"> </w:t>
      </w:r>
      <w:r>
        <w:t>of</w:t>
      </w:r>
      <w:r>
        <w:rPr>
          <w:spacing w:val="-6"/>
        </w:rPr>
        <w:t xml:space="preserve"> </w:t>
      </w:r>
      <w:r>
        <w:t>diet</w:t>
      </w:r>
      <w:r>
        <w:rPr>
          <w:spacing w:val="-6"/>
        </w:rPr>
        <w:t xml:space="preserve"> </w:t>
      </w:r>
      <w:r>
        <w:t>like</w:t>
      </w:r>
      <w:r>
        <w:rPr>
          <w:spacing w:val="-6"/>
        </w:rPr>
        <w:t xml:space="preserve"> </w:t>
      </w:r>
      <w:r>
        <w:t>the</w:t>
      </w:r>
      <w:r>
        <w:rPr>
          <w:spacing w:val="-7"/>
        </w:rPr>
        <w:t xml:space="preserve"> </w:t>
      </w:r>
      <w:r>
        <w:t>former,</w:t>
      </w:r>
      <w:r>
        <w:rPr>
          <w:spacing w:val="-6"/>
        </w:rPr>
        <w:t xml:space="preserve"> </w:t>
      </w:r>
      <w:r>
        <w:t>and</w:t>
      </w:r>
      <w:r>
        <w:rPr>
          <w:spacing w:val="-6"/>
        </w:rPr>
        <w:t xml:space="preserve"> </w:t>
      </w:r>
      <w:r>
        <w:t>yet</w:t>
      </w:r>
      <w:r>
        <w:rPr>
          <w:spacing w:val="1"/>
        </w:rPr>
        <w:t xml:space="preserve"> </w:t>
      </w:r>
      <w:r>
        <w:t>avoiding the intemperance of the latter ; but eating and drinking what their appetites required, they walked every-</w:t>
      </w:r>
      <w:r>
        <w:rPr>
          <w:spacing w:val="1"/>
        </w:rPr>
        <w:t xml:space="preserve"> </w:t>
      </w:r>
      <w:r>
        <w:t xml:space="preserve">where with odours and nose gays to smell to ; as holding it </w:t>
      </w:r>
      <w:r>
        <w:lastRenderedPageBreak/>
        <w:t>best to corroborate the brain: for the whole atmosphere</w:t>
      </w:r>
      <w:r>
        <w:rPr>
          <w:spacing w:val="-52"/>
        </w:rPr>
        <w:t xml:space="preserve"> </w:t>
      </w:r>
      <w:r>
        <w:t>seemed to them tainted with the stench of dead bodies, arising partly from the distemper itself, and partly from the</w:t>
      </w:r>
      <w:r>
        <w:rPr>
          <w:spacing w:val="-52"/>
        </w:rPr>
        <w:t xml:space="preserve"> </w:t>
      </w:r>
      <w:r>
        <w:t>fermenting of the medicines within them. Others with less humanity, but perchance, as they supposed, with more</w:t>
      </w:r>
      <w:r>
        <w:rPr>
          <w:spacing w:val="1"/>
        </w:rPr>
        <w:t xml:space="preserve"> </w:t>
      </w:r>
      <w:r>
        <w:t>security from danger, decided that the only remedy for the pestilence was to avoid it: persuaded, therefore, of this,</w:t>
      </w:r>
      <w:r>
        <w:rPr>
          <w:spacing w:val="-52"/>
        </w:rPr>
        <w:t xml:space="preserve"> </w:t>
      </w:r>
      <w:r>
        <w:t>and taking care for themselves only, men and women in great numbers left the city, their houses, relations, and ef-</w:t>
      </w:r>
      <w:r>
        <w:rPr>
          <w:spacing w:val="-52"/>
        </w:rPr>
        <w:t xml:space="preserve"> </w:t>
      </w:r>
      <w:r>
        <w:t>fects,</w:t>
      </w:r>
      <w:r>
        <w:rPr>
          <w:spacing w:val="-5"/>
        </w:rPr>
        <w:t xml:space="preserve"> </w:t>
      </w:r>
      <w:r>
        <w:t>and</w:t>
      </w:r>
      <w:r>
        <w:rPr>
          <w:spacing w:val="-5"/>
        </w:rPr>
        <w:t xml:space="preserve"> </w:t>
      </w:r>
      <w:r>
        <w:t>fled</w:t>
      </w:r>
      <w:r>
        <w:rPr>
          <w:spacing w:val="-4"/>
        </w:rPr>
        <w:t xml:space="preserve"> </w:t>
      </w:r>
      <w:r>
        <w:t>into</w:t>
      </w:r>
      <w:r>
        <w:rPr>
          <w:spacing w:val="-5"/>
        </w:rPr>
        <w:t xml:space="preserve"> </w:t>
      </w:r>
      <w:r>
        <w:t>the</w:t>
      </w:r>
      <w:r>
        <w:rPr>
          <w:spacing w:val="-5"/>
        </w:rPr>
        <w:t xml:space="preserve"> </w:t>
      </w:r>
      <w:r>
        <w:t>country:</w:t>
      </w:r>
      <w:r>
        <w:rPr>
          <w:spacing w:val="-4"/>
        </w:rPr>
        <w:t xml:space="preserve"> </w:t>
      </w:r>
      <w:r>
        <w:t>as</w:t>
      </w:r>
      <w:r>
        <w:rPr>
          <w:spacing w:val="-5"/>
        </w:rPr>
        <w:t xml:space="preserve"> </w:t>
      </w:r>
      <w:r>
        <w:t>if</w:t>
      </w:r>
      <w:r>
        <w:rPr>
          <w:spacing w:val="-5"/>
        </w:rPr>
        <w:t xml:space="preserve"> </w:t>
      </w:r>
      <w:r>
        <w:t>the</w:t>
      </w:r>
      <w:r>
        <w:rPr>
          <w:spacing w:val="-4"/>
        </w:rPr>
        <w:t xml:space="preserve"> </w:t>
      </w:r>
      <w:r>
        <w:t>wrath</w:t>
      </w:r>
      <w:r>
        <w:rPr>
          <w:spacing w:val="-5"/>
        </w:rPr>
        <w:t xml:space="preserve"> </w:t>
      </w:r>
      <w:r>
        <w:t>of</w:t>
      </w:r>
      <w:r>
        <w:rPr>
          <w:spacing w:val="-4"/>
        </w:rPr>
        <w:t xml:space="preserve"> </w:t>
      </w:r>
      <w:r>
        <w:t>God</w:t>
      </w:r>
      <w:r>
        <w:rPr>
          <w:spacing w:val="-5"/>
        </w:rPr>
        <w:t xml:space="preserve"> </w:t>
      </w:r>
      <w:r>
        <w:t>had</w:t>
      </w:r>
      <w:r>
        <w:rPr>
          <w:spacing w:val="-5"/>
        </w:rPr>
        <w:t xml:space="preserve"> </w:t>
      </w:r>
      <w:r>
        <w:t>been</w:t>
      </w:r>
      <w:r>
        <w:rPr>
          <w:spacing w:val="-4"/>
        </w:rPr>
        <w:t xml:space="preserve"> </w:t>
      </w:r>
      <w:r>
        <w:t>restrained</w:t>
      </w:r>
      <w:r>
        <w:rPr>
          <w:spacing w:val="-5"/>
        </w:rPr>
        <w:t xml:space="preserve"> </w:t>
      </w:r>
      <w:r>
        <w:t>to</w:t>
      </w:r>
      <w:r>
        <w:rPr>
          <w:spacing w:val="-5"/>
        </w:rPr>
        <w:t xml:space="preserve"> </w:t>
      </w:r>
      <w:r>
        <w:t>visit</w:t>
      </w:r>
      <w:r>
        <w:rPr>
          <w:spacing w:val="-4"/>
        </w:rPr>
        <w:t xml:space="preserve"> </w:t>
      </w:r>
      <w:r>
        <w:t>those</w:t>
      </w:r>
      <w:r>
        <w:rPr>
          <w:spacing w:val="-5"/>
        </w:rPr>
        <w:t xml:space="preserve"> </w:t>
      </w:r>
      <w:r>
        <w:t>only</w:t>
      </w:r>
      <w:r>
        <w:rPr>
          <w:spacing w:val="-5"/>
        </w:rPr>
        <w:t xml:space="preserve"> </w:t>
      </w:r>
      <w:r>
        <w:t>within</w:t>
      </w:r>
      <w:r>
        <w:rPr>
          <w:spacing w:val="-4"/>
        </w:rPr>
        <w:t xml:space="preserve"> </w:t>
      </w:r>
      <w:r>
        <w:t>the</w:t>
      </w:r>
      <w:r>
        <w:rPr>
          <w:spacing w:val="-5"/>
        </w:rPr>
        <w:t xml:space="preserve"> </w:t>
      </w:r>
      <w:r>
        <w:t>walls</w:t>
      </w:r>
      <w:r>
        <w:rPr>
          <w:spacing w:val="-4"/>
        </w:rPr>
        <w:t xml:space="preserve"> </w:t>
      </w:r>
      <w:r>
        <w:t>of</w:t>
      </w:r>
      <w:r>
        <w:rPr>
          <w:spacing w:val="-5"/>
        </w:rPr>
        <w:t xml:space="preserve"> </w:t>
      </w:r>
      <w:r>
        <w:t>the</w:t>
      </w:r>
      <w:r>
        <w:rPr>
          <w:spacing w:val="-52"/>
        </w:rPr>
        <w:t xml:space="preserve"> </w:t>
      </w:r>
      <w:r>
        <w:t>city;</w:t>
      </w:r>
      <w:r>
        <w:rPr>
          <w:spacing w:val="-6"/>
        </w:rPr>
        <w:t xml:space="preserve"> </w:t>
      </w:r>
      <w:r>
        <w:t>or</w:t>
      </w:r>
      <w:r>
        <w:rPr>
          <w:spacing w:val="-5"/>
        </w:rPr>
        <w:t xml:space="preserve"> </w:t>
      </w:r>
      <w:r>
        <w:t>else</w:t>
      </w:r>
      <w:r>
        <w:rPr>
          <w:spacing w:val="-5"/>
        </w:rPr>
        <w:t xml:space="preserve"> </w:t>
      </w:r>
      <w:r>
        <w:t>concluding,</w:t>
      </w:r>
      <w:r>
        <w:rPr>
          <w:spacing w:val="-5"/>
        </w:rPr>
        <w:t xml:space="preserve"> </w:t>
      </w:r>
      <w:r>
        <w:t>that</w:t>
      </w:r>
      <w:r>
        <w:rPr>
          <w:spacing w:val="-6"/>
        </w:rPr>
        <w:t xml:space="preserve"> </w:t>
      </w:r>
      <w:r>
        <w:t>none</w:t>
      </w:r>
      <w:r>
        <w:rPr>
          <w:spacing w:val="-5"/>
        </w:rPr>
        <w:t xml:space="preserve"> </w:t>
      </w:r>
      <w:r>
        <w:t>ought</w:t>
      </w:r>
      <w:r>
        <w:rPr>
          <w:spacing w:val="-5"/>
        </w:rPr>
        <w:t xml:space="preserve"> </w:t>
      </w:r>
      <w:r>
        <w:t>to</w:t>
      </w:r>
      <w:r>
        <w:rPr>
          <w:spacing w:val="-5"/>
        </w:rPr>
        <w:t xml:space="preserve"> </w:t>
      </w:r>
      <w:r>
        <w:t>stay</w:t>
      </w:r>
      <w:r>
        <w:rPr>
          <w:spacing w:val="-6"/>
        </w:rPr>
        <w:t xml:space="preserve"> </w:t>
      </w:r>
      <w:r>
        <w:t>in</w:t>
      </w:r>
      <w:r>
        <w:rPr>
          <w:spacing w:val="-5"/>
        </w:rPr>
        <w:t xml:space="preserve"> </w:t>
      </w:r>
      <w:r>
        <w:t>a</w:t>
      </w:r>
      <w:r>
        <w:rPr>
          <w:spacing w:val="-5"/>
        </w:rPr>
        <w:t xml:space="preserve"> </w:t>
      </w:r>
      <w:r>
        <w:t>place</w:t>
      </w:r>
      <w:r>
        <w:rPr>
          <w:spacing w:val="-5"/>
        </w:rPr>
        <w:t xml:space="preserve"> </w:t>
      </w:r>
      <w:r>
        <w:t>thus</w:t>
      </w:r>
      <w:r>
        <w:rPr>
          <w:spacing w:val="-6"/>
        </w:rPr>
        <w:t xml:space="preserve"> </w:t>
      </w:r>
      <w:r>
        <w:t>doomed</w:t>
      </w:r>
      <w:r>
        <w:rPr>
          <w:spacing w:val="-5"/>
        </w:rPr>
        <w:t xml:space="preserve"> </w:t>
      </w:r>
      <w:r>
        <w:t>to</w:t>
      </w:r>
      <w:r>
        <w:rPr>
          <w:spacing w:val="-5"/>
        </w:rPr>
        <w:t xml:space="preserve"> </w:t>
      </w:r>
      <w:r>
        <w:t>destruction.</w:t>
      </w:r>
    </w:p>
    <w:p w14:paraId="75A0F53B" w14:textId="77777777" w:rsidR="000276C6" w:rsidRDefault="000276C6" w:rsidP="00D80F19">
      <w:pPr>
        <w:pStyle w:val="Body"/>
      </w:pPr>
      <w:r>
        <w:rPr>
          <w:spacing w:val="-2"/>
        </w:rPr>
        <w:t xml:space="preserve">Thus divided as they were in their views, neither did all die, nor all </w:t>
      </w:r>
      <w:r>
        <w:rPr>
          <w:spacing w:val="-1"/>
        </w:rPr>
        <w:t>escape; but falling sick indifferently, as well</w:t>
      </w:r>
      <w:r>
        <w:t xml:space="preserve"> those of one as of another opinion; they who first set the example by forsaking others, now languished themselves</w:t>
      </w:r>
      <w:r>
        <w:rPr>
          <w:spacing w:val="1"/>
        </w:rPr>
        <w:t xml:space="preserve"> </w:t>
      </w:r>
      <w:r>
        <w:t>without pity. I pass over the little regard that citizens and relations showed to each other; for their terror was such,</w:t>
      </w:r>
      <w:r>
        <w:rPr>
          <w:spacing w:val="1"/>
        </w:rPr>
        <w:t xml:space="preserve"> </w:t>
      </w:r>
      <w:r>
        <w:t>that a brother even fled from his brother, a wife from her husband, and, what is more uncommon, a parent from his</w:t>
      </w:r>
      <w:r>
        <w:rPr>
          <w:spacing w:val="-52"/>
        </w:rPr>
        <w:t xml:space="preserve"> </w:t>
      </w:r>
      <w:r>
        <w:rPr>
          <w:spacing w:val="-1"/>
        </w:rPr>
        <w:t>own</w:t>
      </w:r>
      <w:r>
        <w:rPr>
          <w:spacing w:val="-13"/>
        </w:rPr>
        <w:t xml:space="preserve"> </w:t>
      </w:r>
      <w:r>
        <w:rPr>
          <w:spacing w:val="-1"/>
        </w:rPr>
        <w:t>child.</w:t>
      </w:r>
      <w:r>
        <w:rPr>
          <w:spacing w:val="-13"/>
        </w:rPr>
        <w:t xml:space="preserve"> </w:t>
      </w:r>
      <w:r>
        <w:rPr>
          <w:spacing w:val="-1"/>
        </w:rPr>
        <w:t>Hence</w:t>
      </w:r>
      <w:r>
        <w:rPr>
          <w:spacing w:val="-12"/>
        </w:rPr>
        <w:t xml:space="preserve"> </w:t>
      </w:r>
      <w:r>
        <w:rPr>
          <w:spacing w:val="-1"/>
        </w:rPr>
        <w:t>numbers</w:t>
      </w:r>
      <w:r>
        <w:rPr>
          <w:spacing w:val="-13"/>
        </w:rPr>
        <w:t xml:space="preserve"> </w:t>
      </w:r>
      <w:r>
        <w:rPr>
          <w:spacing w:val="-1"/>
        </w:rPr>
        <w:t>that</w:t>
      </w:r>
      <w:r>
        <w:rPr>
          <w:spacing w:val="-13"/>
        </w:rPr>
        <w:t xml:space="preserve"> </w:t>
      </w:r>
      <w:r>
        <w:rPr>
          <w:spacing w:val="-1"/>
        </w:rPr>
        <w:t>fell</w:t>
      </w:r>
      <w:r>
        <w:rPr>
          <w:spacing w:val="-12"/>
        </w:rPr>
        <w:t xml:space="preserve"> </w:t>
      </w:r>
      <w:r>
        <w:rPr>
          <w:spacing w:val="-1"/>
        </w:rPr>
        <w:t>sick</w:t>
      </w:r>
      <w:r>
        <w:rPr>
          <w:spacing w:val="-13"/>
        </w:rPr>
        <w:t xml:space="preserve"> </w:t>
      </w:r>
      <w:r>
        <w:t>could</w:t>
      </w:r>
      <w:r>
        <w:rPr>
          <w:spacing w:val="-13"/>
        </w:rPr>
        <w:t xml:space="preserve"> </w:t>
      </w:r>
      <w:r>
        <w:t>have</w:t>
      </w:r>
      <w:r>
        <w:rPr>
          <w:spacing w:val="-12"/>
        </w:rPr>
        <w:t xml:space="preserve"> </w:t>
      </w:r>
      <w:r>
        <w:t>no</w:t>
      </w:r>
      <w:r>
        <w:rPr>
          <w:spacing w:val="-13"/>
        </w:rPr>
        <w:t xml:space="preserve"> </w:t>
      </w:r>
      <w:r>
        <w:t>help</w:t>
      </w:r>
      <w:r>
        <w:rPr>
          <w:spacing w:val="-13"/>
        </w:rPr>
        <w:t xml:space="preserve"> </w:t>
      </w:r>
      <w:r>
        <w:t>but</w:t>
      </w:r>
      <w:r>
        <w:rPr>
          <w:spacing w:val="-12"/>
        </w:rPr>
        <w:t xml:space="preserve"> </w:t>
      </w:r>
      <w:r>
        <w:t>what</w:t>
      </w:r>
      <w:r>
        <w:rPr>
          <w:spacing w:val="-13"/>
        </w:rPr>
        <w:t xml:space="preserve"> </w:t>
      </w:r>
      <w:r>
        <w:t>the</w:t>
      </w:r>
      <w:r>
        <w:rPr>
          <w:spacing w:val="-12"/>
        </w:rPr>
        <w:t xml:space="preserve"> </w:t>
      </w:r>
      <w:r>
        <w:t>charity</w:t>
      </w:r>
      <w:r>
        <w:rPr>
          <w:spacing w:val="-13"/>
        </w:rPr>
        <w:t xml:space="preserve"> </w:t>
      </w:r>
      <w:r>
        <w:t>of</w:t>
      </w:r>
      <w:r>
        <w:rPr>
          <w:spacing w:val="-13"/>
        </w:rPr>
        <w:t xml:space="preserve"> </w:t>
      </w:r>
      <w:r>
        <w:t>friends,</w:t>
      </w:r>
      <w:r>
        <w:rPr>
          <w:spacing w:val="-12"/>
        </w:rPr>
        <w:t xml:space="preserve"> </w:t>
      </w:r>
      <w:r>
        <w:t>who</w:t>
      </w:r>
      <w:r>
        <w:rPr>
          <w:spacing w:val="-13"/>
        </w:rPr>
        <w:t xml:space="preserve"> </w:t>
      </w:r>
      <w:r>
        <w:t>were</w:t>
      </w:r>
      <w:r>
        <w:rPr>
          <w:spacing w:val="-13"/>
        </w:rPr>
        <w:t xml:space="preserve"> </w:t>
      </w:r>
      <w:r>
        <w:t>very</w:t>
      </w:r>
      <w:r>
        <w:rPr>
          <w:spacing w:val="-12"/>
        </w:rPr>
        <w:t xml:space="preserve"> </w:t>
      </w:r>
      <w:r>
        <w:t>few,</w:t>
      </w:r>
      <w:r>
        <w:rPr>
          <w:spacing w:val="-13"/>
        </w:rPr>
        <w:t xml:space="preserve"> </w:t>
      </w:r>
      <w:r>
        <w:t>or</w:t>
      </w:r>
      <w:r>
        <w:rPr>
          <w:spacing w:val="-13"/>
        </w:rPr>
        <w:t xml:space="preserve"> </w:t>
      </w:r>
      <w:r>
        <w:t>the</w:t>
      </w:r>
      <w:r>
        <w:rPr>
          <w:spacing w:val="1"/>
        </w:rPr>
        <w:t xml:space="preserve"> </w:t>
      </w:r>
      <w:r>
        <w:rPr>
          <w:spacing w:val="-1"/>
        </w:rPr>
        <w:t xml:space="preserve">avarice of servants supplied; and even these were scarce and at extravagant wages, and </w:t>
      </w:r>
      <w:r>
        <w:t>so little used to the business</w:t>
      </w:r>
      <w:r>
        <w:rPr>
          <w:spacing w:val="-52"/>
        </w:rPr>
        <w:t xml:space="preserve"> </w:t>
      </w:r>
      <w:r>
        <w:t>that</w:t>
      </w:r>
      <w:r>
        <w:rPr>
          <w:spacing w:val="-14"/>
        </w:rPr>
        <w:t xml:space="preserve"> </w:t>
      </w:r>
      <w:r>
        <w:t>they</w:t>
      </w:r>
      <w:r>
        <w:rPr>
          <w:spacing w:val="-14"/>
        </w:rPr>
        <w:t xml:space="preserve"> </w:t>
      </w:r>
      <w:r>
        <w:t>were</w:t>
      </w:r>
      <w:r>
        <w:rPr>
          <w:spacing w:val="-14"/>
        </w:rPr>
        <w:t xml:space="preserve"> </w:t>
      </w:r>
      <w:r>
        <w:t>fit</w:t>
      </w:r>
      <w:r>
        <w:rPr>
          <w:spacing w:val="-13"/>
        </w:rPr>
        <w:t xml:space="preserve"> </w:t>
      </w:r>
      <w:r>
        <w:t>only</w:t>
      </w:r>
      <w:r>
        <w:rPr>
          <w:spacing w:val="-14"/>
        </w:rPr>
        <w:t xml:space="preserve"> </w:t>
      </w:r>
      <w:r>
        <w:t>to</w:t>
      </w:r>
      <w:r>
        <w:rPr>
          <w:spacing w:val="-14"/>
        </w:rPr>
        <w:t xml:space="preserve"> </w:t>
      </w:r>
      <w:r>
        <w:t>reach</w:t>
      </w:r>
      <w:r>
        <w:rPr>
          <w:spacing w:val="-13"/>
        </w:rPr>
        <w:t xml:space="preserve"> </w:t>
      </w:r>
      <w:r>
        <w:t>what</w:t>
      </w:r>
      <w:r>
        <w:rPr>
          <w:spacing w:val="-14"/>
        </w:rPr>
        <w:t xml:space="preserve"> </w:t>
      </w:r>
      <w:r>
        <w:t>was</w:t>
      </w:r>
      <w:r>
        <w:rPr>
          <w:spacing w:val="-14"/>
        </w:rPr>
        <w:t xml:space="preserve"> </w:t>
      </w:r>
      <w:r>
        <w:t>called</w:t>
      </w:r>
      <w:r>
        <w:rPr>
          <w:spacing w:val="-13"/>
        </w:rPr>
        <w:t xml:space="preserve"> </w:t>
      </w:r>
      <w:r>
        <w:t>for,</w:t>
      </w:r>
      <w:r>
        <w:rPr>
          <w:spacing w:val="-14"/>
        </w:rPr>
        <w:t xml:space="preserve"> </w:t>
      </w:r>
      <w:r>
        <w:t>and</w:t>
      </w:r>
      <w:r>
        <w:rPr>
          <w:spacing w:val="-14"/>
        </w:rPr>
        <w:t xml:space="preserve"> </w:t>
      </w:r>
      <w:r>
        <w:t>observe</w:t>
      </w:r>
      <w:r>
        <w:rPr>
          <w:spacing w:val="-13"/>
        </w:rPr>
        <w:t xml:space="preserve"> </w:t>
      </w:r>
      <w:r>
        <w:t>when</w:t>
      </w:r>
      <w:r>
        <w:rPr>
          <w:spacing w:val="-14"/>
        </w:rPr>
        <w:t xml:space="preserve"> </w:t>
      </w:r>
      <w:r>
        <w:t>their</w:t>
      </w:r>
      <w:r>
        <w:rPr>
          <w:spacing w:val="-14"/>
        </w:rPr>
        <w:t xml:space="preserve"> </w:t>
      </w:r>
      <w:r>
        <w:t>employer</w:t>
      </w:r>
      <w:r>
        <w:rPr>
          <w:spacing w:val="-13"/>
        </w:rPr>
        <w:t xml:space="preserve"> </w:t>
      </w:r>
      <w:r>
        <w:t>died;</w:t>
      </w:r>
      <w:r>
        <w:rPr>
          <w:spacing w:val="-14"/>
        </w:rPr>
        <w:t xml:space="preserve"> </w:t>
      </w:r>
      <w:r>
        <w:t>and</w:t>
      </w:r>
      <w:r>
        <w:rPr>
          <w:spacing w:val="-14"/>
        </w:rPr>
        <w:t xml:space="preserve"> </w:t>
      </w:r>
      <w:r>
        <w:t>this</w:t>
      </w:r>
      <w:r>
        <w:rPr>
          <w:spacing w:val="-13"/>
        </w:rPr>
        <w:t xml:space="preserve"> </w:t>
      </w:r>
      <w:r>
        <w:t>desire</w:t>
      </w:r>
      <w:r>
        <w:rPr>
          <w:spacing w:val="-14"/>
        </w:rPr>
        <w:t xml:space="preserve"> </w:t>
      </w:r>
      <w:r>
        <w:t>of</w:t>
      </w:r>
      <w:r>
        <w:rPr>
          <w:spacing w:val="-14"/>
        </w:rPr>
        <w:t xml:space="preserve"> </w:t>
      </w:r>
      <w:r>
        <w:t>getting</w:t>
      </w:r>
      <w:r>
        <w:rPr>
          <w:spacing w:val="1"/>
        </w:rPr>
        <w:t xml:space="preserve"> </w:t>
      </w:r>
      <w:r>
        <w:t>money often cost them their lives. From this desertion of friends, and scarcity of servants, an unheard-of custom</w:t>
      </w:r>
      <w:r>
        <w:rPr>
          <w:spacing w:val="1"/>
        </w:rPr>
        <w:t xml:space="preserve"> </w:t>
      </w:r>
      <w:r>
        <w:t>prevailed; no lady, however young or handsome, would scruple to be attended by a man-servant, whether young or</w:t>
      </w:r>
      <w:r>
        <w:rPr>
          <w:spacing w:val="-52"/>
        </w:rPr>
        <w:t xml:space="preserve"> </w:t>
      </w:r>
      <w:r>
        <w:t>old it mattered not, and to expose herself naked to him, the necessity of the distemper requiring it, as though it was</w:t>
      </w:r>
      <w:r>
        <w:rPr>
          <w:spacing w:val="-52"/>
        </w:rPr>
        <w:t xml:space="preserve"> </w:t>
      </w:r>
      <w:r>
        <w:t>to a woman; which might make those who recovered, less modest for the time to come. And many lost their lives,</w:t>
      </w:r>
      <w:r>
        <w:rPr>
          <w:spacing w:val="1"/>
        </w:rPr>
        <w:t xml:space="preserve"> </w:t>
      </w:r>
      <w:r>
        <w:rPr>
          <w:spacing w:val="-1"/>
        </w:rPr>
        <w:t>who</w:t>
      </w:r>
      <w:r>
        <w:rPr>
          <w:spacing w:val="-13"/>
        </w:rPr>
        <w:t xml:space="preserve"> </w:t>
      </w:r>
      <w:r>
        <w:rPr>
          <w:spacing w:val="-1"/>
        </w:rPr>
        <w:t>might</w:t>
      </w:r>
      <w:r>
        <w:rPr>
          <w:spacing w:val="-13"/>
        </w:rPr>
        <w:t xml:space="preserve"> </w:t>
      </w:r>
      <w:r>
        <w:rPr>
          <w:spacing w:val="-1"/>
        </w:rPr>
        <w:t>have</w:t>
      </w:r>
      <w:r>
        <w:rPr>
          <w:spacing w:val="-13"/>
        </w:rPr>
        <w:t xml:space="preserve"> </w:t>
      </w:r>
      <w:r>
        <w:rPr>
          <w:spacing w:val="-1"/>
        </w:rPr>
        <w:t>escaped,</w:t>
      </w:r>
      <w:r>
        <w:rPr>
          <w:spacing w:val="-12"/>
        </w:rPr>
        <w:t xml:space="preserve"> </w:t>
      </w:r>
      <w:r>
        <w:rPr>
          <w:spacing w:val="-1"/>
        </w:rPr>
        <w:t>had</w:t>
      </w:r>
      <w:r>
        <w:rPr>
          <w:spacing w:val="-13"/>
        </w:rPr>
        <w:t xml:space="preserve"> </w:t>
      </w:r>
      <w:r>
        <w:rPr>
          <w:spacing w:val="-1"/>
        </w:rPr>
        <w:t>they</w:t>
      </w:r>
      <w:r>
        <w:rPr>
          <w:spacing w:val="-13"/>
        </w:rPr>
        <w:t xml:space="preserve"> </w:t>
      </w:r>
      <w:r>
        <w:rPr>
          <w:spacing w:val="-1"/>
        </w:rPr>
        <w:t>been</w:t>
      </w:r>
      <w:r>
        <w:rPr>
          <w:spacing w:val="-12"/>
        </w:rPr>
        <w:t xml:space="preserve"> </w:t>
      </w:r>
      <w:r>
        <w:rPr>
          <w:spacing w:val="-1"/>
        </w:rPr>
        <w:t>looked</w:t>
      </w:r>
      <w:r>
        <w:rPr>
          <w:spacing w:val="-13"/>
        </w:rPr>
        <w:t xml:space="preserve"> </w:t>
      </w:r>
      <w:r>
        <w:rPr>
          <w:spacing w:val="-1"/>
        </w:rPr>
        <w:t>after</w:t>
      </w:r>
      <w:r>
        <w:rPr>
          <w:spacing w:val="-13"/>
        </w:rPr>
        <w:t xml:space="preserve"> </w:t>
      </w:r>
      <w:r>
        <w:rPr>
          <w:spacing w:val="-1"/>
        </w:rPr>
        <w:t>at</w:t>
      </w:r>
      <w:r>
        <w:rPr>
          <w:spacing w:val="-12"/>
        </w:rPr>
        <w:t xml:space="preserve"> </w:t>
      </w:r>
      <w:r>
        <w:rPr>
          <w:spacing w:val="-1"/>
        </w:rPr>
        <w:t>all.</w:t>
      </w:r>
      <w:r>
        <w:rPr>
          <w:spacing w:val="-13"/>
        </w:rPr>
        <w:t xml:space="preserve"> </w:t>
      </w:r>
      <w:r>
        <w:t>So</w:t>
      </w:r>
      <w:r>
        <w:rPr>
          <w:spacing w:val="-13"/>
        </w:rPr>
        <w:t xml:space="preserve"> </w:t>
      </w:r>
      <w:r>
        <w:t>that,</w:t>
      </w:r>
      <w:r>
        <w:rPr>
          <w:spacing w:val="-12"/>
        </w:rPr>
        <w:t xml:space="preserve"> </w:t>
      </w:r>
      <w:r>
        <w:t>between</w:t>
      </w:r>
      <w:r>
        <w:rPr>
          <w:spacing w:val="-13"/>
        </w:rPr>
        <w:t xml:space="preserve"> </w:t>
      </w:r>
      <w:r>
        <w:t>the</w:t>
      </w:r>
      <w:r>
        <w:rPr>
          <w:spacing w:val="-13"/>
        </w:rPr>
        <w:t xml:space="preserve"> </w:t>
      </w:r>
      <w:r>
        <w:t>scarcity</w:t>
      </w:r>
      <w:r>
        <w:rPr>
          <w:spacing w:val="-12"/>
        </w:rPr>
        <w:t xml:space="preserve"> </w:t>
      </w:r>
      <w:r>
        <w:t>of</w:t>
      </w:r>
      <w:r>
        <w:rPr>
          <w:spacing w:val="-13"/>
        </w:rPr>
        <w:t xml:space="preserve"> </w:t>
      </w:r>
      <w:r>
        <w:t>servants,</w:t>
      </w:r>
      <w:r>
        <w:rPr>
          <w:spacing w:val="-13"/>
        </w:rPr>
        <w:t xml:space="preserve"> </w:t>
      </w:r>
      <w:r>
        <w:t>and</w:t>
      </w:r>
      <w:r>
        <w:rPr>
          <w:spacing w:val="-12"/>
        </w:rPr>
        <w:t xml:space="preserve"> </w:t>
      </w:r>
      <w:r>
        <w:t>the</w:t>
      </w:r>
      <w:r>
        <w:rPr>
          <w:spacing w:val="-13"/>
        </w:rPr>
        <w:t xml:space="preserve"> </w:t>
      </w:r>
      <w:r>
        <w:t>violence</w:t>
      </w:r>
      <w:r>
        <w:rPr>
          <w:spacing w:val="1"/>
        </w:rPr>
        <w:t xml:space="preserve"> </w:t>
      </w:r>
      <w:r>
        <w:t>of</w:t>
      </w:r>
      <w:r>
        <w:rPr>
          <w:spacing w:val="-14"/>
        </w:rPr>
        <w:t xml:space="preserve"> </w:t>
      </w:r>
      <w:r>
        <w:t>the</w:t>
      </w:r>
      <w:r>
        <w:rPr>
          <w:spacing w:val="-13"/>
        </w:rPr>
        <w:t xml:space="preserve"> </w:t>
      </w:r>
      <w:r>
        <w:t>distemper,</w:t>
      </w:r>
      <w:r>
        <w:rPr>
          <w:spacing w:val="-14"/>
        </w:rPr>
        <w:t xml:space="preserve"> </w:t>
      </w:r>
      <w:r>
        <w:t>such</w:t>
      </w:r>
      <w:r>
        <w:rPr>
          <w:spacing w:val="-13"/>
        </w:rPr>
        <w:t xml:space="preserve"> </w:t>
      </w:r>
      <w:r>
        <w:t>numbers</w:t>
      </w:r>
      <w:r>
        <w:rPr>
          <w:spacing w:val="-14"/>
        </w:rPr>
        <w:t xml:space="preserve"> </w:t>
      </w:r>
      <w:r>
        <w:t>were</w:t>
      </w:r>
      <w:r>
        <w:rPr>
          <w:spacing w:val="-13"/>
        </w:rPr>
        <w:t xml:space="preserve"> </w:t>
      </w:r>
      <w:r>
        <w:t>continually</w:t>
      </w:r>
      <w:r>
        <w:rPr>
          <w:spacing w:val="-14"/>
        </w:rPr>
        <w:t xml:space="preserve"> </w:t>
      </w:r>
      <w:r>
        <w:t>dying,</w:t>
      </w:r>
      <w:r>
        <w:rPr>
          <w:spacing w:val="-13"/>
        </w:rPr>
        <w:t xml:space="preserve"> </w:t>
      </w:r>
      <w:r>
        <w:t>as</w:t>
      </w:r>
      <w:r>
        <w:rPr>
          <w:spacing w:val="-14"/>
        </w:rPr>
        <w:t xml:space="preserve"> </w:t>
      </w:r>
      <w:r>
        <w:t>made</w:t>
      </w:r>
      <w:r>
        <w:rPr>
          <w:spacing w:val="-13"/>
        </w:rPr>
        <w:t xml:space="preserve"> </w:t>
      </w:r>
      <w:r>
        <w:t>it</w:t>
      </w:r>
      <w:r>
        <w:rPr>
          <w:spacing w:val="-14"/>
        </w:rPr>
        <w:t xml:space="preserve"> </w:t>
      </w:r>
      <w:r>
        <w:t>terrible</w:t>
      </w:r>
      <w:r>
        <w:rPr>
          <w:spacing w:val="-13"/>
        </w:rPr>
        <w:t xml:space="preserve"> </w:t>
      </w:r>
      <w:r>
        <w:t>to</w:t>
      </w:r>
      <w:r>
        <w:rPr>
          <w:spacing w:val="-14"/>
        </w:rPr>
        <w:t xml:space="preserve"> </w:t>
      </w:r>
      <w:r>
        <w:t>hear</w:t>
      </w:r>
      <w:r>
        <w:rPr>
          <w:spacing w:val="-13"/>
        </w:rPr>
        <w:t xml:space="preserve"> </w:t>
      </w:r>
      <w:r>
        <w:t>as</w:t>
      </w:r>
      <w:r>
        <w:rPr>
          <w:spacing w:val="-14"/>
        </w:rPr>
        <w:t xml:space="preserve"> </w:t>
      </w:r>
      <w:r>
        <w:t>well</w:t>
      </w:r>
      <w:r>
        <w:rPr>
          <w:spacing w:val="-13"/>
        </w:rPr>
        <w:t xml:space="preserve"> </w:t>
      </w:r>
      <w:r>
        <w:t>as</w:t>
      </w:r>
      <w:r>
        <w:rPr>
          <w:spacing w:val="-13"/>
        </w:rPr>
        <w:t xml:space="preserve"> </w:t>
      </w:r>
      <w:r>
        <w:t>to</w:t>
      </w:r>
      <w:r>
        <w:rPr>
          <w:spacing w:val="-14"/>
        </w:rPr>
        <w:t xml:space="preserve"> </w:t>
      </w:r>
      <w:r>
        <w:t>behold.</w:t>
      </w:r>
      <w:r>
        <w:rPr>
          <w:spacing w:val="-13"/>
        </w:rPr>
        <w:t xml:space="preserve"> </w:t>
      </w:r>
      <w:r>
        <w:t>Whence,</w:t>
      </w:r>
      <w:r>
        <w:rPr>
          <w:spacing w:val="-14"/>
        </w:rPr>
        <w:t xml:space="preserve"> </w:t>
      </w:r>
      <w:r>
        <w:t>from</w:t>
      </w:r>
      <w:r>
        <w:rPr>
          <w:spacing w:val="-52"/>
        </w:rPr>
        <w:t xml:space="preserve"> </w:t>
      </w:r>
      <w:r>
        <w:t>mere</w:t>
      </w:r>
      <w:r>
        <w:rPr>
          <w:spacing w:val="-11"/>
        </w:rPr>
        <w:t xml:space="preserve"> </w:t>
      </w:r>
      <w:r>
        <w:t>necessity,</w:t>
      </w:r>
      <w:r>
        <w:rPr>
          <w:spacing w:val="-11"/>
        </w:rPr>
        <w:t xml:space="preserve"> </w:t>
      </w:r>
      <w:r>
        <w:t>many</w:t>
      </w:r>
      <w:r>
        <w:rPr>
          <w:spacing w:val="-11"/>
        </w:rPr>
        <w:t xml:space="preserve"> </w:t>
      </w:r>
      <w:r>
        <w:t>customs</w:t>
      </w:r>
      <w:r>
        <w:rPr>
          <w:spacing w:val="-11"/>
        </w:rPr>
        <w:t xml:space="preserve"> </w:t>
      </w:r>
      <w:r>
        <w:t>were</w:t>
      </w:r>
      <w:r>
        <w:rPr>
          <w:spacing w:val="-10"/>
        </w:rPr>
        <w:t xml:space="preserve"> </w:t>
      </w:r>
      <w:r>
        <w:t>introduced</w:t>
      </w:r>
      <w:r>
        <w:rPr>
          <w:spacing w:val="-11"/>
        </w:rPr>
        <w:t xml:space="preserve"> </w:t>
      </w:r>
      <w:r>
        <w:t>different</w:t>
      </w:r>
      <w:r>
        <w:rPr>
          <w:spacing w:val="-11"/>
        </w:rPr>
        <w:t xml:space="preserve"> </w:t>
      </w:r>
      <w:r>
        <w:t>from</w:t>
      </w:r>
      <w:r>
        <w:rPr>
          <w:spacing w:val="-11"/>
        </w:rPr>
        <w:t xml:space="preserve"> </w:t>
      </w:r>
      <w:r>
        <w:t>what</w:t>
      </w:r>
      <w:r>
        <w:rPr>
          <w:spacing w:val="-11"/>
        </w:rPr>
        <w:t xml:space="preserve"> </w:t>
      </w:r>
      <w:r>
        <w:t>had</w:t>
      </w:r>
      <w:r>
        <w:rPr>
          <w:spacing w:val="-10"/>
        </w:rPr>
        <w:t xml:space="preserve"> </w:t>
      </w:r>
      <w:r>
        <w:t>been</w:t>
      </w:r>
      <w:r>
        <w:rPr>
          <w:spacing w:val="-11"/>
        </w:rPr>
        <w:t xml:space="preserve"> </w:t>
      </w:r>
      <w:r>
        <w:t>before</w:t>
      </w:r>
      <w:r>
        <w:rPr>
          <w:spacing w:val="-11"/>
        </w:rPr>
        <w:t xml:space="preserve"> </w:t>
      </w:r>
      <w:r>
        <w:t>known</w:t>
      </w:r>
      <w:r>
        <w:rPr>
          <w:spacing w:val="-11"/>
        </w:rPr>
        <w:t xml:space="preserve"> </w:t>
      </w:r>
      <w:r>
        <w:t>in</w:t>
      </w:r>
      <w:r>
        <w:rPr>
          <w:spacing w:val="-11"/>
        </w:rPr>
        <w:t xml:space="preserve"> </w:t>
      </w:r>
      <w:r>
        <w:t>the</w:t>
      </w:r>
      <w:r>
        <w:rPr>
          <w:spacing w:val="-10"/>
        </w:rPr>
        <w:t xml:space="preserve"> </w:t>
      </w:r>
      <w:r>
        <w:t>city.</w:t>
      </w:r>
    </w:p>
    <w:p w14:paraId="6BAE3D8B" w14:textId="5D95ECBB" w:rsidR="000276C6" w:rsidRDefault="000276C6" w:rsidP="00D80F19">
      <w:pPr>
        <w:pStyle w:val="Body"/>
      </w:pPr>
      <w:r>
        <w:t>It</w:t>
      </w:r>
      <w:r>
        <w:rPr>
          <w:spacing w:val="-4"/>
        </w:rPr>
        <w:t xml:space="preserve"> </w:t>
      </w:r>
      <w:r>
        <w:t>had</w:t>
      </w:r>
      <w:r>
        <w:rPr>
          <w:spacing w:val="-4"/>
        </w:rPr>
        <w:t xml:space="preserve"> </w:t>
      </w:r>
      <w:r>
        <w:t>been</w:t>
      </w:r>
      <w:r>
        <w:rPr>
          <w:spacing w:val="-4"/>
        </w:rPr>
        <w:t xml:space="preserve"> </w:t>
      </w:r>
      <w:r>
        <w:t>usual,</w:t>
      </w:r>
      <w:r>
        <w:rPr>
          <w:spacing w:val="-4"/>
        </w:rPr>
        <w:t xml:space="preserve"> </w:t>
      </w:r>
      <w:r>
        <w:t>as</w:t>
      </w:r>
      <w:r>
        <w:rPr>
          <w:spacing w:val="-4"/>
        </w:rPr>
        <w:t xml:space="preserve"> </w:t>
      </w:r>
      <w:r>
        <w:t>it</w:t>
      </w:r>
      <w:r>
        <w:rPr>
          <w:spacing w:val="-4"/>
        </w:rPr>
        <w:t xml:space="preserve"> </w:t>
      </w:r>
      <w:r>
        <w:t>now</w:t>
      </w:r>
      <w:r>
        <w:rPr>
          <w:spacing w:val="-4"/>
        </w:rPr>
        <w:t xml:space="preserve"> </w:t>
      </w:r>
      <w:r>
        <w:t>is,</w:t>
      </w:r>
      <w:r>
        <w:rPr>
          <w:spacing w:val="-4"/>
        </w:rPr>
        <w:t xml:space="preserve"> </w:t>
      </w:r>
      <w:r>
        <w:t>for</w:t>
      </w:r>
      <w:r>
        <w:rPr>
          <w:spacing w:val="-4"/>
        </w:rPr>
        <w:t xml:space="preserve"> </w:t>
      </w:r>
      <w:r>
        <w:t>the</w:t>
      </w:r>
      <w:r>
        <w:rPr>
          <w:spacing w:val="-4"/>
        </w:rPr>
        <w:t xml:space="preserve"> </w:t>
      </w:r>
      <w:r>
        <w:t>women</w:t>
      </w:r>
      <w:r>
        <w:rPr>
          <w:spacing w:val="-4"/>
        </w:rPr>
        <w:t xml:space="preserve"> </w:t>
      </w:r>
      <w:r>
        <w:t>who</w:t>
      </w:r>
      <w:r>
        <w:rPr>
          <w:spacing w:val="-4"/>
        </w:rPr>
        <w:t xml:space="preserve"> </w:t>
      </w:r>
      <w:r>
        <w:t>were</w:t>
      </w:r>
      <w:r>
        <w:rPr>
          <w:spacing w:val="-3"/>
        </w:rPr>
        <w:t xml:space="preserve"> </w:t>
      </w:r>
      <w:r>
        <w:t>friends</w:t>
      </w:r>
      <w:r>
        <w:rPr>
          <w:spacing w:val="-4"/>
        </w:rPr>
        <w:t xml:space="preserve"> </w:t>
      </w:r>
      <w:r>
        <w:t>and</w:t>
      </w:r>
      <w:r>
        <w:rPr>
          <w:spacing w:val="-4"/>
        </w:rPr>
        <w:t xml:space="preserve"> </w:t>
      </w:r>
      <w:r>
        <w:t>neighbours</w:t>
      </w:r>
      <w:r>
        <w:rPr>
          <w:spacing w:val="-4"/>
        </w:rPr>
        <w:t xml:space="preserve"> </w:t>
      </w:r>
      <w:r>
        <w:t>to</w:t>
      </w:r>
      <w:r>
        <w:rPr>
          <w:spacing w:val="-4"/>
        </w:rPr>
        <w:t xml:space="preserve"> </w:t>
      </w:r>
      <w:r>
        <w:t>the</w:t>
      </w:r>
      <w:r>
        <w:rPr>
          <w:spacing w:val="-4"/>
        </w:rPr>
        <w:t xml:space="preserve"> </w:t>
      </w:r>
      <w:r>
        <w:t>deceased,</w:t>
      </w:r>
      <w:r>
        <w:rPr>
          <w:spacing w:val="-4"/>
        </w:rPr>
        <w:t xml:space="preserve"> </w:t>
      </w:r>
      <w:r>
        <w:t>to</w:t>
      </w:r>
      <w:r>
        <w:rPr>
          <w:spacing w:val="-4"/>
        </w:rPr>
        <w:t xml:space="preserve"> </w:t>
      </w:r>
      <w:r>
        <w:t>meet</w:t>
      </w:r>
      <w:r>
        <w:rPr>
          <w:spacing w:val="-4"/>
        </w:rPr>
        <w:t xml:space="preserve"> </w:t>
      </w:r>
      <w:r>
        <w:t>togeth-</w:t>
      </w:r>
      <w:r>
        <w:rPr>
          <w:spacing w:val="-52"/>
        </w:rPr>
        <w:t xml:space="preserve"> </w:t>
      </w:r>
      <w:r>
        <w:t>er at his house, and to lament with his relations; at the same time the men would get together at the door, with a</w:t>
      </w:r>
      <w:r>
        <w:rPr>
          <w:spacing w:val="1"/>
        </w:rPr>
        <w:t xml:space="preserve"> </w:t>
      </w:r>
      <w:r>
        <w:t>number of clergy, according to the person’s circumstances; and the corpse was carried by people of his own rank,</w:t>
      </w:r>
      <w:r>
        <w:rPr>
          <w:spacing w:val="1"/>
        </w:rPr>
        <w:t xml:space="preserve"> </w:t>
      </w:r>
      <w:r>
        <w:t>with the solemnity of tapers and singing, to that church where the deceased had desired to be buried. This custom</w:t>
      </w:r>
      <w:r>
        <w:rPr>
          <w:spacing w:val="1"/>
        </w:rPr>
        <w:t xml:space="preserve"> </w:t>
      </w:r>
      <w:r>
        <w:t>was</w:t>
      </w:r>
      <w:r>
        <w:rPr>
          <w:spacing w:val="-7"/>
        </w:rPr>
        <w:t xml:space="preserve"> </w:t>
      </w:r>
      <w:r>
        <w:t>now</w:t>
      </w:r>
      <w:r>
        <w:rPr>
          <w:spacing w:val="-6"/>
        </w:rPr>
        <w:t xml:space="preserve"> </w:t>
      </w:r>
      <w:r>
        <w:t>laid</w:t>
      </w:r>
      <w:r>
        <w:rPr>
          <w:spacing w:val="-6"/>
        </w:rPr>
        <w:t xml:space="preserve"> </w:t>
      </w:r>
      <w:r>
        <w:t>aside,</w:t>
      </w:r>
      <w:r>
        <w:rPr>
          <w:spacing w:val="-6"/>
        </w:rPr>
        <w:t xml:space="preserve"> </w:t>
      </w:r>
      <w:r>
        <w:t>and,</w:t>
      </w:r>
      <w:r>
        <w:rPr>
          <w:spacing w:val="-7"/>
        </w:rPr>
        <w:t xml:space="preserve"> </w:t>
      </w:r>
      <w:r>
        <w:t>so</w:t>
      </w:r>
      <w:r>
        <w:rPr>
          <w:spacing w:val="-6"/>
        </w:rPr>
        <w:t xml:space="preserve"> </w:t>
      </w:r>
      <w:r>
        <w:t>far</w:t>
      </w:r>
      <w:r>
        <w:rPr>
          <w:spacing w:val="-6"/>
        </w:rPr>
        <w:t xml:space="preserve"> </w:t>
      </w:r>
      <w:r>
        <w:t>from</w:t>
      </w:r>
      <w:r>
        <w:rPr>
          <w:spacing w:val="-6"/>
        </w:rPr>
        <w:t xml:space="preserve"> </w:t>
      </w:r>
      <w:r>
        <w:t>having</w:t>
      </w:r>
      <w:r>
        <w:rPr>
          <w:spacing w:val="-6"/>
        </w:rPr>
        <w:t xml:space="preserve"> </w:t>
      </w:r>
      <w:r>
        <w:t>a</w:t>
      </w:r>
      <w:r>
        <w:rPr>
          <w:spacing w:val="-7"/>
        </w:rPr>
        <w:t xml:space="preserve"> </w:t>
      </w:r>
      <w:r>
        <w:t>crowd</w:t>
      </w:r>
      <w:r>
        <w:rPr>
          <w:spacing w:val="-6"/>
        </w:rPr>
        <w:t xml:space="preserve"> </w:t>
      </w:r>
      <w:r>
        <w:t>of</w:t>
      </w:r>
      <w:r>
        <w:rPr>
          <w:spacing w:val="-6"/>
        </w:rPr>
        <w:t xml:space="preserve"> </w:t>
      </w:r>
      <w:r>
        <w:t>women</w:t>
      </w:r>
      <w:r>
        <w:rPr>
          <w:spacing w:val="-6"/>
        </w:rPr>
        <w:t xml:space="preserve"> </w:t>
      </w:r>
      <w:r>
        <w:t>to</w:t>
      </w:r>
      <w:r>
        <w:rPr>
          <w:spacing w:val="-6"/>
        </w:rPr>
        <w:t xml:space="preserve"> </w:t>
      </w:r>
      <w:r>
        <w:t>lament</w:t>
      </w:r>
      <w:r>
        <w:rPr>
          <w:spacing w:val="-7"/>
        </w:rPr>
        <w:t xml:space="preserve"> </w:t>
      </w:r>
      <w:r>
        <w:t>over</w:t>
      </w:r>
      <w:r>
        <w:rPr>
          <w:spacing w:val="-6"/>
        </w:rPr>
        <w:t xml:space="preserve"> </w:t>
      </w:r>
      <w:r>
        <w:t>them,</w:t>
      </w:r>
      <w:r>
        <w:rPr>
          <w:spacing w:val="-6"/>
        </w:rPr>
        <w:t xml:space="preserve"> </w:t>
      </w:r>
      <w:r>
        <w:t>great</w:t>
      </w:r>
      <w:r>
        <w:rPr>
          <w:spacing w:val="-6"/>
        </w:rPr>
        <w:t xml:space="preserve"> </w:t>
      </w:r>
      <w:r>
        <w:t>numbers</w:t>
      </w:r>
      <w:r>
        <w:rPr>
          <w:spacing w:val="-6"/>
        </w:rPr>
        <w:t xml:space="preserve"> </w:t>
      </w:r>
      <w:r>
        <w:t>passed</w:t>
      </w:r>
      <w:r>
        <w:rPr>
          <w:spacing w:val="-7"/>
        </w:rPr>
        <w:t xml:space="preserve"> </w:t>
      </w:r>
      <w:r>
        <w:t>out</w:t>
      </w:r>
      <w:r w:rsidR="00D80F19">
        <w:t xml:space="preserve"> </w:t>
      </w:r>
      <w:r>
        <w:t>of the world without a witness. Few were they who had the tears of their friends at their departure; those friends</w:t>
      </w:r>
      <w:r>
        <w:rPr>
          <w:spacing w:val="1"/>
        </w:rPr>
        <w:t xml:space="preserve"> </w:t>
      </w:r>
      <w:r>
        <w:t>were laughing and making themselves merry the while; for even the women had learned to postpone every other</w:t>
      </w:r>
      <w:r>
        <w:rPr>
          <w:spacing w:val="1"/>
        </w:rPr>
        <w:t xml:space="preserve"> </w:t>
      </w:r>
      <w:r>
        <w:t xml:space="preserve">concern to that of their own lives. Nor was a corpse </w:t>
      </w:r>
      <w:r>
        <w:lastRenderedPageBreak/>
        <w:t>attended by more than ten or a dozen, nor those citizens of</w:t>
      </w:r>
      <w:r>
        <w:rPr>
          <w:spacing w:val="1"/>
        </w:rPr>
        <w:t xml:space="preserve"> </w:t>
      </w:r>
      <w:r>
        <w:t>credit, but fellows hired for the purpose; who would put themselves under the bier, and carry it with all possible</w:t>
      </w:r>
      <w:r>
        <w:rPr>
          <w:spacing w:val="1"/>
        </w:rPr>
        <w:t xml:space="preserve"> </w:t>
      </w:r>
      <w:r>
        <w:t>haste to the nearest church; and the corpse was interred, without any great ceremony, where they could find room.</w:t>
      </w:r>
      <w:r>
        <w:rPr>
          <w:spacing w:val="1"/>
        </w:rPr>
        <w:t xml:space="preserve"> </w:t>
      </w:r>
      <w:r>
        <w:t>With regard to the lower sort, and many of a middling rank, the scene was still more affecting; for they staying at</w:t>
      </w:r>
      <w:r>
        <w:rPr>
          <w:spacing w:val="1"/>
        </w:rPr>
        <w:t xml:space="preserve"> </w:t>
      </w:r>
      <w:r>
        <w:t>home either through poverty or hopes of succour in distress, fell sick daily by thousands, and, having nobody to</w:t>
      </w:r>
      <w:r>
        <w:rPr>
          <w:spacing w:val="1"/>
        </w:rPr>
        <w:t xml:space="preserve"> </w:t>
      </w:r>
      <w:r>
        <w:t>attend them, generally died: some breathed their last in the streets, and others shut up in their own houses, where</w:t>
      </w:r>
      <w:r>
        <w:rPr>
          <w:spacing w:val="1"/>
        </w:rPr>
        <w:t xml:space="preserve"> </w:t>
      </w:r>
      <w:r>
        <w:t>the stench that came from them made the first discovery of their deaths to the neighbourhood. And, indeed, every</w:t>
      </w:r>
      <w:r>
        <w:rPr>
          <w:spacing w:val="1"/>
        </w:rPr>
        <w:t xml:space="preserve"> </w:t>
      </w:r>
      <w:r>
        <w:t>place</w:t>
      </w:r>
      <w:r>
        <w:rPr>
          <w:spacing w:val="-10"/>
        </w:rPr>
        <w:t xml:space="preserve"> </w:t>
      </w:r>
      <w:r>
        <w:t>was</w:t>
      </w:r>
      <w:r>
        <w:rPr>
          <w:spacing w:val="-10"/>
        </w:rPr>
        <w:t xml:space="preserve"> </w:t>
      </w:r>
      <w:r>
        <w:t>filled</w:t>
      </w:r>
      <w:r>
        <w:rPr>
          <w:spacing w:val="-10"/>
        </w:rPr>
        <w:t xml:space="preserve"> </w:t>
      </w:r>
      <w:r>
        <w:t>with</w:t>
      </w:r>
      <w:r>
        <w:rPr>
          <w:spacing w:val="-10"/>
        </w:rPr>
        <w:t xml:space="preserve"> </w:t>
      </w:r>
      <w:r>
        <w:t>the</w:t>
      </w:r>
      <w:r>
        <w:rPr>
          <w:spacing w:val="-9"/>
        </w:rPr>
        <w:t xml:space="preserve"> </w:t>
      </w:r>
      <w:r>
        <w:t>dead.</w:t>
      </w:r>
      <w:r>
        <w:rPr>
          <w:spacing w:val="-10"/>
        </w:rPr>
        <w:t xml:space="preserve"> </w:t>
      </w:r>
      <w:r>
        <w:t>Hence</w:t>
      </w:r>
      <w:r>
        <w:rPr>
          <w:spacing w:val="-10"/>
        </w:rPr>
        <w:t xml:space="preserve"> </w:t>
      </w:r>
      <w:r>
        <w:t>it</w:t>
      </w:r>
      <w:r>
        <w:rPr>
          <w:spacing w:val="-10"/>
        </w:rPr>
        <w:t xml:space="preserve"> </w:t>
      </w:r>
      <w:r>
        <w:t>became</w:t>
      </w:r>
      <w:r>
        <w:rPr>
          <w:spacing w:val="-10"/>
        </w:rPr>
        <w:t xml:space="preserve"> </w:t>
      </w:r>
      <w:r>
        <w:t>a</w:t>
      </w:r>
      <w:r>
        <w:rPr>
          <w:spacing w:val="-9"/>
        </w:rPr>
        <w:t xml:space="preserve"> </w:t>
      </w:r>
      <w:r>
        <w:t>general</w:t>
      </w:r>
      <w:r>
        <w:rPr>
          <w:spacing w:val="-10"/>
        </w:rPr>
        <w:t xml:space="preserve"> </w:t>
      </w:r>
      <w:r>
        <w:t>practice,</w:t>
      </w:r>
      <w:r>
        <w:rPr>
          <w:spacing w:val="-10"/>
        </w:rPr>
        <w:t xml:space="preserve"> </w:t>
      </w:r>
      <w:r>
        <w:t>as</w:t>
      </w:r>
      <w:r>
        <w:rPr>
          <w:spacing w:val="-10"/>
        </w:rPr>
        <w:t xml:space="preserve"> </w:t>
      </w:r>
      <w:r>
        <w:t>well</w:t>
      </w:r>
      <w:r>
        <w:rPr>
          <w:spacing w:val="-10"/>
        </w:rPr>
        <w:t xml:space="preserve"> </w:t>
      </w:r>
      <w:r>
        <w:t>out</w:t>
      </w:r>
      <w:r>
        <w:rPr>
          <w:spacing w:val="-9"/>
        </w:rPr>
        <w:t xml:space="preserve"> </w:t>
      </w:r>
      <w:r>
        <w:t>of</w:t>
      </w:r>
      <w:r>
        <w:rPr>
          <w:spacing w:val="-10"/>
        </w:rPr>
        <w:t xml:space="preserve"> </w:t>
      </w:r>
      <w:r>
        <w:t>regard</w:t>
      </w:r>
      <w:r>
        <w:rPr>
          <w:spacing w:val="-10"/>
        </w:rPr>
        <w:t xml:space="preserve"> </w:t>
      </w:r>
      <w:r>
        <w:t>for</w:t>
      </w:r>
      <w:r>
        <w:rPr>
          <w:spacing w:val="-10"/>
        </w:rPr>
        <w:t xml:space="preserve"> </w:t>
      </w:r>
      <w:r>
        <w:t>the</w:t>
      </w:r>
      <w:r>
        <w:rPr>
          <w:spacing w:val="-9"/>
        </w:rPr>
        <w:t xml:space="preserve"> </w:t>
      </w:r>
      <w:r>
        <w:t>living</w:t>
      </w:r>
      <w:r>
        <w:rPr>
          <w:spacing w:val="-10"/>
        </w:rPr>
        <w:t xml:space="preserve"> </w:t>
      </w:r>
      <w:r>
        <w:t>as</w:t>
      </w:r>
      <w:r>
        <w:rPr>
          <w:spacing w:val="-10"/>
        </w:rPr>
        <w:t xml:space="preserve"> </w:t>
      </w:r>
      <w:r>
        <w:t>pity</w:t>
      </w:r>
      <w:r>
        <w:rPr>
          <w:spacing w:val="-10"/>
        </w:rPr>
        <w:t xml:space="preserve"> </w:t>
      </w:r>
      <w:r>
        <w:t>for</w:t>
      </w:r>
      <w:r>
        <w:rPr>
          <w:spacing w:val="-10"/>
        </w:rPr>
        <w:t xml:space="preserve"> </w:t>
      </w:r>
      <w:r>
        <w:t>the</w:t>
      </w:r>
      <w:r>
        <w:rPr>
          <w:spacing w:val="1"/>
        </w:rPr>
        <w:t xml:space="preserve"> </w:t>
      </w:r>
      <w:r>
        <w:t>dead,</w:t>
      </w:r>
      <w:r>
        <w:rPr>
          <w:spacing w:val="-6"/>
        </w:rPr>
        <w:t xml:space="preserve"> </w:t>
      </w:r>
      <w:r>
        <w:t>for</w:t>
      </w:r>
      <w:r>
        <w:rPr>
          <w:spacing w:val="-6"/>
        </w:rPr>
        <w:t xml:space="preserve"> </w:t>
      </w:r>
      <w:r>
        <w:t>the</w:t>
      </w:r>
      <w:r>
        <w:rPr>
          <w:spacing w:val="-6"/>
        </w:rPr>
        <w:t xml:space="preserve"> </w:t>
      </w:r>
      <w:r>
        <w:t>neighbours,</w:t>
      </w:r>
      <w:r>
        <w:rPr>
          <w:spacing w:val="-6"/>
        </w:rPr>
        <w:t xml:space="preserve"> </w:t>
      </w:r>
      <w:r>
        <w:t>assisted</w:t>
      </w:r>
      <w:r>
        <w:rPr>
          <w:spacing w:val="-6"/>
        </w:rPr>
        <w:t xml:space="preserve"> </w:t>
      </w:r>
      <w:r>
        <w:t>by</w:t>
      </w:r>
      <w:r>
        <w:rPr>
          <w:spacing w:val="-6"/>
        </w:rPr>
        <w:t xml:space="preserve"> </w:t>
      </w:r>
      <w:r>
        <w:t>what</w:t>
      </w:r>
      <w:r>
        <w:rPr>
          <w:spacing w:val="-6"/>
        </w:rPr>
        <w:t xml:space="preserve"> </w:t>
      </w:r>
      <w:r>
        <w:t>porters</w:t>
      </w:r>
      <w:r>
        <w:rPr>
          <w:spacing w:val="-5"/>
        </w:rPr>
        <w:t xml:space="preserve"> </w:t>
      </w:r>
      <w:r>
        <w:t>they</w:t>
      </w:r>
      <w:r>
        <w:rPr>
          <w:spacing w:val="-6"/>
        </w:rPr>
        <w:t xml:space="preserve"> </w:t>
      </w:r>
      <w:r>
        <w:t>could</w:t>
      </w:r>
      <w:r>
        <w:rPr>
          <w:spacing w:val="-6"/>
        </w:rPr>
        <w:t xml:space="preserve"> </w:t>
      </w:r>
      <w:r>
        <w:t>meet</w:t>
      </w:r>
      <w:r>
        <w:rPr>
          <w:spacing w:val="-6"/>
        </w:rPr>
        <w:t xml:space="preserve"> </w:t>
      </w:r>
      <w:r>
        <w:t>with,</w:t>
      </w:r>
      <w:r>
        <w:rPr>
          <w:spacing w:val="-6"/>
        </w:rPr>
        <w:t xml:space="preserve"> </w:t>
      </w:r>
      <w:r>
        <w:t>to</w:t>
      </w:r>
      <w:r>
        <w:rPr>
          <w:spacing w:val="-6"/>
        </w:rPr>
        <w:t xml:space="preserve"> </w:t>
      </w:r>
      <w:r>
        <w:t>clear</w:t>
      </w:r>
      <w:r>
        <w:rPr>
          <w:spacing w:val="-6"/>
        </w:rPr>
        <w:t xml:space="preserve"> </w:t>
      </w:r>
      <w:r>
        <w:t>all</w:t>
      </w:r>
      <w:r>
        <w:rPr>
          <w:spacing w:val="-5"/>
        </w:rPr>
        <w:t xml:space="preserve"> </w:t>
      </w:r>
      <w:r>
        <w:t>the</w:t>
      </w:r>
      <w:r>
        <w:rPr>
          <w:spacing w:val="-6"/>
        </w:rPr>
        <w:t xml:space="preserve"> </w:t>
      </w:r>
      <w:r>
        <w:t>houses,</w:t>
      </w:r>
      <w:r>
        <w:rPr>
          <w:spacing w:val="-6"/>
        </w:rPr>
        <w:t xml:space="preserve"> </w:t>
      </w:r>
      <w:r>
        <w:t>and</w:t>
      </w:r>
      <w:r>
        <w:rPr>
          <w:spacing w:val="-6"/>
        </w:rPr>
        <w:t xml:space="preserve"> </w:t>
      </w:r>
      <w:r>
        <w:t>lay</w:t>
      </w:r>
      <w:r>
        <w:rPr>
          <w:spacing w:val="-6"/>
        </w:rPr>
        <w:t xml:space="preserve"> </w:t>
      </w:r>
      <w:r>
        <w:t>the</w:t>
      </w:r>
      <w:r>
        <w:rPr>
          <w:spacing w:val="-6"/>
        </w:rPr>
        <w:t xml:space="preserve"> </w:t>
      </w:r>
      <w:r>
        <w:t>bodies</w:t>
      </w:r>
      <w:r>
        <w:rPr>
          <w:spacing w:val="-6"/>
        </w:rPr>
        <w:t xml:space="preserve"> </w:t>
      </w:r>
      <w:r>
        <w:t>at</w:t>
      </w:r>
      <w:r>
        <w:rPr>
          <w:spacing w:val="-52"/>
        </w:rPr>
        <w:t xml:space="preserve"> </w:t>
      </w:r>
      <w:r>
        <w:t>the doors; and every morning great numbers might be seen brought out in this manner, to be carried away on biers,</w:t>
      </w:r>
      <w:r>
        <w:rPr>
          <w:spacing w:val="-52"/>
        </w:rPr>
        <w:t xml:space="preserve"> </w:t>
      </w:r>
      <w:r>
        <w:t>or tables, two or three at a time; and sometimes it has happened that a wife and her husband, two or three brothers,</w:t>
      </w:r>
      <w:r>
        <w:rPr>
          <w:spacing w:val="-52"/>
        </w:rPr>
        <w:t xml:space="preserve"> </w:t>
      </w:r>
      <w:r>
        <w:t>and a father and son, have been laid on together. It has been observed also, whilst two or three priests have walked</w:t>
      </w:r>
      <w:r>
        <w:rPr>
          <w:spacing w:val="-52"/>
        </w:rPr>
        <w:t xml:space="preserve"> </w:t>
      </w:r>
      <w:r>
        <w:t>before a corpse with their crucifix, that two or three sets of porters have fallen in with them; and where they knew</w:t>
      </w:r>
      <w:r>
        <w:rPr>
          <w:spacing w:val="1"/>
        </w:rPr>
        <w:t xml:space="preserve"> </w:t>
      </w:r>
      <w:r>
        <w:t>but of one dead body, they have buried six, eight, or more: nor was there any to follow, and shed a few tears over</w:t>
      </w:r>
      <w:r>
        <w:rPr>
          <w:spacing w:val="1"/>
        </w:rPr>
        <w:t xml:space="preserve"> </w:t>
      </w:r>
      <w:r>
        <w:t>them</w:t>
      </w:r>
      <w:r>
        <w:rPr>
          <w:spacing w:val="-9"/>
        </w:rPr>
        <w:t xml:space="preserve"> </w:t>
      </w:r>
      <w:r>
        <w:t>;</w:t>
      </w:r>
      <w:r>
        <w:rPr>
          <w:spacing w:val="-9"/>
        </w:rPr>
        <w:t xml:space="preserve"> </w:t>
      </w:r>
      <w:r>
        <w:t>for</w:t>
      </w:r>
      <w:r>
        <w:rPr>
          <w:spacing w:val="-8"/>
        </w:rPr>
        <w:t xml:space="preserve"> </w:t>
      </w:r>
      <w:r>
        <w:t>things</w:t>
      </w:r>
      <w:r>
        <w:rPr>
          <w:spacing w:val="-9"/>
        </w:rPr>
        <w:t xml:space="preserve"> </w:t>
      </w:r>
      <w:r>
        <w:t>were</w:t>
      </w:r>
      <w:r>
        <w:rPr>
          <w:spacing w:val="-9"/>
        </w:rPr>
        <w:t xml:space="preserve"> </w:t>
      </w:r>
      <w:r>
        <w:t>come</w:t>
      </w:r>
      <w:r>
        <w:rPr>
          <w:spacing w:val="-8"/>
        </w:rPr>
        <w:t xml:space="preserve"> </w:t>
      </w:r>
      <w:r>
        <w:t>to</w:t>
      </w:r>
      <w:r>
        <w:rPr>
          <w:spacing w:val="-9"/>
        </w:rPr>
        <w:t xml:space="preserve"> </w:t>
      </w:r>
      <w:r>
        <w:t>that</w:t>
      </w:r>
      <w:r>
        <w:rPr>
          <w:spacing w:val="-8"/>
        </w:rPr>
        <w:t xml:space="preserve"> </w:t>
      </w:r>
      <w:r>
        <w:t>pass,</w:t>
      </w:r>
      <w:r>
        <w:rPr>
          <w:spacing w:val="-9"/>
        </w:rPr>
        <w:t xml:space="preserve"> </w:t>
      </w:r>
      <w:r>
        <w:t>that</w:t>
      </w:r>
      <w:r>
        <w:rPr>
          <w:spacing w:val="-9"/>
        </w:rPr>
        <w:t xml:space="preserve"> </w:t>
      </w:r>
      <w:r>
        <w:t>men’s</w:t>
      </w:r>
      <w:r>
        <w:rPr>
          <w:spacing w:val="-8"/>
        </w:rPr>
        <w:t xml:space="preserve"> </w:t>
      </w:r>
      <w:r>
        <w:t>lives</w:t>
      </w:r>
      <w:r>
        <w:rPr>
          <w:spacing w:val="-9"/>
        </w:rPr>
        <w:t xml:space="preserve"> </w:t>
      </w:r>
      <w:r>
        <w:t>were</w:t>
      </w:r>
      <w:r>
        <w:rPr>
          <w:spacing w:val="-8"/>
        </w:rPr>
        <w:t xml:space="preserve"> </w:t>
      </w:r>
      <w:r>
        <w:t>no</w:t>
      </w:r>
      <w:r>
        <w:rPr>
          <w:spacing w:val="-9"/>
        </w:rPr>
        <w:t xml:space="preserve"> </w:t>
      </w:r>
      <w:r>
        <w:t>more</w:t>
      </w:r>
      <w:r>
        <w:rPr>
          <w:spacing w:val="-9"/>
        </w:rPr>
        <w:t xml:space="preserve"> </w:t>
      </w:r>
      <w:r>
        <w:t>regarded</w:t>
      </w:r>
      <w:r>
        <w:rPr>
          <w:spacing w:val="-8"/>
        </w:rPr>
        <w:t xml:space="preserve"> </w:t>
      </w:r>
      <w:r>
        <w:t>than</w:t>
      </w:r>
      <w:r>
        <w:rPr>
          <w:spacing w:val="-9"/>
        </w:rPr>
        <w:t xml:space="preserve"> </w:t>
      </w:r>
      <w:r>
        <w:t>the</w:t>
      </w:r>
      <w:r>
        <w:rPr>
          <w:spacing w:val="-8"/>
        </w:rPr>
        <w:t xml:space="preserve"> </w:t>
      </w:r>
      <w:r>
        <w:t>lives</w:t>
      </w:r>
      <w:r>
        <w:rPr>
          <w:spacing w:val="-9"/>
        </w:rPr>
        <w:t xml:space="preserve"> </w:t>
      </w:r>
      <w:r>
        <w:t>of</w:t>
      </w:r>
      <w:r>
        <w:rPr>
          <w:spacing w:val="-9"/>
        </w:rPr>
        <w:t xml:space="preserve"> </w:t>
      </w:r>
      <w:r>
        <w:t>so</w:t>
      </w:r>
      <w:r>
        <w:rPr>
          <w:spacing w:val="-8"/>
        </w:rPr>
        <w:t xml:space="preserve"> </w:t>
      </w:r>
      <w:r>
        <w:t>many</w:t>
      </w:r>
      <w:r>
        <w:rPr>
          <w:spacing w:val="-9"/>
        </w:rPr>
        <w:t xml:space="preserve"> </w:t>
      </w:r>
      <w:r>
        <w:t>beasts.</w:t>
      </w:r>
      <w:r w:rsidR="00D80F19">
        <w:t xml:space="preserve"> </w:t>
      </w:r>
      <w:r>
        <w:t>Thus it plainly appeared, that what the wisest in the ordinary course of things, and by a common train of calami-</w:t>
      </w:r>
      <w:r>
        <w:rPr>
          <w:spacing w:val="1"/>
        </w:rPr>
        <w:t xml:space="preserve"> </w:t>
      </w:r>
      <w:r>
        <w:t>ties,</w:t>
      </w:r>
      <w:r>
        <w:rPr>
          <w:spacing w:val="-12"/>
        </w:rPr>
        <w:t xml:space="preserve"> </w:t>
      </w:r>
      <w:r>
        <w:t>could</w:t>
      </w:r>
      <w:r>
        <w:rPr>
          <w:spacing w:val="-13"/>
        </w:rPr>
        <w:t xml:space="preserve"> </w:t>
      </w:r>
      <w:r>
        <w:t>never</w:t>
      </w:r>
      <w:r>
        <w:rPr>
          <w:spacing w:val="-12"/>
        </w:rPr>
        <w:t xml:space="preserve"> </w:t>
      </w:r>
      <w:r>
        <w:t>be</w:t>
      </w:r>
      <w:r>
        <w:rPr>
          <w:spacing w:val="-12"/>
        </w:rPr>
        <w:t xml:space="preserve"> </w:t>
      </w:r>
      <w:r>
        <w:t>taught,</w:t>
      </w:r>
      <w:r>
        <w:rPr>
          <w:spacing w:val="-12"/>
        </w:rPr>
        <w:t xml:space="preserve"> </w:t>
      </w:r>
      <w:r>
        <w:t>namely,</w:t>
      </w:r>
      <w:r>
        <w:rPr>
          <w:spacing w:val="-12"/>
        </w:rPr>
        <w:t xml:space="preserve"> </w:t>
      </w:r>
      <w:r>
        <w:t>to</w:t>
      </w:r>
      <w:r>
        <w:rPr>
          <w:spacing w:val="-12"/>
        </w:rPr>
        <w:t xml:space="preserve"> </w:t>
      </w:r>
      <w:r>
        <w:t>bear</w:t>
      </w:r>
      <w:r>
        <w:rPr>
          <w:spacing w:val="-12"/>
        </w:rPr>
        <w:t xml:space="preserve"> </w:t>
      </w:r>
      <w:r>
        <w:t>them</w:t>
      </w:r>
      <w:r>
        <w:rPr>
          <w:spacing w:val="-12"/>
        </w:rPr>
        <w:t xml:space="preserve"> </w:t>
      </w:r>
      <w:r>
        <w:t>patiently,</w:t>
      </w:r>
      <w:r>
        <w:rPr>
          <w:spacing w:val="-12"/>
        </w:rPr>
        <w:t xml:space="preserve"> </w:t>
      </w:r>
      <w:r>
        <w:t>this,</w:t>
      </w:r>
      <w:r>
        <w:rPr>
          <w:spacing w:val="-12"/>
        </w:rPr>
        <w:t xml:space="preserve"> </w:t>
      </w:r>
      <w:r>
        <w:t>by</w:t>
      </w:r>
      <w:r>
        <w:rPr>
          <w:spacing w:val="-12"/>
        </w:rPr>
        <w:t xml:space="preserve"> </w:t>
      </w:r>
      <w:r>
        <w:t>the</w:t>
      </w:r>
      <w:r>
        <w:rPr>
          <w:spacing w:val="-12"/>
        </w:rPr>
        <w:t xml:space="preserve"> </w:t>
      </w:r>
      <w:r>
        <w:t>excess</w:t>
      </w:r>
      <w:r>
        <w:rPr>
          <w:spacing w:val="-12"/>
        </w:rPr>
        <w:t xml:space="preserve"> </w:t>
      </w:r>
      <w:r>
        <w:t>of</w:t>
      </w:r>
      <w:r>
        <w:rPr>
          <w:spacing w:val="-12"/>
        </w:rPr>
        <w:t xml:space="preserve"> </w:t>
      </w:r>
      <w:r>
        <w:t>calamity,</w:t>
      </w:r>
      <w:r>
        <w:rPr>
          <w:spacing w:val="-12"/>
        </w:rPr>
        <w:t xml:space="preserve"> </w:t>
      </w:r>
      <w:r>
        <w:t>was</w:t>
      </w:r>
      <w:r>
        <w:rPr>
          <w:spacing w:val="-12"/>
        </w:rPr>
        <w:t xml:space="preserve"> </w:t>
      </w:r>
      <w:r>
        <w:t>now</w:t>
      </w:r>
      <w:r>
        <w:rPr>
          <w:spacing w:val="-12"/>
        </w:rPr>
        <w:t xml:space="preserve"> </w:t>
      </w:r>
      <w:r>
        <w:t>grown</w:t>
      </w:r>
      <w:r>
        <w:rPr>
          <w:spacing w:val="-12"/>
        </w:rPr>
        <w:t xml:space="preserve"> </w:t>
      </w:r>
      <w:r>
        <w:t>a</w:t>
      </w:r>
      <w:r>
        <w:rPr>
          <w:spacing w:val="-12"/>
        </w:rPr>
        <w:t xml:space="preserve"> </w:t>
      </w:r>
      <w:r>
        <w:t>familiar</w:t>
      </w:r>
      <w:r>
        <w:rPr>
          <w:spacing w:val="-52"/>
        </w:rPr>
        <w:t xml:space="preserve"> </w:t>
      </w:r>
      <w:r>
        <w:t>lesson to the most simple and unthinking. The consecrated ground no longer containing the numbers which were</w:t>
      </w:r>
      <w:r>
        <w:rPr>
          <w:spacing w:val="1"/>
        </w:rPr>
        <w:t xml:space="preserve"> </w:t>
      </w:r>
      <w:r>
        <w:t>continually brought thither, especially as they were desirous of laying every one in the parts allotted to their fami-</w:t>
      </w:r>
      <w:r>
        <w:rPr>
          <w:spacing w:val="1"/>
        </w:rPr>
        <w:t xml:space="preserve"> </w:t>
      </w:r>
      <w:r>
        <w:t>lies, they were forced to dig trenches, and to put them in by hundreds, piling them up in rows, as goods are stowed</w:t>
      </w:r>
      <w:r>
        <w:rPr>
          <w:spacing w:val="-52"/>
        </w:rPr>
        <w:t xml:space="preserve"> </w:t>
      </w:r>
      <w:r>
        <w:t>in</w:t>
      </w:r>
      <w:r>
        <w:rPr>
          <w:spacing w:val="-6"/>
        </w:rPr>
        <w:t xml:space="preserve"> </w:t>
      </w:r>
      <w:r>
        <w:t>a</w:t>
      </w:r>
      <w:r>
        <w:rPr>
          <w:spacing w:val="-6"/>
        </w:rPr>
        <w:t xml:space="preserve"> </w:t>
      </w:r>
      <w:r>
        <w:t>ship,</w:t>
      </w:r>
      <w:r>
        <w:rPr>
          <w:spacing w:val="-6"/>
        </w:rPr>
        <w:t xml:space="preserve"> </w:t>
      </w:r>
      <w:r>
        <w:t>and</w:t>
      </w:r>
      <w:r>
        <w:rPr>
          <w:spacing w:val="-6"/>
        </w:rPr>
        <w:t xml:space="preserve"> </w:t>
      </w:r>
      <w:r>
        <w:t>throwing</w:t>
      </w:r>
      <w:r>
        <w:rPr>
          <w:spacing w:val="-6"/>
        </w:rPr>
        <w:t xml:space="preserve"> </w:t>
      </w:r>
      <w:r>
        <w:t>in</w:t>
      </w:r>
      <w:r>
        <w:rPr>
          <w:spacing w:val="-6"/>
        </w:rPr>
        <w:t xml:space="preserve"> </w:t>
      </w:r>
      <w:r>
        <w:t>a</w:t>
      </w:r>
      <w:r>
        <w:rPr>
          <w:spacing w:val="-6"/>
        </w:rPr>
        <w:t xml:space="preserve"> </w:t>
      </w:r>
      <w:r>
        <w:t>little</w:t>
      </w:r>
      <w:r>
        <w:rPr>
          <w:spacing w:val="-6"/>
        </w:rPr>
        <w:t xml:space="preserve"> </w:t>
      </w:r>
      <w:r>
        <w:t>earth</w:t>
      </w:r>
      <w:r>
        <w:rPr>
          <w:spacing w:val="-6"/>
        </w:rPr>
        <w:t xml:space="preserve"> </w:t>
      </w:r>
      <w:r>
        <w:t>till</w:t>
      </w:r>
      <w:r>
        <w:rPr>
          <w:spacing w:val="-6"/>
        </w:rPr>
        <w:t xml:space="preserve"> </w:t>
      </w:r>
      <w:r>
        <w:t>they</w:t>
      </w:r>
      <w:r>
        <w:rPr>
          <w:spacing w:val="-6"/>
        </w:rPr>
        <w:t xml:space="preserve"> </w:t>
      </w:r>
      <w:r>
        <w:t>were</w:t>
      </w:r>
      <w:r>
        <w:rPr>
          <w:spacing w:val="-6"/>
        </w:rPr>
        <w:t xml:space="preserve"> </w:t>
      </w:r>
      <w:r>
        <w:t>filled</w:t>
      </w:r>
      <w:r>
        <w:rPr>
          <w:spacing w:val="-6"/>
        </w:rPr>
        <w:t xml:space="preserve"> </w:t>
      </w:r>
      <w:r>
        <w:t>to</w:t>
      </w:r>
      <w:r>
        <w:rPr>
          <w:spacing w:val="-5"/>
        </w:rPr>
        <w:t xml:space="preserve"> </w:t>
      </w:r>
      <w:r>
        <w:t>the</w:t>
      </w:r>
      <w:r>
        <w:rPr>
          <w:spacing w:val="-6"/>
        </w:rPr>
        <w:t xml:space="preserve"> </w:t>
      </w:r>
      <w:r>
        <w:t>top.</w:t>
      </w:r>
    </w:p>
    <w:p w14:paraId="167BF323" w14:textId="77777777" w:rsidR="000276C6" w:rsidRDefault="000276C6" w:rsidP="00D80F19">
      <w:pPr>
        <w:pStyle w:val="Body"/>
      </w:pPr>
      <w:r>
        <w:t>Not to dwell upon every particular of our misery, I shall observe, that it fared no better with the adjacent</w:t>
      </w:r>
      <w:r>
        <w:rPr>
          <w:spacing w:val="1"/>
        </w:rPr>
        <w:t xml:space="preserve"> </w:t>
      </w:r>
      <w:r>
        <w:t>country;</w:t>
      </w:r>
      <w:r>
        <w:rPr>
          <w:spacing w:val="-6"/>
        </w:rPr>
        <w:t xml:space="preserve"> </w:t>
      </w:r>
      <w:r>
        <w:t>for,</w:t>
      </w:r>
      <w:r>
        <w:rPr>
          <w:spacing w:val="-6"/>
        </w:rPr>
        <w:t xml:space="preserve"> </w:t>
      </w:r>
      <w:r>
        <w:t>to</w:t>
      </w:r>
      <w:r>
        <w:rPr>
          <w:spacing w:val="-5"/>
        </w:rPr>
        <w:t xml:space="preserve"> </w:t>
      </w:r>
      <w:r>
        <w:t>omit</w:t>
      </w:r>
      <w:r>
        <w:rPr>
          <w:spacing w:val="-6"/>
        </w:rPr>
        <w:t xml:space="preserve"> </w:t>
      </w:r>
      <w:r>
        <w:t>the</w:t>
      </w:r>
      <w:r>
        <w:rPr>
          <w:spacing w:val="-6"/>
        </w:rPr>
        <w:t xml:space="preserve"> </w:t>
      </w:r>
      <w:r>
        <w:t>different</w:t>
      </w:r>
      <w:r>
        <w:rPr>
          <w:spacing w:val="-5"/>
        </w:rPr>
        <w:t xml:space="preserve"> </w:t>
      </w:r>
      <w:r>
        <w:t>boroughs</w:t>
      </w:r>
      <w:r>
        <w:rPr>
          <w:spacing w:val="-6"/>
        </w:rPr>
        <w:t xml:space="preserve"> </w:t>
      </w:r>
      <w:r>
        <w:t>about</w:t>
      </w:r>
      <w:r>
        <w:rPr>
          <w:spacing w:val="-5"/>
        </w:rPr>
        <w:t xml:space="preserve"> </w:t>
      </w:r>
      <w:r>
        <w:t>us,</w:t>
      </w:r>
      <w:r>
        <w:rPr>
          <w:spacing w:val="-6"/>
        </w:rPr>
        <w:t xml:space="preserve"> </w:t>
      </w:r>
      <w:r>
        <w:t>which</w:t>
      </w:r>
      <w:r>
        <w:rPr>
          <w:spacing w:val="-6"/>
        </w:rPr>
        <w:t xml:space="preserve"> </w:t>
      </w:r>
      <w:r>
        <w:t>presented</w:t>
      </w:r>
      <w:r>
        <w:rPr>
          <w:spacing w:val="-5"/>
        </w:rPr>
        <w:t xml:space="preserve"> </w:t>
      </w:r>
      <w:r>
        <w:t>the</w:t>
      </w:r>
      <w:r>
        <w:rPr>
          <w:spacing w:val="-6"/>
        </w:rPr>
        <w:t xml:space="preserve"> </w:t>
      </w:r>
      <w:r>
        <w:t>same</w:t>
      </w:r>
      <w:r>
        <w:rPr>
          <w:spacing w:val="-6"/>
        </w:rPr>
        <w:t xml:space="preserve"> </w:t>
      </w:r>
      <w:r>
        <w:t>view</w:t>
      </w:r>
      <w:r>
        <w:rPr>
          <w:spacing w:val="-5"/>
        </w:rPr>
        <w:t xml:space="preserve"> </w:t>
      </w:r>
      <w:r>
        <w:t>in</w:t>
      </w:r>
      <w:r>
        <w:rPr>
          <w:spacing w:val="-6"/>
        </w:rPr>
        <w:t xml:space="preserve"> </w:t>
      </w:r>
      <w:r>
        <w:t>miniature</w:t>
      </w:r>
      <w:r>
        <w:rPr>
          <w:spacing w:val="-5"/>
        </w:rPr>
        <w:t xml:space="preserve"> </w:t>
      </w:r>
      <w:r>
        <w:t>with</w:t>
      </w:r>
      <w:r>
        <w:rPr>
          <w:spacing w:val="-6"/>
        </w:rPr>
        <w:t xml:space="preserve"> </w:t>
      </w:r>
      <w:r>
        <w:t>the</w:t>
      </w:r>
      <w:r>
        <w:rPr>
          <w:spacing w:val="-6"/>
        </w:rPr>
        <w:t xml:space="preserve"> </w:t>
      </w:r>
      <w:r>
        <w:t>city,</w:t>
      </w:r>
      <w:r>
        <w:rPr>
          <w:spacing w:val="-5"/>
        </w:rPr>
        <w:t xml:space="preserve"> </w:t>
      </w:r>
      <w:r>
        <w:t>you</w:t>
      </w:r>
      <w:r>
        <w:rPr>
          <w:spacing w:val="1"/>
        </w:rPr>
        <w:t xml:space="preserve"> </w:t>
      </w:r>
      <w:r>
        <w:t>might</w:t>
      </w:r>
      <w:r>
        <w:rPr>
          <w:spacing w:val="-6"/>
        </w:rPr>
        <w:t xml:space="preserve"> </w:t>
      </w:r>
      <w:r>
        <w:t>see</w:t>
      </w:r>
      <w:r>
        <w:rPr>
          <w:spacing w:val="-6"/>
        </w:rPr>
        <w:t xml:space="preserve"> </w:t>
      </w:r>
      <w:r>
        <w:t>the</w:t>
      </w:r>
      <w:r>
        <w:rPr>
          <w:spacing w:val="-6"/>
        </w:rPr>
        <w:t xml:space="preserve"> </w:t>
      </w:r>
      <w:r>
        <w:t>poor</w:t>
      </w:r>
      <w:r>
        <w:rPr>
          <w:spacing w:val="-6"/>
        </w:rPr>
        <w:t xml:space="preserve"> </w:t>
      </w:r>
      <w:r>
        <w:t>distressed</w:t>
      </w:r>
      <w:r>
        <w:rPr>
          <w:spacing w:val="-6"/>
        </w:rPr>
        <w:t xml:space="preserve"> </w:t>
      </w:r>
      <w:r>
        <w:t>labourers,</w:t>
      </w:r>
      <w:r>
        <w:rPr>
          <w:spacing w:val="-6"/>
        </w:rPr>
        <w:t xml:space="preserve"> </w:t>
      </w:r>
      <w:r>
        <w:t>with</w:t>
      </w:r>
      <w:r>
        <w:rPr>
          <w:spacing w:val="-6"/>
        </w:rPr>
        <w:t xml:space="preserve"> </w:t>
      </w:r>
      <w:r>
        <w:t>their</w:t>
      </w:r>
      <w:r>
        <w:rPr>
          <w:spacing w:val="-6"/>
        </w:rPr>
        <w:t xml:space="preserve"> </w:t>
      </w:r>
      <w:r>
        <w:t>families,</w:t>
      </w:r>
      <w:r>
        <w:rPr>
          <w:spacing w:val="-6"/>
        </w:rPr>
        <w:t xml:space="preserve"> </w:t>
      </w:r>
      <w:r>
        <w:t>without</w:t>
      </w:r>
      <w:r>
        <w:rPr>
          <w:spacing w:val="-6"/>
        </w:rPr>
        <w:t xml:space="preserve"> </w:t>
      </w:r>
      <w:r>
        <w:t>either</w:t>
      </w:r>
      <w:r>
        <w:rPr>
          <w:spacing w:val="-6"/>
        </w:rPr>
        <w:t xml:space="preserve"> </w:t>
      </w:r>
      <w:r>
        <w:t>the</w:t>
      </w:r>
      <w:r>
        <w:rPr>
          <w:spacing w:val="-6"/>
        </w:rPr>
        <w:t xml:space="preserve"> </w:t>
      </w:r>
      <w:r>
        <w:t>aid</w:t>
      </w:r>
      <w:r>
        <w:rPr>
          <w:spacing w:val="-6"/>
        </w:rPr>
        <w:t xml:space="preserve"> </w:t>
      </w:r>
      <w:r>
        <w:t>of</w:t>
      </w:r>
      <w:r>
        <w:rPr>
          <w:spacing w:val="-6"/>
        </w:rPr>
        <w:t xml:space="preserve"> </w:t>
      </w:r>
      <w:r>
        <w:t>physicians,</w:t>
      </w:r>
      <w:r>
        <w:rPr>
          <w:spacing w:val="-6"/>
        </w:rPr>
        <w:t xml:space="preserve"> </w:t>
      </w:r>
      <w:r>
        <w:t>or</w:t>
      </w:r>
      <w:r>
        <w:rPr>
          <w:spacing w:val="-6"/>
        </w:rPr>
        <w:t xml:space="preserve"> </w:t>
      </w:r>
      <w:r>
        <w:t>help</w:t>
      </w:r>
      <w:r>
        <w:rPr>
          <w:spacing w:val="-6"/>
        </w:rPr>
        <w:t xml:space="preserve"> </w:t>
      </w:r>
      <w:r>
        <w:t>of</w:t>
      </w:r>
      <w:r>
        <w:rPr>
          <w:spacing w:val="-6"/>
        </w:rPr>
        <w:t xml:space="preserve"> </w:t>
      </w:r>
      <w:r>
        <w:t>servants,</w:t>
      </w:r>
      <w:r>
        <w:rPr>
          <w:spacing w:val="1"/>
        </w:rPr>
        <w:t xml:space="preserve"> </w:t>
      </w:r>
      <w:r>
        <w:t>languishing on the highways, in the fields, and in their own houses, and dying rather like cattle than human crea-</w:t>
      </w:r>
      <w:r>
        <w:rPr>
          <w:spacing w:val="1"/>
        </w:rPr>
        <w:t xml:space="preserve"> </w:t>
      </w:r>
      <w:r>
        <w:t>tures.</w:t>
      </w:r>
      <w:r>
        <w:rPr>
          <w:spacing w:val="-9"/>
        </w:rPr>
        <w:t xml:space="preserve"> </w:t>
      </w:r>
      <w:r>
        <w:t>The</w:t>
      </w:r>
      <w:r>
        <w:rPr>
          <w:spacing w:val="-9"/>
        </w:rPr>
        <w:t xml:space="preserve"> </w:t>
      </w:r>
      <w:r>
        <w:t>consequence</w:t>
      </w:r>
      <w:r>
        <w:rPr>
          <w:spacing w:val="-9"/>
        </w:rPr>
        <w:t xml:space="preserve"> </w:t>
      </w:r>
      <w:r>
        <w:t>was</w:t>
      </w:r>
      <w:r>
        <w:rPr>
          <w:spacing w:val="-9"/>
        </w:rPr>
        <w:t xml:space="preserve"> </w:t>
      </w:r>
      <w:r>
        <w:t>that,</w:t>
      </w:r>
      <w:r>
        <w:rPr>
          <w:spacing w:val="-8"/>
        </w:rPr>
        <w:t xml:space="preserve"> </w:t>
      </w:r>
      <w:r>
        <w:t>growing</w:t>
      </w:r>
      <w:r>
        <w:rPr>
          <w:spacing w:val="-9"/>
        </w:rPr>
        <w:t xml:space="preserve"> </w:t>
      </w:r>
      <w:r>
        <w:t>dissolute</w:t>
      </w:r>
      <w:r>
        <w:rPr>
          <w:spacing w:val="-9"/>
        </w:rPr>
        <w:t xml:space="preserve"> </w:t>
      </w:r>
      <w:r>
        <w:t>in</w:t>
      </w:r>
      <w:r>
        <w:rPr>
          <w:spacing w:val="-9"/>
        </w:rPr>
        <w:t xml:space="preserve"> </w:t>
      </w:r>
      <w:r>
        <w:t>their</w:t>
      </w:r>
      <w:r>
        <w:rPr>
          <w:spacing w:val="-8"/>
        </w:rPr>
        <w:t xml:space="preserve"> </w:t>
      </w:r>
      <w:r>
        <w:t>manners</w:t>
      </w:r>
      <w:r>
        <w:rPr>
          <w:spacing w:val="-9"/>
        </w:rPr>
        <w:t xml:space="preserve"> </w:t>
      </w:r>
      <w:r>
        <w:t>like</w:t>
      </w:r>
      <w:r>
        <w:rPr>
          <w:spacing w:val="-9"/>
        </w:rPr>
        <w:t xml:space="preserve"> </w:t>
      </w:r>
      <w:r>
        <w:t>the</w:t>
      </w:r>
      <w:r>
        <w:rPr>
          <w:spacing w:val="-9"/>
        </w:rPr>
        <w:t xml:space="preserve"> </w:t>
      </w:r>
      <w:r>
        <w:t>citizens,</w:t>
      </w:r>
      <w:r>
        <w:rPr>
          <w:spacing w:val="-8"/>
        </w:rPr>
        <w:t xml:space="preserve"> </w:t>
      </w:r>
      <w:r>
        <w:t>and</w:t>
      </w:r>
      <w:r>
        <w:rPr>
          <w:spacing w:val="-9"/>
        </w:rPr>
        <w:t xml:space="preserve"> </w:t>
      </w:r>
      <w:r>
        <w:t>careless</w:t>
      </w:r>
      <w:r>
        <w:rPr>
          <w:spacing w:val="-9"/>
        </w:rPr>
        <w:t xml:space="preserve"> </w:t>
      </w:r>
      <w:r>
        <w:t>of</w:t>
      </w:r>
      <w:r>
        <w:rPr>
          <w:spacing w:val="-9"/>
        </w:rPr>
        <w:t xml:space="preserve"> </w:t>
      </w:r>
      <w:r>
        <w:t>everything,</w:t>
      </w:r>
      <w:r>
        <w:rPr>
          <w:spacing w:val="-8"/>
        </w:rPr>
        <w:t xml:space="preserve"> </w:t>
      </w:r>
      <w:r>
        <w:t>as</w:t>
      </w:r>
      <w:r>
        <w:rPr>
          <w:spacing w:val="1"/>
        </w:rPr>
        <w:t xml:space="preserve"> </w:t>
      </w:r>
      <w:r>
        <w:t>supposing</w:t>
      </w:r>
      <w:r>
        <w:rPr>
          <w:spacing w:val="-6"/>
        </w:rPr>
        <w:t xml:space="preserve"> </w:t>
      </w:r>
      <w:r>
        <w:t>every</w:t>
      </w:r>
      <w:r>
        <w:rPr>
          <w:spacing w:val="-5"/>
        </w:rPr>
        <w:t xml:space="preserve"> </w:t>
      </w:r>
      <w:r>
        <w:t>day</w:t>
      </w:r>
      <w:r>
        <w:rPr>
          <w:spacing w:val="-5"/>
        </w:rPr>
        <w:t xml:space="preserve"> </w:t>
      </w:r>
      <w:r>
        <w:t>to</w:t>
      </w:r>
      <w:r>
        <w:rPr>
          <w:spacing w:val="-5"/>
        </w:rPr>
        <w:t xml:space="preserve"> </w:t>
      </w:r>
      <w:r>
        <w:t>be</w:t>
      </w:r>
      <w:r>
        <w:rPr>
          <w:spacing w:val="-5"/>
        </w:rPr>
        <w:t xml:space="preserve"> </w:t>
      </w:r>
      <w:r>
        <w:t>their</w:t>
      </w:r>
      <w:r>
        <w:rPr>
          <w:spacing w:val="-5"/>
        </w:rPr>
        <w:t xml:space="preserve"> </w:t>
      </w:r>
      <w:r>
        <w:t>last,</w:t>
      </w:r>
      <w:r>
        <w:rPr>
          <w:spacing w:val="-5"/>
        </w:rPr>
        <w:t xml:space="preserve"> </w:t>
      </w:r>
      <w:r>
        <w:t>their</w:t>
      </w:r>
      <w:r>
        <w:rPr>
          <w:spacing w:val="-5"/>
        </w:rPr>
        <w:t xml:space="preserve"> </w:t>
      </w:r>
      <w:r>
        <w:t>thoughts</w:t>
      </w:r>
      <w:r>
        <w:rPr>
          <w:spacing w:val="-6"/>
        </w:rPr>
        <w:t xml:space="preserve"> </w:t>
      </w:r>
      <w:r>
        <w:t>were</w:t>
      </w:r>
      <w:r>
        <w:rPr>
          <w:spacing w:val="-5"/>
        </w:rPr>
        <w:t xml:space="preserve"> </w:t>
      </w:r>
      <w:r>
        <w:t>not</w:t>
      </w:r>
      <w:r>
        <w:rPr>
          <w:spacing w:val="-5"/>
        </w:rPr>
        <w:t xml:space="preserve"> </w:t>
      </w:r>
      <w:r>
        <w:t>so</w:t>
      </w:r>
      <w:r>
        <w:rPr>
          <w:spacing w:val="-5"/>
        </w:rPr>
        <w:t xml:space="preserve"> </w:t>
      </w:r>
      <w:r>
        <w:t>much</w:t>
      </w:r>
      <w:r>
        <w:rPr>
          <w:spacing w:val="-5"/>
        </w:rPr>
        <w:t xml:space="preserve"> </w:t>
      </w:r>
      <w:r>
        <w:t>employed</w:t>
      </w:r>
      <w:r>
        <w:rPr>
          <w:spacing w:val="-5"/>
        </w:rPr>
        <w:t xml:space="preserve"> </w:t>
      </w:r>
      <w:r>
        <w:t>how</w:t>
      </w:r>
      <w:r>
        <w:rPr>
          <w:spacing w:val="-5"/>
        </w:rPr>
        <w:t xml:space="preserve"> </w:t>
      </w:r>
      <w:r>
        <w:t>to</w:t>
      </w:r>
      <w:r>
        <w:rPr>
          <w:spacing w:val="-5"/>
        </w:rPr>
        <w:t xml:space="preserve"> </w:t>
      </w:r>
      <w:r>
        <w:t>improve,</w:t>
      </w:r>
      <w:r>
        <w:rPr>
          <w:spacing w:val="-6"/>
        </w:rPr>
        <w:t xml:space="preserve"> </w:t>
      </w:r>
      <w:r>
        <w:t>as</w:t>
      </w:r>
      <w:r>
        <w:rPr>
          <w:spacing w:val="-5"/>
        </w:rPr>
        <w:t xml:space="preserve"> </w:t>
      </w:r>
      <w:r>
        <w:t>how</w:t>
      </w:r>
      <w:r>
        <w:rPr>
          <w:spacing w:val="-5"/>
        </w:rPr>
        <w:t xml:space="preserve"> </w:t>
      </w:r>
      <w:r>
        <w:t>to</w:t>
      </w:r>
      <w:r>
        <w:rPr>
          <w:spacing w:val="-5"/>
        </w:rPr>
        <w:t xml:space="preserve"> </w:t>
      </w:r>
      <w:r>
        <w:t>use</w:t>
      </w:r>
      <w:r>
        <w:rPr>
          <w:spacing w:val="-5"/>
        </w:rPr>
        <w:t xml:space="preserve"> </w:t>
      </w:r>
      <w:r>
        <w:t>their</w:t>
      </w:r>
      <w:r>
        <w:rPr>
          <w:spacing w:val="-52"/>
        </w:rPr>
        <w:t xml:space="preserve"> </w:t>
      </w:r>
      <w:r>
        <w:t>substance for their present support. The oxen, asses, sheep, goats, swine, and the dogs themselves, ever faithful to</w:t>
      </w:r>
      <w:r>
        <w:rPr>
          <w:spacing w:val="1"/>
        </w:rPr>
        <w:t xml:space="preserve"> </w:t>
      </w:r>
      <w:r>
        <w:t>their masters, being driven from their own homes, were left to roam at will about the fields, and among the stand-</w:t>
      </w:r>
      <w:r>
        <w:rPr>
          <w:spacing w:val="1"/>
        </w:rPr>
        <w:t xml:space="preserve"> </w:t>
      </w:r>
      <w:r>
        <w:t>ing</w:t>
      </w:r>
      <w:r>
        <w:rPr>
          <w:spacing w:val="-7"/>
        </w:rPr>
        <w:t xml:space="preserve"> </w:t>
      </w:r>
      <w:r>
        <w:t>corn,</w:t>
      </w:r>
      <w:r>
        <w:rPr>
          <w:spacing w:val="-7"/>
        </w:rPr>
        <w:t xml:space="preserve"> </w:t>
      </w:r>
      <w:r>
        <w:t>which</w:t>
      </w:r>
      <w:r>
        <w:rPr>
          <w:spacing w:val="-7"/>
        </w:rPr>
        <w:t xml:space="preserve"> </w:t>
      </w:r>
      <w:r>
        <w:t>no</w:t>
      </w:r>
      <w:r>
        <w:rPr>
          <w:spacing w:val="-7"/>
        </w:rPr>
        <w:t xml:space="preserve"> </w:t>
      </w:r>
      <w:r>
        <w:t>one</w:t>
      </w:r>
      <w:r>
        <w:rPr>
          <w:spacing w:val="-7"/>
        </w:rPr>
        <w:t xml:space="preserve"> </w:t>
      </w:r>
      <w:r>
        <w:t>cared</w:t>
      </w:r>
      <w:r>
        <w:rPr>
          <w:spacing w:val="-7"/>
        </w:rPr>
        <w:t xml:space="preserve"> </w:t>
      </w:r>
      <w:r>
        <w:t>to</w:t>
      </w:r>
      <w:r>
        <w:rPr>
          <w:spacing w:val="-7"/>
        </w:rPr>
        <w:t xml:space="preserve"> </w:t>
      </w:r>
      <w:r>
        <w:t>gather,</w:t>
      </w:r>
      <w:r>
        <w:rPr>
          <w:spacing w:val="-7"/>
        </w:rPr>
        <w:t xml:space="preserve"> </w:t>
      </w:r>
      <w:r>
        <w:t>or</w:t>
      </w:r>
      <w:r>
        <w:rPr>
          <w:spacing w:val="-7"/>
        </w:rPr>
        <w:t xml:space="preserve"> </w:t>
      </w:r>
      <w:r>
        <w:lastRenderedPageBreak/>
        <w:t>even</w:t>
      </w:r>
      <w:r>
        <w:rPr>
          <w:spacing w:val="-7"/>
        </w:rPr>
        <w:t xml:space="preserve"> </w:t>
      </w:r>
      <w:r>
        <w:t>to</w:t>
      </w:r>
      <w:r>
        <w:rPr>
          <w:spacing w:val="-7"/>
        </w:rPr>
        <w:t xml:space="preserve"> </w:t>
      </w:r>
      <w:r>
        <w:t>reap</w:t>
      </w:r>
      <w:r>
        <w:rPr>
          <w:spacing w:val="-7"/>
        </w:rPr>
        <w:t xml:space="preserve"> </w:t>
      </w:r>
      <w:r>
        <w:t>;</w:t>
      </w:r>
      <w:r>
        <w:rPr>
          <w:spacing w:val="-7"/>
        </w:rPr>
        <w:t xml:space="preserve"> </w:t>
      </w:r>
      <w:r>
        <w:t>and</w:t>
      </w:r>
      <w:r>
        <w:rPr>
          <w:spacing w:val="-7"/>
        </w:rPr>
        <w:t xml:space="preserve"> </w:t>
      </w:r>
      <w:r>
        <w:t>many</w:t>
      </w:r>
      <w:r>
        <w:rPr>
          <w:spacing w:val="-7"/>
        </w:rPr>
        <w:t xml:space="preserve"> </w:t>
      </w:r>
      <w:r>
        <w:t>times,</w:t>
      </w:r>
      <w:r>
        <w:rPr>
          <w:spacing w:val="-7"/>
        </w:rPr>
        <w:t xml:space="preserve"> </w:t>
      </w:r>
      <w:r>
        <w:t>after</w:t>
      </w:r>
      <w:r>
        <w:rPr>
          <w:spacing w:val="-7"/>
        </w:rPr>
        <w:t xml:space="preserve"> </w:t>
      </w:r>
      <w:r>
        <w:t>they</w:t>
      </w:r>
      <w:r>
        <w:rPr>
          <w:spacing w:val="-7"/>
        </w:rPr>
        <w:t xml:space="preserve"> </w:t>
      </w:r>
      <w:r>
        <w:t>had</w:t>
      </w:r>
      <w:r>
        <w:rPr>
          <w:spacing w:val="-7"/>
        </w:rPr>
        <w:t xml:space="preserve"> </w:t>
      </w:r>
      <w:r>
        <w:t>filled</w:t>
      </w:r>
      <w:r>
        <w:rPr>
          <w:spacing w:val="-7"/>
        </w:rPr>
        <w:t xml:space="preserve"> </w:t>
      </w:r>
      <w:r>
        <w:t>themselves</w:t>
      </w:r>
      <w:r>
        <w:rPr>
          <w:spacing w:val="-7"/>
        </w:rPr>
        <w:t xml:space="preserve"> </w:t>
      </w:r>
      <w:r>
        <w:t>in</w:t>
      </w:r>
      <w:r>
        <w:rPr>
          <w:spacing w:val="-7"/>
        </w:rPr>
        <w:t xml:space="preserve"> </w:t>
      </w:r>
      <w:r>
        <w:t>the</w:t>
      </w:r>
      <w:r>
        <w:rPr>
          <w:spacing w:val="-7"/>
        </w:rPr>
        <w:t xml:space="preserve"> </w:t>
      </w:r>
      <w:r>
        <w:t>day,</w:t>
      </w:r>
      <w:r>
        <w:rPr>
          <w:spacing w:val="1"/>
        </w:rPr>
        <w:t xml:space="preserve"> </w:t>
      </w:r>
      <w:r>
        <w:t>the</w:t>
      </w:r>
      <w:r>
        <w:rPr>
          <w:spacing w:val="-6"/>
        </w:rPr>
        <w:t xml:space="preserve"> </w:t>
      </w:r>
      <w:r>
        <w:t>animals</w:t>
      </w:r>
      <w:r>
        <w:rPr>
          <w:spacing w:val="-5"/>
        </w:rPr>
        <w:t xml:space="preserve"> </w:t>
      </w:r>
      <w:r>
        <w:t>would</w:t>
      </w:r>
      <w:r>
        <w:rPr>
          <w:spacing w:val="-6"/>
        </w:rPr>
        <w:t xml:space="preserve"> </w:t>
      </w:r>
      <w:r>
        <w:t>return</w:t>
      </w:r>
      <w:r>
        <w:rPr>
          <w:spacing w:val="-5"/>
        </w:rPr>
        <w:t xml:space="preserve"> </w:t>
      </w:r>
      <w:r>
        <w:t>of</w:t>
      </w:r>
      <w:r>
        <w:rPr>
          <w:spacing w:val="-6"/>
        </w:rPr>
        <w:t xml:space="preserve"> </w:t>
      </w:r>
      <w:r>
        <w:t>their</w:t>
      </w:r>
      <w:r>
        <w:rPr>
          <w:spacing w:val="-5"/>
        </w:rPr>
        <w:t xml:space="preserve"> </w:t>
      </w:r>
      <w:r>
        <w:t>own</w:t>
      </w:r>
      <w:r>
        <w:rPr>
          <w:spacing w:val="-6"/>
        </w:rPr>
        <w:t xml:space="preserve"> </w:t>
      </w:r>
      <w:r>
        <w:t>accord</w:t>
      </w:r>
      <w:r>
        <w:rPr>
          <w:spacing w:val="-5"/>
        </w:rPr>
        <w:t xml:space="preserve"> </w:t>
      </w:r>
      <w:r>
        <w:t>like</w:t>
      </w:r>
      <w:r>
        <w:rPr>
          <w:spacing w:val="-5"/>
        </w:rPr>
        <w:t xml:space="preserve"> </w:t>
      </w:r>
      <w:r>
        <w:t>rational</w:t>
      </w:r>
      <w:r>
        <w:rPr>
          <w:spacing w:val="-6"/>
        </w:rPr>
        <w:t xml:space="preserve"> </w:t>
      </w:r>
      <w:r>
        <w:t>creatures</w:t>
      </w:r>
      <w:r>
        <w:rPr>
          <w:spacing w:val="-5"/>
        </w:rPr>
        <w:t xml:space="preserve"> </w:t>
      </w:r>
      <w:r>
        <w:t>at</w:t>
      </w:r>
      <w:r>
        <w:rPr>
          <w:spacing w:val="-6"/>
        </w:rPr>
        <w:t xml:space="preserve"> </w:t>
      </w:r>
      <w:r>
        <w:t>night.</w:t>
      </w:r>
    </w:p>
    <w:p w14:paraId="186D7C3E" w14:textId="373E8A4D" w:rsidR="000276C6" w:rsidRPr="00D80F19" w:rsidRDefault="000276C6" w:rsidP="00D80F19">
      <w:pPr>
        <w:pStyle w:val="Body"/>
      </w:pPr>
      <w:r>
        <w:t>What can I say more, if I return to the city? Unless that such was the cruelty of Heaven, and perhaps of men,</w:t>
      </w:r>
      <w:r>
        <w:rPr>
          <w:spacing w:val="1"/>
        </w:rPr>
        <w:t xml:space="preserve"> </w:t>
      </w:r>
      <w:r>
        <w:t>that between March and July following, according to authentic reckonings, upwards of a hundred thousand souls</w:t>
      </w:r>
      <w:r>
        <w:rPr>
          <w:spacing w:val="1"/>
        </w:rPr>
        <w:t xml:space="preserve"> </w:t>
      </w:r>
      <w:r>
        <w:t>perished in the city only; whereas, before that calamity, it was not supposed to have contained so many inhabi-</w:t>
      </w:r>
      <w:r>
        <w:rPr>
          <w:spacing w:val="1"/>
        </w:rPr>
        <w:t xml:space="preserve"> </w:t>
      </w:r>
      <w:r>
        <w:t>tants. What magnificent dwellings, what noble palaces were then depopulated to the last inhabitant! What families</w:t>
      </w:r>
      <w:r>
        <w:rPr>
          <w:spacing w:val="-52"/>
        </w:rPr>
        <w:t xml:space="preserve"> </w:t>
      </w:r>
      <w:r>
        <w:t>became extinct! What riches and vast possessions were left, and no known heir to inherit them! What numbers of</w:t>
      </w:r>
      <w:r>
        <w:rPr>
          <w:spacing w:val="1"/>
        </w:rPr>
        <w:t xml:space="preserve"> </w:t>
      </w:r>
      <w:r>
        <w:t>both sexes, in the prime and vigour of youth, whom in the morning neither Galen, Hippocrates, nor Æsculapius</w:t>
      </w:r>
      <w:r>
        <w:rPr>
          <w:spacing w:val="1"/>
        </w:rPr>
        <w:t xml:space="preserve"> </w:t>
      </w:r>
      <w:r>
        <w:t>himself,</w:t>
      </w:r>
      <w:r>
        <w:rPr>
          <w:spacing w:val="-4"/>
        </w:rPr>
        <w:t xml:space="preserve"> </w:t>
      </w:r>
      <w:r>
        <w:t>would</w:t>
      </w:r>
      <w:r>
        <w:rPr>
          <w:spacing w:val="-3"/>
        </w:rPr>
        <w:t xml:space="preserve"> </w:t>
      </w:r>
      <w:r>
        <w:t>have</w:t>
      </w:r>
      <w:r>
        <w:rPr>
          <w:spacing w:val="-3"/>
        </w:rPr>
        <w:t xml:space="preserve"> </w:t>
      </w:r>
      <w:r>
        <w:t>denied</w:t>
      </w:r>
      <w:r>
        <w:rPr>
          <w:spacing w:val="-3"/>
        </w:rPr>
        <w:t xml:space="preserve"> </w:t>
      </w:r>
      <w:r>
        <w:t>to</w:t>
      </w:r>
      <w:r>
        <w:rPr>
          <w:spacing w:val="-3"/>
        </w:rPr>
        <w:t xml:space="preserve"> </w:t>
      </w:r>
      <w:r>
        <w:t>be</w:t>
      </w:r>
      <w:r>
        <w:rPr>
          <w:spacing w:val="-4"/>
        </w:rPr>
        <w:t xml:space="preserve"> </w:t>
      </w:r>
      <w:r>
        <w:t>in</w:t>
      </w:r>
      <w:r>
        <w:rPr>
          <w:spacing w:val="-3"/>
        </w:rPr>
        <w:t xml:space="preserve"> </w:t>
      </w:r>
      <w:r>
        <w:t>perfect</w:t>
      </w:r>
      <w:r>
        <w:rPr>
          <w:spacing w:val="-3"/>
        </w:rPr>
        <w:t xml:space="preserve"> </w:t>
      </w:r>
      <w:r>
        <w:t>health,</w:t>
      </w:r>
      <w:r>
        <w:rPr>
          <w:spacing w:val="-3"/>
        </w:rPr>
        <w:t xml:space="preserve"> </w:t>
      </w:r>
      <w:r>
        <w:t>breakfasted</w:t>
      </w:r>
      <w:r>
        <w:rPr>
          <w:spacing w:val="-3"/>
        </w:rPr>
        <w:t xml:space="preserve"> </w:t>
      </w:r>
      <w:r>
        <w:t>in</w:t>
      </w:r>
      <w:r>
        <w:rPr>
          <w:spacing w:val="-4"/>
        </w:rPr>
        <w:t xml:space="preserve"> </w:t>
      </w:r>
      <w:r>
        <w:t>the</w:t>
      </w:r>
      <w:r>
        <w:rPr>
          <w:spacing w:val="-3"/>
        </w:rPr>
        <w:t xml:space="preserve"> </w:t>
      </w:r>
      <w:r>
        <w:t>morning</w:t>
      </w:r>
      <w:r>
        <w:rPr>
          <w:spacing w:val="-3"/>
        </w:rPr>
        <w:t xml:space="preserve"> </w:t>
      </w:r>
      <w:r>
        <w:t>with</w:t>
      </w:r>
      <w:r>
        <w:rPr>
          <w:spacing w:val="-3"/>
        </w:rPr>
        <w:t xml:space="preserve"> </w:t>
      </w:r>
      <w:r>
        <w:t>their</w:t>
      </w:r>
      <w:r>
        <w:rPr>
          <w:spacing w:val="-3"/>
        </w:rPr>
        <w:t xml:space="preserve"> </w:t>
      </w:r>
      <w:r>
        <w:t>living</w:t>
      </w:r>
      <w:r>
        <w:rPr>
          <w:spacing w:val="-4"/>
        </w:rPr>
        <w:t xml:space="preserve"> </w:t>
      </w:r>
      <w:r>
        <w:t>friends,</w:t>
      </w:r>
      <w:r>
        <w:rPr>
          <w:spacing w:val="-3"/>
        </w:rPr>
        <w:t xml:space="preserve"> </w:t>
      </w:r>
      <w:r>
        <w:t>and</w:t>
      </w:r>
      <w:r>
        <w:rPr>
          <w:spacing w:val="-3"/>
        </w:rPr>
        <w:t xml:space="preserve"> </w:t>
      </w:r>
      <w:r>
        <w:t>supped</w:t>
      </w:r>
      <w:r>
        <w:rPr>
          <w:spacing w:val="-52"/>
        </w:rPr>
        <w:t xml:space="preserve"> </w:t>
      </w:r>
      <w:r>
        <w:t>at</w:t>
      </w:r>
      <w:r>
        <w:rPr>
          <w:spacing w:val="-4"/>
        </w:rPr>
        <w:t xml:space="preserve"> </w:t>
      </w:r>
      <w:r>
        <w:t>night</w:t>
      </w:r>
      <w:r>
        <w:rPr>
          <w:spacing w:val="-4"/>
        </w:rPr>
        <w:t xml:space="preserve"> </w:t>
      </w:r>
      <w:r>
        <w:t>with</w:t>
      </w:r>
      <w:r>
        <w:rPr>
          <w:spacing w:val="-3"/>
        </w:rPr>
        <w:t xml:space="preserve"> </w:t>
      </w:r>
      <w:r>
        <w:t>their</w:t>
      </w:r>
      <w:r>
        <w:rPr>
          <w:spacing w:val="-4"/>
        </w:rPr>
        <w:t xml:space="preserve"> </w:t>
      </w:r>
      <w:r>
        <w:t>departed</w:t>
      </w:r>
      <w:r>
        <w:rPr>
          <w:spacing w:val="-4"/>
        </w:rPr>
        <w:t xml:space="preserve"> </w:t>
      </w:r>
      <w:r>
        <w:t>friends</w:t>
      </w:r>
      <w:r>
        <w:rPr>
          <w:spacing w:val="-3"/>
        </w:rPr>
        <w:t xml:space="preserve"> </w:t>
      </w:r>
      <w:r>
        <w:t>in</w:t>
      </w:r>
      <w:r>
        <w:rPr>
          <w:spacing w:val="-4"/>
        </w:rPr>
        <w:t xml:space="preserve"> </w:t>
      </w:r>
      <w:r>
        <w:t>the</w:t>
      </w:r>
      <w:r>
        <w:rPr>
          <w:spacing w:val="-4"/>
        </w:rPr>
        <w:t xml:space="preserve"> </w:t>
      </w:r>
      <w:r>
        <w:t>other</w:t>
      </w:r>
      <w:r>
        <w:rPr>
          <w:spacing w:val="-3"/>
        </w:rPr>
        <w:t xml:space="preserve"> </w:t>
      </w:r>
      <w:r>
        <w:t>world</w:t>
      </w:r>
      <w:r>
        <w:rPr>
          <w:spacing w:val="-4"/>
        </w:rPr>
        <w:t xml:space="preserve"> </w:t>
      </w:r>
      <w:r>
        <w:t>or</w:t>
      </w:r>
      <w:r>
        <w:rPr>
          <w:spacing w:val="-4"/>
        </w:rPr>
        <w:t xml:space="preserve"> </w:t>
      </w:r>
      <w:r>
        <w:t>else</w:t>
      </w:r>
      <w:r>
        <w:rPr>
          <w:spacing w:val="-3"/>
        </w:rPr>
        <w:t xml:space="preserve"> </w:t>
      </w:r>
      <w:r>
        <w:t>to</w:t>
      </w:r>
      <w:r>
        <w:rPr>
          <w:spacing w:val="-4"/>
        </w:rPr>
        <w:t xml:space="preserve"> </w:t>
      </w:r>
      <w:r>
        <w:t>show</w:t>
      </w:r>
      <w:r>
        <w:rPr>
          <w:spacing w:val="-3"/>
        </w:rPr>
        <w:t xml:space="preserve"> </w:t>
      </w:r>
      <w:r>
        <w:t>by</w:t>
      </w:r>
      <w:r>
        <w:rPr>
          <w:spacing w:val="-4"/>
        </w:rPr>
        <w:t xml:space="preserve"> </w:t>
      </w:r>
      <w:r>
        <w:t>our</w:t>
      </w:r>
      <w:r>
        <w:rPr>
          <w:spacing w:val="-4"/>
        </w:rPr>
        <w:t xml:space="preserve"> </w:t>
      </w:r>
      <w:r>
        <w:t>habits</w:t>
      </w:r>
      <w:r>
        <w:rPr>
          <w:spacing w:val="-3"/>
        </w:rPr>
        <w:t xml:space="preserve"> </w:t>
      </w:r>
      <w:r>
        <w:t>the</w:t>
      </w:r>
      <w:r>
        <w:rPr>
          <w:spacing w:val="-4"/>
        </w:rPr>
        <w:t xml:space="preserve"> </w:t>
      </w:r>
      <w:r>
        <w:t>greatness</w:t>
      </w:r>
      <w:r>
        <w:rPr>
          <w:spacing w:val="-4"/>
        </w:rPr>
        <w:t xml:space="preserve"> </w:t>
      </w:r>
      <w:r>
        <w:t>of</w:t>
      </w:r>
      <w:r>
        <w:rPr>
          <w:spacing w:val="-3"/>
        </w:rPr>
        <w:t xml:space="preserve"> </w:t>
      </w:r>
      <w:r>
        <w:t>our</w:t>
      </w:r>
      <w:r>
        <w:rPr>
          <w:spacing w:val="-4"/>
        </w:rPr>
        <w:t xml:space="preserve"> </w:t>
      </w:r>
      <w:r>
        <w:t>distress.</w:t>
      </w:r>
      <w:r w:rsidR="00D80F19">
        <w:t xml:space="preserve"> </w:t>
      </w:r>
      <w:r>
        <w:t>And if we go hence, it is either to see multitudes of the dead and sick carried along the streets; or persons who had</w:t>
      </w:r>
      <w:r>
        <w:rPr>
          <w:spacing w:val="-52"/>
        </w:rPr>
        <w:t xml:space="preserve"> </w:t>
      </w:r>
      <w:r>
        <w:t>been outlawed for their villanies, now facing it out publicly, in safe defiance of the laws; or the scum of the city,</w:t>
      </w:r>
      <w:r>
        <w:rPr>
          <w:spacing w:val="1"/>
        </w:rPr>
        <w:t xml:space="preserve"> </w:t>
      </w:r>
      <w:r>
        <w:t>enriched</w:t>
      </w:r>
      <w:r>
        <w:rPr>
          <w:spacing w:val="-6"/>
        </w:rPr>
        <w:t xml:space="preserve"> </w:t>
      </w:r>
      <w:r>
        <w:t>with</w:t>
      </w:r>
      <w:r>
        <w:rPr>
          <w:spacing w:val="-5"/>
        </w:rPr>
        <w:t xml:space="preserve"> </w:t>
      </w:r>
      <w:r>
        <w:t>the</w:t>
      </w:r>
      <w:r>
        <w:rPr>
          <w:spacing w:val="-5"/>
        </w:rPr>
        <w:t xml:space="preserve"> </w:t>
      </w:r>
      <w:r>
        <w:t>public</w:t>
      </w:r>
      <w:r>
        <w:rPr>
          <w:spacing w:val="-5"/>
        </w:rPr>
        <w:t xml:space="preserve"> </w:t>
      </w:r>
      <w:r>
        <w:t>calamity,</w:t>
      </w:r>
      <w:r>
        <w:rPr>
          <w:spacing w:val="-5"/>
        </w:rPr>
        <w:t xml:space="preserve"> </w:t>
      </w:r>
      <w:r>
        <w:t>and</w:t>
      </w:r>
      <w:r>
        <w:rPr>
          <w:spacing w:val="-6"/>
        </w:rPr>
        <w:t xml:space="preserve"> </w:t>
      </w:r>
      <w:r>
        <w:t>insulting</w:t>
      </w:r>
      <w:r>
        <w:rPr>
          <w:spacing w:val="-5"/>
        </w:rPr>
        <w:t xml:space="preserve"> </w:t>
      </w:r>
      <w:r>
        <w:t>us</w:t>
      </w:r>
      <w:r>
        <w:rPr>
          <w:spacing w:val="-5"/>
        </w:rPr>
        <w:t xml:space="preserve"> </w:t>
      </w:r>
      <w:r>
        <w:t>with</w:t>
      </w:r>
      <w:r>
        <w:rPr>
          <w:spacing w:val="-5"/>
        </w:rPr>
        <w:t xml:space="preserve"> </w:t>
      </w:r>
      <w:r>
        <w:t>ribald</w:t>
      </w:r>
      <w:r>
        <w:rPr>
          <w:spacing w:val="-5"/>
        </w:rPr>
        <w:t xml:space="preserve"> </w:t>
      </w:r>
      <w:r>
        <w:t>ballads.</w:t>
      </w:r>
      <w:r>
        <w:rPr>
          <w:spacing w:val="-5"/>
        </w:rPr>
        <w:t xml:space="preserve"> </w:t>
      </w:r>
      <w:r>
        <w:t>Nor</w:t>
      </w:r>
      <w:r>
        <w:rPr>
          <w:spacing w:val="-6"/>
        </w:rPr>
        <w:t xml:space="preserve"> </w:t>
      </w:r>
      <w:r>
        <w:t>is</w:t>
      </w:r>
      <w:r>
        <w:rPr>
          <w:spacing w:val="-5"/>
        </w:rPr>
        <w:t xml:space="preserve"> </w:t>
      </w:r>
      <w:r>
        <w:t>anything</w:t>
      </w:r>
      <w:r>
        <w:rPr>
          <w:spacing w:val="-5"/>
        </w:rPr>
        <w:t xml:space="preserve"> </w:t>
      </w:r>
      <w:r>
        <w:t>now</w:t>
      </w:r>
      <w:r>
        <w:rPr>
          <w:spacing w:val="-5"/>
        </w:rPr>
        <w:t xml:space="preserve"> </w:t>
      </w:r>
      <w:r>
        <w:t>talked</w:t>
      </w:r>
      <w:r>
        <w:rPr>
          <w:spacing w:val="-5"/>
        </w:rPr>
        <w:t xml:space="preserve"> </w:t>
      </w:r>
      <w:r>
        <w:t>of,</w:t>
      </w:r>
      <w:r>
        <w:rPr>
          <w:spacing w:val="-5"/>
        </w:rPr>
        <w:t xml:space="preserve"> </w:t>
      </w:r>
      <w:r>
        <w:t>but</w:t>
      </w:r>
      <w:r>
        <w:rPr>
          <w:spacing w:val="-6"/>
        </w:rPr>
        <w:t xml:space="preserve"> </w:t>
      </w:r>
      <w:r>
        <w:t>that</w:t>
      </w:r>
      <w:r>
        <w:rPr>
          <w:spacing w:val="-5"/>
        </w:rPr>
        <w:t xml:space="preserve"> </w:t>
      </w:r>
      <w:r>
        <w:t>such</w:t>
      </w:r>
      <w:r>
        <w:rPr>
          <w:spacing w:val="1"/>
        </w:rPr>
        <w:t xml:space="preserve"> </w:t>
      </w:r>
      <w:r>
        <w:t>a</w:t>
      </w:r>
      <w:r>
        <w:rPr>
          <w:spacing w:val="-6"/>
        </w:rPr>
        <w:t xml:space="preserve"> </w:t>
      </w:r>
      <w:r>
        <w:t>one</w:t>
      </w:r>
      <w:r>
        <w:rPr>
          <w:spacing w:val="-6"/>
        </w:rPr>
        <w:t xml:space="preserve"> </w:t>
      </w:r>
      <w:r>
        <w:t>is</w:t>
      </w:r>
      <w:r>
        <w:rPr>
          <w:spacing w:val="-6"/>
        </w:rPr>
        <w:t xml:space="preserve"> </w:t>
      </w:r>
      <w:r>
        <w:t>dead,</w:t>
      </w:r>
      <w:r>
        <w:rPr>
          <w:spacing w:val="-6"/>
        </w:rPr>
        <w:t xml:space="preserve"> </w:t>
      </w:r>
      <w:r>
        <w:t>or</w:t>
      </w:r>
      <w:r>
        <w:rPr>
          <w:spacing w:val="-6"/>
        </w:rPr>
        <w:t xml:space="preserve"> </w:t>
      </w:r>
      <w:r>
        <w:t>dying;</w:t>
      </w:r>
      <w:r>
        <w:rPr>
          <w:spacing w:val="-6"/>
        </w:rPr>
        <w:t xml:space="preserve"> </w:t>
      </w:r>
      <w:r>
        <w:t>and,</w:t>
      </w:r>
      <w:r>
        <w:rPr>
          <w:spacing w:val="-5"/>
        </w:rPr>
        <w:t xml:space="preserve"> </w:t>
      </w:r>
      <w:r>
        <w:t>were</w:t>
      </w:r>
      <w:r>
        <w:rPr>
          <w:spacing w:val="-6"/>
        </w:rPr>
        <w:t xml:space="preserve"> </w:t>
      </w:r>
      <w:r>
        <w:t>any</w:t>
      </w:r>
      <w:r>
        <w:rPr>
          <w:spacing w:val="-6"/>
        </w:rPr>
        <w:t xml:space="preserve"> </w:t>
      </w:r>
      <w:r>
        <w:t>left</w:t>
      </w:r>
      <w:r>
        <w:rPr>
          <w:spacing w:val="-6"/>
        </w:rPr>
        <w:t xml:space="preserve"> </w:t>
      </w:r>
      <w:r>
        <w:t>to</w:t>
      </w:r>
      <w:r>
        <w:rPr>
          <w:spacing w:val="-6"/>
        </w:rPr>
        <w:t xml:space="preserve"> </w:t>
      </w:r>
      <w:r>
        <w:t>mourn,</w:t>
      </w:r>
      <w:r>
        <w:rPr>
          <w:spacing w:val="-6"/>
        </w:rPr>
        <w:t xml:space="preserve"> </w:t>
      </w:r>
      <w:r>
        <w:t>we</w:t>
      </w:r>
      <w:r>
        <w:rPr>
          <w:spacing w:val="-6"/>
        </w:rPr>
        <w:t xml:space="preserve"> </w:t>
      </w:r>
      <w:r>
        <w:t>should</w:t>
      </w:r>
      <w:r>
        <w:rPr>
          <w:spacing w:val="-5"/>
        </w:rPr>
        <w:t xml:space="preserve"> </w:t>
      </w:r>
      <w:r>
        <w:t>hear</w:t>
      </w:r>
      <w:r>
        <w:rPr>
          <w:spacing w:val="-6"/>
        </w:rPr>
        <w:t xml:space="preserve"> </w:t>
      </w:r>
      <w:r>
        <w:t>nothing</w:t>
      </w:r>
      <w:r>
        <w:rPr>
          <w:spacing w:val="-6"/>
        </w:rPr>
        <w:t xml:space="preserve"> </w:t>
      </w:r>
      <w:r>
        <w:t>but</w:t>
      </w:r>
      <w:r>
        <w:rPr>
          <w:spacing w:val="-6"/>
        </w:rPr>
        <w:t xml:space="preserve"> </w:t>
      </w:r>
      <w:r>
        <w:t>lamentations.</w:t>
      </w:r>
      <w:r>
        <w:rPr>
          <w:spacing w:val="-6"/>
        </w:rPr>
        <w:t xml:space="preserve"> </w:t>
      </w:r>
      <w:r>
        <w:t>Or</w:t>
      </w:r>
      <w:r>
        <w:rPr>
          <w:spacing w:val="-6"/>
        </w:rPr>
        <w:t xml:space="preserve"> </w:t>
      </w:r>
      <w:r>
        <w:t>if</w:t>
      </w:r>
      <w:r>
        <w:rPr>
          <w:spacing w:val="-5"/>
        </w:rPr>
        <w:t xml:space="preserve"> </w:t>
      </w:r>
      <w:r>
        <w:t>we</w:t>
      </w:r>
      <w:r>
        <w:rPr>
          <w:spacing w:val="-6"/>
        </w:rPr>
        <w:t xml:space="preserve"> </w:t>
      </w:r>
      <w:r>
        <w:t>go</w:t>
      </w:r>
      <w:r>
        <w:rPr>
          <w:spacing w:val="-6"/>
        </w:rPr>
        <w:t xml:space="preserve"> </w:t>
      </w:r>
      <w:r>
        <w:t>home</w:t>
      </w:r>
      <w:r>
        <w:rPr>
          <w:spacing w:val="-6"/>
        </w:rPr>
        <w:t xml:space="preserve"> </w:t>
      </w:r>
      <w:r>
        <w:t>—</w:t>
      </w:r>
      <w:r>
        <w:rPr>
          <w:spacing w:val="1"/>
        </w:rPr>
        <w:t xml:space="preserve"> </w:t>
      </w:r>
      <w:r>
        <w:t>I know not whether it fares with you as with myself—when I find out of a numerous family not one left besides a</w:t>
      </w:r>
      <w:r>
        <w:rPr>
          <w:spacing w:val="1"/>
        </w:rPr>
        <w:t xml:space="preserve"> </w:t>
      </w:r>
      <w:r>
        <w:t>maidservant, I am frightened out of my senses; and go where I will, the ghosts of the departed seem always before</w:t>
      </w:r>
      <w:r>
        <w:rPr>
          <w:spacing w:val="-52"/>
        </w:rPr>
        <w:t xml:space="preserve"> </w:t>
      </w:r>
      <w:r>
        <w:t>me; not like the persons whilst they were living, but assuming a ghastly and dreadful aspect. Therefore the case is</w:t>
      </w:r>
      <w:r>
        <w:rPr>
          <w:spacing w:val="1"/>
        </w:rPr>
        <w:t xml:space="preserve"> </w:t>
      </w:r>
      <w:r>
        <w:t>the</w:t>
      </w:r>
      <w:r>
        <w:rPr>
          <w:spacing w:val="-11"/>
        </w:rPr>
        <w:t xml:space="preserve"> </w:t>
      </w:r>
      <w:r>
        <w:t>same,</w:t>
      </w:r>
      <w:r>
        <w:rPr>
          <w:spacing w:val="-11"/>
        </w:rPr>
        <w:t xml:space="preserve"> </w:t>
      </w:r>
      <w:r>
        <w:t>whether</w:t>
      </w:r>
      <w:r>
        <w:rPr>
          <w:spacing w:val="-10"/>
        </w:rPr>
        <w:t xml:space="preserve"> </w:t>
      </w:r>
      <w:r>
        <w:t>we</w:t>
      </w:r>
      <w:r>
        <w:rPr>
          <w:spacing w:val="-11"/>
        </w:rPr>
        <w:t xml:space="preserve"> </w:t>
      </w:r>
      <w:r>
        <w:t>stay</w:t>
      </w:r>
      <w:r>
        <w:rPr>
          <w:spacing w:val="-11"/>
        </w:rPr>
        <w:t xml:space="preserve"> </w:t>
      </w:r>
      <w:r>
        <w:t>here,</w:t>
      </w:r>
      <w:r>
        <w:rPr>
          <w:spacing w:val="-10"/>
        </w:rPr>
        <w:t xml:space="preserve"> </w:t>
      </w:r>
      <w:r>
        <w:t>depart</w:t>
      </w:r>
      <w:r>
        <w:rPr>
          <w:spacing w:val="-11"/>
        </w:rPr>
        <w:t xml:space="preserve"> </w:t>
      </w:r>
      <w:r>
        <w:t>hence,</w:t>
      </w:r>
      <w:r>
        <w:rPr>
          <w:spacing w:val="-10"/>
        </w:rPr>
        <w:t xml:space="preserve"> </w:t>
      </w:r>
      <w:r>
        <w:t>or</w:t>
      </w:r>
      <w:r>
        <w:rPr>
          <w:spacing w:val="-11"/>
        </w:rPr>
        <w:t xml:space="preserve"> </w:t>
      </w:r>
      <w:r>
        <w:t>go</w:t>
      </w:r>
      <w:r>
        <w:rPr>
          <w:spacing w:val="-11"/>
        </w:rPr>
        <w:t xml:space="preserve"> </w:t>
      </w:r>
      <w:r>
        <w:t>home;</w:t>
      </w:r>
      <w:r>
        <w:rPr>
          <w:spacing w:val="-10"/>
        </w:rPr>
        <w:t xml:space="preserve"> </w:t>
      </w:r>
      <w:r>
        <w:t>especially</w:t>
      </w:r>
      <w:r>
        <w:rPr>
          <w:spacing w:val="-11"/>
        </w:rPr>
        <w:t xml:space="preserve"> </w:t>
      </w:r>
      <w:r>
        <w:t>as</w:t>
      </w:r>
      <w:r>
        <w:rPr>
          <w:spacing w:val="-10"/>
        </w:rPr>
        <w:t xml:space="preserve"> </w:t>
      </w:r>
      <w:r>
        <w:t>there</w:t>
      </w:r>
      <w:r>
        <w:rPr>
          <w:spacing w:val="-11"/>
        </w:rPr>
        <w:t xml:space="preserve"> </w:t>
      </w:r>
      <w:r>
        <w:t>are</w:t>
      </w:r>
      <w:r>
        <w:rPr>
          <w:spacing w:val="-11"/>
        </w:rPr>
        <w:t xml:space="preserve"> </w:t>
      </w:r>
      <w:r>
        <w:t>few</w:t>
      </w:r>
      <w:r>
        <w:rPr>
          <w:spacing w:val="-10"/>
        </w:rPr>
        <w:t xml:space="preserve"> </w:t>
      </w:r>
      <w:r>
        <w:t>left</w:t>
      </w:r>
      <w:r>
        <w:rPr>
          <w:spacing w:val="-11"/>
        </w:rPr>
        <w:t xml:space="preserve"> </w:t>
      </w:r>
      <w:r>
        <w:t>but</w:t>
      </w:r>
      <w:r>
        <w:rPr>
          <w:spacing w:val="-10"/>
        </w:rPr>
        <w:t xml:space="preserve"> </w:t>
      </w:r>
      <w:r>
        <w:t>ourselves</w:t>
      </w:r>
      <w:r>
        <w:rPr>
          <w:spacing w:val="-11"/>
        </w:rPr>
        <w:t xml:space="preserve"> </w:t>
      </w:r>
      <w:r>
        <w:t>who</w:t>
      </w:r>
      <w:r>
        <w:rPr>
          <w:spacing w:val="-11"/>
        </w:rPr>
        <w:t xml:space="preserve"> </w:t>
      </w:r>
      <w:r>
        <w:t>are</w:t>
      </w:r>
      <w:r>
        <w:rPr>
          <w:spacing w:val="-10"/>
        </w:rPr>
        <w:t xml:space="preserve"> </w:t>
      </w:r>
      <w:r>
        <w:t>able</w:t>
      </w:r>
      <w:r>
        <w:rPr>
          <w:spacing w:val="-52"/>
        </w:rPr>
        <w:t xml:space="preserve"> </w:t>
      </w:r>
      <w:r>
        <w:t>to</w:t>
      </w:r>
      <w:r>
        <w:rPr>
          <w:spacing w:val="-11"/>
        </w:rPr>
        <w:t xml:space="preserve"> </w:t>
      </w:r>
      <w:r>
        <w:t>go,</w:t>
      </w:r>
      <w:r>
        <w:rPr>
          <w:spacing w:val="-10"/>
        </w:rPr>
        <w:t xml:space="preserve"> </w:t>
      </w:r>
      <w:r>
        <w:t>and</w:t>
      </w:r>
      <w:r>
        <w:rPr>
          <w:spacing w:val="-11"/>
        </w:rPr>
        <w:t xml:space="preserve"> </w:t>
      </w:r>
      <w:r>
        <w:t>have</w:t>
      </w:r>
      <w:r>
        <w:rPr>
          <w:spacing w:val="-10"/>
        </w:rPr>
        <w:t xml:space="preserve"> </w:t>
      </w:r>
      <w:r>
        <w:t>a</w:t>
      </w:r>
      <w:r>
        <w:rPr>
          <w:spacing w:val="-11"/>
        </w:rPr>
        <w:t xml:space="preserve"> </w:t>
      </w:r>
      <w:r>
        <w:t>place</w:t>
      </w:r>
      <w:r>
        <w:rPr>
          <w:spacing w:val="-10"/>
        </w:rPr>
        <w:t xml:space="preserve"> </w:t>
      </w:r>
      <w:r>
        <w:t>to</w:t>
      </w:r>
      <w:r>
        <w:rPr>
          <w:spacing w:val="-11"/>
        </w:rPr>
        <w:t xml:space="preserve"> </w:t>
      </w:r>
      <w:r>
        <w:t>go</w:t>
      </w:r>
      <w:r>
        <w:rPr>
          <w:spacing w:val="-10"/>
        </w:rPr>
        <w:t xml:space="preserve"> </w:t>
      </w:r>
      <w:r>
        <w:t>to.</w:t>
      </w:r>
      <w:r>
        <w:rPr>
          <w:spacing w:val="-11"/>
        </w:rPr>
        <w:t xml:space="preserve"> </w:t>
      </w:r>
      <w:r>
        <w:t>Those</w:t>
      </w:r>
      <w:r>
        <w:rPr>
          <w:spacing w:val="-10"/>
        </w:rPr>
        <w:t xml:space="preserve"> </w:t>
      </w:r>
      <w:r>
        <w:t>few</w:t>
      </w:r>
      <w:r>
        <w:rPr>
          <w:spacing w:val="-11"/>
        </w:rPr>
        <w:t xml:space="preserve"> </w:t>
      </w:r>
      <w:r>
        <w:t>too,</w:t>
      </w:r>
      <w:r>
        <w:rPr>
          <w:spacing w:val="-10"/>
        </w:rPr>
        <w:t xml:space="preserve"> </w:t>
      </w:r>
      <w:r>
        <w:t>I</w:t>
      </w:r>
      <w:r>
        <w:rPr>
          <w:spacing w:val="-11"/>
        </w:rPr>
        <w:t xml:space="preserve"> </w:t>
      </w:r>
      <w:r>
        <w:t>am</w:t>
      </w:r>
      <w:r>
        <w:rPr>
          <w:spacing w:val="-10"/>
        </w:rPr>
        <w:t xml:space="preserve"> </w:t>
      </w:r>
      <w:r>
        <w:t>told,</w:t>
      </w:r>
      <w:r>
        <w:rPr>
          <w:spacing w:val="-11"/>
        </w:rPr>
        <w:t xml:space="preserve"> </w:t>
      </w:r>
      <w:r>
        <w:t>fall</w:t>
      </w:r>
      <w:r>
        <w:rPr>
          <w:spacing w:val="-10"/>
        </w:rPr>
        <w:t xml:space="preserve"> </w:t>
      </w:r>
      <w:r>
        <w:t>into</w:t>
      </w:r>
      <w:r>
        <w:rPr>
          <w:spacing w:val="-11"/>
        </w:rPr>
        <w:t xml:space="preserve"> </w:t>
      </w:r>
      <w:r>
        <w:t>all</w:t>
      </w:r>
      <w:r>
        <w:rPr>
          <w:spacing w:val="-10"/>
        </w:rPr>
        <w:t xml:space="preserve"> </w:t>
      </w:r>
      <w:r>
        <w:t>sorts</w:t>
      </w:r>
      <w:r>
        <w:rPr>
          <w:spacing w:val="-11"/>
        </w:rPr>
        <w:t xml:space="preserve"> </w:t>
      </w:r>
      <w:r>
        <w:t>of</w:t>
      </w:r>
      <w:r>
        <w:rPr>
          <w:spacing w:val="-10"/>
        </w:rPr>
        <w:t xml:space="preserve"> </w:t>
      </w:r>
      <w:r>
        <w:t>debauchery;</w:t>
      </w:r>
      <w:r>
        <w:rPr>
          <w:spacing w:val="-11"/>
        </w:rPr>
        <w:t xml:space="preserve"> </w:t>
      </w:r>
      <w:r>
        <w:t>and</w:t>
      </w:r>
      <w:r>
        <w:rPr>
          <w:spacing w:val="-10"/>
        </w:rPr>
        <w:t xml:space="preserve"> </w:t>
      </w:r>
      <w:r>
        <w:t>even</w:t>
      </w:r>
      <w:r>
        <w:rPr>
          <w:spacing w:val="-11"/>
        </w:rPr>
        <w:t xml:space="preserve"> </w:t>
      </w:r>
      <w:r>
        <w:t>cloistered</w:t>
      </w:r>
      <w:r>
        <w:rPr>
          <w:spacing w:val="-10"/>
        </w:rPr>
        <w:t xml:space="preserve"> </w:t>
      </w:r>
      <w:r>
        <w:t>ladies,</w:t>
      </w:r>
      <w:r>
        <w:rPr>
          <w:spacing w:val="-52"/>
        </w:rPr>
        <w:t xml:space="preserve"> </w:t>
      </w:r>
      <w:r>
        <w:t>supposing themselves entitled to equal liberties with others, are as bad as the worst. Now if this be so (as you see</w:t>
      </w:r>
      <w:r>
        <w:rPr>
          <w:spacing w:val="1"/>
        </w:rPr>
        <w:t xml:space="preserve"> </w:t>
      </w:r>
      <w:r>
        <w:t>plainly</w:t>
      </w:r>
      <w:r>
        <w:rPr>
          <w:spacing w:val="-9"/>
        </w:rPr>
        <w:t xml:space="preserve"> </w:t>
      </w:r>
      <w:r>
        <w:t>it</w:t>
      </w:r>
      <w:r>
        <w:rPr>
          <w:spacing w:val="-9"/>
        </w:rPr>
        <w:t xml:space="preserve"> </w:t>
      </w:r>
      <w:r>
        <w:t>is),</w:t>
      </w:r>
      <w:r>
        <w:rPr>
          <w:spacing w:val="-9"/>
        </w:rPr>
        <w:t xml:space="preserve"> </w:t>
      </w:r>
      <w:r>
        <w:t>what</w:t>
      </w:r>
      <w:r>
        <w:rPr>
          <w:spacing w:val="-9"/>
        </w:rPr>
        <w:t xml:space="preserve"> </w:t>
      </w:r>
      <w:r>
        <w:t>do</w:t>
      </w:r>
      <w:r>
        <w:rPr>
          <w:spacing w:val="-9"/>
        </w:rPr>
        <w:t xml:space="preserve"> </w:t>
      </w:r>
      <w:r>
        <w:t>we</w:t>
      </w:r>
      <w:r>
        <w:rPr>
          <w:spacing w:val="-9"/>
        </w:rPr>
        <w:t xml:space="preserve"> </w:t>
      </w:r>
      <w:r>
        <w:t>here?</w:t>
      </w:r>
      <w:r>
        <w:rPr>
          <w:spacing w:val="-8"/>
        </w:rPr>
        <w:t xml:space="preserve"> </w:t>
      </w:r>
      <w:r>
        <w:t>What</w:t>
      </w:r>
      <w:r>
        <w:rPr>
          <w:spacing w:val="-9"/>
        </w:rPr>
        <w:t xml:space="preserve"> </w:t>
      </w:r>
      <w:r>
        <w:t>are</w:t>
      </w:r>
      <w:r>
        <w:rPr>
          <w:spacing w:val="-9"/>
        </w:rPr>
        <w:t xml:space="preserve"> </w:t>
      </w:r>
      <w:r>
        <w:t>we</w:t>
      </w:r>
      <w:r>
        <w:rPr>
          <w:spacing w:val="-9"/>
        </w:rPr>
        <w:t xml:space="preserve"> </w:t>
      </w:r>
      <w:r>
        <w:t>dreaming</w:t>
      </w:r>
      <w:r>
        <w:rPr>
          <w:spacing w:val="-9"/>
        </w:rPr>
        <w:t xml:space="preserve"> </w:t>
      </w:r>
      <w:r>
        <w:t>of?</w:t>
      </w:r>
      <w:r>
        <w:rPr>
          <w:spacing w:val="-9"/>
        </w:rPr>
        <w:t xml:space="preserve"> </w:t>
      </w:r>
      <w:r>
        <w:t>Why</w:t>
      </w:r>
      <w:r>
        <w:rPr>
          <w:spacing w:val="-8"/>
        </w:rPr>
        <w:t xml:space="preserve"> </w:t>
      </w:r>
      <w:r>
        <w:t>are</w:t>
      </w:r>
      <w:r>
        <w:rPr>
          <w:spacing w:val="-9"/>
        </w:rPr>
        <w:t xml:space="preserve"> </w:t>
      </w:r>
      <w:r>
        <w:t>we</w:t>
      </w:r>
      <w:r>
        <w:rPr>
          <w:spacing w:val="-9"/>
        </w:rPr>
        <w:t xml:space="preserve"> </w:t>
      </w:r>
      <w:r>
        <w:t>less</w:t>
      </w:r>
      <w:r>
        <w:rPr>
          <w:spacing w:val="-9"/>
        </w:rPr>
        <w:t xml:space="preserve"> </w:t>
      </w:r>
      <w:r>
        <w:t>regardful</w:t>
      </w:r>
      <w:r>
        <w:rPr>
          <w:spacing w:val="-9"/>
        </w:rPr>
        <w:t xml:space="preserve"> </w:t>
      </w:r>
      <w:r>
        <w:t>of</w:t>
      </w:r>
      <w:r>
        <w:rPr>
          <w:spacing w:val="-9"/>
        </w:rPr>
        <w:t xml:space="preserve"> </w:t>
      </w:r>
      <w:r>
        <w:t>our</w:t>
      </w:r>
      <w:r>
        <w:rPr>
          <w:spacing w:val="-8"/>
        </w:rPr>
        <w:t xml:space="preserve"> </w:t>
      </w:r>
      <w:r>
        <w:t>lives</w:t>
      </w:r>
      <w:r>
        <w:rPr>
          <w:spacing w:val="-9"/>
        </w:rPr>
        <w:t xml:space="preserve"> </w:t>
      </w:r>
      <w:r>
        <w:t>than</w:t>
      </w:r>
      <w:r>
        <w:rPr>
          <w:spacing w:val="-9"/>
        </w:rPr>
        <w:t xml:space="preserve"> </w:t>
      </w:r>
      <w:r>
        <w:t>other</w:t>
      </w:r>
      <w:r>
        <w:rPr>
          <w:spacing w:val="-9"/>
        </w:rPr>
        <w:t xml:space="preserve"> </w:t>
      </w:r>
      <w:r>
        <w:t>people</w:t>
      </w:r>
      <w:r w:rsidR="00D80F19">
        <w:t xml:space="preserve"> </w:t>
      </w:r>
      <w:r w:rsidRPr="00D80F19">
        <w:t>of theirs? Are we of less value to ourselves, or are our souls and bodies more firmly united, and so in less danger of dissolution? It is monstrous to think in such a manner; so many of both sexes dying of this distemper in the very prime of their youth afford us an undeniable argument to the contrary. Wherefore, lest through our own willful- ness or neglect, this calamity, which might have been prevented, should befall us, I should think it best (and I hope you will join with me,) for us to quit the town, and avoiding, as we would death itself, the bad example of others, to choose some place of retirement, of which every one of us has more than one, where we may make ourselves innocently merry, without offering the least violence to the dictates of reason and our own consciences. There will our ears be entertained with the warbling of the birds, and our eyes with the verdure of the hills and valleys; with</w:t>
      </w:r>
      <w:r w:rsidR="00D80F19">
        <w:t xml:space="preserve"> </w:t>
      </w:r>
      <w:r w:rsidRPr="00D80F19">
        <w:t xml:space="preserve">the waving </w:t>
      </w:r>
      <w:r w:rsidRPr="00D80F19">
        <w:lastRenderedPageBreak/>
        <w:t>of cornfields like the sea itself; with trees of a thousand different kinds, and a more open and serene sky; which, however overcast, yet affords a far more agreeable prospect than these desolate walls. The air also is pleas- anter, and there is greater plenty of everything, attended with few inconveniences: for, though people die there as well as here, yet we shall have fewer such objects before us, as the inhabitants are less in number; and on the other part, if I judge right, we desert nobody, but are rather ourselves forsaken. For all our friends, either by death, or endeavouring to avoid it, have left us, as if we in no way belonged to them. As no blame then can ensue from fol- lowing this advice, and perhaps sickness and death from not doing so, I would have us take our maids, and every- thing we may be supposed to want, and enjoy all the diversions which the season will permit, to-day in one place, to-morrow in another; and so continue to do, unless death should interpose, until we see what end Providence designs for these things. And of this too let me remind you, that our characters will stand as fair by our going away reputably, as those of others will do who stay at home with discredit.”</w:t>
      </w:r>
    </w:p>
    <w:p w14:paraId="3B44225A" w14:textId="77777777" w:rsidR="000276C6" w:rsidRPr="00D80F19" w:rsidRDefault="000276C6" w:rsidP="00D80F19">
      <w:pPr>
        <w:pStyle w:val="Body"/>
      </w:pPr>
      <w:r w:rsidRPr="00D80F19">
        <w:t>The ladies having heard what Pampinea had to offer, not only approved of it, but had actually began to concert measures for their instant departure, when Filomena, who was a most discreet person, remarked: “Though Pam- pinea has spoken well, yet there is no occasion to run headlong into the affair, as you are about to do. We are but women, nor is any of us so ignorant as not to know how little able we shall be to conduct such an affair, without some man to help us. We are naturally fickle, obstinate, suspicious, and fearful; and I doubt much, unless we take somebody into our scheme to manage it for us, lest it soon be at an end; and perhaps, little to our reputation. Let us provide against this, therefore, before we begin.”</w:t>
      </w:r>
    </w:p>
    <w:p w14:paraId="3FE6A9A4" w14:textId="77777777" w:rsidR="000276C6" w:rsidRPr="00D80F19" w:rsidRDefault="000276C6" w:rsidP="00D80F19">
      <w:pPr>
        <w:pStyle w:val="Body"/>
      </w:pPr>
      <w:r w:rsidRPr="00D80F19">
        <w:t>Eliza then replied: “It is true, man is our sex’s chief or head, and without his management, it seldom happens that any undertaking of ours succeeds well. But how are these men to be come at? We all know that the greater part of our male acquaintance are dead, and the rest all dispersed abroad, avoiding what we seek to avoid, and without our knowing where to find them. To take strangers with us, would not be altogether so proper: for, whilst we have regard to our health, we should so contrive matters, that, wherever we go to repose and divert ourselves, no scandal may ensue from it.”</w:t>
      </w:r>
    </w:p>
    <w:p w14:paraId="0F06D558" w14:textId="77777777" w:rsidR="000276C6" w:rsidRPr="00D80F19" w:rsidRDefault="000276C6" w:rsidP="00D80F19">
      <w:pPr>
        <w:pStyle w:val="Body"/>
      </w:pPr>
      <w:r w:rsidRPr="00D80F19">
        <w:t xml:space="preserve">Whilst this matter was in debate, behold, three gentlemen came into the church, the youngest not less than twenty-five years of age, and in whom neither the adversity of the times, the loss of relations and friends, nor even fear for themselves, could stifle, or indeed cool, the passion of love. One was called Pamfilo, the second Filostrato, and the third Dioneo, all of them well bred, and pleasant companions; and who, to divert themselves in this time of affliction, were then in pursuit of their mistresses, who as it chanced were three of these seven ladies, the other </w:t>
      </w:r>
      <w:r w:rsidRPr="00D80F19">
        <w:lastRenderedPageBreak/>
        <w:t>four being all related to one or other of them. These gentlemen were no sooner within view, than the ladies had immedi- ately their eyes upon them, and</w:t>
      </w:r>
    </w:p>
    <w:p w14:paraId="14333F81" w14:textId="77777777" w:rsidR="000276C6" w:rsidRPr="00D80F19" w:rsidRDefault="000276C6" w:rsidP="00D80F19">
      <w:pPr>
        <w:pStyle w:val="Body"/>
      </w:pPr>
      <w:r w:rsidRPr="00D80F19">
        <w:t>Pampinea said, with a smile, “See, fortune is with us, and has thrown in our way three prudent and worthy gen- tlemen, who will conduct and wait upon us, if we think fit to accept of their service.” Neifile, with a blush, because she was one that had an admirer, answered: “Take care what you say, I know them all indeed to be persons of character, and fit to be trusted, even in affairs of more consequence, and in better company; but, as some of them are enamoured of certain ladies here, I am only concerned lest we be drawn into some scrape or scandal, without either our fault or theirs.” Filomena replied: “Never tell me what other people may think, so long as I know myself to be virtuous; God and the truth will be my defence; and if they be willing to go, we will say with Pampinea, that fortune is with us.”</w:t>
      </w:r>
    </w:p>
    <w:p w14:paraId="0D17E3A0" w14:textId="77777777" w:rsidR="000276C6" w:rsidRPr="00D80F19" w:rsidRDefault="000276C6" w:rsidP="00D80F19">
      <w:pPr>
        <w:pStyle w:val="Body"/>
      </w:pPr>
      <w:r w:rsidRPr="00D80F19">
        <w:t>The rest hearing her speak in this manner, gave consent that the gentlemen should be invited to partake in this expedition. Without more words, Pampinea, who was related to one of the three rose up, and made towards them, as they stood watching at a distance. Then, after a cheerful salutation, she acquainted them with the design in hand, and entreated that they would, out of pure friendship, oblige them with their company. The gentlemen at first took it all for a jest, but, being assured to the contrary, immediately answered that they were ready; and, to lose no time, gave the necessary orders for what they wished to have done. Every thing being thus prepared, and a messenger dis- patched before, whither they intended to go, the next morning, which was Wednesday, by break of day, the ladies, with some of their women, and the gentlemen, with every one his servant, set out from the city, and, after they had travelled two short miles, came to the place appointed.</w:t>
      </w:r>
    </w:p>
    <w:p w14:paraId="3770CFA5" w14:textId="3D1BB61E" w:rsidR="000276C6" w:rsidRPr="00D80F19" w:rsidRDefault="000276C6" w:rsidP="00D80F19">
      <w:pPr>
        <w:pStyle w:val="Body"/>
      </w:pPr>
      <w:r w:rsidRPr="00D80F19">
        <w:t>It was a little eminence, remote from any great road, covered with trees and shrubs of an agreeable verdure; and on the top was a stately palace, with a grand and beautiful court in the middle: within were galleries, and fine</w:t>
      </w:r>
      <w:r w:rsidR="00D80F19">
        <w:t xml:space="preserve"> </w:t>
      </w:r>
      <w:r w:rsidRPr="00D80F19">
        <w:t>apartments elegantly fitted up, and adorned with most curious paintings; around it were fine meadows, and most delightful gardens, with fountains of the purest and best water. The vaults also were stored with the richest wines, suited rather to the taste of copious topers, than of modest and virtuous ladies. This palace they found cleared out, and everything set in order for their reception, with the rooms all graced with the flowers of the season, to their great satisfaction. The party being seated, Dioneo, who was the pleasantest of them all, and full of words, began “Your wis- dom it is, ladies, rather than any foresight of ours, which has brought us hither. I know not how you have disposed</w:t>
      </w:r>
      <w:r w:rsidR="00D80F19">
        <w:t xml:space="preserve"> </w:t>
      </w:r>
      <w:r w:rsidRPr="00D80F19">
        <w:t xml:space="preserve">of your cares; as for mine, I left them all behind me when I came from home. Either prepare, then, to be as merry as myself (I mean with decency), or give me leave to go back again, and resume my cares where I left them.” </w:t>
      </w:r>
      <w:r w:rsidRPr="00D80F19">
        <w:lastRenderedPageBreak/>
        <w:t>Pampinea made answer, as if she had disposed of hers in like manner: “You say right, sir, we will be merry; we fled from our troubles for no other reason. But, as extremes are never likely to last, I, who first proposed the means by which such an agreeable company is now met together, being desirous to make our mirth of some continuance, do find there</w:t>
      </w:r>
      <w:r w:rsidR="00D80F19">
        <w:t xml:space="preserve"> </w:t>
      </w:r>
      <w:r w:rsidRPr="00D80F19">
        <w:t>is a necessity for our appointing a principal, whom we shall honour and obey in all things as our head; and whose province it shall be to regulate our diversions. And that every one may make trial of the burthen which attends care, as well as the pleasure which there is in superiority, nor therefore envy what he has not yet tried, I hold it best that every one should experience both the trouble and the honour for one day. The first, I propose, shall be elected by us all, and, on the approach of evening, hall name a person to succeed for the following day: and each one, during the time of his or her government, shall give orders concerning the place where, and the manner how, we are to live.”</w:t>
      </w:r>
    </w:p>
    <w:p w14:paraId="7DDAB698" w14:textId="77777777" w:rsidR="000276C6" w:rsidRPr="00D80F19" w:rsidRDefault="000276C6" w:rsidP="00D80F19">
      <w:pPr>
        <w:pStyle w:val="Body"/>
      </w:pPr>
      <w:r w:rsidRPr="00D80F19">
        <w:t>These words were received with the highest satisfaction, and the speaker was, with one consent, appointed president for the first day: whilst Filomena, running to a laurel-tree, (for she had often heard how much that tree has always been esteemed, and what honour was conferred on those who were deservedly crowned with it,) made a garland, and put it upon Pampinea’s head. That garland, whilst the company continued together, was ever after to be the ensign of sovereignty.</w:t>
      </w:r>
    </w:p>
    <w:p w14:paraId="572AEFAC" w14:textId="3F5AEEAD" w:rsidR="000276C6" w:rsidRPr="00D80F19" w:rsidRDefault="000276C6" w:rsidP="00D80F19">
      <w:pPr>
        <w:pStyle w:val="Body"/>
      </w:pPr>
      <w:r w:rsidRPr="00D80F19">
        <w:t>Pampinea, being thus elected queen, enjoined silence, and having summoned to her presence the gentlemen’s servants, and their own women, who were four in number: “To give you the first example,” said she, “how, by pro- ceeding from good to better, we may live orderly and pleasantly, and continue together, without the least reproach, as long as we please, in the first place I declare Parmeno, Dioneo’s servant, master of my household, and to him I commit the care of my family, and everything relating to my hall. Sirisco, Pamfilo’s servant, I appoint my treasurer, and to be under the direction of Parmeno; and Tindaro I command to wait on Filostrato and the other two gentle- men, whilst their servants are thus employed. Mysia, my woman, and Licisca, Filomena’s, I order into the kitchen, there to get ready what shall be provided by Parmeno. To Lauretta’s Chimera, and Fiammetta’s Stratilia, I give the care of the ladies’ chambers, and to keep the room clean where we sit. And I will and command you all, on pain</w:t>
      </w:r>
      <w:r w:rsidR="00D80F19">
        <w:t xml:space="preserve"> </w:t>
      </w:r>
      <w:r w:rsidRPr="00D80F19">
        <w:t>of my displeasure, that wherever you go, or whatever you hear and see, you bring no news here but what is good.” These orders were approved by all; and the queen, rising from her seat, with a good deal of gaiety, added: “Here are gardens and meadows, where you may divert yourselves till nine o’clock, when I shall expect you back, that we may dine in the cool of the day.”</w:t>
      </w:r>
    </w:p>
    <w:p w14:paraId="27C22C0F" w14:textId="29CD93DB" w:rsidR="000276C6" w:rsidRPr="00D80F19" w:rsidRDefault="000276C6" w:rsidP="00D80F19">
      <w:pPr>
        <w:pStyle w:val="Body"/>
      </w:pPr>
      <w:r w:rsidRPr="00D80F19">
        <w:t xml:space="preserve">The company were now at liberty, and the gentlemen and ladies took a pleasant walk in the garden, talking over a thousand merry things by the way, and diverting themselves by singing </w:t>
      </w:r>
      <w:r w:rsidRPr="00D80F19">
        <w:lastRenderedPageBreak/>
        <w:t>love songs, and weaving garlands of flowers. Returning at the time appointed, they found Parmeno busy in the execution of his office: for in a saloon below was the table set forth, covered with the neatest linen, with glasses reflecting a lustre like silver: and water having been presented to them to wash their hands, by the queen’s order, Parmeno desired them to sit down. The dishes were now served up in the most elegant manner, and the best wines brought in, the servants waiting all</w:t>
      </w:r>
      <w:r w:rsidR="00D80F19">
        <w:t xml:space="preserve"> </w:t>
      </w:r>
      <w:r w:rsidRPr="00D80F19">
        <w:t>the time with the most profound silence; and being well pleased with their entertainment, they dined with all the facetiousness and mirth imaginable. When dinner was over, as they could all dance, and some both play and sing well, the queen ordered in the musical instruments. Dioneo took a lute, and Fiammetta a viol, in obedience to the royal command; a dance was struck up, and the queen, with the rest of the company, took an agreeable turn or two, whilst the servants were sent to dinner; and when the dance was ended, they began to sing, and continued till the queen thought it time to break up. Her permission being given, the gentlemen retired to their chambers, remote from the ladies’ lodging rooms, and the ladies did the same, and undressed themselves for bed.</w:t>
      </w:r>
    </w:p>
    <w:p w14:paraId="1442E2AE" w14:textId="648E09E2" w:rsidR="000276C6" w:rsidRDefault="000276C6" w:rsidP="00D80F19">
      <w:pPr>
        <w:pStyle w:val="Body"/>
      </w:pPr>
      <w:r w:rsidRPr="00D80F19">
        <w:t>It was little more than three, when the queen rose, and ordered all to be called, alleging that much sleep in the daytime was unwholesome. Then they went into a meadow of deep grass, where the sun had little power; and</w:t>
      </w:r>
      <w:r w:rsidR="00D80F19">
        <w:t xml:space="preserve"> </w:t>
      </w:r>
      <w:r w:rsidRPr="00D80F19">
        <w:t>having the benefit of a pleasant breeze, they sat down in a circle, as the queen had commanded, and she addressed them in this manner:—“As the sun is high, and the heat excessive, and nothing is to be heard but the chirping of the cicalas among the olives, it would be madness for us to think of moving yet: this is an airy place, and here are chess-boards and backgammon tables to divert yourselves with; but if you will be ruled by me, you will not play at</w:t>
      </w:r>
      <w:r w:rsidR="00D80F19">
        <w:t xml:space="preserve"> </w:t>
      </w:r>
      <w:r w:rsidRPr="00D80F19">
        <w:t>all, since it often makes the one party uneasy, without any great pleasure to the other, or to the lookers-on; but let us begin and tell stories, and in this manner one person will entertain the whole company ; and by the time it has gone round, the worst part of the day will be over, and then we can divert ourselves as we like best. If this be agreeable to</w:t>
      </w:r>
      <w:r w:rsidR="00D80F19">
        <w:t xml:space="preserve"> </w:t>
      </w:r>
      <w:r>
        <w:t>you,</w:t>
      </w:r>
      <w:r>
        <w:rPr>
          <w:spacing w:val="-10"/>
        </w:rPr>
        <w:t xml:space="preserve"> </w:t>
      </w:r>
      <w:r>
        <w:t>then</w:t>
      </w:r>
      <w:r>
        <w:rPr>
          <w:spacing w:val="-9"/>
        </w:rPr>
        <w:t xml:space="preserve"> </w:t>
      </w:r>
      <w:r>
        <w:t>(for</w:t>
      </w:r>
      <w:r>
        <w:rPr>
          <w:spacing w:val="-9"/>
        </w:rPr>
        <w:t xml:space="preserve"> </w:t>
      </w:r>
      <w:r>
        <w:t>I</w:t>
      </w:r>
      <w:r>
        <w:rPr>
          <w:spacing w:val="-9"/>
        </w:rPr>
        <w:t xml:space="preserve"> </w:t>
      </w:r>
      <w:r>
        <w:t>wait</w:t>
      </w:r>
      <w:r>
        <w:rPr>
          <w:spacing w:val="-9"/>
        </w:rPr>
        <w:t xml:space="preserve"> </w:t>
      </w:r>
      <w:r>
        <w:t>to</w:t>
      </w:r>
      <w:r>
        <w:rPr>
          <w:spacing w:val="-9"/>
        </w:rPr>
        <w:t xml:space="preserve"> </w:t>
      </w:r>
      <w:r>
        <w:t>know</w:t>
      </w:r>
      <w:r>
        <w:rPr>
          <w:spacing w:val="-9"/>
        </w:rPr>
        <w:t xml:space="preserve"> </w:t>
      </w:r>
      <w:r>
        <w:t>your</w:t>
      </w:r>
      <w:r>
        <w:rPr>
          <w:spacing w:val="-9"/>
        </w:rPr>
        <w:t xml:space="preserve"> </w:t>
      </w:r>
      <w:r>
        <w:t>pleasure)</w:t>
      </w:r>
      <w:r>
        <w:rPr>
          <w:spacing w:val="-10"/>
        </w:rPr>
        <w:t xml:space="preserve"> </w:t>
      </w:r>
      <w:r>
        <w:t>let</w:t>
      </w:r>
      <w:r>
        <w:rPr>
          <w:spacing w:val="-9"/>
        </w:rPr>
        <w:t xml:space="preserve"> </w:t>
      </w:r>
      <w:r>
        <w:t>us</w:t>
      </w:r>
      <w:r>
        <w:rPr>
          <w:spacing w:val="-9"/>
        </w:rPr>
        <w:t xml:space="preserve"> </w:t>
      </w:r>
      <w:r>
        <w:t>begin;</w:t>
      </w:r>
      <w:r>
        <w:rPr>
          <w:spacing w:val="-9"/>
        </w:rPr>
        <w:t xml:space="preserve"> </w:t>
      </w:r>
      <w:r>
        <w:t>if</w:t>
      </w:r>
      <w:r>
        <w:rPr>
          <w:spacing w:val="-9"/>
        </w:rPr>
        <w:t xml:space="preserve"> </w:t>
      </w:r>
      <w:r>
        <w:t>not,</w:t>
      </w:r>
      <w:r>
        <w:rPr>
          <w:spacing w:val="-9"/>
        </w:rPr>
        <w:t xml:space="preserve"> </w:t>
      </w:r>
      <w:r>
        <w:t>you</w:t>
      </w:r>
      <w:r>
        <w:rPr>
          <w:spacing w:val="-9"/>
        </w:rPr>
        <w:t xml:space="preserve"> </w:t>
      </w:r>
      <w:r>
        <w:t>are</w:t>
      </w:r>
      <w:r>
        <w:rPr>
          <w:spacing w:val="-9"/>
        </w:rPr>
        <w:t xml:space="preserve"> </w:t>
      </w:r>
      <w:r>
        <w:t>at</w:t>
      </w:r>
      <w:r>
        <w:rPr>
          <w:spacing w:val="-9"/>
        </w:rPr>
        <w:t xml:space="preserve"> </w:t>
      </w:r>
      <w:r>
        <w:t>your</w:t>
      </w:r>
      <w:r>
        <w:rPr>
          <w:spacing w:val="-10"/>
        </w:rPr>
        <w:t xml:space="preserve"> </w:t>
      </w:r>
      <w:r>
        <w:t>own</w:t>
      </w:r>
      <w:r>
        <w:rPr>
          <w:spacing w:val="-9"/>
        </w:rPr>
        <w:t xml:space="preserve"> </w:t>
      </w:r>
      <w:r>
        <w:t>disposal</w:t>
      </w:r>
      <w:r>
        <w:rPr>
          <w:spacing w:val="-9"/>
        </w:rPr>
        <w:t xml:space="preserve"> </w:t>
      </w:r>
      <w:r>
        <w:t>till</w:t>
      </w:r>
      <w:r>
        <w:rPr>
          <w:spacing w:val="-9"/>
        </w:rPr>
        <w:t xml:space="preserve"> </w:t>
      </w:r>
      <w:r>
        <w:t>the</w:t>
      </w:r>
      <w:r>
        <w:rPr>
          <w:spacing w:val="-9"/>
        </w:rPr>
        <w:t xml:space="preserve"> </w:t>
      </w:r>
      <w:r>
        <w:t>evening.”</w:t>
      </w:r>
      <w:r>
        <w:rPr>
          <w:spacing w:val="-9"/>
        </w:rPr>
        <w:t xml:space="preserve"> </w:t>
      </w:r>
      <w:r>
        <w:t>This</w:t>
      </w:r>
      <w:r>
        <w:rPr>
          <w:spacing w:val="1"/>
        </w:rPr>
        <w:t xml:space="preserve"> </w:t>
      </w:r>
      <w:r>
        <w:t>motion being approved by all, the queen continued, “Let every one for this first day take what subject he fancies</w:t>
      </w:r>
      <w:r>
        <w:rPr>
          <w:spacing w:val="1"/>
        </w:rPr>
        <w:t xml:space="preserve"> </w:t>
      </w:r>
      <w:r>
        <w:t>most:”</w:t>
      </w:r>
      <w:r>
        <w:rPr>
          <w:spacing w:val="-4"/>
        </w:rPr>
        <w:t xml:space="preserve"> </w:t>
      </w:r>
      <w:r>
        <w:t>and</w:t>
      </w:r>
      <w:r>
        <w:rPr>
          <w:spacing w:val="-4"/>
        </w:rPr>
        <w:t xml:space="preserve"> </w:t>
      </w:r>
      <w:r>
        <w:t>turning</w:t>
      </w:r>
      <w:r>
        <w:rPr>
          <w:spacing w:val="-4"/>
        </w:rPr>
        <w:t xml:space="preserve"> </w:t>
      </w:r>
      <w:r>
        <w:t>to</w:t>
      </w:r>
      <w:r>
        <w:rPr>
          <w:spacing w:val="-3"/>
        </w:rPr>
        <w:t xml:space="preserve"> </w:t>
      </w:r>
      <w:r>
        <w:t>Pamfilo,</w:t>
      </w:r>
      <w:r>
        <w:rPr>
          <w:spacing w:val="-4"/>
        </w:rPr>
        <w:t xml:space="preserve"> </w:t>
      </w:r>
      <w:r>
        <w:t>who</w:t>
      </w:r>
      <w:r>
        <w:rPr>
          <w:spacing w:val="-4"/>
        </w:rPr>
        <w:t xml:space="preserve"> </w:t>
      </w:r>
      <w:r>
        <w:t>sat</w:t>
      </w:r>
      <w:r>
        <w:rPr>
          <w:spacing w:val="-4"/>
        </w:rPr>
        <w:t xml:space="preserve"> </w:t>
      </w:r>
      <w:r>
        <w:t>on</w:t>
      </w:r>
      <w:r>
        <w:rPr>
          <w:spacing w:val="-3"/>
        </w:rPr>
        <w:t xml:space="preserve"> </w:t>
      </w:r>
      <w:r>
        <w:t>her</w:t>
      </w:r>
      <w:r>
        <w:rPr>
          <w:spacing w:val="-4"/>
        </w:rPr>
        <w:t xml:space="preserve"> </w:t>
      </w:r>
      <w:r>
        <w:t>right</w:t>
      </w:r>
      <w:r>
        <w:rPr>
          <w:spacing w:val="-4"/>
        </w:rPr>
        <w:t xml:space="preserve"> </w:t>
      </w:r>
      <w:r>
        <w:t>hand,</w:t>
      </w:r>
      <w:r>
        <w:rPr>
          <w:spacing w:val="-4"/>
        </w:rPr>
        <w:t xml:space="preserve"> </w:t>
      </w:r>
      <w:r>
        <w:t>she</w:t>
      </w:r>
      <w:r>
        <w:rPr>
          <w:spacing w:val="-3"/>
        </w:rPr>
        <w:t xml:space="preserve"> </w:t>
      </w:r>
      <w:r>
        <w:t>bade</w:t>
      </w:r>
      <w:r>
        <w:rPr>
          <w:spacing w:val="-4"/>
        </w:rPr>
        <w:t xml:space="preserve"> </w:t>
      </w:r>
      <w:r>
        <w:t>him</w:t>
      </w:r>
      <w:r>
        <w:rPr>
          <w:spacing w:val="-4"/>
        </w:rPr>
        <w:t xml:space="preserve"> </w:t>
      </w:r>
      <w:r>
        <w:t>begin.</w:t>
      </w:r>
      <w:r>
        <w:rPr>
          <w:spacing w:val="-3"/>
        </w:rPr>
        <w:t xml:space="preserve"> </w:t>
      </w:r>
      <w:r>
        <w:t>He</w:t>
      </w:r>
      <w:r>
        <w:rPr>
          <w:spacing w:val="-4"/>
        </w:rPr>
        <w:t xml:space="preserve"> </w:t>
      </w:r>
      <w:r>
        <w:t>readily</w:t>
      </w:r>
      <w:r>
        <w:rPr>
          <w:spacing w:val="-4"/>
        </w:rPr>
        <w:t xml:space="preserve"> </w:t>
      </w:r>
      <w:r>
        <w:t>obeyed,</w:t>
      </w:r>
      <w:r>
        <w:rPr>
          <w:spacing w:val="-4"/>
        </w:rPr>
        <w:t xml:space="preserve"> </w:t>
      </w:r>
      <w:r>
        <w:t>and</w:t>
      </w:r>
      <w:r>
        <w:rPr>
          <w:spacing w:val="-3"/>
        </w:rPr>
        <w:t xml:space="preserve"> </w:t>
      </w:r>
      <w:r>
        <w:t>spoke</w:t>
      </w:r>
      <w:r>
        <w:rPr>
          <w:spacing w:val="-4"/>
        </w:rPr>
        <w:t xml:space="preserve"> </w:t>
      </w:r>
      <w:r>
        <w:t>to</w:t>
      </w:r>
      <w:r>
        <w:rPr>
          <w:spacing w:val="-4"/>
        </w:rPr>
        <w:t xml:space="preserve"> </w:t>
      </w:r>
      <w:r>
        <w:t>this</w:t>
      </w:r>
      <w:r>
        <w:rPr>
          <w:spacing w:val="-52"/>
        </w:rPr>
        <w:t xml:space="preserve"> </w:t>
      </w:r>
      <w:r>
        <w:t>effect,</w:t>
      </w:r>
      <w:r>
        <w:rPr>
          <w:spacing w:val="-7"/>
        </w:rPr>
        <w:t xml:space="preserve"> </w:t>
      </w:r>
      <w:r>
        <w:t>so</w:t>
      </w:r>
      <w:r>
        <w:rPr>
          <w:spacing w:val="-7"/>
        </w:rPr>
        <w:t xml:space="preserve"> </w:t>
      </w:r>
      <w:r>
        <w:t>as</w:t>
      </w:r>
      <w:r>
        <w:rPr>
          <w:spacing w:val="-6"/>
        </w:rPr>
        <w:t xml:space="preserve"> </w:t>
      </w:r>
      <w:r>
        <w:t>to</w:t>
      </w:r>
      <w:r>
        <w:rPr>
          <w:spacing w:val="-7"/>
        </w:rPr>
        <w:t xml:space="preserve"> </w:t>
      </w:r>
      <w:r>
        <w:t>be</w:t>
      </w:r>
      <w:r>
        <w:rPr>
          <w:spacing w:val="-6"/>
        </w:rPr>
        <w:t xml:space="preserve"> </w:t>
      </w:r>
      <w:r>
        <w:t>distinctly</w:t>
      </w:r>
      <w:r>
        <w:rPr>
          <w:spacing w:val="-7"/>
        </w:rPr>
        <w:t xml:space="preserve"> </w:t>
      </w:r>
      <w:r>
        <w:t>heard</w:t>
      </w:r>
      <w:r>
        <w:rPr>
          <w:spacing w:val="-7"/>
        </w:rPr>
        <w:t xml:space="preserve"> </w:t>
      </w:r>
      <w:r>
        <w:t>by</w:t>
      </w:r>
      <w:r>
        <w:rPr>
          <w:spacing w:val="-6"/>
        </w:rPr>
        <w:t xml:space="preserve"> </w:t>
      </w:r>
      <w:r>
        <w:t>the</w:t>
      </w:r>
      <w:r>
        <w:rPr>
          <w:spacing w:val="-7"/>
        </w:rPr>
        <w:t xml:space="preserve"> </w:t>
      </w:r>
      <w:r>
        <w:t>whole</w:t>
      </w:r>
      <w:r>
        <w:rPr>
          <w:spacing w:val="-6"/>
        </w:rPr>
        <w:t xml:space="preserve"> </w:t>
      </w:r>
      <w:r>
        <w:t>company.</w:t>
      </w:r>
    </w:p>
    <w:p w14:paraId="381E14EB" w14:textId="77777777" w:rsidR="00D80F19" w:rsidRDefault="00D80F19" w:rsidP="00D80F19">
      <w:pPr>
        <w:pStyle w:val="Body"/>
      </w:pPr>
    </w:p>
    <w:p w14:paraId="64FEF451" w14:textId="77777777" w:rsidR="000276C6" w:rsidRPr="00D80F19" w:rsidRDefault="000276C6" w:rsidP="00D80F19">
      <w:pPr>
        <w:pStyle w:val="Heading3"/>
        <w:rPr>
          <w:u w:val="single"/>
        </w:rPr>
      </w:pPr>
      <w:r w:rsidRPr="00D80F19">
        <w:rPr>
          <w:u w:val="single"/>
        </w:rPr>
        <w:t>Day the Third</w:t>
      </w:r>
    </w:p>
    <w:p w14:paraId="23EFAFBA" w14:textId="77777777" w:rsidR="000276C6" w:rsidRPr="00D80F19" w:rsidRDefault="000276C6" w:rsidP="00D80F19">
      <w:pPr>
        <w:pStyle w:val="Bodynoindent"/>
        <w:jc w:val="left"/>
        <w:rPr>
          <w:i/>
          <w:iCs/>
        </w:rPr>
      </w:pPr>
      <w:r w:rsidRPr="00D80F19">
        <w:rPr>
          <w:i/>
          <w:iCs/>
        </w:rPr>
        <w:t>The</w:t>
      </w:r>
      <w:r w:rsidRPr="00D80F19">
        <w:rPr>
          <w:i/>
          <w:iCs/>
          <w:spacing w:val="-12"/>
        </w:rPr>
        <w:t xml:space="preserve"> </w:t>
      </w:r>
      <w:r w:rsidRPr="00D80F19">
        <w:rPr>
          <w:i/>
          <w:iCs/>
        </w:rPr>
        <w:t>Ninth</w:t>
      </w:r>
      <w:r w:rsidRPr="00D80F19">
        <w:rPr>
          <w:i/>
          <w:iCs/>
          <w:spacing w:val="-11"/>
        </w:rPr>
        <w:t xml:space="preserve"> </w:t>
      </w:r>
      <w:r w:rsidRPr="00D80F19">
        <w:rPr>
          <w:i/>
          <w:iCs/>
        </w:rPr>
        <w:t>Story</w:t>
      </w:r>
    </w:p>
    <w:p w14:paraId="3D35466A" w14:textId="751551D6" w:rsidR="000276C6" w:rsidRDefault="000276C6" w:rsidP="00D80F19">
      <w:pPr>
        <w:pStyle w:val="Bodynoindent"/>
        <w:rPr>
          <w:i/>
          <w:iCs/>
        </w:rPr>
      </w:pPr>
      <w:r w:rsidRPr="00D80F19">
        <w:rPr>
          <w:i/>
          <w:iCs/>
        </w:rPr>
        <w:t xml:space="preserve">Gillette de narbonne recovereth the king of france of a fistula and demandeth for her husband bertrand de roussillon, who marrieth her against his will and betaketh him for despite to </w:t>
      </w:r>
      <w:r w:rsidRPr="00D80F19">
        <w:rPr>
          <w:i/>
          <w:iCs/>
        </w:rPr>
        <w:lastRenderedPageBreak/>
        <w:t>florence, where, he paying court to a young lady, gillette, in the person of the latter, lieth with him and hath by him two sons; wherefore after, holding her dear, he enter- taineth her for his wife.</w:t>
      </w:r>
    </w:p>
    <w:p w14:paraId="4DF1701C" w14:textId="77777777" w:rsidR="00D80F19" w:rsidRPr="00D80F19" w:rsidRDefault="00D80F19" w:rsidP="00D80F19">
      <w:pPr>
        <w:pStyle w:val="Bodynoindent"/>
        <w:rPr>
          <w:i/>
          <w:iCs/>
        </w:rPr>
      </w:pPr>
    </w:p>
    <w:p w14:paraId="3FDB342A" w14:textId="77777777" w:rsidR="000276C6" w:rsidRPr="00D80F19" w:rsidRDefault="000276C6" w:rsidP="00D80F19">
      <w:pPr>
        <w:pStyle w:val="Body"/>
        <w:ind w:firstLine="0"/>
      </w:pPr>
      <w:r w:rsidRPr="00D80F19">
        <w:t>Lauretta’s story being now ended, it rested but with the queen to tell, an she would not infringe upon Dioneo’s privilege; wherefore, without waiting to be solicited by her companions, she began all blithesomely to speak thus: “Who shall tell a story that may appear goodly, now we have heard that of Lauretta? Certes, it was well for us that hers was not the first, for that few of the others would have pleased after it, as I misdoubt me will betide of those which are yet to tell this day. Natheless, be that as it may, I will e’en recount to you that which occurreth to me upon the proposed theme.</w:t>
      </w:r>
    </w:p>
    <w:p w14:paraId="0A9BB16F" w14:textId="775D5E42" w:rsidR="000276C6" w:rsidRPr="00D80F19" w:rsidRDefault="000276C6" w:rsidP="00D80F19">
      <w:pPr>
        <w:pStyle w:val="Body"/>
      </w:pPr>
      <w:r w:rsidRPr="00D80F19">
        <w:t>There was in the kingdom of France a gentleman called Isnard, Count of Roussillon, who, for that he was scant of health, still entertained about his person a physician, by name Master Gerard de Narbonne. The said count had one little son, and no more, hight Bertrand, who was exceeding handsome and agreeable, and with him other children of his own age were brought up. Among these latter was a daughter of the aforesaid physician, by name Gillette, who vowed to the said Bertrand an infinite love and fervent more than pertained unto her tender years.</w:t>
      </w:r>
      <w:r w:rsidR="00D80F19">
        <w:t xml:space="preserve"> </w:t>
      </w:r>
      <w:r w:rsidRPr="00D80F19">
        <w:t>The count dying and leaving his son in the hands of the king, it behoved him betake himself to Paris, whereof the damsel abode sore disconsolate, and her own father dying no great while after, she would fain, an she might have had a seemly occasion, have gone to Paris to see Bertrand: but, being straitly guarded, for that she was left rich and alone, she saw no honourable way thereto; and being now of age for a husband and having never been able to forget Bertrand, she had, without reason assigned, refused many to whom her kinsfolk would have married her.</w:t>
      </w:r>
    </w:p>
    <w:p w14:paraId="11F2A1E7" w14:textId="77777777" w:rsidR="000276C6" w:rsidRPr="00D80F19" w:rsidRDefault="000276C6" w:rsidP="00D80F19">
      <w:pPr>
        <w:pStyle w:val="Body"/>
      </w:pPr>
      <w:r w:rsidRPr="00D80F19">
        <w:t>Now it befell that, what while she burned more than ever for love of Bertrand, for that she heard he was grown a very goodly gentleman, news came to her how the King of France, by an imposthume which he had had in his breast and which had been ill tended, had gotten a fistula, which occasioned him the utmost anguish and annoy, nor had he yet been able to find a physician who might avail to recover him thereof, albeit many had essayed it, but all had aggravated the ill; wherefore the king, despairing of cure, would have no more counsel nor aid of any. Hereof the young lady was beyond measure content and bethought herself that not only would this furnish her with a legit- imate occasion of going to Paris, but that, should the king’s ailment be such as she believed, she might lightly avail to have Bertrand to husband. Accordingly, having aforetime learned many things of her father, she made a powder of certain simples useful for such an infirmity as she conceived the king’s to be and taking horse, repaired to Paris.</w:t>
      </w:r>
    </w:p>
    <w:p w14:paraId="5C2DC224" w14:textId="20675EAB" w:rsidR="000276C6" w:rsidRPr="00D80F19" w:rsidRDefault="000276C6" w:rsidP="00D80F19">
      <w:pPr>
        <w:pStyle w:val="Body"/>
      </w:pPr>
      <w:r w:rsidRPr="00D80F19">
        <w:lastRenderedPageBreak/>
        <w:t>Before aught else she studied to see Bertrand and next, presenting herself before the king, she prayed him of his favour to show her his ailment. The king, seeing her a fair and engaging damsel, knew not how to deny her and showed her that which ailed him. Whenas she saw it, she was certified incontinent that she could heal it and accordingly said, ‘My lord, an it please you, I hope in God to make you whole of this your infirmity in eight days’ time, without annoy or fatigue on your part.’ The king scoffed in himself at her words, saying, ‘That which the best physicians in the world have availed not neither known to do, how shall a young woman know?’ Accordingly, he thanked her for her good will and answered that he was resolved no more to follow the counsel of physicians.</w:t>
      </w:r>
      <w:r w:rsidR="00D80F19">
        <w:t xml:space="preserve"> </w:t>
      </w:r>
      <w:r w:rsidRPr="00D80F19">
        <w:t>Whereupon quoth the damsel, ‘My lord, you make light of my skill, for that I am young and a woman; but I would have you bear in mind that I medicine not of mine own science, but with the aid of God and the science of Master Gerard de Narbonne, who was my father and a famous physician whilst he lived.’</w:t>
      </w:r>
    </w:p>
    <w:p w14:paraId="627DCF2B" w14:textId="77777777" w:rsidR="000276C6" w:rsidRPr="00D80F19" w:rsidRDefault="000276C6" w:rsidP="00D80F19">
      <w:pPr>
        <w:pStyle w:val="Body"/>
      </w:pPr>
      <w:r w:rsidRPr="00D80F19">
        <w:t>The king, hearing this, said in himself, ‘It may be this woman is sent me of God; why should I not make proof of her knowledge, since she saith she will, without annoy of mine, cure me in little time?’ Accordingly, being resolved to essay her, he said, ‘Damsel, and if you cure us not, after causing us break our resolution, what will you have ensue to you therefor?’ ‘My lord,’ answered she, ‘set a guard upon me and if I cure you not within eight days, let burn me alive; but, if I cure you, what reward shall I have?’ Quoth the king, ‘You seem as yet unhusbanded; if you do this, we will marry you well and worshipfully.’ ‘My lord,’ replied the young lady, ‘I am well pleased that you should marry me, but I will have a husband such as I shall ask of you, excepting always any one of your sons or of the royal house.’ He readily promised her that which she sought, whereupon she began her cure and in brief, before the term limited, she brought him back to health.</w:t>
      </w:r>
    </w:p>
    <w:p w14:paraId="38ED39A6" w14:textId="77777777" w:rsidR="000276C6" w:rsidRDefault="000276C6" w:rsidP="000276C6">
      <w:pPr>
        <w:pStyle w:val="BodyText"/>
        <w:spacing w:before="2"/>
        <w:rPr>
          <w:sz w:val="17"/>
        </w:rPr>
      </w:pPr>
    </w:p>
    <w:p w14:paraId="7FC95EF5" w14:textId="77777777" w:rsidR="000276C6" w:rsidRDefault="000276C6" w:rsidP="00D80F19">
      <w:pPr>
        <w:pStyle w:val="Bodynoindent"/>
        <w:jc w:val="center"/>
      </w:pPr>
      <w:r>
        <w:rPr>
          <w:noProof/>
        </w:rPr>
        <w:lastRenderedPageBreak/>
        <w:drawing>
          <wp:inline distT="0" distB="0" distL="0" distR="0" wp14:anchorId="2575403D" wp14:editId="1E2E299F">
            <wp:extent cx="3682746" cy="3950208"/>
            <wp:effectExtent l="0" t="0" r="0" b="0"/>
            <wp:docPr id="21"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2.jpeg"/>
                    <pic:cNvPicPr/>
                  </pic:nvPicPr>
                  <pic:blipFill>
                    <a:blip r:embed="rId16" cstate="print"/>
                    <a:stretch>
                      <a:fillRect/>
                    </a:stretch>
                  </pic:blipFill>
                  <pic:spPr>
                    <a:xfrm>
                      <a:off x="0" y="0"/>
                      <a:ext cx="3682746" cy="3950208"/>
                    </a:xfrm>
                    <a:prstGeom prst="rect">
                      <a:avLst/>
                    </a:prstGeom>
                  </pic:spPr>
                </pic:pic>
              </a:graphicData>
            </a:graphic>
          </wp:inline>
        </w:drawing>
      </w:r>
    </w:p>
    <w:p w14:paraId="6B4CCC0C" w14:textId="77777777" w:rsidR="000276C6" w:rsidRDefault="000276C6" w:rsidP="00D80F19">
      <w:pPr>
        <w:pStyle w:val="CaptionHeader"/>
      </w:pPr>
      <w:r>
        <w:rPr>
          <w:w w:val="110"/>
        </w:rPr>
        <w:t>image</w:t>
      </w:r>
      <w:r>
        <w:rPr>
          <w:spacing w:val="10"/>
          <w:w w:val="110"/>
        </w:rPr>
        <w:t xml:space="preserve"> </w:t>
      </w:r>
      <w:r>
        <w:rPr>
          <w:w w:val="110"/>
        </w:rPr>
        <w:t>5.7:</w:t>
      </w:r>
      <w:r>
        <w:rPr>
          <w:spacing w:val="11"/>
          <w:w w:val="110"/>
        </w:rPr>
        <w:t xml:space="preserve"> </w:t>
      </w:r>
      <w:r>
        <w:rPr>
          <w:w w:val="110"/>
        </w:rPr>
        <w:t>Giovanni</w:t>
      </w:r>
      <w:r>
        <w:rPr>
          <w:spacing w:val="11"/>
          <w:w w:val="110"/>
        </w:rPr>
        <w:t xml:space="preserve"> </w:t>
      </w:r>
      <w:r>
        <w:rPr>
          <w:w w:val="110"/>
        </w:rPr>
        <w:t>Boccaccio</w:t>
      </w:r>
      <w:r>
        <w:rPr>
          <w:spacing w:val="11"/>
          <w:w w:val="110"/>
        </w:rPr>
        <w:t xml:space="preserve"> </w:t>
      </w:r>
      <w:r>
        <w:rPr>
          <w:w w:val="110"/>
        </w:rPr>
        <w:t>and</w:t>
      </w:r>
      <w:r>
        <w:rPr>
          <w:spacing w:val="10"/>
          <w:w w:val="110"/>
        </w:rPr>
        <w:t xml:space="preserve"> </w:t>
      </w:r>
      <w:r>
        <w:rPr>
          <w:w w:val="110"/>
        </w:rPr>
        <w:t>Florentines</w:t>
      </w:r>
      <w:r>
        <w:rPr>
          <w:spacing w:val="11"/>
          <w:w w:val="110"/>
        </w:rPr>
        <w:t xml:space="preserve"> </w:t>
      </w:r>
      <w:r>
        <w:rPr>
          <w:w w:val="110"/>
        </w:rPr>
        <w:t>Who</w:t>
      </w:r>
      <w:r>
        <w:rPr>
          <w:spacing w:val="11"/>
          <w:w w:val="110"/>
        </w:rPr>
        <w:t xml:space="preserve"> </w:t>
      </w:r>
      <w:r>
        <w:rPr>
          <w:w w:val="110"/>
        </w:rPr>
        <w:t>have</w:t>
      </w:r>
      <w:r>
        <w:rPr>
          <w:spacing w:val="11"/>
          <w:w w:val="110"/>
        </w:rPr>
        <w:t xml:space="preserve"> </w:t>
      </w:r>
      <w:r>
        <w:rPr>
          <w:w w:val="110"/>
        </w:rPr>
        <w:t>Fled</w:t>
      </w:r>
      <w:r>
        <w:rPr>
          <w:spacing w:val="-47"/>
          <w:w w:val="110"/>
        </w:rPr>
        <w:t xml:space="preserve"> </w:t>
      </w:r>
      <w:r>
        <w:rPr>
          <w:spacing w:val="-1"/>
          <w:w w:val="105"/>
        </w:rPr>
        <w:t xml:space="preserve">from the Plague | In this introduction to </w:t>
      </w:r>
      <w:r>
        <w:rPr>
          <w:i/>
          <w:spacing w:val="-1"/>
          <w:w w:val="105"/>
        </w:rPr>
        <w:t>The Decameron</w:t>
      </w:r>
      <w:r>
        <w:rPr>
          <w:spacing w:val="-1"/>
          <w:w w:val="105"/>
        </w:rPr>
        <w:t xml:space="preserve">, </w:t>
      </w:r>
      <w:r>
        <w:rPr>
          <w:w w:val="105"/>
        </w:rPr>
        <w:t>the author is</w:t>
      </w:r>
      <w:r>
        <w:rPr>
          <w:spacing w:val="1"/>
          <w:w w:val="105"/>
        </w:rPr>
        <w:t xml:space="preserve"> </w:t>
      </w:r>
      <w:r>
        <w:rPr>
          <w:spacing w:val="-1"/>
        </w:rPr>
        <w:t xml:space="preserve">shown alongside his ten characters (three men </w:t>
      </w:r>
      <w:r>
        <w:t>and seven women) who left</w:t>
      </w:r>
      <w:r>
        <w:rPr>
          <w:spacing w:val="1"/>
        </w:rPr>
        <w:t xml:space="preserve"> </w:t>
      </w:r>
      <w:r>
        <w:t>Florence</w:t>
      </w:r>
      <w:r>
        <w:rPr>
          <w:spacing w:val="-9"/>
        </w:rPr>
        <w:t xml:space="preserve"> </w:t>
      </w:r>
      <w:r>
        <w:t>to</w:t>
      </w:r>
      <w:r>
        <w:rPr>
          <w:spacing w:val="-9"/>
        </w:rPr>
        <w:t xml:space="preserve"> </w:t>
      </w:r>
      <w:r>
        <w:t>escape</w:t>
      </w:r>
      <w:r>
        <w:rPr>
          <w:spacing w:val="-9"/>
        </w:rPr>
        <w:t xml:space="preserve"> </w:t>
      </w:r>
      <w:r>
        <w:t>the</w:t>
      </w:r>
      <w:r>
        <w:rPr>
          <w:spacing w:val="-8"/>
        </w:rPr>
        <w:t xml:space="preserve"> </w:t>
      </w:r>
      <w:r>
        <w:t>plague.</w:t>
      </w:r>
    </w:p>
    <w:p w14:paraId="7C3CC9B0" w14:textId="77777777" w:rsidR="000276C6" w:rsidRDefault="000276C6" w:rsidP="00D80F19">
      <w:pPr>
        <w:pStyle w:val="CaptionText"/>
      </w:pPr>
      <w:r>
        <w:rPr>
          <w:b/>
          <w:spacing w:val="-1"/>
        </w:rPr>
        <w:t>Author:</w:t>
      </w:r>
      <w:r>
        <w:rPr>
          <w:b/>
          <w:spacing w:val="-11"/>
        </w:rPr>
        <w:t xml:space="preserve"> </w:t>
      </w:r>
      <w:r>
        <w:rPr>
          <w:spacing w:val="-1"/>
        </w:rPr>
        <w:t>Master</w:t>
      </w:r>
      <w:r>
        <w:rPr>
          <w:spacing w:val="-9"/>
        </w:rPr>
        <w:t xml:space="preserve"> </w:t>
      </w:r>
      <w:r>
        <w:t>of</w:t>
      </w:r>
      <w:r>
        <w:rPr>
          <w:spacing w:val="-9"/>
        </w:rPr>
        <w:t xml:space="preserve"> </w:t>
      </w:r>
      <w:r>
        <w:t>1482</w:t>
      </w:r>
      <w:r>
        <w:rPr>
          <w:spacing w:val="-9"/>
        </w:rPr>
        <w:t xml:space="preserve"> </w:t>
      </w:r>
      <w:r>
        <w:t>and</w:t>
      </w:r>
      <w:r>
        <w:rPr>
          <w:spacing w:val="-10"/>
        </w:rPr>
        <w:t xml:space="preserve"> </w:t>
      </w:r>
      <w:r>
        <w:t>follower</w:t>
      </w:r>
      <w:r>
        <w:rPr>
          <w:spacing w:val="-9"/>
        </w:rPr>
        <w:t xml:space="preserve"> </w:t>
      </w:r>
      <w:r>
        <w:t>(illuminators)</w:t>
      </w:r>
    </w:p>
    <w:p w14:paraId="43126357" w14:textId="0DD0BEA9" w:rsidR="000276C6" w:rsidRDefault="00D80F19" w:rsidP="00D80F19">
      <w:pPr>
        <w:pStyle w:val="CaptionText"/>
      </w:pPr>
      <w:r>
        <w:rPr>
          <w:b/>
          <w:spacing w:val="-4"/>
        </w:rPr>
        <w:t>S</w:t>
      </w:r>
      <w:r w:rsidR="000276C6">
        <w:rPr>
          <w:b/>
          <w:spacing w:val="-4"/>
        </w:rPr>
        <w:t>ource:</w:t>
      </w:r>
      <w:r w:rsidR="000276C6">
        <w:rPr>
          <w:b/>
          <w:spacing w:val="-6"/>
        </w:rPr>
        <w:t xml:space="preserve"> </w:t>
      </w:r>
      <w:r w:rsidR="000276C6">
        <w:rPr>
          <w:spacing w:val="-4"/>
        </w:rPr>
        <w:t>Wikimedia</w:t>
      </w:r>
      <w:r w:rsidR="000276C6">
        <w:rPr>
          <w:spacing w:val="-19"/>
        </w:rPr>
        <w:t xml:space="preserve"> </w:t>
      </w:r>
      <w:r w:rsidR="000276C6">
        <w:rPr>
          <w:spacing w:val="-4"/>
        </w:rPr>
        <w:t>Commons</w:t>
      </w:r>
    </w:p>
    <w:p w14:paraId="3379EAEE" w14:textId="2A00920F" w:rsidR="000276C6" w:rsidRDefault="00D80F19" w:rsidP="00D80F19">
      <w:pPr>
        <w:pStyle w:val="CaptionText"/>
        <w:rPr>
          <w:w w:val="104"/>
        </w:rPr>
      </w:pPr>
      <w:r>
        <w:rPr>
          <w:b/>
          <w:spacing w:val="1"/>
          <w:w w:val="106"/>
        </w:rPr>
        <w:t>L</w:t>
      </w:r>
      <w:r w:rsidR="000276C6">
        <w:rPr>
          <w:b/>
          <w:spacing w:val="1"/>
          <w:w w:val="106"/>
        </w:rPr>
        <w:t>i</w:t>
      </w:r>
      <w:r w:rsidR="000276C6">
        <w:rPr>
          <w:b/>
          <w:w w:val="95"/>
        </w:rPr>
        <w:t>c</w:t>
      </w:r>
      <w:r w:rsidR="000276C6">
        <w:rPr>
          <w:b/>
          <w:spacing w:val="-1"/>
          <w:w w:val="98"/>
        </w:rPr>
        <w:t>e</w:t>
      </w:r>
      <w:r w:rsidR="000276C6">
        <w:rPr>
          <w:b/>
        </w:rPr>
        <w:t>n</w:t>
      </w:r>
      <w:r w:rsidR="000276C6">
        <w:rPr>
          <w:b/>
          <w:spacing w:val="1"/>
        </w:rPr>
        <w:t>s</w:t>
      </w:r>
      <w:r w:rsidR="000276C6">
        <w:rPr>
          <w:b/>
          <w:w w:val="88"/>
        </w:rPr>
        <w:t>e:</w:t>
      </w:r>
      <w:r w:rsidR="000276C6">
        <w:rPr>
          <w:b/>
          <w:spacing w:val="-6"/>
        </w:rPr>
        <w:t xml:space="preserve"> </w:t>
      </w:r>
      <w:r w:rsidR="000276C6">
        <w:rPr>
          <w:w w:val="103"/>
        </w:rPr>
        <w:t>P</w:t>
      </w:r>
      <w:r w:rsidR="000276C6">
        <w:rPr>
          <w:spacing w:val="-1"/>
          <w:w w:val="103"/>
        </w:rPr>
        <w:t>u</w:t>
      </w:r>
      <w:r w:rsidR="000276C6">
        <w:rPr>
          <w:spacing w:val="-2"/>
          <w:w w:val="101"/>
        </w:rPr>
        <w:t>b</w:t>
      </w:r>
      <w:r w:rsidR="000276C6">
        <w:rPr>
          <w:w w:val="94"/>
        </w:rPr>
        <w:t>lic</w:t>
      </w:r>
      <w:r w:rsidR="000276C6">
        <w:rPr>
          <w:spacing w:val="-5"/>
        </w:rPr>
        <w:t xml:space="preserve"> </w:t>
      </w:r>
      <w:r w:rsidR="000276C6">
        <w:rPr>
          <w:spacing w:val="1"/>
          <w:w w:val="101"/>
        </w:rPr>
        <w:t>D</w:t>
      </w:r>
      <w:r w:rsidR="000276C6">
        <w:rPr>
          <w:w w:val="102"/>
        </w:rPr>
        <w:t>o</w:t>
      </w:r>
      <w:r w:rsidR="000276C6">
        <w:rPr>
          <w:spacing w:val="-1"/>
          <w:w w:val="105"/>
        </w:rPr>
        <w:t>m</w:t>
      </w:r>
      <w:r w:rsidR="000276C6">
        <w:rPr>
          <w:spacing w:val="-2"/>
          <w:w w:val="98"/>
        </w:rPr>
        <w:t>a</w:t>
      </w:r>
      <w:r w:rsidR="000276C6">
        <w:rPr>
          <w:w w:val="104"/>
        </w:rPr>
        <w:t>in</w:t>
      </w:r>
    </w:p>
    <w:p w14:paraId="72F00BFC" w14:textId="77777777" w:rsidR="00D80F19" w:rsidRDefault="00D80F19" w:rsidP="00D80F19">
      <w:pPr>
        <w:pStyle w:val="CaptionText"/>
      </w:pPr>
    </w:p>
    <w:p w14:paraId="30583A54" w14:textId="633A6AB3" w:rsidR="000276C6" w:rsidRPr="00D80F19" w:rsidRDefault="000276C6" w:rsidP="00D80F19">
      <w:pPr>
        <w:pStyle w:val="Body"/>
      </w:pPr>
      <w:r w:rsidRPr="00D80F19">
        <w:t>The king, feeling himself healed, said, ‘Damsel, you have well earned your husband’; whereto she answered, ‘Then, my lord, I have earned Bertrand de Roussillon, whom I began to love even in the days of my childhood</w:t>
      </w:r>
      <w:r w:rsidR="00D80F19">
        <w:t xml:space="preserve"> </w:t>
      </w:r>
      <w:r w:rsidRPr="00D80F19">
        <w:t>and have ever since loved over all.’ The king deemed it a grave matter to give him to her; nevertheless, having promised her and un- willing to fail of his faith, he let call the count to himself and bespoke him thus: ‘Bertrand, you are now of age and accomplished [in all that behoveth unto man’s estate]; wherefore it is our pleasure that you return to govern your county and carry with you a damsel, whom we have given you to wife.’ ‘And who is the damsel, my lord?’ asked Bertrand; to which the king answered, ‘It is she who hath with her medicines restored to us our health.’</w:t>
      </w:r>
    </w:p>
    <w:p w14:paraId="24F467F6" w14:textId="3CBB2CEE" w:rsidR="000276C6" w:rsidRPr="00D80F19" w:rsidRDefault="000276C6" w:rsidP="00D80F19">
      <w:pPr>
        <w:pStyle w:val="Body"/>
      </w:pPr>
      <w:r w:rsidRPr="00D80F19">
        <w:t xml:space="preserve">Bertrand, who had seen and recognized Gillette, knowing her (albeit she seemed to him very fair) to be of no such lineage as sort- ed with his quality, said all disdainfully, ‘My lord, will you then marry me to a she-leach? Now God forbid I should ever take such an one to wife!’ ‘Then,’ </w:t>
      </w:r>
      <w:r w:rsidRPr="00D80F19">
        <w:lastRenderedPageBreak/>
        <w:t>said the king, ‘will you have us fail of our faith, the which, to have our health again, we pledged to the damsel, who in guerdon thereof demanded you to husband?’ ‘My lord,’ answered Bertrand, ‘you may, an you will, take from me whatsoever I possess or, as your liegeman, bestow me upon whoso pleaseth you; but of this I certify you, that I will never be a consenting party unto such a marriage.’ ‘Nay,’ rejoined the king, ‘but you shall, for that the damsel is fair and wise</w:t>
      </w:r>
      <w:r w:rsidR="00D80F19" w:rsidRPr="00D80F19">
        <w:t xml:space="preserve"> </w:t>
      </w:r>
      <w:r w:rsidRPr="00D80F19">
        <w:t>and loveth you dear; wherefore we doubt not but you will have a far happier life with her than with a lady of higher lineage.’ Bertrand held his peace and the king let make great preparations for the celebration of the marriage.</w:t>
      </w:r>
    </w:p>
    <w:p w14:paraId="4F451F5C" w14:textId="77777777" w:rsidR="000276C6" w:rsidRPr="00D80F19" w:rsidRDefault="000276C6" w:rsidP="00D80F19">
      <w:pPr>
        <w:pStyle w:val="Body"/>
      </w:pPr>
      <w:r w:rsidRPr="00D80F19">
        <w:t>The appointed day being come, Bertrand, sore against his will, in the presence of the king, espoused the damsel, who loved him more than herself. This done, having already determined in himself what he should do, he sought leave of the king to depart, saying he would fain return to his county and there consummate the marriage; then, taking horse, he repaired not thither, but betook himself into Tuscany, where, hearing that the Florentines were at war with those of Sienna, he determined to join himself to the former, by whom he was joyfully received and made captain over a certain number of men-at-arms; and there, being well provided of them, he abode a pretty while in their service.</w:t>
      </w:r>
    </w:p>
    <w:p w14:paraId="4D74D1A4" w14:textId="0085CF8B" w:rsidR="000276C6" w:rsidRPr="00D80F19" w:rsidRDefault="000276C6" w:rsidP="00D80F19">
      <w:pPr>
        <w:pStyle w:val="Body"/>
      </w:pPr>
      <w:r w:rsidRPr="00D80F19">
        <w:t>The newly-made wife, ill content with such a lot, but hoping by her fair dealing to recall him to his county, be- took herself to Roussillon, where she was received of all as their liege lady. There, finding everything waste and dis- ordered for the long time that the land had been without a lord, with great diligence and solicitude, like a discreet lady as she was, she set all in order again, whereof the count’s vassals were mightily content and held her exceeding dear, vowing her a great love and blaming the count sore for that he accepted not of her. The lady, having thorough- ly ordered the county, notified the count thereof by two knights, whom she despatched to him, praying him that, an it were on her account he forbore to come to his county, he should signify it to her and she, to pleasure him, would depart thence; but he answered them very harshly, saying, ‘For that, let her do her pleasure; I, for my part, will return thither to abide with her, whenas she shall have this my ring on her finger and in her arms a son by me</w:t>
      </w:r>
      <w:r w:rsidR="00D80F19">
        <w:t xml:space="preserve"> </w:t>
      </w:r>
      <w:r w:rsidRPr="00D80F19">
        <w:t>begotten.’ Now the ring in question he held very dear and never parted with it, by reason of a certain virtue which it had been given him to understand that it had.</w:t>
      </w:r>
    </w:p>
    <w:p w14:paraId="77DC9060" w14:textId="63C01899" w:rsidR="000276C6" w:rsidRPr="00D80F19" w:rsidRDefault="000276C6" w:rsidP="00D80F19">
      <w:pPr>
        <w:pStyle w:val="Body"/>
      </w:pPr>
      <w:r w:rsidRPr="00D80F19">
        <w:t>The knights understood the hardship of the condition implied in these two well nigh impossible requirements, but, seeing that they might not by their words avail to move him from his purpose, they returned to the lady and</w:t>
      </w:r>
      <w:r w:rsidR="00D80F19">
        <w:t xml:space="preserve"> </w:t>
      </w:r>
      <w:r w:rsidRPr="00D80F19">
        <w:t xml:space="preserve">reported to her his reply; whereat she was sore afflicted and determined, after long consideration, to seek to learn if and where the two things aforesaid might be compassed, to the intent that she might, in consequence, have her hus- band again. </w:t>
      </w:r>
      <w:r w:rsidRPr="00D80F19">
        <w:lastRenderedPageBreak/>
        <w:t>Accordingly, having bethought herself what she should do, she assembled certain of the best and chief- est men of the county and with plaintive speech very orderly recounted to them that which she had already done for love of the count and showed them what had ensued thereof, adding that it was not her intent that, through</w:t>
      </w:r>
      <w:r w:rsidR="00D80F19">
        <w:t xml:space="preserve"> </w:t>
      </w:r>
      <w:r w:rsidRPr="00D80F19">
        <w:t>her sojourn there, the count should abide in perpetual exile; nay, rather she purposed to spend the rest of her life in pilgrimages and works of mercy and charity for her soul’s health; wherefore she prayed them take the ward and governance of the county and notify the count that she had left him free and vacant possession and had departed the country, intending nevermore to return to Roussillon. Many were the tears shed by the good folk, whilst she</w:t>
      </w:r>
      <w:r w:rsidR="00D80F19">
        <w:t xml:space="preserve"> </w:t>
      </w:r>
      <w:r w:rsidRPr="00D80F19">
        <w:t>spoke, and many the prayers addressed to her that it would please her change counsel and abide there; but they availed nought. Then, commending them to God, she set out upon her way, without telling any whither she was bound, well furnished with monies and jewels of price and accompanied by a cousin of hers and a chamberwoman, all in pilgrims’ habits, and stayed not till she came to Florence, where, chancing upon a little inn, kept by a decent widow woman, she there took up her abode and lived quietly, after the fashion of a poor pilgrim, impatient to hear news of her lord.</w:t>
      </w:r>
    </w:p>
    <w:p w14:paraId="6876A952" w14:textId="55998CB1" w:rsidR="000276C6" w:rsidRPr="00D80F19" w:rsidRDefault="000276C6" w:rsidP="00D80F19">
      <w:pPr>
        <w:pStyle w:val="Body"/>
      </w:pPr>
      <w:r w:rsidRPr="00D80F19">
        <w:t>It befell, then, that on the morrow of her arrival she saw Bertrand pass before her lodging, a-horseback with his company, and albeit she knew him full well, natheless she asked the good woman of the inn who he was. The hostess answered, ‘That is a stranger gentleman, who calleth himself Count Bertrand, a pleasant man and a courteous and much loved in this city; and he is the most enamoured man in the world of a she-neighbour of ours, who is a gentlewoman, but poor. Sooth to say, she is a very virtuous damsel and abideth, being yet unmarried for poverty, with her mother, a very good and discreet lady, but for whom, maybe, she had already done the count’s pleasure.’ The countess took good note of what she heard and having more closely enquired into every particular and appre- hended all aright, determined in herself how she should do.</w:t>
      </w:r>
    </w:p>
    <w:p w14:paraId="2B4AA939" w14:textId="77777777" w:rsidR="000276C6" w:rsidRPr="00D80F19" w:rsidRDefault="000276C6" w:rsidP="00D80F19">
      <w:pPr>
        <w:pStyle w:val="Body"/>
      </w:pPr>
      <w:r w:rsidRPr="00D80F19">
        <w:t xml:space="preserve">Accordingly, having learned the house and name of the lady whose daughter the count loved, she one day repaired privily thither in her pilgrim’s habit and finding the mother and daughter in very poor case, saluted them and told the former that, an it pleased her, she would fain speak with her alone. The gentlewoman, rising, replied that she was ready to hearken to her and accordingly carried her into a chamber of hers, where they seated them- selves and the countess began thus, ‘Madam, meseemeth you are of the enemies of Fortune, even as I am; but, an you will, belike you may be able to relieve both yourself and me.’ The lady answered that she desired nothing better than to relieve herself by any honest means; and the countess went on, ‘Needs must you pledge me your faith, whereto an I commit myself and you deceive me, you will </w:t>
      </w:r>
      <w:r w:rsidRPr="00D80F19">
        <w:lastRenderedPageBreak/>
        <w:t>mar your own affairs and mine.’ ‘Tell me anything you will in all assurance,’ replied the gentlewoman; ‘for never shall you find yourself deceived of me.’</w:t>
      </w:r>
    </w:p>
    <w:p w14:paraId="50FD9EB9" w14:textId="59486331" w:rsidR="000276C6" w:rsidRPr="00D80F19" w:rsidRDefault="000276C6" w:rsidP="00D80F19">
      <w:pPr>
        <w:pStyle w:val="Body"/>
      </w:pPr>
      <w:r w:rsidRPr="00D80F19">
        <w:t>Thereupon the countess, beginning with her first enamourment, recounted to her who she was and all that had betided her to that day after such a fashion that the gentlewoman, putting faith in her words and having, indeed, already in part heard her story from others, began to have compassion of her. The countess, having related her adventures, went on to say, ‘You have now, amongst my other troubles, heard what are the two things which it behoveth me have, an I would have my husband, and to which I know none who can help me, save only yourself, if that be true which I hear, to wit, that the count my husband is passionately enamoured of your daughter.’ ‘Madam,’ answered the gentlewoman, ‘if the count love my daughter I know not; indeed he maketh a great show thereof.</w:t>
      </w:r>
      <w:r w:rsidR="00D80F19">
        <w:t xml:space="preserve"> </w:t>
      </w:r>
      <w:r w:rsidRPr="00D80F19">
        <w:t>But, an it be so, what can I do in this that you desire?’ ‘Madam,’ rejoined the countess, ‘I will tell you; but first I will e’en show you what I purpose shall ensue thereof to you, an you serve me. I see your daughter fair and of age for a husband and according to what I have heard, meseemeth I understand the lack of good to marry her withal it is that causeth you keep her at home. Now I purpose, in requital of the service you shall do me, to give her forthright of mine own monies such a dowry as you yourself shall deem necessary to marry her honorably.’</w:t>
      </w:r>
    </w:p>
    <w:p w14:paraId="2CBEF6F3" w14:textId="77777777" w:rsidR="000276C6" w:rsidRPr="00D80F19" w:rsidRDefault="000276C6" w:rsidP="00D80F19">
      <w:pPr>
        <w:pStyle w:val="Body"/>
      </w:pPr>
      <w:r w:rsidRPr="00D80F19">
        <w:t>The mother, being needy, was pleased with the offer; algates, having the spirit of a gentlewoman, she said, ‘Madam, tell me what I can do for you; if it consist with my honour, I will willingly do it, and you shall after do that which shall please you.’ Then said the countess, ‘It behoveth me that you let tell the count my husband by some one in whom you trust, that your daughter is ready to do his every pleasure, so she may but be certified that he loveth her as he pretendeth, the which she will never believe, except he send her the ring which he carrieth on his finger and by which she hath heard he setteth such store. An he send you the ring, you must give it to me and after send to him to say that your daughter is ready do his pleasure; then bring him hither in secret and privily put me to bed to him in the stead of your daughter. It may be God will vouchsafe me to conceive and on this wise, having his ring on my finger and a child in mine arms of him begotten, I shall presently regain him and abide with him, as a wife should abide with her husband, and you will have been the cause thereof.’</w:t>
      </w:r>
    </w:p>
    <w:p w14:paraId="700603BB" w14:textId="6E9F02E7" w:rsidR="000276C6" w:rsidRDefault="000276C6" w:rsidP="00D80F19">
      <w:pPr>
        <w:pStyle w:val="Body"/>
      </w:pPr>
      <w:r w:rsidRPr="00D80F19">
        <w:t>This seemed a grave matter to the gentlewoman, who feared lest blame should haply ensue thereof to her daughter; nevertheless, bethinking her it were honourably done to help the poor lady recover her husband and that she went about to do this to a worthy end and trusting in the good and honest intention of the countess, she not only promised her to do it, but, before many days, dealing with prudence and secrecy, in accordance with the latter’s</w:t>
      </w:r>
      <w:r w:rsidR="00D80F19">
        <w:t xml:space="preserve"> </w:t>
      </w:r>
      <w:r>
        <w:t xml:space="preserve">instructions, she both got </w:t>
      </w:r>
      <w:r>
        <w:lastRenderedPageBreak/>
        <w:t>the ring (albeit this seemed somewhat grievous to the count) and adroitly put her to bed</w:t>
      </w:r>
      <w:r>
        <w:rPr>
          <w:spacing w:val="1"/>
        </w:rPr>
        <w:t xml:space="preserve"> </w:t>
      </w:r>
      <w:r>
        <w:t>with</w:t>
      </w:r>
      <w:r>
        <w:rPr>
          <w:spacing w:val="-4"/>
        </w:rPr>
        <w:t xml:space="preserve"> </w:t>
      </w:r>
      <w:r>
        <w:t>her</w:t>
      </w:r>
      <w:r>
        <w:rPr>
          <w:spacing w:val="-4"/>
        </w:rPr>
        <w:t xml:space="preserve"> </w:t>
      </w:r>
      <w:r>
        <w:t>husband,</w:t>
      </w:r>
      <w:r>
        <w:rPr>
          <w:spacing w:val="-3"/>
        </w:rPr>
        <w:t xml:space="preserve"> </w:t>
      </w:r>
      <w:r>
        <w:t>in</w:t>
      </w:r>
      <w:r>
        <w:rPr>
          <w:spacing w:val="-4"/>
        </w:rPr>
        <w:t xml:space="preserve"> </w:t>
      </w:r>
      <w:r>
        <w:t>the</w:t>
      </w:r>
      <w:r>
        <w:rPr>
          <w:spacing w:val="-3"/>
        </w:rPr>
        <w:t xml:space="preserve"> </w:t>
      </w:r>
      <w:r>
        <w:t>place</w:t>
      </w:r>
      <w:r>
        <w:rPr>
          <w:spacing w:val="-4"/>
        </w:rPr>
        <w:t xml:space="preserve"> </w:t>
      </w:r>
      <w:r>
        <w:t>of</w:t>
      </w:r>
      <w:r>
        <w:rPr>
          <w:spacing w:val="-3"/>
        </w:rPr>
        <w:t xml:space="preserve"> </w:t>
      </w:r>
      <w:r>
        <w:t>her</w:t>
      </w:r>
      <w:r>
        <w:rPr>
          <w:spacing w:val="-4"/>
        </w:rPr>
        <w:t xml:space="preserve"> </w:t>
      </w:r>
      <w:r>
        <w:t>own</w:t>
      </w:r>
      <w:r>
        <w:rPr>
          <w:spacing w:val="-3"/>
        </w:rPr>
        <w:t xml:space="preserve"> </w:t>
      </w:r>
      <w:r>
        <w:t>daughter.</w:t>
      </w:r>
      <w:r>
        <w:rPr>
          <w:spacing w:val="-4"/>
        </w:rPr>
        <w:t xml:space="preserve"> </w:t>
      </w:r>
      <w:r>
        <w:t>In</w:t>
      </w:r>
      <w:r>
        <w:rPr>
          <w:spacing w:val="-3"/>
        </w:rPr>
        <w:t xml:space="preserve"> </w:t>
      </w:r>
      <w:r>
        <w:t>these</w:t>
      </w:r>
      <w:r>
        <w:rPr>
          <w:spacing w:val="-4"/>
        </w:rPr>
        <w:t xml:space="preserve"> </w:t>
      </w:r>
      <w:r>
        <w:t>first</w:t>
      </w:r>
      <w:r>
        <w:rPr>
          <w:spacing w:val="-3"/>
        </w:rPr>
        <w:t xml:space="preserve"> </w:t>
      </w:r>
      <w:r>
        <w:t>embracements,</w:t>
      </w:r>
      <w:r>
        <w:rPr>
          <w:spacing w:val="-4"/>
        </w:rPr>
        <w:t xml:space="preserve"> </w:t>
      </w:r>
      <w:r>
        <w:t>most</w:t>
      </w:r>
      <w:r>
        <w:rPr>
          <w:spacing w:val="-3"/>
        </w:rPr>
        <w:t xml:space="preserve"> </w:t>
      </w:r>
      <w:r>
        <w:t>ardently</w:t>
      </w:r>
      <w:r>
        <w:rPr>
          <w:spacing w:val="-4"/>
        </w:rPr>
        <w:t xml:space="preserve"> </w:t>
      </w:r>
      <w:r>
        <w:t>sought</w:t>
      </w:r>
      <w:r>
        <w:rPr>
          <w:spacing w:val="-3"/>
        </w:rPr>
        <w:t xml:space="preserve"> </w:t>
      </w:r>
      <w:r>
        <w:t>of</w:t>
      </w:r>
      <w:r>
        <w:rPr>
          <w:spacing w:val="-4"/>
        </w:rPr>
        <w:t xml:space="preserve"> </w:t>
      </w:r>
      <w:r>
        <w:t>the</w:t>
      </w:r>
      <w:r>
        <w:rPr>
          <w:spacing w:val="-4"/>
        </w:rPr>
        <w:t xml:space="preserve"> </w:t>
      </w:r>
      <w:r>
        <w:t>count,</w:t>
      </w:r>
      <w:r>
        <w:rPr>
          <w:spacing w:val="-52"/>
        </w:rPr>
        <w:t xml:space="preserve"> </w:t>
      </w:r>
      <w:r>
        <w:t>the lady, by God’s pleasure, became with child of two sons, as her delivery in due time made manifest. Nor once</w:t>
      </w:r>
      <w:r>
        <w:rPr>
          <w:spacing w:val="1"/>
        </w:rPr>
        <w:t xml:space="preserve"> </w:t>
      </w:r>
      <w:r>
        <w:t>only,</w:t>
      </w:r>
      <w:r>
        <w:rPr>
          <w:spacing w:val="-11"/>
        </w:rPr>
        <w:t xml:space="preserve"> </w:t>
      </w:r>
      <w:r>
        <w:t>but</w:t>
      </w:r>
      <w:r>
        <w:rPr>
          <w:spacing w:val="-10"/>
        </w:rPr>
        <w:t xml:space="preserve"> </w:t>
      </w:r>
      <w:r>
        <w:t>many</w:t>
      </w:r>
      <w:r>
        <w:rPr>
          <w:spacing w:val="-10"/>
        </w:rPr>
        <w:t xml:space="preserve"> </w:t>
      </w:r>
      <w:r>
        <w:t>times,</w:t>
      </w:r>
      <w:r>
        <w:rPr>
          <w:spacing w:val="-10"/>
        </w:rPr>
        <w:t xml:space="preserve"> </w:t>
      </w:r>
      <w:r>
        <w:t>did</w:t>
      </w:r>
      <w:r>
        <w:rPr>
          <w:spacing w:val="-10"/>
        </w:rPr>
        <w:t xml:space="preserve"> </w:t>
      </w:r>
      <w:r>
        <w:t>the</w:t>
      </w:r>
      <w:r>
        <w:rPr>
          <w:spacing w:val="-10"/>
        </w:rPr>
        <w:t xml:space="preserve"> </w:t>
      </w:r>
      <w:r>
        <w:t>gentlewoman</w:t>
      </w:r>
      <w:r>
        <w:rPr>
          <w:spacing w:val="-10"/>
        </w:rPr>
        <w:t xml:space="preserve"> </w:t>
      </w:r>
      <w:r>
        <w:t>gratify</w:t>
      </w:r>
      <w:r>
        <w:rPr>
          <w:spacing w:val="-10"/>
        </w:rPr>
        <w:t xml:space="preserve"> </w:t>
      </w:r>
      <w:r>
        <w:t>the</w:t>
      </w:r>
      <w:r>
        <w:rPr>
          <w:spacing w:val="-10"/>
        </w:rPr>
        <w:t xml:space="preserve"> </w:t>
      </w:r>
      <w:r>
        <w:t>countess</w:t>
      </w:r>
      <w:r>
        <w:rPr>
          <w:spacing w:val="-10"/>
        </w:rPr>
        <w:t xml:space="preserve"> </w:t>
      </w:r>
      <w:r>
        <w:t>with</w:t>
      </w:r>
      <w:r>
        <w:rPr>
          <w:spacing w:val="-10"/>
        </w:rPr>
        <w:t xml:space="preserve"> </w:t>
      </w:r>
      <w:r>
        <w:t>her</w:t>
      </w:r>
      <w:r>
        <w:rPr>
          <w:spacing w:val="-10"/>
        </w:rPr>
        <w:t xml:space="preserve"> </w:t>
      </w:r>
      <w:r>
        <w:t>husband’s</w:t>
      </w:r>
      <w:r>
        <w:rPr>
          <w:spacing w:val="-10"/>
        </w:rPr>
        <w:t xml:space="preserve"> </w:t>
      </w:r>
      <w:r>
        <w:t>embraces,</w:t>
      </w:r>
      <w:r>
        <w:rPr>
          <w:spacing w:val="-10"/>
        </w:rPr>
        <w:t xml:space="preserve"> </w:t>
      </w:r>
      <w:r>
        <w:t>contriving</w:t>
      </w:r>
      <w:r>
        <w:rPr>
          <w:spacing w:val="-10"/>
        </w:rPr>
        <w:t xml:space="preserve"> </w:t>
      </w:r>
      <w:r>
        <w:t>so</w:t>
      </w:r>
      <w:r>
        <w:rPr>
          <w:spacing w:val="-10"/>
        </w:rPr>
        <w:t xml:space="preserve"> </w:t>
      </w:r>
      <w:r>
        <w:t>secretly</w:t>
      </w:r>
      <w:r>
        <w:rPr>
          <w:spacing w:val="-52"/>
        </w:rPr>
        <w:t xml:space="preserve"> </w:t>
      </w:r>
      <w:r>
        <w:t>that never was a word known of the matter, whilst the count still believed himself to have been, not with his wife,</w:t>
      </w:r>
      <w:r>
        <w:rPr>
          <w:spacing w:val="1"/>
        </w:rPr>
        <w:t xml:space="preserve"> </w:t>
      </w:r>
      <w:r>
        <w:t>but</w:t>
      </w:r>
      <w:r>
        <w:rPr>
          <w:spacing w:val="-6"/>
        </w:rPr>
        <w:t xml:space="preserve"> </w:t>
      </w:r>
      <w:r>
        <w:t>with</w:t>
      </w:r>
      <w:r>
        <w:rPr>
          <w:spacing w:val="-6"/>
        </w:rPr>
        <w:t xml:space="preserve"> </w:t>
      </w:r>
      <w:r>
        <w:t>her</w:t>
      </w:r>
      <w:r>
        <w:rPr>
          <w:spacing w:val="-6"/>
        </w:rPr>
        <w:t xml:space="preserve"> </w:t>
      </w:r>
      <w:r>
        <w:t>whom</w:t>
      </w:r>
      <w:r>
        <w:rPr>
          <w:spacing w:val="-6"/>
        </w:rPr>
        <w:t xml:space="preserve"> </w:t>
      </w:r>
      <w:r>
        <w:t>he</w:t>
      </w:r>
      <w:r>
        <w:rPr>
          <w:spacing w:val="-6"/>
        </w:rPr>
        <w:t xml:space="preserve"> </w:t>
      </w:r>
      <w:r>
        <w:t>loved;</w:t>
      </w:r>
      <w:r>
        <w:rPr>
          <w:spacing w:val="-6"/>
        </w:rPr>
        <w:t xml:space="preserve"> </w:t>
      </w:r>
      <w:r>
        <w:t>and</w:t>
      </w:r>
      <w:r>
        <w:rPr>
          <w:spacing w:val="-6"/>
        </w:rPr>
        <w:t xml:space="preserve"> </w:t>
      </w:r>
      <w:r>
        <w:t>whenas</w:t>
      </w:r>
      <w:r>
        <w:rPr>
          <w:spacing w:val="-6"/>
        </w:rPr>
        <w:t xml:space="preserve"> </w:t>
      </w:r>
      <w:r>
        <w:t>he</w:t>
      </w:r>
      <w:r>
        <w:rPr>
          <w:spacing w:val="-6"/>
        </w:rPr>
        <w:t xml:space="preserve"> </w:t>
      </w:r>
      <w:r>
        <w:t>came</w:t>
      </w:r>
      <w:r>
        <w:rPr>
          <w:spacing w:val="-6"/>
        </w:rPr>
        <w:t xml:space="preserve"> </w:t>
      </w:r>
      <w:r>
        <w:t>to</w:t>
      </w:r>
      <w:r>
        <w:rPr>
          <w:spacing w:val="-6"/>
        </w:rPr>
        <w:t xml:space="preserve"> </w:t>
      </w:r>
      <w:r>
        <w:t>take</w:t>
      </w:r>
      <w:r>
        <w:rPr>
          <w:spacing w:val="-6"/>
        </w:rPr>
        <w:t xml:space="preserve"> </w:t>
      </w:r>
      <w:r>
        <w:t>leave</w:t>
      </w:r>
      <w:r>
        <w:rPr>
          <w:spacing w:val="-6"/>
        </w:rPr>
        <w:t xml:space="preserve"> </w:t>
      </w:r>
      <w:r>
        <w:t>of</w:t>
      </w:r>
      <w:r>
        <w:rPr>
          <w:spacing w:val="-6"/>
        </w:rPr>
        <w:t xml:space="preserve"> </w:t>
      </w:r>
      <w:r>
        <w:t>a</w:t>
      </w:r>
      <w:r>
        <w:rPr>
          <w:spacing w:val="-6"/>
        </w:rPr>
        <w:t xml:space="preserve"> </w:t>
      </w:r>
      <w:r>
        <w:t>morning,</w:t>
      </w:r>
      <w:r>
        <w:rPr>
          <w:spacing w:val="-6"/>
        </w:rPr>
        <w:t xml:space="preserve"> </w:t>
      </w:r>
      <w:r>
        <w:t>he</w:t>
      </w:r>
      <w:r>
        <w:rPr>
          <w:spacing w:val="-6"/>
        </w:rPr>
        <w:t xml:space="preserve"> </w:t>
      </w:r>
      <w:r>
        <w:t>gave</w:t>
      </w:r>
      <w:r>
        <w:rPr>
          <w:spacing w:val="-6"/>
        </w:rPr>
        <w:t xml:space="preserve"> </w:t>
      </w:r>
      <w:r>
        <w:t>her,</w:t>
      </w:r>
      <w:r>
        <w:rPr>
          <w:spacing w:val="-6"/>
        </w:rPr>
        <w:t xml:space="preserve"> </w:t>
      </w:r>
      <w:r>
        <w:t>at</w:t>
      </w:r>
      <w:r>
        <w:rPr>
          <w:spacing w:val="-6"/>
        </w:rPr>
        <w:t xml:space="preserve"> </w:t>
      </w:r>
      <w:r>
        <w:t>one</w:t>
      </w:r>
      <w:r>
        <w:rPr>
          <w:spacing w:val="-6"/>
        </w:rPr>
        <w:t xml:space="preserve"> </w:t>
      </w:r>
      <w:r>
        <w:t>time</w:t>
      </w:r>
      <w:r>
        <w:rPr>
          <w:spacing w:val="-6"/>
        </w:rPr>
        <w:t xml:space="preserve"> </w:t>
      </w:r>
      <w:r>
        <w:t>and</w:t>
      </w:r>
      <w:r>
        <w:rPr>
          <w:spacing w:val="-6"/>
        </w:rPr>
        <w:t xml:space="preserve"> </w:t>
      </w:r>
      <w:r>
        <w:t>another,</w:t>
      </w:r>
      <w:r>
        <w:rPr>
          <w:spacing w:val="1"/>
        </w:rPr>
        <w:t xml:space="preserve"> </w:t>
      </w:r>
      <w:r>
        <w:t>divers</w:t>
      </w:r>
      <w:r>
        <w:rPr>
          <w:spacing w:val="-7"/>
        </w:rPr>
        <w:t xml:space="preserve"> </w:t>
      </w:r>
      <w:r>
        <w:t>goodly</w:t>
      </w:r>
      <w:r>
        <w:rPr>
          <w:spacing w:val="-7"/>
        </w:rPr>
        <w:t xml:space="preserve"> </w:t>
      </w:r>
      <w:r>
        <w:t>and</w:t>
      </w:r>
      <w:r>
        <w:rPr>
          <w:spacing w:val="-7"/>
        </w:rPr>
        <w:t xml:space="preserve"> </w:t>
      </w:r>
      <w:r>
        <w:t>precious</w:t>
      </w:r>
      <w:r>
        <w:rPr>
          <w:spacing w:val="-7"/>
        </w:rPr>
        <w:t xml:space="preserve"> </w:t>
      </w:r>
      <w:r>
        <w:t>jewels,</w:t>
      </w:r>
      <w:r>
        <w:rPr>
          <w:spacing w:val="-7"/>
        </w:rPr>
        <w:t xml:space="preserve"> </w:t>
      </w:r>
      <w:r>
        <w:t>which</w:t>
      </w:r>
      <w:r>
        <w:rPr>
          <w:spacing w:val="-7"/>
        </w:rPr>
        <w:t xml:space="preserve"> </w:t>
      </w:r>
      <w:r>
        <w:t>the</w:t>
      </w:r>
      <w:r>
        <w:rPr>
          <w:spacing w:val="-7"/>
        </w:rPr>
        <w:t xml:space="preserve"> </w:t>
      </w:r>
      <w:r>
        <w:t>countess</w:t>
      </w:r>
      <w:r>
        <w:rPr>
          <w:spacing w:val="-7"/>
        </w:rPr>
        <w:t xml:space="preserve"> </w:t>
      </w:r>
      <w:r>
        <w:t>laid</w:t>
      </w:r>
      <w:r>
        <w:rPr>
          <w:spacing w:val="-7"/>
        </w:rPr>
        <w:t xml:space="preserve"> </w:t>
      </w:r>
      <w:r>
        <w:t>up</w:t>
      </w:r>
      <w:r>
        <w:rPr>
          <w:spacing w:val="-7"/>
        </w:rPr>
        <w:t xml:space="preserve"> </w:t>
      </w:r>
      <w:r>
        <w:t>with</w:t>
      </w:r>
      <w:r>
        <w:rPr>
          <w:spacing w:val="-7"/>
        </w:rPr>
        <w:t xml:space="preserve"> </w:t>
      </w:r>
      <w:r>
        <w:t>all</w:t>
      </w:r>
      <w:r>
        <w:rPr>
          <w:spacing w:val="-7"/>
        </w:rPr>
        <w:t xml:space="preserve"> </w:t>
      </w:r>
      <w:r>
        <w:t>diligence.</w:t>
      </w:r>
    </w:p>
    <w:p w14:paraId="30BE659F" w14:textId="4AEAC602" w:rsidR="000276C6" w:rsidRDefault="000276C6" w:rsidP="00D80F19">
      <w:pPr>
        <w:pStyle w:val="Body"/>
      </w:pPr>
      <w:r>
        <w:t>Then, feeling herself with child and unwilling to burden the gentlewoman farther with such an office, she said</w:t>
      </w:r>
      <w:r>
        <w:rPr>
          <w:spacing w:val="1"/>
        </w:rPr>
        <w:t xml:space="preserve"> </w:t>
      </w:r>
      <w:r>
        <w:t>to</w:t>
      </w:r>
      <w:r>
        <w:rPr>
          <w:spacing w:val="-5"/>
        </w:rPr>
        <w:t xml:space="preserve"> </w:t>
      </w:r>
      <w:r>
        <w:t>her,</w:t>
      </w:r>
      <w:r>
        <w:rPr>
          <w:spacing w:val="-5"/>
        </w:rPr>
        <w:t xml:space="preserve"> </w:t>
      </w:r>
      <w:r>
        <w:t>‘Madam,</w:t>
      </w:r>
      <w:r>
        <w:rPr>
          <w:spacing w:val="-5"/>
        </w:rPr>
        <w:t xml:space="preserve"> </w:t>
      </w:r>
      <w:r>
        <w:t>thanks</w:t>
      </w:r>
      <w:r>
        <w:rPr>
          <w:spacing w:val="-5"/>
        </w:rPr>
        <w:t xml:space="preserve"> </w:t>
      </w:r>
      <w:r>
        <w:t>to</w:t>
      </w:r>
      <w:r>
        <w:rPr>
          <w:spacing w:val="-5"/>
        </w:rPr>
        <w:t xml:space="preserve"> </w:t>
      </w:r>
      <w:r>
        <w:t>God</w:t>
      </w:r>
      <w:r>
        <w:rPr>
          <w:spacing w:val="-4"/>
        </w:rPr>
        <w:t xml:space="preserve"> </w:t>
      </w:r>
      <w:r>
        <w:t>and</w:t>
      </w:r>
      <w:r>
        <w:rPr>
          <w:spacing w:val="-5"/>
        </w:rPr>
        <w:t xml:space="preserve"> </w:t>
      </w:r>
      <w:r>
        <w:t>you,</w:t>
      </w:r>
      <w:r>
        <w:rPr>
          <w:spacing w:val="-5"/>
        </w:rPr>
        <w:t xml:space="preserve"> </w:t>
      </w:r>
      <w:r>
        <w:t>I</w:t>
      </w:r>
      <w:r>
        <w:rPr>
          <w:spacing w:val="-5"/>
        </w:rPr>
        <w:t xml:space="preserve"> </w:t>
      </w:r>
      <w:r>
        <w:t>have</w:t>
      </w:r>
      <w:r>
        <w:rPr>
          <w:spacing w:val="-5"/>
        </w:rPr>
        <w:t xml:space="preserve"> </w:t>
      </w:r>
      <w:r>
        <w:t>gotten</w:t>
      </w:r>
      <w:r>
        <w:rPr>
          <w:spacing w:val="-5"/>
        </w:rPr>
        <w:t xml:space="preserve"> </w:t>
      </w:r>
      <w:r>
        <w:t>that</w:t>
      </w:r>
      <w:r>
        <w:rPr>
          <w:spacing w:val="-4"/>
        </w:rPr>
        <w:t xml:space="preserve"> </w:t>
      </w:r>
      <w:r>
        <w:t>which</w:t>
      </w:r>
      <w:r>
        <w:rPr>
          <w:spacing w:val="-5"/>
        </w:rPr>
        <w:t xml:space="preserve"> </w:t>
      </w:r>
      <w:r>
        <w:t>I</w:t>
      </w:r>
      <w:r>
        <w:rPr>
          <w:spacing w:val="-5"/>
        </w:rPr>
        <w:t xml:space="preserve"> </w:t>
      </w:r>
      <w:r>
        <w:t>desired,</w:t>
      </w:r>
      <w:r>
        <w:rPr>
          <w:spacing w:val="-5"/>
        </w:rPr>
        <w:t xml:space="preserve"> </w:t>
      </w:r>
      <w:r>
        <w:t>wherefore</w:t>
      </w:r>
      <w:r>
        <w:rPr>
          <w:spacing w:val="-5"/>
        </w:rPr>
        <w:t xml:space="preserve"> </w:t>
      </w:r>
      <w:r>
        <w:t>it</w:t>
      </w:r>
      <w:r>
        <w:rPr>
          <w:spacing w:val="-5"/>
        </w:rPr>
        <w:t xml:space="preserve"> </w:t>
      </w:r>
      <w:r>
        <w:t>is</w:t>
      </w:r>
      <w:r>
        <w:rPr>
          <w:spacing w:val="-4"/>
        </w:rPr>
        <w:t xml:space="preserve"> </w:t>
      </w:r>
      <w:r>
        <w:t>time</w:t>
      </w:r>
      <w:r>
        <w:rPr>
          <w:spacing w:val="-5"/>
        </w:rPr>
        <w:t xml:space="preserve"> </w:t>
      </w:r>
      <w:r>
        <w:t>that</w:t>
      </w:r>
      <w:r>
        <w:rPr>
          <w:spacing w:val="-5"/>
        </w:rPr>
        <w:t xml:space="preserve"> </w:t>
      </w:r>
      <w:r>
        <w:t>I</w:t>
      </w:r>
      <w:r>
        <w:rPr>
          <w:spacing w:val="-5"/>
        </w:rPr>
        <w:t xml:space="preserve"> </w:t>
      </w:r>
      <w:r>
        <w:t>do</w:t>
      </w:r>
      <w:r>
        <w:rPr>
          <w:spacing w:val="-5"/>
        </w:rPr>
        <w:t xml:space="preserve"> </w:t>
      </w:r>
      <w:r>
        <w:t>that</w:t>
      </w:r>
      <w:r>
        <w:rPr>
          <w:spacing w:val="-5"/>
        </w:rPr>
        <w:t xml:space="preserve"> </w:t>
      </w:r>
      <w:r>
        <w:t>which</w:t>
      </w:r>
      <w:r>
        <w:rPr>
          <w:spacing w:val="1"/>
        </w:rPr>
        <w:t xml:space="preserve"> </w:t>
      </w:r>
      <w:r>
        <w:t>shall content you and after get me gone hence.’ The gentlewoman answered that, if she had gotten that which</w:t>
      </w:r>
      <w:r>
        <w:rPr>
          <w:spacing w:val="1"/>
        </w:rPr>
        <w:t xml:space="preserve"> </w:t>
      </w:r>
      <w:r>
        <w:t>contented</w:t>
      </w:r>
      <w:r>
        <w:rPr>
          <w:spacing w:val="-7"/>
        </w:rPr>
        <w:t xml:space="preserve"> </w:t>
      </w:r>
      <w:r>
        <w:t>her,</w:t>
      </w:r>
      <w:r>
        <w:rPr>
          <w:spacing w:val="-7"/>
        </w:rPr>
        <w:t xml:space="preserve"> </w:t>
      </w:r>
      <w:r>
        <w:t>she</w:t>
      </w:r>
      <w:r>
        <w:rPr>
          <w:spacing w:val="-7"/>
        </w:rPr>
        <w:t xml:space="preserve"> </w:t>
      </w:r>
      <w:r>
        <w:t>was</w:t>
      </w:r>
      <w:r>
        <w:rPr>
          <w:spacing w:val="-7"/>
        </w:rPr>
        <w:t xml:space="preserve"> </w:t>
      </w:r>
      <w:r>
        <w:t>well</w:t>
      </w:r>
      <w:r>
        <w:rPr>
          <w:spacing w:val="-7"/>
        </w:rPr>
        <w:t xml:space="preserve"> </w:t>
      </w:r>
      <w:r>
        <w:t>pleased,</w:t>
      </w:r>
      <w:r>
        <w:rPr>
          <w:spacing w:val="-7"/>
        </w:rPr>
        <w:t xml:space="preserve"> </w:t>
      </w:r>
      <w:r>
        <w:t>but</w:t>
      </w:r>
      <w:r>
        <w:rPr>
          <w:spacing w:val="-7"/>
        </w:rPr>
        <w:t xml:space="preserve"> </w:t>
      </w:r>
      <w:r>
        <w:t>that</w:t>
      </w:r>
      <w:r>
        <w:rPr>
          <w:spacing w:val="-7"/>
        </w:rPr>
        <w:t xml:space="preserve"> </w:t>
      </w:r>
      <w:r>
        <w:t>she</w:t>
      </w:r>
      <w:r>
        <w:rPr>
          <w:spacing w:val="-7"/>
        </w:rPr>
        <w:t xml:space="preserve"> </w:t>
      </w:r>
      <w:r>
        <w:t>had</w:t>
      </w:r>
      <w:r>
        <w:rPr>
          <w:spacing w:val="-7"/>
        </w:rPr>
        <w:t xml:space="preserve"> </w:t>
      </w:r>
      <w:r>
        <w:t>not</w:t>
      </w:r>
      <w:r>
        <w:rPr>
          <w:spacing w:val="-7"/>
        </w:rPr>
        <w:t xml:space="preserve"> </w:t>
      </w:r>
      <w:r>
        <w:t>done</w:t>
      </w:r>
      <w:r>
        <w:rPr>
          <w:spacing w:val="-7"/>
        </w:rPr>
        <w:t xml:space="preserve"> </w:t>
      </w:r>
      <w:r>
        <w:t>this</w:t>
      </w:r>
      <w:r>
        <w:rPr>
          <w:spacing w:val="-7"/>
        </w:rPr>
        <w:t xml:space="preserve"> </w:t>
      </w:r>
      <w:r>
        <w:t>of</w:t>
      </w:r>
      <w:r>
        <w:rPr>
          <w:spacing w:val="-7"/>
        </w:rPr>
        <w:t xml:space="preserve"> </w:t>
      </w:r>
      <w:r>
        <w:t>any</w:t>
      </w:r>
      <w:r>
        <w:rPr>
          <w:spacing w:val="-7"/>
        </w:rPr>
        <w:t xml:space="preserve"> </w:t>
      </w:r>
      <w:r>
        <w:t>hope</w:t>
      </w:r>
      <w:r>
        <w:rPr>
          <w:spacing w:val="-7"/>
        </w:rPr>
        <w:t xml:space="preserve"> </w:t>
      </w:r>
      <w:r>
        <w:t>of</w:t>
      </w:r>
      <w:r>
        <w:rPr>
          <w:spacing w:val="-7"/>
        </w:rPr>
        <w:t xml:space="preserve"> </w:t>
      </w:r>
      <w:r>
        <w:t>reward,</w:t>
      </w:r>
      <w:r>
        <w:rPr>
          <w:spacing w:val="-6"/>
        </w:rPr>
        <w:t xml:space="preserve"> </w:t>
      </w:r>
      <w:r>
        <w:t>nay,</w:t>
      </w:r>
      <w:r>
        <w:rPr>
          <w:spacing w:val="-7"/>
        </w:rPr>
        <w:t xml:space="preserve"> </w:t>
      </w:r>
      <w:r>
        <w:t>for</w:t>
      </w:r>
      <w:r>
        <w:rPr>
          <w:spacing w:val="-7"/>
        </w:rPr>
        <w:t xml:space="preserve"> </w:t>
      </w:r>
      <w:r>
        <w:t>that</w:t>
      </w:r>
      <w:r>
        <w:rPr>
          <w:spacing w:val="-7"/>
        </w:rPr>
        <w:t xml:space="preserve"> </w:t>
      </w:r>
      <w:r>
        <w:t>herseemed</w:t>
      </w:r>
      <w:r>
        <w:rPr>
          <w:spacing w:val="-7"/>
        </w:rPr>
        <w:t xml:space="preserve"> </w:t>
      </w:r>
      <w:r>
        <w:t>it</w:t>
      </w:r>
      <w:r>
        <w:rPr>
          <w:spacing w:val="1"/>
        </w:rPr>
        <w:t xml:space="preserve"> </w:t>
      </w:r>
      <w:r>
        <w:t>behoved</w:t>
      </w:r>
      <w:r>
        <w:rPr>
          <w:spacing w:val="-12"/>
        </w:rPr>
        <w:t xml:space="preserve"> </w:t>
      </w:r>
      <w:r>
        <w:t>her</w:t>
      </w:r>
      <w:r>
        <w:rPr>
          <w:spacing w:val="-11"/>
        </w:rPr>
        <w:t xml:space="preserve"> </w:t>
      </w:r>
      <w:r>
        <w:t>to</w:t>
      </w:r>
      <w:r>
        <w:rPr>
          <w:spacing w:val="-11"/>
        </w:rPr>
        <w:t xml:space="preserve"> </w:t>
      </w:r>
      <w:r>
        <w:t>do</w:t>
      </w:r>
      <w:r>
        <w:rPr>
          <w:spacing w:val="-12"/>
        </w:rPr>
        <w:t xml:space="preserve"> </w:t>
      </w:r>
      <w:r>
        <w:t>it,</w:t>
      </w:r>
      <w:r>
        <w:rPr>
          <w:spacing w:val="-11"/>
        </w:rPr>
        <w:t xml:space="preserve"> </w:t>
      </w:r>
      <w:r>
        <w:t>an</w:t>
      </w:r>
      <w:r>
        <w:rPr>
          <w:spacing w:val="-11"/>
        </w:rPr>
        <w:t xml:space="preserve"> </w:t>
      </w:r>
      <w:r>
        <w:t>she</w:t>
      </w:r>
      <w:r>
        <w:rPr>
          <w:spacing w:val="-12"/>
        </w:rPr>
        <w:t xml:space="preserve"> </w:t>
      </w:r>
      <w:r>
        <w:t>would</w:t>
      </w:r>
      <w:r>
        <w:rPr>
          <w:spacing w:val="-11"/>
        </w:rPr>
        <w:t xml:space="preserve"> </w:t>
      </w:r>
      <w:r>
        <w:t>do</w:t>
      </w:r>
      <w:r>
        <w:rPr>
          <w:spacing w:val="-11"/>
        </w:rPr>
        <w:t xml:space="preserve"> </w:t>
      </w:r>
      <w:r>
        <w:t>well.</w:t>
      </w:r>
      <w:r>
        <w:rPr>
          <w:spacing w:val="-12"/>
        </w:rPr>
        <w:t xml:space="preserve"> </w:t>
      </w:r>
      <w:r>
        <w:t>‘Madam,’</w:t>
      </w:r>
      <w:r>
        <w:rPr>
          <w:spacing w:val="-11"/>
        </w:rPr>
        <w:t xml:space="preserve"> </w:t>
      </w:r>
      <w:r>
        <w:t>rejoined</w:t>
      </w:r>
      <w:r>
        <w:rPr>
          <w:spacing w:val="-11"/>
        </w:rPr>
        <w:t xml:space="preserve"> </w:t>
      </w:r>
      <w:r>
        <w:t>the</w:t>
      </w:r>
      <w:r>
        <w:rPr>
          <w:spacing w:val="-12"/>
        </w:rPr>
        <w:t xml:space="preserve"> </w:t>
      </w:r>
      <w:r>
        <w:t>countess,</w:t>
      </w:r>
      <w:r>
        <w:rPr>
          <w:spacing w:val="-11"/>
        </w:rPr>
        <w:t xml:space="preserve"> </w:t>
      </w:r>
      <w:r>
        <w:t>‘that</w:t>
      </w:r>
      <w:r>
        <w:rPr>
          <w:spacing w:val="-11"/>
        </w:rPr>
        <w:t xml:space="preserve"> </w:t>
      </w:r>
      <w:r>
        <w:t>which</w:t>
      </w:r>
      <w:r>
        <w:rPr>
          <w:spacing w:val="-12"/>
        </w:rPr>
        <w:t xml:space="preserve"> </w:t>
      </w:r>
      <w:r>
        <w:t>you</w:t>
      </w:r>
      <w:r>
        <w:rPr>
          <w:spacing w:val="-11"/>
        </w:rPr>
        <w:t xml:space="preserve"> </w:t>
      </w:r>
      <w:r>
        <w:t>say</w:t>
      </w:r>
      <w:r>
        <w:rPr>
          <w:spacing w:val="-11"/>
        </w:rPr>
        <w:t xml:space="preserve"> </w:t>
      </w:r>
      <w:r>
        <w:t>liketh</w:t>
      </w:r>
      <w:r>
        <w:rPr>
          <w:spacing w:val="-12"/>
        </w:rPr>
        <w:t xml:space="preserve"> </w:t>
      </w:r>
      <w:r>
        <w:t>me</w:t>
      </w:r>
      <w:r>
        <w:rPr>
          <w:spacing w:val="-11"/>
        </w:rPr>
        <w:t xml:space="preserve"> </w:t>
      </w:r>
      <w:r>
        <w:t>well</w:t>
      </w:r>
      <w:r>
        <w:rPr>
          <w:spacing w:val="-11"/>
        </w:rPr>
        <w:t xml:space="preserve"> </w:t>
      </w:r>
      <w:r>
        <w:t>and</w:t>
      </w:r>
      <w:r>
        <w:rPr>
          <w:spacing w:val="1"/>
        </w:rPr>
        <w:t xml:space="preserve"> </w:t>
      </w:r>
      <w:r>
        <w:t>so on my part I purpose not to give you that which you shall ask of me by way of reward, but to do well, for that</w:t>
      </w:r>
      <w:r>
        <w:rPr>
          <w:spacing w:val="1"/>
        </w:rPr>
        <w:t xml:space="preserve"> </w:t>
      </w:r>
      <w:r>
        <w:t>meseemeth behoveful so to do.’ The gentlewoman, then, constrained by necessity, with the utmost shamefastness,</w:t>
      </w:r>
      <w:r>
        <w:rPr>
          <w:spacing w:val="1"/>
        </w:rPr>
        <w:t xml:space="preserve"> </w:t>
      </w:r>
      <w:r>
        <w:t>asked</w:t>
      </w:r>
      <w:r>
        <w:rPr>
          <w:spacing w:val="1"/>
        </w:rPr>
        <w:t xml:space="preserve"> </w:t>
      </w:r>
      <w:r>
        <w:t>her</w:t>
      </w:r>
      <w:r>
        <w:rPr>
          <w:spacing w:val="2"/>
        </w:rPr>
        <w:t xml:space="preserve"> </w:t>
      </w:r>
      <w:r>
        <w:t>an</w:t>
      </w:r>
      <w:r>
        <w:rPr>
          <w:spacing w:val="1"/>
        </w:rPr>
        <w:t xml:space="preserve"> </w:t>
      </w:r>
      <w:r>
        <w:t>hundred</w:t>
      </w:r>
      <w:r>
        <w:rPr>
          <w:spacing w:val="2"/>
        </w:rPr>
        <w:t xml:space="preserve"> </w:t>
      </w:r>
      <w:r>
        <w:t>pounds</w:t>
      </w:r>
      <w:r>
        <w:rPr>
          <w:spacing w:val="1"/>
        </w:rPr>
        <w:t xml:space="preserve"> </w:t>
      </w:r>
      <w:r>
        <w:t>to</w:t>
      </w:r>
      <w:r>
        <w:rPr>
          <w:spacing w:val="2"/>
        </w:rPr>
        <w:t xml:space="preserve"> </w:t>
      </w:r>
      <w:r>
        <w:t>marry</w:t>
      </w:r>
      <w:r>
        <w:rPr>
          <w:spacing w:val="1"/>
        </w:rPr>
        <w:t xml:space="preserve"> </w:t>
      </w:r>
      <w:r>
        <w:t>her</w:t>
      </w:r>
      <w:r>
        <w:rPr>
          <w:spacing w:val="2"/>
        </w:rPr>
        <w:t xml:space="preserve"> </w:t>
      </w:r>
      <w:r>
        <w:t>daughter</w:t>
      </w:r>
      <w:r>
        <w:rPr>
          <w:spacing w:val="1"/>
        </w:rPr>
        <w:t xml:space="preserve"> </w:t>
      </w:r>
      <w:r>
        <w:t>withal;</w:t>
      </w:r>
      <w:r>
        <w:rPr>
          <w:spacing w:val="2"/>
        </w:rPr>
        <w:t xml:space="preserve"> </w:t>
      </w:r>
      <w:r>
        <w:t>but</w:t>
      </w:r>
      <w:r>
        <w:rPr>
          <w:spacing w:val="1"/>
        </w:rPr>
        <w:t xml:space="preserve"> </w:t>
      </w:r>
      <w:r>
        <w:t>the</w:t>
      </w:r>
      <w:r>
        <w:rPr>
          <w:spacing w:val="2"/>
        </w:rPr>
        <w:t xml:space="preserve"> </w:t>
      </w:r>
      <w:r>
        <w:t>countess,</w:t>
      </w:r>
      <w:r>
        <w:rPr>
          <w:spacing w:val="1"/>
        </w:rPr>
        <w:t xml:space="preserve"> </w:t>
      </w:r>
      <w:r>
        <w:t>seeing</w:t>
      </w:r>
      <w:r>
        <w:rPr>
          <w:spacing w:val="2"/>
        </w:rPr>
        <w:t xml:space="preserve"> </w:t>
      </w:r>
      <w:r>
        <w:t>her</w:t>
      </w:r>
      <w:r>
        <w:rPr>
          <w:spacing w:val="1"/>
        </w:rPr>
        <w:t xml:space="preserve"> </w:t>
      </w:r>
      <w:r>
        <w:t>confusion</w:t>
      </w:r>
      <w:r>
        <w:rPr>
          <w:spacing w:val="2"/>
        </w:rPr>
        <w:t xml:space="preserve"> </w:t>
      </w:r>
      <w:r>
        <w:t>and</w:t>
      </w:r>
      <w:r>
        <w:rPr>
          <w:spacing w:val="2"/>
        </w:rPr>
        <w:t xml:space="preserve"> </w:t>
      </w:r>
      <w:r>
        <w:t>hearing</w:t>
      </w:r>
      <w:r>
        <w:rPr>
          <w:spacing w:val="1"/>
        </w:rPr>
        <w:t xml:space="preserve"> </w:t>
      </w:r>
      <w:r>
        <w:t>her</w:t>
      </w:r>
      <w:r>
        <w:rPr>
          <w:spacing w:val="-52"/>
        </w:rPr>
        <w:t xml:space="preserve"> </w:t>
      </w:r>
      <w:r>
        <w:t>modest</w:t>
      </w:r>
      <w:r>
        <w:rPr>
          <w:spacing w:val="-6"/>
        </w:rPr>
        <w:t xml:space="preserve"> </w:t>
      </w:r>
      <w:r>
        <w:t>demand,</w:t>
      </w:r>
      <w:r>
        <w:rPr>
          <w:spacing w:val="-6"/>
        </w:rPr>
        <w:t xml:space="preserve"> </w:t>
      </w:r>
      <w:r>
        <w:t>gave</w:t>
      </w:r>
      <w:r>
        <w:rPr>
          <w:spacing w:val="-6"/>
        </w:rPr>
        <w:t xml:space="preserve"> </w:t>
      </w:r>
      <w:r>
        <w:t>her</w:t>
      </w:r>
      <w:r>
        <w:rPr>
          <w:spacing w:val="-6"/>
        </w:rPr>
        <w:t xml:space="preserve"> </w:t>
      </w:r>
      <w:r>
        <w:t>five</w:t>
      </w:r>
      <w:r>
        <w:rPr>
          <w:spacing w:val="-6"/>
        </w:rPr>
        <w:t xml:space="preserve"> </w:t>
      </w:r>
      <w:r>
        <w:t>hundred</w:t>
      </w:r>
      <w:r>
        <w:rPr>
          <w:spacing w:val="-6"/>
        </w:rPr>
        <w:t xml:space="preserve"> </w:t>
      </w:r>
      <w:r>
        <w:t>and</w:t>
      </w:r>
      <w:r>
        <w:rPr>
          <w:spacing w:val="-6"/>
        </w:rPr>
        <w:t xml:space="preserve"> </w:t>
      </w:r>
      <w:r>
        <w:t>so</w:t>
      </w:r>
      <w:r>
        <w:rPr>
          <w:spacing w:val="-6"/>
        </w:rPr>
        <w:t xml:space="preserve"> </w:t>
      </w:r>
      <w:r>
        <w:t>many</w:t>
      </w:r>
      <w:r>
        <w:rPr>
          <w:spacing w:val="-6"/>
        </w:rPr>
        <w:t xml:space="preserve"> </w:t>
      </w:r>
      <w:r>
        <w:t>rare</w:t>
      </w:r>
      <w:r>
        <w:rPr>
          <w:spacing w:val="-6"/>
        </w:rPr>
        <w:t xml:space="preserve"> </w:t>
      </w:r>
      <w:r>
        <w:t>and</w:t>
      </w:r>
      <w:r>
        <w:rPr>
          <w:spacing w:val="-6"/>
        </w:rPr>
        <w:t xml:space="preserve"> </w:t>
      </w:r>
      <w:r>
        <w:t>precious</w:t>
      </w:r>
      <w:r>
        <w:rPr>
          <w:spacing w:val="-6"/>
        </w:rPr>
        <w:t xml:space="preserve"> </w:t>
      </w:r>
      <w:r>
        <w:t>jewels</w:t>
      </w:r>
      <w:r>
        <w:rPr>
          <w:spacing w:val="-6"/>
        </w:rPr>
        <w:t xml:space="preserve"> </w:t>
      </w:r>
      <w:r>
        <w:t>as</w:t>
      </w:r>
      <w:r>
        <w:rPr>
          <w:spacing w:val="-5"/>
        </w:rPr>
        <w:t xml:space="preserve"> </w:t>
      </w:r>
      <w:r>
        <w:t>were</w:t>
      </w:r>
      <w:r>
        <w:rPr>
          <w:spacing w:val="-6"/>
        </w:rPr>
        <w:t xml:space="preserve"> </w:t>
      </w:r>
      <w:r>
        <w:t>worth</w:t>
      </w:r>
      <w:r>
        <w:rPr>
          <w:spacing w:val="-6"/>
        </w:rPr>
        <w:t xml:space="preserve"> </w:t>
      </w:r>
      <w:r>
        <w:t>maybe</w:t>
      </w:r>
      <w:r>
        <w:rPr>
          <w:spacing w:val="-6"/>
        </w:rPr>
        <w:t xml:space="preserve"> </w:t>
      </w:r>
      <w:r>
        <w:t>as</w:t>
      </w:r>
      <w:r>
        <w:rPr>
          <w:spacing w:val="-6"/>
        </w:rPr>
        <w:t xml:space="preserve"> </w:t>
      </w:r>
      <w:r>
        <w:t>much</w:t>
      </w:r>
      <w:r>
        <w:rPr>
          <w:spacing w:val="-6"/>
        </w:rPr>
        <w:t xml:space="preserve"> </w:t>
      </w:r>
      <w:r>
        <w:t>more.</w:t>
      </w:r>
      <w:r w:rsidR="00D80F19">
        <w:t xml:space="preserve"> </w:t>
      </w:r>
      <w:r>
        <w:t>With this the gentlewoman was far more than satisfied and rendered the</w:t>
      </w:r>
      <w:r>
        <w:rPr>
          <w:spacing w:val="1"/>
        </w:rPr>
        <w:t xml:space="preserve"> </w:t>
      </w:r>
      <w:r>
        <w:t>countess</w:t>
      </w:r>
      <w:r>
        <w:rPr>
          <w:spacing w:val="-7"/>
        </w:rPr>
        <w:t xml:space="preserve"> </w:t>
      </w:r>
      <w:r>
        <w:t>the</w:t>
      </w:r>
      <w:r>
        <w:rPr>
          <w:spacing w:val="-6"/>
        </w:rPr>
        <w:t xml:space="preserve"> </w:t>
      </w:r>
      <w:r>
        <w:t>best</w:t>
      </w:r>
      <w:r>
        <w:rPr>
          <w:spacing w:val="-6"/>
        </w:rPr>
        <w:t xml:space="preserve"> </w:t>
      </w:r>
      <w:r>
        <w:t>thanks</w:t>
      </w:r>
      <w:r>
        <w:rPr>
          <w:spacing w:val="-7"/>
        </w:rPr>
        <w:t xml:space="preserve"> </w:t>
      </w:r>
      <w:r>
        <w:t>in</w:t>
      </w:r>
      <w:r>
        <w:rPr>
          <w:spacing w:val="-6"/>
        </w:rPr>
        <w:t xml:space="preserve"> </w:t>
      </w:r>
      <w:r>
        <w:t>her</w:t>
      </w:r>
      <w:r>
        <w:rPr>
          <w:spacing w:val="-6"/>
        </w:rPr>
        <w:t xml:space="preserve"> </w:t>
      </w:r>
      <w:r>
        <w:t>power;</w:t>
      </w:r>
      <w:r>
        <w:rPr>
          <w:spacing w:val="-7"/>
        </w:rPr>
        <w:t xml:space="preserve"> </w:t>
      </w:r>
      <w:r>
        <w:t>whereupon</w:t>
      </w:r>
      <w:r>
        <w:rPr>
          <w:spacing w:val="-6"/>
        </w:rPr>
        <w:t xml:space="preserve"> </w:t>
      </w:r>
      <w:r>
        <w:t>the</w:t>
      </w:r>
      <w:r>
        <w:rPr>
          <w:spacing w:val="-6"/>
        </w:rPr>
        <w:t xml:space="preserve"> </w:t>
      </w:r>
      <w:r>
        <w:t>latter,</w:t>
      </w:r>
      <w:r>
        <w:rPr>
          <w:spacing w:val="-7"/>
        </w:rPr>
        <w:t xml:space="preserve"> </w:t>
      </w:r>
      <w:r>
        <w:t>taking</w:t>
      </w:r>
      <w:r>
        <w:rPr>
          <w:spacing w:val="-6"/>
        </w:rPr>
        <w:t xml:space="preserve"> </w:t>
      </w:r>
      <w:r>
        <w:t>leave</w:t>
      </w:r>
      <w:r>
        <w:rPr>
          <w:spacing w:val="-6"/>
        </w:rPr>
        <w:t xml:space="preserve"> </w:t>
      </w:r>
      <w:r>
        <w:t>of</w:t>
      </w:r>
      <w:r>
        <w:rPr>
          <w:spacing w:val="-7"/>
        </w:rPr>
        <w:t xml:space="preserve"> </w:t>
      </w:r>
      <w:r>
        <w:t>her,</w:t>
      </w:r>
      <w:r>
        <w:rPr>
          <w:spacing w:val="-52"/>
        </w:rPr>
        <w:t xml:space="preserve"> </w:t>
      </w:r>
      <w:r>
        <w:t>returned to the inn, whilst the other, to deprive Bertrand of all farther occasion</w:t>
      </w:r>
      <w:r>
        <w:rPr>
          <w:spacing w:val="1"/>
        </w:rPr>
        <w:t xml:space="preserve"> </w:t>
      </w:r>
      <w:r>
        <w:t>of coming or sending to her house, removed with her daughter</w:t>
      </w:r>
      <w:r>
        <w:rPr>
          <w:spacing w:val="1"/>
        </w:rPr>
        <w:t xml:space="preserve"> </w:t>
      </w:r>
      <w:r>
        <w:t>into the country</w:t>
      </w:r>
      <w:r>
        <w:rPr>
          <w:spacing w:val="-52"/>
        </w:rPr>
        <w:t xml:space="preserve"> </w:t>
      </w:r>
      <w:r>
        <w:t>to the house of one of her kinsfolk, and he, being a little after recalled by his</w:t>
      </w:r>
      <w:r>
        <w:rPr>
          <w:spacing w:val="1"/>
        </w:rPr>
        <w:t xml:space="preserve"> </w:t>
      </w:r>
      <w:r>
        <w:t>vassals and hearing that the countess had departed the country, returned to his</w:t>
      </w:r>
      <w:r>
        <w:rPr>
          <w:spacing w:val="1"/>
        </w:rPr>
        <w:t xml:space="preserve"> </w:t>
      </w:r>
      <w:r>
        <w:t>own</w:t>
      </w:r>
      <w:r>
        <w:rPr>
          <w:spacing w:val="-7"/>
        </w:rPr>
        <w:t xml:space="preserve"> </w:t>
      </w:r>
      <w:r>
        <w:t>house.</w:t>
      </w:r>
    </w:p>
    <w:p w14:paraId="5D2BB985" w14:textId="7178FDE7" w:rsidR="00D80F19" w:rsidRDefault="00D80F19" w:rsidP="000276C6">
      <w:pPr>
        <w:pStyle w:val="BodyText"/>
        <w:spacing w:line="228" w:lineRule="auto"/>
        <w:ind w:left="540" w:right="3199"/>
        <w:rPr>
          <w:color w:val="231F20"/>
        </w:rPr>
      </w:pPr>
    </w:p>
    <w:p w14:paraId="49B177E9" w14:textId="2368ED73" w:rsidR="00D80F19" w:rsidRDefault="00D80F19" w:rsidP="00D80F19">
      <w:pPr>
        <w:pStyle w:val="Bodynoindent"/>
        <w:jc w:val="center"/>
        <w:rPr>
          <w:color w:val="231F20"/>
        </w:rPr>
      </w:pPr>
      <w:r>
        <w:rPr>
          <w:noProof/>
        </w:rPr>
        <w:lastRenderedPageBreak/>
        <w:drawing>
          <wp:inline distT="0" distB="0" distL="0" distR="0" wp14:anchorId="6BFF7AD9" wp14:editId="7DD6F6C4">
            <wp:extent cx="1828796" cy="2474386"/>
            <wp:effectExtent l="0" t="0" r="635" b="2540"/>
            <wp:docPr id="2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3.png"/>
                    <pic:cNvPicPr/>
                  </pic:nvPicPr>
                  <pic:blipFill>
                    <a:blip r:embed="rId17" cstate="print"/>
                    <a:stretch>
                      <a:fillRect/>
                    </a:stretch>
                  </pic:blipFill>
                  <pic:spPr>
                    <a:xfrm>
                      <a:off x="0" y="0"/>
                      <a:ext cx="1828796" cy="2474386"/>
                    </a:xfrm>
                    <a:prstGeom prst="rect">
                      <a:avLst/>
                    </a:prstGeom>
                  </pic:spPr>
                </pic:pic>
              </a:graphicData>
            </a:graphic>
          </wp:inline>
        </w:drawing>
      </w:r>
    </w:p>
    <w:p w14:paraId="3E9154BF" w14:textId="4660CA32" w:rsidR="00D80F19" w:rsidRPr="00D80F19" w:rsidRDefault="00D80F19" w:rsidP="00D80F19">
      <w:pPr>
        <w:pStyle w:val="CaptionHeader"/>
      </w:pPr>
      <w:r w:rsidRPr="00D80F19">
        <w:t>image 5.8: Boccaccio by morghen | Engraved portrait of Boccaccio, by the artist Raffaello Sanzio Morghen.</w:t>
      </w:r>
    </w:p>
    <w:p w14:paraId="6559563F" w14:textId="77777777" w:rsidR="00D80F19" w:rsidRDefault="00D80F19" w:rsidP="00D80F19">
      <w:pPr>
        <w:pStyle w:val="CaptionText"/>
        <w:rPr>
          <w:spacing w:val="-39"/>
          <w:w w:val="95"/>
        </w:rPr>
      </w:pPr>
      <w:r>
        <w:rPr>
          <w:b/>
          <w:w w:val="95"/>
        </w:rPr>
        <w:t>Author:</w:t>
      </w:r>
      <w:r>
        <w:rPr>
          <w:b/>
          <w:spacing w:val="7"/>
          <w:w w:val="95"/>
        </w:rPr>
        <w:t xml:space="preserve"> </w:t>
      </w:r>
      <w:r>
        <w:rPr>
          <w:w w:val="95"/>
        </w:rPr>
        <w:t>Raffaello</w:t>
      </w:r>
      <w:r>
        <w:rPr>
          <w:spacing w:val="9"/>
          <w:w w:val="95"/>
        </w:rPr>
        <w:t xml:space="preserve"> </w:t>
      </w:r>
      <w:r>
        <w:rPr>
          <w:w w:val="95"/>
        </w:rPr>
        <w:t>Sanzio</w:t>
      </w:r>
      <w:r>
        <w:rPr>
          <w:spacing w:val="8"/>
          <w:w w:val="95"/>
        </w:rPr>
        <w:t xml:space="preserve"> </w:t>
      </w:r>
      <w:r>
        <w:rPr>
          <w:w w:val="95"/>
        </w:rPr>
        <w:t>Morghen</w:t>
      </w:r>
      <w:r>
        <w:rPr>
          <w:spacing w:val="-39"/>
          <w:w w:val="95"/>
        </w:rPr>
        <w:t xml:space="preserve"> </w:t>
      </w:r>
    </w:p>
    <w:p w14:paraId="2C31E09E" w14:textId="77777777" w:rsidR="00D80F19" w:rsidRDefault="00D80F19" w:rsidP="00D80F19">
      <w:pPr>
        <w:pStyle w:val="CaptionText"/>
      </w:pPr>
      <w:r>
        <w:rPr>
          <w:b/>
          <w:spacing w:val="-4"/>
        </w:rPr>
        <w:t xml:space="preserve">Source: </w:t>
      </w:r>
      <w:r>
        <w:rPr>
          <w:spacing w:val="-4"/>
        </w:rPr>
        <w:t>Wikimedia Commons</w:t>
      </w:r>
      <w:r>
        <w:t xml:space="preserve"> </w:t>
      </w:r>
    </w:p>
    <w:p w14:paraId="686CF13C" w14:textId="06F12EBB" w:rsidR="00D80F19" w:rsidRDefault="00D80F19" w:rsidP="00D80F19">
      <w:pPr>
        <w:pStyle w:val="CaptionText"/>
      </w:pPr>
      <w:r>
        <w:rPr>
          <w:b/>
          <w:spacing w:val="1"/>
          <w:w w:val="106"/>
        </w:rPr>
        <w:t>Li</w:t>
      </w:r>
      <w:r>
        <w:rPr>
          <w:b/>
          <w:w w:val="95"/>
        </w:rPr>
        <w:t>c</w:t>
      </w:r>
      <w:r>
        <w:rPr>
          <w:b/>
          <w:spacing w:val="-1"/>
          <w:w w:val="98"/>
        </w:rPr>
        <w:t>e</w:t>
      </w:r>
      <w:r>
        <w:rPr>
          <w:b/>
        </w:rPr>
        <w:t>n</w:t>
      </w:r>
      <w:r>
        <w:rPr>
          <w:b/>
          <w:spacing w:val="1"/>
        </w:rPr>
        <w:t>s</w:t>
      </w:r>
      <w:r>
        <w:rPr>
          <w:b/>
          <w:w w:val="88"/>
        </w:rPr>
        <w:t>e:</w:t>
      </w:r>
      <w:r>
        <w:rPr>
          <w:b/>
          <w:spacing w:val="-6"/>
        </w:rPr>
        <w:t xml:space="preserve"> </w:t>
      </w:r>
      <w:r>
        <w:rPr>
          <w:w w:val="103"/>
        </w:rPr>
        <w:t>P</w:t>
      </w:r>
      <w:r>
        <w:rPr>
          <w:spacing w:val="-1"/>
          <w:w w:val="103"/>
        </w:rPr>
        <w:t>u</w:t>
      </w:r>
      <w:r>
        <w:rPr>
          <w:spacing w:val="-2"/>
          <w:w w:val="101"/>
        </w:rPr>
        <w:t>b</w:t>
      </w:r>
      <w:r>
        <w:rPr>
          <w:w w:val="94"/>
        </w:rPr>
        <w:t>lic</w:t>
      </w:r>
      <w:r>
        <w:rPr>
          <w:spacing w:val="-5"/>
        </w:rPr>
        <w:t xml:space="preserve"> </w:t>
      </w:r>
      <w:r>
        <w:rPr>
          <w:spacing w:val="1"/>
          <w:w w:val="101"/>
        </w:rPr>
        <w:t>D</w:t>
      </w:r>
      <w:r>
        <w:rPr>
          <w:w w:val="102"/>
        </w:rPr>
        <w:t>o</w:t>
      </w:r>
      <w:r>
        <w:rPr>
          <w:spacing w:val="-1"/>
          <w:w w:val="105"/>
        </w:rPr>
        <w:t>m</w:t>
      </w:r>
      <w:r>
        <w:rPr>
          <w:spacing w:val="-2"/>
          <w:w w:val="98"/>
        </w:rPr>
        <w:t>a</w:t>
      </w:r>
      <w:r>
        <w:rPr>
          <w:w w:val="104"/>
        </w:rPr>
        <w:t>in</w:t>
      </w:r>
    </w:p>
    <w:p w14:paraId="3C448F69" w14:textId="77777777" w:rsidR="00D80F19" w:rsidRDefault="00D80F19" w:rsidP="000276C6">
      <w:pPr>
        <w:pStyle w:val="BodyText"/>
        <w:spacing w:line="228" w:lineRule="auto"/>
        <w:ind w:left="540" w:right="3199"/>
      </w:pPr>
    </w:p>
    <w:p w14:paraId="04BCE893" w14:textId="66F02F0F" w:rsidR="000276C6" w:rsidRDefault="000276C6" w:rsidP="00D80F19">
      <w:pPr>
        <w:pStyle w:val="Body"/>
      </w:pPr>
      <w:r>
        <w:t>The countess, hearing that he had departed Florence and returned to his</w:t>
      </w:r>
      <w:r>
        <w:rPr>
          <w:spacing w:val="1"/>
        </w:rPr>
        <w:t xml:space="preserve"> </w:t>
      </w:r>
      <w:r>
        <w:t>county, was mightily rejoiced and abode at Florence till her time came to be</w:t>
      </w:r>
      <w:r>
        <w:rPr>
          <w:spacing w:val="1"/>
        </w:rPr>
        <w:t xml:space="preserve"> </w:t>
      </w:r>
      <w:r>
        <w:t>delivered,</w:t>
      </w:r>
      <w:r>
        <w:rPr>
          <w:spacing w:val="-7"/>
        </w:rPr>
        <w:t xml:space="preserve"> </w:t>
      </w:r>
      <w:r>
        <w:t>when</w:t>
      </w:r>
      <w:r>
        <w:rPr>
          <w:spacing w:val="-6"/>
        </w:rPr>
        <w:t xml:space="preserve"> </w:t>
      </w:r>
      <w:r>
        <w:t>she</w:t>
      </w:r>
      <w:r>
        <w:rPr>
          <w:spacing w:val="-7"/>
        </w:rPr>
        <w:t xml:space="preserve"> </w:t>
      </w:r>
      <w:r>
        <w:t>gave</w:t>
      </w:r>
      <w:r>
        <w:rPr>
          <w:spacing w:val="-6"/>
        </w:rPr>
        <w:t xml:space="preserve"> </w:t>
      </w:r>
      <w:r>
        <w:t>birth</w:t>
      </w:r>
      <w:r>
        <w:rPr>
          <w:spacing w:val="-7"/>
        </w:rPr>
        <w:t xml:space="preserve"> </w:t>
      </w:r>
      <w:r>
        <w:t>to</w:t>
      </w:r>
      <w:r>
        <w:rPr>
          <w:spacing w:val="-6"/>
        </w:rPr>
        <w:t xml:space="preserve"> </w:t>
      </w:r>
      <w:r>
        <w:t>two</w:t>
      </w:r>
      <w:r>
        <w:rPr>
          <w:spacing w:val="-7"/>
        </w:rPr>
        <w:t xml:space="preserve"> </w:t>
      </w:r>
      <w:r>
        <w:t>male</w:t>
      </w:r>
      <w:r>
        <w:rPr>
          <w:spacing w:val="-6"/>
        </w:rPr>
        <w:t xml:space="preserve"> </w:t>
      </w:r>
      <w:r>
        <w:t>children,</w:t>
      </w:r>
      <w:r>
        <w:rPr>
          <w:spacing w:val="-7"/>
        </w:rPr>
        <w:t xml:space="preserve"> </w:t>
      </w:r>
      <w:r>
        <w:t>most</w:t>
      </w:r>
      <w:r>
        <w:rPr>
          <w:spacing w:val="-6"/>
        </w:rPr>
        <w:t xml:space="preserve"> </w:t>
      </w:r>
      <w:r>
        <w:t>like</w:t>
      </w:r>
      <w:r>
        <w:rPr>
          <w:spacing w:val="-6"/>
        </w:rPr>
        <w:t xml:space="preserve"> </w:t>
      </w:r>
      <w:r>
        <w:t>their</w:t>
      </w:r>
      <w:r>
        <w:rPr>
          <w:spacing w:val="-7"/>
        </w:rPr>
        <w:t xml:space="preserve"> </w:t>
      </w:r>
      <w:r>
        <w:t>father,</w:t>
      </w:r>
      <w:r>
        <w:rPr>
          <w:spacing w:val="-6"/>
        </w:rPr>
        <w:t xml:space="preserve"> </w:t>
      </w:r>
      <w:r>
        <w:t>and</w:t>
      </w:r>
      <w:r>
        <w:rPr>
          <w:spacing w:val="1"/>
        </w:rPr>
        <w:t xml:space="preserve"> </w:t>
      </w:r>
      <w:r>
        <w:t>let rear them with all diligence. Whenas it seemed to her time, she set out and</w:t>
      </w:r>
      <w:r>
        <w:rPr>
          <w:spacing w:val="1"/>
        </w:rPr>
        <w:t xml:space="preserve"> </w:t>
      </w:r>
      <w:r>
        <w:t>came, without being known of any, to Montpellier, where having rested some</w:t>
      </w:r>
      <w:r>
        <w:rPr>
          <w:spacing w:val="1"/>
        </w:rPr>
        <w:t xml:space="preserve"> </w:t>
      </w:r>
      <w:r>
        <w:t>days</w:t>
      </w:r>
      <w:r>
        <w:rPr>
          <w:spacing w:val="-4"/>
        </w:rPr>
        <w:t xml:space="preserve"> </w:t>
      </w:r>
      <w:r>
        <w:t>and</w:t>
      </w:r>
      <w:r>
        <w:rPr>
          <w:spacing w:val="-4"/>
        </w:rPr>
        <w:t xml:space="preserve"> </w:t>
      </w:r>
      <w:r>
        <w:t>made</w:t>
      </w:r>
      <w:r>
        <w:rPr>
          <w:spacing w:val="-4"/>
        </w:rPr>
        <w:t xml:space="preserve"> </w:t>
      </w:r>
      <w:r>
        <w:t>enquiry</w:t>
      </w:r>
      <w:r>
        <w:rPr>
          <w:spacing w:val="-4"/>
        </w:rPr>
        <w:t xml:space="preserve"> </w:t>
      </w:r>
      <w:r>
        <w:t>of</w:t>
      </w:r>
      <w:r>
        <w:rPr>
          <w:spacing w:val="-4"/>
        </w:rPr>
        <w:t xml:space="preserve"> </w:t>
      </w:r>
      <w:r>
        <w:t>the</w:t>
      </w:r>
      <w:r>
        <w:rPr>
          <w:spacing w:val="-4"/>
        </w:rPr>
        <w:t xml:space="preserve"> </w:t>
      </w:r>
      <w:r>
        <w:t>count</w:t>
      </w:r>
      <w:r>
        <w:rPr>
          <w:spacing w:val="-3"/>
        </w:rPr>
        <w:t xml:space="preserve"> </w:t>
      </w:r>
      <w:r>
        <w:t>and</w:t>
      </w:r>
      <w:r>
        <w:rPr>
          <w:spacing w:val="-4"/>
        </w:rPr>
        <w:t xml:space="preserve"> </w:t>
      </w:r>
      <w:r>
        <w:t>where</w:t>
      </w:r>
      <w:r>
        <w:rPr>
          <w:spacing w:val="-4"/>
        </w:rPr>
        <w:t xml:space="preserve"> </w:t>
      </w:r>
      <w:r>
        <w:t>he</w:t>
      </w:r>
      <w:r>
        <w:rPr>
          <w:spacing w:val="-4"/>
        </w:rPr>
        <w:t xml:space="preserve"> </w:t>
      </w:r>
      <w:r>
        <w:t>was,</w:t>
      </w:r>
      <w:r>
        <w:rPr>
          <w:spacing w:val="-4"/>
        </w:rPr>
        <w:t xml:space="preserve"> </w:t>
      </w:r>
      <w:r>
        <w:t>she</w:t>
      </w:r>
      <w:r>
        <w:rPr>
          <w:spacing w:val="-4"/>
        </w:rPr>
        <w:t xml:space="preserve"> </w:t>
      </w:r>
      <w:r>
        <w:t>learned</w:t>
      </w:r>
      <w:r>
        <w:rPr>
          <w:spacing w:val="-4"/>
        </w:rPr>
        <w:t xml:space="preserve"> </w:t>
      </w:r>
      <w:r>
        <w:t>that</w:t>
      </w:r>
      <w:r>
        <w:rPr>
          <w:spacing w:val="-3"/>
        </w:rPr>
        <w:t xml:space="preserve"> </w:t>
      </w:r>
      <w:r>
        <w:t>he</w:t>
      </w:r>
      <w:r>
        <w:rPr>
          <w:spacing w:val="-4"/>
        </w:rPr>
        <w:t xml:space="preserve"> </w:t>
      </w:r>
      <w:r>
        <w:t>was</w:t>
      </w:r>
      <w:r>
        <w:rPr>
          <w:spacing w:val="1"/>
        </w:rPr>
        <w:t xml:space="preserve"> </w:t>
      </w:r>
      <w:r>
        <w:t>to hold a great entertainment of knights and ladies at Roussillon on All Saints’</w:t>
      </w:r>
      <w:r>
        <w:rPr>
          <w:spacing w:val="-52"/>
        </w:rPr>
        <w:t xml:space="preserve"> </w:t>
      </w:r>
      <w:r>
        <w:t>Day and betook herself thither, still in her pilgrim’s habit that she was wont to</w:t>
      </w:r>
      <w:r>
        <w:rPr>
          <w:spacing w:val="-52"/>
        </w:rPr>
        <w:t xml:space="preserve"> </w:t>
      </w:r>
      <w:r>
        <w:t>wear.</w:t>
      </w:r>
      <w:r>
        <w:rPr>
          <w:spacing w:val="-9"/>
        </w:rPr>
        <w:t xml:space="preserve"> </w:t>
      </w:r>
      <w:r>
        <w:t>Finding</w:t>
      </w:r>
      <w:r>
        <w:rPr>
          <w:spacing w:val="-8"/>
        </w:rPr>
        <w:t xml:space="preserve"> </w:t>
      </w:r>
      <w:r>
        <w:t>the</w:t>
      </w:r>
      <w:r>
        <w:rPr>
          <w:spacing w:val="-9"/>
        </w:rPr>
        <w:t xml:space="preserve"> </w:t>
      </w:r>
      <w:r>
        <w:t>knights</w:t>
      </w:r>
      <w:r>
        <w:rPr>
          <w:spacing w:val="-8"/>
        </w:rPr>
        <w:t xml:space="preserve"> </w:t>
      </w:r>
      <w:r>
        <w:t>and</w:t>
      </w:r>
      <w:r>
        <w:rPr>
          <w:spacing w:val="-9"/>
        </w:rPr>
        <w:t xml:space="preserve"> </w:t>
      </w:r>
      <w:r>
        <w:t>ladies</w:t>
      </w:r>
      <w:r>
        <w:rPr>
          <w:spacing w:val="-8"/>
        </w:rPr>
        <w:t xml:space="preserve"> </w:t>
      </w:r>
      <w:r>
        <w:t>assembled</w:t>
      </w:r>
      <w:r>
        <w:rPr>
          <w:spacing w:val="-8"/>
        </w:rPr>
        <w:t xml:space="preserve"> </w:t>
      </w:r>
      <w:r>
        <w:t>in</w:t>
      </w:r>
      <w:r>
        <w:rPr>
          <w:spacing w:val="-9"/>
        </w:rPr>
        <w:t xml:space="preserve"> </w:t>
      </w:r>
      <w:r>
        <w:t>the</w:t>
      </w:r>
      <w:r>
        <w:rPr>
          <w:spacing w:val="-8"/>
        </w:rPr>
        <w:t xml:space="preserve"> </w:t>
      </w:r>
      <w:r>
        <w:t>count’s</w:t>
      </w:r>
      <w:r>
        <w:rPr>
          <w:spacing w:val="-9"/>
        </w:rPr>
        <w:t xml:space="preserve"> </w:t>
      </w:r>
      <w:r>
        <w:t>palace</w:t>
      </w:r>
      <w:r>
        <w:rPr>
          <w:spacing w:val="-8"/>
        </w:rPr>
        <w:t xml:space="preserve"> </w:t>
      </w:r>
      <w:r>
        <w:t>and</w:t>
      </w:r>
      <w:r>
        <w:rPr>
          <w:spacing w:val="-9"/>
        </w:rPr>
        <w:t xml:space="preserve"> </w:t>
      </w:r>
      <w:r>
        <w:t>about</w:t>
      </w:r>
      <w:r>
        <w:rPr>
          <w:spacing w:val="1"/>
        </w:rPr>
        <w:t xml:space="preserve"> </w:t>
      </w:r>
      <w:r>
        <w:t>to sit down to table, she went up, with her children in her arms and without</w:t>
      </w:r>
      <w:r>
        <w:rPr>
          <w:spacing w:val="1"/>
        </w:rPr>
        <w:t xml:space="preserve"> </w:t>
      </w:r>
      <w:r>
        <w:t>changing</w:t>
      </w:r>
      <w:r>
        <w:rPr>
          <w:spacing w:val="-2"/>
        </w:rPr>
        <w:t xml:space="preserve"> </w:t>
      </w:r>
      <w:r>
        <w:t>her</w:t>
      </w:r>
      <w:r>
        <w:rPr>
          <w:spacing w:val="-2"/>
        </w:rPr>
        <w:t xml:space="preserve"> </w:t>
      </w:r>
      <w:r>
        <w:t>dress,</w:t>
      </w:r>
      <w:r>
        <w:rPr>
          <w:spacing w:val="-2"/>
        </w:rPr>
        <w:t xml:space="preserve"> </w:t>
      </w:r>
      <w:r>
        <w:t>into</w:t>
      </w:r>
      <w:r>
        <w:rPr>
          <w:spacing w:val="-2"/>
        </w:rPr>
        <w:t xml:space="preserve"> </w:t>
      </w:r>
      <w:r>
        <w:t>the</w:t>
      </w:r>
      <w:r>
        <w:rPr>
          <w:spacing w:val="-2"/>
        </w:rPr>
        <w:t xml:space="preserve"> </w:t>
      </w:r>
      <w:r>
        <w:t>banqueting</w:t>
      </w:r>
      <w:r>
        <w:rPr>
          <w:spacing w:val="-2"/>
        </w:rPr>
        <w:t xml:space="preserve"> </w:t>
      </w:r>
      <w:r>
        <w:t>hall</w:t>
      </w:r>
      <w:r>
        <w:rPr>
          <w:spacing w:val="-1"/>
        </w:rPr>
        <w:t xml:space="preserve"> </w:t>
      </w:r>
      <w:r>
        <w:t>and</w:t>
      </w:r>
      <w:r>
        <w:rPr>
          <w:spacing w:val="-2"/>
        </w:rPr>
        <w:t xml:space="preserve"> </w:t>
      </w:r>
      <w:r>
        <w:t>making</w:t>
      </w:r>
      <w:r>
        <w:rPr>
          <w:spacing w:val="-2"/>
        </w:rPr>
        <w:t xml:space="preserve"> </w:t>
      </w:r>
      <w:r>
        <w:t>her</w:t>
      </w:r>
      <w:r>
        <w:rPr>
          <w:spacing w:val="-2"/>
        </w:rPr>
        <w:t xml:space="preserve"> </w:t>
      </w:r>
      <w:r>
        <w:t>way</w:t>
      </w:r>
      <w:r>
        <w:rPr>
          <w:spacing w:val="-2"/>
        </w:rPr>
        <w:t xml:space="preserve"> </w:t>
      </w:r>
      <w:r>
        <w:t>between</w:t>
      </w:r>
      <w:r>
        <w:rPr>
          <w:spacing w:val="-2"/>
        </w:rPr>
        <w:t xml:space="preserve"> </w:t>
      </w:r>
      <w:r>
        <w:t>man</w:t>
      </w:r>
      <w:r w:rsidR="00D80F19">
        <w:t xml:space="preserve"> </w:t>
      </w:r>
      <w:r>
        <w:t>and man whereas she saw the count, cast herself at his feet and said, weeping,</w:t>
      </w:r>
      <w:r>
        <w:rPr>
          <w:spacing w:val="-52"/>
        </w:rPr>
        <w:t xml:space="preserve"> </w:t>
      </w:r>
      <w:r>
        <w:t>‘I am thine unhappy wife, who, to let thee return and abide in thy house, have</w:t>
      </w:r>
      <w:r>
        <w:rPr>
          <w:spacing w:val="-52"/>
        </w:rPr>
        <w:t xml:space="preserve"> </w:t>
      </w:r>
      <w:r>
        <w:t>long</w:t>
      </w:r>
      <w:r>
        <w:rPr>
          <w:spacing w:val="-5"/>
        </w:rPr>
        <w:t xml:space="preserve"> </w:t>
      </w:r>
      <w:r>
        <w:t>gone</w:t>
      </w:r>
      <w:r>
        <w:rPr>
          <w:spacing w:val="-5"/>
        </w:rPr>
        <w:t xml:space="preserve"> </w:t>
      </w:r>
      <w:r>
        <w:t>wandering</w:t>
      </w:r>
      <w:r>
        <w:rPr>
          <w:spacing w:val="-5"/>
        </w:rPr>
        <w:t xml:space="preserve"> </w:t>
      </w:r>
      <w:r>
        <w:t>miserably</w:t>
      </w:r>
      <w:r>
        <w:rPr>
          <w:spacing w:val="-5"/>
        </w:rPr>
        <w:t xml:space="preserve"> </w:t>
      </w:r>
      <w:r>
        <w:t>about</w:t>
      </w:r>
      <w:r>
        <w:rPr>
          <w:spacing w:val="-5"/>
        </w:rPr>
        <w:t xml:space="preserve"> </w:t>
      </w:r>
      <w:r>
        <w:t>the</w:t>
      </w:r>
      <w:r>
        <w:rPr>
          <w:spacing w:val="-5"/>
        </w:rPr>
        <w:t xml:space="preserve"> </w:t>
      </w:r>
      <w:r>
        <w:t>world.</w:t>
      </w:r>
      <w:r>
        <w:rPr>
          <w:spacing w:val="-5"/>
        </w:rPr>
        <w:t xml:space="preserve"> </w:t>
      </w:r>
      <w:r>
        <w:t>I</w:t>
      </w:r>
      <w:r>
        <w:rPr>
          <w:spacing w:val="-5"/>
        </w:rPr>
        <w:t xml:space="preserve"> </w:t>
      </w:r>
      <w:r>
        <w:t>conjure</w:t>
      </w:r>
      <w:r>
        <w:rPr>
          <w:spacing w:val="-5"/>
        </w:rPr>
        <w:t xml:space="preserve"> </w:t>
      </w:r>
      <w:r>
        <w:t>thee,</w:t>
      </w:r>
      <w:r>
        <w:rPr>
          <w:spacing w:val="-5"/>
        </w:rPr>
        <w:t xml:space="preserve"> </w:t>
      </w:r>
      <w:r>
        <w:t>in</w:t>
      </w:r>
      <w:r>
        <w:rPr>
          <w:spacing w:val="-5"/>
        </w:rPr>
        <w:t xml:space="preserve"> </w:t>
      </w:r>
      <w:r>
        <w:t>the</w:t>
      </w:r>
      <w:r>
        <w:rPr>
          <w:spacing w:val="-5"/>
        </w:rPr>
        <w:t xml:space="preserve"> </w:t>
      </w:r>
      <w:r>
        <w:t>name</w:t>
      </w:r>
      <w:r>
        <w:rPr>
          <w:spacing w:val="-5"/>
        </w:rPr>
        <w:t xml:space="preserve"> </w:t>
      </w:r>
      <w:r>
        <w:t>of</w:t>
      </w:r>
      <w:r>
        <w:rPr>
          <w:spacing w:val="-52"/>
        </w:rPr>
        <w:t xml:space="preserve"> </w:t>
      </w:r>
      <w:r>
        <w:t>God,</w:t>
      </w:r>
      <w:r>
        <w:rPr>
          <w:spacing w:val="-1"/>
        </w:rPr>
        <w:t xml:space="preserve"> </w:t>
      </w:r>
      <w:r>
        <w:t>to accomplish unto me thy</w:t>
      </w:r>
      <w:r>
        <w:rPr>
          <w:spacing w:val="-1"/>
        </w:rPr>
        <w:t xml:space="preserve"> </w:t>
      </w:r>
      <w:r>
        <w:t>promise upon the condition appointed me</w:t>
      </w:r>
      <w:r>
        <w:rPr>
          <w:spacing w:val="-1"/>
        </w:rPr>
        <w:t xml:space="preserve"> </w:t>
      </w:r>
      <w:r>
        <w:t>by</w:t>
      </w:r>
      <w:r w:rsidR="00D80F19">
        <w:t xml:space="preserve"> </w:t>
      </w:r>
      <w:r>
        <w:t>the</w:t>
      </w:r>
      <w:r>
        <w:rPr>
          <w:spacing w:val="-5"/>
        </w:rPr>
        <w:t xml:space="preserve"> </w:t>
      </w:r>
      <w:r>
        <w:t>two</w:t>
      </w:r>
      <w:r>
        <w:rPr>
          <w:spacing w:val="-5"/>
        </w:rPr>
        <w:t xml:space="preserve"> </w:t>
      </w:r>
      <w:r>
        <w:t>knights</w:t>
      </w:r>
      <w:r>
        <w:rPr>
          <w:spacing w:val="-5"/>
        </w:rPr>
        <w:t xml:space="preserve"> </w:t>
      </w:r>
      <w:r>
        <w:t>I</w:t>
      </w:r>
      <w:r>
        <w:rPr>
          <w:spacing w:val="-4"/>
        </w:rPr>
        <w:t xml:space="preserve"> </w:t>
      </w:r>
      <w:r>
        <w:t>sent</w:t>
      </w:r>
      <w:r>
        <w:rPr>
          <w:spacing w:val="-5"/>
        </w:rPr>
        <w:t xml:space="preserve"> </w:t>
      </w:r>
      <w:r>
        <w:t>thee;</w:t>
      </w:r>
      <w:r>
        <w:rPr>
          <w:spacing w:val="-5"/>
        </w:rPr>
        <w:t xml:space="preserve"> </w:t>
      </w:r>
      <w:r>
        <w:t>for,</w:t>
      </w:r>
      <w:r>
        <w:rPr>
          <w:spacing w:val="-5"/>
        </w:rPr>
        <w:t xml:space="preserve"> </w:t>
      </w:r>
      <w:r>
        <w:t>behold,</w:t>
      </w:r>
      <w:r>
        <w:rPr>
          <w:spacing w:val="-4"/>
        </w:rPr>
        <w:t xml:space="preserve"> </w:t>
      </w:r>
      <w:r>
        <w:t>here</w:t>
      </w:r>
      <w:r>
        <w:rPr>
          <w:spacing w:val="-5"/>
        </w:rPr>
        <w:t xml:space="preserve"> </w:t>
      </w:r>
      <w:r>
        <w:t>in</w:t>
      </w:r>
      <w:r>
        <w:rPr>
          <w:spacing w:val="-5"/>
        </w:rPr>
        <w:t xml:space="preserve"> </w:t>
      </w:r>
      <w:r>
        <w:t>mine</w:t>
      </w:r>
      <w:r>
        <w:rPr>
          <w:spacing w:val="-4"/>
        </w:rPr>
        <w:t xml:space="preserve"> </w:t>
      </w:r>
      <w:r>
        <w:t>arms</w:t>
      </w:r>
      <w:r>
        <w:rPr>
          <w:spacing w:val="-5"/>
        </w:rPr>
        <w:t xml:space="preserve"> </w:t>
      </w:r>
      <w:r>
        <w:t>is</w:t>
      </w:r>
      <w:r>
        <w:rPr>
          <w:spacing w:val="-5"/>
        </w:rPr>
        <w:t xml:space="preserve"> </w:t>
      </w:r>
      <w:r>
        <w:t>not</w:t>
      </w:r>
      <w:r>
        <w:rPr>
          <w:spacing w:val="-5"/>
        </w:rPr>
        <w:t xml:space="preserve"> </w:t>
      </w:r>
      <w:r>
        <w:t>only</w:t>
      </w:r>
      <w:r>
        <w:rPr>
          <w:spacing w:val="-4"/>
        </w:rPr>
        <w:t xml:space="preserve"> </w:t>
      </w:r>
      <w:r>
        <w:t>one</w:t>
      </w:r>
      <w:r>
        <w:rPr>
          <w:spacing w:val="-5"/>
        </w:rPr>
        <w:t xml:space="preserve"> </w:t>
      </w:r>
      <w:r>
        <w:t>son</w:t>
      </w:r>
      <w:r>
        <w:rPr>
          <w:spacing w:val="-5"/>
        </w:rPr>
        <w:t xml:space="preserve"> </w:t>
      </w:r>
      <w:r>
        <w:t>of</w:t>
      </w:r>
      <w:r>
        <w:rPr>
          <w:spacing w:val="-52"/>
        </w:rPr>
        <w:t xml:space="preserve"> </w:t>
      </w:r>
      <w:r>
        <w:t>thine,</w:t>
      </w:r>
      <w:r>
        <w:rPr>
          <w:spacing w:val="-6"/>
        </w:rPr>
        <w:t xml:space="preserve"> </w:t>
      </w:r>
      <w:r>
        <w:t>but</w:t>
      </w:r>
      <w:r>
        <w:rPr>
          <w:spacing w:val="-6"/>
        </w:rPr>
        <w:t xml:space="preserve"> </w:t>
      </w:r>
      <w:r>
        <w:t>two,</w:t>
      </w:r>
      <w:r>
        <w:rPr>
          <w:spacing w:val="-5"/>
        </w:rPr>
        <w:t xml:space="preserve"> </w:t>
      </w:r>
      <w:r>
        <w:t>and</w:t>
      </w:r>
      <w:r>
        <w:rPr>
          <w:spacing w:val="-6"/>
        </w:rPr>
        <w:t xml:space="preserve"> </w:t>
      </w:r>
      <w:r>
        <w:t>here</w:t>
      </w:r>
      <w:r>
        <w:rPr>
          <w:spacing w:val="-5"/>
        </w:rPr>
        <w:t xml:space="preserve"> </w:t>
      </w:r>
      <w:r>
        <w:t>is</w:t>
      </w:r>
      <w:r>
        <w:rPr>
          <w:spacing w:val="-6"/>
        </w:rPr>
        <w:t xml:space="preserve"> </w:t>
      </w:r>
      <w:r>
        <w:t>thy</w:t>
      </w:r>
      <w:r>
        <w:rPr>
          <w:spacing w:val="-5"/>
        </w:rPr>
        <w:t xml:space="preserve"> </w:t>
      </w:r>
      <w:r>
        <w:t>ring.</w:t>
      </w:r>
      <w:r>
        <w:rPr>
          <w:spacing w:val="-6"/>
        </w:rPr>
        <w:t xml:space="preserve"> </w:t>
      </w:r>
      <w:r>
        <w:t>It</w:t>
      </w:r>
      <w:r>
        <w:rPr>
          <w:spacing w:val="-5"/>
        </w:rPr>
        <w:t xml:space="preserve"> </w:t>
      </w:r>
      <w:r>
        <w:t>is</w:t>
      </w:r>
      <w:r>
        <w:rPr>
          <w:spacing w:val="-6"/>
        </w:rPr>
        <w:t xml:space="preserve"> </w:t>
      </w:r>
      <w:r>
        <w:t>time,</w:t>
      </w:r>
      <w:r>
        <w:rPr>
          <w:spacing w:val="-5"/>
        </w:rPr>
        <w:t xml:space="preserve"> </w:t>
      </w:r>
      <w:r>
        <w:t>then,</w:t>
      </w:r>
      <w:r>
        <w:rPr>
          <w:spacing w:val="-6"/>
        </w:rPr>
        <w:t xml:space="preserve"> </w:t>
      </w:r>
      <w:r>
        <w:t>that</w:t>
      </w:r>
      <w:r>
        <w:rPr>
          <w:spacing w:val="-6"/>
        </w:rPr>
        <w:t xml:space="preserve"> </w:t>
      </w:r>
      <w:r>
        <w:t>I</w:t>
      </w:r>
      <w:r>
        <w:rPr>
          <w:spacing w:val="-5"/>
        </w:rPr>
        <w:t xml:space="preserve"> </w:t>
      </w:r>
      <w:r>
        <w:t>be</w:t>
      </w:r>
      <w:r>
        <w:rPr>
          <w:spacing w:val="-6"/>
        </w:rPr>
        <w:t xml:space="preserve"> </w:t>
      </w:r>
      <w:r>
        <w:t>received</w:t>
      </w:r>
      <w:r>
        <w:rPr>
          <w:spacing w:val="-5"/>
        </w:rPr>
        <w:t xml:space="preserve"> </w:t>
      </w:r>
      <w:r>
        <w:t>of</w:t>
      </w:r>
      <w:r>
        <w:rPr>
          <w:spacing w:val="-6"/>
        </w:rPr>
        <w:t xml:space="preserve"> </w:t>
      </w:r>
      <w:r>
        <w:t>thee</w:t>
      </w:r>
      <w:r>
        <w:rPr>
          <w:spacing w:val="-5"/>
        </w:rPr>
        <w:t xml:space="preserve"> </w:t>
      </w:r>
      <w:r>
        <w:t>as</w:t>
      </w:r>
      <w:r>
        <w:rPr>
          <w:spacing w:val="-6"/>
        </w:rPr>
        <w:t xml:space="preserve"> </w:t>
      </w:r>
      <w:r>
        <w:t>a</w:t>
      </w:r>
      <w:r>
        <w:rPr>
          <w:spacing w:val="-52"/>
        </w:rPr>
        <w:t xml:space="preserve"> </w:t>
      </w:r>
      <w:r>
        <w:t>wife,</w:t>
      </w:r>
      <w:r>
        <w:rPr>
          <w:spacing w:val="-7"/>
        </w:rPr>
        <w:t xml:space="preserve"> </w:t>
      </w:r>
      <w:r>
        <w:t>according</w:t>
      </w:r>
      <w:r>
        <w:rPr>
          <w:spacing w:val="-7"/>
        </w:rPr>
        <w:t xml:space="preserve"> </w:t>
      </w:r>
      <w:r>
        <w:t>to</w:t>
      </w:r>
      <w:r>
        <w:rPr>
          <w:spacing w:val="-7"/>
        </w:rPr>
        <w:t xml:space="preserve"> </w:t>
      </w:r>
      <w:r>
        <w:t>thy</w:t>
      </w:r>
      <w:r>
        <w:rPr>
          <w:spacing w:val="-7"/>
        </w:rPr>
        <w:t xml:space="preserve"> </w:t>
      </w:r>
      <w:r>
        <w:t>promise.’</w:t>
      </w:r>
    </w:p>
    <w:p w14:paraId="7BAA4E96" w14:textId="6EBBBAC2" w:rsidR="000276C6" w:rsidRDefault="000276C6" w:rsidP="00D80F19">
      <w:pPr>
        <w:pStyle w:val="Body"/>
      </w:pPr>
      <w:r>
        <w:t>The</w:t>
      </w:r>
      <w:r>
        <w:rPr>
          <w:spacing w:val="-10"/>
        </w:rPr>
        <w:t xml:space="preserve"> </w:t>
      </w:r>
      <w:r>
        <w:t>count,</w:t>
      </w:r>
      <w:r>
        <w:rPr>
          <w:spacing w:val="-9"/>
        </w:rPr>
        <w:t xml:space="preserve"> </w:t>
      </w:r>
      <w:r>
        <w:t>hearing</w:t>
      </w:r>
      <w:r>
        <w:rPr>
          <w:spacing w:val="-10"/>
        </w:rPr>
        <w:t xml:space="preserve"> </w:t>
      </w:r>
      <w:r>
        <w:t>this,</w:t>
      </w:r>
      <w:r>
        <w:rPr>
          <w:spacing w:val="-9"/>
        </w:rPr>
        <w:t xml:space="preserve"> </w:t>
      </w:r>
      <w:r>
        <w:t>was</w:t>
      </w:r>
      <w:r>
        <w:rPr>
          <w:spacing w:val="-9"/>
        </w:rPr>
        <w:t xml:space="preserve"> </w:t>
      </w:r>
      <w:r>
        <w:t>all</w:t>
      </w:r>
      <w:r>
        <w:rPr>
          <w:spacing w:val="-10"/>
        </w:rPr>
        <w:t xml:space="preserve"> </w:t>
      </w:r>
      <w:r>
        <w:t>confounded</w:t>
      </w:r>
      <w:r>
        <w:rPr>
          <w:spacing w:val="-9"/>
        </w:rPr>
        <w:t xml:space="preserve"> </w:t>
      </w:r>
      <w:r>
        <w:t>and</w:t>
      </w:r>
      <w:r>
        <w:rPr>
          <w:spacing w:val="-10"/>
        </w:rPr>
        <w:t xml:space="preserve"> </w:t>
      </w:r>
      <w:r>
        <w:t>recognized</w:t>
      </w:r>
      <w:r>
        <w:rPr>
          <w:spacing w:val="-9"/>
        </w:rPr>
        <w:t xml:space="preserve"> </w:t>
      </w:r>
      <w:r>
        <w:t>the</w:t>
      </w:r>
      <w:r>
        <w:rPr>
          <w:spacing w:val="-9"/>
        </w:rPr>
        <w:t xml:space="preserve"> </w:t>
      </w:r>
      <w:r>
        <w:t>ring</w:t>
      </w:r>
      <w:r>
        <w:rPr>
          <w:spacing w:val="-10"/>
        </w:rPr>
        <w:t xml:space="preserve"> </w:t>
      </w:r>
      <w:r>
        <w:t>and</w:t>
      </w:r>
      <w:r>
        <w:rPr>
          <w:spacing w:val="-9"/>
        </w:rPr>
        <w:t xml:space="preserve"> </w:t>
      </w:r>
      <w:r>
        <w:t>the</w:t>
      </w:r>
      <w:r w:rsidR="00D80F19">
        <w:t xml:space="preserve"> </w:t>
      </w:r>
      <w:r>
        <w:rPr>
          <w:spacing w:val="-1"/>
        </w:rPr>
        <w:t>children</w:t>
      </w:r>
      <w:r>
        <w:rPr>
          <w:spacing w:val="-13"/>
        </w:rPr>
        <w:t xml:space="preserve"> </w:t>
      </w:r>
      <w:r>
        <w:rPr>
          <w:spacing w:val="-1"/>
        </w:rPr>
        <w:t>also,</w:t>
      </w:r>
      <w:r>
        <w:rPr>
          <w:spacing w:val="-13"/>
        </w:rPr>
        <w:t xml:space="preserve"> </w:t>
      </w:r>
      <w:r>
        <w:rPr>
          <w:spacing w:val="-1"/>
        </w:rPr>
        <w:t>so</w:t>
      </w:r>
      <w:r>
        <w:rPr>
          <w:spacing w:val="-12"/>
        </w:rPr>
        <w:t xml:space="preserve"> </w:t>
      </w:r>
      <w:r>
        <w:rPr>
          <w:spacing w:val="-1"/>
        </w:rPr>
        <w:t>like</w:t>
      </w:r>
      <w:r>
        <w:rPr>
          <w:spacing w:val="-13"/>
        </w:rPr>
        <w:t xml:space="preserve"> </w:t>
      </w:r>
      <w:r>
        <w:rPr>
          <w:spacing w:val="-1"/>
        </w:rPr>
        <w:t>were</w:t>
      </w:r>
      <w:r>
        <w:rPr>
          <w:spacing w:val="-13"/>
        </w:rPr>
        <w:t xml:space="preserve"> </w:t>
      </w:r>
      <w:r>
        <w:rPr>
          <w:spacing w:val="-1"/>
        </w:rPr>
        <w:t>they</w:t>
      </w:r>
      <w:r>
        <w:rPr>
          <w:spacing w:val="-12"/>
        </w:rPr>
        <w:t xml:space="preserve"> </w:t>
      </w:r>
      <w:r>
        <w:rPr>
          <w:spacing w:val="-1"/>
        </w:rPr>
        <w:t>to</w:t>
      </w:r>
      <w:r>
        <w:rPr>
          <w:spacing w:val="-13"/>
        </w:rPr>
        <w:t xml:space="preserve"> </w:t>
      </w:r>
      <w:r>
        <w:rPr>
          <w:spacing w:val="-1"/>
        </w:rPr>
        <w:t>him;</w:t>
      </w:r>
      <w:r>
        <w:rPr>
          <w:spacing w:val="-12"/>
        </w:rPr>
        <w:t xml:space="preserve"> </w:t>
      </w:r>
      <w:r>
        <w:rPr>
          <w:spacing w:val="-1"/>
        </w:rPr>
        <w:t>but</w:t>
      </w:r>
      <w:r>
        <w:rPr>
          <w:spacing w:val="-13"/>
        </w:rPr>
        <w:t xml:space="preserve"> </w:t>
      </w:r>
      <w:r>
        <w:rPr>
          <w:spacing w:val="-1"/>
        </w:rPr>
        <w:t>yet</w:t>
      </w:r>
      <w:r>
        <w:rPr>
          <w:spacing w:val="-13"/>
        </w:rPr>
        <w:t xml:space="preserve"> </w:t>
      </w:r>
      <w:r>
        <w:rPr>
          <w:spacing w:val="-1"/>
        </w:rPr>
        <w:t>he</w:t>
      </w:r>
      <w:r>
        <w:rPr>
          <w:spacing w:val="-12"/>
        </w:rPr>
        <w:t xml:space="preserve"> </w:t>
      </w:r>
      <w:r>
        <w:rPr>
          <w:spacing w:val="-1"/>
        </w:rPr>
        <w:t>said,</w:t>
      </w:r>
      <w:r>
        <w:rPr>
          <w:spacing w:val="-13"/>
        </w:rPr>
        <w:t xml:space="preserve"> </w:t>
      </w:r>
      <w:r>
        <w:rPr>
          <w:spacing w:val="-1"/>
        </w:rPr>
        <w:t>‘How</w:t>
      </w:r>
      <w:r>
        <w:rPr>
          <w:spacing w:val="-12"/>
        </w:rPr>
        <w:t xml:space="preserve"> </w:t>
      </w:r>
      <w:r>
        <w:rPr>
          <w:spacing w:val="-1"/>
        </w:rPr>
        <w:t>can</w:t>
      </w:r>
      <w:r>
        <w:rPr>
          <w:spacing w:val="-13"/>
        </w:rPr>
        <w:t xml:space="preserve"> </w:t>
      </w:r>
      <w:r>
        <w:rPr>
          <w:spacing w:val="-1"/>
        </w:rPr>
        <w:t>this</w:t>
      </w:r>
      <w:r>
        <w:rPr>
          <w:spacing w:val="-13"/>
        </w:rPr>
        <w:t xml:space="preserve"> </w:t>
      </w:r>
      <w:r>
        <w:rPr>
          <w:spacing w:val="-1"/>
        </w:rPr>
        <w:t>have</w:t>
      </w:r>
      <w:r>
        <w:rPr>
          <w:spacing w:val="-12"/>
        </w:rPr>
        <w:t xml:space="preserve"> </w:t>
      </w:r>
      <w:r>
        <w:rPr>
          <w:spacing w:val="-1"/>
        </w:rPr>
        <w:t>come</w:t>
      </w:r>
      <w:r>
        <w:rPr>
          <w:spacing w:val="-13"/>
        </w:rPr>
        <w:t xml:space="preserve"> </w:t>
      </w:r>
      <w:r>
        <w:rPr>
          <w:spacing w:val="-1"/>
        </w:rPr>
        <w:t>to</w:t>
      </w:r>
      <w:r>
        <w:rPr>
          <w:spacing w:val="-12"/>
        </w:rPr>
        <w:t xml:space="preserve"> </w:t>
      </w:r>
      <w:r>
        <w:rPr>
          <w:spacing w:val="-1"/>
        </w:rPr>
        <w:t>pass?’</w:t>
      </w:r>
      <w:r>
        <w:rPr>
          <w:spacing w:val="-13"/>
        </w:rPr>
        <w:t xml:space="preserve"> </w:t>
      </w:r>
      <w:r>
        <w:t>The</w:t>
      </w:r>
      <w:r>
        <w:rPr>
          <w:spacing w:val="-13"/>
        </w:rPr>
        <w:t xml:space="preserve"> </w:t>
      </w:r>
      <w:r>
        <w:t>countess,</w:t>
      </w:r>
      <w:r>
        <w:rPr>
          <w:spacing w:val="-12"/>
        </w:rPr>
        <w:t xml:space="preserve"> </w:t>
      </w:r>
      <w:r>
        <w:t>then,</w:t>
      </w:r>
      <w:r>
        <w:rPr>
          <w:spacing w:val="-13"/>
        </w:rPr>
        <w:t xml:space="preserve"> </w:t>
      </w:r>
      <w:r>
        <w:t>to</w:t>
      </w:r>
      <w:r>
        <w:rPr>
          <w:spacing w:val="-13"/>
        </w:rPr>
        <w:t xml:space="preserve"> </w:t>
      </w:r>
      <w:r>
        <w:t>his</w:t>
      </w:r>
      <w:r>
        <w:rPr>
          <w:spacing w:val="1"/>
        </w:rPr>
        <w:t xml:space="preserve"> </w:t>
      </w:r>
      <w:r>
        <w:t>exceeding</w:t>
      </w:r>
      <w:r>
        <w:rPr>
          <w:spacing w:val="-10"/>
        </w:rPr>
        <w:t xml:space="preserve"> </w:t>
      </w:r>
      <w:r>
        <w:t>wonderment</w:t>
      </w:r>
      <w:r>
        <w:rPr>
          <w:spacing w:val="-10"/>
        </w:rPr>
        <w:t xml:space="preserve"> </w:t>
      </w:r>
      <w:r>
        <w:t>and</w:t>
      </w:r>
      <w:r>
        <w:rPr>
          <w:spacing w:val="-10"/>
        </w:rPr>
        <w:t xml:space="preserve"> </w:t>
      </w:r>
      <w:r>
        <w:t>that</w:t>
      </w:r>
      <w:r>
        <w:rPr>
          <w:spacing w:val="-10"/>
        </w:rPr>
        <w:t xml:space="preserve"> </w:t>
      </w:r>
      <w:r>
        <w:t>of</w:t>
      </w:r>
      <w:r>
        <w:rPr>
          <w:spacing w:val="-9"/>
        </w:rPr>
        <w:t xml:space="preserve"> </w:t>
      </w:r>
      <w:r>
        <w:t>all</w:t>
      </w:r>
      <w:r>
        <w:rPr>
          <w:spacing w:val="-10"/>
        </w:rPr>
        <w:t xml:space="preserve"> </w:t>
      </w:r>
      <w:r>
        <w:t>others</w:t>
      </w:r>
      <w:r>
        <w:rPr>
          <w:spacing w:val="-10"/>
        </w:rPr>
        <w:t xml:space="preserve"> </w:t>
      </w:r>
      <w:r>
        <w:t>who</w:t>
      </w:r>
      <w:r>
        <w:rPr>
          <w:spacing w:val="-10"/>
        </w:rPr>
        <w:t xml:space="preserve"> </w:t>
      </w:r>
      <w:r>
        <w:t>were</w:t>
      </w:r>
      <w:r>
        <w:rPr>
          <w:spacing w:val="-10"/>
        </w:rPr>
        <w:t xml:space="preserve"> </w:t>
      </w:r>
      <w:r>
        <w:t>present,</w:t>
      </w:r>
      <w:r>
        <w:rPr>
          <w:spacing w:val="-9"/>
        </w:rPr>
        <w:t xml:space="preserve"> </w:t>
      </w:r>
      <w:r>
        <w:t>orderly</w:t>
      </w:r>
      <w:r>
        <w:rPr>
          <w:spacing w:val="-10"/>
        </w:rPr>
        <w:t xml:space="preserve"> </w:t>
      </w:r>
      <w:r>
        <w:t>recounted</w:t>
      </w:r>
      <w:r>
        <w:rPr>
          <w:spacing w:val="-10"/>
        </w:rPr>
        <w:t xml:space="preserve"> </w:t>
      </w:r>
      <w:r>
        <w:t>that</w:t>
      </w:r>
      <w:r>
        <w:rPr>
          <w:spacing w:val="-10"/>
        </w:rPr>
        <w:t xml:space="preserve"> </w:t>
      </w:r>
      <w:r>
        <w:t>which</w:t>
      </w:r>
      <w:r>
        <w:rPr>
          <w:spacing w:val="-10"/>
        </w:rPr>
        <w:t xml:space="preserve"> </w:t>
      </w:r>
      <w:r>
        <w:t>had</w:t>
      </w:r>
      <w:r>
        <w:rPr>
          <w:spacing w:val="-9"/>
        </w:rPr>
        <w:t xml:space="preserve"> </w:t>
      </w:r>
      <w:r>
        <w:t>passed</w:t>
      </w:r>
      <w:r>
        <w:rPr>
          <w:spacing w:val="-10"/>
        </w:rPr>
        <w:t xml:space="preserve"> </w:t>
      </w:r>
      <w:r>
        <w:t>and</w:t>
      </w:r>
      <w:r>
        <w:rPr>
          <w:spacing w:val="-10"/>
        </w:rPr>
        <w:t xml:space="preserve"> </w:t>
      </w:r>
      <w:r>
        <w:t>how</w:t>
      </w:r>
      <w:r>
        <w:rPr>
          <w:spacing w:val="-10"/>
        </w:rPr>
        <w:t xml:space="preserve"> </w:t>
      </w:r>
      <w:r>
        <w:t>it</w:t>
      </w:r>
      <w:r>
        <w:rPr>
          <w:spacing w:val="1"/>
        </w:rPr>
        <w:t xml:space="preserve"> </w:t>
      </w:r>
      <w:r>
        <w:t xml:space="preserve">had happened; whereupon the count, feeling that she spoke sooth and seeing </w:t>
      </w:r>
      <w:r>
        <w:lastRenderedPageBreak/>
        <w:t>her constancy and wit and moreover</w:t>
      </w:r>
      <w:r>
        <w:rPr>
          <w:spacing w:val="1"/>
        </w:rPr>
        <w:t xml:space="preserve"> </w:t>
      </w:r>
      <w:r>
        <w:rPr>
          <w:spacing w:val="-1"/>
        </w:rPr>
        <w:t>two</w:t>
      </w:r>
      <w:r>
        <w:rPr>
          <w:spacing w:val="-13"/>
        </w:rPr>
        <w:t xml:space="preserve"> </w:t>
      </w:r>
      <w:r>
        <w:rPr>
          <w:spacing w:val="-1"/>
        </w:rPr>
        <w:t>such</w:t>
      </w:r>
      <w:r>
        <w:rPr>
          <w:spacing w:val="-13"/>
        </w:rPr>
        <w:t xml:space="preserve"> </w:t>
      </w:r>
      <w:r>
        <w:rPr>
          <w:spacing w:val="-1"/>
        </w:rPr>
        <w:t>goodly</w:t>
      </w:r>
      <w:r>
        <w:rPr>
          <w:spacing w:val="-13"/>
        </w:rPr>
        <w:t xml:space="preserve"> </w:t>
      </w:r>
      <w:r>
        <w:rPr>
          <w:spacing w:val="-1"/>
        </w:rPr>
        <w:t>children,</w:t>
      </w:r>
      <w:r>
        <w:rPr>
          <w:spacing w:val="-12"/>
        </w:rPr>
        <w:t xml:space="preserve"> </w:t>
      </w:r>
      <w:r>
        <w:rPr>
          <w:spacing w:val="-1"/>
        </w:rPr>
        <w:t>as</w:t>
      </w:r>
      <w:r>
        <w:rPr>
          <w:spacing w:val="-13"/>
        </w:rPr>
        <w:t xml:space="preserve"> </w:t>
      </w:r>
      <w:r>
        <w:rPr>
          <w:spacing w:val="-1"/>
        </w:rPr>
        <w:t>well</w:t>
      </w:r>
      <w:r>
        <w:rPr>
          <w:spacing w:val="-13"/>
        </w:rPr>
        <w:t xml:space="preserve"> </w:t>
      </w:r>
      <w:r>
        <w:rPr>
          <w:spacing w:val="-1"/>
        </w:rPr>
        <w:t>for</w:t>
      </w:r>
      <w:r>
        <w:rPr>
          <w:spacing w:val="-12"/>
        </w:rPr>
        <w:t xml:space="preserve"> </w:t>
      </w:r>
      <w:r>
        <w:rPr>
          <w:spacing w:val="-1"/>
        </w:rPr>
        <w:t>the</w:t>
      </w:r>
      <w:r>
        <w:rPr>
          <w:spacing w:val="-13"/>
        </w:rPr>
        <w:t xml:space="preserve"> </w:t>
      </w:r>
      <w:r>
        <w:rPr>
          <w:spacing w:val="-1"/>
        </w:rPr>
        <w:t>observance</w:t>
      </w:r>
      <w:r>
        <w:rPr>
          <w:spacing w:val="-13"/>
        </w:rPr>
        <w:t xml:space="preserve"> </w:t>
      </w:r>
      <w:r>
        <w:rPr>
          <w:spacing w:val="-1"/>
        </w:rPr>
        <w:t>of</w:t>
      </w:r>
      <w:r>
        <w:rPr>
          <w:spacing w:val="-12"/>
        </w:rPr>
        <w:t xml:space="preserve"> </w:t>
      </w:r>
      <w:r>
        <w:rPr>
          <w:spacing w:val="-1"/>
        </w:rPr>
        <w:t>his</w:t>
      </w:r>
      <w:r>
        <w:rPr>
          <w:spacing w:val="-13"/>
        </w:rPr>
        <w:t xml:space="preserve"> </w:t>
      </w:r>
      <w:r>
        <w:rPr>
          <w:spacing w:val="-1"/>
        </w:rPr>
        <w:t>promise</w:t>
      </w:r>
      <w:r>
        <w:rPr>
          <w:spacing w:val="-13"/>
        </w:rPr>
        <w:t xml:space="preserve"> </w:t>
      </w:r>
      <w:r>
        <w:rPr>
          <w:spacing w:val="-1"/>
        </w:rPr>
        <w:t>as</w:t>
      </w:r>
      <w:r>
        <w:rPr>
          <w:spacing w:val="-12"/>
        </w:rPr>
        <w:t xml:space="preserve"> </w:t>
      </w:r>
      <w:r>
        <w:rPr>
          <w:spacing w:val="-1"/>
        </w:rPr>
        <w:t>to</w:t>
      </w:r>
      <w:r>
        <w:rPr>
          <w:spacing w:val="-13"/>
        </w:rPr>
        <w:t xml:space="preserve"> </w:t>
      </w:r>
      <w:r>
        <w:t>pleasure</w:t>
      </w:r>
      <w:r>
        <w:rPr>
          <w:spacing w:val="-13"/>
        </w:rPr>
        <w:t xml:space="preserve"> </w:t>
      </w:r>
      <w:r>
        <w:t>all</w:t>
      </w:r>
      <w:r>
        <w:rPr>
          <w:spacing w:val="-12"/>
        </w:rPr>
        <w:t xml:space="preserve"> </w:t>
      </w:r>
      <w:r>
        <w:t>his</w:t>
      </w:r>
      <w:r>
        <w:rPr>
          <w:spacing w:val="-13"/>
        </w:rPr>
        <w:t xml:space="preserve"> </w:t>
      </w:r>
      <w:r>
        <w:t>liegemen</w:t>
      </w:r>
      <w:r>
        <w:rPr>
          <w:spacing w:val="-13"/>
        </w:rPr>
        <w:t xml:space="preserve"> </w:t>
      </w:r>
      <w:r>
        <w:t>and</w:t>
      </w:r>
      <w:r>
        <w:rPr>
          <w:spacing w:val="-12"/>
        </w:rPr>
        <w:t xml:space="preserve"> </w:t>
      </w:r>
      <w:r>
        <w:t>the</w:t>
      </w:r>
      <w:r>
        <w:rPr>
          <w:spacing w:val="-13"/>
        </w:rPr>
        <w:t xml:space="preserve"> </w:t>
      </w:r>
      <w:r>
        <w:t>ladies,</w:t>
      </w:r>
      <w:r>
        <w:rPr>
          <w:spacing w:val="-13"/>
        </w:rPr>
        <w:t xml:space="preserve"> </w:t>
      </w:r>
      <w:r>
        <w:t>who</w:t>
      </w:r>
      <w:r>
        <w:rPr>
          <w:spacing w:val="-52"/>
        </w:rPr>
        <w:t xml:space="preserve"> </w:t>
      </w:r>
      <w:r>
        <w:t>all</w:t>
      </w:r>
      <w:r>
        <w:rPr>
          <w:spacing w:val="-13"/>
        </w:rPr>
        <w:t xml:space="preserve"> </w:t>
      </w:r>
      <w:r>
        <w:t>besought</w:t>
      </w:r>
      <w:r>
        <w:rPr>
          <w:spacing w:val="-13"/>
        </w:rPr>
        <w:t xml:space="preserve"> </w:t>
      </w:r>
      <w:r>
        <w:t>him</w:t>
      </w:r>
      <w:r>
        <w:rPr>
          <w:spacing w:val="-13"/>
        </w:rPr>
        <w:t xml:space="preserve"> </w:t>
      </w:r>
      <w:r>
        <w:t>thenceforth</w:t>
      </w:r>
      <w:r>
        <w:rPr>
          <w:spacing w:val="-13"/>
        </w:rPr>
        <w:t xml:space="preserve"> </w:t>
      </w:r>
      <w:r>
        <w:t>to</w:t>
      </w:r>
      <w:r>
        <w:rPr>
          <w:spacing w:val="-12"/>
        </w:rPr>
        <w:t xml:space="preserve"> </w:t>
      </w:r>
      <w:r>
        <w:t>receive</w:t>
      </w:r>
      <w:r>
        <w:rPr>
          <w:spacing w:val="-13"/>
        </w:rPr>
        <w:t xml:space="preserve"> </w:t>
      </w:r>
      <w:r>
        <w:t>and</w:t>
      </w:r>
      <w:r>
        <w:rPr>
          <w:spacing w:val="-13"/>
        </w:rPr>
        <w:t xml:space="preserve"> </w:t>
      </w:r>
      <w:r>
        <w:t>honour</w:t>
      </w:r>
      <w:r>
        <w:rPr>
          <w:spacing w:val="-13"/>
        </w:rPr>
        <w:t xml:space="preserve"> </w:t>
      </w:r>
      <w:r>
        <w:t>her</w:t>
      </w:r>
      <w:r>
        <w:rPr>
          <w:spacing w:val="-12"/>
        </w:rPr>
        <w:t xml:space="preserve"> </w:t>
      </w:r>
      <w:r>
        <w:t>as</w:t>
      </w:r>
      <w:r>
        <w:rPr>
          <w:spacing w:val="-13"/>
        </w:rPr>
        <w:t xml:space="preserve"> </w:t>
      </w:r>
      <w:r>
        <w:t>his</w:t>
      </w:r>
      <w:r>
        <w:rPr>
          <w:spacing w:val="-13"/>
        </w:rPr>
        <w:t xml:space="preserve"> </w:t>
      </w:r>
      <w:r>
        <w:t>lawful</w:t>
      </w:r>
      <w:r>
        <w:rPr>
          <w:spacing w:val="-13"/>
        </w:rPr>
        <w:t xml:space="preserve"> </w:t>
      </w:r>
      <w:r>
        <w:t>wife,</w:t>
      </w:r>
      <w:r>
        <w:rPr>
          <w:spacing w:val="-12"/>
        </w:rPr>
        <w:t xml:space="preserve"> </w:t>
      </w:r>
      <w:r>
        <w:t>put</w:t>
      </w:r>
      <w:r>
        <w:rPr>
          <w:spacing w:val="-13"/>
        </w:rPr>
        <w:t xml:space="preserve"> </w:t>
      </w:r>
      <w:r>
        <w:t>off</w:t>
      </w:r>
      <w:r>
        <w:rPr>
          <w:spacing w:val="-13"/>
        </w:rPr>
        <w:t xml:space="preserve"> </w:t>
      </w:r>
      <w:r>
        <w:t>his</w:t>
      </w:r>
      <w:r>
        <w:rPr>
          <w:spacing w:val="-13"/>
        </w:rPr>
        <w:t xml:space="preserve"> </w:t>
      </w:r>
      <w:r>
        <w:t>obstinate</w:t>
      </w:r>
      <w:r>
        <w:rPr>
          <w:spacing w:val="-13"/>
        </w:rPr>
        <w:t xml:space="preserve"> </w:t>
      </w:r>
      <w:r>
        <w:t>despite</w:t>
      </w:r>
      <w:r>
        <w:rPr>
          <w:spacing w:val="-12"/>
        </w:rPr>
        <w:t xml:space="preserve"> </w:t>
      </w:r>
      <w:r>
        <w:t>and</w:t>
      </w:r>
      <w:r>
        <w:rPr>
          <w:spacing w:val="-13"/>
        </w:rPr>
        <w:t xml:space="preserve"> </w:t>
      </w:r>
      <w:r>
        <w:t>raising</w:t>
      </w:r>
      <w:r>
        <w:rPr>
          <w:spacing w:val="-13"/>
        </w:rPr>
        <w:t xml:space="preserve"> </w:t>
      </w:r>
      <w:r>
        <w:t>the</w:t>
      </w:r>
      <w:r>
        <w:rPr>
          <w:spacing w:val="-52"/>
        </w:rPr>
        <w:t xml:space="preserve"> </w:t>
      </w:r>
      <w:r>
        <w:rPr>
          <w:spacing w:val="-1"/>
        </w:rPr>
        <w:t>countess</w:t>
      </w:r>
      <w:r>
        <w:rPr>
          <w:spacing w:val="-13"/>
        </w:rPr>
        <w:t xml:space="preserve"> </w:t>
      </w:r>
      <w:r>
        <w:rPr>
          <w:spacing w:val="-1"/>
        </w:rPr>
        <w:t>to</w:t>
      </w:r>
      <w:r>
        <w:rPr>
          <w:spacing w:val="-13"/>
        </w:rPr>
        <w:t xml:space="preserve"> </w:t>
      </w:r>
      <w:r>
        <w:rPr>
          <w:spacing w:val="-1"/>
        </w:rPr>
        <w:t>her</w:t>
      </w:r>
      <w:r>
        <w:rPr>
          <w:spacing w:val="-12"/>
        </w:rPr>
        <w:t xml:space="preserve"> </w:t>
      </w:r>
      <w:r>
        <w:rPr>
          <w:spacing w:val="-1"/>
        </w:rPr>
        <w:t>feet,</w:t>
      </w:r>
      <w:r>
        <w:rPr>
          <w:spacing w:val="-13"/>
        </w:rPr>
        <w:t xml:space="preserve"> </w:t>
      </w:r>
      <w:r>
        <w:rPr>
          <w:spacing w:val="-1"/>
        </w:rPr>
        <w:t>embraced</w:t>
      </w:r>
      <w:r>
        <w:rPr>
          <w:spacing w:val="-13"/>
        </w:rPr>
        <w:t xml:space="preserve"> </w:t>
      </w:r>
      <w:r>
        <w:rPr>
          <w:spacing w:val="-1"/>
        </w:rPr>
        <w:t>her</w:t>
      </w:r>
      <w:r>
        <w:rPr>
          <w:spacing w:val="-12"/>
        </w:rPr>
        <w:t xml:space="preserve"> </w:t>
      </w:r>
      <w:r>
        <w:t>and</w:t>
      </w:r>
      <w:r>
        <w:rPr>
          <w:spacing w:val="-13"/>
        </w:rPr>
        <w:t xml:space="preserve"> </w:t>
      </w:r>
      <w:r>
        <w:t>kissing</w:t>
      </w:r>
      <w:r>
        <w:rPr>
          <w:spacing w:val="-13"/>
        </w:rPr>
        <w:t xml:space="preserve"> </w:t>
      </w:r>
      <w:r>
        <w:t>her,</w:t>
      </w:r>
      <w:r>
        <w:rPr>
          <w:spacing w:val="-12"/>
        </w:rPr>
        <w:t xml:space="preserve"> </w:t>
      </w:r>
      <w:r>
        <w:t>acknowledged</w:t>
      </w:r>
      <w:r>
        <w:rPr>
          <w:spacing w:val="-13"/>
        </w:rPr>
        <w:t xml:space="preserve"> </w:t>
      </w:r>
      <w:r>
        <w:t>her</w:t>
      </w:r>
      <w:r>
        <w:rPr>
          <w:spacing w:val="-13"/>
        </w:rPr>
        <w:t xml:space="preserve"> </w:t>
      </w:r>
      <w:r>
        <w:t>for</w:t>
      </w:r>
      <w:r>
        <w:rPr>
          <w:spacing w:val="-12"/>
        </w:rPr>
        <w:t xml:space="preserve"> </w:t>
      </w:r>
      <w:r>
        <w:t>his</w:t>
      </w:r>
      <w:r>
        <w:rPr>
          <w:spacing w:val="-13"/>
        </w:rPr>
        <w:t xml:space="preserve"> </w:t>
      </w:r>
      <w:r>
        <w:t>lawful</w:t>
      </w:r>
      <w:r>
        <w:rPr>
          <w:spacing w:val="-13"/>
        </w:rPr>
        <w:t xml:space="preserve"> </w:t>
      </w:r>
      <w:r>
        <w:t>wife</w:t>
      </w:r>
      <w:r>
        <w:rPr>
          <w:spacing w:val="-12"/>
        </w:rPr>
        <w:t xml:space="preserve"> </w:t>
      </w:r>
      <w:r>
        <w:t>and</w:t>
      </w:r>
      <w:r>
        <w:rPr>
          <w:spacing w:val="-13"/>
        </w:rPr>
        <w:t xml:space="preserve"> </w:t>
      </w:r>
      <w:r>
        <w:t>those</w:t>
      </w:r>
      <w:r>
        <w:rPr>
          <w:spacing w:val="-13"/>
        </w:rPr>
        <w:t xml:space="preserve"> </w:t>
      </w:r>
      <w:r>
        <w:t>for</w:t>
      </w:r>
      <w:r>
        <w:rPr>
          <w:spacing w:val="-12"/>
        </w:rPr>
        <w:t xml:space="preserve"> </w:t>
      </w:r>
      <w:r>
        <w:t>his</w:t>
      </w:r>
      <w:r>
        <w:rPr>
          <w:spacing w:val="-13"/>
        </w:rPr>
        <w:t xml:space="preserve"> </w:t>
      </w:r>
      <w:r>
        <w:t>children.</w:t>
      </w:r>
      <w:r w:rsidR="00D80F19">
        <w:t xml:space="preserve"> </w:t>
      </w:r>
      <w:r>
        <w:rPr>
          <w:spacing w:val="-1"/>
        </w:rPr>
        <w:t>Then,</w:t>
      </w:r>
      <w:r>
        <w:rPr>
          <w:spacing w:val="-13"/>
        </w:rPr>
        <w:t xml:space="preserve"> </w:t>
      </w:r>
      <w:r>
        <w:rPr>
          <w:spacing w:val="-1"/>
        </w:rPr>
        <w:t>letting</w:t>
      </w:r>
      <w:r>
        <w:rPr>
          <w:spacing w:val="-13"/>
        </w:rPr>
        <w:t xml:space="preserve"> </w:t>
      </w:r>
      <w:r>
        <w:rPr>
          <w:spacing w:val="-1"/>
        </w:rPr>
        <w:t>clothe</w:t>
      </w:r>
      <w:r>
        <w:rPr>
          <w:spacing w:val="-12"/>
        </w:rPr>
        <w:t xml:space="preserve"> </w:t>
      </w:r>
      <w:r>
        <w:rPr>
          <w:spacing w:val="-1"/>
        </w:rPr>
        <w:t>her</w:t>
      </w:r>
      <w:r>
        <w:rPr>
          <w:spacing w:val="-13"/>
        </w:rPr>
        <w:t xml:space="preserve"> </w:t>
      </w:r>
      <w:r>
        <w:rPr>
          <w:spacing w:val="-1"/>
        </w:rPr>
        <w:t>in</w:t>
      </w:r>
      <w:r>
        <w:rPr>
          <w:spacing w:val="-13"/>
        </w:rPr>
        <w:t xml:space="preserve"> </w:t>
      </w:r>
      <w:r>
        <w:rPr>
          <w:spacing w:val="-1"/>
        </w:rPr>
        <w:t>apparel</w:t>
      </w:r>
      <w:r>
        <w:rPr>
          <w:spacing w:val="-12"/>
        </w:rPr>
        <w:t xml:space="preserve"> </w:t>
      </w:r>
      <w:r>
        <w:rPr>
          <w:spacing w:val="-1"/>
        </w:rPr>
        <w:t>such</w:t>
      </w:r>
      <w:r>
        <w:rPr>
          <w:spacing w:val="-13"/>
        </w:rPr>
        <w:t xml:space="preserve"> </w:t>
      </w:r>
      <w:r>
        <w:rPr>
          <w:spacing w:val="-1"/>
        </w:rPr>
        <w:t>as</w:t>
      </w:r>
      <w:r>
        <w:rPr>
          <w:spacing w:val="-13"/>
        </w:rPr>
        <w:t xml:space="preserve"> </w:t>
      </w:r>
      <w:r>
        <w:rPr>
          <w:spacing w:val="-1"/>
        </w:rPr>
        <w:t>beseemed</w:t>
      </w:r>
      <w:r>
        <w:rPr>
          <w:spacing w:val="-12"/>
        </w:rPr>
        <w:t xml:space="preserve"> </w:t>
      </w:r>
      <w:r>
        <w:rPr>
          <w:spacing w:val="-1"/>
        </w:rPr>
        <w:t>her</w:t>
      </w:r>
      <w:r>
        <w:rPr>
          <w:spacing w:val="-13"/>
        </w:rPr>
        <w:t xml:space="preserve"> </w:t>
      </w:r>
      <w:r>
        <w:rPr>
          <w:spacing w:val="-1"/>
        </w:rPr>
        <w:t>quality,</w:t>
      </w:r>
      <w:r>
        <w:rPr>
          <w:spacing w:val="-13"/>
        </w:rPr>
        <w:t xml:space="preserve"> </w:t>
      </w:r>
      <w:r>
        <w:rPr>
          <w:spacing w:val="-1"/>
        </w:rPr>
        <w:t>to</w:t>
      </w:r>
      <w:r>
        <w:rPr>
          <w:spacing w:val="-12"/>
        </w:rPr>
        <w:t xml:space="preserve"> </w:t>
      </w:r>
      <w:r>
        <w:rPr>
          <w:spacing w:val="-1"/>
        </w:rPr>
        <w:t>the</w:t>
      </w:r>
      <w:r>
        <w:rPr>
          <w:spacing w:val="-13"/>
        </w:rPr>
        <w:t xml:space="preserve"> </w:t>
      </w:r>
      <w:r>
        <w:rPr>
          <w:spacing w:val="-1"/>
        </w:rPr>
        <w:t>exceeding</w:t>
      </w:r>
      <w:r>
        <w:rPr>
          <w:spacing w:val="-13"/>
        </w:rPr>
        <w:t xml:space="preserve"> </w:t>
      </w:r>
      <w:r>
        <w:t>joyance</w:t>
      </w:r>
      <w:r>
        <w:rPr>
          <w:spacing w:val="-12"/>
        </w:rPr>
        <w:t xml:space="preserve"> </w:t>
      </w:r>
      <w:r>
        <w:t>of</w:t>
      </w:r>
      <w:r>
        <w:rPr>
          <w:spacing w:val="-13"/>
        </w:rPr>
        <w:t xml:space="preserve"> </w:t>
      </w:r>
      <w:r>
        <w:t>as</w:t>
      </w:r>
      <w:r>
        <w:rPr>
          <w:spacing w:val="-13"/>
        </w:rPr>
        <w:t xml:space="preserve"> </w:t>
      </w:r>
      <w:r>
        <w:t>many</w:t>
      </w:r>
      <w:r>
        <w:rPr>
          <w:spacing w:val="-12"/>
        </w:rPr>
        <w:t xml:space="preserve"> </w:t>
      </w:r>
      <w:r>
        <w:t>as</w:t>
      </w:r>
      <w:r>
        <w:rPr>
          <w:spacing w:val="-13"/>
        </w:rPr>
        <w:t xml:space="preserve"> </w:t>
      </w:r>
      <w:r>
        <w:t>were</w:t>
      </w:r>
      <w:r>
        <w:rPr>
          <w:spacing w:val="-13"/>
        </w:rPr>
        <w:t xml:space="preserve"> </w:t>
      </w:r>
      <w:r>
        <w:t>there</w:t>
      </w:r>
      <w:r>
        <w:rPr>
          <w:spacing w:val="-52"/>
        </w:rPr>
        <w:t xml:space="preserve"> </w:t>
      </w:r>
      <w:r>
        <w:t>and</w:t>
      </w:r>
      <w:r>
        <w:rPr>
          <w:spacing w:val="-12"/>
        </w:rPr>
        <w:t xml:space="preserve"> </w:t>
      </w:r>
      <w:r>
        <w:t>of</w:t>
      </w:r>
      <w:r>
        <w:rPr>
          <w:spacing w:val="-12"/>
        </w:rPr>
        <w:t xml:space="preserve"> </w:t>
      </w:r>
      <w:r>
        <w:t>all</w:t>
      </w:r>
      <w:r>
        <w:rPr>
          <w:spacing w:val="-12"/>
        </w:rPr>
        <w:t xml:space="preserve"> </w:t>
      </w:r>
      <w:r>
        <w:t>other</w:t>
      </w:r>
      <w:r>
        <w:rPr>
          <w:spacing w:val="-12"/>
        </w:rPr>
        <w:t xml:space="preserve"> </w:t>
      </w:r>
      <w:r>
        <w:t>his</w:t>
      </w:r>
      <w:r>
        <w:rPr>
          <w:spacing w:val="-12"/>
        </w:rPr>
        <w:t xml:space="preserve"> </w:t>
      </w:r>
      <w:r>
        <w:t>vassals</w:t>
      </w:r>
      <w:r>
        <w:rPr>
          <w:spacing w:val="-12"/>
        </w:rPr>
        <w:t xml:space="preserve"> </w:t>
      </w:r>
      <w:r>
        <w:t>who</w:t>
      </w:r>
      <w:r>
        <w:rPr>
          <w:spacing w:val="-12"/>
        </w:rPr>
        <w:t xml:space="preserve"> </w:t>
      </w:r>
      <w:r>
        <w:t>heard</w:t>
      </w:r>
      <w:r>
        <w:rPr>
          <w:spacing w:val="-12"/>
        </w:rPr>
        <w:t xml:space="preserve"> </w:t>
      </w:r>
      <w:r>
        <w:t>the</w:t>
      </w:r>
      <w:r>
        <w:rPr>
          <w:spacing w:val="-12"/>
        </w:rPr>
        <w:t xml:space="preserve"> </w:t>
      </w:r>
      <w:r>
        <w:t>news,</w:t>
      </w:r>
      <w:r>
        <w:rPr>
          <w:spacing w:val="-12"/>
        </w:rPr>
        <w:t xml:space="preserve"> </w:t>
      </w:r>
      <w:r>
        <w:t>he</w:t>
      </w:r>
      <w:r>
        <w:rPr>
          <w:spacing w:val="-12"/>
        </w:rPr>
        <w:t xml:space="preserve"> </w:t>
      </w:r>
      <w:r>
        <w:t>held</w:t>
      </w:r>
      <w:r>
        <w:rPr>
          <w:spacing w:val="-12"/>
        </w:rPr>
        <w:t xml:space="preserve"> </w:t>
      </w:r>
      <w:r>
        <w:t>high</w:t>
      </w:r>
      <w:r>
        <w:rPr>
          <w:spacing w:val="-12"/>
        </w:rPr>
        <w:t xml:space="preserve"> </w:t>
      </w:r>
      <w:r>
        <w:t>festival,</w:t>
      </w:r>
      <w:r>
        <w:rPr>
          <w:spacing w:val="-12"/>
        </w:rPr>
        <w:t xml:space="preserve"> </w:t>
      </w:r>
      <w:r>
        <w:t>not</w:t>
      </w:r>
      <w:r>
        <w:rPr>
          <w:spacing w:val="-12"/>
        </w:rPr>
        <w:t xml:space="preserve"> </w:t>
      </w:r>
      <w:r>
        <w:t>only</w:t>
      </w:r>
      <w:r>
        <w:rPr>
          <w:spacing w:val="-12"/>
        </w:rPr>
        <w:t xml:space="preserve"> </w:t>
      </w:r>
      <w:r>
        <w:t>all</w:t>
      </w:r>
      <w:r>
        <w:rPr>
          <w:spacing w:val="-12"/>
        </w:rPr>
        <w:t xml:space="preserve"> </w:t>
      </w:r>
      <w:r>
        <w:t>that</w:t>
      </w:r>
      <w:r>
        <w:rPr>
          <w:spacing w:val="-12"/>
        </w:rPr>
        <w:t xml:space="preserve"> </w:t>
      </w:r>
      <w:r>
        <w:t>day,</w:t>
      </w:r>
      <w:r>
        <w:rPr>
          <w:spacing w:val="-12"/>
        </w:rPr>
        <w:t xml:space="preserve"> </w:t>
      </w:r>
      <w:r>
        <w:t>but</w:t>
      </w:r>
      <w:r>
        <w:rPr>
          <w:spacing w:val="-12"/>
        </w:rPr>
        <w:t xml:space="preserve"> </w:t>
      </w:r>
      <w:r>
        <w:t>sundry</w:t>
      </w:r>
      <w:r>
        <w:rPr>
          <w:spacing w:val="-12"/>
        </w:rPr>
        <w:t xml:space="preserve"> </w:t>
      </w:r>
      <w:r>
        <w:t>others,</w:t>
      </w:r>
      <w:r>
        <w:rPr>
          <w:spacing w:val="-12"/>
        </w:rPr>
        <w:t xml:space="preserve"> </w:t>
      </w:r>
      <w:r>
        <w:t>and</w:t>
      </w:r>
      <w:r>
        <w:rPr>
          <w:spacing w:val="1"/>
        </w:rPr>
        <w:t xml:space="preserve"> </w:t>
      </w:r>
      <w:r>
        <w:t>from</w:t>
      </w:r>
      <w:r>
        <w:rPr>
          <w:spacing w:val="-10"/>
        </w:rPr>
        <w:t xml:space="preserve"> </w:t>
      </w:r>
      <w:r>
        <w:t>that</w:t>
      </w:r>
      <w:r>
        <w:rPr>
          <w:spacing w:val="-9"/>
        </w:rPr>
        <w:t xml:space="preserve"> </w:t>
      </w:r>
      <w:r>
        <w:t>day</w:t>
      </w:r>
      <w:r>
        <w:rPr>
          <w:spacing w:val="-10"/>
        </w:rPr>
        <w:t xml:space="preserve"> </w:t>
      </w:r>
      <w:r>
        <w:t>forth</w:t>
      </w:r>
      <w:r>
        <w:rPr>
          <w:spacing w:val="-9"/>
        </w:rPr>
        <w:t xml:space="preserve"> </w:t>
      </w:r>
      <w:r>
        <w:t>still</w:t>
      </w:r>
      <w:r>
        <w:rPr>
          <w:spacing w:val="-9"/>
        </w:rPr>
        <w:t xml:space="preserve"> </w:t>
      </w:r>
      <w:r>
        <w:t>honoured</w:t>
      </w:r>
      <w:r>
        <w:rPr>
          <w:spacing w:val="-10"/>
        </w:rPr>
        <w:t xml:space="preserve"> </w:t>
      </w:r>
      <w:r>
        <w:t>her</w:t>
      </w:r>
      <w:r>
        <w:rPr>
          <w:spacing w:val="-9"/>
        </w:rPr>
        <w:t xml:space="preserve"> </w:t>
      </w:r>
      <w:r>
        <w:t>as</w:t>
      </w:r>
      <w:r>
        <w:rPr>
          <w:spacing w:val="-9"/>
        </w:rPr>
        <w:t xml:space="preserve"> </w:t>
      </w:r>
      <w:r>
        <w:t>his</w:t>
      </w:r>
      <w:r>
        <w:rPr>
          <w:spacing w:val="-10"/>
        </w:rPr>
        <w:t xml:space="preserve"> </w:t>
      </w:r>
      <w:r>
        <w:t>bride</w:t>
      </w:r>
      <w:r>
        <w:rPr>
          <w:spacing w:val="-9"/>
        </w:rPr>
        <w:t xml:space="preserve"> </w:t>
      </w:r>
      <w:r>
        <w:t>and</w:t>
      </w:r>
      <w:r>
        <w:rPr>
          <w:spacing w:val="-9"/>
        </w:rPr>
        <w:t xml:space="preserve"> </w:t>
      </w:r>
      <w:r>
        <w:t>his</w:t>
      </w:r>
      <w:r>
        <w:rPr>
          <w:spacing w:val="-10"/>
        </w:rPr>
        <w:t xml:space="preserve"> </w:t>
      </w:r>
      <w:r>
        <w:t>wife</w:t>
      </w:r>
      <w:r>
        <w:rPr>
          <w:spacing w:val="-9"/>
        </w:rPr>
        <w:t xml:space="preserve"> </w:t>
      </w:r>
      <w:r>
        <w:t>and</w:t>
      </w:r>
      <w:r>
        <w:rPr>
          <w:spacing w:val="-9"/>
        </w:rPr>
        <w:t xml:space="preserve"> </w:t>
      </w:r>
      <w:r>
        <w:t>loved</w:t>
      </w:r>
      <w:r>
        <w:rPr>
          <w:spacing w:val="-10"/>
        </w:rPr>
        <w:t xml:space="preserve"> </w:t>
      </w:r>
      <w:r>
        <w:t>and</w:t>
      </w:r>
      <w:r>
        <w:rPr>
          <w:spacing w:val="-9"/>
        </w:rPr>
        <w:t xml:space="preserve"> </w:t>
      </w:r>
      <w:r>
        <w:t>tendered</w:t>
      </w:r>
      <w:r>
        <w:rPr>
          <w:spacing w:val="-9"/>
        </w:rPr>
        <w:t xml:space="preserve"> </w:t>
      </w:r>
      <w:r>
        <w:t>her</w:t>
      </w:r>
      <w:r>
        <w:rPr>
          <w:spacing w:val="-10"/>
        </w:rPr>
        <w:t xml:space="preserve"> </w:t>
      </w:r>
      <w:r>
        <w:t>over</w:t>
      </w:r>
      <w:r>
        <w:rPr>
          <w:spacing w:val="-9"/>
        </w:rPr>
        <w:t xml:space="preserve"> </w:t>
      </w:r>
      <w:r>
        <w:t>all.”</w:t>
      </w:r>
    </w:p>
    <w:p w14:paraId="32F8A368" w14:textId="77777777" w:rsidR="00D80F19" w:rsidRDefault="00D80F19" w:rsidP="00D80F19">
      <w:pPr>
        <w:pStyle w:val="Body"/>
      </w:pPr>
    </w:p>
    <w:p w14:paraId="4F95BFD6" w14:textId="77777777" w:rsidR="000276C6" w:rsidRPr="00D80F19" w:rsidRDefault="000276C6" w:rsidP="00D80F19">
      <w:pPr>
        <w:pStyle w:val="Heading3"/>
        <w:rPr>
          <w:u w:val="single"/>
        </w:rPr>
      </w:pPr>
      <w:r w:rsidRPr="00D80F19">
        <w:rPr>
          <w:u w:val="single"/>
        </w:rPr>
        <w:t>Day the Fourth</w:t>
      </w:r>
    </w:p>
    <w:p w14:paraId="3EED4B96" w14:textId="77777777" w:rsidR="000276C6" w:rsidRPr="00D80F19" w:rsidRDefault="000276C6" w:rsidP="00D80F19">
      <w:pPr>
        <w:pStyle w:val="Bodynoindent"/>
        <w:jc w:val="left"/>
        <w:rPr>
          <w:i/>
          <w:iCs/>
        </w:rPr>
      </w:pPr>
      <w:r w:rsidRPr="00D80F19">
        <w:rPr>
          <w:i/>
          <w:iCs/>
          <w:w w:val="95"/>
        </w:rPr>
        <w:t>The</w:t>
      </w:r>
      <w:r w:rsidRPr="00D80F19">
        <w:rPr>
          <w:i/>
          <w:iCs/>
          <w:spacing w:val="-3"/>
          <w:w w:val="95"/>
        </w:rPr>
        <w:t xml:space="preserve"> </w:t>
      </w:r>
      <w:r w:rsidRPr="00D80F19">
        <w:rPr>
          <w:i/>
          <w:iCs/>
          <w:w w:val="95"/>
        </w:rPr>
        <w:t>Second</w:t>
      </w:r>
      <w:r w:rsidRPr="00D80F19">
        <w:rPr>
          <w:i/>
          <w:iCs/>
          <w:spacing w:val="-3"/>
          <w:w w:val="95"/>
        </w:rPr>
        <w:t xml:space="preserve"> </w:t>
      </w:r>
      <w:r w:rsidRPr="00D80F19">
        <w:rPr>
          <w:i/>
          <w:iCs/>
          <w:w w:val="95"/>
        </w:rPr>
        <w:t>Story</w:t>
      </w:r>
    </w:p>
    <w:p w14:paraId="530EACB0" w14:textId="1D95E356" w:rsidR="000276C6" w:rsidRDefault="000276C6" w:rsidP="00D80F19">
      <w:pPr>
        <w:pStyle w:val="Bodynoindent"/>
        <w:jc w:val="left"/>
        <w:rPr>
          <w:i/>
          <w:iCs/>
        </w:rPr>
      </w:pPr>
      <w:r w:rsidRPr="00D80F19">
        <w:rPr>
          <w:i/>
          <w:iCs/>
        </w:rPr>
        <w:t>Fra alberto giveth a lady to believe that the angel gabriel is enamoured of her and in his shape lieth with her sundry times; after which, for fear of her kinsmen, he casteth himself forth of her window into the canal and taketh refuge</w:t>
      </w:r>
      <w:r w:rsidR="00D80F19" w:rsidRPr="00D80F19">
        <w:rPr>
          <w:i/>
          <w:iCs/>
        </w:rPr>
        <w:t xml:space="preserve"> </w:t>
      </w:r>
      <w:r w:rsidRPr="00D80F19">
        <w:rPr>
          <w:i/>
          <w:iCs/>
        </w:rPr>
        <w:t>in the house of a poor man, who on the morrow carrieth him, in the guise of a wild man of the woods, to the piazza, where, being recognized, he is taken by his brethren and put in prison.</w:t>
      </w:r>
    </w:p>
    <w:p w14:paraId="1A3F15E3" w14:textId="77777777" w:rsidR="00D80F19" w:rsidRPr="00D80F19" w:rsidRDefault="00D80F19" w:rsidP="00D80F19">
      <w:pPr>
        <w:pStyle w:val="Bodynoindent"/>
        <w:jc w:val="left"/>
      </w:pPr>
    </w:p>
    <w:p w14:paraId="7503BE9D" w14:textId="77777777" w:rsidR="000276C6" w:rsidRPr="00D20093" w:rsidRDefault="000276C6" w:rsidP="00D20093">
      <w:pPr>
        <w:pStyle w:val="Body"/>
      </w:pPr>
      <w:r w:rsidRPr="00D20093">
        <w:t>The story told by Fiammetta had more than once brought the tears to the eyes of the ladies her companions; but, it being now finished, the king with a stern countenance said, “My life would seem to me a little price to give for half the delight that Guiscardo had with Ghismonda, nor should any of you ladies marvel thereat, seeing that every hour of my life I suffer a thousand deaths, nor for all that is a single particle of delight vouchsafed me. But, leaving be my affairs for the present, it is my pleasure that Pampinea follow on the order of the discourse with some story of woe- ful chances and fortunes in part like to mine own; which if she ensue like as Fiammetta hath begun, I shall doubt- less begin to feel some dew fallen upon my fire.” Pampinea, hearing the order laid upon her, more by her affection apprehended the mind of the ladies her companions than that of Filostrato by his words, wherefore, being more disposed to give them some diversion than to content the king, farther than in the mere letter of his command- ment, she bethought herself to tell a story, that should, without departing from the proposed theme, give occasion for laughter, and accordingly began as follows:</w:t>
      </w:r>
    </w:p>
    <w:p w14:paraId="49E00038" w14:textId="53684A6B" w:rsidR="000276C6" w:rsidRPr="00D20093" w:rsidRDefault="000276C6" w:rsidP="00D20093">
      <w:pPr>
        <w:pStyle w:val="Body"/>
      </w:pPr>
      <w:r w:rsidRPr="00D20093">
        <w:t xml:space="preserve">“The vulgar have a proverb to the effect that he who is naught and is held good may do ill and it is not believed of him; the which affordeth me ample matter for discourse upon that which hath been proposed to me and at the same time to show what and how great is the hypocrisy of </w:t>
      </w:r>
      <w:r w:rsidRPr="00D20093">
        <w:lastRenderedPageBreak/>
        <w:t>the clergy, who, with garments long and wide and faces paled by art and voices humble and meek to solicit the folk, but exceeding loud and fierce to rebuke in others their own vices, pretend that themselves by taking and others by giving to them come to salvation, and to boot, not as men who have, like ourselves, to purchase paradise, but as in a manner they were possessors and lords thereof, as- sign unto each who dieth, according to the sum of the monies left them by him, a more or less excellent place there, studying thus to deceive first themselves, an they believe as they say, and after those who put faith for that matter</w:t>
      </w:r>
      <w:r w:rsidR="00D20093">
        <w:t xml:space="preserve"> </w:t>
      </w:r>
      <w:r w:rsidRPr="00D20093">
        <w:t>in their words. Anent whom, were it permitted me to discover as much as it behoved, I would quickly make clear to many simple folk that which they keep hidden under those huge wide gowns of theirs. But would God it might betide them all of their cozening tricks, as it betided a certain minor friar, and he no youngling, but held one of the first casuists in Venice; of whom it especially pleaseth me to tell you, so as peradventure somewhat to cheer your hearts, that are full of compassion for the death of Ghismonda, with laughter and pleasance.</w:t>
      </w:r>
    </w:p>
    <w:p w14:paraId="3175386A" w14:textId="77777777" w:rsidR="000276C6" w:rsidRPr="00D20093" w:rsidRDefault="000276C6" w:rsidP="00D20093">
      <w:pPr>
        <w:pStyle w:val="Body"/>
      </w:pPr>
      <w:r w:rsidRPr="00D20093">
        <w:t>There was, then, noble ladies, in Imola, a man of wicked and corrupt life, who was called Berto della Massa and whose lewd fashions, being well known of the Imolese, had brought him into such ill savour with them that there was none in the town who would credit him, even when he said sooth; wherefore, seeing that his shifts might no longer stand him in stead there, he removed in desperation to Venice, the receptacle of every kind of trash, thinking to find there new means of carrying on his wicked practices. There, as if conscience-stricken for the evil deeds done by him in the past, feigning himself overcome with the utmost humility and waxing devouter than any man alive, he went and turned Minor Friar and styled himself Fra Alberta da Imola; in which habit he proceeded to lead, to all appearance, a very austere life, greatly commending abstinence and mortification and never eating flesh nor drinking wine, whenas he had not thereof that which was to his liking. In short, scarce was any ware of him when from a thief, a pimp, a forger, a manslayer, he suddenly became a great preacher, without having for all that for- sworn the vices aforesaid, whenas he might secretly put them in practice. Moreover, becoming a priest, he would still, whenas he celebrated mass at the altar, an he were seen of many, beweep our Saviour’s passion, as one whom tears cost little, whenas he willed it. Brief, what with his preachings and his tears, he contrived on such wise to inveigle the Venetians that he was trustee and depository of well nigh every will made in the town and guardian of folk’s monies, besides being confessor and counsellor of the most part of the men and women of the place; and doing thus, from wolf he was become shepherd and the fame of his sanctity was far greater in those parts than ever was that of St. Francis at Assisi.</w:t>
      </w:r>
    </w:p>
    <w:p w14:paraId="5EAE3932" w14:textId="28CC8C1E" w:rsidR="000276C6" w:rsidRPr="00D20093" w:rsidRDefault="000276C6" w:rsidP="00D20093">
      <w:pPr>
        <w:pStyle w:val="Body"/>
      </w:pPr>
      <w:r w:rsidRPr="00D20093">
        <w:lastRenderedPageBreak/>
        <w:t>It chanced one day that a vain simple young lady, by name Madam Lisetta da Ca Quirino, wife of a great merchant who was gone with the galleys into Flanders, came with other ladies to confess to this same holy fri- ar, at whose feet kneeling and having, like a true daughter of Venice as she was (where the women are all feath- er-brained), told him part of her affairs, she was asked of him if she had a lover. Whereto she answered, with an</w:t>
      </w:r>
      <w:r w:rsidR="00D20093">
        <w:t xml:space="preserve"> </w:t>
      </w:r>
      <w:r w:rsidRPr="00D20093">
        <w:t>offended air, ‘Good lack, sir friar, have you no eyes in your head? Seem my charms to you such as those of yonder others? I might have lovers and to spare, an I would; but my beauties are not for this one nor that. How many women do you see whose charms are such as mine, who would be fair in Paradise?’ Brief, she said so many things of this beauty of hers that it was a weariness to hear. Fra Alberto incontinent perceived that she savoured of folly and himseeming she was a fit soil for his tools, he fell suddenly and beyond measure in love with her; but, reserving blandishments for a more convenient season, he proceeded, for the nonce, so he might show himself a holy man, to rebuke her and tell her that this was vainglory and so forth. The lady told him he was an ass and knew not what one beauty was more than another, whereupon he, unwilling to vex her overmuch, took her confession and let her go away with the others.</w:t>
      </w:r>
    </w:p>
    <w:p w14:paraId="2CC0EAB9" w14:textId="77777777" w:rsidR="000276C6" w:rsidRDefault="000276C6" w:rsidP="000276C6">
      <w:pPr>
        <w:pStyle w:val="BodyText"/>
        <w:rPr>
          <w:sz w:val="20"/>
        </w:rPr>
      </w:pPr>
    </w:p>
    <w:p w14:paraId="7FF97F03" w14:textId="77777777" w:rsidR="000276C6" w:rsidRDefault="000276C6" w:rsidP="00D20093">
      <w:pPr>
        <w:pStyle w:val="Bodynoindent"/>
        <w:jc w:val="center"/>
        <w:rPr>
          <w:sz w:val="25"/>
        </w:rPr>
      </w:pPr>
      <w:r>
        <w:rPr>
          <w:noProof/>
        </w:rPr>
        <w:drawing>
          <wp:inline distT="0" distB="0" distL="0" distR="0" wp14:anchorId="266F3A86" wp14:editId="533ADA8F">
            <wp:extent cx="5991781" cy="3774821"/>
            <wp:effectExtent l="0" t="0" r="3175" b="0"/>
            <wp:docPr id="25"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jpeg"/>
                    <pic:cNvPicPr/>
                  </pic:nvPicPr>
                  <pic:blipFill>
                    <a:blip r:embed="rId18" cstate="print"/>
                    <a:stretch>
                      <a:fillRect/>
                    </a:stretch>
                  </pic:blipFill>
                  <pic:spPr>
                    <a:xfrm>
                      <a:off x="0" y="0"/>
                      <a:ext cx="6005141" cy="3783238"/>
                    </a:xfrm>
                    <a:prstGeom prst="rect">
                      <a:avLst/>
                    </a:prstGeom>
                  </pic:spPr>
                </pic:pic>
              </a:graphicData>
            </a:graphic>
          </wp:inline>
        </w:drawing>
      </w:r>
    </w:p>
    <w:p w14:paraId="218AA50E" w14:textId="77777777" w:rsidR="000276C6" w:rsidRDefault="000276C6" w:rsidP="00D20093">
      <w:pPr>
        <w:pStyle w:val="CaptionHeader"/>
      </w:pPr>
      <w:r>
        <w:rPr>
          <w:spacing w:val="-3"/>
          <w:w w:val="105"/>
        </w:rPr>
        <w:t>image</w:t>
      </w:r>
      <w:r>
        <w:rPr>
          <w:spacing w:val="-9"/>
          <w:w w:val="105"/>
        </w:rPr>
        <w:t xml:space="preserve"> </w:t>
      </w:r>
      <w:r>
        <w:rPr>
          <w:spacing w:val="-3"/>
          <w:w w:val="105"/>
        </w:rPr>
        <w:t>5.9:</w:t>
      </w:r>
      <w:r>
        <w:rPr>
          <w:spacing w:val="-8"/>
          <w:w w:val="105"/>
        </w:rPr>
        <w:t xml:space="preserve"> </w:t>
      </w:r>
      <w:r>
        <w:rPr>
          <w:spacing w:val="-3"/>
          <w:w w:val="105"/>
        </w:rPr>
        <w:t>A</w:t>
      </w:r>
      <w:r>
        <w:rPr>
          <w:spacing w:val="-8"/>
          <w:w w:val="105"/>
        </w:rPr>
        <w:t xml:space="preserve"> </w:t>
      </w:r>
      <w:r>
        <w:rPr>
          <w:spacing w:val="-3"/>
          <w:w w:val="105"/>
        </w:rPr>
        <w:t>Tale</w:t>
      </w:r>
      <w:r>
        <w:rPr>
          <w:spacing w:val="-8"/>
          <w:w w:val="105"/>
        </w:rPr>
        <w:t xml:space="preserve"> </w:t>
      </w:r>
      <w:r>
        <w:rPr>
          <w:w w:val="105"/>
        </w:rPr>
        <w:t>from</w:t>
      </w:r>
      <w:r>
        <w:rPr>
          <w:spacing w:val="-8"/>
          <w:w w:val="105"/>
        </w:rPr>
        <w:t xml:space="preserve"> </w:t>
      </w:r>
      <w:r>
        <w:rPr>
          <w:w w:val="105"/>
        </w:rPr>
        <w:t>the</w:t>
      </w:r>
      <w:r>
        <w:rPr>
          <w:spacing w:val="-8"/>
          <w:w w:val="105"/>
        </w:rPr>
        <w:t xml:space="preserve"> </w:t>
      </w:r>
      <w:r>
        <w:rPr>
          <w:w w:val="105"/>
        </w:rPr>
        <w:t>decameron</w:t>
      </w:r>
      <w:r>
        <w:rPr>
          <w:spacing w:val="-8"/>
          <w:w w:val="105"/>
        </w:rPr>
        <w:t xml:space="preserve"> </w:t>
      </w:r>
      <w:r>
        <w:rPr>
          <w:w w:val="105"/>
        </w:rPr>
        <w:t>|</w:t>
      </w:r>
      <w:r>
        <w:rPr>
          <w:spacing w:val="-8"/>
          <w:w w:val="105"/>
        </w:rPr>
        <w:t xml:space="preserve"> </w:t>
      </w:r>
      <w:r>
        <w:rPr>
          <w:w w:val="105"/>
        </w:rPr>
        <w:t>An</w:t>
      </w:r>
      <w:r>
        <w:rPr>
          <w:spacing w:val="-10"/>
          <w:w w:val="105"/>
        </w:rPr>
        <w:t xml:space="preserve"> </w:t>
      </w:r>
      <w:r>
        <w:rPr>
          <w:w w:val="105"/>
        </w:rPr>
        <w:t>oil</w:t>
      </w:r>
      <w:r>
        <w:rPr>
          <w:spacing w:val="-11"/>
          <w:w w:val="105"/>
        </w:rPr>
        <w:t xml:space="preserve"> </w:t>
      </w:r>
      <w:r>
        <w:rPr>
          <w:w w:val="105"/>
        </w:rPr>
        <w:t>painting</w:t>
      </w:r>
      <w:r>
        <w:rPr>
          <w:spacing w:val="-10"/>
          <w:w w:val="105"/>
        </w:rPr>
        <w:t xml:space="preserve"> </w:t>
      </w:r>
      <w:r>
        <w:rPr>
          <w:w w:val="105"/>
        </w:rPr>
        <w:t>by</w:t>
      </w:r>
      <w:r>
        <w:rPr>
          <w:spacing w:val="-10"/>
          <w:w w:val="105"/>
        </w:rPr>
        <w:t xml:space="preserve"> </w:t>
      </w:r>
      <w:r>
        <w:rPr>
          <w:w w:val="105"/>
        </w:rPr>
        <w:t>John</w:t>
      </w:r>
      <w:r>
        <w:rPr>
          <w:spacing w:val="-10"/>
          <w:w w:val="105"/>
        </w:rPr>
        <w:t xml:space="preserve"> </w:t>
      </w:r>
      <w:r>
        <w:rPr>
          <w:w w:val="105"/>
        </w:rPr>
        <w:t>William</w:t>
      </w:r>
      <w:r>
        <w:rPr>
          <w:spacing w:val="-10"/>
          <w:w w:val="105"/>
        </w:rPr>
        <w:t xml:space="preserve"> </w:t>
      </w:r>
      <w:r>
        <w:rPr>
          <w:w w:val="105"/>
        </w:rPr>
        <w:t>Waterhouse,</w:t>
      </w:r>
      <w:r>
        <w:rPr>
          <w:spacing w:val="-10"/>
          <w:w w:val="105"/>
        </w:rPr>
        <w:t xml:space="preserve"> </w:t>
      </w:r>
      <w:r>
        <w:rPr>
          <w:w w:val="105"/>
        </w:rPr>
        <w:t>showing</w:t>
      </w:r>
      <w:r>
        <w:rPr>
          <w:spacing w:val="-10"/>
          <w:w w:val="105"/>
        </w:rPr>
        <w:t xml:space="preserve"> </w:t>
      </w:r>
      <w:r>
        <w:rPr>
          <w:w w:val="105"/>
        </w:rPr>
        <w:t>the</w:t>
      </w:r>
      <w:r>
        <w:rPr>
          <w:spacing w:val="-10"/>
          <w:w w:val="105"/>
        </w:rPr>
        <w:t xml:space="preserve"> </w:t>
      </w:r>
      <w:r>
        <w:rPr>
          <w:w w:val="105"/>
        </w:rPr>
        <w:t>characters</w:t>
      </w:r>
      <w:r>
        <w:rPr>
          <w:spacing w:val="-11"/>
          <w:w w:val="105"/>
        </w:rPr>
        <w:t xml:space="preserve"> </w:t>
      </w:r>
      <w:r>
        <w:rPr>
          <w:w w:val="105"/>
        </w:rPr>
        <w:t>of</w:t>
      </w:r>
      <w:r>
        <w:rPr>
          <w:spacing w:val="-10"/>
          <w:w w:val="105"/>
        </w:rPr>
        <w:t xml:space="preserve"> </w:t>
      </w:r>
      <w:r>
        <w:rPr>
          <w:w w:val="105"/>
        </w:rPr>
        <w:t>The</w:t>
      </w:r>
      <w:r>
        <w:rPr>
          <w:spacing w:val="-10"/>
          <w:w w:val="105"/>
        </w:rPr>
        <w:t xml:space="preserve"> </w:t>
      </w:r>
      <w:r>
        <w:rPr>
          <w:w w:val="105"/>
        </w:rPr>
        <w:t>Decameron</w:t>
      </w:r>
      <w:r>
        <w:rPr>
          <w:spacing w:val="-44"/>
          <w:w w:val="105"/>
        </w:rPr>
        <w:t xml:space="preserve"> </w:t>
      </w:r>
      <w:r>
        <w:rPr>
          <w:w w:val="105"/>
        </w:rPr>
        <w:t>sitting</w:t>
      </w:r>
      <w:r>
        <w:rPr>
          <w:spacing w:val="-12"/>
          <w:w w:val="105"/>
        </w:rPr>
        <w:t xml:space="preserve"> </w:t>
      </w:r>
      <w:r>
        <w:rPr>
          <w:w w:val="105"/>
        </w:rPr>
        <w:t>together</w:t>
      </w:r>
      <w:r>
        <w:rPr>
          <w:spacing w:val="-11"/>
          <w:w w:val="105"/>
        </w:rPr>
        <w:t xml:space="preserve"> </w:t>
      </w:r>
      <w:r>
        <w:rPr>
          <w:w w:val="105"/>
        </w:rPr>
        <w:t>as</w:t>
      </w:r>
      <w:r>
        <w:rPr>
          <w:spacing w:val="-11"/>
          <w:w w:val="105"/>
        </w:rPr>
        <w:t xml:space="preserve"> </w:t>
      </w:r>
      <w:r>
        <w:rPr>
          <w:w w:val="105"/>
        </w:rPr>
        <w:t>they</w:t>
      </w:r>
      <w:r>
        <w:rPr>
          <w:spacing w:val="-11"/>
          <w:w w:val="105"/>
        </w:rPr>
        <w:t xml:space="preserve"> </w:t>
      </w:r>
      <w:r>
        <w:rPr>
          <w:w w:val="105"/>
        </w:rPr>
        <w:t>tell</w:t>
      </w:r>
      <w:r>
        <w:rPr>
          <w:spacing w:val="-12"/>
          <w:w w:val="105"/>
        </w:rPr>
        <w:t xml:space="preserve"> </w:t>
      </w:r>
      <w:r>
        <w:rPr>
          <w:w w:val="105"/>
        </w:rPr>
        <w:t>their</w:t>
      </w:r>
      <w:r>
        <w:rPr>
          <w:spacing w:val="-11"/>
          <w:w w:val="105"/>
        </w:rPr>
        <w:t xml:space="preserve"> </w:t>
      </w:r>
      <w:r>
        <w:rPr>
          <w:w w:val="105"/>
        </w:rPr>
        <w:t>stories.</w:t>
      </w:r>
    </w:p>
    <w:p w14:paraId="5EEAD370" w14:textId="77777777" w:rsidR="000276C6" w:rsidRDefault="000276C6" w:rsidP="00D20093">
      <w:pPr>
        <w:pStyle w:val="CaptionText"/>
      </w:pPr>
      <w:r w:rsidRPr="00D20093">
        <w:rPr>
          <w:b/>
          <w:bCs/>
        </w:rPr>
        <w:t>Author:</w:t>
      </w:r>
      <w:r w:rsidRPr="00D20093">
        <w:rPr>
          <w:b/>
          <w:bCs/>
          <w:spacing w:val="-9"/>
        </w:rPr>
        <w:t xml:space="preserve"> </w:t>
      </w:r>
      <w:r>
        <w:t>Unknown</w:t>
      </w:r>
    </w:p>
    <w:p w14:paraId="71BE6938" w14:textId="02412A2D" w:rsidR="000276C6" w:rsidRDefault="00D20093" w:rsidP="00D20093">
      <w:pPr>
        <w:pStyle w:val="CaptionText"/>
      </w:pPr>
      <w:r w:rsidRPr="00D20093">
        <w:rPr>
          <w:b/>
          <w:bCs/>
          <w:spacing w:val="-4"/>
        </w:rPr>
        <w:lastRenderedPageBreak/>
        <w:t>S</w:t>
      </w:r>
      <w:r w:rsidR="000276C6" w:rsidRPr="00D20093">
        <w:rPr>
          <w:b/>
          <w:bCs/>
          <w:spacing w:val="-4"/>
        </w:rPr>
        <w:t>ource:</w:t>
      </w:r>
      <w:r w:rsidR="000276C6">
        <w:rPr>
          <w:spacing w:val="-6"/>
        </w:rPr>
        <w:t xml:space="preserve"> </w:t>
      </w:r>
      <w:r w:rsidR="000276C6">
        <w:rPr>
          <w:spacing w:val="-4"/>
        </w:rPr>
        <w:t>Wikimedia</w:t>
      </w:r>
      <w:r w:rsidR="000276C6">
        <w:rPr>
          <w:spacing w:val="-19"/>
        </w:rPr>
        <w:t xml:space="preserve"> </w:t>
      </w:r>
      <w:r w:rsidR="000276C6">
        <w:rPr>
          <w:spacing w:val="-4"/>
        </w:rPr>
        <w:t>Commons</w:t>
      </w:r>
    </w:p>
    <w:p w14:paraId="30D77B03" w14:textId="7769A913" w:rsidR="000276C6" w:rsidRDefault="00D20093" w:rsidP="00D20093">
      <w:pPr>
        <w:pStyle w:val="CaptionText"/>
      </w:pPr>
      <w:r w:rsidRPr="00D20093">
        <w:rPr>
          <w:b/>
          <w:bCs/>
          <w:spacing w:val="1"/>
          <w:w w:val="106"/>
        </w:rPr>
        <w:t>L</w:t>
      </w:r>
      <w:r w:rsidR="000276C6" w:rsidRPr="00D20093">
        <w:rPr>
          <w:b/>
          <w:bCs/>
          <w:spacing w:val="1"/>
          <w:w w:val="106"/>
        </w:rPr>
        <w:t>i</w:t>
      </w:r>
      <w:r w:rsidR="000276C6" w:rsidRPr="00D20093">
        <w:rPr>
          <w:b/>
          <w:bCs/>
          <w:w w:val="95"/>
        </w:rPr>
        <w:t>c</w:t>
      </w:r>
      <w:r w:rsidR="000276C6" w:rsidRPr="00D20093">
        <w:rPr>
          <w:b/>
          <w:bCs/>
          <w:spacing w:val="-1"/>
          <w:w w:val="98"/>
        </w:rPr>
        <w:t>e</w:t>
      </w:r>
      <w:r w:rsidR="000276C6" w:rsidRPr="00D20093">
        <w:rPr>
          <w:b/>
          <w:bCs/>
        </w:rPr>
        <w:t>n</w:t>
      </w:r>
      <w:r w:rsidR="000276C6" w:rsidRPr="00D20093">
        <w:rPr>
          <w:b/>
          <w:bCs/>
          <w:spacing w:val="1"/>
        </w:rPr>
        <w:t>s</w:t>
      </w:r>
      <w:r w:rsidR="000276C6" w:rsidRPr="00D20093">
        <w:rPr>
          <w:b/>
          <w:bCs/>
          <w:w w:val="88"/>
        </w:rPr>
        <w:t>e:</w:t>
      </w:r>
      <w:r w:rsidR="000276C6">
        <w:rPr>
          <w:spacing w:val="-6"/>
        </w:rPr>
        <w:t xml:space="preserve"> </w:t>
      </w:r>
      <w:r w:rsidR="000276C6">
        <w:rPr>
          <w:w w:val="103"/>
        </w:rPr>
        <w:t>P</w:t>
      </w:r>
      <w:r w:rsidR="000276C6">
        <w:rPr>
          <w:spacing w:val="-1"/>
          <w:w w:val="103"/>
        </w:rPr>
        <w:t>u</w:t>
      </w:r>
      <w:r w:rsidR="000276C6">
        <w:rPr>
          <w:spacing w:val="-2"/>
          <w:w w:val="101"/>
        </w:rPr>
        <w:t>b</w:t>
      </w:r>
      <w:r w:rsidR="000276C6">
        <w:rPr>
          <w:w w:val="94"/>
        </w:rPr>
        <w:t>lic</w:t>
      </w:r>
      <w:r w:rsidR="000276C6">
        <w:rPr>
          <w:spacing w:val="-5"/>
        </w:rPr>
        <w:t xml:space="preserve"> </w:t>
      </w:r>
      <w:r w:rsidR="000276C6">
        <w:rPr>
          <w:spacing w:val="1"/>
          <w:w w:val="101"/>
        </w:rPr>
        <w:t>D</w:t>
      </w:r>
      <w:r w:rsidR="000276C6">
        <w:rPr>
          <w:w w:val="102"/>
        </w:rPr>
        <w:t>o</w:t>
      </w:r>
      <w:r w:rsidR="000276C6">
        <w:rPr>
          <w:spacing w:val="-1"/>
          <w:w w:val="105"/>
        </w:rPr>
        <w:t>m</w:t>
      </w:r>
      <w:r w:rsidR="000276C6">
        <w:rPr>
          <w:spacing w:val="-2"/>
          <w:w w:val="98"/>
        </w:rPr>
        <w:t>a</w:t>
      </w:r>
      <w:r w:rsidR="000276C6">
        <w:rPr>
          <w:w w:val="104"/>
        </w:rPr>
        <w:t>in</w:t>
      </w:r>
    </w:p>
    <w:p w14:paraId="19B688E1" w14:textId="306FED1D" w:rsidR="000276C6" w:rsidRPr="00D20093" w:rsidRDefault="000276C6" w:rsidP="00D20093">
      <w:pPr>
        <w:pStyle w:val="Body"/>
      </w:pPr>
      <w:r w:rsidRPr="00D20093">
        <w:t>He let some days pass, then, taking with him a trusty companion of his, he repaired to Madam Lisetta’s house and withdrawing with her into a room apart, where none might see him, he fell on his knees before her and said, ‘Madam, I pray you for God’s sake pardon me that which I said to you last Sunday, whenas you bespoke me of your beauty, for that the following night I was so cruelly chastised there that I have not since been able to rise from my bed till to-day.’ Quoth Mistress Featherbrain, ‘And who chastised you thus?’ ‘I will tell you,’ replied the monk. ‘Being that night at my orisons, as I still use to be, I saw of a sudden a great light in my cell and ere I could turn me to see what it might be, I beheld over against me a very fair youth with a stout cudgel in his hand, who took me by the gown and dragging me to my feet, gave me such a drubbing that he broke every bone in my body. I asked him why he used me thus and he answered, “For that thou presumedst to-day, to disparage the celestial charms of Madam Lisetta, whom I love over all things, save only God.” “Who, then, are you?” asked I; and he replied that he was the angel Gabriel. “O my lord,” said I, “I pray you pardon me”; and he, “So be it; I pardon thee on condition that thou go to her, as first thou mayst, and get her pardon; but if she pardons thee not, I will return to thee and give thee such</w:t>
      </w:r>
      <w:r w:rsidR="00D20093">
        <w:t xml:space="preserve"> </w:t>
      </w:r>
      <w:r w:rsidRPr="00D20093">
        <w:t>a bout of it that I will make thee a woeful man for all the time thou shalt live here below.” That which he said to me after I dare not tell you, except you first pardon me.’</w:t>
      </w:r>
    </w:p>
    <w:p w14:paraId="1BFBED9E" w14:textId="16D77D7A" w:rsidR="000276C6" w:rsidRPr="00D20093" w:rsidRDefault="000276C6" w:rsidP="00D20093">
      <w:pPr>
        <w:pStyle w:val="Body"/>
      </w:pPr>
      <w:r w:rsidRPr="00D20093">
        <w:t>My Lady Addlepate, who was somewhat scant of wit, was overjoyed to hear this, taking it all for gospel, and said, after a little, ‘I told you, Fra Alberto, that my charms were celestial, but, so God be mine aid, it irketh me for you and I will pardon you forthright, so you may come to no more harm, provided you tell me truly that which the angel said to you after.’ ‘Madam,’ replied Fra Alberto, ‘since you pardon me, I will gladly tell it you; but I must warn you of one thing, to wit, that whatever I tell you, you must have a care not to repeat it to any one alive, an you would not mar your affairs, for that you are the luckiest lady in the world. The angel Gabriel bade me tell you that you pleased him so much that he had many a time come to pass the night with you, but that he feared to affright</w:t>
      </w:r>
      <w:r w:rsidR="00D20093">
        <w:t xml:space="preserve"> </w:t>
      </w:r>
      <w:r w:rsidRPr="00D20093">
        <w:t>you. Now he sendeth to tell you by me that he hath a mind to come to you one night and abide awhile with you and (for that he is an angel and that, if he came in angel-form, you might not avail to touch him,) he purposeth, for your delectation, to come in guise of a man, wherefore he biddeth you send to tell him when you would have him come</w:t>
      </w:r>
      <w:r w:rsidR="00D20093">
        <w:t xml:space="preserve"> </w:t>
      </w:r>
      <w:r w:rsidRPr="00D20093">
        <w:t>and in whose form, and he will come hither; whereof you may hold yourself blest over any other lady alive.’</w:t>
      </w:r>
    </w:p>
    <w:p w14:paraId="2AD78F9B" w14:textId="77777777" w:rsidR="000276C6" w:rsidRPr="00D20093" w:rsidRDefault="000276C6" w:rsidP="00D20093">
      <w:pPr>
        <w:pStyle w:val="Body"/>
      </w:pPr>
      <w:r w:rsidRPr="00D20093">
        <w:t xml:space="preserve">My Lady Conceit answered that it liked her well that the angel Gabriel loved her, seeing she loved him well nor ever failed to light a candle of a groat before him, whereas she saw him depictured, and that what time soever he chose to come to her, he should be dearly welcome and </w:t>
      </w:r>
      <w:r w:rsidRPr="00D20093">
        <w:lastRenderedPageBreak/>
        <w:t>would find her all alone in her chamber, but on this condi- tion, that he should not leave her for the Virgin Mary, whose great well-wisher it was said he was, as indeed ap- peareth, inasmuch as in every place where she saw him [limned], he was on his knees before her. Moreover, she said it must rest with him to come in whatsoever form he pleased, so but she was not affrighted.</w:t>
      </w:r>
    </w:p>
    <w:p w14:paraId="2AACF28B" w14:textId="77777777" w:rsidR="000276C6" w:rsidRPr="00D20093" w:rsidRDefault="000276C6" w:rsidP="00D20093">
      <w:pPr>
        <w:pStyle w:val="Body"/>
      </w:pPr>
      <w:r w:rsidRPr="00D20093">
        <w:t>Then said Fra Alberto, ‘Madam, you speak sagely and I will without fail take order with him of that which you tell me. But you may do me a great favour, which will cost you nothing; it is this, that you will him come with this my body. And I will tell you in what you will do me a favour; you must know that he will take my soul forth of my body and put it in Paradise, whilst he himself will enter into me; and what while he abideth with you, so long will my soul</w:t>
      </w:r>
    </w:p>
    <w:p w14:paraId="47E1920A" w14:textId="77777777" w:rsidR="000276C6" w:rsidRPr="00D20093" w:rsidRDefault="000276C6" w:rsidP="00D20093">
      <w:pPr>
        <w:pStyle w:val="Body"/>
      </w:pPr>
      <w:r w:rsidRPr="00D20093">
        <w:t>abide in Paradise.’ ‘With all my heart,’ answered Dame Littlewit. ‘I will well that you have this consolation, in requital of the buffets he gave you on my account.’ Then said Fra Alberto, ‘Look that he find the door of your house open to-night, so he may come in thereat, for that, coming in human form, as he will, he might not enter save by the door.’ The lady replied that it should be done, whereupon the monk took his leave and she abode in such a transport of exultation that her breech touched not her shift and herseemed a thousand years till the angel Gabriel should come to her.</w:t>
      </w:r>
    </w:p>
    <w:p w14:paraId="7A7BE794" w14:textId="56E10686" w:rsidR="000276C6" w:rsidRPr="00D20093" w:rsidRDefault="000276C6" w:rsidP="00D20093">
      <w:pPr>
        <w:pStyle w:val="Body"/>
      </w:pPr>
      <w:r w:rsidRPr="00D20093">
        <w:t>Meanwhile, Fra Alberto, bethinking him that it behoved him play the cavalier, not the angel, that night pro- ceeded to fortify himself with confections and other good things, so he might not lightly be unhorsed; then, getting leave, as soon as it was night, he repaired with one of his comrades to the house of a woman, a friend of his, whence he was used whiles to take his start what time he went to course the fillies; and thence, whenas it seemed to him time, having disguised himself, he betook him to the lady’s house. There he tricked himself out as an angel with</w:t>
      </w:r>
      <w:r w:rsidR="00D20093">
        <w:t xml:space="preserve"> </w:t>
      </w:r>
      <w:r w:rsidRPr="00D20093">
        <w:t>the trappings he had brought with him and going up, entered the chamber of the lady, who, seeing this creature all in white, fell on her knees before him. The angel blessed her and raising her to her feet, signed to her to go to bed, which she, studious to obey, promptly did, and the angel after lay down with his devotee. Now Fra Alberto was a personable man of his body and a lusty and excellent well set up on his legs; wherefore, finding himself in bed with Madam Lisetta, who was young and dainty, he showed himself another guess bedfellow than her husband and many a time that night took flight without wings, whereof she avowed herself exceeding content; and eke he told her many things of the glories of heaven. Then, the day drawing near, after taking order for his return, he made off with his trappings and returned to his comrade, whom the good woman of the house had meanwhile borne amicable company, lest he should get a fright, lying alone.</w:t>
      </w:r>
    </w:p>
    <w:p w14:paraId="2CC59BEA" w14:textId="2CDFDC78" w:rsidR="000276C6" w:rsidRPr="00D20093" w:rsidRDefault="000276C6" w:rsidP="00D20093">
      <w:pPr>
        <w:pStyle w:val="Body"/>
      </w:pPr>
      <w:r w:rsidRPr="00D20093">
        <w:t xml:space="preserve">As for the lady, no sooner had she dined than, taking her waiting-woman with her, she betook herself to Fra Alberto and gave him news of the angel Gabriel, telling him that which she </w:t>
      </w:r>
      <w:r w:rsidRPr="00D20093">
        <w:lastRenderedPageBreak/>
        <w:t>had heard from him of the glories of life eternal and how he was made and adding to boot, marvellous stories of her own invention. ‘Madam,’ said he, ‘I know not how you fared with him; I only know that yesternight, whenas he came to me and I did your message to him, he suddenly transported my soul amongst such a multitude of roses and other flowers that never was the</w:t>
      </w:r>
      <w:r w:rsidR="00D20093">
        <w:t xml:space="preserve"> </w:t>
      </w:r>
      <w:r w:rsidRPr="00D20093">
        <w:t>like thereof seen here below, and I abode in one of the most delightsome places that was aye until the morning; but what became of my body meanwhile I know not.’ ‘Do I not tell you?’ answered the lady. ‘Your body lay all night in mine arms with the angel Gabriel. If you believe me not, look under your left pap, whereas I gave the angel such a kiss that the marks of it will stay by you for some days to come.’ Quoth the friar, ‘Say you so? Then will I do to-day a thing I have not done this great while; I will strip myself, to see if you tell truth.’ Then, after much prating, the lady returned home and Fra Alberto paid her many visits in angel-form, without suffering any hindrance.</w:t>
      </w:r>
    </w:p>
    <w:p w14:paraId="33FB308F" w14:textId="77777777" w:rsidR="000276C6" w:rsidRPr="00D20093" w:rsidRDefault="000276C6" w:rsidP="00D20093">
      <w:pPr>
        <w:pStyle w:val="Body"/>
      </w:pPr>
      <w:r w:rsidRPr="00D20093">
        <w:t>However, it chanced one day that Madam Lisetta, being in dispute with a gossip of hers upon the question of female charms, to set her own above all others, said, like a woman who had little wit in her noddle, ‘An you but knew whom my beauty pleaseth, in truth you would hold your peace of other women.’ The other, longing to hear, said, as one who knew her well, ‘Madam, maybe you say sooth; but knowing not who this may be, one cannot turn about so lightly.’ Thereupon quoth Lisetta, who was eath enough to draw, ‘Gossip, it must go no farther; but he I mean is the angel Gabriel, who loveth me more than himself, as the fairest lady (for that which he telleth me) who is in the world or the Maremma.’ The other had a mind to laugh, but contained herself, so she might make Lisetta speak farther, and said, ‘Faith, madam, an the angel Gabriel be your lover and tell you this, needs must it be so; but methought not the angels did these things.’ ‘Gossip,’ answered the lady, ‘you are mistaken; zounds, he doth what you wot of better than my husband and telleth me they do it also up yonder; but, for that I seem to him fairer than any she in heaven, he hath fallen in love with me and cometh full oft to lie with me; seestow now?’</w:t>
      </w:r>
    </w:p>
    <w:p w14:paraId="54617680" w14:textId="2EAE4A88" w:rsidR="000276C6" w:rsidRPr="00D20093" w:rsidRDefault="000276C6" w:rsidP="00D20093">
      <w:pPr>
        <w:pStyle w:val="Body"/>
      </w:pPr>
      <w:r w:rsidRPr="00D20093">
        <w:t>The gossip, to whom it seemed a thousand years till she should be whereas she might repeat these things, took her leave of Madam Lisetta and foregathering at an entertainment with a great company of ladies, orderly recounted to them the whole story. They told it again to their husbands and other ladies, and these to yet others, and so in less than two days Venice was all full of it. Among others to whose ears the thing came were Lisetta’s brothers-in-law, who, without saying aught to her, bethought themselves to find the angel in question and see if he knew how to fly,</w:t>
      </w:r>
      <w:r w:rsidR="00D20093">
        <w:t xml:space="preserve"> </w:t>
      </w:r>
      <w:r w:rsidRPr="00D20093">
        <w:t>and to this end they lay several nights in wait for him. As chance would have it, some inkling of the matter came to the ears of Fra Alberto, who accordingly repaired one night to the lady’s house, to reprove her, but hardly had he put off his clothes ere her brothers-in-law, who had seen him come, were at the door of her chamber to open it.</w:t>
      </w:r>
    </w:p>
    <w:p w14:paraId="7653E07B" w14:textId="6C3164E7" w:rsidR="000276C6" w:rsidRPr="00D20093" w:rsidRDefault="000276C6" w:rsidP="00D20093">
      <w:pPr>
        <w:pStyle w:val="Body"/>
      </w:pPr>
      <w:r w:rsidRPr="00D20093">
        <w:lastRenderedPageBreak/>
        <w:t>Fra Alberto, hearing this and guessing what was to do, started up and having no other resource, opened a window, which gave upon the Grand Canal, and cast himself thence into the water. The canal was deep there and he could swim well, so that he did himself no hurt, but made his way to the opposite bank and hastily entering a house that stood open there, besought a poor man, whom he found within, to save his life for the love of God, telling him a tale of his own fashion, to explain how he came there at that hour and naked. The good man was moved to pity and it behoving him to go do his occasions, he put him in his own bed and bade him abide there against his return; then, locking him in, he went about his affairs. Meanwhile, the lady’s brothers-in-law entered her chamber and found that the angel Gabriel had flown, leaving his wings there; whereupon, seeing themselves baffled, they gave her all manner hard words and ultimately made off to their own house with the angel’s trappings, leaving her disconsolate.</w:t>
      </w:r>
    </w:p>
    <w:p w14:paraId="0AD7C2C0" w14:textId="77777777" w:rsidR="000276C6" w:rsidRPr="00D20093" w:rsidRDefault="000276C6" w:rsidP="00D20093">
      <w:pPr>
        <w:pStyle w:val="Body"/>
      </w:pPr>
      <w:r w:rsidRPr="00D20093">
        <w:t>Broad day come, the good man with whom Fra Alberto had taken refuge, being on the Rialto, heard how the angel Gabriel had gone that night to lie with Madam Lisetta and being surprised by her kinsmen, had cast himself for fear into the canal, nor was it known what was come of him, and concluded forthright that this was he whom he had at home. Accordingly, he returned thither and recognizing the monk, found means after much parley, to make him fetch him fifty ducats, an he would not have him give him up to the lady’s kinsmen. Having gotten the money and Fra Alberto offering to depart thence, the good man said to him, ‘There is no way of escape for you, an it be not one that I will tell you. We hold to-day a festival, wherein one bringeth a man clad bear-fashion and another one accoutred as a wild man of the woods and what not else, some one thing and some another, and there is a hunt held in St. Mark’s Place, which finished, the festival is at an end and after each goeth whither it pleaseth him with him whom he hath brought. An you will have me lead you thither, after one or other of these fashions, I can after carry you whither you please, ere it be spied out that you are here; else I know not how you are to get away, without being recognized, for the lady’s kinsmen, concluding that you must be somewhere hereabout, have set a watch for you on all sides.’</w:t>
      </w:r>
    </w:p>
    <w:p w14:paraId="1257012A" w14:textId="77777777" w:rsidR="000276C6" w:rsidRPr="00D20093" w:rsidRDefault="000276C6" w:rsidP="00D20093">
      <w:pPr>
        <w:pStyle w:val="Body"/>
      </w:pPr>
      <w:r w:rsidRPr="00D20093">
        <w:t xml:space="preserve">Hard as it seemed to Fra Alberto to go on such wise, nevertheless, of the fear he had of the lady’s kinsmen, he resigned himself thereto and told his host whither he would be carried, leaving the manner to him. Accordingly, the other, having smeared him all over with honey and covered him with down, clapped a chain about his neck and a mask on his face; then giving him a great staff in on hand and in the other two great dogs which he had fetched from the shambles he despatched one to the Rialto to make public proclamation that whoso would see the angel Gabriel should repair to St. Mark’s Place; and this was Venetian loyalty! This done, after a while, he brought him forth and setting him before himself, went holding him by the chain behind, to the </w:t>
      </w:r>
      <w:r w:rsidRPr="00D20093">
        <w:lastRenderedPageBreak/>
        <w:t>no small clamour of the folk, who said all, ‘What be this? What be this?’ till he came to the place, where, what with those who had followed after them and those who, hearing the proclamation, were come thither from the Rialto, were folk without end. There he tied his wild man to a column in a raised and high place, making a show of awaiting the hunt, whilst the flies and gads gave the monk exceeding annoy, for that he was besmeared with honey. But, when he saw the place well filled, making as he would unchain his wild man, he pulled off Fra Alberto’s mask and said, ‘Gentlemen, since the bear cometh not and there is no hunt toward, I purpose, so you may not be come in vain, that you shall see the angel Gabriel, who cometh down from heaven to earth anights, to comfort the Venetian ladies.’</w:t>
      </w:r>
    </w:p>
    <w:p w14:paraId="2ED471B0" w14:textId="3DF8F3EB" w:rsidR="000276C6" w:rsidRDefault="000276C6" w:rsidP="00D20093">
      <w:pPr>
        <w:pStyle w:val="Body"/>
      </w:pPr>
      <w:r w:rsidRPr="00D20093">
        <w:t>No sooner was the mask off than Fra Alberto was incontinent recognized of all, who raised a general outcry against him, giving him the scurviest words and the soundest rating was ever given a canting knave; moreover, they cast in his face, one this kind of filth and another that, and so they baited him a great while, till the news came by chance to his brethren, whereupon half a dozen of them sallied forth and coming thither, unchained him and threw a gown over him; then, with a general hue and cry behind them, they carried him off to the convent, where it is believed he died in prison, after a wretched life. Thus then did this fellow, held good and doing ill, without it being believed, dare to feign himself the angel Gabriel, and after being turned into a wild man of the woods and put to shame, as he deserved, bewailed, when too late, the sins he had committed. God grant it happen thus to all other knaves of his fashion!”</w:t>
      </w:r>
    </w:p>
    <w:p w14:paraId="12B25DE8" w14:textId="77777777" w:rsidR="00D20093" w:rsidRPr="00D20093" w:rsidRDefault="00D20093" w:rsidP="00D20093">
      <w:pPr>
        <w:pStyle w:val="Body"/>
      </w:pPr>
    </w:p>
    <w:p w14:paraId="271A4714" w14:textId="77777777" w:rsidR="000276C6" w:rsidRPr="00D20093" w:rsidRDefault="000276C6" w:rsidP="00D20093">
      <w:pPr>
        <w:pStyle w:val="Heading3"/>
        <w:rPr>
          <w:u w:val="single"/>
        </w:rPr>
      </w:pPr>
      <w:r w:rsidRPr="00D20093">
        <w:rPr>
          <w:u w:val="single"/>
        </w:rPr>
        <w:t>Day the Fifth</w:t>
      </w:r>
    </w:p>
    <w:p w14:paraId="36259173" w14:textId="77777777" w:rsidR="000276C6" w:rsidRPr="00D20093" w:rsidRDefault="000276C6" w:rsidP="00D20093">
      <w:pPr>
        <w:pStyle w:val="Bodynoindent"/>
        <w:jc w:val="left"/>
        <w:rPr>
          <w:i/>
          <w:iCs/>
        </w:rPr>
      </w:pPr>
      <w:r w:rsidRPr="00D20093">
        <w:rPr>
          <w:i/>
          <w:iCs/>
        </w:rPr>
        <w:t>The</w:t>
      </w:r>
      <w:r w:rsidRPr="00D20093">
        <w:rPr>
          <w:i/>
          <w:iCs/>
          <w:spacing w:val="-12"/>
        </w:rPr>
        <w:t xml:space="preserve"> </w:t>
      </w:r>
      <w:r w:rsidRPr="00D20093">
        <w:rPr>
          <w:i/>
          <w:iCs/>
        </w:rPr>
        <w:t>Ninth</w:t>
      </w:r>
      <w:r w:rsidRPr="00D20093">
        <w:rPr>
          <w:i/>
          <w:iCs/>
          <w:spacing w:val="-11"/>
        </w:rPr>
        <w:t xml:space="preserve"> </w:t>
      </w:r>
      <w:r w:rsidRPr="00D20093">
        <w:rPr>
          <w:i/>
          <w:iCs/>
        </w:rPr>
        <w:t>Story</w:t>
      </w:r>
    </w:p>
    <w:p w14:paraId="5A49B1AE" w14:textId="5FC95775" w:rsidR="000276C6" w:rsidRDefault="000276C6" w:rsidP="00D20093">
      <w:pPr>
        <w:pStyle w:val="Bodynoindent"/>
        <w:jc w:val="left"/>
        <w:rPr>
          <w:i/>
          <w:iCs/>
        </w:rPr>
      </w:pPr>
      <w:r w:rsidRPr="00D20093">
        <w:rPr>
          <w:i/>
          <w:iCs/>
        </w:rPr>
        <w:t>Federigo degli alberighi loveth and is not loved. He wasteth his substance in prodigal hospitality till there is left him but one sole falcon, which, having nought else, he giveth his mistress to eat, on her coming to his house; and she, learning this, changeth her mind and taking him to husband, maketh him rich again.</w:t>
      </w:r>
    </w:p>
    <w:p w14:paraId="4A2D1CF6" w14:textId="77777777" w:rsidR="00D20093" w:rsidRPr="00D20093" w:rsidRDefault="00D20093" w:rsidP="00D20093">
      <w:pPr>
        <w:pStyle w:val="Bodynoindent"/>
        <w:jc w:val="left"/>
        <w:rPr>
          <w:i/>
          <w:iCs/>
        </w:rPr>
      </w:pPr>
    </w:p>
    <w:p w14:paraId="19AE186D" w14:textId="4EEBFCD4" w:rsidR="000276C6" w:rsidRPr="00D20093" w:rsidRDefault="000276C6" w:rsidP="00D20093">
      <w:pPr>
        <w:pStyle w:val="Body"/>
        <w:ind w:firstLine="0"/>
      </w:pPr>
      <w:r w:rsidRPr="00D20093">
        <w:t>Filomena having ceased speaking, the queen, seeing that none remained to tell save only herself and Dioneo, whose privilege entitled him to speak last, said, with blithe aspect, “It pertaineth now to me to tell and I, dearest ladies, will willingly do it, relating a story like in part to the foregoing, to the intent that not only may you know how much the</w:t>
      </w:r>
      <w:r w:rsidR="00D20093" w:rsidRPr="00D20093">
        <w:t xml:space="preserve"> </w:t>
      </w:r>
      <w:r w:rsidRPr="00D20093">
        <w:t xml:space="preserve">love of you can avail in gentle hearts, but that you may learn to be yourselves, whenas it behoveth, bestowers of your guerdons, without </w:t>
      </w:r>
      <w:r w:rsidRPr="00D20093">
        <w:lastRenderedPageBreak/>
        <w:t>always suffering fortune to be your guide, which most times, as it chanceth, giveth not discreetly, but out of all measure.</w:t>
      </w:r>
    </w:p>
    <w:p w14:paraId="46EBC6C5" w14:textId="77777777" w:rsidR="000276C6" w:rsidRPr="00D20093" w:rsidRDefault="000276C6" w:rsidP="00D20093">
      <w:pPr>
        <w:pStyle w:val="Body"/>
      </w:pPr>
      <w:r w:rsidRPr="00D20093">
        <w:t>You must know, then, that Coppo di Borghese Domenichi, who was of our days and maybe is yet a man of great worship and authority in our city and illustrious and worthy of eternal renown, much more for his fashions and his merit than for the nobility of his blood, being grown full of years, delighted oftentimes to discourse with his neigh- bours and others of things past, the which he knew how to do better and more orderly and with more memory and elegance of speech than any other man. Amongst other fine things of his, he was used to tell that there was once in Florence a young man called Federigo, son of Messer Filippo Alberighi and renowned for deeds of arms and cour- tesy over every other bachelor in Tuscany, who, as betideth most gentlemen, became enamoured of a gentlewoman named Madam Giovanna, in her day held one of the fairest and sprightliest ladies that were in Florence; and to win her love, he held jousts and tourneyings and made entertainments and gave gifts and spent his substance without any stint; but she, being no less virtuous than fair, recked nought of these things done for her nor of him who did them. Federigo spending thus far beyond his means and gaining nought, his wealth, as lightly happeneth, in course of time came to an end and he abode poor, nor was aught left him but a poor little farm, on whose returns he lived very meagrely, and to boot a falcon he had, one of the best in the world. Wherefore, being more in love than ever and him- seeming he might no longer make such a figure in the city as he would fain do, he took up his abode at Campi, where his farm was, and there bore his poverty with patience, hawking whenas he might and asking of no one.</w:t>
      </w:r>
    </w:p>
    <w:p w14:paraId="5E353DBE" w14:textId="77777777" w:rsidR="000276C6" w:rsidRPr="00D20093" w:rsidRDefault="000276C6" w:rsidP="00D20093">
      <w:pPr>
        <w:pStyle w:val="Body"/>
      </w:pPr>
      <w:r w:rsidRPr="00D20093">
        <w:t xml:space="preserve">Federigo being thus come to extremity, it befell one day that Madam Giovanna’s husband fell sick and seeing himself nigh upon death, made his will, wherein, being very rich, he left a son of his, now well grown, his heir, after which, having much loved Madam Giovanna, he substituted her to his heir, in case his son should die without lawful issue, and died. Madam Giovanna, being thus left a widow, betook herself that summer, as is the usance of our ladies, into the country with her son to an estate of hers very near that of Federigo; wherefore it befell that the lad made acquaintance with the latter and began to take delight in hawks and hounds, and having many a time seen his falcon flown and being strangely taken therewith, longed sore to have it, but dared not ask it of him, seeing it so dear to him. The thing standing thus, it came to pass that the lad fell sick, whereat his mother was sore concerned, as one who had none but him and loved him with all her might, and abode about him all day, comforting him without cease; and many a time she asked him if there were aught he desired, beseeching him tell it her, for an it might be gotten, she would contrive that he should have it. The lad, having heard these offers many times repeated, </w:t>
      </w:r>
      <w:r w:rsidRPr="00D20093">
        <w:lastRenderedPageBreak/>
        <w:t>said, ‘Mother mine, an you could procure me to have Federigo’s falcon, methinketh I should soon be whole.’</w:t>
      </w:r>
    </w:p>
    <w:p w14:paraId="68EFA861" w14:textId="79C13B13" w:rsidR="000276C6" w:rsidRPr="00D20093" w:rsidRDefault="000276C6" w:rsidP="00D20093">
      <w:pPr>
        <w:pStyle w:val="Body"/>
      </w:pPr>
      <w:r w:rsidRPr="00D20093">
        <w:t>The lady hearing this, bethought herself awhile and began to consider how she should do. She knew that Fed- erigo had long loved her and had never gotten of her so much as a glance of the eye; wherefore quoth she in herself, ‘How shall I send or go to him to seek of him this falcon, which is, by all I hear, the best that ever flew and which, to boot, maintaineth him in the world? And how can I be so graceless as to offer to take this from a gentleman who</w:t>
      </w:r>
      <w:r w:rsidR="00D20093">
        <w:t xml:space="preserve"> </w:t>
      </w:r>
      <w:r w:rsidRPr="00D20093">
        <w:t>hath none other pleasure left?’ Perplexed with this thought and knowing not what to say, for all she was very certain of getting the bird, if she asked for it, she made no reply to her son, but abode silent. However, at last, the love of her son so got the better of her that she resolved in herself to satisfy him, come what might, and not to send, but to go herself for the falcon and fetch it to him. Accordingly she said to him, ‘My son, take comfort and bethink thyself to grow well again, for I promise thee that the first thing I do to-morrow morning I will go for it and fetch it to thee.’ The boy was rejoiced at this and showed some amendment that same day.</w:t>
      </w:r>
    </w:p>
    <w:p w14:paraId="33AD847C" w14:textId="0F6ECFA5" w:rsidR="000276C6" w:rsidRPr="00D20093" w:rsidRDefault="000276C6" w:rsidP="00D20093">
      <w:pPr>
        <w:pStyle w:val="Body"/>
      </w:pPr>
      <w:r w:rsidRPr="00D20093">
        <w:t>Next morning, the lady, taking another lady to bear her company, repaired, by way of diversion, to Federigo’s little house and enquired for the latter, who, for that it was no weather for hawking nor had been for some days past, was then in a garden he had, overlooking the doing of certain little matters of his, and hearing that Madam Giovanna asked for him at the door, ran thither, rejoicing and marvelling exceedingly. She, seeing him come, rose and going with womanly graciousness to meet him, answered his respectful salutation with ‘Give you good day, Federigo!’ then went on to say, ‘I am come to make thee amends for that which thou hast suffered through me, in loving me more than should have behooved thee; and the amends in question is this that I purpose to dine with thee this morning familiarly, I and this lady my companion.’ ‘Madam,’ answered Federigo humbly, ‘I remember me not to have ever received any ill at your hands, but on the contrary so much good that, if ever I was worth aught,</w:t>
      </w:r>
      <w:r w:rsidR="00D20093">
        <w:t xml:space="preserve"> </w:t>
      </w:r>
      <w:r w:rsidRPr="00D20093">
        <w:t>it came about through your worth and the love I bore you; and assuredly, albeit you have come to a poor host, this your gracious visit is far more precious to me than it would be an it were given me to spend over again as much as that which I have spent aforetime.’ So saying, he shamefastly received her into his house and thence brought her into his garden, where, having none else to bear her company, he said to her, ‘Madam, since there is none else here, this good woman, wife of yonder husbandman, will bear you company, whilst I go see the table laid.’</w:t>
      </w:r>
    </w:p>
    <w:p w14:paraId="22C05ED8" w14:textId="77777777" w:rsidR="000276C6" w:rsidRPr="00D20093" w:rsidRDefault="000276C6" w:rsidP="00D20093">
      <w:pPr>
        <w:pStyle w:val="Body"/>
      </w:pPr>
      <w:r w:rsidRPr="00D20093">
        <w:t xml:space="preserve">Never till that moment, extreme as was his poverty, had he been so dolorously sensible of the straits to which he had brought himself for the lack of those riches he had spent on such </w:t>
      </w:r>
      <w:r w:rsidRPr="00D20093">
        <w:lastRenderedPageBreak/>
        <w:t>disorderly wise. But that morning, finding he had nothing wherewithal he might honourably entertain the lady, for love of whom he had aforetime entertained folk</w:t>
      </w:r>
    </w:p>
    <w:p w14:paraId="44309716" w14:textId="77777777" w:rsidR="000276C6" w:rsidRDefault="000276C6" w:rsidP="000276C6">
      <w:pPr>
        <w:pStyle w:val="BodyText"/>
        <w:rPr>
          <w:sz w:val="20"/>
        </w:rPr>
      </w:pPr>
    </w:p>
    <w:p w14:paraId="1720F119" w14:textId="77777777" w:rsidR="000276C6" w:rsidRDefault="000276C6" w:rsidP="00D20093">
      <w:pPr>
        <w:pStyle w:val="Bodynoindent"/>
        <w:jc w:val="center"/>
        <w:rPr>
          <w:sz w:val="25"/>
        </w:rPr>
      </w:pPr>
      <w:r>
        <w:rPr>
          <w:noProof/>
        </w:rPr>
        <w:drawing>
          <wp:inline distT="0" distB="0" distL="0" distR="0" wp14:anchorId="6952AE57" wp14:editId="21EC9B9F">
            <wp:extent cx="5421293" cy="3215134"/>
            <wp:effectExtent l="0" t="0" r="1905" b="0"/>
            <wp:docPr id="27"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5.png"/>
                    <pic:cNvPicPr/>
                  </pic:nvPicPr>
                  <pic:blipFill>
                    <a:blip r:embed="rId19" cstate="print"/>
                    <a:stretch>
                      <a:fillRect/>
                    </a:stretch>
                  </pic:blipFill>
                  <pic:spPr>
                    <a:xfrm>
                      <a:off x="0" y="0"/>
                      <a:ext cx="5434903" cy="3223205"/>
                    </a:xfrm>
                    <a:prstGeom prst="rect">
                      <a:avLst/>
                    </a:prstGeom>
                  </pic:spPr>
                </pic:pic>
              </a:graphicData>
            </a:graphic>
          </wp:inline>
        </w:drawing>
      </w:r>
    </w:p>
    <w:p w14:paraId="65CE1835" w14:textId="77777777" w:rsidR="000276C6" w:rsidRDefault="000276C6" w:rsidP="00D20093">
      <w:pPr>
        <w:pStyle w:val="CaptionHeader"/>
      </w:pPr>
      <w:r>
        <w:t>image</w:t>
      </w:r>
      <w:r>
        <w:rPr>
          <w:spacing w:val="-7"/>
        </w:rPr>
        <w:t xml:space="preserve"> </w:t>
      </w:r>
      <w:r>
        <w:t>5.10:</w:t>
      </w:r>
      <w:r>
        <w:rPr>
          <w:spacing w:val="-6"/>
        </w:rPr>
        <w:t xml:space="preserve"> </w:t>
      </w:r>
      <w:r>
        <w:t>decameron</w:t>
      </w:r>
      <w:r>
        <w:rPr>
          <w:spacing w:val="-7"/>
        </w:rPr>
        <w:t xml:space="preserve"> </w:t>
      </w:r>
      <w:r>
        <w:t>|</w:t>
      </w:r>
      <w:r>
        <w:rPr>
          <w:spacing w:val="-6"/>
        </w:rPr>
        <w:t xml:space="preserve"> </w:t>
      </w:r>
      <w:r>
        <w:t>An</w:t>
      </w:r>
      <w:r>
        <w:rPr>
          <w:spacing w:val="-9"/>
        </w:rPr>
        <w:t xml:space="preserve"> </w:t>
      </w:r>
      <w:r>
        <w:t>image</w:t>
      </w:r>
      <w:r>
        <w:rPr>
          <w:spacing w:val="-8"/>
        </w:rPr>
        <w:t xml:space="preserve"> </w:t>
      </w:r>
      <w:r>
        <w:t>from</w:t>
      </w:r>
      <w:r>
        <w:rPr>
          <w:spacing w:val="-9"/>
        </w:rPr>
        <w:t xml:space="preserve"> </w:t>
      </w:r>
      <w:r>
        <w:rPr>
          <w:i/>
        </w:rPr>
        <w:t>The</w:t>
      </w:r>
      <w:r>
        <w:rPr>
          <w:i/>
          <w:spacing w:val="-8"/>
        </w:rPr>
        <w:t xml:space="preserve"> </w:t>
      </w:r>
      <w:r>
        <w:rPr>
          <w:i/>
        </w:rPr>
        <w:t>Decameron</w:t>
      </w:r>
      <w:r>
        <w:t>,</w:t>
      </w:r>
      <w:r>
        <w:rPr>
          <w:spacing w:val="-9"/>
        </w:rPr>
        <w:t xml:space="preserve"> </w:t>
      </w:r>
      <w:r>
        <w:t>illustrated</w:t>
      </w:r>
      <w:r>
        <w:rPr>
          <w:spacing w:val="-8"/>
        </w:rPr>
        <w:t xml:space="preserve"> </w:t>
      </w:r>
      <w:r>
        <w:t>by</w:t>
      </w:r>
      <w:r>
        <w:rPr>
          <w:spacing w:val="-9"/>
        </w:rPr>
        <w:t xml:space="preserve"> </w:t>
      </w:r>
      <w:r>
        <w:t>Taddeo</w:t>
      </w:r>
      <w:r>
        <w:rPr>
          <w:spacing w:val="-8"/>
        </w:rPr>
        <w:t xml:space="preserve"> </w:t>
      </w:r>
      <w:r>
        <w:t>Crivelli,</w:t>
      </w:r>
      <w:r>
        <w:rPr>
          <w:spacing w:val="-9"/>
        </w:rPr>
        <w:t xml:space="preserve"> </w:t>
      </w:r>
      <w:r>
        <w:t>depicting</w:t>
      </w:r>
      <w:r>
        <w:rPr>
          <w:spacing w:val="-8"/>
        </w:rPr>
        <w:t xml:space="preserve"> </w:t>
      </w:r>
      <w:r>
        <w:t>the</w:t>
      </w:r>
      <w:r>
        <w:rPr>
          <w:spacing w:val="-8"/>
        </w:rPr>
        <w:t xml:space="preserve"> </w:t>
      </w:r>
      <w:r>
        <w:t>seven</w:t>
      </w:r>
      <w:r>
        <w:rPr>
          <w:spacing w:val="-9"/>
        </w:rPr>
        <w:t xml:space="preserve"> </w:t>
      </w:r>
      <w:r>
        <w:t>women</w:t>
      </w:r>
      <w:r>
        <w:rPr>
          <w:spacing w:val="-8"/>
        </w:rPr>
        <w:t xml:space="preserve"> </w:t>
      </w:r>
      <w:r>
        <w:t>and</w:t>
      </w:r>
      <w:r>
        <w:rPr>
          <w:spacing w:val="-9"/>
        </w:rPr>
        <w:t xml:space="preserve"> </w:t>
      </w:r>
      <w:r>
        <w:t>three</w:t>
      </w:r>
      <w:r>
        <w:rPr>
          <w:spacing w:val="-42"/>
        </w:rPr>
        <w:t xml:space="preserve"> </w:t>
      </w:r>
      <w:r>
        <w:t>men</w:t>
      </w:r>
      <w:r>
        <w:rPr>
          <w:spacing w:val="-9"/>
        </w:rPr>
        <w:t xml:space="preserve"> </w:t>
      </w:r>
      <w:r>
        <w:t>from</w:t>
      </w:r>
      <w:r>
        <w:rPr>
          <w:spacing w:val="-9"/>
        </w:rPr>
        <w:t xml:space="preserve"> </w:t>
      </w:r>
      <w:r>
        <w:t>Boccaccio</w:t>
      </w:r>
      <w:r>
        <w:t>’</w:t>
      </w:r>
      <w:r>
        <w:t>s</w:t>
      </w:r>
      <w:r>
        <w:rPr>
          <w:spacing w:val="-8"/>
        </w:rPr>
        <w:t xml:space="preserve"> </w:t>
      </w:r>
      <w:r>
        <w:t>manuscript.</w:t>
      </w:r>
    </w:p>
    <w:p w14:paraId="5A9F4810" w14:textId="77777777" w:rsidR="00D20093" w:rsidRDefault="000276C6" w:rsidP="00D20093">
      <w:pPr>
        <w:pStyle w:val="CaptionText"/>
        <w:rPr>
          <w:spacing w:val="-1"/>
        </w:rPr>
      </w:pPr>
      <w:r>
        <w:rPr>
          <w:b/>
        </w:rPr>
        <w:t xml:space="preserve">Author: </w:t>
      </w:r>
      <w:r>
        <w:t xml:space="preserve">User </w:t>
      </w:r>
      <w:r>
        <w:t>“</w:t>
      </w:r>
      <w:r>
        <w:t>Cassmus</w:t>
      </w:r>
      <w:r>
        <w:t>”</w:t>
      </w:r>
      <w:r>
        <w:rPr>
          <w:spacing w:val="-1"/>
        </w:rPr>
        <w:t xml:space="preserve"> </w:t>
      </w:r>
    </w:p>
    <w:p w14:paraId="0B58DFF8" w14:textId="77777777" w:rsidR="00D20093" w:rsidRDefault="00D20093" w:rsidP="00D20093">
      <w:pPr>
        <w:pStyle w:val="CaptionText"/>
        <w:rPr>
          <w:spacing w:val="-42"/>
        </w:rPr>
      </w:pPr>
      <w:r>
        <w:rPr>
          <w:b/>
          <w:spacing w:val="-4"/>
        </w:rPr>
        <w:t>S</w:t>
      </w:r>
      <w:r w:rsidR="000276C6">
        <w:rPr>
          <w:b/>
          <w:spacing w:val="-4"/>
        </w:rPr>
        <w:t>ource:</w:t>
      </w:r>
      <w:r w:rsidR="000276C6">
        <w:rPr>
          <w:b/>
          <w:spacing w:val="-6"/>
        </w:rPr>
        <w:t xml:space="preserve"> </w:t>
      </w:r>
      <w:r w:rsidR="000276C6">
        <w:rPr>
          <w:spacing w:val="-4"/>
        </w:rPr>
        <w:t>Wikimedia</w:t>
      </w:r>
      <w:r w:rsidR="000276C6">
        <w:rPr>
          <w:spacing w:val="-19"/>
        </w:rPr>
        <w:t xml:space="preserve"> </w:t>
      </w:r>
      <w:r w:rsidR="000276C6">
        <w:rPr>
          <w:spacing w:val="-4"/>
        </w:rPr>
        <w:t>Commons</w:t>
      </w:r>
      <w:r w:rsidR="000276C6">
        <w:rPr>
          <w:spacing w:val="-42"/>
        </w:rPr>
        <w:t xml:space="preserve"> </w:t>
      </w:r>
    </w:p>
    <w:p w14:paraId="2E839813" w14:textId="39F0B798" w:rsidR="000276C6" w:rsidRDefault="00D20093" w:rsidP="00D20093">
      <w:pPr>
        <w:pStyle w:val="CaptionText"/>
      </w:pPr>
      <w:r>
        <w:rPr>
          <w:b/>
          <w:spacing w:val="1"/>
          <w:w w:val="106"/>
        </w:rPr>
        <w:t>L</w:t>
      </w:r>
      <w:r w:rsidR="000276C6">
        <w:rPr>
          <w:b/>
          <w:spacing w:val="1"/>
          <w:w w:val="106"/>
        </w:rPr>
        <w:t>i</w:t>
      </w:r>
      <w:r w:rsidR="000276C6">
        <w:rPr>
          <w:b/>
          <w:w w:val="95"/>
        </w:rPr>
        <w:t>c</w:t>
      </w:r>
      <w:r w:rsidR="000276C6">
        <w:rPr>
          <w:b/>
          <w:spacing w:val="-1"/>
          <w:w w:val="98"/>
        </w:rPr>
        <w:t>e</w:t>
      </w:r>
      <w:r w:rsidR="000276C6">
        <w:rPr>
          <w:b/>
        </w:rPr>
        <w:t>n</w:t>
      </w:r>
      <w:r w:rsidR="000276C6">
        <w:rPr>
          <w:b/>
          <w:spacing w:val="1"/>
        </w:rPr>
        <w:t>s</w:t>
      </w:r>
      <w:r w:rsidR="000276C6">
        <w:rPr>
          <w:b/>
          <w:w w:val="88"/>
        </w:rPr>
        <w:t>e:</w:t>
      </w:r>
      <w:r w:rsidR="000276C6">
        <w:rPr>
          <w:b/>
          <w:spacing w:val="-6"/>
        </w:rPr>
        <w:t xml:space="preserve"> </w:t>
      </w:r>
      <w:r w:rsidR="000276C6">
        <w:rPr>
          <w:w w:val="103"/>
        </w:rPr>
        <w:t>P</w:t>
      </w:r>
      <w:r w:rsidR="000276C6">
        <w:rPr>
          <w:spacing w:val="-1"/>
          <w:w w:val="103"/>
        </w:rPr>
        <w:t>u</w:t>
      </w:r>
      <w:r w:rsidR="000276C6">
        <w:rPr>
          <w:w w:val="101"/>
        </w:rPr>
        <w:t>b</w:t>
      </w:r>
      <w:r w:rsidR="000276C6">
        <w:rPr>
          <w:w w:val="94"/>
        </w:rPr>
        <w:t>lic</w:t>
      </w:r>
      <w:r w:rsidR="000276C6">
        <w:rPr>
          <w:spacing w:val="-5"/>
        </w:rPr>
        <w:t xml:space="preserve"> </w:t>
      </w:r>
      <w:r w:rsidR="000276C6">
        <w:rPr>
          <w:spacing w:val="1"/>
          <w:w w:val="101"/>
        </w:rPr>
        <w:t>D</w:t>
      </w:r>
      <w:r w:rsidR="000276C6">
        <w:rPr>
          <w:w w:val="102"/>
        </w:rPr>
        <w:t>o</w:t>
      </w:r>
      <w:r w:rsidR="000276C6">
        <w:rPr>
          <w:spacing w:val="-1"/>
          <w:w w:val="105"/>
        </w:rPr>
        <w:t>m</w:t>
      </w:r>
      <w:r w:rsidR="000276C6">
        <w:rPr>
          <w:w w:val="98"/>
        </w:rPr>
        <w:t>a</w:t>
      </w:r>
      <w:r w:rsidR="000276C6">
        <w:rPr>
          <w:w w:val="104"/>
        </w:rPr>
        <w:t>in</w:t>
      </w:r>
    </w:p>
    <w:p w14:paraId="096DDD2F" w14:textId="77777777" w:rsidR="000276C6" w:rsidRPr="00D20093" w:rsidRDefault="000276C6" w:rsidP="00D20093">
      <w:pPr>
        <w:pStyle w:val="Body"/>
        <w:ind w:firstLine="0"/>
      </w:pPr>
      <w:r w:rsidRPr="00D20093">
        <w:t>without number, he was made perforce aware of his default and ran hither and thither, perplexed beyond measure, like a man beside himself, inwardly cursing his ill fortune, but found neither money nor aught he might pawn. It was now growing late and he having a great desire to entertain the gentle lady with somewhat, yet choosing not to have recourse to his own labourer, much less any one else, his eye fell on his good falcon, which he saw on his perch in his little sa- loon; whereupon, having no other resource, he took the bird and finding him fat, deemed him a dish worthy of such a lady. Accordingly, without more ado, he wrung the hawk’s neck and hastily caused a little maid of his pluck it and truss it and after put it on the spit and roast it diligently. Then, the table laid and covered with very white cloths, whereof he had yet some store, he returned with a blithe countenance to the lady in the garden and told her that dinner was ready, such as it was in his power to provide. Accordingly, the lady and her friend, arising, betook themselves to table and in company with Federigo, who served them with the utmost diligence, ate the good falcon, unknowing what they did.</w:t>
      </w:r>
    </w:p>
    <w:p w14:paraId="56CB041A" w14:textId="77777777" w:rsidR="000276C6" w:rsidRPr="00D20093" w:rsidRDefault="000276C6" w:rsidP="00D20093">
      <w:pPr>
        <w:pStyle w:val="Body"/>
      </w:pPr>
      <w:r w:rsidRPr="00D20093">
        <w:lastRenderedPageBreak/>
        <w:t>Presently, after they had risen from table and had abidden with him awhile in cheerful discourse, the lady, thinking it time to tell that wherefor she was come, turned to Federigo and courteously bespoke him, saying, ‘Federigo, I doubt not a jot but that, when thou hearest that which is the especial occasion of my coming hither, thou wilt marvel at my presumption, remembering thee of thy past life and of my virtue, which latter belike thou reputedst cruelty and hardness of heart; but, if thou hadst or hadst had children, by whom thou mightest know how potent is the love one beareth them, meseemeth certain that thou wouldst in part hold me excused. But, although thou hast none, I, who have one child, cannot therefore escape the common laws to which other mothers are subject and whose enforcements it behoveth me ensue, need must I, against my will and contrary to all right and seemliness, ask of thee a boon, which I know is supremely dear to thee (and that with good reason, for that thy sorry fortune hath left thee none other delight, none other diversion, none other solace), to wit, thy falcon, whereof my boy is so sore enamoured that, an I carry it not to him, I fear me his present disorder will be so aggravated that there may presently ensue thereof somewhat whereby I shall lose him. Wherefore I conjure thee,—not by the love thou bearest me and whereto thou art nowise beholden, but by thine own nobility, which in doing courtesy hath approved itself greater than in any other,—that it please thee give it to me, so by the gift I may say I have kept my son alive and thus made him for ever thy debtor.’</w:t>
      </w:r>
    </w:p>
    <w:p w14:paraId="22DCA1D8" w14:textId="31A4D4FA" w:rsidR="000276C6" w:rsidRPr="00D20093" w:rsidRDefault="000276C6" w:rsidP="00D20093">
      <w:pPr>
        <w:pStyle w:val="Body"/>
      </w:pPr>
      <w:r w:rsidRPr="00D20093">
        <w:t>Federigo, hearing what the lady asked and knowing that he could not oblige her, for that he had given her the falcon to eat, fell a-weeping in her presence, ere he could answer a word. The lady at first believed that his tears</w:t>
      </w:r>
      <w:r w:rsidR="00D20093">
        <w:t xml:space="preserve"> </w:t>
      </w:r>
      <w:r w:rsidRPr="00D20093">
        <w:t>arose from grief at having to part from his good falcon and was like to say that she would not have it. However, she contained herself and awaited what Federigo should reply, who, after weeping awhile, made answer thus: ‘Mad- am, since it pleased God that I should set my love on you, I have in many things reputed fortune contrary to me and have complained of her; but all the ill turns she hath done me have been a light matter in comparison with that which she doth me at this present and for which I can never more be reconciled to her, considering that you are come hither to my poor house, whereas you deigned not to come what while I was rich, and seek of me a little boon, the which she hath so wrought that I cannot grant you; and why this cannot be I will tell you briefly. When I heard that you, of your favour, were minded to dine with me, I deemed it a light thing and a seemly, having regard to your worth and the nobility of your station, to honour you, as far as in me lay, with some choicer victual than that which is commonly set before other folk; wherefore, remembering me of the falcon which you ask of me and of his excellence, I judged him a dish worthy of you. This very morning, then, you have had him roasted upon the</w:t>
      </w:r>
      <w:r w:rsidR="00D20093">
        <w:t xml:space="preserve"> </w:t>
      </w:r>
      <w:r w:rsidRPr="00D20093">
        <w:t xml:space="preserve">trencher, and indeed I had accounted him excellently well bestowed; </w:t>
      </w:r>
      <w:r w:rsidRPr="00D20093">
        <w:lastRenderedPageBreak/>
        <w:t>but now, seeing that you would fain have had him on other wise, it is so great a grief to me that I cannot oblige you therein that methinketh I shall never forgive myself therefor.’ So saying, in witness of this, he let cast before her the falcon’s feathers and feet and beak.</w:t>
      </w:r>
    </w:p>
    <w:p w14:paraId="0E3BB3EC" w14:textId="4B5867C6" w:rsidR="000276C6" w:rsidRPr="00D20093" w:rsidRDefault="000276C6" w:rsidP="00D20093">
      <w:pPr>
        <w:pStyle w:val="Body"/>
      </w:pPr>
      <w:r w:rsidRPr="00D20093">
        <w:t>The lady, seeing and hearing this, first blamed him for having, to give a woman to eat, slain such a falcon, and after inwardly much commended the greatness of his soul, which poverty had not availed nor might anywise avail to abate. Then, being put out of all hope of having the falcon and fallen therefore in doubt of her son’s recovery, she took her leave and returned, all disconsolate, to the latter, who, before many days had passed, whether for chagrin that he could not have the bird or for that his disorder was e’en fated to bring him to that pass, departed this life, to the inexpressible grief of his mother. After she had abidden awhile full of tears and affliction, being left very rich and yet young, she was more than once urged by her brothers to marry again, and albeit she would fain not have done so, yet, finding herself importuned and calling to mind Federigo’s worth and his last magnificence, to wit, the having slain such a falcon for her entertainment, she said to them, ‘I would gladly, an it liked you, abide as I am; but, since it is your pleasure that</w:t>
      </w:r>
      <w:r w:rsidR="00D20093">
        <w:t xml:space="preserve"> </w:t>
      </w:r>
      <w:r w:rsidRPr="00D20093">
        <w:t>I take a [second] husband, certes I will never take any other, an I have not Federigo degli Alberighi.’ Whereupon her brothers, making mock of her, said ‘Silly woman that thou art, what is this thou sayest? How canst thou choose him, seeing he hath nothing in the world?’ ‘Brothers mine,’ answered she, ‘I know very well that it is as you say; but I would liefer have a man that lacketh of riches than riches that lack of a man.’ Her brethren, hearing her mind and knowing Federigo for a man of great merit, poor though he was, gave her, with all her wealth, to him, even as she would; and he, seeing himself married to a lady of such worth and one whom he had loved so dear and exceeding rich, to boot, became a better husband of his substance and ended his days with her in joy and solace.”</w:t>
      </w:r>
    </w:p>
    <w:p w14:paraId="6970960B" w14:textId="3912C5BD" w:rsidR="00D20093" w:rsidRDefault="00D20093" w:rsidP="000276C6">
      <w:pPr>
        <w:pStyle w:val="BodyText"/>
        <w:spacing w:line="228" w:lineRule="auto"/>
        <w:ind w:left="360" w:right="407"/>
        <w:rPr>
          <w:color w:val="231F20"/>
        </w:rPr>
      </w:pPr>
    </w:p>
    <w:p w14:paraId="6D14D6DF" w14:textId="35737620" w:rsidR="00D20093" w:rsidRDefault="00D20093" w:rsidP="00D20093">
      <w:pPr>
        <w:pStyle w:val="Bodynoindent"/>
        <w:jc w:val="center"/>
        <w:rPr>
          <w:color w:val="231F20"/>
        </w:rPr>
      </w:pPr>
      <w:r>
        <w:rPr>
          <w:noProof/>
        </w:rPr>
        <w:drawing>
          <wp:inline distT="0" distB="0" distL="0" distR="0" wp14:anchorId="5ED65FB0" wp14:editId="4A9DEE03">
            <wp:extent cx="1387207" cy="1512060"/>
            <wp:effectExtent l="0" t="0" r="0" b="0"/>
            <wp:docPr id="29"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6.png"/>
                    <pic:cNvPicPr/>
                  </pic:nvPicPr>
                  <pic:blipFill>
                    <a:blip r:embed="rId20" cstate="print"/>
                    <a:stretch>
                      <a:fillRect/>
                    </a:stretch>
                  </pic:blipFill>
                  <pic:spPr>
                    <a:xfrm>
                      <a:off x="0" y="0"/>
                      <a:ext cx="1387207" cy="1512060"/>
                    </a:xfrm>
                    <a:prstGeom prst="rect">
                      <a:avLst/>
                    </a:prstGeom>
                  </pic:spPr>
                </pic:pic>
              </a:graphicData>
            </a:graphic>
          </wp:inline>
        </w:drawing>
      </w:r>
    </w:p>
    <w:p w14:paraId="07D41E4C" w14:textId="734A69FD" w:rsidR="00D20093" w:rsidRDefault="00D20093" w:rsidP="00D20093">
      <w:pPr>
        <w:pStyle w:val="CaptionHeader"/>
      </w:pPr>
      <w:r>
        <w:rPr>
          <w:w w:val="110"/>
        </w:rPr>
        <w:t xml:space="preserve">image 5.11: </w:t>
      </w:r>
      <w:r>
        <w:rPr>
          <w:w w:val="115"/>
        </w:rPr>
        <w:t xml:space="preserve">Portrait </w:t>
      </w:r>
      <w:r>
        <w:rPr>
          <w:w w:val="110"/>
        </w:rPr>
        <w:t>of</w:t>
      </w:r>
      <w:r>
        <w:rPr>
          <w:spacing w:val="1"/>
          <w:w w:val="110"/>
        </w:rPr>
        <w:t xml:space="preserve"> </w:t>
      </w:r>
      <w:r>
        <w:rPr>
          <w:w w:val="110"/>
        </w:rPr>
        <w:t>Dante Alighieri | In this</w:t>
      </w:r>
      <w:r>
        <w:rPr>
          <w:spacing w:val="1"/>
          <w:w w:val="110"/>
        </w:rPr>
        <w:t xml:space="preserve"> </w:t>
      </w:r>
      <w:r>
        <w:t>depiction, Dante wears a laurel</w:t>
      </w:r>
      <w:r>
        <w:rPr>
          <w:spacing w:val="1"/>
        </w:rPr>
        <w:t xml:space="preserve"> </w:t>
      </w:r>
      <w:r>
        <w:t>wreath</w:t>
      </w:r>
      <w:r>
        <w:rPr>
          <w:spacing w:val="-5"/>
        </w:rPr>
        <w:t xml:space="preserve"> </w:t>
      </w:r>
      <w:r>
        <w:t>and</w:t>
      </w:r>
      <w:r>
        <w:rPr>
          <w:spacing w:val="-4"/>
        </w:rPr>
        <w:t xml:space="preserve"> </w:t>
      </w:r>
      <w:r>
        <w:t>a</w:t>
      </w:r>
      <w:r>
        <w:rPr>
          <w:spacing w:val="-4"/>
        </w:rPr>
        <w:t xml:space="preserve"> </w:t>
      </w:r>
      <w:r>
        <w:t>rather</w:t>
      </w:r>
      <w:r>
        <w:rPr>
          <w:spacing w:val="-4"/>
        </w:rPr>
        <w:t xml:space="preserve"> </w:t>
      </w:r>
      <w:r>
        <w:t>angry</w:t>
      </w:r>
      <w:r>
        <w:rPr>
          <w:spacing w:val="-4"/>
        </w:rPr>
        <w:t xml:space="preserve"> </w:t>
      </w:r>
      <w:r>
        <w:t>scowl.</w:t>
      </w:r>
    </w:p>
    <w:p w14:paraId="53F36340" w14:textId="77777777" w:rsidR="00D20093" w:rsidRDefault="00D20093" w:rsidP="00D20093">
      <w:pPr>
        <w:pStyle w:val="CaptionText"/>
      </w:pPr>
      <w:r>
        <w:rPr>
          <w:b/>
          <w:spacing w:val="-1"/>
        </w:rPr>
        <w:t xml:space="preserve">Author: </w:t>
      </w:r>
      <w:r>
        <w:rPr>
          <w:spacing w:val="-1"/>
        </w:rPr>
        <w:t>Gustave Dor</w:t>
      </w:r>
      <w:r>
        <w:rPr>
          <w:spacing w:val="-1"/>
        </w:rPr>
        <w:t>é</w:t>
      </w:r>
      <w:r>
        <w:t xml:space="preserve"> </w:t>
      </w:r>
    </w:p>
    <w:p w14:paraId="60ED5A00" w14:textId="77777777" w:rsidR="00D20093" w:rsidRDefault="00D20093" w:rsidP="00D20093">
      <w:pPr>
        <w:pStyle w:val="CaptionText"/>
        <w:rPr>
          <w:spacing w:val="1"/>
        </w:rPr>
      </w:pPr>
      <w:r>
        <w:rPr>
          <w:b/>
        </w:rPr>
        <w:t xml:space="preserve">Source: </w:t>
      </w:r>
      <w:r>
        <w:t>WikiArt</w:t>
      </w:r>
      <w:r>
        <w:rPr>
          <w:spacing w:val="1"/>
        </w:rPr>
        <w:t xml:space="preserve"> </w:t>
      </w:r>
    </w:p>
    <w:p w14:paraId="6F9B0793" w14:textId="3453B223" w:rsidR="00D20093" w:rsidRDefault="00D20093" w:rsidP="00D20093">
      <w:pPr>
        <w:pStyle w:val="CaptionText"/>
      </w:pPr>
      <w:r>
        <w:rPr>
          <w:b/>
          <w:spacing w:val="1"/>
          <w:w w:val="106"/>
        </w:rPr>
        <w:t>Li</w:t>
      </w:r>
      <w:r>
        <w:rPr>
          <w:b/>
          <w:w w:val="95"/>
        </w:rPr>
        <w:t>c</w:t>
      </w:r>
      <w:r>
        <w:rPr>
          <w:b/>
          <w:spacing w:val="-1"/>
          <w:w w:val="98"/>
        </w:rPr>
        <w:t>e</w:t>
      </w:r>
      <w:r>
        <w:rPr>
          <w:b/>
        </w:rPr>
        <w:t>n</w:t>
      </w:r>
      <w:r>
        <w:rPr>
          <w:b/>
          <w:spacing w:val="1"/>
        </w:rPr>
        <w:t>s</w:t>
      </w:r>
      <w:r>
        <w:rPr>
          <w:b/>
          <w:w w:val="88"/>
        </w:rPr>
        <w:t>e:</w:t>
      </w:r>
      <w:r>
        <w:rPr>
          <w:b/>
          <w:spacing w:val="-6"/>
        </w:rPr>
        <w:t xml:space="preserve"> </w:t>
      </w:r>
      <w:r>
        <w:rPr>
          <w:w w:val="103"/>
        </w:rPr>
        <w:t>P</w:t>
      </w:r>
      <w:r>
        <w:rPr>
          <w:spacing w:val="-1"/>
          <w:w w:val="103"/>
        </w:rPr>
        <w:t>u</w:t>
      </w:r>
      <w:r>
        <w:rPr>
          <w:spacing w:val="-2"/>
          <w:w w:val="101"/>
        </w:rPr>
        <w:t>b</w:t>
      </w:r>
      <w:r>
        <w:rPr>
          <w:w w:val="94"/>
        </w:rPr>
        <w:t>lic</w:t>
      </w:r>
      <w:r>
        <w:rPr>
          <w:spacing w:val="-5"/>
        </w:rPr>
        <w:t xml:space="preserve"> </w:t>
      </w:r>
      <w:r>
        <w:rPr>
          <w:spacing w:val="-2"/>
          <w:w w:val="101"/>
        </w:rPr>
        <w:t>D</w:t>
      </w:r>
      <w:r>
        <w:rPr>
          <w:spacing w:val="-6"/>
          <w:w w:val="102"/>
        </w:rPr>
        <w:t>o</w:t>
      </w:r>
      <w:r>
        <w:rPr>
          <w:spacing w:val="-4"/>
          <w:w w:val="105"/>
        </w:rPr>
        <w:t>m</w:t>
      </w:r>
      <w:r>
        <w:rPr>
          <w:spacing w:val="-5"/>
          <w:w w:val="98"/>
        </w:rPr>
        <w:t>a</w:t>
      </w:r>
      <w:r>
        <w:rPr>
          <w:w w:val="104"/>
        </w:rPr>
        <w:t>in</w:t>
      </w:r>
    </w:p>
    <w:p w14:paraId="0D6514CE" w14:textId="77777777" w:rsidR="00D20093" w:rsidRDefault="00D20093" w:rsidP="00D20093">
      <w:pPr>
        <w:pStyle w:val="CaptionText"/>
      </w:pPr>
    </w:p>
    <w:p w14:paraId="237224E0" w14:textId="765D6096" w:rsidR="000276C6" w:rsidRDefault="00D20093" w:rsidP="00D20093">
      <w:pPr>
        <w:pStyle w:val="Heading1"/>
      </w:pPr>
      <w:r>
        <w:rPr>
          <w:caps w:val="0"/>
          <w:w w:val="125"/>
        </w:rPr>
        <w:t>THE</w:t>
      </w:r>
      <w:r>
        <w:rPr>
          <w:caps w:val="0"/>
          <w:spacing w:val="-6"/>
          <w:w w:val="125"/>
        </w:rPr>
        <w:t xml:space="preserve"> </w:t>
      </w:r>
      <w:r>
        <w:rPr>
          <w:caps w:val="0"/>
          <w:w w:val="125"/>
        </w:rPr>
        <w:t>DIVINE</w:t>
      </w:r>
      <w:r>
        <w:rPr>
          <w:caps w:val="0"/>
          <w:spacing w:val="-6"/>
          <w:w w:val="125"/>
        </w:rPr>
        <w:t xml:space="preserve"> </w:t>
      </w:r>
      <w:r>
        <w:rPr>
          <w:caps w:val="0"/>
          <w:w w:val="125"/>
        </w:rPr>
        <w:t>COMEDY</w:t>
      </w:r>
    </w:p>
    <w:p w14:paraId="6CFD6B6E" w14:textId="77777777" w:rsidR="000276C6" w:rsidRPr="00D20093" w:rsidRDefault="000276C6" w:rsidP="00D20093">
      <w:pPr>
        <w:pStyle w:val="Bodynoindent"/>
        <w:jc w:val="left"/>
      </w:pPr>
      <w:r w:rsidRPr="00D20093">
        <w:t>Dante Alighieri (1265-1321 C.E.)</w:t>
      </w:r>
    </w:p>
    <w:p w14:paraId="36971B9B" w14:textId="77777777" w:rsidR="00D20093" w:rsidRPr="00D20093" w:rsidRDefault="000276C6" w:rsidP="00D20093">
      <w:pPr>
        <w:pStyle w:val="Bodynoindent"/>
        <w:jc w:val="left"/>
      </w:pPr>
      <w:r w:rsidRPr="00D20093">
        <w:t xml:space="preserve">Composed between 1308- 1321 C.E. </w:t>
      </w:r>
    </w:p>
    <w:p w14:paraId="5434D712" w14:textId="774F41AA" w:rsidR="000276C6" w:rsidRPr="00D20093" w:rsidRDefault="000276C6" w:rsidP="00D20093">
      <w:pPr>
        <w:pStyle w:val="Bodynoindent"/>
        <w:jc w:val="left"/>
      </w:pPr>
      <w:r w:rsidRPr="00D20093">
        <w:t>Italy</w:t>
      </w:r>
    </w:p>
    <w:p w14:paraId="2D08DC18" w14:textId="5076F2C0" w:rsidR="000276C6" w:rsidRPr="00D20093" w:rsidRDefault="000276C6" w:rsidP="00D20093">
      <w:pPr>
        <w:pStyle w:val="Body"/>
      </w:pPr>
      <w:r w:rsidRPr="00D20093">
        <w:t xml:space="preserve">Durante degli Alighieri, known to us as Dante, called his masterpiece simply La Commedia (The Comedy), not because it is funny, but because it begins sadly and ends happily. It is a deceptively simple title for such a complex and detailed work; as an example, Dante intended the first three lines to be read with four levels of mean- ing (literal, allegorical, moral, and anagogical/mystical). Boccaccio, author of The Decameron, added the word “Divine” to the title, both for the subject matter and the quality of the work. In the story, Dante appears as the main character, although this “pilgrim” should not be confused with the author himself: The character has no clue about what is happening, while the author controls all. The Divine Comedy exists because Dante made the switch from writing love lyrics (with the focus on earthly love) to writing about spiritual love after his muse, Beatrice, died during one of the plagues in Florence. Just as Beatrice inspired Dante from afar during life (the two never had a romantic relationship), she becomes after death the angelic inspiration to turn his attention to God. Dante plays with several traditions in his work: It is a Christian epic, where the epic hero does not need to be brave (in fact, he faints several times) as long as he has divine inter- vention; it is a pro-Trojan work, following Virgil’s lead in the Aeneid; and it uses classical imagery and mythology to represent ideas (literally, Cerberus is a three-headed dog from Greek mythology, but he appears on the level of the Gluttonous to represent the concept of gulping down food). Virgil’s influence manifests itself in several other ways: not only as the epic poet who was, according to Dante, his great master, but also as the poet who wrote of the foundation of the Roman Empire. Dante believed that a strong Holy Roman Empire (based in what is now Germany) would lead to the Second Coming of Christ, whose birth came during the original pax Romana (peace of Rome). It makes perfect sense, therefore, that Beatrice would task Virgil with being Dante’s guide until she assumes that duty before the ascent through Heaven. It also would explain the urgency of Dante’s prose; Dante believes that little time is left before the end of the world, so his work attempts to persuade its audience to change their ways now. In the first book, Inferno (Hell), Dante finds ways to represent how the punishment is the crime, often with astonishing creativity; in Purgatorio (Purgatory), Dante describes the way that sins are purged; and in Paradiso (Heaven), Dante displays his knowledge of the arts and sciences of his day. Geographically, Hell is described as a downward </w:t>
      </w:r>
      <w:r w:rsidRPr="00D20093">
        <w:lastRenderedPageBreak/>
        <w:t>funnel, while the island of Purgatory is a funnel leading upward. Earth exists (for Dante) as a globe around which all other heavenly bodies move; Heaven exists in those circles that form around the Earth, with God in the space beyond.</w:t>
      </w:r>
      <w:r w:rsidR="00D20093">
        <w:t xml:space="preserve"> </w:t>
      </w:r>
      <w:r w:rsidRPr="00D20093">
        <w:t>Heaven is therefore described both as a rose (with the petals forming the circles) and as a type of stadium, where everyone sits facing out, rather than in. Dante’s goal at the end of the epic is to be granted a vision of God as he looks out into the empyrean.</w:t>
      </w:r>
    </w:p>
    <w:p w14:paraId="47F03D84" w14:textId="77777777" w:rsidR="000276C6" w:rsidRDefault="000276C6" w:rsidP="00D20093">
      <w:pPr>
        <w:pStyle w:val="Bodynoindent"/>
        <w:jc w:val="right"/>
      </w:pPr>
      <w:r>
        <w:t>Written</w:t>
      </w:r>
      <w:r>
        <w:rPr>
          <w:spacing w:val="-4"/>
        </w:rPr>
        <w:t xml:space="preserve"> </w:t>
      </w:r>
      <w:r>
        <w:t>by</w:t>
      </w:r>
      <w:r>
        <w:rPr>
          <w:spacing w:val="-3"/>
        </w:rPr>
        <w:t xml:space="preserve"> </w:t>
      </w:r>
      <w:r>
        <w:t>Laura</w:t>
      </w:r>
      <w:r>
        <w:rPr>
          <w:spacing w:val="-4"/>
        </w:rPr>
        <w:t xml:space="preserve"> </w:t>
      </w:r>
      <w:r>
        <w:t>J.</w:t>
      </w:r>
      <w:r>
        <w:rPr>
          <w:spacing w:val="-3"/>
        </w:rPr>
        <w:t xml:space="preserve"> </w:t>
      </w:r>
      <w:r>
        <w:t>Getty</w:t>
      </w:r>
    </w:p>
    <w:p w14:paraId="6674BEA7" w14:textId="77777777" w:rsidR="000276C6" w:rsidRDefault="000276C6" w:rsidP="000276C6">
      <w:pPr>
        <w:pStyle w:val="BodyText"/>
        <w:rPr>
          <w:i/>
          <w:sz w:val="20"/>
        </w:rPr>
      </w:pPr>
    </w:p>
    <w:p w14:paraId="7D25A2F8" w14:textId="2B1BF856" w:rsidR="000276C6" w:rsidRPr="00D20093" w:rsidRDefault="00D20093" w:rsidP="00D20093">
      <w:pPr>
        <w:pStyle w:val="Heading2"/>
      </w:pPr>
      <w:r>
        <w:t xml:space="preserve">5.5.1 </w:t>
      </w:r>
      <w:r w:rsidRPr="00D20093">
        <w:t xml:space="preserve">Selections From </w:t>
      </w:r>
      <w:r w:rsidR="000276C6" w:rsidRPr="00D20093">
        <w:t xml:space="preserve">The </w:t>
      </w:r>
      <w:r w:rsidRPr="00D20093">
        <w:t xml:space="preserve">Divine </w:t>
      </w:r>
      <w:r w:rsidR="000276C6" w:rsidRPr="00D20093">
        <w:t xml:space="preserve">Comedy </w:t>
      </w:r>
      <w:r w:rsidRPr="00D20093">
        <w:t xml:space="preserve">Of Dante </w:t>
      </w:r>
      <w:r w:rsidR="000276C6" w:rsidRPr="00D20093">
        <w:t>Alighieri</w:t>
      </w:r>
    </w:p>
    <w:p w14:paraId="42E881E9" w14:textId="013C4525" w:rsidR="00D20093" w:rsidRPr="00D20093" w:rsidRDefault="00D20093" w:rsidP="00D20093">
      <w:pPr>
        <w:pStyle w:val="Bodynoindent"/>
        <w:jc w:val="left"/>
      </w:pPr>
      <w:r w:rsidRPr="00D20093">
        <w:t>License: Public Domain</w:t>
      </w:r>
    </w:p>
    <w:p w14:paraId="27EA08B8" w14:textId="492F9EB6" w:rsidR="000276C6" w:rsidRPr="00D20093" w:rsidRDefault="000276C6" w:rsidP="00D20093">
      <w:pPr>
        <w:pStyle w:val="Bodynoindent"/>
        <w:jc w:val="left"/>
      </w:pPr>
      <w:r w:rsidRPr="00D20093">
        <w:t>Dante Alighieri, Translated by Courtney Langdon</w:t>
      </w:r>
    </w:p>
    <w:p w14:paraId="585D41CD" w14:textId="77777777" w:rsidR="000276C6" w:rsidRPr="00D20093" w:rsidRDefault="000276C6" w:rsidP="00D20093">
      <w:pPr>
        <w:pStyle w:val="Heading3"/>
      </w:pPr>
      <w:r w:rsidRPr="00D20093">
        <w:t>Inferno I</w:t>
      </w:r>
    </w:p>
    <w:p w14:paraId="0CB22FD7" w14:textId="00F1720C" w:rsidR="000276C6" w:rsidRPr="00D20093" w:rsidRDefault="000276C6" w:rsidP="00D20093">
      <w:pPr>
        <w:pStyle w:val="Heading4"/>
      </w:pPr>
      <w:r w:rsidRPr="00D20093">
        <w:t>Introduction to the Divine Comedy The Wood and the Mountain</w:t>
      </w:r>
    </w:p>
    <w:p w14:paraId="1944B0AB" w14:textId="0655C4AA" w:rsidR="00D20093" w:rsidRDefault="00D20093" w:rsidP="00D20093">
      <w:pPr>
        <w:rPr>
          <w:lang w:bidi="en-US"/>
        </w:rPr>
      </w:pPr>
    </w:p>
    <w:p w14:paraId="044D1D11" w14:textId="49B0F1DA" w:rsidR="00D20093" w:rsidRDefault="00D20093" w:rsidP="00D20093">
      <w:pPr>
        <w:pStyle w:val="Bodynoindent"/>
        <w:jc w:val="center"/>
        <w:rPr>
          <w:lang w:bidi="en-US"/>
        </w:rPr>
      </w:pPr>
      <w:r>
        <w:rPr>
          <w:noProof/>
        </w:rPr>
        <w:drawing>
          <wp:inline distT="0" distB="0" distL="0" distR="0" wp14:anchorId="6B0E1984" wp14:editId="0A7771AA">
            <wp:extent cx="2245106" cy="3211830"/>
            <wp:effectExtent l="0" t="0" r="3175" b="1270"/>
            <wp:docPr id="31"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7.png"/>
                    <pic:cNvPicPr/>
                  </pic:nvPicPr>
                  <pic:blipFill>
                    <a:blip r:embed="rId21" cstate="print"/>
                    <a:stretch>
                      <a:fillRect/>
                    </a:stretch>
                  </pic:blipFill>
                  <pic:spPr>
                    <a:xfrm>
                      <a:off x="0" y="0"/>
                      <a:ext cx="2245106" cy="3211830"/>
                    </a:xfrm>
                    <a:prstGeom prst="rect">
                      <a:avLst/>
                    </a:prstGeom>
                  </pic:spPr>
                </pic:pic>
              </a:graphicData>
            </a:graphic>
          </wp:inline>
        </w:drawing>
      </w:r>
    </w:p>
    <w:p w14:paraId="02AB7E23" w14:textId="77777777" w:rsidR="00D20093" w:rsidRDefault="00D20093" w:rsidP="00D20093">
      <w:pPr>
        <w:pStyle w:val="CaptionHeader"/>
      </w:pPr>
      <w:r>
        <w:rPr>
          <w:w w:val="105"/>
        </w:rPr>
        <w:t>image</w:t>
      </w:r>
      <w:r>
        <w:rPr>
          <w:spacing w:val="8"/>
          <w:w w:val="105"/>
        </w:rPr>
        <w:t xml:space="preserve"> </w:t>
      </w:r>
      <w:r>
        <w:rPr>
          <w:w w:val="105"/>
        </w:rPr>
        <w:t>5.12:</w:t>
      </w:r>
      <w:r>
        <w:rPr>
          <w:spacing w:val="9"/>
          <w:w w:val="105"/>
        </w:rPr>
        <w:t xml:space="preserve"> </w:t>
      </w:r>
      <w:r>
        <w:rPr>
          <w:w w:val="105"/>
        </w:rPr>
        <w:t>inferno:</w:t>
      </w:r>
      <w:r>
        <w:rPr>
          <w:spacing w:val="9"/>
          <w:w w:val="105"/>
        </w:rPr>
        <w:t xml:space="preserve"> </w:t>
      </w:r>
      <w:r>
        <w:rPr>
          <w:w w:val="105"/>
        </w:rPr>
        <w:t>Canto</w:t>
      </w:r>
      <w:r>
        <w:rPr>
          <w:spacing w:val="9"/>
          <w:w w:val="105"/>
        </w:rPr>
        <w:t xml:space="preserve"> </w:t>
      </w:r>
      <w:r>
        <w:rPr>
          <w:w w:val="105"/>
        </w:rPr>
        <w:t>one</w:t>
      </w:r>
      <w:r>
        <w:rPr>
          <w:spacing w:val="8"/>
          <w:w w:val="105"/>
        </w:rPr>
        <w:t xml:space="preserve"> </w:t>
      </w:r>
      <w:r>
        <w:rPr>
          <w:w w:val="105"/>
        </w:rPr>
        <w:t>|</w:t>
      </w:r>
      <w:r>
        <w:rPr>
          <w:spacing w:val="9"/>
          <w:w w:val="105"/>
        </w:rPr>
        <w:t xml:space="preserve"> </w:t>
      </w:r>
      <w:r>
        <w:rPr>
          <w:w w:val="105"/>
        </w:rPr>
        <w:t>Dante</w:t>
      </w:r>
      <w:r>
        <w:rPr>
          <w:spacing w:val="1"/>
          <w:w w:val="105"/>
        </w:rPr>
        <w:t xml:space="preserve"> </w:t>
      </w:r>
      <w:r>
        <w:rPr>
          <w:spacing w:val="-1"/>
        </w:rPr>
        <w:t xml:space="preserve">flees through a dark </w:t>
      </w:r>
      <w:r>
        <w:t>forest, pursued by three</w:t>
      </w:r>
      <w:r>
        <w:rPr>
          <w:spacing w:val="1"/>
        </w:rPr>
        <w:t xml:space="preserve"> </w:t>
      </w:r>
      <w:r>
        <w:rPr>
          <w:spacing w:val="-2"/>
        </w:rPr>
        <w:t>dangerous</w:t>
      </w:r>
      <w:r>
        <w:rPr>
          <w:spacing w:val="-10"/>
        </w:rPr>
        <w:t xml:space="preserve"> </w:t>
      </w:r>
      <w:r>
        <w:rPr>
          <w:spacing w:val="-2"/>
        </w:rPr>
        <w:t>animals,</w:t>
      </w:r>
      <w:r>
        <w:rPr>
          <w:spacing w:val="-9"/>
        </w:rPr>
        <w:t xml:space="preserve"> </w:t>
      </w:r>
      <w:r>
        <w:rPr>
          <w:spacing w:val="-2"/>
        </w:rPr>
        <w:t>a</w:t>
      </w:r>
      <w:r>
        <w:rPr>
          <w:spacing w:val="-9"/>
        </w:rPr>
        <w:t xml:space="preserve"> </w:t>
      </w:r>
      <w:r>
        <w:rPr>
          <w:spacing w:val="-2"/>
        </w:rPr>
        <w:t>lion,</w:t>
      </w:r>
      <w:r>
        <w:rPr>
          <w:spacing w:val="-9"/>
        </w:rPr>
        <w:t xml:space="preserve"> </w:t>
      </w:r>
      <w:r>
        <w:rPr>
          <w:spacing w:val="-2"/>
        </w:rPr>
        <w:t>a</w:t>
      </w:r>
      <w:r>
        <w:rPr>
          <w:spacing w:val="-9"/>
        </w:rPr>
        <w:t xml:space="preserve"> </w:t>
      </w:r>
      <w:r>
        <w:rPr>
          <w:spacing w:val="-2"/>
        </w:rPr>
        <w:t>leopard,</w:t>
      </w:r>
      <w:r>
        <w:rPr>
          <w:spacing w:val="-10"/>
        </w:rPr>
        <w:t xml:space="preserve"> </w:t>
      </w:r>
      <w:r>
        <w:rPr>
          <w:spacing w:val="-2"/>
        </w:rPr>
        <w:t>and</w:t>
      </w:r>
      <w:r>
        <w:rPr>
          <w:spacing w:val="-9"/>
        </w:rPr>
        <w:t xml:space="preserve"> </w:t>
      </w:r>
      <w:r>
        <w:rPr>
          <w:spacing w:val="-1"/>
        </w:rPr>
        <w:t>a</w:t>
      </w:r>
      <w:r>
        <w:rPr>
          <w:spacing w:val="-9"/>
        </w:rPr>
        <w:t xml:space="preserve"> </w:t>
      </w:r>
      <w:r>
        <w:rPr>
          <w:spacing w:val="-1"/>
        </w:rPr>
        <w:t>wolf.</w:t>
      </w:r>
    </w:p>
    <w:p w14:paraId="7F3B5F00" w14:textId="77777777" w:rsidR="00D20093" w:rsidRDefault="00D20093" w:rsidP="00D20093">
      <w:pPr>
        <w:pStyle w:val="CaptionText"/>
        <w:rPr>
          <w:spacing w:val="-42"/>
        </w:rPr>
      </w:pPr>
      <w:r>
        <w:rPr>
          <w:b/>
        </w:rPr>
        <w:t xml:space="preserve">Author: </w:t>
      </w:r>
      <w:r>
        <w:t>Teodolinda Barolini</w:t>
      </w:r>
      <w:r>
        <w:rPr>
          <w:spacing w:val="-42"/>
        </w:rPr>
        <w:t xml:space="preserve"> </w:t>
      </w:r>
    </w:p>
    <w:p w14:paraId="77DBFBA7" w14:textId="73D8DB97" w:rsidR="00D20093" w:rsidRDefault="00D20093" w:rsidP="00D20093">
      <w:pPr>
        <w:pStyle w:val="CaptionText"/>
      </w:pPr>
      <w:r>
        <w:rPr>
          <w:b/>
          <w:spacing w:val="-5"/>
        </w:rPr>
        <w:t xml:space="preserve">Source: </w:t>
      </w:r>
      <w:r>
        <w:rPr>
          <w:spacing w:val="-4"/>
        </w:rPr>
        <w:t>Digital Dante</w:t>
      </w:r>
      <w:r>
        <w:t xml:space="preserve"> </w:t>
      </w:r>
    </w:p>
    <w:p w14:paraId="0812C622" w14:textId="4EBC3F50" w:rsidR="00D20093" w:rsidRDefault="00D20093" w:rsidP="00D20093">
      <w:pPr>
        <w:pStyle w:val="CaptionText"/>
      </w:pPr>
      <w:r>
        <w:rPr>
          <w:b/>
          <w:spacing w:val="1"/>
          <w:w w:val="106"/>
        </w:rPr>
        <w:t>Li</w:t>
      </w:r>
      <w:r>
        <w:rPr>
          <w:b/>
          <w:w w:val="95"/>
        </w:rPr>
        <w:t>c</w:t>
      </w:r>
      <w:r>
        <w:rPr>
          <w:b/>
          <w:spacing w:val="-1"/>
          <w:w w:val="98"/>
        </w:rPr>
        <w:t>e</w:t>
      </w:r>
      <w:r>
        <w:rPr>
          <w:b/>
        </w:rPr>
        <w:t>n</w:t>
      </w:r>
      <w:r>
        <w:rPr>
          <w:b/>
          <w:spacing w:val="1"/>
        </w:rPr>
        <w:t>s</w:t>
      </w:r>
      <w:r>
        <w:rPr>
          <w:b/>
          <w:w w:val="88"/>
        </w:rPr>
        <w:t>e:</w:t>
      </w:r>
      <w:r>
        <w:rPr>
          <w:b/>
          <w:spacing w:val="-6"/>
        </w:rPr>
        <w:t xml:space="preserve"> </w:t>
      </w:r>
      <w:r>
        <w:rPr>
          <w:w w:val="103"/>
        </w:rPr>
        <w:t>P</w:t>
      </w:r>
      <w:r>
        <w:rPr>
          <w:spacing w:val="-1"/>
          <w:w w:val="103"/>
        </w:rPr>
        <w:t>u</w:t>
      </w:r>
      <w:r>
        <w:rPr>
          <w:w w:val="101"/>
        </w:rPr>
        <w:t>b</w:t>
      </w:r>
      <w:r>
        <w:rPr>
          <w:w w:val="94"/>
        </w:rPr>
        <w:t>lic</w:t>
      </w:r>
      <w:r>
        <w:rPr>
          <w:spacing w:val="-5"/>
        </w:rPr>
        <w:t xml:space="preserve"> </w:t>
      </w:r>
      <w:r>
        <w:rPr>
          <w:spacing w:val="1"/>
          <w:w w:val="101"/>
        </w:rPr>
        <w:t>D</w:t>
      </w:r>
      <w:r>
        <w:rPr>
          <w:w w:val="102"/>
        </w:rPr>
        <w:t>o</w:t>
      </w:r>
      <w:r>
        <w:rPr>
          <w:spacing w:val="-1"/>
          <w:w w:val="105"/>
        </w:rPr>
        <w:t>m</w:t>
      </w:r>
      <w:r>
        <w:rPr>
          <w:w w:val="98"/>
        </w:rPr>
        <w:t>a</w:t>
      </w:r>
      <w:r>
        <w:rPr>
          <w:w w:val="104"/>
        </w:rPr>
        <w:t>in</w:t>
      </w:r>
    </w:p>
    <w:p w14:paraId="26B36CAF" w14:textId="77777777" w:rsidR="00D20093" w:rsidRPr="00D20093" w:rsidRDefault="00D20093" w:rsidP="00D20093">
      <w:pPr>
        <w:pStyle w:val="CaptionText"/>
      </w:pPr>
    </w:p>
    <w:p w14:paraId="2AE200D5" w14:textId="77777777" w:rsidR="000276C6" w:rsidRDefault="000276C6" w:rsidP="00D20093">
      <w:pPr>
        <w:pStyle w:val="Poetry"/>
      </w:pPr>
      <w:r>
        <w:lastRenderedPageBreak/>
        <w:t>When</w:t>
      </w:r>
      <w:r>
        <w:rPr>
          <w:spacing w:val="-5"/>
        </w:rPr>
        <w:t xml:space="preserve"> </w:t>
      </w:r>
      <w:r>
        <w:t>half</w:t>
      </w:r>
      <w:r>
        <w:rPr>
          <w:spacing w:val="-5"/>
        </w:rPr>
        <w:t xml:space="preserve"> </w:t>
      </w:r>
      <w:r>
        <w:t>way</w:t>
      </w:r>
      <w:r>
        <w:rPr>
          <w:spacing w:val="-5"/>
        </w:rPr>
        <w:t xml:space="preserve"> </w:t>
      </w:r>
      <w:r>
        <w:t>through</w:t>
      </w:r>
      <w:r>
        <w:rPr>
          <w:spacing w:val="-5"/>
        </w:rPr>
        <w:t xml:space="preserve"> </w:t>
      </w:r>
      <w:r>
        <w:t>the</w:t>
      </w:r>
      <w:r>
        <w:rPr>
          <w:spacing w:val="-4"/>
        </w:rPr>
        <w:t xml:space="preserve"> </w:t>
      </w:r>
      <w:r>
        <w:t>journey</w:t>
      </w:r>
      <w:r>
        <w:rPr>
          <w:spacing w:val="-5"/>
        </w:rPr>
        <w:t xml:space="preserve"> </w:t>
      </w:r>
      <w:r>
        <w:t>of</w:t>
      </w:r>
      <w:r>
        <w:rPr>
          <w:spacing w:val="-5"/>
        </w:rPr>
        <w:t xml:space="preserve"> </w:t>
      </w:r>
      <w:r>
        <w:t>our</w:t>
      </w:r>
      <w:r>
        <w:rPr>
          <w:spacing w:val="-5"/>
        </w:rPr>
        <w:t xml:space="preserve"> </w:t>
      </w:r>
      <w:r>
        <w:t>life</w:t>
      </w:r>
    </w:p>
    <w:p w14:paraId="602D7500" w14:textId="77777777" w:rsidR="00D20093" w:rsidRDefault="000276C6" w:rsidP="00D20093">
      <w:pPr>
        <w:pStyle w:val="Poetry"/>
        <w:rPr>
          <w:spacing w:val="1"/>
        </w:rPr>
      </w:pPr>
      <w:r>
        <w:t>I found that I was in a gloomy wood,</w:t>
      </w:r>
      <w:r>
        <w:rPr>
          <w:spacing w:val="1"/>
        </w:rPr>
        <w:t xml:space="preserve"> </w:t>
      </w:r>
    </w:p>
    <w:p w14:paraId="360B712C" w14:textId="77777777" w:rsidR="00D20093" w:rsidRDefault="000276C6" w:rsidP="00D20093">
      <w:pPr>
        <w:pStyle w:val="Poetry"/>
        <w:rPr>
          <w:spacing w:val="-52"/>
        </w:rPr>
      </w:pPr>
      <w:r>
        <w:t>because</w:t>
      </w:r>
      <w:r>
        <w:rPr>
          <w:spacing w:val="-8"/>
        </w:rPr>
        <w:t xml:space="preserve"> </w:t>
      </w:r>
      <w:r>
        <w:t>the</w:t>
      </w:r>
      <w:r>
        <w:rPr>
          <w:spacing w:val="-7"/>
        </w:rPr>
        <w:t xml:space="preserve"> </w:t>
      </w:r>
      <w:r>
        <w:t>path</w:t>
      </w:r>
      <w:r>
        <w:rPr>
          <w:spacing w:val="-8"/>
        </w:rPr>
        <w:t xml:space="preserve"> </w:t>
      </w:r>
      <w:r>
        <w:t>which</w:t>
      </w:r>
      <w:r>
        <w:rPr>
          <w:spacing w:val="-7"/>
        </w:rPr>
        <w:t xml:space="preserve"> </w:t>
      </w:r>
      <w:r>
        <w:t>led</w:t>
      </w:r>
      <w:r>
        <w:rPr>
          <w:spacing w:val="-7"/>
        </w:rPr>
        <w:t xml:space="preserve"> </w:t>
      </w:r>
      <w:r>
        <w:t>aright</w:t>
      </w:r>
      <w:r>
        <w:rPr>
          <w:spacing w:val="-8"/>
        </w:rPr>
        <w:t xml:space="preserve"> </w:t>
      </w:r>
      <w:r>
        <w:t>was</w:t>
      </w:r>
      <w:r>
        <w:rPr>
          <w:spacing w:val="-7"/>
        </w:rPr>
        <w:t xml:space="preserve"> </w:t>
      </w:r>
      <w:r>
        <w:t>lost.</w:t>
      </w:r>
      <w:r>
        <w:rPr>
          <w:spacing w:val="-52"/>
        </w:rPr>
        <w:t xml:space="preserve"> </w:t>
      </w:r>
    </w:p>
    <w:p w14:paraId="3B46A7EC" w14:textId="4AEE60FC" w:rsidR="000276C6" w:rsidRDefault="000276C6" w:rsidP="00D20093">
      <w:pPr>
        <w:pStyle w:val="Poetry"/>
      </w:pPr>
      <w:r>
        <w:t>And</w:t>
      </w:r>
      <w:r>
        <w:rPr>
          <w:spacing w:val="-7"/>
        </w:rPr>
        <w:t xml:space="preserve"> </w:t>
      </w:r>
      <w:r>
        <w:t>ah,</w:t>
      </w:r>
      <w:r>
        <w:rPr>
          <w:spacing w:val="-6"/>
        </w:rPr>
        <w:t xml:space="preserve"> </w:t>
      </w:r>
      <w:r>
        <w:t>how</w:t>
      </w:r>
      <w:r>
        <w:rPr>
          <w:spacing w:val="-6"/>
        </w:rPr>
        <w:t xml:space="preserve"> </w:t>
      </w:r>
      <w:r>
        <w:t>hard</w:t>
      </w:r>
      <w:r>
        <w:rPr>
          <w:spacing w:val="-6"/>
        </w:rPr>
        <w:t xml:space="preserve"> </w:t>
      </w:r>
      <w:r>
        <w:t>it</w:t>
      </w:r>
      <w:r>
        <w:rPr>
          <w:spacing w:val="-6"/>
        </w:rPr>
        <w:t xml:space="preserve"> </w:t>
      </w:r>
      <w:r>
        <w:t>is</w:t>
      </w:r>
      <w:r>
        <w:rPr>
          <w:spacing w:val="-6"/>
        </w:rPr>
        <w:t xml:space="preserve"> </w:t>
      </w:r>
      <w:r>
        <w:t>to</w:t>
      </w:r>
      <w:r>
        <w:rPr>
          <w:spacing w:val="-6"/>
        </w:rPr>
        <w:t xml:space="preserve"> </w:t>
      </w:r>
      <w:r>
        <w:t>say</w:t>
      </w:r>
      <w:r>
        <w:rPr>
          <w:spacing w:val="-6"/>
        </w:rPr>
        <w:t xml:space="preserve"> </w:t>
      </w:r>
      <w:r>
        <w:t>just</w:t>
      </w:r>
      <w:r>
        <w:rPr>
          <w:spacing w:val="-6"/>
        </w:rPr>
        <w:t xml:space="preserve"> </w:t>
      </w:r>
      <w:r>
        <w:t>what</w:t>
      </w:r>
    </w:p>
    <w:p w14:paraId="4755EE9D" w14:textId="0573AA6E" w:rsidR="000276C6" w:rsidRDefault="000276C6" w:rsidP="00D20093">
      <w:pPr>
        <w:pStyle w:val="Poetry"/>
      </w:pPr>
      <w:r>
        <w:t>this</w:t>
      </w:r>
      <w:r>
        <w:rPr>
          <w:spacing w:val="-4"/>
        </w:rPr>
        <w:t xml:space="preserve"> </w:t>
      </w:r>
      <w:r>
        <w:t>wild</w:t>
      </w:r>
      <w:r>
        <w:rPr>
          <w:spacing w:val="-4"/>
        </w:rPr>
        <w:t xml:space="preserve"> </w:t>
      </w:r>
      <w:r>
        <w:t>and</w:t>
      </w:r>
      <w:r>
        <w:rPr>
          <w:spacing w:val="-4"/>
        </w:rPr>
        <w:t xml:space="preserve"> </w:t>
      </w:r>
      <w:r>
        <w:t>rough</w:t>
      </w:r>
      <w:r>
        <w:rPr>
          <w:spacing w:val="-4"/>
        </w:rPr>
        <w:t xml:space="preserve"> </w:t>
      </w:r>
      <w:r>
        <w:t>and</w:t>
      </w:r>
      <w:r>
        <w:rPr>
          <w:spacing w:val="-4"/>
        </w:rPr>
        <w:t xml:space="preserve"> </w:t>
      </w:r>
      <w:r>
        <w:t>stubborn</w:t>
      </w:r>
      <w:r>
        <w:rPr>
          <w:spacing w:val="-4"/>
        </w:rPr>
        <w:t xml:space="preserve"> </w:t>
      </w:r>
      <w:r>
        <w:t>woodland</w:t>
      </w:r>
      <w:r>
        <w:rPr>
          <w:spacing w:val="-4"/>
        </w:rPr>
        <w:t xml:space="preserve"> </w:t>
      </w:r>
      <w:r>
        <w:t>was,</w:t>
      </w:r>
    </w:p>
    <w:p w14:paraId="4CA5201E" w14:textId="77777777" w:rsidR="00D20093" w:rsidRDefault="000276C6" w:rsidP="00D20093">
      <w:pPr>
        <w:pStyle w:val="Poetry"/>
        <w:rPr>
          <w:spacing w:val="-52"/>
        </w:rPr>
      </w:pPr>
      <w:r>
        <w:t>the</w:t>
      </w:r>
      <w:r>
        <w:rPr>
          <w:spacing w:val="-9"/>
        </w:rPr>
        <w:t xml:space="preserve"> </w:t>
      </w:r>
      <w:r>
        <w:t>very</w:t>
      </w:r>
      <w:r>
        <w:rPr>
          <w:spacing w:val="-9"/>
        </w:rPr>
        <w:t xml:space="preserve"> </w:t>
      </w:r>
      <w:r>
        <w:t>thought</w:t>
      </w:r>
      <w:r>
        <w:rPr>
          <w:spacing w:val="-9"/>
        </w:rPr>
        <w:t xml:space="preserve"> </w:t>
      </w:r>
      <w:r>
        <w:t>of</w:t>
      </w:r>
      <w:r>
        <w:rPr>
          <w:spacing w:val="-8"/>
        </w:rPr>
        <w:t xml:space="preserve"> </w:t>
      </w:r>
      <w:r>
        <w:t>which</w:t>
      </w:r>
      <w:r>
        <w:rPr>
          <w:spacing w:val="-9"/>
        </w:rPr>
        <w:t xml:space="preserve"> </w:t>
      </w:r>
      <w:r>
        <w:t>renews</w:t>
      </w:r>
      <w:r>
        <w:rPr>
          <w:spacing w:val="-9"/>
        </w:rPr>
        <w:t xml:space="preserve"> </w:t>
      </w:r>
      <w:r>
        <w:t>my</w:t>
      </w:r>
      <w:r>
        <w:rPr>
          <w:spacing w:val="-8"/>
        </w:rPr>
        <w:t xml:space="preserve"> </w:t>
      </w:r>
      <w:r>
        <w:t>fear!</w:t>
      </w:r>
      <w:r>
        <w:rPr>
          <w:spacing w:val="-52"/>
        </w:rPr>
        <w:t xml:space="preserve"> </w:t>
      </w:r>
    </w:p>
    <w:p w14:paraId="46AFD2FA" w14:textId="415DF5A2" w:rsidR="000276C6" w:rsidRDefault="000276C6" w:rsidP="00D20093">
      <w:pPr>
        <w:pStyle w:val="Poetry"/>
      </w:pPr>
      <w:r>
        <w:t>So</w:t>
      </w:r>
      <w:r>
        <w:rPr>
          <w:spacing w:val="-10"/>
        </w:rPr>
        <w:t xml:space="preserve"> </w:t>
      </w:r>
      <w:r>
        <w:t>bitter</w:t>
      </w:r>
      <w:r>
        <w:rPr>
          <w:spacing w:val="-10"/>
        </w:rPr>
        <w:t xml:space="preserve"> </w:t>
      </w:r>
      <w:r>
        <w:t>’t</w:t>
      </w:r>
      <w:r>
        <w:rPr>
          <w:spacing w:val="-10"/>
        </w:rPr>
        <w:t xml:space="preserve"> </w:t>
      </w:r>
      <w:r>
        <w:t>is,</w:t>
      </w:r>
      <w:r>
        <w:rPr>
          <w:spacing w:val="-10"/>
        </w:rPr>
        <w:t xml:space="preserve"> </w:t>
      </w:r>
      <w:r>
        <w:t>that</w:t>
      </w:r>
      <w:r>
        <w:rPr>
          <w:spacing w:val="-10"/>
        </w:rPr>
        <w:t xml:space="preserve"> </w:t>
      </w:r>
      <w:r>
        <w:t>death</w:t>
      </w:r>
      <w:r>
        <w:rPr>
          <w:spacing w:val="-10"/>
        </w:rPr>
        <w:t xml:space="preserve"> </w:t>
      </w:r>
      <w:r>
        <w:t>is</w:t>
      </w:r>
      <w:r>
        <w:rPr>
          <w:spacing w:val="-10"/>
        </w:rPr>
        <w:t xml:space="preserve"> </w:t>
      </w:r>
      <w:r>
        <w:t>little</w:t>
      </w:r>
      <w:r>
        <w:rPr>
          <w:spacing w:val="-10"/>
        </w:rPr>
        <w:t xml:space="preserve"> </w:t>
      </w:r>
      <w:r>
        <w:t>worse;</w:t>
      </w:r>
    </w:p>
    <w:p w14:paraId="79A3FE24" w14:textId="77777777" w:rsidR="00D20093" w:rsidRDefault="000276C6" w:rsidP="00D20093">
      <w:pPr>
        <w:pStyle w:val="Poetry"/>
      </w:pPr>
      <w:r>
        <w:t>but of the good to treat which there I found,</w:t>
      </w:r>
    </w:p>
    <w:p w14:paraId="623DA7C5" w14:textId="235997CD" w:rsidR="000276C6" w:rsidRDefault="000276C6" w:rsidP="00D20093">
      <w:pPr>
        <w:pStyle w:val="Poetry"/>
      </w:pPr>
      <w:r>
        <w:rPr>
          <w:spacing w:val="-52"/>
        </w:rPr>
        <w:t xml:space="preserve"> </w:t>
      </w:r>
      <w:r>
        <w:t>I’ll</w:t>
      </w:r>
      <w:r>
        <w:rPr>
          <w:spacing w:val="-12"/>
        </w:rPr>
        <w:t xml:space="preserve"> </w:t>
      </w:r>
      <w:r>
        <w:t>speak</w:t>
      </w:r>
      <w:r>
        <w:rPr>
          <w:spacing w:val="-11"/>
        </w:rPr>
        <w:t xml:space="preserve"> </w:t>
      </w:r>
      <w:r>
        <w:t>of</w:t>
      </w:r>
      <w:r>
        <w:rPr>
          <w:spacing w:val="-11"/>
        </w:rPr>
        <w:t xml:space="preserve"> </w:t>
      </w:r>
      <w:r>
        <w:t>what</w:t>
      </w:r>
      <w:r>
        <w:rPr>
          <w:spacing w:val="-12"/>
        </w:rPr>
        <w:t xml:space="preserve"> </w:t>
      </w:r>
      <w:r>
        <w:t>I</w:t>
      </w:r>
      <w:r>
        <w:rPr>
          <w:spacing w:val="-11"/>
        </w:rPr>
        <w:t xml:space="preserve"> </w:t>
      </w:r>
      <w:r>
        <w:t>else</w:t>
      </w:r>
      <w:r>
        <w:rPr>
          <w:spacing w:val="-11"/>
        </w:rPr>
        <w:t xml:space="preserve"> </w:t>
      </w:r>
      <w:r>
        <w:t>discovered</w:t>
      </w:r>
      <w:r>
        <w:rPr>
          <w:spacing w:val="-11"/>
        </w:rPr>
        <w:t xml:space="preserve"> </w:t>
      </w:r>
      <w:r>
        <w:t>there.</w:t>
      </w:r>
    </w:p>
    <w:p w14:paraId="3F215C87" w14:textId="77777777" w:rsidR="00D20093" w:rsidRDefault="00D20093" w:rsidP="00D20093">
      <w:pPr>
        <w:pStyle w:val="Poetry"/>
      </w:pPr>
    </w:p>
    <w:p w14:paraId="725A206E" w14:textId="2564B0D2" w:rsidR="000276C6" w:rsidRDefault="000276C6" w:rsidP="00D20093">
      <w:pPr>
        <w:pStyle w:val="Poetry"/>
      </w:pPr>
      <w:r>
        <w:t>I</w:t>
      </w:r>
      <w:r>
        <w:rPr>
          <w:spacing w:val="-7"/>
        </w:rPr>
        <w:t xml:space="preserve"> </w:t>
      </w:r>
      <w:r>
        <w:t>cannot</w:t>
      </w:r>
      <w:r>
        <w:rPr>
          <w:spacing w:val="-7"/>
        </w:rPr>
        <w:t xml:space="preserve"> </w:t>
      </w:r>
      <w:r>
        <w:t>well</w:t>
      </w:r>
      <w:r>
        <w:rPr>
          <w:spacing w:val="-6"/>
        </w:rPr>
        <w:t xml:space="preserve"> </w:t>
      </w:r>
      <w:r>
        <w:t>say</w:t>
      </w:r>
      <w:r>
        <w:rPr>
          <w:spacing w:val="-7"/>
        </w:rPr>
        <w:t xml:space="preserve"> </w:t>
      </w:r>
      <w:r>
        <w:t>how</w:t>
      </w:r>
      <w:r>
        <w:rPr>
          <w:spacing w:val="-7"/>
        </w:rPr>
        <w:t xml:space="preserve"> </w:t>
      </w:r>
      <w:r>
        <w:t>I</w:t>
      </w:r>
      <w:r>
        <w:rPr>
          <w:spacing w:val="-6"/>
        </w:rPr>
        <w:t xml:space="preserve"> </w:t>
      </w:r>
      <w:r>
        <w:t>entered</w:t>
      </w:r>
      <w:r>
        <w:rPr>
          <w:spacing w:val="-7"/>
        </w:rPr>
        <w:t xml:space="preserve"> </w:t>
      </w:r>
      <w:r>
        <w:t>it,</w:t>
      </w:r>
    </w:p>
    <w:p w14:paraId="14ECFBFD" w14:textId="77777777" w:rsidR="00D20093" w:rsidRDefault="000276C6" w:rsidP="00D20093">
      <w:pPr>
        <w:pStyle w:val="Poetry"/>
        <w:rPr>
          <w:spacing w:val="1"/>
        </w:rPr>
      </w:pPr>
      <w:r>
        <w:t>so full of slumber was I at the moment</w:t>
      </w:r>
      <w:r>
        <w:rPr>
          <w:spacing w:val="1"/>
        </w:rPr>
        <w:t xml:space="preserve"> </w:t>
      </w:r>
    </w:p>
    <w:p w14:paraId="27FEC5B5" w14:textId="77777777" w:rsidR="00D20093" w:rsidRDefault="000276C6" w:rsidP="00D20093">
      <w:pPr>
        <w:pStyle w:val="Poetry"/>
        <w:rPr>
          <w:spacing w:val="-52"/>
        </w:rPr>
      </w:pPr>
      <w:r>
        <w:t>when I forsook the pathway of the truth;</w:t>
      </w:r>
      <w:r>
        <w:rPr>
          <w:spacing w:val="-52"/>
        </w:rPr>
        <w:t xml:space="preserve"> </w:t>
      </w:r>
    </w:p>
    <w:p w14:paraId="069B236F" w14:textId="628BCB2F" w:rsidR="000276C6" w:rsidRDefault="000276C6" w:rsidP="00D20093">
      <w:pPr>
        <w:pStyle w:val="Poetry"/>
      </w:pPr>
      <w:r>
        <w:t>but</w:t>
      </w:r>
      <w:r>
        <w:rPr>
          <w:spacing w:val="-10"/>
        </w:rPr>
        <w:t xml:space="preserve"> </w:t>
      </w:r>
      <w:r>
        <w:t>after</w:t>
      </w:r>
      <w:r>
        <w:rPr>
          <w:spacing w:val="-10"/>
        </w:rPr>
        <w:t xml:space="preserve"> </w:t>
      </w:r>
      <w:r>
        <w:t>I</w:t>
      </w:r>
      <w:r>
        <w:rPr>
          <w:spacing w:val="-9"/>
        </w:rPr>
        <w:t xml:space="preserve"> </w:t>
      </w:r>
      <w:r>
        <w:t>had</w:t>
      </w:r>
      <w:r>
        <w:rPr>
          <w:spacing w:val="-10"/>
        </w:rPr>
        <w:t xml:space="preserve"> </w:t>
      </w:r>
      <w:r>
        <w:t>reached</w:t>
      </w:r>
      <w:r>
        <w:rPr>
          <w:spacing w:val="-10"/>
        </w:rPr>
        <w:t xml:space="preserve"> </w:t>
      </w:r>
      <w:r>
        <w:t>a</w:t>
      </w:r>
      <w:r>
        <w:rPr>
          <w:spacing w:val="-9"/>
        </w:rPr>
        <w:t xml:space="preserve"> </w:t>
      </w:r>
      <w:r>
        <w:t>mountain’s</w:t>
      </w:r>
      <w:r>
        <w:rPr>
          <w:spacing w:val="-10"/>
        </w:rPr>
        <w:t xml:space="preserve"> </w:t>
      </w:r>
      <w:r>
        <w:t>foot,</w:t>
      </w:r>
    </w:p>
    <w:p w14:paraId="08AB1C64" w14:textId="77777777" w:rsidR="000276C6" w:rsidRDefault="000276C6" w:rsidP="00D20093">
      <w:pPr>
        <w:pStyle w:val="Poetry"/>
      </w:pPr>
      <w:r>
        <w:t>where</w:t>
      </w:r>
      <w:r>
        <w:rPr>
          <w:spacing w:val="-4"/>
        </w:rPr>
        <w:t xml:space="preserve"> </w:t>
      </w:r>
      <w:r>
        <w:t>that</w:t>
      </w:r>
      <w:r>
        <w:rPr>
          <w:spacing w:val="-4"/>
        </w:rPr>
        <w:t xml:space="preserve"> </w:t>
      </w:r>
      <w:r>
        <w:t>vale</w:t>
      </w:r>
      <w:r>
        <w:rPr>
          <w:spacing w:val="-4"/>
        </w:rPr>
        <w:t xml:space="preserve"> </w:t>
      </w:r>
      <w:r>
        <w:t>ended</w:t>
      </w:r>
      <w:r>
        <w:rPr>
          <w:spacing w:val="-4"/>
        </w:rPr>
        <w:t xml:space="preserve"> </w:t>
      </w:r>
      <w:r>
        <w:t>which</w:t>
      </w:r>
      <w:r>
        <w:rPr>
          <w:spacing w:val="-4"/>
        </w:rPr>
        <w:t xml:space="preserve"> </w:t>
      </w:r>
      <w:r>
        <w:t>had</w:t>
      </w:r>
      <w:r>
        <w:rPr>
          <w:spacing w:val="-3"/>
        </w:rPr>
        <w:t xml:space="preserve"> </w:t>
      </w:r>
      <w:r>
        <w:t>pierced</w:t>
      </w:r>
      <w:r>
        <w:rPr>
          <w:spacing w:val="-4"/>
        </w:rPr>
        <w:t xml:space="preserve"> </w:t>
      </w:r>
      <w:r>
        <w:t>my</w:t>
      </w:r>
      <w:r>
        <w:rPr>
          <w:spacing w:val="-4"/>
        </w:rPr>
        <w:t xml:space="preserve"> </w:t>
      </w:r>
      <w:r>
        <w:t>heart</w:t>
      </w:r>
    </w:p>
    <w:p w14:paraId="276CCB3F" w14:textId="6F848A9E" w:rsidR="000276C6" w:rsidRDefault="000276C6" w:rsidP="00D20093">
      <w:pPr>
        <w:pStyle w:val="Poetry"/>
      </w:pPr>
      <w:r>
        <w:t>with</w:t>
      </w:r>
      <w:r>
        <w:rPr>
          <w:spacing w:val="-7"/>
        </w:rPr>
        <w:t xml:space="preserve"> </w:t>
      </w:r>
      <w:r>
        <w:t>fear,</w:t>
      </w:r>
      <w:r>
        <w:rPr>
          <w:spacing w:val="-6"/>
        </w:rPr>
        <w:t xml:space="preserve"> </w:t>
      </w:r>
      <w:r>
        <w:t>I</w:t>
      </w:r>
      <w:r>
        <w:rPr>
          <w:spacing w:val="-7"/>
        </w:rPr>
        <w:t xml:space="preserve"> </w:t>
      </w:r>
      <w:r>
        <w:t>looked</w:t>
      </w:r>
      <w:r>
        <w:rPr>
          <w:spacing w:val="-6"/>
        </w:rPr>
        <w:t xml:space="preserve"> </w:t>
      </w:r>
      <w:r>
        <w:t>on</w:t>
      </w:r>
      <w:r>
        <w:rPr>
          <w:spacing w:val="-7"/>
        </w:rPr>
        <w:t xml:space="preserve"> </w:t>
      </w:r>
      <w:r>
        <w:t>high,</w:t>
      </w:r>
    </w:p>
    <w:p w14:paraId="13BDFC18" w14:textId="77777777" w:rsidR="000276C6" w:rsidRDefault="000276C6" w:rsidP="00D20093">
      <w:pPr>
        <w:pStyle w:val="Poetry"/>
      </w:pPr>
      <w:r>
        <w:t>and</w:t>
      </w:r>
      <w:r>
        <w:rPr>
          <w:spacing w:val="-7"/>
        </w:rPr>
        <w:t xml:space="preserve"> </w:t>
      </w:r>
      <w:r>
        <w:t>saw</w:t>
      </w:r>
      <w:r>
        <w:rPr>
          <w:spacing w:val="-6"/>
        </w:rPr>
        <w:t xml:space="preserve"> </w:t>
      </w:r>
      <w:r>
        <w:t>its</w:t>
      </w:r>
      <w:r>
        <w:rPr>
          <w:spacing w:val="-7"/>
        </w:rPr>
        <w:t xml:space="preserve"> </w:t>
      </w:r>
      <w:r>
        <w:t>shoulders</w:t>
      </w:r>
    </w:p>
    <w:p w14:paraId="34D316F4" w14:textId="77777777" w:rsidR="00D20093" w:rsidRDefault="000276C6" w:rsidP="00D20093">
      <w:pPr>
        <w:pStyle w:val="Poetry"/>
        <w:rPr>
          <w:spacing w:val="1"/>
        </w:rPr>
      </w:pPr>
      <w:r>
        <w:t>mantled already with that planet’s rays</w:t>
      </w:r>
      <w:r>
        <w:rPr>
          <w:spacing w:val="1"/>
        </w:rPr>
        <w:t xml:space="preserve"> </w:t>
      </w:r>
    </w:p>
    <w:p w14:paraId="7A7CCDC7" w14:textId="2124614A" w:rsidR="000276C6" w:rsidRDefault="000276C6" w:rsidP="00D20093">
      <w:pPr>
        <w:pStyle w:val="Poetry"/>
      </w:pPr>
      <w:r>
        <w:rPr>
          <w:spacing w:val="-1"/>
        </w:rPr>
        <w:t>which</w:t>
      </w:r>
      <w:r>
        <w:rPr>
          <w:spacing w:val="-13"/>
        </w:rPr>
        <w:t xml:space="preserve"> </w:t>
      </w:r>
      <w:r>
        <w:rPr>
          <w:spacing w:val="-1"/>
        </w:rPr>
        <w:t>leadeth</w:t>
      </w:r>
      <w:r>
        <w:rPr>
          <w:spacing w:val="-12"/>
        </w:rPr>
        <w:t xml:space="preserve"> </w:t>
      </w:r>
      <w:r>
        <w:t>one</w:t>
      </w:r>
      <w:r>
        <w:rPr>
          <w:spacing w:val="-12"/>
        </w:rPr>
        <w:t xml:space="preserve"> </w:t>
      </w:r>
      <w:r>
        <w:t>aright</w:t>
      </w:r>
      <w:r>
        <w:rPr>
          <w:spacing w:val="-12"/>
        </w:rPr>
        <w:t xml:space="preserve"> </w:t>
      </w:r>
      <w:r>
        <w:t>o’er</w:t>
      </w:r>
      <w:r>
        <w:rPr>
          <w:spacing w:val="-13"/>
        </w:rPr>
        <w:t xml:space="preserve"> </w:t>
      </w:r>
      <w:r>
        <w:t>every</w:t>
      </w:r>
      <w:r>
        <w:rPr>
          <w:spacing w:val="-12"/>
        </w:rPr>
        <w:t xml:space="preserve"> </w:t>
      </w:r>
      <w:r>
        <w:t>path.</w:t>
      </w:r>
    </w:p>
    <w:p w14:paraId="0BB514C6" w14:textId="77777777" w:rsidR="00D20093" w:rsidRDefault="00D20093" w:rsidP="00D20093">
      <w:pPr>
        <w:pStyle w:val="Poetry"/>
      </w:pPr>
    </w:p>
    <w:p w14:paraId="20EF39D0" w14:textId="77777777" w:rsidR="000276C6" w:rsidRDefault="000276C6" w:rsidP="00D20093">
      <w:pPr>
        <w:pStyle w:val="Poetry"/>
      </w:pPr>
      <w:r>
        <w:t>Then</w:t>
      </w:r>
      <w:r>
        <w:rPr>
          <w:spacing w:val="-10"/>
        </w:rPr>
        <w:t xml:space="preserve"> </w:t>
      </w:r>
      <w:r>
        <w:t>quieted</w:t>
      </w:r>
      <w:r>
        <w:rPr>
          <w:spacing w:val="-10"/>
        </w:rPr>
        <w:t xml:space="preserve"> </w:t>
      </w:r>
      <w:r>
        <w:t>a</w:t>
      </w:r>
      <w:r>
        <w:rPr>
          <w:spacing w:val="-10"/>
        </w:rPr>
        <w:t xml:space="preserve"> </w:t>
      </w:r>
      <w:r>
        <w:t>little</w:t>
      </w:r>
      <w:r>
        <w:rPr>
          <w:spacing w:val="-10"/>
        </w:rPr>
        <w:t xml:space="preserve"> </w:t>
      </w:r>
      <w:r>
        <w:t>was</w:t>
      </w:r>
      <w:r>
        <w:rPr>
          <w:spacing w:val="-10"/>
        </w:rPr>
        <w:t xml:space="preserve"> </w:t>
      </w:r>
      <w:r>
        <w:t>the</w:t>
      </w:r>
      <w:r>
        <w:rPr>
          <w:spacing w:val="-10"/>
        </w:rPr>
        <w:t xml:space="preserve"> </w:t>
      </w:r>
      <w:r>
        <w:t>fear,</w:t>
      </w:r>
    </w:p>
    <w:p w14:paraId="1489B768" w14:textId="2DA654B2" w:rsidR="000276C6" w:rsidRDefault="000276C6" w:rsidP="00D20093">
      <w:pPr>
        <w:pStyle w:val="Poetry"/>
      </w:pPr>
      <w:r>
        <w:t>which</w:t>
      </w:r>
      <w:r>
        <w:rPr>
          <w:spacing w:val="-4"/>
        </w:rPr>
        <w:t xml:space="preserve"> </w:t>
      </w:r>
      <w:r>
        <w:t>in</w:t>
      </w:r>
      <w:r>
        <w:rPr>
          <w:spacing w:val="-3"/>
        </w:rPr>
        <w:t xml:space="preserve"> </w:t>
      </w:r>
      <w:r>
        <w:t>the</w:t>
      </w:r>
      <w:r>
        <w:rPr>
          <w:spacing w:val="-4"/>
        </w:rPr>
        <w:t xml:space="preserve"> </w:t>
      </w:r>
      <w:r>
        <w:t>lake-depths</w:t>
      </w:r>
      <w:r>
        <w:rPr>
          <w:spacing w:val="-3"/>
        </w:rPr>
        <w:t xml:space="preserve"> </w:t>
      </w:r>
      <w:r>
        <w:t>of</w:t>
      </w:r>
      <w:r>
        <w:rPr>
          <w:spacing w:val="-4"/>
        </w:rPr>
        <w:t xml:space="preserve"> </w:t>
      </w:r>
      <w:r>
        <w:t>my</w:t>
      </w:r>
      <w:r>
        <w:rPr>
          <w:spacing w:val="-3"/>
        </w:rPr>
        <w:t xml:space="preserve"> </w:t>
      </w:r>
      <w:r>
        <w:t>heart</w:t>
      </w:r>
      <w:r>
        <w:rPr>
          <w:spacing w:val="-4"/>
        </w:rPr>
        <w:t xml:space="preserve"> </w:t>
      </w:r>
      <w:r>
        <w:t>had</w:t>
      </w:r>
      <w:r>
        <w:rPr>
          <w:spacing w:val="-3"/>
        </w:rPr>
        <w:t xml:space="preserve"> </w:t>
      </w:r>
      <w:r>
        <w:t>lasted</w:t>
      </w:r>
    </w:p>
    <w:p w14:paraId="024DD844" w14:textId="610BEBDB" w:rsidR="000276C6" w:rsidRDefault="000276C6" w:rsidP="00D20093">
      <w:pPr>
        <w:pStyle w:val="Poetry"/>
      </w:pPr>
      <w:r>
        <w:t>throughout</w:t>
      </w:r>
      <w:r>
        <w:rPr>
          <w:spacing w:val="-5"/>
        </w:rPr>
        <w:t xml:space="preserve"> </w:t>
      </w:r>
      <w:r>
        <w:t>the</w:t>
      </w:r>
      <w:r>
        <w:rPr>
          <w:spacing w:val="-5"/>
        </w:rPr>
        <w:t xml:space="preserve"> </w:t>
      </w:r>
      <w:r>
        <w:t>night</w:t>
      </w:r>
      <w:r>
        <w:rPr>
          <w:spacing w:val="-5"/>
        </w:rPr>
        <w:t xml:space="preserve"> </w:t>
      </w:r>
      <w:r>
        <w:t>I</w:t>
      </w:r>
      <w:r>
        <w:rPr>
          <w:spacing w:val="-5"/>
        </w:rPr>
        <w:t xml:space="preserve"> </w:t>
      </w:r>
      <w:r>
        <w:t>passed</w:t>
      </w:r>
      <w:r>
        <w:rPr>
          <w:spacing w:val="-5"/>
        </w:rPr>
        <w:t xml:space="preserve"> </w:t>
      </w:r>
      <w:r>
        <w:t>so</w:t>
      </w:r>
      <w:r>
        <w:rPr>
          <w:spacing w:val="-5"/>
        </w:rPr>
        <w:t xml:space="preserve"> </w:t>
      </w:r>
      <w:r>
        <w:t>piteously.</w:t>
      </w:r>
    </w:p>
    <w:p w14:paraId="21641D6E" w14:textId="77777777" w:rsidR="00D20093" w:rsidRDefault="00D20093" w:rsidP="00D20093">
      <w:pPr>
        <w:pStyle w:val="Poetry"/>
      </w:pPr>
    </w:p>
    <w:p w14:paraId="13051531" w14:textId="77777777" w:rsidR="00D20093" w:rsidRDefault="000276C6" w:rsidP="00D20093">
      <w:pPr>
        <w:pStyle w:val="Poetry"/>
        <w:rPr>
          <w:spacing w:val="-52"/>
        </w:rPr>
      </w:pPr>
      <w:r>
        <w:t>And</w:t>
      </w:r>
      <w:r>
        <w:rPr>
          <w:spacing w:val="-6"/>
        </w:rPr>
        <w:t xml:space="preserve"> </w:t>
      </w:r>
      <w:r>
        <w:t>even</w:t>
      </w:r>
      <w:r>
        <w:rPr>
          <w:spacing w:val="-5"/>
        </w:rPr>
        <w:t xml:space="preserve"> </w:t>
      </w:r>
      <w:r>
        <w:t>as</w:t>
      </w:r>
      <w:r>
        <w:rPr>
          <w:spacing w:val="-5"/>
        </w:rPr>
        <w:t xml:space="preserve"> </w:t>
      </w:r>
      <w:r>
        <w:t>he</w:t>
      </w:r>
      <w:r>
        <w:rPr>
          <w:spacing w:val="-5"/>
        </w:rPr>
        <w:t xml:space="preserve"> </w:t>
      </w:r>
      <w:r>
        <w:t>who,</w:t>
      </w:r>
      <w:r>
        <w:rPr>
          <w:spacing w:val="-5"/>
        </w:rPr>
        <w:t xml:space="preserve"> </w:t>
      </w:r>
      <w:r>
        <w:t>from</w:t>
      </w:r>
      <w:r>
        <w:rPr>
          <w:spacing w:val="-6"/>
        </w:rPr>
        <w:t xml:space="preserve"> </w:t>
      </w:r>
      <w:r>
        <w:t>the</w:t>
      </w:r>
      <w:r>
        <w:rPr>
          <w:spacing w:val="-5"/>
        </w:rPr>
        <w:t xml:space="preserve"> </w:t>
      </w:r>
      <w:r>
        <w:t>deep</w:t>
      </w:r>
      <w:r>
        <w:rPr>
          <w:spacing w:val="-5"/>
        </w:rPr>
        <w:t xml:space="preserve"> </w:t>
      </w:r>
      <w:r>
        <w:t>emerged</w:t>
      </w:r>
      <w:r>
        <w:rPr>
          <w:spacing w:val="-52"/>
        </w:rPr>
        <w:t xml:space="preserve"> </w:t>
      </w:r>
    </w:p>
    <w:p w14:paraId="7F6E671D" w14:textId="18C9DBE1" w:rsidR="000276C6" w:rsidRDefault="000276C6" w:rsidP="00D20093">
      <w:pPr>
        <w:pStyle w:val="Poetry"/>
      </w:pPr>
      <w:r>
        <w:t>with</w:t>
      </w:r>
      <w:r>
        <w:rPr>
          <w:spacing w:val="-3"/>
        </w:rPr>
        <w:t xml:space="preserve"> </w:t>
      </w:r>
      <w:r>
        <w:t>sorely</w:t>
      </w:r>
      <w:r>
        <w:rPr>
          <w:spacing w:val="-3"/>
        </w:rPr>
        <w:t xml:space="preserve"> </w:t>
      </w:r>
      <w:r>
        <w:t>troubled</w:t>
      </w:r>
      <w:r>
        <w:rPr>
          <w:spacing w:val="-3"/>
        </w:rPr>
        <w:t xml:space="preserve"> </w:t>
      </w:r>
      <w:r>
        <w:t>breath</w:t>
      </w:r>
      <w:r>
        <w:rPr>
          <w:spacing w:val="-3"/>
        </w:rPr>
        <w:t xml:space="preserve"> </w:t>
      </w:r>
      <w:r>
        <w:t>upon</w:t>
      </w:r>
      <w:r>
        <w:rPr>
          <w:spacing w:val="-3"/>
        </w:rPr>
        <w:t xml:space="preserve"> </w:t>
      </w:r>
      <w:r>
        <w:t>the</w:t>
      </w:r>
      <w:r>
        <w:rPr>
          <w:spacing w:val="-2"/>
        </w:rPr>
        <w:t xml:space="preserve"> </w:t>
      </w:r>
      <w:r>
        <w:t>shore,</w:t>
      </w:r>
    </w:p>
    <w:p w14:paraId="6E035E1A" w14:textId="77777777" w:rsidR="000276C6" w:rsidRDefault="000276C6" w:rsidP="00D20093">
      <w:pPr>
        <w:pStyle w:val="Poetry"/>
      </w:pPr>
      <w:r>
        <w:t>turns</w:t>
      </w:r>
      <w:r>
        <w:rPr>
          <w:spacing w:val="-4"/>
        </w:rPr>
        <w:t xml:space="preserve"> </w:t>
      </w:r>
      <w:r>
        <w:t>round,</w:t>
      </w:r>
      <w:r>
        <w:rPr>
          <w:spacing w:val="-3"/>
        </w:rPr>
        <w:t xml:space="preserve"> </w:t>
      </w:r>
      <w:r>
        <w:t>and</w:t>
      </w:r>
      <w:r>
        <w:rPr>
          <w:spacing w:val="-3"/>
        </w:rPr>
        <w:t xml:space="preserve"> </w:t>
      </w:r>
      <w:r>
        <w:t>gazes</w:t>
      </w:r>
      <w:r>
        <w:rPr>
          <w:spacing w:val="-3"/>
        </w:rPr>
        <w:t xml:space="preserve"> </w:t>
      </w:r>
      <w:r>
        <w:t>at</w:t>
      </w:r>
      <w:r>
        <w:rPr>
          <w:spacing w:val="-3"/>
        </w:rPr>
        <w:t xml:space="preserve"> </w:t>
      </w:r>
      <w:r>
        <w:t>the</w:t>
      </w:r>
      <w:r>
        <w:rPr>
          <w:spacing w:val="-3"/>
        </w:rPr>
        <w:t xml:space="preserve"> </w:t>
      </w:r>
      <w:r>
        <w:t>dangerous</w:t>
      </w:r>
      <w:r>
        <w:rPr>
          <w:spacing w:val="-3"/>
        </w:rPr>
        <w:t xml:space="preserve"> </w:t>
      </w:r>
      <w:r>
        <w:t>water;</w:t>
      </w:r>
    </w:p>
    <w:p w14:paraId="123E0E46" w14:textId="0B66DFAC" w:rsidR="000276C6" w:rsidRDefault="000276C6" w:rsidP="00D20093">
      <w:pPr>
        <w:pStyle w:val="Poetry"/>
      </w:pPr>
      <w:r>
        <w:t>even</w:t>
      </w:r>
      <w:r>
        <w:rPr>
          <w:spacing w:val="-7"/>
        </w:rPr>
        <w:t xml:space="preserve"> </w:t>
      </w:r>
      <w:r>
        <w:t>so</w:t>
      </w:r>
      <w:r>
        <w:rPr>
          <w:spacing w:val="-7"/>
        </w:rPr>
        <w:t xml:space="preserve"> </w:t>
      </w:r>
      <w:r>
        <w:t>my</w:t>
      </w:r>
      <w:r>
        <w:rPr>
          <w:spacing w:val="-6"/>
        </w:rPr>
        <w:t xml:space="preserve"> </w:t>
      </w:r>
      <w:r>
        <w:t>mind,</w:t>
      </w:r>
      <w:r>
        <w:rPr>
          <w:spacing w:val="-7"/>
        </w:rPr>
        <w:t xml:space="preserve"> </w:t>
      </w:r>
      <w:r>
        <w:t>which</w:t>
      </w:r>
      <w:r>
        <w:rPr>
          <w:spacing w:val="-6"/>
        </w:rPr>
        <w:t xml:space="preserve"> </w:t>
      </w:r>
      <w:r>
        <w:t>still</w:t>
      </w:r>
      <w:r>
        <w:rPr>
          <w:spacing w:val="-7"/>
        </w:rPr>
        <w:t xml:space="preserve"> </w:t>
      </w:r>
      <w:r>
        <w:t>was</w:t>
      </w:r>
      <w:r>
        <w:rPr>
          <w:spacing w:val="-7"/>
        </w:rPr>
        <w:t xml:space="preserve"> </w:t>
      </w:r>
      <w:r>
        <w:t>fleeing</w:t>
      </w:r>
      <w:r>
        <w:rPr>
          <w:spacing w:val="-6"/>
        </w:rPr>
        <w:t xml:space="preserve"> </w:t>
      </w:r>
      <w:r>
        <w:t>on,</w:t>
      </w:r>
    </w:p>
    <w:p w14:paraId="78E8143D" w14:textId="77777777" w:rsidR="00D20093" w:rsidRDefault="000276C6" w:rsidP="00D20093">
      <w:pPr>
        <w:pStyle w:val="Poetry"/>
        <w:rPr>
          <w:spacing w:val="-52"/>
        </w:rPr>
      </w:pPr>
      <w:r>
        <w:t>turned back to look again upon the</w:t>
      </w:r>
      <w:r>
        <w:rPr>
          <w:spacing w:val="1"/>
        </w:rPr>
        <w:t xml:space="preserve"> </w:t>
      </w:r>
      <w:r>
        <w:t>pass</w:t>
      </w:r>
      <w:r>
        <w:rPr>
          <w:spacing w:val="-52"/>
        </w:rPr>
        <w:t xml:space="preserve"> </w:t>
      </w:r>
    </w:p>
    <w:p w14:paraId="71B64C99" w14:textId="7A5D5F38" w:rsidR="000276C6" w:rsidRDefault="000276C6" w:rsidP="00D20093">
      <w:pPr>
        <w:pStyle w:val="Poetry"/>
      </w:pPr>
      <w:r>
        <w:t>which</w:t>
      </w:r>
      <w:r>
        <w:rPr>
          <w:spacing w:val="-12"/>
        </w:rPr>
        <w:t xml:space="preserve"> </w:t>
      </w:r>
      <w:r>
        <w:t>ne’er</w:t>
      </w:r>
      <w:r>
        <w:rPr>
          <w:spacing w:val="-12"/>
        </w:rPr>
        <w:t xml:space="preserve"> </w:t>
      </w:r>
      <w:r>
        <w:t>permitted</w:t>
      </w:r>
      <w:r>
        <w:rPr>
          <w:spacing w:val="-11"/>
        </w:rPr>
        <w:t xml:space="preserve"> </w:t>
      </w:r>
      <w:r>
        <w:t>any</w:t>
      </w:r>
      <w:r>
        <w:rPr>
          <w:spacing w:val="-12"/>
        </w:rPr>
        <w:t xml:space="preserve"> </w:t>
      </w:r>
      <w:r>
        <w:t>one</w:t>
      </w:r>
      <w:r>
        <w:rPr>
          <w:spacing w:val="-11"/>
        </w:rPr>
        <w:t xml:space="preserve"> </w:t>
      </w:r>
      <w:r>
        <w:t>to</w:t>
      </w:r>
      <w:r>
        <w:rPr>
          <w:spacing w:val="-12"/>
        </w:rPr>
        <w:t xml:space="preserve"> </w:t>
      </w:r>
      <w:r>
        <w:t>live.</w:t>
      </w:r>
    </w:p>
    <w:p w14:paraId="6B1AD94F" w14:textId="77777777" w:rsidR="00D20093" w:rsidRDefault="00D20093" w:rsidP="00D20093">
      <w:pPr>
        <w:pStyle w:val="Poetry"/>
      </w:pPr>
    </w:p>
    <w:p w14:paraId="79A57A1F" w14:textId="77777777" w:rsidR="000276C6" w:rsidRDefault="000276C6" w:rsidP="00D20093">
      <w:pPr>
        <w:pStyle w:val="Poetry"/>
      </w:pPr>
      <w:r>
        <w:t>When</w:t>
      </w:r>
      <w:r>
        <w:rPr>
          <w:spacing w:val="-8"/>
        </w:rPr>
        <w:t xml:space="preserve"> </w:t>
      </w:r>
      <w:r>
        <w:t>I</w:t>
      </w:r>
      <w:r>
        <w:rPr>
          <w:spacing w:val="-7"/>
        </w:rPr>
        <w:t xml:space="preserve"> </w:t>
      </w:r>
      <w:r>
        <w:t>had</w:t>
      </w:r>
      <w:r>
        <w:rPr>
          <w:spacing w:val="-8"/>
        </w:rPr>
        <w:t xml:space="preserve"> </w:t>
      </w:r>
      <w:r>
        <w:t>somewhat</w:t>
      </w:r>
      <w:r>
        <w:rPr>
          <w:spacing w:val="-7"/>
        </w:rPr>
        <w:t xml:space="preserve"> </w:t>
      </w:r>
      <w:r>
        <w:t>eased</w:t>
      </w:r>
      <w:r>
        <w:rPr>
          <w:spacing w:val="-7"/>
        </w:rPr>
        <w:t xml:space="preserve"> </w:t>
      </w:r>
      <w:r>
        <w:t>my</w:t>
      </w:r>
      <w:r>
        <w:rPr>
          <w:spacing w:val="-8"/>
        </w:rPr>
        <w:t xml:space="preserve"> </w:t>
      </w:r>
      <w:r>
        <w:t>weary</w:t>
      </w:r>
      <w:r>
        <w:rPr>
          <w:spacing w:val="-7"/>
        </w:rPr>
        <w:t xml:space="preserve"> </w:t>
      </w:r>
      <w:r>
        <w:t>body,</w:t>
      </w:r>
    </w:p>
    <w:p w14:paraId="31FB2DCD" w14:textId="77777777" w:rsidR="000276C6" w:rsidRPr="00D20093" w:rsidRDefault="000276C6" w:rsidP="00D20093">
      <w:pPr>
        <w:pStyle w:val="Poetry"/>
      </w:pPr>
      <w:r w:rsidRPr="00D20093">
        <w:t>o’er the lone slope I so resumed my way,</w:t>
      </w:r>
    </w:p>
    <w:p w14:paraId="0C18E0FA" w14:textId="56A2E492" w:rsidR="000276C6" w:rsidRPr="00D20093" w:rsidRDefault="000276C6" w:rsidP="00D20093">
      <w:pPr>
        <w:pStyle w:val="Poetry"/>
      </w:pPr>
      <w:r w:rsidRPr="00D20093">
        <w:t>that e’er the lower was my steady foot.</w:t>
      </w:r>
    </w:p>
    <w:p w14:paraId="048F892C" w14:textId="77777777" w:rsidR="00D20093" w:rsidRDefault="000276C6" w:rsidP="00D20093">
      <w:pPr>
        <w:pStyle w:val="Poetry"/>
      </w:pPr>
      <w:r>
        <w:t>Then</w:t>
      </w:r>
      <w:r>
        <w:rPr>
          <w:spacing w:val="-7"/>
        </w:rPr>
        <w:t xml:space="preserve"> </w:t>
      </w:r>
      <w:r>
        <w:t>lo,</w:t>
      </w:r>
      <w:r>
        <w:rPr>
          <w:spacing w:val="-6"/>
        </w:rPr>
        <w:t xml:space="preserve"> </w:t>
      </w:r>
      <w:r>
        <w:t>not</w:t>
      </w:r>
      <w:r>
        <w:rPr>
          <w:spacing w:val="-7"/>
        </w:rPr>
        <w:t xml:space="preserve"> </w:t>
      </w:r>
      <w:r>
        <w:t>far</w:t>
      </w:r>
      <w:r>
        <w:rPr>
          <w:spacing w:val="-6"/>
        </w:rPr>
        <w:t xml:space="preserve"> </w:t>
      </w:r>
      <w:r>
        <w:t>from</w:t>
      </w:r>
      <w:r>
        <w:rPr>
          <w:spacing w:val="-6"/>
        </w:rPr>
        <w:t xml:space="preserve"> </w:t>
      </w:r>
      <w:r>
        <w:t>where</w:t>
      </w:r>
      <w:r>
        <w:rPr>
          <w:spacing w:val="-7"/>
        </w:rPr>
        <w:t xml:space="preserve"> </w:t>
      </w:r>
      <w:r>
        <w:t>the</w:t>
      </w:r>
      <w:r>
        <w:rPr>
          <w:spacing w:val="-6"/>
        </w:rPr>
        <w:t xml:space="preserve"> </w:t>
      </w:r>
      <w:r>
        <w:t>ascent</w:t>
      </w:r>
      <w:r>
        <w:rPr>
          <w:spacing w:val="-7"/>
        </w:rPr>
        <w:t xml:space="preserve"> </w:t>
      </w:r>
      <w:r>
        <w:t>began,</w:t>
      </w:r>
    </w:p>
    <w:p w14:paraId="0F4BB0E0" w14:textId="77777777" w:rsidR="00D20093" w:rsidRDefault="000276C6" w:rsidP="00D20093">
      <w:pPr>
        <w:pStyle w:val="Poetry"/>
        <w:rPr>
          <w:spacing w:val="1"/>
        </w:rPr>
      </w:pPr>
      <w:r>
        <w:rPr>
          <w:spacing w:val="-52"/>
        </w:rPr>
        <w:lastRenderedPageBreak/>
        <w:t xml:space="preserve"> </w:t>
      </w:r>
      <w:r>
        <w:t>a Leopard which, exceeding light and swift,</w:t>
      </w:r>
      <w:r>
        <w:rPr>
          <w:spacing w:val="1"/>
        </w:rPr>
        <w:t xml:space="preserve"> </w:t>
      </w:r>
    </w:p>
    <w:p w14:paraId="317B7F95" w14:textId="118DFDBB" w:rsidR="000276C6" w:rsidRDefault="000276C6" w:rsidP="00D20093">
      <w:pPr>
        <w:pStyle w:val="Poetry"/>
      </w:pPr>
      <w:r>
        <w:t>was</w:t>
      </w:r>
      <w:r>
        <w:rPr>
          <w:spacing w:val="-8"/>
        </w:rPr>
        <w:t xml:space="preserve"> </w:t>
      </w:r>
      <w:r>
        <w:t>covered</w:t>
      </w:r>
      <w:r>
        <w:rPr>
          <w:spacing w:val="-7"/>
        </w:rPr>
        <w:t xml:space="preserve"> </w:t>
      </w:r>
      <w:r>
        <w:t>over</w:t>
      </w:r>
      <w:r>
        <w:rPr>
          <w:spacing w:val="-7"/>
        </w:rPr>
        <w:t xml:space="preserve"> </w:t>
      </w:r>
      <w:r>
        <w:t>with</w:t>
      </w:r>
      <w:r>
        <w:rPr>
          <w:spacing w:val="-8"/>
        </w:rPr>
        <w:t xml:space="preserve"> </w:t>
      </w:r>
      <w:r>
        <w:t>a</w:t>
      </w:r>
      <w:r>
        <w:rPr>
          <w:spacing w:val="-7"/>
        </w:rPr>
        <w:t xml:space="preserve"> </w:t>
      </w:r>
      <w:r>
        <w:t>spotted</w:t>
      </w:r>
      <w:r>
        <w:rPr>
          <w:spacing w:val="-7"/>
        </w:rPr>
        <w:t xml:space="preserve"> </w:t>
      </w:r>
      <w:r>
        <w:t>hide,</w:t>
      </w:r>
    </w:p>
    <w:p w14:paraId="69DA49C6" w14:textId="77777777" w:rsidR="000276C6" w:rsidRDefault="000276C6" w:rsidP="00D20093">
      <w:pPr>
        <w:pStyle w:val="Poetry"/>
      </w:pPr>
      <w:r>
        <w:t>and</w:t>
      </w:r>
      <w:r>
        <w:rPr>
          <w:spacing w:val="-7"/>
        </w:rPr>
        <w:t xml:space="preserve"> </w:t>
      </w:r>
      <w:r>
        <w:t>from</w:t>
      </w:r>
      <w:r>
        <w:rPr>
          <w:spacing w:val="-6"/>
        </w:rPr>
        <w:t xml:space="preserve"> </w:t>
      </w:r>
      <w:r>
        <w:t>my</w:t>
      </w:r>
      <w:r>
        <w:rPr>
          <w:spacing w:val="-7"/>
        </w:rPr>
        <w:t xml:space="preserve"> </w:t>
      </w:r>
      <w:r>
        <w:t>presence</w:t>
      </w:r>
      <w:r>
        <w:rPr>
          <w:spacing w:val="-6"/>
        </w:rPr>
        <w:t xml:space="preserve"> </w:t>
      </w:r>
      <w:r>
        <w:t>did</w:t>
      </w:r>
      <w:r>
        <w:rPr>
          <w:spacing w:val="-7"/>
        </w:rPr>
        <w:t xml:space="preserve"> </w:t>
      </w:r>
      <w:r>
        <w:t>not</w:t>
      </w:r>
      <w:r>
        <w:rPr>
          <w:spacing w:val="-6"/>
        </w:rPr>
        <w:t xml:space="preserve"> </w:t>
      </w:r>
      <w:r>
        <w:t>move</w:t>
      </w:r>
      <w:r>
        <w:rPr>
          <w:spacing w:val="-7"/>
        </w:rPr>
        <w:t xml:space="preserve"> </w:t>
      </w:r>
      <w:r>
        <w:t>away;</w:t>
      </w:r>
    </w:p>
    <w:p w14:paraId="764D182E" w14:textId="7E9CE6C8" w:rsidR="000276C6" w:rsidRDefault="000276C6" w:rsidP="00D20093">
      <w:pPr>
        <w:pStyle w:val="Poetry"/>
      </w:pPr>
      <w:r>
        <w:t>nay,</w:t>
      </w:r>
      <w:r>
        <w:rPr>
          <w:spacing w:val="-10"/>
        </w:rPr>
        <w:t xml:space="preserve"> </w:t>
      </w:r>
      <w:r>
        <w:t>rather,</w:t>
      </w:r>
      <w:r>
        <w:rPr>
          <w:spacing w:val="-9"/>
        </w:rPr>
        <w:t xml:space="preserve"> </w:t>
      </w:r>
      <w:r>
        <w:t>she</w:t>
      </w:r>
      <w:r>
        <w:rPr>
          <w:spacing w:val="-9"/>
        </w:rPr>
        <w:t xml:space="preserve"> </w:t>
      </w:r>
      <w:r>
        <w:t>so</w:t>
      </w:r>
      <w:r>
        <w:rPr>
          <w:spacing w:val="-9"/>
        </w:rPr>
        <w:t xml:space="preserve"> </w:t>
      </w:r>
      <w:r>
        <w:t>hindered</w:t>
      </w:r>
      <w:r>
        <w:rPr>
          <w:spacing w:val="-9"/>
        </w:rPr>
        <w:t xml:space="preserve"> </w:t>
      </w:r>
      <w:r>
        <w:t>my</w:t>
      </w:r>
      <w:r>
        <w:rPr>
          <w:spacing w:val="-9"/>
        </w:rPr>
        <w:t xml:space="preserve"> </w:t>
      </w:r>
      <w:r>
        <w:t>advance,</w:t>
      </w:r>
    </w:p>
    <w:p w14:paraId="06A58218" w14:textId="644E83A2" w:rsidR="000276C6" w:rsidRDefault="000276C6" w:rsidP="00D20093">
      <w:pPr>
        <w:pStyle w:val="Poetry"/>
      </w:pPr>
      <w:r>
        <w:t>that</w:t>
      </w:r>
      <w:r>
        <w:rPr>
          <w:spacing w:val="-1"/>
        </w:rPr>
        <w:t xml:space="preserve"> </w:t>
      </w:r>
      <w:r>
        <w:t>more</w:t>
      </w:r>
      <w:r>
        <w:rPr>
          <w:spacing w:val="-1"/>
        </w:rPr>
        <w:t xml:space="preserve"> </w:t>
      </w:r>
      <w:r>
        <w:t>than</w:t>
      </w:r>
      <w:r>
        <w:rPr>
          <w:spacing w:val="-1"/>
        </w:rPr>
        <w:t xml:space="preserve"> </w:t>
      </w:r>
      <w:r>
        <w:t>once</w:t>
      </w:r>
      <w:r>
        <w:rPr>
          <w:spacing w:val="-1"/>
        </w:rPr>
        <w:t xml:space="preserve"> </w:t>
      </w:r>
      <w:r>
        <w:t>I</w:t>
      </w:r>
      <w:r>
        <w:rPr>
          <w:spacing w:val="-1"/>
        </w:rPr>
        <w:t xml:space="preserve"> </w:t>
      </w:r>
      <w:r>
        <w:t>turned</w:t>
      </w:r>
      <w:r>
        <w:rPr>
          <w:spacing w:val="-1"/>
        </w:rPr>
        <w:t xml:space="preserve"> </w:t>
      </w:r>
      <w:r>
        <w:t>me</w:t>
      </w:r>
      <w:r>
        <w:rPr>
          <w:spacing w:val="-1"/>
        </w:rPr>
        <w:t xml:space="preserve"> </w:t>
      </w:r>
      <w:r>
        <w:t>to</w:t>
      </w:r>
      <w:r>
        <w:rPr>
          <w:spacing w:val="-1"/>
        </w:rPr>
        <w:t xml:space="preserve"> </w:t>
      </w:r>
      <w:r>
        <w:t>go</w:t>
      </w:r>
      <w:r>
        <w:rPr>
          <w:spacing w:val="-1"/>
        </w:rPr>
        <w:t xml:space="preserve"> </w:t>
      </w:r>
      <w:r>
        <w:t>back.</w:t>
      </w:r>
    </w:p>
    <w:p w14:paraId="331CDD28" w14:textId="77777777" w:rsidR="00D20093" w:rsidRDefault="00D20093" w:rsidP="00D20093">
      <w:pPr>
        <w:pStyle w:val="Poetry"/>
      </w:pPr>
    </w:p>
    <w:p w14:paraId="0E94452E" w14:textId="77777777" w:rsidR="00D20093" w:rsidRDefault="000276C6" w:rsidP="00D20093">
      <w:pPr>
        <w:pStyle w:val="Poetry"/>
        <w:rPr>
          <w:spacing w:val="-52"/>
        </w:rPr>
      </w:pPr>
      <w:r>
        <w:t>Some</w:t>
      </w:r>
      <w:r>
        <w:rPr>
          <w:spacing w:val="-5"/>
        </w:rPr>
        <w:t xml:space="preserve"> </w:t>
      </w:r>
      <w:r>
        <w:t>time</w:t>
      </w:r>
      <w:r>
        <w:rPr>
          <w:spacing w:val="-5"/>
        </w:rPr>
        <w:t xml:space="preserve"> </w:t>
      </w:r>
      <w:r>
        <w:t>had</w:t>
      </w:r>
      <w:r>
        <w:rPr>
          <w:spacing w:val="-5"/>
        </w:rPr>
        <w:t xml:space="preserve"> </w:t>
      </w:r>
      <w:r>
        <w:t>now</w:t>
      </w:r>
      <w:r>
        <w:rPr>
          <w:spacing w:val="-5"/>
        </w:rPr>
        <w:t xml:space="preserve"> </w:t>
      </w:r>
      <w:r>
        <w:t>from</w:t>
      </w:r>
      <w:r>
        <w:rPr>
          <w:spacing w:val="-5"/>
        </w:rPr>
        <w:t xml:space="preserve"> </w:t>
      </w:r>
      <w:r>
        <w:t>early</w:t>
      </w:r>
      <w:r>
        <w:rPr>
          <w:spacing w:val="-5"/>
        </w:rPr>
        <w:t xml:space="preserve"> </w:t>
      </w:r>
      <w:r>
        <w:t>morn</w:t>
      </w:r>
      <w:r>
        <w:rPr>
          <w:spacing w:val="-5"/>
        </w:rPr>
        <w:t xml:space="preserve"> </w:t>
      </w:r>
      <w:r>
        <w:t>elapsed,</w:t>
      </w:r>
      <w:r>
        <w:rPr>
          <w:spacing w:val="-52"/>
        </w:rPr>
        <w:t xml:space="preserve"> </w:t>
      </w:r>
    </w:p>
    <w:p w14:paraId="41760192" w14:textId="77777777" w:rsidR="00D20093" w:rsidRDefault="000276C6" w:rsidP="00D20093">
      <w:pPr>
        <w:pStyle w:val="Poetry"/>
        <w:rPr>
          <w:spacing w:val="1"/>
        </w:rPr>
      </w:pPr>
      <w:r>
        <w:t>and with those very stars the sun was rising</w:t>
      </w:r>
      <w:r>
        <w:rPr>
          <w:spacing w:val="1"/>
        </w:rPr>
        <w:t xml:space="preserve"> </w:t>
      </w:r>
    </w:p>
    <w:p w14:paraId="167C7D0E" w14:textId="692EBF83" w:rsidR="000276C6" w:rsidRDefault="000276C6" w:rsidP="00D20093">
      <w:pPr>
        <w:pStyle w:val="Poetry"/>
      </w:pPr>
      <w:r>
        <w:t>that</w:t>
      </w:r>
      <w:r>
        <w:rPr>
          <w:spacing w:val="-8"/>
        </w:rPr>
        <w:t xml:space="preserve"> </w:t>
      </w:r>
      <w:r>
        <w:t>in</w:t>
      </w:r>
      <w:r>
        <w:rPr>
          <w:spacing w:val="-8"/>
        </w:rPr>
        <w:t xml:space="preserve"> </w:t>
      </w:r>
      <w:r>
        <w:t>his</w:t>
      </w:r>
      <w:r>
        <w:rPr>
          <w:spacing w:val="-8"/>
        </w:rPr>
        <w:t xml:space="preserve"> </w:t>
      </w:r>
      <w:r>
        <w:t>escort</w:t>
      </w:r>
      <w:r>
        <w:rPr>
          <w:spacing w:val="-8"/>
        </w:rPr>
        <w:t xml:space="preserve"> </w:t>
      </w:r>
      <w:r>
        <w:t>were,</w:t>
      </w:r>
      <w:r>
        <w:rPr>
          <w:spacing w:val="-8"/>
        </w:rPr>
        <w:t xml:space="preserve"> </w:t>
      </w:r>
      <w:r>
        <w:t>when</w:t>
      </w:r>
      <w:r>
        <w:rPr>
          <w:spacing w:val="-8"/>
        </w:rPr>
        <w:t xml:space="preserve"> </w:t>
      </w:r>
      <w:r>
        <w:t>Love</w:t>
      </w:r>
      <w:r>
        <w:rPr>
          <w:spacing w:val="-8"/>
        </w:rPr>
        <w:t xml:space="preserve"> </w:t>
      </w:r>
      <w:r>
        <w:t>Divine</w:t>
      </w:r>
    </w:p>
    <w:p w14:paraId="40D64D9D" w14:textId="3AB972D9" w:rsidR="000276C6" w:rsidRDefault="000276C6" w:rsidP="00D20093">
      <w:pPr>
        <w:pStyle w:val="Poetry"/>
      </w:pPr>
      <w:r>
        <w:t>in</w:t>
      </w:r>
      <w:r>
        <w:rPr>
          <w:spacing w:val="-3"/>
        </w:rPr>
        <w:t xml:space="preserve"> </w:t>
      </w:r>
      <w:r>
        <w:t>the</w:t>
      </w:r>
      <w:r>
        <w:rPr>
          <w:spacing w:val="-2"/>
        </w:rPr>
        <w:t xml:space="preserve"> </w:t>
      </w:r>
      <w:r>
        <w:t>beginning</w:t>
      </w:r>
      <w:r>
        <w:rPr>
          <w:spacing w:val="-3"/>
        </w:rPr>
        <w:t xml:space="preserve"> </w:t>
      </w:r>
      <w:r>
        <w:t>moved</w:t>
      </w:r>
      <w:r>
        <w:rPr>
          <w:spacing w:val="-2"/>
        </w:rPr>
        <w:t xml:space="preserve"> </w:t>
      </w:r>
      <w:r>
        <w:t>those</w:t>
      </w:r>
      <w:r>
        <w:rPr>
          <w:spacing w:val="-3"/>
        </w:rPr>
        <w:t xml:space="preserve"> </w:t>
      </w:r>
      <w:r>
        <w:t>beauteous</w:t>
      </w:r>
      <w:r>
        <w:rPr>
          <w:spacing w:val="-2"/>
        </w:rPr>
        <w:t xml:space="preserve"> </w:t>
      </w:r>
      <w:r>
        <w:t>things;</w:t>
      </w:r>
    </w:p>
    <w:p w14:paraId="46F03BF6" w14:textId="77777777" w:rsidR="00D20093" w:rsidRDefault="000276C6" w:rsidP="00D20093">
      <w:pPr>
        <w:pStyle w:val="Poetry"/>
        <w:rPr>
          <w:spacing w:val="1"/>
        </w:rPr>
      </w:pPr>
      <w:r>
        <w:t>I therefore had as cause for hoping well</w:t>
      </w:r>
      <w:r>
        <w:rPr>
          <w:spacing w:val="1"/>
        </w:rPr>
        <w:t xml:space="preserve"> </w:t>
      </w:r>
    </w:p>
    <w:p w14:paraId="786C5D78" w14:textId="7777B88F" w:rsidR="000276C6" w:rsidRDefault="000276C6" w:rsidP="00D20093">
      <w:pPr>
        <w:pStyle w:val="Poetry"/>
      </w:pPr>
      <w:r>
        <w:t>of</w:t>
      </w:r>
      <w:r>
        <w:rPr>
          <w:spacing w:val="-10"/>
        </w:rPr>
        <w:t xml:space="preserve"> </w:t>
      </w:r>
      <w:r>
        <w:t>that</w:t>
      </w:r>
      <w:r>
        <w:rPr>
          <w:spacing w:val="-9"/>
        </w:rPr>
        <w:t xml:space="preserve"> </w:t>
      </w:r>
      <w:r>
        <w:t>wild</w:t>
      </w:r>
      <w:r>
        <w:rPr>
          <w:spacing w:val="-9"/>
        </w:rPr>
        <w:t xml:space="preserve"> </w:t>
      </w:r>
      <w:r>
        <w:t>beast</w:t>
      </w:r>
      <w:r>
        <w:rPr>
          <w:spacing w:val="-9"/>
        </w:rPr>
        <w:t xml:space="preserve"> </w:t>
      </w:r>
      <w:r>
        <w:t>with</w:t>
      </w:r>
      <w:r>
        <w:rPr>
          <w:spacing w:val="-9"/>
        </w:rPr>
        <w:t xml:space="preserve"> </w:t>
      </w:r>
      <w:r>
        <w:t>gaily</w:t>
      </w:r>
      <w:r>
        <w:rPr>
          <w:spacing w:val="-9"/>
        </w:rPr>
        <w:t xml:space="preserve"> </w:t>
      </w:r>
      <w:r>
        <w:t>mottled</w:t>
      </w:r>
      <w:r>
        <w:rPr>
          <w:spacing w:val="-9"/>
        </w:rPr>
        <w:t xml:space="preserve"> </w:t>
      </w:r>
      <w:r>
        <w:t>skin,</w:t>
      </w:r>
    </w:p>
    <w:p w14:paraId="70FA0B3C" w14:textId="77777777" w:rsidR="00D20093" w:rsidRDefault="000276C6" w:rsidP="00D20093">
      <w:pPr>
        <w:pStyle w:val="Poetry"/>
        <w:rPr>
          <w:spacing w:val="-52"/>
        </w:rPr>
      </w:pPr>
      <w:r>
        <w:t>the</w:t>
      </w:r>
      <w:r>
        <w:rPr>
          <w:spacing w:val="-12"/>
        </w:rPr>
        <w:t xml:space="preserve"> </w:t>
      </w:r>
      <w:r>
        <w:t>hour</w:t>
      </w:r>
      <w:r>
        <w:rPr>
          <w:spacing w:val="-12"/>
        </w:rPr>
        <w:t xml:space="preserve"> </w:t>
      </w:r>
      <w:r>
        <w:t>of</w:t>
      </w:r>
      <w:r>
        <w:rPr>
          <w:spacing w:val="-12"/>
        </w:rPr>
        <w:t xml:space="preserve"> </w:t>
      </w:r>
      <w:r>
        <w:t>daytime</w:t>
      </w:r>
      <w:r>
        <w:rPr>
          <w:spacing w:val="-12"/>
        </w:rPr>
        <w:t xml:space="preserve"> </w:t>
      </w:r>
      <w:r>
        <w:t>and</w:t>
      </w:r>
      <w:r>
        <w:rPr>
          <w:spacing w:val="-12"/>
        </w:rPr>
        <w:t xml:space="preserve"> </w:t>
      </w:r>
      <w:r>
        <w:t>the</w:t>
      </w:r>
      <w:r>
        <w:rPr>
          <w:spacing w:val="-12"/>
        </w:rPr>
        <w:t xml:space="preserve"> </w:t>
      </w:r>
      <w:r>
        <w:t>year’s</w:t>
      </w:r>
      <w:r>
        <w:rPr>
          <w:spacing w:val="-12"/>
        </w:rPr>
        <w:t xml:space="preserve"> </w:t>
      </w:r>
      <w:r>
        <w:t>sweet</w:t>
      </w:r>
      <w:r>
        <w:rPr>
          <w:spacing w:val="-11"/>
        </w:rPr>
        <w:t xml:space="preserve"> </w:t>
      </w:r>
      <w:r>
        <w:t>season;</w:t>
      </w:r>
      <w:r>
        <w:rPr>
          <w:spacing w:val="-52"/>
        </w:rPr>
        <w:t xml:space="preserve"> </w:t>
      </w:r>
    </w:p>
    <w:p w14:paraId="704AB1D6" w14:textId="09392982" w:rsidR="000276C6" w:rsidRDefault="000276C6" w:rsidP="00D20093">
      <w:pPr>
        <w:pStyle w:val="Poetry"/>
      </w:pPr>
      <w:r>
        <w:t>but</w:t>
      </w:r>
      <w:r>
        <w:rPr>
          <w:spacing w:val="-5"/>
        </w:rPr>
        <w:t xml:space="preserve"> </w:t>
      </w:r>
      <w:r>
        <w:t>not</w:t>
      </w:r>
      <w:r>
        <w:rPr>
          <w:spacing w:val="-4"/>
        </w:rPr>
        <w:t xml:space="preserve"> </w:t>
      </w:r>
      <w:r>
        <w:t>so,</w:t>
      </w:r>
      <w:r>
        <w:rPr>
          <w:spacing w:val="-4"/>
        </w:rPr>
        <w:t xml:space="preserve"> </w:t>
      </w:r>
      <w:r>
        <w:t>that</w:t>
      </w:r>
      <w:r>
        <w:rPr>
          <w:spacing w:val="-4"/>
        </w:rPr>
        <w:t xml:space="preserve"> </w:t>
      </w:r>
      <w:r>
        <w:t>I</w:t>
      </w:r>
      <w:r>
        <w:rPr>
          <w:spacing w:val="-4"/>
        </w:rPr>
        <w:t xml:space="preserve"> </w:t>
      </w:r>
      <w:r>
        <w:t>should</w:t>
      </w:r>
      <w:r>
        <w:rPr>
          <w:spacing w:val="-4"/>
        </w:rPr>
        <w:t xml:space="preserve"> </w:t>
      </w:r>
      <w:r>
        <w:t>not</w:t>
      </w:r>
      <w:r>
        <w:rPr>
          <w:spacing w:val="-4"/>
        </w:rPr>
        <w:t xml:space="preserve"> </w:t>
      </w:r>
      <w:r>
        <w:t>fear</w:t>
      </w:r>
      <w:r>
        <w:rPr>
          <w:spacing w:val="-4"/>
        </w:rPr>
        <w:t xml:space="preserve"> </w:t>
      </w:r>
      <w:r>
        <w:t>the</w:t>
      </w:r>
      <w:r>
        <w:rPr>
          <w:spacing w:val="-4"/>
        </w:rPr>
        <w:t xml:space="preserve"> </w:t>
      </w:r>
      <w:r>
        <w:t>sight,</w:t>
      </w:r>
    </w:p>
    <w:p w14:paraId="7C9558A6" w14:textId="2323B713" w:rsidR="000276C6" w:rsidRDefault="000276C6" w:rsidP="00D20093">
      <w:pPr>
        <w:pStyle w:val="Poetry"/>
      </w:pPr>
      <w:r>
        <w:t>which</w:t>
      </w:r>
      <w:r>
        <w:rPr>
          <w:spacing w:val="-9"/>
        </w:rPr>
        <w:t xml:space="preserve"> </w:t>
      </w:r>
      <w:r>
        <w:t>next</w:t>
      </w:r>
      <w:r>
        <w:rPr>
          <w:spacing w:val="-9"/>
        </w:rPr>
        <w:t xml:space="preserve"> </w:t>
      </w:r>
      <w:r>
        <w:t>appeared</w:t>
      </w:r>
      <w:r>
        <w:rPr>
          <w:spacing w:val="-9"/>
        </w:rPr>
        <w:t xml:space="preserve"> </w:t>
      </w:r>
      <w:r>
        <w:t>before</w:t>
      </w:r>
      <w:r>
        <w:rPr>
          <w:spacing w:val="-9"/>
        </w:rPr>
        <w:t xml:space="preserve"> </w:t>
      </w:r>
      <w:r>
        <w:t>me,</w:t>
      </w:r>
      <w:r>
        <w:rPr>
          <w:spacing w:val="-9"/>
        </w:rPr>
        <w:t xml:space="preserve"> </w:t>
      </w:r>
      <w:r>
        <w:t>of</w:t>
      </w:r>
      <w:r>
        <w:rPr>
          <w:spacing w:val="-9"/>
        </w:rPr>
        <w:t xml:space="preserve"> </w:t>
      </w:r>
      <w:r>
        <w:t>a</w:t>
      </w:r>
      <w:r>
        <w:rPr>
          <w:spacing w:val="-9"/>
        </w:rPr>
        <w:t xml:space="preserve"> </w:t>
      </w:r>
      <w:r>
        <w:t>Lion,</w:t>
      </w:r>
    </w:p>
    <w:p w14:paraId="41D92A6C" w14:textId="77777777" w:rsidR="00D20093" w:rsidRDefault="000276C6" w:rsidP="00D20093">
      <w:pPr>
        <w:pStyle w:val="Poetry"/>
        <w:rPr>
          <w:spacing w:val="-52"/>
        </w:rPr>
      </w:pPr>
      <w:r>
        <w:t>—against</w:t>
      </w:r>
      <w:r>
        <w:rPr>
          <w:spacing w:val="-8"/>
        </w:rPr>
        <w:t xml:space="preserve"> </w:t>
      </w:r>
      <w:r>
        <w:t>me</w:t>
      </w:r>
      <w:r>
        <w:rPr>
          <w:spacing w:val="-7"/>
        </w:rPr>
        <w:t xml:space="preserve"> </w:t>
      </w:r>
      <w:r>
        <w:t>this</w:t>
      </w:r>
      <w:r>
        <w:rPr>
          <w:spacing w:val="-8"/>
        </w:rPr>
        <w:t xml:space="preserve"> </w:t>
      </w:r>
      <w:r>
        <w:t>one</w:t>
      </w:r>
      <w:r>
        <w:rPr>
          <w:spacing w:val="-7"/>
        </w:rPr>
        <w:t xml:space="preserve"> </w:t>
      </w:r>
      <w:r>
        <w:t>seemed</w:t>
      </w:r>
      <w:r>
        <w:rPr>
          <w:spacing w:val="-7"/>
        </w:rPr>
        <w:t xml:space="preserve"> </w:t>
      </w:r>
      <w:r>
        <w:t>to</w:t>
      </w:r>
      <w:r>
        <w:rPr>
          <w:spacing w:val="-8"/>
        </w:rPr>
        <w:t xml:space="preserve"> </w:t>
      </w:r>
      <w:r>
        <w:t>be</w:t>
      </w:r>
      <w:r>
        <w:rPr>
          <w:spacing w:val="-7"/>
        </w:rPr>
        <w:t xml:space="preserve"> </w:t>
      </w:r>
      <w:r>
        <w:t>advancing</w:t>
      </w:r>
      <w:r>
        <w:rPr>
          <w:spacing w:val="-52"/>
        </w:rPr>
        <w:t xml:space="preserve"> </w:t>
      </w:r>
    </w:p>
    <w:p w14:paraId="3D7BD7C5" w14:textId="77777777" w:rsidR="00D20093" w:rsidRDefault="000276C6" w:rsidP="00D20093">
      <w:pPr>
        <w:pStyle w:val="Poetry"/>
        <w:rPr>
          <w:spacing w:val="1"/>
        </w:rPr>
      </w:pPr>
      <w:r>
        <w:t>with head erect and with such raging hunger,</w:t>
      </w:r>
      <w:r>
        <w:rPr>
          <w:spacing w:val="1"/>
        </w:rPr>
        <w:t xml:space="preserve"> </w:t>
      </w:r>
    </w:p>
    <w:p w14:paraId="5F050B4C" w14:textId="77777777" w:rsidR="00D20093" w:rsidRDefault="000276C6" w:rsidP="00D20093">
      <w:pPr>
        <w:pStyle w:val="Poetry"/>
        <w:rPr>
          <w:spacing w:val="1"/>
        </w:rPr>
      </w:pPr>
      <w:r>
        <w:t>that even the air seemed terrified thereby—</w:t>
      </w:r>
      <w:r>
        <w:rPr>
          <w:spacing w:val="1"/>
        </w:rPr>
        <w:t xml:space="preserve"> </w:t>
      </w:r>
    </w:p>
    <w:p w14:paraId="0876C687" w14:textId="53117011" w:rsidR="000276C6" w:rsidRDefault="000276C6" w:rsidP="00D20093">
      <w:pPr>
        <w:pStyle w:val="Poetry"/>
      </w:pPr>
      <w:r>
        <w:t>and</w:t>
      </w:r>
      <w:r>
        <w:rPr>
          <w:spacing w:val="-9"/>
        </w:rPr>
        <w:t xml:space="preserve"> </w:t>
      </w:r>
      <w:r>
        <w:t>of</w:t>
      </w:r>
      <w:r>
        <w:rPr>
          <w:spacing w:val="-9"/>
        </w:rPr>
        <w:t xml:space="preserve"> </w:t>
      </w:r>
      <w:r>
        <w:t>a</w:t>
      </w:r>
      <w:r>
        <w:rPr>
          <w:spacing w:val="-8"/>
        </w:rPr>
        <w:t xml:space="preserve"> </w:t>
      </w:r>
      <w:r>
        <w:t>she-Wolf,</w:t>
      </w:r>
      <w:r>
        <w:rPr>
          <w:spacing w:val="-9"/>
        </w:rPr>
        <w:t xml:space="preserve"> </w:t>
      </w:r>
      <w:r>
        <w:t>which</w:t>
      </w:r>
      <w:r>
        <w:rPr>
          <w:spacing w:val="-9"/>
        </w:rPr>
        <w:t xml:space="preserve"> </w:t>
      </w:r>
      <w:r>
        <w:t>with</w:t>
      </w:r>
      <w:r>
        <w:rPr>
          <w:spacing w:val="-8"/>
        </w:rPr>
        <w:t xml:space="preserve"> </w:t>
      </w:r>
      <w:r>
        <w:t>every</w:t>
      </w:r>
      <w:r>
        <w:rPr>
          <w:spacing w:val="-9"/>
        </w:rPr>
        <w:t xml:space="preserve"> </w:t>
      </w:r>
      <w:r>
        <w:t>lust</w:t>
      </w:r>
    </w:p>
    <w:p w14:paraId="4FAAE403" w14:textId="2824FCAF" w:rsidR="000276C6" w:rsidRDefault="000276C6" w:rsidP="00D20093">
      <w:pPr>
        <w:pStyle w:val="Poetry"/>
      </w:pPr>
      <w:r>
        <w:t>seemed</w:t>
      </w:r>
      <w:r>
        <w:rPr>
          <w:spacing w:val="-3"/>
        </w:rPr>
        <w:t xml:space="preserve"> </w:t>
      </w:r>
      <w:r>
        <w:t>in</w:t>
      </w:r>
      <w:r>
        <w:rPr>
          <w:spacing w:val="-3"/>
        </w:rPr>
        <w:t xml:space="preserve"> </w:t>
      </w:r>
      <w:r>
        <w:t>her</w:t>
      </w:r>
      <w:r>
        <w:rPr>
          <w:spacing w:val="-3"/>
        </w:rPr>
        <w:t xml:space="preserve"> </w:t>
      </w:r>
      <w:r>
        <w:t>leanness</w:t>
      </w:r>
      <w:r>
        <w:rPr>
          <w:spacing w:val="-3"/>
        </w:rPr>
        <w:t xml:space="preserve"> </w:t>
      </w:r>
      <w:r>
        <w:t>laden,</w:t>
      </w:r>
      <w:r>
        <w:rPr>
          <w:spacing w:val="-3"/>
        </w:rPr>
        <w:t xml:space="preserve"> </w:t>
      </w:r>
      <w:r>
        <w:t>and</w:t>
      </w:r>
      <w:r>
        <w:rPr>
          <w:spacing w:val="-3"/>
        </w:rPr>
        <w:t xml:space="preserve"> </w:t>
      </w:r>
      <w:r>
        <w:t>had</w:t>
      </w:r>
      <w:r>
        <w:rPr>
          <w:spacing w:val="-2"/>
        </w:rPr>
        <w:t xml:space="preserve"> </w:t>
      </w:r>
      <w:r>
        <w:t>caused</w:t>
      </w:r>
    </w:p>
    <w:p w14:paraId="1AD4E717" w14:textId="77777777" w:rsidR="00D20093" w:rsidRDefault="000276C6" w:rsidP="00D20093">
      <w:pPr>
        <w:pStyle w:val="Poetry"/>
        <w:rPr>
          <w:spacing w:val="1"/>
        </w:rPr>
      </w:pPr>
      <w:r>
        <w:t>many ere now to lead unhappy lives.</w:t>
      </w:r>
      <w:r>
        <w:rPr>
          <w:spacing w:val="1"/>
        </w:rPr>
        <w:t xml:space="preserve"> </w:t>
      </w:r>
    </w:p>
    <w:p w14:paraId="6F649FBA" w14:textId="77777777" w:rsidR="00D20093" w:rsidRDefault="000276C6" w:rsidP="00D20093">
      <w:pPr>
        <w:pStyle w:val="Poetry"/>
        <w:rPr>
          <w:spacing w:val="-52"/>
        </w:rPr>
      </w:pPr>
      <w:r>
        <w:t>The</w:t>
      </w:r>
      <w:r>
        <w:rPr>
          <w:spacing w:val="-8"/>
        </w:rPr>
        <w:t xml:space="preserve"> </w:t>
      </w:r>
      <w:r>
        <w:t>latter</w:t>
      </w:r>
      <w:r>
        <w:rPr>
          <w:spacing w:val="-8"/>
        </w:rPr>
        <w:t xml:space="preserve"> </w:t>
      </w:r>
      <w:r>
        <w:t>so</w:t>
      </w:r>
      <w:r>
        <w:rPr>
          <w:spacing w:val="-8"/>
        </w:rPr>
        <w:t xml:space="preserve"> </w:t>
      </w:r>
      <w:r>
        <w:t>oppressed</w:t>
      </w:r>
      <w:r>
        <w:rPr>
          <w:spacing w:val="-7"/>
        </w:rPr>
        <w:t xml:space="preserve"> </w:t>
      </w:r>
      <w:r>
        <w:t>me</w:t>
      </w:r>
      <w:r>
        <w:rPr>
          <w:spacing w:val="-8"/>
        </w:rPr>
        <w:t xml:space="preserve"> </w:t>
      </w:r>
      <w:r>
        <w:t>with</w:t>
      </w:r>
      <w:r>
        <w:rPr>
          <w:spacing w:val="-8"/>
        </w:rPr>
        <w:t xml:space="preserve"> </w:t>
      </w:r>
      <w:r>
        <w:t>the</w:t>
      </w:r>
      <w:r>
        <w:rPr>
          <w:spacing w:val="-7"/>
        </w:rPr>
        <w:t xml:space="preserve"> </w:t>
      </w:r>
      <w:r>
        <w:t>fear</w:t>
      </w:r>
      <w:r>
        <w:rPr>
          <w:spacing w:val="-52"/>
        </w:rPr>
        <w:t xml:space="preserve"> </w:t>
      </w:r>
    </w:p>
    <w:p w14:paraId="6A141C97" w14:textId="77777777" w:rsidR="00D20093" w:rsidRDefault="000276C6" w:rsidP="00D20093">
      <w:pPr>
        <w:pStyle w:val="Poetry"/>
        <w:rPr>
          <w:spacing w:val="1"/>
        </w:rPr>
      </w:pPr>
      <w:r>
        <w:t>that issued from her aspect, that I lost</w:t>
      </w:r>
      <w:r>
        <w:rPr>
          <w:spacing w:val="1"/>
        </w:rPr>
        <w:t xml:space="preserve"> </w:t>
      </w:r>
    </w:p>
    <w:p w14:paraId="69FA1F0E" w14:textId="2099B05D" w:rsidR="000276C6" w:rsidRDefault="000276C6" w:rsidP="00D20093">
      <w:pPr>
        <w:pStyle w:val="Poetry"/>
      </w:pPr>
      <w:r>
        <w:t>the</w:t>
      </w:r>
      <w:r>
        <w:rPr>
          <w:spacing w:val="-3"/>
        </w:rPr>
        <w:t xml:space="preserve"> </w:t>
      </w:r>
      <w:r>
        <w:t>hope</w:t>
      </w:r>
      <w:r>
        <w:rPr>
          <w:spacing w:val="-3"/>
        </w:rPr>
        <w:t xml:space="preserve"> </w:t>
      </w:r>
      <w:r>
        <w:t>I</w:t>
      </w:r>
      <w:r>
        <w:rPr>
          <w:spacing w:val="-3"/>
        </w:rPr>
        <w:t xml:space="preserve"> </w:t>
      </w:r>
      <w:r>
        <w:t>had</w:t>
      </w:r>
      <w:r>
        <w:rPr>
          <w:spacing w:val="-3"/>
        </w:rPr>
        <w:t xml:space="preserve"> </w:t>
      </w:r>
      <w:r>
        <w:t>of</w:t>
      </w:r>
      <w:r>
        <w:rPr>
          <w:spacing w:val="-3"/>
        </w:rPr>
        <w:t xml:space="preserve"> </w:t>
      </w:r>
      <w:r>
        <w:t>winning</w:t>
      </w:r>
      <w:r>
        <w:rPr>
          <w:spacing w:val="-3"/>
        </w:rPr>
        <w:t xml:space="preserve"> </w:t>
      </w:r>
      <w:r>
        <w:t>to</w:t>
      </w:r>
      <w:r>
        <w:rPr>
          <w:spacing w:val="-3"/>
        </w:rPr>
        <w:t xml:space="preserve"> </w:t>
      </w:r>
      <w:r>
        <w:t>the</w:t>
      </w:r>
      <w:r>
        <w:rPr>
          <w:spacing w:val="-3"/>
        </w:rPr>
        <w:t xml:space="preserve"> </w:t>
      </w:r>
      <w:r>
        <w:t>top.</w:t>
      </w:r>
    </w:p>
    <w:p w14:paraId="430FB2A8" w14:textId="77777777" w:rsidR="00D20093" w:rsidRDefault="00D20093" w:rsidP="00D20093">
      <w:pPr>
        <w:pStyle w:val="Poetry"/>
      </w:pPr>
    </w:p>
    <w:p w14:paraId="3B863F5E" w14:textId="3AA7B8DE" w:rsidR="000276C6" w:rsidRDefault="000276C6" w:rsidP="00D20093">
      <w:pPr>
        <w:pStyle w:val="Poetry"/>
      </w:pPr>
      <w:r>
        <w:t>And</w:t>
      </w:r>
      <w:r>
        <w:rPr>
          <w:spacing w:val="-8"/>
        </w:rPr>
        <w:t xml:space="preserve"> </w:t>
      </w:r>
      <w:r>
        <w:t>such</w:t>
      </w:r>
      <w:r>
        <w:rPr>
          <w:spacing w:val="-8"/>
        </w:rPr>
        <w:t xml:space="preserve"> </w:t>
      </w:r>
      <w:r>
        <w:t>as</w:t>
      </w:r>
      <w:r>
        <w:rPr>
          <w:spacing w:val="-8"/>
        </w:rPr>
        <w:t xml:space="preserve"> </w:t>
      </w:r>
      <w:r>
        <w:t>he</w:t>
      </w:r>
      <w:r>
        <w:rPr>
          <w:spacing w:val="-8"/>
        </w:rPr>
        <w:t xml:space="preserve"> </w:t>
      </w:r>
      <w:r>
        <w:t>is,</w:t>
      </w:r>
      <w:r>
        <w:rPr>
          <w:spacing w:val="-8"/>
        </w:rPr>
        <w:t xml:space="preserve"> </w:t>
      </w:r>
      <w:r>
        <w:t>who</w:t>
      </w:r>
      <w:r>
        <w:rPr>
          <w:spacing w:val="-8"/>
        </w:rPr>
        <w:t xml:space="preserve"> </w:t>
      </w:r>
      <w:r>
        <w:t>is</w:t>
      </w:r>
      <w:r>
        <w:rPr>
          <w:spacing w:val="-8"/>
        </w:rPr>
        <w:t xml:space="preserve"> </w:t>
      </w:r>
      <w:r>
        <w:t>glad</w:t>
      </w:r>
      <w:r>
        <w:rPr>
          <w:spacing w:val="-8"/>
        </w:rPr>
        <w:t xml:space="preserve"> </w:t>
      </w:r>
      <w:r>
        <w:t>to</w:t>
      </w:r>
      <w:r>
        <w:rPr>
          <w:spacing w:val="-8"/>
        </w:rPr>
        <w:t xml:space="preserve"> </w:t>
      </w:r>
      <w:r>
        <w:t>gain,</w:t>
      </w:r>
    </w:p>
    <w:p w14:paraId="7CD5FFD4" w14:textId="77777777" w:rsidR="00D20093" w:rsidRDefault="000276C6" w:rsidP="00D20093">
      <w:pPr>
        <w:pStyle w:val="Poetry"/>
        <w:rPr>
          <w:spacing w:val="-52"/>
        </w:rPr>
      </w:pPr>
      <w:r>
        <w:t>and</w:t>
      </w:r>
      <w:r>
        <w:rPr>
          <w:spacing w:val="-4"/>
        </w:rPr>
        <w:t xml:space="preserve"> </w:t>
      </w:r>
      <w:r>
        <w:t>who,</w:t>
      </w:r>
      <w:r>
        <w:rPr>
          <w:spacing w:val="-4"/>
        </w:rPr>
        <w:t xml:space="preserve"> </w:t>
      </w:r>
      <w:r>
        <w:t>when</w:t>
      </w:r>
      <w:r>
        <w:rPr>
          <w:spacing w:val="-4"/>
        </w:rPr>
        <w:t xml:space="preserve"> </w:t>
      </w:r>
      <w:r>
        <w:t>times</w:t>
      </w:r>
      <w:r>
        <w:rPr>
          <w:spacing w:val="-3"/>
        </w:rPr>
        <w:t xml:space="preserve"> </w:t>
      </w:r>
      <w:r>
        <w:t>arrive</w:t>
      </w:r>
      <w:r>
        <w:rPr>
          <w:spacing w:val="-4"/>
        </w:rPr>
        <w:t xml:space="preserve"> </w:t>
      </w:r>
      <w:r>
        <w:t>that</w:t>
      </w:r>
      <w:r>
        <w:rPr>
          <w:spacing w:val="-4"/>
        </w:rPr>
        <w:t xml:space="preserve"> </w:t>
      </w:r>
      <w:r>
        <w:t>make</w:t>
      </w:r>
      <w:r>
        <w:rPr>
          <w:spacing w:val="-3"/>
        </w:rPr>
        <w:t xml:space="preserve"> </w:t>
      </w:r>
      <w:r>
        <w:t>him</w:t>
      </w:r>
      <w:r>
        <w:rPr>
          <w:spacing w:val="-4"/>
        </w:rPr>
        <w:t xml:space="preserve"> </w:t>
      </w:r>
      <w:r>
        <w:t>lose,</w:t>
      </w:r>
      <w:r>
        <w:rPr>
          <w:spacing w:val="-52"/>
        </w:rPr>
        <w:t xml:space="preserve"> </w:t>
      </w:r>
    </w:p>
    <w:p w14:paraId="5FD0F5AE" w14:textId="77777777" w:rsidR="00D20093" w:rsidRDefault="000276C6" w:rsidP="00D20093">
      <w:pPr>
        <w:pStyle w:val="Poetry"/>
        <w:rPr>
          <w:spacing w:val="1"/>
        </w:rPr>
      </w:pPr>
      <w:r>
        <w:t>weeps and is saddened in his every thought;</w:t>
      </w:r>
      <w:r>
        <w:rPr>
          <w:spacing w:val="1"/>
        </w:rPr>
        <w:t xml:space="preserve"> </w:t>
      </w:r>
    </w:p>
    <w:p w14:paraId="2839C67A" w14:textId="38C45A82" w:rsidR="000276C6" w:rsidRDefault="000276C6" w:rsidP="00D20093">
      <w:pPr>
        <w:pStyle w:val="Poetry"/>
      </w:pPr>
      <w:r>
        <w:t>such</w:t>
      </w:r>
      <w:r>
        <w:rPr>
          <w:spacing w:val="-6"/>
        </w:rPr>
        <w:t xml:space="preserve"> </w:t>
      </w:r>
      <w:r>
        <w:t>did</w:t>
      </w:r>
      <w:r>
        <w:rPr>
          <w:spacing w:val="-6"/>
        </w:rPr>
        <w:t xml:space="preserve"> </w:t>
      </w:r>
      <w:r>
        <w:t>that</w:t>
      </w:r>
      <w:r>
        <w:rPr>
          <w:spacing w:val="-6"/>
        </w:rPr>
        <w:t xml:space="preserve"> </w:t>
      </w:r>
      <w:r>
        <w:t>peaceless</w:t>
      </w:r>
      <w:r>
        <w:rPr>
          <w:spacing w:val="-6"/>
        </w:rPr>
        <w:t xml:space="preserve"> </w:t>
      </w:r>
      <w:r>
        <w:t>animal</w:t>
      </w:r>
      <w:r>
        <w:rPr>
          <w:spacing w:val="-6"/>
        </w:rPr>
        <w:t xml:space="preserve"> </w:t>
      </w:r>
      <w:r>
        <w:t>make</w:t>
      </w:r>
      <w:r>
        <w:rPr>
          <w:spacing w:val="-6"/>
        </w:rPr>
        <w:t xml:space="preserve"> </w:t>
      </w:r>
      <w:r>
        <w:t>me,</w:t>
      </w:r>
    </w:p>
    <w:p w14:paraId="4B7FFB2E" w14:textId="77777777" w:rsidR="000276C6" w:rsidRDefault="000276C6" w:rsidP="00D20093">
      <w:pPr>
        <w:pStyle w:val="Poetry"/>
      </w:pPr>
      <w:r>
        <w:t>which,</w:t>
      </w:r>
      <w:r>
        <w:rPr>
          <w:spacing w:val="-12"/>
        </w:rPr>
        <w:t xml:space="preserve"> </w:t>
      </w:r>
      <w:r>
        <w:t>’gainst</w:t>
      </w:r>
      <w:r>
        <w:rPr>
          <w:spacing w:val="-12"/>
        </w:rPr>
        <w:t xml:space="preserve"> </w:t>
      </w:r>
      <w:r>
        <w:t>me</w:t>
      </w:r>
      <w:r>
        <w:rPr>
          <w:spacing w:val="-12"/>
        </w:rPr>
        <w:t xml:space="preserve"> </w:t>
      </w:r>
      <w:r>
        <w:t>coming,</w:t>
      </w:r>
      <w:r>
        <w:rPr>
          <w:spacing w:val="-12"/>
        </w:rPr>
        <w:t xml:space="preserve"> </w:t>
      </w:r>
      <w:r>
        <w:t>pushed</w:t>
      </w:r>
      <w:r>
        <w:rPr>
          <w:spacing w:val="-12"/>
        </w:rPr>
        <w:t xml:space="preserve"> </w:t>
      </w:r>
      <w:r>
        <w:t>me,</w:t>
      </w:r>
      <w:r>
        <w:rPr>
          <w:spacing w:val="-12"/>
        </w:rPr>
        <w:t xml:space="preserve"> </w:t>
      </w:r>
      <w:r>
        <w:t>step</w:t>
      </w:r>
      <w:r>
        <w:rPr>
          <w:spacing w:val="-12"/>
        </w:rPr>
        <w:t xml:space="preserve"> </w:t>
      </w:r>
      <w:r>
        <w:t>by</w:t>
      </w:r>
      <w:r>
        <w:rPr>
          <w:spacing w:val="-12"/>
        </w:rPr>
        <w:t xml:space="preserve"> </w:t>
      </w:r>
      <w:r>
        <w:t>step,</w:t>
      </w:r>
    </w:p>
    <w:p w14:paraId="07D3EAC8" w14:textId="74B29CD6" w:rsidR="000276C6" w:rsidRDefault="000276C6" w:rsidP="00D20093">
      <w:pPr>
        <w:pStyle w:val="Poetry"/>
      </w:pPr>
      <w:r>
        <w:t>back</w:t>
      </w:r>
      <w:r>
        <w:rPr>
          <w:spacing w:val="-7"/>
        </w:rPr>
        <w:t xml:space="preserve"> </w:t>
      </w:r>
      <w:r>
        <w:t>to</w:t>
      </w:r>
      <w:r>
        <w:rPr>
          <w:spacing w:val="-6"/>
        </w:rPr>
        <w:t xml:space="preserve"> </w:t>
      </w:r>
      <w:r>
        <w:t>the</w:t>
      </w:r>
      <w:r>
        <w:rPr>
          <w:spacing w:val="-6"/>
        </w:rPr>
        <w:t xml:space="preserve"> </w:t>
      </w:r>
      <w:r>
        <w:t>place</w:t>
      </w:r>
      <w:r>
        <w:rPr>
          <w:spacing w:val="-7"/>
        </w:rPr>
        <w:t xml:space="preserve"> </w:t>
      </w:r>
      <w:r>
        <w:t>where</w:t>
      </w:r>
      <w:r>
        <w:rPr>
          <w:spacing w:val="-6"/>
        </w:rPr>
        <w:t xml:space="preserve"> </w:t>
      </w:r>
      <w:r>
        <w:t>silent</w:t>
      </w:r>
      <w:r>
        <w:rPr>
          <w:spacing w:val="-6"/>
        </w:rPr>
        <w:t xml:space="preserve"> </w:t>
      </w:r>
      <w:r>
        <w:t>is</w:t>
      </w:r>
      <w:r>
        <w:rPr>
          <w:spacing w:val="-7"/>
        </w:rPr>
        <w:t xml:space="preserve"> </w:t>
      </w:r>
      <w:r>
        <w:t>the</w:t>
      </w:r>
      <w:r>
        <w:rPr>
          <w:spacing w:val="-6"/>
        </w:rPr>
        <w:t xml:space="preserve"> </w:t>
      </w:r>
      <w:r>
        <w:t>sun.</w:t>
      </w:r>
    </w:p>
    <w:p w14:paraId="0337C358" w14:textId="77777777" w:rsidR="00D20093" w:rsidRDefault="00D20093" w:rsidP="00D20093">
      <w:pPr>
        <w:pStyle w:val="Poetry"/>
      </w:pPr>
    </w:p>
    <w:p w14:paraId="793301E1" w14:textId="77777777" w:rsidR="00D20093" w:rsidRDefault="000276C6" w:rsidP="00D20093">
      <w:pPr>
        <w:pStyle w:val="Poetry"/>
        <w:rPr>
          <w:spacing w:val="-52"/>
        </w:rPr>
      </w:pPr>
      <w:r>
        <w:t>While</w:t>
      </w:r>
      <w:r>
        <w:rPr>
          <w:spacing w:val="-13"/>
        </w:rPr>
        <w:t xml:space="preserve"> </w:t>
      </w:r>
      <w:r>
        <w:t>toward</w:t>
      </w:r>
      <w:r>
        <w:rPr>
          <w:spacing w:val="-12"/>
        </w:rPr>
        <w:t xml:space="preserve"> </w:t>
      </w:r>
      <w:r>
        <w:t>the</w:t>
      </w:r>
      <w:r>
        <w:rPr>
          <w:spacing w:val="-12"/>
        </w:rPr>
        <w:t xml:space="preserve"> </w:t>
      </w:r>
      <w:r>
        <w:t>lowland</w:t>
      </w:r>
      <w:r>
        <w:rPr>
          <w:spacing w:val="-12"/>
        </w:rPr>
        <w:t xml:space="preserve"> </w:t>
      </w:r>
      <w:r>
        <w:t>I</w:t>
      </w:r>
      <w:r>
        <w:rPr>
          <w:spacing w:val="-12"/>
        </w:rPr>
        <w:t xml:space="preserve"> </w:t>
      </w:r>
      <w:r>
        <w:t>was</w:t>
      </w:r>
      <w:r>
        <w:rPr>
          <w:spacing w:val="-12"/>
        </w:rPr>
        <w:t xml:space="preserve"> </w:t>
      </w:r>
      <w:r>
        <w:t>falling</w:t>
      </w:r>
      <w:r>
        <w:rPr>
          <w:spacing w:val="-12"/>
        </w:rPr>
        <w:t xml:space="preserve"> </w:t>
      </w:r>
      <w:r>
        <w:t>fast,</w:t>
      </w:r>
      <w:r>
        <w:rPr>
          <w:spacing w:val="-52"/>
        </w:rPr>
        <w:t xml:space="preserve"> </w:t>
      </w:r>
    </w:p>
    <w:p w14:paraId="67E2B0AD" w14:textId="0D4DB55A" w:rsidR="000276C6" w:rsidRDefault="000276C6" w:rsidP="00D20093">
      <w:pPr>
        <w:pStyle w:val="Poetry"/>
      </w:pPr>
      <w:r>
        <w:t>the</w:t>
      </w:r>
      <w:r>
        <w:rPr>
          <w:spacing w:val="-10"/>
        </w:rPr>
        <w:t xml:space="preserve"> </w:t>
      </w:r>
      <w:r>
        <w:t>sight</w:t>
      </w:r>
      <w:r>
        <w:rPr>
          <w:spacing w:val="-10"/>
        </w:rPr>
        <w:t xml:space="preserve"> </w:t>
      </w:r>
      <w:r>
        <w:t>of</w:t>
      </w:r>
      <w:r>
        <w:rPr>
          <w:spacing w:val="-10"/>
        </w:rPr>
        <w:t xml:space="preserve"> </w:t>
      </w:r>
      <w:r>
        <w:t>one</w:t>
      </w:r>
      <w:r>
        <w:rPr>
          <w:spacing w:val="-9"/>
        </w:rPr>
        <w:t xml:space="preserve"> </w:t>
      </w:r>
      <w:r>
        <w:t>was</w:t>
      </w:r>
      <w:r>
        <w:rPr>
          <w:spacing w:val="-10"/>
        </w:rPr>
        <w:t xml:space="preserve"> </w:t>
      </w:r>
      <w:r>
        <w:t>offered</w:t>
      </w:r>
      <w:r>
        <w:rPr>
          <w:spacing w:val="-10"/>
        </w:rPr>
        <w:t xml:space="preserve"> </w:t>
      </w:r>
      <w:r>
        <w:t>to</w:t>
      </w:r>
      <w:r>
        <w:rPr>
          <w:spacing w:val="-9"/>
        </w:rPr>
        <w:t xml:space="preserve"> </w:t>
      </w:r>
      <w:r>
        <w:t>mine</w:t>
      </w:r>
      <w:r>
        <w:rPr>
          <w:spacing w:val="-10"/>
        </w:rPr>
        <w:t xml:space="preserve"> </w:t>
      </w:r>
      <w:r>
        <w:t>eyes,</w:t>
      </w:r>
    </w:p>
    <w:p w14:paraId="797DBE78" w14:textId="77777777" w:rsidR="00D20093" w:rsidRDefault="000276C6" w:rsidP="00D20093">
      <w:pPr>
        <w:pStyle w:val="Poetry"/>
        <w:rPr>
          <w:spacing w:val="-52"/>
        </w:rPr>
      </w:pPr>
      <w:r>
        <w:t>who</w:t>
      </w:r>
      <w:r>
        <w:rPr>
          <w:spacing w:val="-7"/>
        </w:rPr>
        <w:t xml:space="preserve"> </w:t>
      </w:r>
      <w:r>
        <w:t>seemed,</w:t>
      </w:r>
      <w:r>
        <w:rPr>
          <w:spacing w:val="-7"/>
        </w:rPr>
        <w:t xml:space="preserve"> </w:t>
      </w:r>
      <w:r>
        <w:t>through</w:t>
      </w:r>
      <w:r>
        <w:rPr>
          <w:spacing w:val="-6"/>
        </w:rPr>
        <w:t xml:space="preserve"> </w:t>
      </w:r>
      <w:r>
        <w:t>long</w:t>
      </w:r>
      <w:r>
        <w:rPr>
          <w:spacing w:val="-7"/>
        </w:rPr>
        <w:t xml:space="preserve"> </w:t>
      </w:r>
      <w:r>
        <w:t>continued</w:t>
      </w:r>
      <w:r>
        <w:rPr>
          <w:spacing w:val="-7"/>
        </w:rPr>
        <w:t xml:space="preserve"> </w:t>
      </w:r>
      <w:r>
        <w:t>silence,</w:t>
      </w:r>
      <w:r>
        <w:rPr>
          <w:spacing w:val="-6"/>
        </w:rPr>
        <w:t xml:space="preserve"> </w:t>
      </w:r>
      <w:r>
        <w:t>weak.</w:t>
      </w:r>
      <w:r>
        <w:rPr>
          <w:spacing w:val="-52"/>
        </w:rPr>
        <w:t xml:space="preserve"> </w:t>
      </w:r>
    </w:p>
    <w:p w14:paraId="7EA0DB9F" w14:textId="34DC10D0" w:rsidR="000276C6" w:rsidRDefault="000276C6" w:rsidP="00D20093">
      <w:pPr>
        <w:pStyle w:val="Poetry"/>
      </w:pPr>
      <w:r>
        <w:lastRenderedPageBreak/>
        <w:t>When</w:t>
      </w:r>
      <w:r>
        <w:rPr>
          <w:spacing w:val="-7"/>
        </w:rPr>
        <w:t xml:space="preserve"> </w:t>
      </w:r>
      <w:r>
        <w:t>him</w:t>
      </w:r>
      <w:r>
        <w:rPr>
          <w:spacing w:val="-6"/>
        </w:rPr>
        <w:t xml:space="preserve"> </w:t>
      </w:r>
      <w:r>
        <w:t>in</w:t>
      </w:r>
      <w:r>
        <w:rPr>
          <w:spacing w:val="-6"/>
        </w:rPr>
        <w:t xml:space="preserve"> </w:t>
      </w:r>
      <w:r>
        <w:t>that</w:t>
      </w:r>
      <w:r>
        <w:rPr>
          <w:spacing w:val="-6"/>
        </w:rPr>
        <w:t xml:space="preserve"> </w:t>
      </w:r>
      <w:r>
        <w:t>vast</w:t>
      </w:r>
      <w:r>
        <w:rPr>
          <w:spacing w:val="-7"/>
        </w:rPr>
        <w:t xml:space="preserve"> </w:t>
      </w:r>
      <w:r>
        <w:t>wilderness</w:t>
      </w:r>
      <w:r>
        <w:rPr>
          <w:spacing w:val="-6"/>
        </w:rPr>
        <w:t xml:space="preserve"> </w:t>
      </w:r>
      <w:r>
        <w:t>I</w:t>
      </w:r>
      <w:r>
        <w:rPr>
          <w:spacing w:val="-6"/>
        </w:rPr>
        <w:t xml:space="preserve"> </w:t>
      </w:r>
      <w:r>
        <w:t>saw,</w:t>
      </w:r>
    </w:p>
    <w:p w14:paraId="7C166FD9" w14:textId="4B080091" w:rsidR="000276C6" w:rsidRDefault="000276C6" w:rsidP="00D20093">
      <w:pPr>
        <w:pStyle w:val="Poetry"/>
      </w:pPr>
      <w:r>
        <w:t>“Have</w:t>
      </w:r>
      <w:r>
        <w:rPr>
          <w:spacing w:val="-10"/>
        </w:rPr>
        <w:t xml:space="preserve"> </w:t>
      </w:r>
      <w:r>
        <w:t>pity</w:t>
      </w:r>
      <w:r>
        <w:rPr>
          <w:spacing w:val="-10"/>
        </w:rPr>
        <w:t xml:space="preserve"> </w:t>
      </w:r>
      <w:r>
        <w:t>on</w:t>
      </w:r>
      <w:r>
        <w:rPr>
          <w:spacing w:val="-9"/>
        </w:rPr>
        <w:t xml:space="preserve"> </w:t>
      </w:r>
      <w:r>
        <w:t>me,”</w:t>
      </w:r>
      <w:r>
        <w:rPr>
          <w:spacing w:val="-10"/>
        </w:rPr>
        <w:t xml:space="preserve"> </w:t>
      </w:r>
      <w:r>
        <w:t>I</w:t>
      </w:r>
      <w:r>
        <w:rPr>
          <w:spacing w:val="-9"/>
        </w:rPr>
        <w:t xml:space="preserve"> </w:t>
      </w:r>
      <w:r>
        <w:t>cried</w:t>
      </w:r>
      <w:r>
        <w:rPr>
          <w:spacing w:val="-10"/>
        </w:rPr>
        <w:t xml:space="preserve"> </w:t>
      </w:r>
      <w:r>
        <w:t>out</w:t>
      </w:r>
      <w:r>
        <w:rPr>
          <w:spacing w:val="-9"/>
        </w:rPr>
        <w:t xml:space="preserve"> </w:t>
      </w:r>
      <w:r>
        <w:t>to</w:t>
      </w:r>
      <w:r>
        <w:rPr>
          <w:spacing w:val="-10"/>
        </w:rPr>
        <w:t xml:space="preserve"> </w:t>
      </w:r>
      <w:r>
        <w:t>him,</w:t>
      </w:r>
    </w:p>
    <w:p w14:paraId="03CDD93D" w14:textId="0D013412" w:rsidR="000276C6" w:rsidRDefault="000276C6" w:rsidP="00D20093">
      <w:pPr>
        <w:pStyle w:val="Poetry"/>
      </w:pPr>
      <w:r>
        <w:t>“whate’er</w:t>
      </w:r>
      <w:r>
        <w:rPr>
          <w:spacing w:val="-13"/>
        </w:rPr>
        <w:t xml:space="preserve"> </w:t>
      </w:r>
      <w:r>
        <w:t>thou</w:t>
      </w:r>
      <w:r>
        <w:rPr>
          <w:spacing w:val="-13"/>
        </w:rPr>
        <w:t xml:space="preserve"> </w:t>
      </w:r>
      <w:r>
        <w:t>be,</w:t>
      </w:r>
      <w:r>
        <w:rPr>
          <w:spacing w:val="-13"/>
        </w:rPr>
        <w:t xml:space="preserve"> </w:t>
      </w:r>
      <w:r>
        <w:t>or</w:t>
      </w:r>
      <w:r>
        <w:rPr>
          <w:spacing w:val="-13"/>
        </w:rPr>
        <w:t xml:space="preserve"> </w:t>
      </w:r>
      <w:r>
        <w:t>shade,</w:t>
      </w:r>
      <w:r>
        <w:rPr>
          <w:spacing w:val="-13"/>
        </w:rPr>
        <w:t xml:space="preserve"> </w:t>
      </w:r>
      <w:r>
        <w:t>or</w:t>
      </w:r>
      <w:r>
        <w:rPr>
          <w:spacing w:val="-13"/>
        </w:rPr>
        <w:t xml:space="preserve"> </w:t>
      </w:r>
      <w:r>
        <w:t>very</w:t>
      </w:r>
      <w:r>
        <w:rPr>
          <w:spacing w:val="-13"/>
        </w:rPr>
        <w:t xml:space="preserve"> </w:t>
      </w:r>
      <w:r>
        <w:t>man!”</w:t>
      </w:r>
    </w:p>
    <w:p w14:paraId="0237467F" w14:textId="77777777" w:rsidR="00D20093" w:rsidRDefault="00D20093" w:rsidP="00D20093">
      <w:pPr>
        <w:pStyle w:val="Poetry"/>
      </w:pPr>
    </w:p>
    <w:p w14:paraId="72F12D27" w14:textId="77777777" w:rsidR="00D20093" w:rsidRDefault="000276C6" w:rsidP="00D20093">
      <w:pPr>
        <w:pStyle w:val="Poetry"/>
        <w:rPr>
          <w:spacing w:val="-52"/>
        </w:rPr>
      </w:pPr>
      <w:r>
        <w:rPr>
          <w:spacing w:val="-1"/>
        </w:rPr>
        <w:t>“Not</w:t>
      </w:r>
      <w:r>
        <w:rPr>
          <w:spacing w:val="-13"/>
        </w:rPr>
        <w:t xml:space="preserve"> </w:t>
      </w:r>
      <w:r>
        <w:rPr>
          <w:spacing w:val="-1"/>
        </w:rPr>
        <w:t>man,”</w:t>
      </w:r>
      <w:r>
        <w:rPr>
          <w:spacing w:val="-13"/>
        </w:rPr>
        <w:t xml:space="preserve"> </w:t>
      </w:r>
      <w:r>
        <w:rPr>
          <w:spacing w:val="-1"/>
        </w:rPr>
        <w:t>he</w:t>
      </w:r>
      <w:r>
        <w:rPr>
          <w:spacing w:val="-12"/>
        </w:rPr>
        <w:t xml:space="preserve"> </w:t>
      </w:r>
      <w:r>
        <w:rPr>
          <w:spacing w:val="-1"/>
        </w:rPr>
        <w:t>answered,</w:t>
      </w:r>
      <w:r>
        <w:rPr>
          <w:spacing w:val="-13"/>
        </w:rPr>
        <w:t xml:space="preserve"> </w:t>
      </w:r>
      <w:r>
        <w:t>“I</w:t>
      </w:r>
      <w:r>
        <w:rPr>
          <w:spacing w:val="-12"/>
        </w:rPr>
        <w:t xml:space="preserve"> </w:t>
      </w:r>
      <w:r>
        <w:t>was</w:t>
      </w:r>
      <w:r>
        <w:rPr>
          <w:spacing w:val="-13"/>
        </w:rPr>
        <w:t xml:space="preserve"> </w:t>
      </w:r>
      <w:r>
        <w:t>once</w:t>
      </w:r>
      <w:r>
        <w:rPr>
          <w:spacing w:val="-12"/>
        </w:rPr>
        <w:t xml:space="preserve"> </w:t>
      </w:r>
      <w:r>
        <w:t>a</w:t>
      </w:r>
      <w:r>
        <w:rPr>
          <w:spacing w:val="-13"/>
        </w:rPr>
        <w:t xml:space="preserve"> </w:t>
      </w:r>
      <w:r>
        <w:t>man;</w:t>
      </w:r>
      <w:r>
        <w:rPr>
          <w:spacing w:val="-52"/>
        </w:rPr>
        <w:t xml:space="preserve"> </w:t>
      </w:r>
    </w:p>
    <w:p w14:paraId="1CAA45EC" w14:textId="77777777" w:rsidR="00D20093" w:rsidRDefault="000276C6" w:rsidP="00D20093">
      <w:pPr>
        <w:pStyle w:val="Poetry"/>
        <w:rPr>
          <w:spacing w:val="1"/>
        </w:rPr>
      </w:pPr>
      <w:r>
        <w:t>and both my parents were of Lombardy,</w:t>
      </w:r>
      <w:r>
        <w:rPr>
          <w:spacing w:val="1"/>
        </w:rPr>
        <w:t xml:space="preserve"> </w:t>
      </w:r>
    </w:p>
    <w:p w14:paraId="0B13A0F3" w14:textId="295E2B27" w:rsidR="000276C6" w:rsidRDefault="000276C6" w:rsidP="00D20093">
      <w:pPr>
        <w:pStyle w:val="Poetry"/>
      </w:pPr>
      <w:r>
        <w:t>and</w:t>
      </w:r>
      <w:r>
        <w:rPr>
          <w:spacing w:val="-3"/>
        </w:rPr>
        <w:t xml:space="preserve"> </w:t>
      </w:r>
      <w:r>
        <w:t>Mantuans</w:t>
      </w:r>
      <w:r>
        <w:rPr>
          <w:spacing w:val="-3"/>
        </w:rPr>
        <w:t xml:space="preserve"> </w:t>
      </w:r>
      <w:r>
        <w:t>with</w:t>
      </w:r>
      <w:r>
        <w:rPr>
          <w:spacing w:val="-3"/>
        </w:rPr>
        <w:t xml:space="preserve"> </w:t>
      </w:r>
      <w:r>
        <w:t>respect</w:t>
      </w:r>
      <w:r>
        <w:rPr>
          <w:spacing w:val="-3"/>
        </w:rPr>
        <w:t xml:space="preserve"> </w:t>
      </w:r>
      <w:r>
        <w:t>to</w:t>
      </w:r>
      <w:r>
        <w:rPr>
          <w:spacing w:val="-3"/>
        </w:rPr>
        <w:t xml:space="preserve"> </w:t>
      </w:r>
      <w:r>
        <w:t>fatherland.</w:t>
      </w:r>
    </w:p>
    <w:p w14:paraId="0B124F11" w14:textId="695202A1" w:rsidR="000276C6" w:rsidRDefault="000276C6" w:rsidP="00D20093">
      <w:pPr>
        <w:pStyle w:val="Poetry"/>
      </w:pPr>
      <w:r>
        <w:t>’Neath</w:t>
      </w:r>
      <w:r>
        <w:rPr>
          <w:spacing w:val="-10"/>
        </w:rPr>
        <w:t xml:space="preserve"> </w:t>
      </w:r>
      <w:r>
        <w:t>Julius</w:t>
      </w:r>
      <w:r>
        <w:rPr>
          <w:spacing w:val="-10"/>
        </w:rPr>
        <w:t xml:space="preserve"> </w:t>
      </w:r>
      <w:r>
        <w:t>was</w:t>
      </w:r>
      <w:r>
        <w:rPr>
          <w:spacing w:val="-10"/>
        </w:rPr>
        <w:t xml:space="preserve"> </w:t>
      </w:r>
      <w:r>
        <w:t>I</w:t>
      </w:r>
      <w:r>
        <w:rPr>
          <w:spacing w:val="-10"/>
        </w:rPr>
        <w:t xml:space="preserve"> </w:t>
      </w:r>
      <w:r>
        <w:t>born,</w:t>
      </w:r>
      <w:r>
        <w:rPr>
          <w:spacing w:val="-10"/>
        </w:rPr>
        <w:t xml:space="preserve"> </w:t>
      </w:r>
      <w:r>
        <w:t>though</w:t>
      </w:r>
      <w:r>
        <w:rPr>
          <w:spacing w:val="-10"/>
        </w:rPr>
        <w:t xml:space="preserve"> </w:t>
      </w:r>
      <w:r>
        <w:t>somewhat</w:t>
      </w:r>
      <w:r>
        <w:rPr>
          <w:spacing w:val="-10"/>
        </w:rPr>
        <w:t xml:space="preserve"> </w:t>
      </w:r>
      <w:r>
        <w:t>late,</w:t>
      </w:r>
    </w:p>
    <w:p w14:paraId="30C3BDB4" w14:textId="77777777" w:rsidR="00D20093" w:rsidRDefault="000276C6" w:rsidP="00D20093">
      <w:pPr>
        <w:pStyle w:val="Poetry"/>
        <w:rPr>
          <w:spacing w:val="1"/>
        </w:rPr>
      </w:pPr>
      <w:r>
        <w:t>and under good Augustus’ rule I lived</w:t>
      </w:r>
      <w:r>
        <w:rPr>
          <w:spacing w:val="1"/>
        </w:rPr>
        <w:t xml:space="preserve"> </w:t>
      </w:r>
    </w:p>
    <w:p w14:paraId="30D877F4" w14:textId="77777777" w:rsidR="00D20093" w:rsidRDefault="000276C6" w:rsidP="00D20093">
      <w:pPr>
        <w:pStyle w:val="Poetry"/>
      </w:pPr>
      <w:r>
        <w:t>in</w:t>
      </w:r>
      <w:r>
        <w:rPr>
          <w:spacing w:val="-13"/>
        </w:rPr>
        <w:t xml:space="preserve"> </w:t>
      </w:r>
      <w:r>
        <w:t>Rome,</w:t>
      </w:r>
      <w:r>
        <w:rPr>
          <w:spacing w:val="-13"/>
        </w:rPr>
        <w:t xml:space="preserve"> </w:t>
      </w:r>
      <w:r>
        <w:t>in</w:t>
      </w:r>
      <w:r>
        <w:rPr>
          <w:spacing w:val="-13"/>
        </w:rPr>
        <w:t xml:space="preserve"> </w:t>
      </w:r>
      <w:r>
        <w:t>days</w:t>
      </w:r>
      <w:r>
        <w:rPr>
          <w:spacing w:val="-13"/>
        </w:rPr>
        <w:t xml:space="preserve"> </w:t>
      </w:r>
      <w:r>
        <w:t>of</w:t>
      </w:r>
      <w:r>
        <w:rPr>
          <w:spacing w:val="-13"/>
        </w:rPr>
        <w:t xml:space="preserve"> </w:t>
      </w:r>
      <w:r>
        <w:t>false</w:t>
      </w:r>
      <w:r>
        <w:rPr>
          <w:spacing w:val="-13"/>
        </w:rPr>
        <w:t xml:space="preserve"> </w:t>
      </w:r>
      <w:r>
        <w:t>and</w:t>
      </w:r>
      <w:r>
        <w:rPr>
          <w:spacing w:val="-12"/>
        </w:rPr>
        <w:t xml:space="preserve"> </w:t>
      </w:r>
      <w:r>
        <w:t>lying</w:t>
      </w:r>
      <w:r>
        <w:rPr>
          <w:spacing w:val="-13"/>
        </w:rPr>
        <w:t xml:space="preserve"> </w:t>
      </w:r>
      <w:r>
        <w:t>gods.</w:t>
      </w:r>
    </w:p>
    <w:p w14:paraId="586FE8E9" w14:textId="60517A94" w:rsidR="000276C6" w:rsidRDefault="000276C6" w:rsidP="00D20093">
      <w:pPr>
        <w:pStyle w:val="Poetry"/>
      </w:pPr>
      <w:r>
        <w:rPr>
          <w:spacing w:val="-52"/>
        </w:rPr>
        <w:t xml:space="preserve"> </w:t>
      </w:r>
      <w:r>
        <w:t>I</w:t>
      </w:r>
      <w:r>
        <w:rPr>
          <w:spacing w:val="-6"/>
        </w:rPr>
        <w:t xml:space="preserve"> </w:t>
      </w:r>
      <w:r>
        <w:t>was</w:t>
      </w:r>
      <w:r>
        <w:rPr>
          <w:spacing w:val="-5"/>
        </w:rPr>
        <w:t xml:space="preserve"> </w:t>
      </w:r>
      <w:r>
        <w:t>a</w:t>
      </w:r>
      <w:r>
        <w:rPr>
          <w:spacing w:val="-5"/>
        </w:rPr>
        <w:t xml:space="preserve"> </w:t>
      </w:r>
      <w:r>
        <w:t>poet,</w:t>
      </w:r>
      <w:r>
        <w:rPr>
          <w:spacing w:val="-5"/>
        </w:rPr>
        <w:t xml:space="preserve"> </w:t>
      </w:r>
      <w:r>
        <w:t>and</w:t>
      </w:r>
      <w:r>
        <w:rPr>
          <w:spacing w:val="-5"/>
        </w:rPr>
        <w:t xml:space="preserve"> </w:t>
      </w:r>
      <w:r>
        <w:t>of</w:t>
      </w:r>
      <w:r>
        <w:rPr>
          <w:spacing w:val="-5"/>
        </w:rPr>
        <w:t xml:space="preserve"> </w:t>
      </w:r>
      <w:r>
        <w:t>that</w:t>
      </w:r>
      <w:r>
        <w:rPr>
          <w:spacing w:val="-6"/>
        </w:rPr>
        <w:t xml:space="preserve"> </w:t>
      </w:r>
      <w:r>
        <w:t>just</w:t>
      </w:r>
      <w:r>
        <w:rPr>
          <w:spacing w:val="-5"/>
        </w:rPr>
        <w:t xml:space="preserve"> </w:t>
      </w:r>
      <w:r>
        <w:t>man,</w:t>
      </w:r>
    </w:p>
    <w:p w14:paraId="58471327" w14:textId="77777777" w:rsidR="000276C6" w:rsidRDefault="000276C6" w:rsidP="00D20093">
      <w:pPr>
        <w:pStyle w:val="Poetry"/>
      </w:pPr>
      <w:r>
        <w:t>Anchises’</w:t>
      </w:r>
      <w:r>
        <w:rPr>
          <w:spacing w:val="-13"/>
        </w:rPr>
        <w:t xml:space="preserve"> </w:t>
      </w:r>
      <w:r>
        <w:t>son,</w:t>
      </w:r>
      <w:r>
        <w:rPr>
          <w:spacing w:val="-12"/>
        </w:rPr>
        <w:t xml:space="preserve"> </w:t>
      </w:r>
      <w:r>
        <w:t>I</w:t>
      </w:r>
      <w:r>
        <w:rPr>
          <w:spacing w:val="-13"/>
        </w:rPr>
        <w:t xml:space="preserve"> </w:t>
      </w:r>
      <w:r>
        <w:t>sang,</w:t>
      </w:r>
      <w:r>
        <w:rPr>
          <w:spacing w:val="-12"/>
        </w:rPr>
        <w:t xml:space="preserve"> </w:t>
      </w:r>
      <w:r>
        <w:t>who</w:t>
      </w:r>
      <w:r>
        <w:rPr>
          <w:spacing w:val="-13"/>
        </w:rPr>
        <w:t xml:space="preserve"> </w:t>
      </w:r>
      <w:r>
        <w:t>came</w:t>
      </w:r>
      <w:r>
        <w:rPr>
          <w:spacing w:val="-12"/>
        </w:rPr>
        <w:t xml:space="preserve"> </w:t>
      </w:r>
      <w:r>
        <w:t>from</w:t>
      </w:r>
      <w:r>
        <w:rPr>
          <w:spacing w:val="-12"/>
        </w:rPr>
        <w:t xml:space="preserve"> </w:t>
      </w:r>
      <w:r>
        <w:t>Troy</w:t>
      </w:r>
    </w:p>
    <w:p w14:paraId="39B69736" w14:textId="26E3F5E6" w:rsidR="000276C6" w:rsidRDefault="000276C6" w:rsidP="00D20093">
      <w:pPr>
        <w:pStyle w:val="Poetry"/>
      </w:pPr>
      <w:r>
        <w:t>after</w:t>
      </w:r>
      <w:r>
        <w:rPr>
          <w:spacing w:val="-1"/>
        </w:rPr>
        <w:t xml:space="preserve"> </w:t>
      </w:r>
      <w:r>
        <w:t>proud</w:t>
      </w:r>
      <w:r>
        <w:rPr>
          <w:spacing w:val="-1"/>
        </w:rPr>
        <w:t xml:space="preserve"> </w:t>
      </w:r>
      <w:r>
        <w:t>Ilion had</w:t>
      </w:r>
      <w:r>
        <w:rPr>
          <w:spacing w:val="-1"/>
        </w:rPr>
        <w:t xml:space="preserve"> </w:t>
      </w:r>
      <w:r>
        <w:t>been</w:t>
      </w:r>
      <w:r>
        <w:rPr>
          <w:spacing w:val="-1"/>
        </w:rPr>
        <w:t xml:space="preserve"> </w:t>
      </w:r>
      <w:r>
        <w:t>consumed.</w:t>
      </w:r>
    </w:p>
    <w:p w14:paraId="20236A65" w14:textId="77777777" w:rsidR="00D20093" w:rsidRDefault="000276C6" w:rsidP="00D20093">
      <w:pPr>
        <w:pStyle w:val="Poetry"/>
        <w:rPr>
          <w:spacing w:val="1"/>
        </w:rPr>
      </w:pPr>
      <w:r>
        <w:t>But</w:t>
      </w:r>
      <w:r>
        <w:rPr>
          <w:spacing w:val="2"/>
        </w:rPr>
        <w:t xml:space="preserve"> </w:t>
      </w:r>
      <w:r>
        <w:t>thou,</w:t>
      </w:r>
      <w:r>
        <w:rPr>
          <w:spacing w:val="3"/>
        </w:rPr>
        <w:t xml:space="preserve"> </w:t>
      </w:r>
      <w:r>
        <w:t>to</w:t>
      </w:r>
      <w:r>
        <w:rPr>
          <w:spacing w:val="2"/>
        </w:rPr>
        <w:t xml:space="preserve"> </w:t>
      </w:r>
      <w:r>
        <w:t>such</w:t>
      </w:r>
      <w:r>
        <w:rPr>
          <w:spacing w:val="3"/>
        </w:rPr>
        <w:t xml:space="preserve"> </w:t>
      </w:r>
      <w:r>
        <w:t>sore</w:t>
      </w:r>
      <w:r>
        <w:rPr>
          <w:spacing w:val="3"/>
        </w:rPr>
        <w:t xml:space="preserve"> </w:t>
      </w:r>
      <w:r>
        <w:t>trouble</w:t>
      </w:r>
      <w:r>
        <w:rPr>
          <w:spacing w:val="2"/>
        </w:rPr>
        <w:t xml:space="preserve"> </w:t>
      </w:r>
      <w:r>
        <w:t>why</w:t>
      </w:r>
      <w:r>
        <w:rPr>
          <w:spacing w:val="3"/>
        </w:rPr>
        <w:t xml:space="preserve"> </w:t>
      </w:r>
      <w:r>
        <w:t>return?</w:t>
      </w:r>
      <w:r>
        <w:rPr>
          <w:spacing w:val="1"/>
        </w:rPr>
        <w:t xml:space="preserve"> </w:t>
      </w:r>
    </w:p>
    <w:p w14:paraId="0CE49CB8" w14:textId="77777777" w:rsidR="00D20093" w:rsidRDefault="000276C6" w:rsidP="00D20093">
      <w:pPr>
        <w:pStyle w:val="Poetry"/>
      </w:pPr>
      <w:r>
        <w:t>Why climbst thou not the Mountain of Delight,</w:t>
      </w:r>
    </w:p>
    <w:p w14:paraId="2CD3B681" w14:textId="395CF8D7" w:rsidR="000276C6" w:rsidRDefault="000276C6" w:rsidP="00D20093">
      <w:pPr>
        <w:pStyle w:val="Poetry"/>
      </w:pPr>
      <w:r>
        <w:rPr>
          <w:spacing w:val="-52"/>
        </w:rPr>
        <w:t xml:space="preserve"> </w:t>
      </w:r>
      <w:r>
        <w:t>which</w:t>
      </w:r>
      <w:r>
        <w:rPr>
          <w:spacing w:val="-10"/>
        </w:rPr>
        <w:t xml:space="preserve"> </w:t>
      </w:r>
      <w:r>
        <w:t>is</w:t>
      </w:r>
      <w:r>
        <w:rPr>
          <w:spacing w:val="-10"/>
        </w:rPr>
        <w:t xml:space="preserve"> </w:t>
      </w:r>
      <w:r>
        <w:t>of</w:t>
      </w:r>
      <w:r>
        <w:rPr>
          <w:spacing w:val="-10"/>
        </w:rPr>
        <w:t xml:space="preserve"> </w:t>
      </w:r>
      <w:r>
        <w:t>every</w:t>
      </w:r>
      <w:r>
        <w:rPr>
          <w:spacing w:val="-10"/>
        </w:rPr>
        <w:t xml:space="preserve"> </w:t>
      </w:r>
      <w:r>
        <w:t>joy</w:t>
      </w:r>
      <w:r>
        <w:rPr>
          <w:spacing w:val="-10"/>
        </w:rPr>
        <w:t xml:space="preserve"> </w:t>
      </w:r>
      <w:r>
        <w:t>the</w:t>
      </w:r>
      <w:r>
        <w:rPr>
          <w:spacing w:val="-10"/>
        </w:rPr>
        <w:t xml:space="preserve"> </w:t>
      </w:r>
      <w:r>
        <w:t>source</w:t>
      </w:r>
      <w:r>
        <w:rPr>
          <w:spacing w:val="-9"/>
        </w:rPr>
        <w:t xml:space="preserve"> </w:t>
      </w:r>
      <w:r>
        <w:t>and</w:t>
      </w:r>
      <w:r>
        <w:rPr>
          <w:spacing w:val="-10"/>
        </w:rPr>
        <w:t xml:space="preserve"> </w:t>
      </w:r>
      <w:r>
        <w:t>cause?”</w:t>
      </w:r>
    </w:p>
    <w:p w14:paraId="3EC31A36" w14:textId="77777777" w:rsidR="00D20093" w:rsidRDefault="00D20093" w:rsidP="00D20093">
      <w:pPr>
        <w:pStyle w:val="Poetry"/>
      </w:pPr>
    </w:p>
    <w:p w14:paraId="510D3C11" w14:textId="77777777" w:rsidR="000276C6" w:rsidRDefault="000276C6" w:rsidP="00D20093">
      <w:pPr>
        <w:pStyle w:val="Poetry"/>
      </w:pPr>
      <w:r>
        <w:t>“Art</w:t>
      </w:r>
      <w:r>
        <w:rPr>
          <w:spacing w:val="-4"/>
        </w:rPr>
        <w:t xml:space="preserve"> </w:t>
      </w:r>
      <w:r>
        <w:t>thou</w:t>
      </w:r>
      <w:r>
        <w:rPr>
          <w:spacing w:val="-4"/>
        </w:rPr>
        <w:t xml:space="preserve"> </w:t>
      </w:r>
      <w:r>
        <w:t>that</w:t>
      </w:r>
      <w:r>
        <w:rPr>
          <w:spacing w:val="-4"/>
        </w:rPr>
        <w:t xml:space="preserve"> </w:t>
      </w:r>
      <w:r>
        <w:t>Virgil,</w:t>
      </w:r>
      <w:r>
        <w:rPr>
          <w:spacing w:val="-4"/>
        </w:rPr>
        <w:t xml:space="preserve"> </w:t>
      </w:r>
      <w:r>
        <w:t>then,</w:t>
      </w:r>
      <w:r>
        <w:rPr>
          <w:spacing w:val="-4"/>
        </w:rPr>
        <w:t xml:space="preserve"> </w:t>
      </w:r>
      <w:r>
        <w:t>that</w:t>
      </w:r>
      <w:r>
        <w:rPr>
          <w:spacing w:val="-4"/>
        </w:rPr>
        <w:t xml:space="preserve"> </w:t>
      </w:r>
      <w:r>
        <w:t>fountain-head</w:t>
      </w:r>
    </w:p>
    <w:p w14:paraId="03C643C7" w14:textId="3E9E52BF" w:rsidR="000276C6" w:rsidRDefault="000276C6" w:rsidP="00D20093">
      <w:pPr>
        <w:pStyle w:val="Poetry"/>
      </w:pPr>
      <w:r>
        <w:t>which</w:t>
      </w:r>
      <w:r>
        <w:rPr>
          <w:spacing w:val="-4"/>
        </w:rPr>
        <w:t xml:space="preserve"> </w:t>
      </w:r>
      <w:r>
        <w:t>poureth</w:t>
      </w:r>
      <w:r>
        <w:rPr>
          <w:spacing w:val="-4"/>
        </w:rPr>
        <w:t xml:space="preserve"> </w:t>
      </w:r>
      <w:r>
        <w:t>forth</w:t>
      </w:r>
      <w:r>
        <w:rPr>
          <w:spacing w:val="-4"/>
        </w:rPr>
        <w:t xml:space="preserve"> </w:t>
      </w:r>
      <w:r>
        <w:t>so</w:t>
      </w:r>
      <w:r>
        <w:rPr>
          <w:spacing w:val="-4"/>
        </w:rPr>
        <w:t xml:space="preserve"> </w:t>
      </w:r>
      <w:r>
        <w:t>broad</w:t>
      </w:r>
      <w:r>
        <w:rPr>
          <w:spacing w:val="-4"/>
        </w:rPr>
        <w:t xml:space="preserve"> </w:t>
      </w:r>
      <w:r>
        <w:t>a</w:t>
      </w:r>
      <w:r>
        <w:rPr>
          <w:spacing w:val="-3"/>
        </w:rPr>
        <w:t xml:space="preserve"> </w:t>
      </w:r>
      <w:r>
        <w:t>stream</w:t>
      </w:r>
      <w:r>
        <w:rPr>
          <w:spacing w:val="-4"/>
        </w:rPr>
        <w:t xml:space="preserve"> </w:t>
      </w:r>
      <w:r>
        <w:t>of</w:t>
      </w:r>
      <w:r>
        <w:rPr>
          <w:spacing w:val="-4"/>
        </w:rPr>
        <w:t xml:space="preserve"> </w:t>
      </w:r>
      <w:r>
        <w:t>speech?”</w:t>
      </w:r>
    </w:p>
    <w:p w14:paraId="6822D679" w14:textId="77777777" w:rsidR="000276C6" w:rsidRDefault="000276C6" w:rsidP="00D20093">
      <w:pPr>
        <w:pStyle w:val="Poetry"/>
      </w:pPr>
      <w:r>
        <w:t>I</w:t>
      </w:r>
      <w:r>
        <w:rPr>
          <w:spacing w:val="-7"/>
        </w:rPr>
        <w:t xml:space="preserve"> </w:t>
      </w:r>
      <w:r>
        <w:t>answered</w:t>
      </w:r>
      <w:r>
        <w:rPr>
          <w:spacing w:val="-6"/>
        </w:rPr>
        <w:t xml:space="preserve"> </w:t>
      </w:r>
      <w:r>
        <w:t>him</w:t>
      </w:r>
      <w:r>
        <w:rPr>
          <w:spacing w:val="-6"/>
        </w:rPr>
        <w:t xml:space="preserve"> </w:t>
      </w:r>
      <w:r>
        <w:t>with</w:t>
      </w:r>
      <w:r>
        <w:rPr>
          <w:spacing w:val="-6"/>
        </w:rPr>
        <w:t xml:space="preserve"> </w:t>
      </w:r>
      <w:r>
        <w:t>shame</w:t>
      </w:r>
      <w:r>
        <w:rPr>
          <w:spacing w:val="-6"/>
        </w:rPr>
        <w:t xml:space="preserve"> </w:t>
      </w:r>
      <w:r>
        <w:t>upon</w:t>
      </w:r>
      <w:r>
        <w:rPr>
          <w:spacing w:val="-6"/>
        </w:rPr>
        <w:t xml:space="preserve"> </w:t>
      </w:r>
      <w:r>
        <w:t>my</w:t>
      </w:r>
      <w:r>
        <w:rPr>
          <w:spacing w:val="-6"/>
        </w:rPr>
        <w:t xml:space="preserve"> </w:t>
      </w:r>
      <w:r>
        <w:t>brow.</w:t>
      </w:r>
    </w:p>
    <w:p w14:paraId="5B709FB1" w14:textId="77777777" w:rsidR="00D20093" w:rsidRDefault="000276C6" w:rsidP="00D20093">
      <w:pPr>
        <w:pStyle w:val="Poetry"/>
      </w:pPr>
      <w:r w:rsidRPr="00D20093">
        <w:t xml:space="preserve">“O light and glory of the other poets, </w:t>
      </w:r>
    </w:p>
    <w:p w14:paraId="71F72388" w14:textId="5AD93FC7" w:rsidR="000276C6" w:rsidRPr="00D20093" w:rsidRDefault="000276C6" w:rsidP="00D20093">
      <w:pPr>
        <w:pStyle w:val="Poetry"/>
      </w:pPr>
      <w:r w:rsidRPr="00D20093">
        <w:t>let the long study, and the ardent love</w:t>
      </w:r>
    </w:p>
    <w:p w14:paraId="311B0F3E" w14:textId="77777777" w:rsidR="000276C6" w:rsidRPr="00D20093" w:rsidRDefault="000276C6" w:rsidP="00D20093">
      <w:pPr>
        <w:pStyle w:val="Poetry"/>
      </w:pPr>
      <w:r w:rsidRPr="00D20093">
        <w:t>which made me con thy book, avail me now.</w:t>
      </w:r>
    </w:p>
    <w:p w14:paraId="76249AA8" w14:textId="7919D413" w:rsidR="000276C6" w:rsidRPr="00D20093" w:rsidRDefault="000276C6" w:rsidP="00D20093">
      <w:pPr>
        <w:pStyle w:val="Poetry"/>
      </w:pPr>
      <w:r w:rsidRPr="00D20093">
        <w:t>Thou art my teacher and authority;</w:t>
      </w:r>
    </w:p>
    <w:p w14:paraId="754E16C4" w14:textId="77777777" w:rsidR="000276C6" w:rsidRPr="00D20093" w:rsidRDefault="000276C6" w:rsidP="00D20093">
      <w:pPr>
        <w:pStyle w:val="Poetry"/>
      </w:pPr>
      <w:r w:rsidRPr="00D20093">
        <w:t>thou only art the one from whom I took</w:t>
      </w:r>
    </w:p>
    <w:p w14:paraId="191131CF" w14:textId="77777777" w:rsidR="00D20093" w:rsidRDefault="000276C6" w:rsidP="00D20093">
      <w:pPr>
        <w:pStyle w:val="Poetry"/>
      </w:pPr>
      <w:r w:rsidRPr="00D20093">
        <w:t xml:space="preserve">the lovely manner which hath done me honor. </w:t>
      </w:r>
    </w:p>
    <w:p w14:paraId="65E29112" w14:textId="77777777" w:rsidR="00D20093" w:rsidRDefault="000276C6" w:rsidP="00D20093">
      <w:pPr>
        <w:pStyle w:val="Poetry"/>
      </w:pPr>
      <w:r w:rsidRPr="00D20093">
        <w:t xml:space="preserve">Behold the beast on whose account I turned; </w:t>
      </w:r>
    </w:p>
    <w:p w14:paraId="4FCC413B" w14:textId="43B084C7" w:rsidR="000276C6" w:rsidRPr="00D20093" w:rsidRDefault="000276C6" w:rsidP="00D20093">
      <w:pPr>
        <w:pStyle w:val="Poetry"/>
      </w:pPr>
      <w:r w:rsidRPr="00D20093">
        <w:t>from her protect me, O thou famous Sage,</w:t>
      </w:r>
    </w:p>
    <w:p w14:paraId="69EF6127" w14:textId="0DBD9F4A" w:rsidR="000276C6" w:rsidRDefault="000276C6" w:rsidP="00D20093">
      <w:pPr>
        <w:pStyle w:val="Poetry"/>
      </w:pPr>
      <w:r w:rsidRPr="00D20093">
        <w:t>for she makes both my veins and pulses tremble!”</w:t>
      </w:r>
    </w:p>
    <w:p w14:paraId="3E94A449" w14:textId="77777777" w:rsidR="00D20093" w:rsidRPr="00D20093" w:rsidRDefault="00D20093" w:rsidP="00D20093">
      <w:pPr>
        <w:pStyle w:val="Poetry"/>
      </w:pPr>
    </w:p>
    <w:p w14:paraId="38A308A7" w14:textId="77777777" w:rsidR="00D20093" w:rsidRDefault="000276C6" w:rsidP="00D20093">
      <w:pPr>
        <w:pStyle w:val="Poetry"/>
      </w:pPr>
      <w:r w:rsidRPr="00D20093">
        <w:t xml:space="preserve">“A different course from this must thou pursue,” </w:t>
      </w:r>
    </w:p>
    <w:p w14:paraId="623D29B8" w14:textId="77777777" w:rsidR="00D20093" w:rsidRDefault="000276C6" w:rsidP="00D20093">
      <w:pPr>
        <w:pStyle w:val="Poetry"/>
      </w:pPr>
      <w:r w:rsidRPr="00D20093">
        <w:t xml:space="preserve">he answered, when he saw me shedding tears, </w:t>
      </w:r>
    </w:p>
    <w:p w14:paraId="1F6F0484" w14:textId="618FBC71" w:rsidR="000276C6" w:rsidRPr="00D20093" w:rsidRDefault="000276C6" w:rsidP="00D20093">
      <w:pPr>
        <w:pStyle w:val="Poetry"/>
      </w:pPr>
      <w:r w:rsidRPr="00D20093">
        <w:t>“if from this wilderness thou wouldst escape;</w:t>
      </w:r>
    </w:p>
    <w:p w14:paraId="010CEC49" w14:textId="77777777" w:rsidR="000276C6" w:rsidRPr="00D20093" w:rsidRDefault="000276C6" w:rsidP="00D20093">
      <w:pPr>
        <w:pStyle w:val="Poetry"/>
      </w:pPr>
      <w:r w:rsidRPr="00D20093">
        <w:t>for this wild beast, on whose account thou criest,</w:t>
      </w:r>
    </w:p>
    <w:p w14:paraId="67D16610" w14:textId="767BDC6B" w:rsidR="000276C6" w:rsidRPr="00D20093" w:rsidRDefault="000276C6" w:rsidP="00D20093">
      <w:pPr>
        <w:pStyle w:val="Poetry"/>
      </w:pPr>
      <w:r w:rsidRPr="00D20093">
        <w:t>alloweth none to pass along her way,</w:t>
      </w:r>
    </w:p>
    <w:p w14:paraId="61446426" w14:textId="77777777" w:rsidR="00D20093" w:rsidRDefault="000276C6" w:rsidP="00D20093">
      <w:pPr>
        <w:pStyle w:val="Poetry"/>
      </w:pPr>
      <w:r w:rsidRPr="00D20093">
        <w:lastRenderedPageBreak/>
        <w:t xml:space="preserve">but hinders him so greatly, that she kills; </w:t>
      </w:r>
    </w:p>
    <w:p w14:paraId="29B172A0" w14:textId="77777777" w:rsidR="00D20093" w:rsidRDefault="000276C6" w:rsidP="00D20093">
      <w:pPr>
        <w:pStyle w:val="Poetry"/>
      </w:pPr>
      <w:r w:rsidRPr="00D20093">
        <w:t xml:space="preserve">and is by nature so malign and guilty, </w:t>
      </w:r>
    </w:p>
    <w:p w14:paraId="3675CB8A" w14:textId="77777777" w:rsidR="00D20093" w:rsidRDefault="000276C6" w:rsidP="00D20093">
      <w:pPr>
        <w:pStyle w:val="Poetry"/>
      </w:pPr>
      <w:r w:rsidRPr="00D20093">
        <w:t xml:space="preserve">that never doth she sate her greedy lust, </w:t>
      </w:r>
    </w:p>
    <w:p w14:paraId="674560D5" w14:textId="178723D1" w:rsidR="000276C6" w:rsidRPr="00D20093" w:rsidRDefault="000276C6" w:rsidP="00D20093">
      <w:pPr>
        <w:pStyle w:val="Poetry"/>
      </w:pPr>
      <w:r w:rsidRPr="00D20093">
        <w:t>but after food is hungrier than before.</w:t>
      </w:r>
    </w:p>
    <w:p w14:paraId="6BA0BBB2" w14:textId="188A8054" w:rsidR="000276C6" w:rsidRPr="00D20093" w:rsidRDefault="000276C6" w:rsidP="00D20093">
      <w:pPr>
        <w:pStyle w:val="Poetry"/>
      </w:pPr>
      <w:r w:rsidRPr="00D20093">
        <w:t>Many are the animals with which she mates,</w:t>
      </w:r>
    </w:p>
    <w:p w14:paraId="3A48BD81" w14:textId="77777777" w:rsidR="00D20093" w:rsidRDefault="000276C6" w:rsidP="00D20093">
      <w:pPr>
        <w:pStyle w:val="Poetry"/>
      </w:pPr>
      <w:r w:rsidRPr="00D20093">
        <w:t xml:space="preserve">and still more will there be, until the Hound </w:t>
      </w:r>
    </w:p>
    <w:p w14:paraId="37297C5D" w14:textId="77777777" w:rsidR="00D20093" w:rsidRDefault="000276C6" w:rsidP="00D20093">
      <w:pPr>
        <w:pStyle w:val="Poetry"/>
      </w:pPr>
      <w:r w:rsidRPr="00D20093">
        <w:t xml:space="preserve">shall come, and bring her to a painful death. </w:t>
      </w:r>
    </w:p>
    <w:p w14:paraId="616F9152" w14:textId="77777777" w:rsidR="00D20093" w:rsidRDefault="000276C6" w:rsidP="00D20093">
      <w:pPr>
        <w:pStyle w:val="Poetry"/>
      </w:pPr>
      <w:r w:rsidRPr="00D20093">
        <w:t xml:space="preserve">He shall not feed on either land or wealth, </w:t>
      </w:r>
    </w:p>
    <w:p w14:paraId="104D8039" w14:textId="4D94D300" w:rsidR="000276C6" w:rsidRPr="00D20093" w:rsidRDefault="000276C6" w:rsidP="00D20093">
      <w:pPr>
        <w:pStyle w:val="Poetry"/>
      </w:pPr>
      <w:r w:rsidRPr="00D20093">
        <w:t>but wisdom, love and power shall be his food,</w:t>
      </w:r>
    </w:p>
    <w:p w14:paraId="083CB532" w14:textId="69CC1467" w:rsidR="000276C6" w:rsidRPr="00D20093" w:rsidRDefault="000276C6" w:rsidP="00D20093">
      <w:pPr>
        <w:pStyle w:val="Poetry"/>
      </w:pPr>
      <w:r w:rsidRPr="00D20093">
        <w:t>and ’tween two Feltros shall his birth take place.</w:t>
      </w:r>
    </w:p>
    <w:p w14:paraId="1BFFF245" w14:textId="77777777" w:rsidR="000276C6" w:rsidRPr="00D20093" w:rsidRDefault="000276C6" w:rsidP="00D20093">
      <w:pPr>
        <w:pStyle w:val="Poetry"/>
      </w:pPr>
      <w:r w:rsidRPr="00D20093">
        <w:t>Of that low Italy he’ll be the savior,</w:t>
      </w:r>
    </w:p>
    <w:p w14:paraId="51F04F18" w14:textId="77777777" w:rsidR="00D20093" w:rsidRDefault="000276C6" w:rsidP="00D20093">
      <w:pPr>
        <w:pStyle w:val="Poetry"/>
      </w:pPr>
      <w:r w:rsidRPr="00D20093">
        <w:t xml:space="preserve">for which the maid Camilla died of wounds, </w:t>
      </w:r>
    </w:p>
    <w:p w14:paraId="44FDEFE6" w14:textId="55379F8A" w:rsidR="000276C6" w:rsidRPr="00D20093" w:rsidRDefault="000276C6" w:rsidP="00D20093">
      <w:pPr>
        <w:pStyle w:val="Poetry"/>
      </w:pPr>
      <w:r w:rsidRPr="00D20093">
        <w:t>with Turnus, Nisus and Eurỳalus.</w:t>
      </w:r>
    </w:p>
    <w:p w14:paraId="5CE9122F" w14:textId="77777777" w:rsidR="000276C6" w:rsidRPr="00D20093" w:rsidRDefault="000276C6" w:rsidP="00D20093">
      <w:pPr>
        <w:pStyle w:val="Poetry"/>
      </w:pPr>
      <w:r w:rsidRPr="00D20093">
        <w:t>And he shall drive her out of every town,</w:t>
      </w:r>
    </w:p>
    <w:p w14:paraId="746B87C9" w14:textId="53D9F847" w:rsidR="000276C6" w:rsidRPr="00D20093" w:rsidRDefault="000276C6" w:rsidP="00D20093">
      <w:pPr>
        <w:pStyle w:val="Poetry"/>
      </w:pPr>
      <w:r w:rsidRPr="00D20093">
        <w:t>till he have put her back again in Hell,</w:t>
      </w:r>
    </w:p>
    <w:p w14:paraId="5C452DBE" w14:textId="6C169960" w:rsidR="000276C6" w:rsidRDefault="000276C6" w:rsidP="00D20093">
      <w:pPr>
        <w:pStyle w:val="Poetry"/>
      </w:pPr>
      <w:r w:rsidRPr="00D20093">
        <w:t>from which the earliest envy sent her forth.</w:t>
      </w:r>
    </w:p>
    <w:p w14:paraId="3A06F30F" w14:textId="77777777" w:rsidR="00D20093" w:rsidRPr="00D20093" w:rsidRDefault="00D20093" w:rsidP="00D20093">
      <w:pPr>
        <w:pStyle w:val="Poetry"/>
      </w:pPr>
    </w:p>
    <w:p w14:paraId="28F261E7" w14:textId="77777777" w:rsidR="00D20093" w:rsidRDefault="000276C6" w:rsidP="00D20093">
      <w:pPr>
        <w:pStyle w:val="Poetry"/>
      </w:pPr>
      <w:r w:rsidRPr="00D20093">
        <w:t xml:space="preserve">I therefore think and judge it best for thee </w:t>
      </w:r>
    </w:p>
    <w:p w14:paraId="64F8B873" w14:textId="37A7519A" w:rsidR="000276C6" w:rsidRPr="00D20093" w:rsidRDefault="000276C6" w:rsidP="00D20093">
      <w:pPr>
        <w:pStyle w:val="Poetry"/>
      </w:pPr>
      <w:r w:rsidRPr="00D20093">
        <w:t>to follow me; and I shall be thy guide,</w:t>
      </w:r>
    </w:p>
    <w:p w14:paraId="34C8F93B" w14:textId="77777777" w:rsidR="000276C6" w:rsidRPr="00D20093" w:rsidRDefault="000276C6" w:rsidP="00D20093">
      <w:pPr>
        <w:pStyle w:val="Poetry"/>
      </w:pPr>
      <w:r w:rsidRPr="00D20093">
        <w:t>and lead thee hence through an eternal place,</w:t>
      </w:r>
    </w:p>
    <w:p w14:paraId="1D0E2407" w14:textId="72D2CCC9" w:rsidR="000276C6" w:rsidRPr="00D20093" w:rsidRDefault="000276C6" w:rsidP="00D20093">
      <w:pPr>
        <w:pStyle w:val="Poetry"/>
      </w:pPr>
      <w:r w:rsidRPr="00D20093">
        <w:t>where thou shalt hear the shrieks of hopelessness</w:t>
      </w:r>
      <w:r w:rsidRPr="00D20093">
        <w:tab/>
      </w:r>
    </w:p>
    <w:p w14:paraId="4288E0FB" w14:textId="77777777" w:rsidR="000276C6" w:rsidRPr="00D20093" w:rsidRDefault="000276C6" w:rsidP="00D20093">
      <w:pPr>
        <w:pStyle w:val="Poetry"/>
      </w:pPr>
      <w:r w:rsidRPr="00D20093">
        <w:t>of those tormented spirits of old times,</w:t>
      </w:r>
    </w:p>
    <w:p w14:paraId="5BF95125" w14:textId="77777777" w:rsidR="00D20093" w:rsidRDefault="000276C6" w:rsidP="00D20093">
      <w:pPr>
        <w:pStyle w:val="Poetry"/>
      </w:pPr>
      <w:r w:rsidRPr="00D20093">
        <w:t xml:space="preserve">each one of whom bewails the second death; </w:t>
      </w:r>
    </w:p>
    <w:p w14:paraId="61B98CAE" w14:textId="77777777" w:rsidR="00D20093" w:rsidRDefault="000276C6" w:rsidP="00D20093">
      <w:pPr>
        <w:pStyle w:val="Poetry"/>
      </w:pPr>
      <w:r w:rsidRPr="00D20093">
        <w:t xml:space="preserve">then those shalt thou behold who, though in fire, </w:t>
      </w:r>
    </w:p>
    <w:p w14:paraId="182BDF1E" w14:textId="06AACE50" w:rsidR="000276C6" w:rsidRPr="00D20093" w:rsidRDefault="000276C6" w:rsidP="00D20093">
      <w:pPr>
        <w:pStyle w:val="Poetry"/>
      </w:pPr>
      <w:r w:rsidRPr="00D20093">
        <w:t>contented are, because they hope to come,</w:t>
      </w:r>
    </w:p>
    <w:p w14:paraId="661B44E2" w14:textId="33B1A7C5" w:rsidR="000276C6" w:rsidRPr="00D20093" w:rsidRDefault="000276C6" w:rsidP="00D20093">
      <w:pPr>
        <w:pStyle w:val="Poetry"/>
      </w:pPr>
      <w:r w:rsidRPr="00D20093">
        <w:t>whene’er it be, unto the blessèd folk;</w:t>
      </w:r>
    </w:p>
    <w:p w14:paraId="1B25AC2C" w14:textId="77777777" w:rsidR="00D20093" w:rsidRDefault="000276C6" w:rsidP="00D20093">
      <w:pPr>
        <w:pStyle w:val="Poetry"/>
      </w:pPr>
      <w:r w:rsidRPr="00D20093">
        <w:t xml:space="preserve">to whom, thereafter, if thou wouldst ascend, </w:t>
      </w:r>
    </w:p>
    <w:p w14:paraId="443A1B60" w14:textId="77777777" w:rsidR="00D20093" w:rsidRDefault="000276C6" w:rsidP="00D20093">
      <w:pPr>
        <w:pStyle w:val="Poetry"/>
      </w:pPr>
      <w:r w:rsidRPr="00D20093">
        <w:t xml:space="preserve">there’ll be for that a worthier soul than I. </w:t>
      </w:r>
    </w:p>
    <w:p w14:paraId="18FC7A41" w14:textId="77777777" w:rsidR="00D20093" w:rsidRDefault="000276C6" w:rsidP="00D20093">
      <w:pPr>
        <w:pStyle w:val="Poetry"/>
      </w:pPr>
      <w:r w:rsidRPr="00D20093">
        <w:t xml:space="preserve">With her at my departure I shall leave thee, </w:t>
      </w:r>
    </w:p>
    <w:p w14:paraId="3F2E7AC7" w14:textId="0438FADC" w:rsidR="000276C6" w:rsidRPr="00D20093" w:rsidRDefault="000276C6" w:rsidP="00D20093">
      <w:pPr>
        <w:pStyle w:val="Poetry"/>
      </w:pPr>
      <w:r w:rsidRPr="00D20093">
        <w:t>because the Emperor who rules up there,</w:t>
      </w:r>
    </w:p>
    <w:p w14:paraId="7528F49D" w14:textId="76476378" w:rsidR="000276C6" w:rsidRPr="00D20093" w:rsidRDefault="000276C6" w:rsidP="00D20093">
      <w:pPr>
        <w:pStyle w:val="Poetry"/>
      </w:pPr>
      <w:r w:rsidRPr="00D20093">
        <w:t>since I was not obedient to His law,</w:t>
      </w:r>
    </w:p>
    <w:p w14:paraId="3F3D2073" w14:textId="77777777" w:rsidR="000276C6" w:rsidRPr="00D20093" w:rsidRDefault="000276C6" w:rsidP="00D20093">
      <w:pPr>
        <w:pStyle w:val="Poetry"/>
      </w:pPr>
      <w:r w:rsidRPr="00D20093">
        <w:t>wills none shall come into His town through me.</w:t>
      </w:r>
    </w:p>
    <w:p w14:paraId="7EF4A0B7" w14:textId="77777777" w:rsidR="00D20093" w:rsidRDefault="000276C6" w:rsidP="00D20093">
      <w:pPr>
        <w:pStyle w:val="Poetry"/>
      </w:pPr>
      <w:r w:rsidRPr="00D20093">
        <w:t xml:space="preserve">He rules as emperor everywhere, and there </w:t>
      </w:r>
    </w:p>
    <w:p w14:paraId="21DBFE37" w14:textId="77777777" w:rsidR="00D20093" w:rsidRDefault="000276C6" w:rsidP="00D20093">
      <w:pPr>
        <w:pStyle w:val="Poetry"/>
      </w:pPr>
      <w:r w:rsidRPr="00D20093">
        <w:t xml:space="preserve">as king; there is His town and lofty throne. </w:t>
      </w:r>
    </w:p>
    <w:p w14:paraId="2712A788" w14:textId="0FB45342" w:rsidR="000276C6" w:rsidRDefault="000276C6" w:rsidP="00D20093">
      <w:pPr>
        <w:pStyle w:val="Poetry"/>
      </w:pPr>
      <w:r w:rsidRPr="00D20093">
        <w:t>O happy he whom He thereto elects!”</w:t>
      </w:r>
    </w:p>
    <w:p w14:paraId="13EAC533" w14:textId="77777777" w:rsidR="00D20093" w:rsidRPr="00D20093" w:rsidRDefault="00D20093" w:rsidP="00D20093">
      <w:pPr>
        <w:pStyle w:val="Poetry"/>
      </w:pPr>
    </w:p>
    <w:p w14:paraId="11B1D863" w14:textId="12A62E9D" w:rsidR="000276C6" w:rsidRPr="00D20093" w:rsidRDefault="000276C6" w:rsidP="00D20093">
      <w:pPr>
        <w:pStyle w:val="Poetry"/>
      </w:pPr>
      <w:r w:rsidRPr="00D20093">
        <w:t>And I to him: “O Poet, I beseech thee,</w:t>
      </w:r>
    </w:p>
    <w:p w14:paraId="000D6F7B" w14:textId="77777777" w:rsidR="00D20093" w:rsidRDefault="000276C6" w:rsidP="00D20093">
      <w:pPr>
        <w:pStyle w:val="Poetry"/>
      </w:pPr>
      <w:r w:rsidRPr="00D20093">
        <w:t xml:space="preserve">even by the God it was not thine to know, </w:t>
      </w:r>
    </w:p>
    <w:p w14:paraId="6EC7087B" w14:textId="0C56FBFA" w:rsidR="000276C6" w:rsidRPr="00D20093" w:rsidRDefault="000276C6" w:rsidP="00D20093">
      <w:pPr>
        <w:pStyle w:val="Poetry"/>
      </w:pPr>
      <w:r w:rsidRPr="00D20093">
        <w:t>so may I from this ill and worse escape,</w:t>
      </w:r>
    </w:p>
    <w:p w14:paraId="585B352F" w14:textId="77777777" w:rsidR="00D20093" w:rsidRDefault="000276C6" w:rsidP="00D20093">
      <w:pPr>
        <w:pStyle w:val="Poetry"/>
      </w:pPr>
      <w:r w:rsidRPr="00D20093">
        <w:t xml:space="preserve">conduct me thither where thou saidst just now, </w:t>
      </w:r>
    </w:p>
    <w:p w14:paraId="649D5190" w14:textId="1E7A6401" w:rsidR="000276C6" w:rsidRPr="00D20093" w:rsidRDefault="000276C6" w:rsidP="00D20093">
      <w:pPr>
        <w:pStyle w:val="Poetry"/>
      </w:pPr>
      <w:r w:rsidRPr="00D20093">
        <w:t>that I may see Saint Peter’s Gate, and those</w:t>
      </w:r>
    </w:p>
    <w:p w14:paraId="2F340319" w14:textId="1D51525A" w:rsidR="000276C6" w:rsidRDefault="000276C6" w:rsidP="00D20093">
      <w:pPr>
        <w:pStyle w:val="Poetry"/>
        <w:rPr>
          <w:color w:val="231F20"/>
          <w:sz w:val="16"/>
        </w:rPr>
      </w:pPr>
      <w:r w:rsidRPr="00D20093">
        <w:t>whom thou describest as so whelmed with woe.”</w:t>
      </w:r>
      <w:r w:rsidRPr="00D20093">
        <w:tab/>
      </w:r>
    </w:p>
    <w:p w14:paraId="53D1179E" w14:textId="77777777" w:rsidR="00D20093" w:rsidRDefault="00D20093" w:rsidP="00D20093">
      <w:pPr>
        <w:pStyle w:val="Poetry"/>
        <w:rPr>
          <w:sz w:val="29"/>
        </w:rPr>
      </w:pPr>
    </w:p>
    <w:p w14:paraId="7967A5E1" w14:textId="1783E8D5" w:rsidR="000276C6" w:rsidRDefault="000276C6" w:rsidP="00D20093">
      <w:pPr>
        <w:pStyle w:val="Poetry"/>
      </w:pPr>
      <w:r>
        <w:t>He</w:t>
      </w:r>
      <w:r>
        <w:rPr>
          <w:spacing w:val="-1"/>
        </w:rPr>
        <w:t xml:space="preserve"> </w:t>
      </w:r>
      <w:r>
        <w:t>then</w:t>
      </w:r>
      <w:r>
        <w:rPr>
          <w:spacing w:val="-1"/>
        </w:rPr>
        <w:t xml:space="preserve"> </w:t>
      </w:r>
      <w:r>
        <w:t>moved</w:t>
      </w:r>
      <w:r>
        <w:rPr>
          <w:spacing w:val="-1"/>
        </w:rPr>
        <w:t xml:space="preserve"> </w:t>
      </w:r>
      <w:r>
        <w:t>on, and</w:t>
      </w:r>
      <w:r>
        <w:rPr>
          <w:spacing w:val="-1"/>
        </w:rPr>
        <w:t xml:space="preserve"> </w:t>
      </w:r>
      <w:r>
        <w:t>I</w:t>
      </w:r>
      <w:r>
        <w:rPr>
          <w:spacing w:val="-1"/>
        </w:rPr>
        <w:t xml:space="preserve"> </w:t>
      </w:r>
      <w:r>
        <w:t>behind him</w:t>
      </w:r>
      <w:r>
        <w:rPr>
          <w:spacing w:val="-1"/>
        </w:rPr>
        <w:t xml:space="preserve"> </w:t>
      </w:r>
      <w:r>
        <w:t>kept.</w:t>
      </w:r>
    </w:p>
    <w:p w14:paraId="3A880474" w14:textId="77777777" w:rsidR="00D20093" w:rsidRDefault="00D20093" w:rsidP="00D20093">
      <w:pPr>
        <w:pStyle w:val="Poetry"/>
      </w:pPr>
    </w:p>
    <w:p w14:paraId="185393BD" w14:textId="77777777" w:rsidR="000276C6" w:rsidRPr="00D20093" w:rsidRDefault="000276C6" w:rsidP="00D20093">
      <w:pPr>
        <w:pStyle w:val="Heading3"/>
      </w:pPr>
      <w:r w:rsidRPr="00D20093">
        <w:t>Inferno II</w:t>
      </w:r>
    </w:p>
    <w:p w14:paraId="59577BD2" w14:textId="77777777" w:rsidR="000276C6" w:rsidRPr="00D20093" w:rsidRDefault="000276C6" w:rsidP="00D20093">
      <w:pPr>
        <w:pStyle w:val="Heading4"/>
      </w:pPr>
      <w:r w:rsidRPr="00D20093">
        <w:t>Introduction to the Inferno</w:t>
      </w:r>
    </w:p>
    <w:p w14:paraId="0C36100B" w14:textId="77777777" w:rsidR="000276C6" w:rsidRPr="00D20093" w:rsidRDefault="000276C6" w:rsidP="00D20093">
      <w:pPr>
        <w:pStyle w:val="Heading4"/>
      </w:pPr>
      <w:r w:rsidRPr="00D20093">
        <w:t>The Mission of Virgil</w:t>
      </w:r>
    </w:p>
    <w:p w14:paraId="4B02E0A2" w14:textId="77777777" w:rsidR="00D20093" w:rsidRDefault="000276C6" w:rsidP="00D20093">
      <w:pPr>
        <w:pStyle w:val="Poetry"/>
      </w:pPr>
      <w:r w:rsidRPr="00D20093">
        <w:t xml:space="preserve">Daylight was going, and the dusky air </w:t>
      </w:r>
    </w:p>
    <w:p w14:paraId="2236333F" w14:textId="77777777" w:rsidR="00D20093" w:rsidRDefault="000276C6" w:rsidP="00D20093">
      <w:pPr>
        <w:pStyle w:val="Poetry"/>
      </w:pPr>
      <w:r w:rsidRPr="00D20093">
        <w:t xml:space="preserve">was now releasing from their weary toil </w:t>
      </w:r>
    </w:p>
    <w:p w14:paraId="2B7600A5" w14:textId="77777777" w:rsidR="00D20093" w:rsidRDefault="000276C6" w:rsidP="00D20093">
      <w:pPr>
        <w:pStyle w:val="Poetry"/>
      </w:pPr>
      <w:r w:rsidRPr="00D20093">
        <w:t xml:space="preserve">all living things on earth; and I alone </w:t>
      </w:r>
    </w:p>
    <w:p w14:paraId="111226ED" w14:textId="1458BDCC" w:rsidR="000276C6" w:rsidRPr="00D20093" w:rsidRDefault="000276C6" w:rsidP="00D20093">
      <w:pPr>
        <w:pStyle w:val="Poetry"/>
      </w:pPr>
      <w:r w:rsidRPr="00D20093">
        <w:t>was making ready to sustain the war</w:t>
      </w:r>
    </w:p>
    <w:p w14:paraId="006C1D08" w14:textId="46C54E4C" w:rsidR="000276C6" w:rsidRPr="00D20093" w:rsidRDefault="000276C6" w:rsidP="00D20093">
      <w:pPr>
        <w:pStyle w:val="Poetry"/>
      </w:pPr>
      <w:r w:rsidRPr="00D20093">
        <w:t>both of the road and of the sympathy,</w:t>
      </w:r>
    </w:p>
    <w:p w14:paraId="4EA26198" w14:textId="1A599566" w:rsidR="000276C6" w:rsidRDefault="000276C6" w:rsidP="00D20093">
      <w:pPr>
        <w:pStyle w:val="Poetry"/>
      </w:pPr>
      <w:r w:rsidRPr="00D20093">
        <w:t>which my unerring memory will relate.</w:t>
      </w:r>
    </w:p>
    <w:p w14:paraId="79C53115" w14:textId="77777777" w:rsidR="00D20093" w:rsidRPr="00D20093" w:rsidRDefault="00D20093" w:rsidP="00D20093">
      <w:pPr>
        <w:pStyle w:val="Poetry"/>
      </w:pPr>
    </w:p>
    <w:p w14:paraId="16A81A32" w14:textId="77777777" w:rsidR="00D20093" w:rsidRDefault="000276C6" w:rsidP="00D20093">
      <w:pPr>
        <w:pStyle w:val="Poetry"/>
      </w:pPr>
      <w:r w:rsidRPr="00D20093">
        <w:t xml:space="preserve">O Muses, O high Genius, help me now! </w:t>
      </w:r>
    </w:p>
    <w:p w14:paraId="3E651FEE" w14:textId="77777777" w:rsidR="00D20093" w:rsidRDefault="000276C6" w:rsidP="00D20093">
      <w:pPr>
        <w:pStyle w:val="Poetry"/>
      </w:pPr>
      <w:r w:rsidRPr="00D20093">
        <w:t xml:space="preserve">O Memory, that wrotest what I saw, </w:t>
      </w:r>
    </w:p>
    <w:p w14:paraId="4686EC12" w14:textId="4886B2B2" w:rsidR="000276C6" w:rsidRDefault="000276C6" w:rsidP="00D20093">
      <w:pPr>
        <w:pStyle w:val="Poetry"/>
      </w:pPr>
      <w:r w:rsidRPr="00D20093">
        <w:t>herewith shall thy nobility appear!</w:t>
      </w:r>
    </w:p>
    <w:p w14:paraId="72822A35" w14:textId="77777777" w:rsidR="00D20093" w:rsidRPr="00D20093" w:rsidRDefault="00D20093" w:rsidP="00D20093">
      <w:pPr>
        <w:pStyle w:val="Poetry"/>
      </w:pPr>
    </w:p>
    <w:p w14:paraId="411B4A67" w14:textId="39EB64D4" w:rsidR="000276C6" w:rsidRPr="00D20093" w:rsidRDefault="000276C6" w:rsidP="00D20093">
      <w:pPr>
        <w:pStyle w:val="Poetry"/>
      </w:pPr>
      <w:r w:rsidRPr="00D20093">
        <w:t>I then began: “Consider, Poet, thou</w:t>
      </w:r>
    </w:p>
    <w:p w14:paraId="4F021F6B" w14:textId="77777777" w:rsidR="000276C6" w:rsidRPr="00D20093" w:rsidRDefault="000276C6" w:rsidP="00D20093">
      <w:pPr>
        <w:pStyle w:val="Poetry"/>
      </w:pPr>
      <w:r w:rsidRPr="00D20093">
        <w:t>that guidest me, if strong my virtue be,</w:t>
      </w:r>
    </w:p>
    <w:p w14:paraId="793A44B1" w14:textId="77777777" w:rsidR="00D20093" w:rsidRDefault="000276C6" w:rsidP="00D20093">
      <w:pPr>
        <w:pStyle w:val="Poetry"/>
      </w:pPr>
      <w:r w:rsidRPr="00D20093">
        <w:t xml:space="preserve">or e’er thou trust me to the arduous course. </w:t>
      </w:r>
    </w:p>
    <w:p w14:paraId="44BDBF56" w14:textId="77777777" w:rsidR="00D20093" w:rsidRDefault="000276C6" w:rsidP="00D20093">
      <w:pPr>
        <w:pStyle w:val="Poetry"/>
      </w:pPr>
      <w:r w:rsidRPr="00D20093">
        <w:t xml:space="preserve">Thou sayest that the sire of Silvio entered, </w:t>
      </w:r>
    </w:p>
    <w:p w14:paraId="1F7C2916" w14:textId="4B6A369B" w:rsidR="000276C6" w:rsidRPr="00D20093" w:rsidRDefault="000276C6" w:rsidP="00D20093">
      <w:pPr>
        <w:pStyle w:val="Poetry"/>
      </w:pPr>
      <w:r w:rsidRPr="00D20093">
        <w:t>when still corruptible, the immortal world,</w:t>
      </w:r>
    </w:p>
    <w:p w14:paraId="7940E2F7" w14:textId="42D88A08" w:rsidR="000276C6" w:rsidRPr="00D20093" w:rsidRDefault="000276C6" w:rsidP="00D20093">
      <w:pPr>
        <w:pStyle w:val="Poetry"/>
      </w:pPr>
      <w:r w:rsidRPr="00D20093">
        <w:t>and that while in his body he was there.</w:t>
      </w:r>
    </w:p>
    <w:p w14:paraId="51EFC9B8" w14:textId="77777777" w:rsidR="00D20093" w:rsidRDefault="000276C6" w:rsidP="00D20093">
      <w:pPr>
        <w:pStyle w:val="Poetry"/>
      </w:pPr>
      <w:r w:rsidRPr="00D20093">
        <w:t xml:space="preserve">Hence, that to him the Opponent of all ill </w:t>
      </w:r>
    </w:p>
    <w:p w14:paraId="495023DA" w14:textId="08341AAB" w:rsidR="000276C6" w:rsidRPr="00D20093" w:rsidRDefault="000276C6" w:rsidP="00D20093">
      <w:pPr>
        <w:pStyle w:val="Poetry"/>
      </w:pPr>
      <w:r w:rsidRPr="00D20093">
        <w:t>was courteous, considering the great result</w:t>
      </w:r>
    </w:p>
    <w:p w14:paraId="4B4066FD" w14:textId="77777777" w:rsidR="00D20093" w:rsidRDefault="000276C6" w:rsidP="00D20093">
      <w:pPr>
        <w:pStyle w:val="Poetry"/>
      </w:pPr>
      <w:r w:rsidRPr="00D20093">
        <w:t xml:space="preserve">that was to come from him, both who, and what, </w:t>
      </w:r>
    </w:p>
    <w:p w14:paraId="227C416E" w14:textId="771A6923" w:rsidR="000276C6" w:rsidRPr="00D20093" w:rsidRDefault="000276C6" w:rsidP="00D20093">
      <w:pPr>
        <w:pStyle w:val="Poetry"/>
      </w:pPr>
      <w:r w:rsidRPr="00D20093">
        <w:lastRenderedPageBreak/>
        <w:t>seems not unfitting to a thoughtful man;</w:t>
      </w:r>
    </w:p>
    <w:p w14:paraId="13E6EDA2" w14:textId="02689F82" w:rsidR="000276C6" w:rsidRPr="00D20093" w:rsidRDefault="000276C6" w:rsidP="00D20093">
      <w:pPr>
        <w:pStyle w:val="Poetry"/>
      </w:pPr>
      <w:r w:rsidRPr="00D20093">
        <w:t>for he of fostering Rome and of her sway</w:t>
      </w:r>
    </w:p>
    <w:p w14:paraId="002B8CF2" w14:textId="77777777" w:rsidR="00D20093" w:rsidRDefault="000276C6" w:rsidP="00D20093">
      <w:pPr>
        <w:pStyle w:val="Poetry"/>
      </w:pPr>
      <w:r w:rsidRPr="00D20093">
        <w:t xml:space="preserve">in the Empyrean Heaven was chosen as sire; </w:t>
      </w:r>
    </w:p>
    <w:p w14:paraId="7F1ECFDB" w14:textId="77777777" w:rsidR="00D20093" w:rsidRDefault="000276C6" w:rsidP="00D20093">
      <w:pPr>
        <w:pStyle w:val="Poetry"/>
      </w:pPr>
      <w:r w:rsidRPr="00D20093">
        <w:t xml:space="preserve">and both of these, if one would tell the truth, </w:t>
      </w:r>
    </w:p>
    <w:p w14:paraId="4804E109" w14:textId="77777777" w:rsidR="00D20093" w:rsidRDefault="000276C6" w:rsidP="00D20093">
      <w:pPr>
        <w:pStyle w:val="Poetry"/>
      </w:pPr>
      <w:r w:rsidRPr="00D20093">
        <w:t xml:space="preserve">were foreordained unto the holy place, </w:t>
      </w:r>
    </w:p>
    <w:p w14:paraId="1D371D12" w14:textId="5C190C97" w:rsidR="000276C6" w:rsidRPr="00D20093" w:rsidRDefault="000276C6" w:rsidP="00D20093">
      <w:pPr>
        <w:pStyle w:val="Poetry"/>
      </w:pPr>
      <w:r w:rsidRPr="00D20093">
        <w:t>where greatest Peter’s follower hath his seat.</w:t>
      </w:r>
    </w:p>
    <w:p w14:paraId="6662FE60" w14:textId="19D9B923" w:rsidR="000276C6" w:rsidRPr="00D20093" w:rsidRDefault="000276C6" w:rsidP="00D20093">
      <w:pPr>
        <w:pStyle w:val="Poetry"/>
      </w:pPr>
      <w:r w:rsidRPr="00D20093">
        <w:t>While on this quest, for which thou giv’st him praise,</w:t>
      </w:r>
    </w:p>
    <w:p w14:paraId="2BE3EAC6" w14:textId="77777777" w:rsidR="00D20093" w:rsidRDefault="000276C6" w:rsidP="00D20093">
      <w:pPr>
        <w:pStyle w:val="Poetry"/>
      </w:pPr>
      <w:r w:rsidRPr="00D20093">
        <w:t xml:space="preserve">he heard the things which of his victory </w:t>
      </w:r>
    </w:p>
    <w:p w14:paraId="18AAC6C4" w14:textId="77777777" w:rsidR="00D20093" w:rsidRDefault="000276C6" w:rsidP="00D20093">
      <w:pPr>
        <w:pStyle w:val="Poetry"/>
      </w:pPr>
      <w:r w:rsidRPr="00D20093">
        <w:t xml:space="preserve">the causes were, and of the Papal Robe. </w:t>
      </w:r>
    </w:p>
    <w:p w14:paraId="68ABD359" w14:textId="77777777" w:rsidR="00D20093" w:rsidRDefault="000276C6" w:rsidP="00D20093">
      <w:pPr>
        <w:pStyle w:val="Poetry"/>
      </w:pPr>
      <w:r w:rsidRPr="00D20093">
        <w:t xml:space="preserve">The Chosen Vessel went there afterward, </w:t>
      </w:r>
    </w:p>
    <w:p w14:paraId="7EC5839C" w14:textId="6A981D60" w:rsidR="000276C6" w:rsidRPr="00D20093" w:rsidRDefault="000276C6" w:rsidP="00D20093">
      <w:pPr>
        <w:pStyle w:val="Poetry"/>
      </w:pPr>
      <w:r w:rsidRPr="00D20093">
        <w:t>to bring thence confirmation in the faith,</w:t>
      </w:r>
    </w:p>
    <w:p w14:paraId="7A56F699" w14:textId="76151513" w:rsidR="000276C6" w:rsidRPr="00D20093" w:rsidRDefault="000276C6" w:rsidP="00D20093">
      <w:pPr>
        <w:pStyle w:val="Poetry"/>
      </w:pPr>
      <w:r w:rsidRPr="00D20093">
        <w:t>through which one enters on salvation’s path.</w:t>
      </w:r>
    </w:p>
    <w:p w14:paraId="3BA9F478" w14:textId="77777777" w:rsidR="00D20093" w:rsidRDefault="000276C6" w:rsidP="00D20093">
      <w:pPr>
        <w:pStyle w:val="Poetry"/>
      </w:pPr>
      <w:r w:rsidRPr="00D20093">
        <w:t xml:space="preserve">But why should I go there, or who concedes it? </w:t>
      </w:r>
    </w:p>
    <w:p w14:paraId="753F4064" w14:textId="21D67742" w:rsidR="000276C6" w:rsidRPr="00D20093" w:rsidRDefault="000276C6" w:rsidP="00D20093">
      <w:pPr>
        <w:pStyle w:val="Poetry"/>
      </w:pPr>
      <w:r w:rsidRPr="00D20093">
        <w:t>I’m not Aeneas, nor yet Paul am I;</w:t>
      </w:r>
    </w:p>
    <w:p w14:paraId="1696436D" w14:textId="77777777" w:rsidR="000276C6" w:rsidRPr="00D20093" w:rsidRDefault="000276C6" w:rsidP="00D20093">
      <w:pPr>
        <w:pStyle w:val="Poetry"/>
      </w:pPr>
      <w:r w:rsidRPr="00D20093">
        <w:t>me worthy of this, nor I nor others deem.</w:t>
      </w:r>
    </w:p>
    <w:p w14:paraId="1DA57342" w14:textId="77777777" w:rsidR="000276C6" w:rsidRPr="00D20093" w:rsidRDefault="000276C6" w:rsidP="00D20093">
      <w:pPr>
        <w:pStyle w:val="Poetry"/>
      </w:pPr>
      <w:r w:rsidRPr="00D20093">
        <w:t>If, therefore, I consent to come, I fear</w:t>
      </w:r>
    </w:p>
    <w:p w14:paraId="6F436977" w14:textId="67F63850" w:rsidR="000276C6" w:rsidRPr="00D20093" w:rsidRDefault="000276C6" w:rsidP="00D20093">
      <w:pPr>
        <w:pStyle w:val="Poetry"/>
      </w:pPr>
      <w:r w:rsidRPr="00D20093">
        <w:t>lest foolish be my coming; thou art wise,</w:t>
      </w:r>
      <w:r w:rsidRPr="00D20093">
        <w:tab/>
      </w:r>
    </w:p>
    <w:p w14:paraId="0831E6CE" w14:textId="6BDB33EC" w:rsidR="000276C6" w:rsidRDefault="000276C6" w:rsidP="00D20093">
      <w:pPr>
        <w:pStyle w:val="Poetry"/>
      </w:pPr>
      <w:r w:rsidRPr="00D20093">
        <w:t>and canst much better judge than I can talk.”</w:t>
      </w:r>
    </w:p>
    <w:p w14:paraId="5363D3ED" w14:textId="77777777" w:rsidR="00D20093" w:rsidRPr="00D20093" w:rsidRDefault="00D20093" w:rsidP="00D20093">
      <w:pPr>
        <w:pStyle w:val="Poetry"/>
      </w:pPr>
    </w:p>
    <w:p w14:paraId="7D7027F3" w14:textId="77777777" w:rsidR="000276C6" w:rsidRPr="00D20093" w:rsidRDefault="000276C6" w:rsidP="00D20093">
      <w:pPr>
        <w:pStyle w:val="Poetry"/>
      </w:pPr>
      <w:r w:rsidRPr="00D20093">
        <w:t>And such as he who unwills what he willed,</w:t>
      </w:r>
    </w:p>
    <w:p w14:paraId="45E89821" w14:textId="77777777" w:rsidR="00D20093" w:rsidRDefault="000276C6" w:rsidP="00D20093">
      <w:pPr>
        <w:pStyle w:val="Poetry"/>
      </w:pPr>
      <w:r w:rsidRPr="00D20093">
        <w:t xml:space="preserve">and changes so his purpose through new thoughts, </w:t>
      </w:r>
    </w:p>
    <w:p w14:paraId="52B9A18B" w14:textId="37C61A38" w:rsidR="000276C6" w:rsidRPr="00D20093" w:rsidRDefault="000276C6" w:rsidP="00D20093">
      <w:pPr>
        <w:pStyle w:val="Poetry"/>
      </w:pPr>
      <w:r w:rsidRPr="00D20093">
        <w:t>that what he had begun he wholly leaves;</w:t>
      </w:r>
    </w:p>
    <w:p w14:paraId="36772C89" w14:textId="4569D36E" w:rsidR="000276C6" w:rsidRPr="00D20093" w:rsidRDefault="000276C6" w:rsidP="00D20093">
      <w:pPr>
        <w:pStyle w:val="Poetry"/>
      </w:pPr>
      <w:r w:rsidRPr="00D20093">
        <w:t>such on that gloomy slope did I become;</w:t>
      </w:r>
    </w:p>
    <w:p w14:paraId="14F451D9" w14:textId="77777777" w:rsidR="000276C6" w:rsidRPr="00D20093" w:rsidRDefault="000276C6" w:rsidP="00D20093">
      <w:pPr>
        <w:pStyle w:val="Poetry"/>
      </w:pPr>
      <w:r w:rsidRPr="00D20093">
        <w:t>for, as I thought it over, I gave up</w:t>
      </w:r>
    </w:p>
    <w:p w14:paraId="7BF4AFA5" w14:textId="07E100A0" w:rsidR="000276C6" w:rsidRDefault="000276C6" w:rsidP="00D20093">
      <w:pPr>
        <w:pStyle w:val="Poetry"/>
      </w:pPr>
      <w:r w:rsidRPr="00D20093">
        <w:t>the enterprise so hastily commenced.</w:t>
      </w:r>
    </w:p>
    <w:p w14:paraId="5DE1AF8C" w14:textId="77777777" w:rsidR="00D20093" w:rsidRPr="00D20093" w:rsidRDefault="00D20093" w:rsidP="00D20093">
      <w:pPr>
        <w:pStyle w:val="Poetry"/>
      </w:pPr>
    </w:p>
    <w:p w14:paraId="643D4DF1" w14:textId="77777777" w:rsidR="00D20093" w:rsidRDefault="000276C6" w:rsidP="00D20093">
      <w:pPr>
        <w:pStyle w:val="Poetry"/>
      </w:pPr>
      <w:r w:rsidRPr="00D20093">
        <w:t xml:space="preserve">“If I have rightly understood thy words,” </w:t>
      </w:r>
    </w:p>
    <w:p w14:paraId="75034785" w14:textId="36187B41" w:rsidR="000276C6" w:rsidRPr="00D20093" w:rsidRDefault="000276C6" w:rsidP="00D20093">
      <w:pPr>
        <w:pStyle w:val="Poetry"/>
      </w:pPr>
      <w:r w:rsidRPr="00D20093">
        <w:t>replied the shade of that Great-hearted man,</w:t>
      </w:r>
    </w:p>
    <w:p w14:paraId="19DBBFD1" w14:textId="75D59024" w:rsidR="000276C6" w:rsidRPr="00D20093" w:rsidRDefault="000276C6" w:rsidP="00D20093">
      <w:pPr>
        <w:pStyle w:val="Poetry"/>
      </w:pPr>
      <w:r w:rsidRPr="00D20093">
        <w:t>“thy soul is hurt by shameful cowardice,</w:t>
      </w:r>
    </w:p>
    <w:p w14:paraId="51E124CD" w14:textId="77777777" w:rsidR="000276C6" w:rsidRDefault="000276C6" w:rsidP="000276C6">
      <w:pPr>
        <w:pStyle w:val="BodyText"/>
        <w:rPr>
          <w:sz w:val="24"/>
        </w:rPr>
      </w:pPr>
    </w:p>
    <w:p w14:paraId="0A1AB720" w14:textId="77777777" w:rsidR="00D20093" w:rsidRDefault="000276C6" w:rsidP="00D20093">
      <w:pPr>
        <w:pStyle w:val="CaptionHeader"/>
        <w:rPr>
          <w:w w:val="105"/>
        </w:rPr>
      </w:pPr>
      <w:r w:rsidRPr="00D20093">
        <w:rPr>
          <w:noProof/>
        </w:rPr>
        <w:lastRenderedPageBreak/>
        <w:drawing>
          <wp:inline distT="0" distB="0" distL="0" distR="0" wp14:anchorId="6FD64900" wp14:editId="489D811D">
            <wp:extent cx="2245105" cy="3211830"/>
            <wp:effectExtent l="0" t="0" r="3175" b="1270"/>
            <wp:docPr id="33"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8.png"/>
                    <pic:cNvPicPr/>
                  </pic:nvPicPr>
                  <pic:blipFill>
                    <a:blip r:embed="rId22" cstate="print"/>
                    <a:stretch>
                      <a:fillRect/>
                    </a:stretch>
                  </pic:blipFill>
                  <pic:spPr>
                    <a:xfrm>
                      <a:off x="0" y="0"/>
                      <a:ext cx="2245105" cy="3211830"/>
                    </a:xfrm>
                    <a:prstGeom prst="rect">
                      <a:avLst/>
                    </a:prstGeom>
                  </pic:spPr>
                </pic:pic>
              </a:graphicData>
            </a:graphic>
          </wp:inline>
        </w:drawing>
      </w:r>
    </w:p>
    <w:p w14:paraId="454DB718" w14:textId="5D6F18E3" w:rsidR="000276C6" w:rsidRDefault="000276C6" w:rsidP="00D20093">
      <w:pPr>
        <w:pStyle w:val="CaptionHeader"/>
      </w:pPr>
      <w:r>
        <w:rPr>
          <w:w w:val="105"/>
        </w:rPr>
        <w:t>image</w:t>
      </w:r>
      <w:r>
        <w:rPr>
          <w:spacing w:val="4"/>
          <w:w w:val="105"/>
        </w:rPr>
        <w:t xml:space="preserve"> </w:t>
      </w:r>
      <w:r>
        <w:rPr>
          <w:w w:val="105"/>
        </w:rPr>
        <w:t>5.13:</w:t>
      </w:r>
      <w:r>
        <w:rPr>
          <w:spacing w:val="4"/>
          <w:w w:val="105"/>
        </w:rPr>
        <w:t xml:space="preserve"> </w:t>
      </w:r>
      <w:r>
        <w:rPr>
          <w:w w:val="105"/>
        </w:rPr>
        <w:t>inferno:</w:t>
      </w:r>
      <w:r>
        <w:rPr>
          <w:spacing w:val="4"/>
          <w:w w:val="105"/>
        </w:rPr>
        <w:t xml:space="preserve"> </w:t>
      </w:r>
      <w:r>
        <w:rPr>
          <w:w w:val="105"/>
        </w:rPr>
        <w:t>Canto</w:t>
      </w:r>
      <w:r>
        <w:rPr>
          <w:spacing w:val="4"/>
          <w:w w:val="105"/>
        </w:rPr>
        <w:t xml:space="preserve"> </w:t>
      </w:r>
      <w:r>
        <w:rPr>
          <w:w w:val="105"/>
        </w:rPr>
        <w:t>Two</w:t>
      </w:r>
      <w:r>
        <w:rPr>
          <w:spacing w:val="4"/>
          <w:w w:val="105"/>
        </w:rPr>
        <w:t xml:space="preserve"> </w:t>
      </w:r>
      <w:r>
        <w:rPr>
          <w:w w:val="105"/>
        </w:rPr>
        <w:t>|</w:t>
      </w:r>
      <w:r>
        <w:rPr>
          <w:spacing w:val="4"/>
          <w:w w:val="105"/>
        </w:rPr>
        <w:t xml:space="preserve"> </w:t>
      </w:r>
      <w:r>
        <w:rPr>
          <w:w w:val="105"/>
        </w:rPr>
        <w:t>The</w:t>
      </w:r>
      <w:r>
        <w:rPr>
          <w:spacing w:val="1"/>
          <w:w w:val="105"/>
        </w:rPr>
        <w:t xml:space="preserve"> </w:t>
      </w:r>
      <w:r>
        <w:rPr>
          <w:w w:val="105"/>
        </w:rPr>
        <w:t>Ro-</w:t>
      </w:r>
      <w:r>
        <w:rPr>
          <w:spacing w:val="-44"/>
          <w:w w:val="105"/>
        </w:rPr>
        <w:t xml:space="preserve"> </w:t>
      </w:r>
      <w:r>
        <w:rPr>
          <w:spacing w:val="-1"/>
        </w:rPr>
        <w:t xml:space="preserve">man poet Virgil explains </w:t>
      </w:r>
      <w:r>
        <w:t>that he has been sent</w:t>
      </w:r>
      <w:r>
        <w:rPr>
          <w:spacing w:val="1"/>
        </w:rPr>
        <w:t xml:space="preserve"> </w:t>
      </w:r>
      <w:r>
        <w:t>to</w:t>
      </w:r>
      <w:r>
        <w:rPr>
          <w:spacing w:val="-8"/>
        </w:rPr>
        <w:t xml:space="preserve"> </w:t>
      </w:r>
      <w:r>
        <w:t>guide</w:t>
      </w:r>
      <w:r>
        <w:rPr>
          <w:spacing w:val="-8"/>
        </w:rPr>
        <w:t xml:space="preserve"> </w:t>
      </w:r>
      <w:r>
        <w:t>Dante</w:t>
      </w:r>
      <w:r>
        <w:rPr>
          <w:spacing w:val="-8"/>
        </w:rPr>
        <w:t xml:space="preserve"> </w:t>
      </w:r>
      <w:r>
        <w:t>through</w:t>
      </w:r>
      <w:r>
        <w:rPr>
          <w:spacing w:val="-7"/>
        </w:rPr>
        <w:t xml:space="preserve"> </w:t>
      </w:r>
      <w:r>
        <w:t>the</w:t>
      </w:r>
      <w:r>
        <w:rPr>
          <w:spacing w:val="-8"/>
        </w:rPr>
        <w:t xml:space="preserve"> </w:t>
      </w:r>
      <w:r>
        <w:t>underworld.</w:t>
      </w:r>
    </w:p>
    <w:p w14:paraId="3C57523A" w14:textId="77777777" w:rsidR="00D20093" w:rsidRDefault="000276C6" w:rsidP="00D20093">
      <w:pPr>
        <w:pStyle w:val="CaptionText"/>
        <w:rPr>
          <w:spacing w:val="-43"/>
        </w:rPr>
      </w:pPr>
      <w:r>
        <w:rPr>
          <w:b/>
        </w:rPr>
        <w:t xml:space="preserve">Author: </w:t>
      </w:r>
      <w:r>
        <w:t xml:space="preserve">Teodolinda </w:t>
      </w:r>
      <w:r>
        <w:rPr>
          <w:spacing w:val="-1"/>
        </w:rPr>
        <w:t>Barolini</w:t>
      </w:r>
      <w:r>
        <w:rPr>
          <w:spacing w:val="-43"/>
        </w:rPr>
        <w:t xml:space="preserve"> </w:t>
      </w:r>
    </w:p>
    <w:p w14:paraId="1694B963" w14:textId="77777777" w:rsidR="00D20093" w:rsidRDefault="00D20093" w:rsidP="00D20093">
      <w:pPr>
        <w:pStyle w:val="CaptionText"/>
      </w:pPr>
      <w:r>
        <w:rPr>
          <w:b/>
          <w:spacing w:val="-5"/>
        </w:rPr>
        <w:t>S</w:t>
      </w:r>
      <w:r w:rsidR="000276C6">
        <w:rPr>
          <w:b/>
          <w:spacing w:val="-5"/>
        </w:rPr>
        <w:t xml:space="preserve">ource: </w:t>
      </w:r>
      <w:r w:rsidR="000276C6">
        <w:rPr>
          <w:spacing w:val="-4"/>
        </w:rPr>
        <w:t>Digital Dante</w:t>
      </w:r>
      <w:r w:rsidR="000276C6">
        <w:t xml:space="preserve"> </w:t>
      </w:r>
    </w:p>
    <w:p w14:paraId="5175FFC4" w14:textId="397CD7BE" w:rsidR="000276C6" w:rsidRDefault="00D20093" w:rsidP="00D20093">
      <w:pPr>
        <w:pStyle w:val="CaptionText"/>
        <w:rPr>
          <w:w w:val="104"/>
        </w:rPr>
      </w:pPr>
      <w:r>
        <w:rPr>
          <w:b/>
          <w:spacing w:val="1"/>
          <w:w w:val="106"/>
        </w:rPr>
        <w:t>L</w:t>
      </w:r>
      <w:r w:rsidR="000276C6">
        <w:rPr>
          <w:b/>
          <w:spacing w:val="1"/>
          <w:w w:val="106"/>
        </w:rPr>
        <w:t>i</w:t>
      </w:r>
      <w:r w:rsidR="000276C6">
        <w:rPr>
          <w:b/>
          <w:w w:val="95"/>
        </w:rPr>
        <w:t>c</w:t>
      </w:r>
      <w:r w:rsidR="000276C6">
        <w:rPr>
          <w:b/>
          <w:spacing w:val="-1"/>
          <w:w w:val="98"/>
        </w:rPr>
        <w:t>e</w:t>
      </w:r>
      <w:r w:rsidR="000276C6">
        <w:rPr>
          <w:b/>
        </w:rPr>
        <w:t>n</w:t>
      </w:r>
      <w:r w:rsidR="000276C6">
        <w:rPr>
          <w:b/>
          <w:spacing w:val="1"/>
        </w:rPr>
        <w:t>s</w:t>
      </w:r>
      <w:r w:rsidR="000276C6">
        <w:rPr>
          <w:b/>
          <w:w w:val="88"/>
        </w:rPr>
        <w:t>e:</w:t>
      </w:r>
      <w:r w:rsidR="000276C6">
        <w:rPr>
          <w:b/>
          <w:spacing w:val="-6"/>
        </w:rPr>
        <w:t xml:space="preserve"> </w:t>
      </w:r>
      <w:r w:rsidR="000276C6">
        <w:rPr>
          <w:w w:val="103"/>
        </w:rPr>
        <w:t>P</w:t>
      </w:r>
      <w:r w:rsidR="000276C6">
        <w:rPr>
          <w:spacing w:val="-1"/>
          <w:w w:val="103"/>
        </w:rPr>
        <w:t>u</w:t>
      </w:r>
      <w:r w:rsidR="000276C6">
        <w:rPr>
          <w:w w:val="101"/>
        </w:rPr>
        <w:t>b</w:t>
      </w:r>
      <w:r w:rsidR="000276C6">
        <w:rPr>
          <w:w w:val="94"/>
        </w:rPr>
        <w:t>lic</w:t>
      </w:r>
      <w:r w:rsidR="000276C6">
        <w:rPr>
          <w:spacing w:val="-5"/>
        </w:rPr>
        <w:t xml:space="preserve"> </w:t>
      </w:r>
      <w:r w:rsidR="000276C6">
        <w:rPr>
          <w:spacing w:val="1"/>
          <w:w w:val="101"/>
        </w:rPr>
        <w:t>D</w:t>
      </w:r>
      <w:r w:rsidR="000276C6">
        <w:rPr>
          <w:w w:val="102"/>
        </w:rPr>
        <w:t>o</w:t>
      </w:r>
      <w:r w:rsidR="000276C6">
        <w:rPr>
          <w:spacing w:val="-1"/>
          <w:w w:val="105"/>
        </w:rPr>
        <w:t>m</w:t>
      </w:r>
      <w:r w:rsidR="000276C6">
        <w:rPr>
          <w:w w:val="98"/>
        </w:rPr>
        <w:t>a</w:t>
      </w:r>
      <w:r w:rsidR="000276C6">
        <w:rPr>
          <w:w w:val="104"/>
        </w:rPr>
        <w:t>in</w:t>
      </w:r>
    </w:p>
    <w:p w14:paraId="056D6D31" w14:textId="77777777" w:rsidR="00D20093" w:rsidRDefault="00D20093" w:rsidP="00D20093">
      <w:pPr>
        <w:pStyle w:val="CaptionText"/>
      </w:pPr>
    </w:p>
    <w:p w14:paraId="36E1D932" w14:textId="5202AA1F" w:rsidR="000276C6" w:rsidRPr="00D20093" w:rsidRDefault="000276C6" w:rsidP="00D20093">
      <w:pPr>
        <w:pStyle w:val="Poetry"/>
      </w:pPr>
      <w:r w:rsidRPr="00D20093">
        <w:t>which many times so sorely hinders one,</w:t>
      </w:r>
    </w:p>
    <w:p w14:paraId="3A9D3718" w14:textId="77777777" w:rsidR="00D20093" w:rsidRDefault="000276C6" w:rsidP="00D20093">
      <w:pPr>
        <w:pStyle w:val="Poetry"/>
      </w:pPr>
      <w:r w:rsidRPr="00D20093">
        <w:t xml:space="preserve">that from an honored enterprise it turns him, </w:t>
      </w:r>
    </w:p>
    <w:p w14:paraId="11562896" w14:textId="4B453F61" w:rsidR="000276C6" w:rsidRPr="00D20093" w:rsidRDefault="000276C6" w:rsidP="00D20093">
      <w:pPr>
        <w:pStyle w:val="Poetry"/>
      </w:pPr>
      <w:r w:rsidRPr="00D20093">
        <w:t>as seeing falsely doth a shying beast.</w:t>
      </w:r>
    </w:p>
    <w:p w14:paraId="315FB8AB" w14:textId="77777777" w:rsidR="000276C6" w:rsidRPr="00D20093" w:rsidRDefault="000276C6" w:rsidP="00D20093">
      <w:pPr>
        <w:pStyle w:val="Poetry"/>
      </w:pPr>
      <w:r w:rsidRPr="00D20093">
        <w:t>In order that thou rid thee of this fear,</w:t>
      </w:r>
    </w:p>
    <w:p w14:paraId="403C381C" w14:textId="78DC916F" w:rsidR="000276C6" w:rsidRPr="00D20093" w:rsidRDefault="000276C6" w:rsidP="00D20093">
      <w:pPr>
        <w:pStyle w:val="Poetry"/>
      </w:pPr>
      <w:r w:rsidRPr="00D20093">
        <w:t>I’ll tell thee why I came, and what I heard</w:t>
      </w:r>
    </w:p>
    <w:p w14:paraId="4620404F" w14:textId="77777777" w:rsidR="00D20093" w:rsidRDefault="000276C6" w:rsidP="00D20093">
      <w:pPr>
        <w:pStyle w:val="Poetry"/>
      </w:pPr>
      <w:r w:rsidRPr="00D20093">
        <w:t xml:space="preserve">the first time I was grieved on thy account. </w:t>
      </w:r>
    </w:p>
    <w:p w14:paraId="397E6A51" w14:textId="77777777" w:rsidR="00D20093" w:rsidRDefault="000276C6" w:rsidP="00D20093">
      <w:pPr>
        <w:pStyle w:val="Poetry"/>
      </w:pPr>
      <w:r w:rsidRPr="00D20093">
        <w:t xml:space="preserve">Among the intermediate souls I was, </w:t>
      </w:r>
    </w:p>
    <w:p w14:paraId="614168A8" w14:textId="5E4FE12D" w:rsidR="000276C6" w:rsidRPr="00D20093" w:rsidRDefault="000276C6" w:rsidP="00D20093">
      <w:pPr>
        <w:pStyle w:val="Poetry"/>
      </w:pPr>
      <w:r w:rsidRPr="00D20093">
        <w:t>when me a Lady called, so beautiful</w:t>
      </w:r>
    </w:p>
    <w:p w14:paraId="2558D0BF" w14:textId="77777777" w:rsidR="000276C6" w:rsidRPr="00D20093" w:rsidRDefault="000276C6" w:rsidP="00D20093">
      <w:pPr>
        <w:pStyle w:val="Poetry"/>
      </w:pPr>
      <w:r w:rsidRPr="00D20093">
        <w:t>and happy, that I begged her to command.</w:t>
      </w:r>
    </w:p>
    <w:p w14:paraId="5B4CEF73" w14:textId="40D2BEB8" w:rsidR="000276C6" w:rsidRPr="00D20093" w:rsidRDefault="000276C6" w:rsidP="00D20093">
      <w:pPr>
        <w:pStyle w:val="Poetry"/>
      </w:pPr>
      <w:r w:rsidRPr="00D20093">
        <w:t>Her eyes were shining brighter than a star,</w:t>
      </w:r>
    </w:p>
    <w:p w14:paraId="3525C60F" w14:textId="77777777" w:rsidR="00D20093" w:rsidRDefault="000276C6" w:rsidP="00D20093">
      <w:pPr>
        <w:pStyle w:val="Poetry"/>
      </w:pPr>
      <w:r w:rsidRPr="00D20093">
        <w:t xml:space="preserve">when sweetly and softly she began to say, </w:t>
      </w:r>
    </w:p>
    <w:p w14:paraId="318AF43B" w14:textId="052C057E" w:rsidR="000276C6" w:rsidRDefault="000276C6" w:rsidP="00D20093">
      <w:pPr>
        <w:pStyle w:val="Poetry"/>
      </w:pPr>
      <w:r w:rsidRPr="00D20093">
        <w:t>as with an angel’s voice she spoke to me:</w:t>
      </w:r>
    </w:p>
    <w:p w14:paraId="04DB76AA" w14:textId="77777777" w:rsidR="00D20093" w:rsidRPr="00D20093" w:rsidRDefault="00D20093" w:rsidP="00D20093">
      <w:pPr>
        <w:pStyle w:val="Poetry"/>
      </w:pPr>
    </w:p>
    <w:p w14:paraId="0091AB2F" w14:textId="77777777" w:rsidR="00D20093" w:rsidRDefault="000276C6" w:rsidP="00D20093">
      <w:pPr>
        <w:pStyle w:val="Poetry"/>
      </w:pPr>
      <w:r w:rsidRPr="00D20093">
        <w:t xml:space="preserve">‘O courteous Mantuan spirit, thou whose fame </w:t>
      </w:r>
    </w:p>
    <w:p w14:paraId="3AC85307" w14:textId="7263FA99" w:rsidR="000276C6" w:rsidRPr="00D20093" w:rsidRDefault="000276C6" w:rsidP="00D20093">
      <w:pPr>
        <w:pStyle w:val="Poetry"/>
      </w:pPr>
      <w:r w:rsidRPr="00D20093">
        <w:t>is still enduring in the world above,</w:t>
      </w:r>
    </w:p>
    <w:p w14:paraId="3225F3FC" w14:textId="2A8BE64E" w:rsidR="000276C6" w:rsidRPr="00D20093" w:rsidRDefault="000276C6" w:rsidP="00D20093">
      <w:pPr>
        <w:pStyle w:val="Poetry"/>
      </w:pPr>
      <w:r w:rsidRPr="00D20093">
        <w:t>and will endure as long as lasts the world,</w:t>
      </w:r>
    </w:p>
    <w:p w14:paraId="6144D1D9" w14:textId="77777777" w:rsidR="00D20093" w:rsidRDefault="000276C6" w:rsidP="00D20093">
      <w:pPr>
        <w:pStyle w:val="Poetry"/>
      </w:pPr>
      <w:r w:rsidRPr="00D20093">
        <w:lastRenderedPageBreak/>
        <w:t xml:space="preserve">a friend of mine, but not a friend of Fortune, </w:t>
      </w:r>
    </w:p>
    <w:p w14:paraId="750DC61D" w14:textId="540F127B" w:rsidR="000276C6" w:rsidRPr="00D20093" w:rsidRDefault="000276C6" w:rsidP="00D20093">
      <w:pPr>
        <w:pStyle w:val="Poetry"/>
      </w:pPr>
      <w:r w:rsidRPr="00D20093">
        <w:t>is on his journey o’er the lonely slope</w:t>
      </w:r>
    </w:p>
    <w:p w14:paraId="53CB0D11" w14:textId="77777777" w:rsidR="00D20093" w:rsidRDefault="000276C6" w:rsidP="00D20093">
      <w:pPr>
        <w:pStyle w:val="Poetry"/>
      </w:pPr>
      <w:r w:rsidRPr="00D20093">
        <w:t xml:space="preserve">obstructed so, that he hath turned through fear; </w:t>
      </w:r>
    </w:p>
    <w:p w14:paraId="2C762FE3" w14:textId="28335184" w:rsidR="000276C6" w:rsidRPr="00D20093" w:rsidRDefault="000276C6" w:rsidP="00D20093">
      <w:pPr>
        <w:pStyle w:val="Poetry"/>
      </w:pPr>
      <w:r w:rsidRPr="00D20093">
        <w:t>and, from what I have heard of him in Heaven,</w:t>
      </w:r>
    </w:p>
    <w:p w14:paraId="4D17D9ED" w14:textId="0628E8E8" w:rsidR="000276C6" w:rsidRPr="00D20093" w:rsidRDefault="000276C6" w:rsidP="00D20093">
      <w:pPr>
        <w:pStyle w:val="Poetry"/>
      </w:pPr>
      <w:r w:rsidRPr="00D20093">
        <w:t>I fear lest he may now have strayed so far,</w:t>
      </w:r>
    </w:p>
    <w:p w14:paraId="26FFB818" w14:textId="77777777" w:rsidR="00D20093" w:rsidRDefault="000276C6" w:rsidP="00D20093">
      <w:pPr>
        <w:pStyle w:val="Poetry"/>
      </w:pPr>
      <w:r w:rsidRPr="00D20093">
        <w:t xml:space="preserve">that I have risen too late to give him help. </w:t>
      </w:r>
    </w:p>
    <w:p w14:paraId="0D407FD5" w14:textId="77777777" w:rsidR="00D20093" w:rsidRDefault="000276C6" w:rsidP="00D20093">
      <w:pPr>
        <w:pStyle w:val="Poetry"/>
      </w:pPr>
      <w:r w:rsidRPr="00D20093">
        <w:t xml:space="preserve">Bestir thee, then, and with thy finished speech, </w:t>
      </w:r>
    </w:p>
    <w:p w14:paraId="2710375C" w14:textId="3B462685" w:rsidR="000276C6" w:rsidRPr="00D20093" w:rsidRDefault="000276C6" w:rsidP="00D20093">
      <w:pPr>
        <w:pStyle w:val="Poetry"/>
      </w:pPr>
      <w:r w:rsidRPr="00D20093">
        <w:t>and with whatever his escape may need,</w:t>
      </w:r>
    </w:p>
    <w:p w14:paraId="34288B3B" w14:textId="77777777" w:rsidR="000276C6" w:rsidRPr="00D20093" w:rsidRDefault="000276C6" w:rsidP="00D20093">
      <w:pPr>
        <w:pStyle w:val="Poetry"/>
      </w:pPr>
      <w:r w:rsidRPr="00D20093">
        <w:t>assist him so that I may be consoled.</w:t>
      </w:r>
    </w:p>
    <w:p w14:paraId="127222DD" w14:textId="59E20E08" w:rsidR="000276C6" w:rsidRPr="00D20093" w:rsidRDefault="000276C6" w:rsidP="00D20093">
      <w:pPr>
        <w:pStyle w:val="Poetry"/>
      </w:pPr>
      <w:r w:rsidRPr="00D20093">
        <w:t>I, who now have thee go, am Beatrice;</w:t>
      </w:r>
    </w:p>
    <w:p w14:paraId="3FB03640" w14:textId="77777777" w:rsidR="000276C6" w:rsidRPr="00D20093" w:rsidRDefault="000276C6" w:rsidP="00D20093">
      <w:pPr>
        <w:pStyle w:val="Poetry"/>
      </w:pPr>
      <w:r w:rsidRPr="00D20093">
        <w:t>thence come I, whither I would fain return;</w:t>
      </w:r>
    </w:p>
    <w:p w14:paraId="6ED8DFCE" w14:textId="77777777" w:rsidR="00D20093" w:rsidRDefault="000276C6" w:rsidP="00D20093">
      <w:pPr>
        <w:pStyle w:val="Poetry"/>
      </w:pPr>
      <w:r w:rsidRPr="00D20093">
        <w:t xml:space="preserve">’t was love that moved me, love that makes me speak. </w:t>
      </w:r>
    </w:p>
    <w:p w14:paraId="661E1767" w14:textId="50412943" w:rsidR="000276C6" w:rsidRPr="00D20093" w:rsidRDefault="000276C6" w:rsidP="00D20093">
      <w:pPr>
        <w:pStyle w:val="Poetry"/>
      </w:pPr>
      <w:r w:rsidRPr="00D20093">
        <w:t>When in the presence of my Lord again,</w:t>
      </w:r>
    </w:p>
    <w:p w14:paraId="3A434ACC" w14:textId="77777777" w:rsidR="000276C6" w:rsidRPr="00D20093" w:rsidRDefault="000276C6" w:rsidP="00D20093">
      <w:pPr>
        <w:pStyle w:val="Poetry"/>
      </w:pPr>
      <w:r w:rsidRPr="00D20093">
        <w:t>often shall I commend thee unto Him.’</w:t>
      </w:r>
    </w:p>
    <w:p w14:paraId="4299458E" w14:textId="36C020B1" w:rsidR="000276C6" w:rsidRDefault="000276C6" w:rsidP="00D20093">
      <w:pPr>
        <w:pStyle w:val="Poetry"/>
      </w:pPr>
      <w:r w:rsidRPr="00D20093">
        <w:t>Thereat she ceased to speak, and I began:</w:t>
      </w:r>
    </w:p>
    <w:p w14:paraId="03B2F5CE" w14:textId="77777777" w:rsidR="00D20093" w:rsidRPr="00D20093" w:rsidRDefault="00D20093" w:rsidP="00D20093">
      <w:pPr>
        <w:pStyle w:val="Poetry"/>
      </w:pPr>
    </w:p>
    <w:p w14:paraId="4161283A" w14:textId="77777777" w:rsidR="00D20093" w:rsidRDefault="000276C6" w:rsidP="00D20093">
      <w:pPr>
        <w:pStyle w:val="Poetry"/>
      </w:pPr>
      <w:r w:rsidRPr="00D20093">
        <w:t xml:space="preserve">‘O Lady of virtue, thou through whom alone </w:t>
      </w:r>
    </w:p>
    <w:p w14:paraId="0E51CF2C" w14:textId="77777777" w:rsidR="00D20093" w:rsidRDefault="000276C6" w:rsidP="00D20093">
      <w:pPr>
        <w:pStyle w:val="Poetry"/>
      </w:pPr>
      <w:r w:rsidRPr="00D20093">
        <w:t xml:space="preserve">the human race excels all things contained </w:t>
      </w:r>
    </w:p>
    <w:p w14:paraId="61EFB672" w14:textId="77777777" w:rsidR="00D20093" w:rsidRDefault="000276C6" w:rsidP="00D20093">
      <w:pPr>
        <w:pStyle w:val="Poetry"/>
      </w:pPr>
      <w:r w:rsidRPr="00D20093">
        <w:t xml:space="preserve">within the heaven that hath the smallest circles, </w:t>
      </w:r>
    </w:p>
    <w:p w14:paraId="0D0E4370" w14:textId="7385753E" w:rsidR="000276C6" w:rsidRPr="00D20093" w:rsidRDefault="000276C6" w:rsidP="00D20093">
      <w:pPr>
        <w:pStyle w:val="Poetry"/>
      </w:pPr>
      <w:r w:rsidRPr="00D20093">
        <w:t>thy bidding pleases me so much, that late</w:t>
      </w:r>
    </w:p>
    <w:p w14:paraId="773DD3E9" w14:textId="7EF0F689" w:rsidR="000276C6" w:rsidRPr="00D20093" w:rsidRDefault="000276C6" w:rsidP="00D20093">
      <w:pPr>
        <w:pStyle w:val="Poetry"/>
      </w:pPr>
      <w:r w:rsidRPr="00D20093">
        <w:t>I’d be, hadst thou already been obeyed;</w:t>
      </w:r>
    </w:p>
    <w:p w14:paraId="19F782A4" w14:textId="77777777" w:rsidR="000276C6" w:rsidRPr="00D20093" w:rsidRDefault="000276C6" w:rsidP="00D20093">
      <w:pPr>
        <w:pStyle w:val="Poetry"/>
      </w:pPr>
      <w:r w:rsidRPr="00D20093">
        <w:t>thou needst but to disclose to me thy will.</w:t>
      </w:r>
    </w:p>
    <w:p w14:paraId="0992C625" w14:textId="77777777" w:rsidR="00D20093" w:rsidRDefault="000276C6" w:rsidP="00D20093">
      <w:pPr>
        <w:pStyle w:val="Poetry"/>
      </w:pPr>
      <w:r w:rsidRPr="00D20093">
        <w:t xml:space="preserve">But tell me why thou dost not mind descending </w:t>
      </w:r>
    </w:p>
    <w:p w14:paraId="475B7DC2" w14:textId="7D2EDAF4" w:rsidR="000276C6" w:rsidRPr="00D20093" w:rsidRDefault="000276C6" w:rsidP="00D20093">
      <w:pPr>
        <w:pStyle w:val="Poetry"/>
      </w:pPr>
      <w:r w:rsidRPr="00D20093">
        <w:t>into this center from that ample place,</w:t>
      </w:r>
    </w:p>
    <w:p w14:paraId="1BF44D73" w14:textId="5EC82486" w:rsidR="000276C6" w:rsidRDefault="000276C6" w:rsidP="00D20093">
      <w:pPr>
        <w:pStyle w:val="Poetry"/>
      </w:pPr>
      <w:r w:rsidRPr="00D20093">
        <w:t>whither thou art so eager to return.’</w:t>
      </w:r>
    </w:p>
    <w:p w14:paraId="3F2E1387" w14:textId="77777777" w:rsidR="00D20093" w:rsidRPr="00D20093" w:rsidRDefault="00D20093" w:rsidP="00D20093">
      <w:pPr>
        <w:pStyle w:val="Poetry"/>
      </w:pPr>
    </w:p>
    <w:p w14:paraId="064C03AE" w14:textId="40554E3A" w:rsidR="000276C6" w:rsidRPr="00D20093" w:rsidRDefault="000276C6" w:rsidP="00D20093">
      <w:pPr>
        <w:pStyle w:val="Poetry"/>
      </w:pPr>
      <w:r w:rsidRPr="00D20093">
        <w:t>‘Since thou wouldst know thereof so inwardly,</w:t>
      </w:r>
    </w:p>
    <w:p w14:paraId="52E149E5" w14:textId="77777777" w:rsidR="00D20093" w:rsidRDefault="000276C6" w:rsidP="00D20093">
      <w:pPr>
        <w:pStyle w:val="Poetry"/>
      </w:pPr>
      <w:r w:rsidRPr="00D20093">
        <w:t xml:space="preserve">I’ll tell thee briefly,’ she replied to me, </w:t>
      </w:r>
    </w:p>
    <w:p w14:paraId="2D35E7F4" w14:textId="23A6D90B" w:rsidR="000276C6" w:rsidRPr="00D20093" w:rsidRDefault="000276C6" w:rsidP="00D20093">
      <w:pPr>
        <w:pStyle w:val="Poetry"/>
      </w:pPr>
      <w:r w:rsidRPr="00D20093">
        <w:t>‘why I am not afraid to enter here.</w:t>
      </w:r>
    </w:p>
    <w:p w14:paraId="59E3C2DC" w14:textId="77777777" w:rsidR="00D20093" w:rsidRDefault="000276C6" w:rsidP="00D20093">
      <w:pPr>
        <w:pStyle w:val="Poetry"/>
      </w:pPr>
      <w:r w:rsidRPr="00D20093">
        <w:t xml:space="preserve">Of those things only should one be afraid, </w:t>
      </w:r>
    </w:p>
    <w:p w14:paraId="081048E5" w14:textId="27DCBA4C" w:rsidR="000276C6" w:rsidRPr="00D20093" w:rsidRDefault="000276C6" w:rsidP="00D20093">
      <w:pPr>
        <w:pStyle w:val="Poetry"/>
      </w:pPr>
      <w:r w:rsidRPr="00D20093">
        <w:t>that have the power of doing injury;</w:t>
      </w:r>
    </w:p>
    <w:p w14:paraId="73C93714" w14:textId="47667EC8" w:rsidR="000276C6" w:rsidRPr="00D20093" w:rsidRDefault="000276C6" w:rsidP="00D20093">
      <w:pPr>
        <w:pStyle w:val="Poetry"/>
      </w:pPr>
      <w:r w:rsidRPr="00D20093">
        <w:t>not of the rest, for they should not be feared.</w:t>
      </w:r>
    </w:p>
    <w:p w14:paraId="0952FBD2" w14:textId="77777777" w:rsidR="000276C6" w:rsidRPr="00D20093" w:rsidRDefault="000276C6" w:rsidP="00D20093">
      <w:pPr>
        <w:pStyle w:val="Poetry"/>
      </w:pPr>
      <w:r w:rsidRPr="00D20093">
        <w:t>I, of His mercy, am so made by God,</w:t>
      </w:r>
    </w:p>
    <w:p w14:paraId="11A98E31" w14:textId="77777777" w:rsidR="00D20093" w:rsidRDefault="000276C6" w:rsidP="00D20093">
      <w:pPr>
        <w:pStyle w:val="Poetry"/>
      </w:pPr>
      <w:r w:rsidRPr="00D20093">
        <w:t xml:space="preserve">that me your wretchedness doth not affect, </w:t>
      </w:r>
    </w:p>
    <w:p w14:paraId="4F935D03" w14:textId="421A9A98" w:rsidR="000276C6" w:rsidRPr="00D20093" w:rsidRDefault="000276C6" w:rsidP="00D20093">
      <w:pPr>
        <w:pStyle w:val="Poetry"/>
      </w:pPr>
      <w:r w:rsidRPr="00D20093">
        <w:t>nor any flame of yonder fire molest.</w:t>
      </w:r>
    </w:p>
    <w:p w14:paraId="63641EFE" w14:textId="77777777" w:rsidR="000276C6" w:rsidRPr="00D20093" w:rsidRDefault="000276C6" w:rsidP="00D20093">
      <w:pPr>
        <w:pStyle w:val="Poetry"/>
      </w:pPr>
      <w:r w:rsidRPr="00D20093">
        <w:lastRenderedPageBreak/>
        <w:t>There is a Gentle Lady up in Heaven,</w:t>
      </w:r>
    </w:p>
    <w:p w14:paraId="1305ED7D" w14:textId="3C5D75B7" w:rsidR="000276C6" w:rsidRPr="00D20093" w:rsidRDefault="000276C6" w:rsidP="00D20093">
      <w:pPr>
        <w:pStyle w:val="Poetry"/>
      </w:pPr>
      <w:r w:rsidRPr="00D20093">
        <w:t>who grieves so at this check, whereto I send thee,</w:t>
      </w:r>
    </w:p>
    <w:p w14:paraId="209320FA" w14:textId="77777777" w:rsidR="00D20093" w:rsidRDefault="000276C6" w:rsidP="00D20093">
      <w:pPr>
        <w:pStyle w:val="Poetry"/>
      </w:pPr>
      <w:r w:rsidRPr="00D20093">
        <w:t xml:space="preserve">that broken is stern judgment there above. </w:t>
      </w:r>
    </w:p>
    <w:p w14:paraId="00BFF6A4" w14:textId="77777777" w:rsidR="00D20093" w:rsidRDefault="000276C6" w:rsidP="00D20093">
      <w:pPr>
        <w:pStyle w:val="Poetry"/>
      </w:pPr>
      <w:r w:rsidRPr="00D20093">
        <w:t xml:space="preserve">She called Lucìa in her prayer, and said: </w:t>
      </w:r>
    </w:p>
    <w:p w14:paraId="56522019" w14:textId="77777777" w:rsidR="00D20093" w:rsidRDefault="000276C6" w:rsidP="00D20093">
      <w:pPr>
        <w:pStyle w:val="Poetry"/>
      </w:pPr>
      <w:r w:rsidRPr="00D20093">
        <w:t xml:space="preserve">‘Now hath thy faithful servant need of thee, </w:t>
      </w:r>
    </w:p>
    <w:p w14:paraId="65748782" w14:textId="27A64B0E" w:rsidR="000276C6" w:rsidRDefault="000276C6" w:rsidP="00D20093">
      <w:pPr>
        <w:pStyle w:val="Poetry"/>
      </w:pPr>
      <w:r w:rsidRPr="00D20093">
        <w:t>and I, too, recommend him to thy care.’</w:t>
      </w:r>
    </w:p>
    <w:p w14:paraId="319A281C" w14:textId="77777777" w:rsidR="00D20093" w:rsidRPr="00D20093" w:rsidRDefault="00D20093" w:rsidP="00D20093">
      <w:pPr>
        <w:pStyle w:val="Poetry"/>
      </w:pPr>
    </w:p>
    <w:p w14:paraId="6BDF5F2D" w14:textId="311F4DDA" w:rsidR="000276C6" w:rsidRPr="00D20093" w:rsidRDefault="000276C6" w:rsidP="00D20093">
      <w:pPr>
        <w:pStyle w:val="Poetry"/>
      </w:pPr>
      <w:r w:rsidRPr="00D20093">
        <w:t>Lucìa, hostile to all cruelty,</w:t>
      </w:r>
    </w:p>
    <w:p w14:paraId="5B662097" w14:textId="77777777" w:rsidR="00D20093" w:rsidRDefault="000276C6" w:rsidP="00D20093">
      <w:pPr>
        <w:pStyle w:val="Poetry"/>
      </w:pPr>
      <w:r w:rsidRPr="00D20093">
        <w:t xml:space="preserve">set forth thereat, and came unto the place, </w:t>
      </w:r>
    </w:p>
    <w:p w14:paraId="43E1D13E" w14:textId="77777777" w:rsidR="00D20093" w:rsidRDefault="000276C6" w:rsidP="00D20093">
      <w:pPr>
        <w:pStyle w:val="Poetry"/>
      </w:pPr>
      <w:r w:rsidRPr="00D20093">
        <w:t xml:space="preserve">where I with ancient Rachel had my seat. </w:t>
      </w:r>
    </w:p>
    <w:p w14:paraId="2C9C7F88" w14:textId="77777777" w:rsidR="00D20093" w:rsidRDefault="000276C6" w:rsidP="00D20093">
      <w:pPr>
        <w:pStyle w:val="Poetry"/>
      </w:pPr>
      <w:r w:rsidRPr="00D20093">
        <w:t xml:space="preserve">‘Why, Beatrice,’ she said, ‘true Praise of God, </w:t>
      </w:r>
    </w:p>
    <w:p w14:paraId="735327C6" w14:textId="49250779" w:rsidR="000276C6" w:rsidRPr="00D20093" w:rsidRDefault="000276C6" w:rsidP="00D20093">
      <w:pPr>
        <w:pStyle w:val="Poetry"/>
      </w:pPr>
      <w:r w:rsidRPr="00D20093">
        <w:t>dost thou not succour him who loved thee so,</w:t>
      </w:r>
    </w:p>
    <w:p w14:paraId="5829BC75" w14:textId="62E8D473" w:rsidR="000276C6" w:rsidRPr="00D20093" w:rsidRDefault="000276C6" w:rsidP="00D20093">
      <w:pPr>
        <w:pStyle w:val="Poetry"/>
      </w:pPr>
      <w:r w:rsidRPr="00D20093">
        <w:t>that for thy sake he left the common herd?</w:t>
      </w:r>
    </w:p>
    <w:p w14:paraId="29C12330" w14:textId="77777777" w:rsidR="00D20093" w:rsidRDefault="000276C6" w:rsidP="00D20093">
      <w:pPr>
        <w:pStyle w:val="Poetry"/>
      </w:pPr>
      <w:r w:rsidRPr="00D20093">
        <w:t xml:space="preserve">Dost thou not hear the anguish of his cry? </w:t>
      </w:r>
    </w:p>
    <w:p w14:paraId="63F09854" w14:textId="77777777" w:rsidR="00D20093" w:rsidRDefault="000276C6" w:rsidP="00D20093">
      <w:pPr>
        <w:pStyle w:val="Poetry"/>
      </w:pPr>
      <w:r w:rsidRPr="00D20093">
        <w:t xml:space="preserve">see’st not the death that fights him on the flood, </w:t>
      </w:r>
    </w:p>
    <w:p w14:paraId="542FB323" w14:textId="716FAA99" w:rsidR="000276C6" w:rsidRPr="00D20093" w:rsidRDefault="000276C6" w:rsidP="00D20093">
      <w:pPr>
        <w:pStyle w:val="Poetry"/>
      </w:pPr>
      <w:r w:rsidRPr="00D20093">
        <w:t>o’er which the sea availeth not to boast?</w:t>
      </w:r>
    </w:p>
    <w:p w14:paraId="44F82F5D" w14:textId="77777777" w:rsidR="000276C6" w:rsidRPr="00D20093" w:rsidRDefault="000276C6" w:rsidP="00D20093">
      <w:pPr>
        <w:pStyle w:val="Poetry"/>
      </w:pPr>
      <w:r w:rsidRPr="00D20093">
        <w:t>Ne’er were there any in the world so swift</w:t>
      </w:r>
    </w:p>
    <w:p w14:paraId="003DE0F9" w14:textId="301EFEB5" w:rsidR="000276C6" w:rsidRPr="00D20093" w:rsidRDefault="000276C6" w:rsidP="00D20093">
      <w:pPr>
        <w:pStyle w:val="Poetry"/>
      </w:pPr>
      <w:r w:rsidRPr="00D20093">
        <w:t>to seek their profit and avoid their loss,</w:t>
      </w:r>
    </w:p>
    <w:p w14:paraId="11021858" w14:textId="77777777" w:rsidR="00D20093" w:rsidRDefault="000276C6" w:rsidP="00D20093">
      <w:pPr>
        <w:pStyle w:val="Poetry"/>
      </w:pPr>
      <w:r w:rsidRPr="00D20093">
        <w:t xml:space="preserve">as I, after such words as these were uttered, </w:t>
      </w:r>
    </w:p>
    <w:p w14:paraId="1D264CF6" w14:textId="77777777" w:rsidR="00D20093" w:rsidRDefault="000276C6" w:rsidP="00D20093">
      <w:pPr>
        <w:pStyle w:val="Poetry"/>
      </w:pPr>
      <w:r w:rsidRPr="00D20093">
        <w:t xml:space="preserve">descended hither from my blessèd seat, </w:t>
      </w:r>
    </w:p>
    <w:p w14:paraId="60EC704B" w14:textId="186CB346" w:rsidR="000276C6" w:rsidRPr="00D20093" w:rsidRDefault="000276C6" w:rsidP="00D20093">
      <w:pPr>
        <w:pStyle w:val="Poetry"/>
      </w:pPr>
      <w:r w:rsidRPr="00D20093">
        <w:t>confiding in that noble speech of thine,</w:t>
      </w:r>
    </w:p>
    <w:p w14:paraId="699CE428" w14:textId="61634C9C" w:rsidR="000276C6" w:rsidRDefault="000276C6" w:rsidP="00D20093">
      <w:pPr>
        <w:pStyle w:val="Poetry"/>
      </w:pPr>
      <w:r w:rsidRPr="00D20093">
        <w:t>which honors thee and whosoe’er has heard it.’</w:t>
      </w:r>
    </w:p>
    <w:p w14:paraId="397EF54F" w14:textId="77777777" w:rsidR="00D20093" w:rsidRPr="00D20093" w:rsidRDefault="00D20093" w:rsidP="00D20093">
      <w:pPr>
        <w:pStyle w:val="Poetry"/>
      </w:pPr>
    </w:p>
    <w:p w14:paraId="42E9C4DF" w14:textId="1749E94F" w:rsidR="000276C6" w:rsidRPr="00D20093" w:rsidRDefault="000276C6" w:rsidP="00D20093">
      <w:pPr>
        <w:pStyle w:val="Poetry"/>
      </w:pPr>
      <w:r w:rsidRPr="00D20093">
        <w:t>Then, after she had spoken to me thus,</w:t>
      </w:r>
    </w:p>
    <w:p w14:paraId="47DFEA85" w14:textId="77777777" w:rsidR="00D20093" w:rsidRDefault="000276C6" w:rsidP="00D20093">
      <w:pPr>
        <w:pStyle w:val="Poetry"/>
      </w:pPr>
      <w:r w:rsidRPr="00D20093">
        <w:t xml:space="preserve">weeping she turned her shining eyes away; </w:t>
      </w:r>
    </w:p>
    <w:p w14:paraId="297E23B8" w14:textId="77777777" w:rsidR="00D20093" w:rsidRDefault="000276C6" w:rsidP="00D20093">
      <w:pPr>
        <w:pStyle w:val="Poetry"/>
      </w:pPr>
      <w:r w:rsidRPr="00D20093">
        <w:t xml:space="preserve">which made me hasten all the more to come; </w:t>
      </w:r>
    </w:p>
    <w:p w14:paraId="1D327FE5" w14:textId="7434D28B" w:rsidR="000276C6" w:rsidRPr="00D20093" w:rsidRDefault="000276C6" w:rsidP="00D20093">
      <w:pPr>
        <w:pStyle w:val="Poetry"/>
      </w:pPr>
      <w:r w:rsidRPr="00D20093">
        <w:t>and, even as she wished, I came to thee,</w:t>
      </w:r>
    </w:p>
    <w:p w14:paraId="356148B6" w14:textId="77777777" w:rsidR="000276C6" w:rsidRPr="00D20093" w:rsidRDefault="000276C6" w:rsidP="00D20093">
      <w:pPr>
        <w:pStyle w:val="Poetry"/>
      </w:pPr>
      <w:r w:rsidRPr="00D20093">
        <w:t>and led thee from the presence of the beast,</w:t>
      </w:r>
    </w:p>
    <w:p w14:paraId="702F43C2" w14:textId="793661F6" w:rsidR="000276C6" w:rsidRPr="00D20093" w:rsidRDefault="000276C6" w:rsidP="00D20093">
      <w:pPr>
        <w:pStyle w:val="Poetry"/>
      </w:pPr>
      <w:r w:rsidRPr="00D20093">
        <w:t>which robbed thee of the fair Mount’s short approach.</w:t>
      </w:r>
    </w:p>
    <w:p w14:paraId="104F47F7" w14:textId="77777777" w:rsidR="00D20093" w:rsidRDefault="000276C6" w:rsidP="00D20093">
      <w:pPr>
        <w:pStyle w:val="Poetry"/>
      </w:pPr>
      <w:r w:rsidRPr="00D20093">
        <w:t xml:space="preserve">What is it, then? Why, why dost thou hold back? </w:t>
      </w:r>
    </w:p>
    <w:p w14:paraId="2E340331" w14:textId="77777777" w:rsidR="00D20093" w:rsidRDefault="000276C6" w:rsidP="00D20093">
      <w:pPr>
        <w:pStyle w:val="Poetry"/>
      </w:pPr>
      <w:r w:rsidRPr="00D20093">
        <w:t xml:space="preserve">Why dost thou lodge such baseness in thy heart, </w:t>
      </w:r>
    </w:p>
    <w:p w14:paraId="589286FC" w14:textId="77777777" w:rsidR="00D20093" w:rsidRDefault="000276C6" w:rsidP="00D20093">
      <w:pPr>
        <w:pStyle w:val="Poetry"/>
      </w:pPr>
      <w:r w:rsidRPr="00D20093">
        <w:t xml:space="preserve">and wherefore free and daring art thou not, </w:t>
      </w:r>
    </w:p>
    <w:p w14:paraId="60475AEB" w14:textId="1C6B39BB" w:rsidR="000276C6" w:rsidRPr="00D20093" w:rsidRDefault="000276C6" w:rsidP="00D20093">
      <w:pPr>
        <w:pStyle w:val="Poetry"/>
      </w:pPr>
      <w:r w:rsidRPr="00D20093">
        <w:t>since three so blessèd Ladies care for thee</w:t>
      </w:r>
    </w:p>
    <w:p w14:paraId="2C77C383" w14:textId="3200A274" w:rsidR="000276C6" w:rsidRPr="00D20093" w:rsidRDefault="000276C6" w:rsidP="00D20093">
      <w:pPr>
        <w:pStyle w:val="Poetry"/>
      </w:pPr>
      <w:r w:rsidRPr="00D20093">
        <w:t>within the court of Heaven, and my words, too,</w:t>
      </w:r>
    </w:p>
    <w:p w14:paraId="09943FC6" w14:textId="5D650186" w:rsidR="000276C6" w:rsidRDefault="000276C6" w:rsidP="00D20093">
      <w:pPr>
        <w:pStyle w:val="Poetry"/>
      </w:pPr>
      <w:r w:rsidRPr="00D20093">
        <w:t>give thee the promise of so much that’s good?”</w:t>
      </w:r>
    </w:p>
    <w:p w14:paraId="06F8532A" w14:textId="77777777" w:rsidR="00D20093" w:rsidRPr="00D20093" w:rsidRDefault="00D20093" w:rsidP="00D20093">
      <w:pPr>
        <w:pStyle w:val="Poetry"/>
      </w:pPr>
    </w:p>
    <w:p w14:paraId="175F57D6" w14:textId="77777777" w:rsidR="000276C6" w:rsidRPr="00D20093" w:rsidRDefault="000276C6" w:rsidP="00D20093">
      <w:pPr>
        <w:pStyle w:val="Poetry"/>
      </w:pPr>
      <w:r w:rsidRPr="00D20093">
        <w:t>As little flowers by the chill of night</w:t>
      </w:r>
    </w:p>
    <w:p w14:paraId="7FD23A25" w14:textId="77777777" w:rsidR="00D20093" w:rsidRDefault="000276C6" w:rsidP="00D20093">
      <w:pPr>
        <w:pStyle w:val="Poetry"/>
      </w:pPr>
      <w:r w:rsidRPr="00D20093">
        <w:t xml:space="preserve">bowed down and closed, when brightened by the sun, </w:t>
      </w:r>
    </w:p>
    <w:p w14:paraId="3FB97C77" w14:textId="7F9B31CB" w:rsidR="000276C6" w:rsidRPr="00D20093" w:rsidRDefault="000276C6" w:rsidP="00D20093">
      <w:pPr>
        <w:pStyle w:val="Poetry"/>
      </w:pPr>
      <w:r w:rsidRPr="00D20093">
        <w:t>stand all erect and open on their stems;</w:t>
      </w:r>
    </w:p>
    <w:p w14:paraId="49E8C542" w14:textId="4B5EC215" w:rsidR="000276C6" w:rsidRPr="00D20093" w:rsidRDefault="000276C6" w:rsidP="00D20093">
      <w:pPr>
        <w:pStyle w:val="Poetry"/>
      </w:pPr>
      <w:r w:rsidRPr="00D20093">
        <w:t>so likewise with my wearied strength did I;</w:t>
      </w:r>
    </w:p>
    <w:p w14:paraId="303224B9" w14:textId="77777777" w:rsidR="00D20093" w:rsidRDefault="000276C6" w:rsidP="00D20093">
      <w:pPr>
        <w:pStyle w:val="Poetry"/>
      </w:pPr>
      <w:r w:rsidRPr="00D20093">
        <w:t xml:space="preserve">and such good daring coursed into my heart, </w:t>
      </w:r>
    </w:p>
    <w:p w14:paraId="01E461A0" w14:textId="0EB7A82C" w:rsidR="000276C6" w:rsidRDefault="000276C6" w:rsidP="00D20093">
      <w:pPr>
        <w:pStyle w:val="Poetry"/>
      </w:pPr>
      <w:r w:rsidRPr="00D20093">
        <w:t>that I began as one who had been freed:</w:t>
      </w:r>
    </w:p>
    <w:p w14:paraId="36BB6718" w14:textId="77777777" w:rsidR="00D20093" w:rsidRPr="00D20093" w:rsidRDefault="00D20093" w:rsidP="00D20093">
      <w:pPr>
        <w:pStyle w:val="Poetry"/>
      </w:pPr>
    </w:p>
    <w:p w14:paraId="0AA191E1" w14:textId="77777777" w:rsidR="00D20093" w:rsidRDefault="000276C6" w:rsidP="00D20093">
      <w:pPr>
        <w:pStyle w:val="Poetry"/>
      </w:pPr>
      <w:r w:rsidRPr="00D20093">
        <w:t xml:space="preserve">“O piteous she who hastened to my help, </w:t>
      </w:r>
    </w:p>
    <w:p w14:paraId="3181F923" w14:textId="4E6EC5A8" w:rsidR="000276C6" w:rsidRPr="00D20093" w:rsidRDefault="000276C6" w:rsidP="00D20093">
      <w:pPr>
        <w:pStyle w:val="Poetry"/>
      </w:pPr>
      <w:r w:rsidRPr="00D20093">
        <w:t>and courteous thou, that didst at once obey</w:t>
      </w:r>
    </w:p>
    <w:p w14:paraId="623F8E87" w14:textId="137B971C" w:rsidR="000276C6" w:rsidRPr="00D20093" w:rsidRDefault="000276C6" w:rsidP="00D20093">
      <w:pPr>
        <w:pStyle w:val="Poetry"/>
      </w:pPr>
      <w:r w:rsidRPr="00D20093">
        <w:t>the words of truth that she addressed to thee!</w:t>
      </w:r>
    </w:p>
    <w:p w14:paraId="28AB50DF" w14:textId="77777777" w:rsidR="00D20093" w:rsidRDefault="000276C6" w:rsidP="00D20093">
      <w:pPr>
        <w:pStyle w:val="Poetry"/>
      </w:pPr>
      <w:r w:rsidRPr="00D20093">
        <w:t xml:space="preserve">Thou hast with such desire disposed my heart </w:t>
      </w:r>
    </w:p>
    <w:p w14:paraId="3B4BC795" w14:textId="0760D3D5" w:rsidR="000276C6" w:rsidRPr="00D20093" w:rsidRDefault="000276C6" w:rsidP="00D20093">
      <w:pPr>
        <w:pStyle w:val="Poetry"/>
      </w:pPr>
      <w:r w:rsidRPr="00D20093">
        <w:t>toward going on, by reason of thy words,</w:t>
      </w:r>
    </w:p>
    <w:p w14:paraId="6534603D" w14:textId="77777777" w:rsidR="000276C6" w:rsidRPr="00D20093" w:rsidRDefault="000276C6" w:rsidP="00D20093">
      <w:pPr>
        <w:pStyle w:val="Poetry"/>
      </w:pPr>
      <w:r w:rsidRPr="00D20093">
        <w:t>that to my first intention I’ve returned.</w:t>
      </w:r>
    </w:p>
    <w:p w14:paraId="255CFE72" w14:textId="77777777" w:rsidR="000276C6" w:rsidRPr="00D20093" w:rsidRDefault="000276C6" w:rsidP="00D20093">
      <w:pPr>
        <w:pStyle w:val="Poetry"/>
      </w:pPr>
      <w:r w:rsidRPr="00D20093">
        <w:t>Go on now, since we two have but one will;</w:t>
      </w:r>
    </w:p>
    <w:p w14:paraId="7B9A1FAC" w14:textId="73CDBFDE" w:rsidR="000276C6" w:rsidRDefault="000276C6" w:rsidP="00D20093">
      <w:pPr>
        <w:pStyle w:val="Poetry"/>
      </w:pPr>
      <w:r w:rsidRPr="00D20093">
        <w:t>thou Leader, and thou Lord, and Teacher thou!”</w:t>
      </w:r>
    </w:p>
    <w:p w14:paraId="37468B3B" w14:textId="77777777" w:rsidR="00D20093" w:rsidRPr="00D20093" w:rsidRDefault="00D20093" w:rsidP="00D20093">
      <w:pPr>
        <w:pStyle w:val="Poetry"/>
      </w:pPr>
    </w:p>
    <w:p w14:paraId="56D126AD" w14:textId="77777777" w:rsidR="00D20093" w:rsidRDefault="000276C6" w:rsidP="00D20093">
      <w:pPr>
        <w:pStyle w:val="Poetry"/>
      </w:pPr>
      <w:r w:rsidRPr="00D20093">
        <w:t xml:space="preserve">I thus addressed him; then, when he had moved, </w:t>
      </w:r>
    </w:p>
    <w:p w14:paraId="62BDF587" w14:textId="28581959" w:rsidR="000276C6" w:rsidRPr="00D20093" w:rsidRDefault="000276C6" w:rsidP="00D20093">
      <w:pPr>
        <w:pStyle w:val="Poetry"/>
      </w:pPr>
      <w:r w:rsidRPr="00D20093">
        <w:t>I entered on the wild and arduous course.</w:t>
      </w:r>
    </w:p>
    <w:p w14:paraId="2C81398D" w14:textId="77777777" w:rsidR="000276C6" w:rsidRDefault="000276C6" w:rsidP="000276C6">
      <w:pPr>
        <w:pStyle w:val="BodyText"/>
        <w:spacing w:before="6"/>
        <w:rPr>
          <w:sz w:val="12"/>
        </w:rPr>
      </w:pPr>
    </w:p>
    <w:p w14:paraId="74899336" w14:textId="77777777" w:rsidR="000276C6" w:rsidRPr="00D20093" w:rsidRDefault="000276C6" w:rsidP="00D20093">
      <w:pPr>
        <w:pStyle w:val="Heading3"/>
      </w:pPr>
      <w:r w:rsidRPr="00D20093">
        <w:t>Inferno III</w:t>
      </w:r>
    </w:p>
    <w:p w14:paraId="5CE17946" w14:textId="77777777" w:rsidR="000276C6" w:rsidRPr="00D20093" w:rsidRDefault="000276C6" w:rsidP="00D20093">
      <w:pPr>
        <w:pStyle w:val="Heading4"/>
      </w:pPr>
      <w:r w:rsidRPr="00D20093">
        <w:t>The Gate and Vestibule of Hell Cowards and Neutrals. Acheron</w:t>
      </w:r>
    </w:p>
    <w:p w14:paraId="50F6599B" w14:textId="77777777" w:rsidR="000276C6" w:rsidRPr="00D20093" w:rsidRDefault="000276C6" w:rsidP="00D20093">
      <w:pPr>
        <w:pStyle w:val="Poetry"/>
      </w:pPr>
      <w:r w:rsidRPr="00D20093">
        <w:t>Through me one goes into the town of woe,</w:t>
      </w:r>
    </w:p>
    <w:p w14:paraId="2616FEEC" w14:textId="77777777" w:rsidR="00D20093" w:rsidRDefault="000276C6" w:rsidP="00D20093">
      <w:pPr>
        <w:pStyle w:val="Poetry"/>
      </w:pPr>
      <w:r w:rsidRPr="00D20093">
        <w:t xml:space="preserve">through me one goes into eternal pain, </w:t>
      </w:r>
    </w:p>
    <w:p w14:paraId="15D86DB9" w14:textId="5B3E72EF" w:rsidR="000276C6" w:rsidRDefault="000276C6" w:rsidP="00D20093">
      <w:pPr>
        <w:pStyle w:val="Poetry"/>
      </w:pPr>
      <w:r w:rsidRPr="00D20093">
        <w:t>through me among the people that are lost.</w:t>
      </w:r>
    </w:p>
    <w:p w14:paraId="05CC1471" w14:textId="77777777" w:rsidR="00D20093" w:rsidRPr="00D20093" w:rsidRDefault="00D20093" w:rsidP="00D20093">
      <w:pPr>
        <w:pStyle w:val="Poetry"/>
      </w:pPr>
    </w:p>
    <w:p w14:paraId="2AF60097" w14:textId="77777777" w:rsidR="000276C6" w:rsidRPr="00D20093" w:rsidRDefault="000276C6" w:rsidP="00D20093">
      <w:pPr>
        <w:pStyle w:val="Poetry"/>
      </w:pPr>
      <w:r w:rsidRPr="00D20093">
        <w:t>Justice inspired my high exalted Maker;</w:t>
      </w:r>
    </w:p>
    <w:p w14:paraId="3E9F18E1" w14:textId="788A4DB2" w:rsidR="00D20093" w:rsidRPr="00D20093" w:rsidRDefault="000276C6" w:rsidP="00D20093">
      <w:pPr>
        <w:pStyle w:val="Poetry"/>
      </w:pPr>
      <w:r w:rsidRPr="00D20093">
        <w:t>I was created by the Might divine,</w:t>
      </w:r>
    </w:p>
    <w:p w14:paraId="621F267A" w14:textId="6CD39D52" w:rsidR="000276C6" w:rsidRDefault="000276C6" w:rsidP="00D20093">
      <w:pPr>
        <w:pStyle w:val="Poetry"/>
      </w:pPr>
      <w:r w:rsidRPr="00D20093">
        <w:t>the highest Wisdom and the primal Love.</w:t>
      </w:r>
    </w:p>
    <w:p w14:paraId="0D475624" w14:textId="77777777" w:rsidR="00D20093" w:rsidRPr="00D20093" w:rsidRDefault="00D20093" w:rsidP="00D20093">
      <w:pPr>
        <w:pStyle w:val="Poetry"/>
      </w:pPr>
    </w:p>
    <w:p w14:paraId="642C7B95" w14:textId="77777777" w:rsidR="00D20093" w:rsidRDefault="000276C6" w:rsidP="00D20093">
      <w:pPr>
        <w:pStyle w:val="Poetry"/>
      </w:pPr>
      <w:r w:rsidRPr="00D20093">
        <w:t xml:space="preserve">Before me there was naught created, save </w:t>
      </w:r>
    </w:p>
    <w:p w14:paraId="6013F660" w14:textId="04C06698" w:rsidR="000276C6" w:rsidRPr="00D20093" w:rsidRDefault="000276C6" w:rsidP="00D20093">
      <w:pPr>
        <w:pStyle w:val="Poetry"/>
      </w:pPr>
      <w:r w:rsidRPr="00D20093">
        <w:t>eternal things, and I eternal last;</w:t>
      </w:r>
    </w:p>
    <w:p w14:paraId="78DFBBD4" w14:textId="198DDCF8" w:rsidR="000276C6" w:rsidRDefault="000276C6" w:rsidP="00D20093">
      <w:pPr>
        <w:pStyle w:val="Poetry"/>
      </w:pPr>
      <w:r w:rsidRPr="00D20093">
        <w:t>all hope abandon, ye that enter here!</w:t>
      </w:r>
    </w:p>
    <w:p w14:paraId="7262E7C3" w14:textId="77777777" w:rsidR="00D20093" w:rsidRPr="00D20093" w:rsidRDefault="00D20093" w:rsidP="00D20093">
      <w:pPr>
        <w:pStyle w:val="Poetry"/>
      </w:pPr>
    </w:p>
    <w:p w14:paraId="3A35B6FE" w14:textId="6C105D09" w:rsidR="000276C6" w:rsidRPr="00D20093" w:rsidRDefault="000276C6" w:rsidP="00D20093">
      <w:pPr>
        <w:pStyle w:val="Poetry"/>
      </w:pPr>
      <w:r w:rsidRPr="00D20093">
        <w:lastRenderedPageBreak/>
        <w:t>These words of gloomy color I beheld</w:t>
      </w:r>
    </w:p>
    <w:p w14:paraId="39B9F53B" w14:textId="77777777" w:rsidR="000276C6" w:rsidRPr="00D20093" w:rsidRDefault="000276C6" w:rsidP="00D20093">
      <w:pPr>
        <w:pStyle w:val="Poetry"/>
      </w:pPr>
      <w:r w:rsidRPr="00D20093">
        <w:t>inscribed upon the summit of a gate;</w:t>
      </w:r>
    </w:p>
    <w:p w14:paraId="2E01B2CC" w14:textId="4ACE107D" w:rsidR="000276C6" w:rsidRDefault="000276C6" w:rsidP="00D20093">
      <w:pPr>
        <w:pStyle w:val="Poetry"/>
      </w:pPr>
      <w:r w:rsidRPr="00D20093">
        <w:t>whence I: “Their meaning, Teacher, troubles me.”</w:t>
      </w:r>
    </w:p>
    <w:p w14:paraId="5E5B6CBE" w14:textId="77777777" w:rsidR="00D20093" w:rsidRPr="00D20093" w:rsidRDefault="00D20093" w:rsidP="00D20093">
      <w:pPr>
        <w:pStyle w:val="Poetry"/>
      </w:pPr>
    </w:p>
    <w:p w14:paraId="12351833" w14:textId="77777777" w:rsidR="000276C6" w:rsidRPr="00D20093" w:rsidRDefault="000276C6" w:rsidP="00D20093">
      <w:pPr>
        <w:pStyle w:val="Poetry"/>
      </w:pPr>
      <w:r w:rsidRPr="00D20093">
        <w:t>And he to me, like one aware, replied:</w:t>
      </w:r>
    </w:p>
    <w:p w14:paraId="19EE1912" w14:textId="77777777" w:rsidR="000276C6" w:rsidRPr="00D20093" w:rsidRDefault="000276C6" w:rsidP="00D20093">
      <w:pPr>
        <w:pStyle w:val="Poetry"/>
      </w:pPr>
      <w:r w:rsidRPr="00D20093">
        <w:t>“All fearfulness must here be left behind;</w:t>
      </w:r>
    </w:p>
    <w:p w14:paraId="5E449863" w14:textId="529F8A33" w:rsidR="000276C6" w:rsidRPr="00D20093" w:rsidRDefault="000276C6" w:rsidP="00D20093">
      <w:pPr>
        <w:pStyle w:val="Poetry"/>
      </w:pPr>
      <w:r w:rsidRPr="00D20093">
        <w:t>all forms of cowardice must here be dead.</w:t>
      </w:r>
    </w:p>
    <w:p w14:paraId="1E0C3DCB" w14:textId="77777777" w:rsidR="00D20093" w:rsidRDefault="000276C6" w:rsidP="00D20093">
      <w:pPr>
        <w:pStyle w:val="Poetry"/>
      </w:pPr>
      <w:r w:rsidRPr="00D20093">
        <w:t xml:space="preserve">We’ve reached the place where, as I said to thee, </w:t>
      </w:r>
    </w:p>
    <w:p w14:paraId="046E9F57" w14:textId="77777777" w:rsidR="00D20093" w:rsidRDefault="000276C6" w:rsidP="00D20093">
      <w:pPr>
        <w:pStyle w:val="Poetry"/>
      </w:pPr>
      <w:r w:rsidRPr="00D20093">
        <w:t xml:space="preserve">thou’lt see the sad folk who have lost the Good </w:t>
      </w:r>
    </w:p>
    <w:p w14:paraId="0896E76F" w14:textId="56AB4B25" w:rsidR="000276C6" w:rsidRPr="00D20093" w:rsidRDefault="000276C6" w:rsidP="00D20093">
      <w:pPr>
        <w:pStyle w:val="Poetry"/>
      </w:pPr>
      <w:r w:rsidRPr="00D20093">
        <w:t>which is the object of the intellect.”</w:t>
      </w:r>
    </w:p>
    <w:p w14:paraId="20393C28" w14:textId="77777777" w:rsidR="000276C6" w:rsidRPr="00D20093" w:rsidRDefault="000276C6" w:rsidP="00D20093">
      <w:pPr>
        <w:pStyle w:val="Poetry"/>
      </w:pPr>
      <w:r w:rsidRPr="00D20093">
        <w:t>Then, after he had placed his hand in mine</w:t>
      </w:r>
    </w:p>
    <w:p w14:paraId="4EC5922A" w14:textId="4A5A03A0" w:rsidR="000276C6" w:rsidRPr="00D20093" w:rsidRDefault="000276C6" w:rsidP="00D20093">
      <w:pPr>
        <w:pStyle w:val="Poetry"/>
      </w:pPr>
      <w:r w:rsidRPr="00D20093">
        <w:t>with cheerful face, whence I was comforted,</w:t>
      </w:r>
    </w:p>
    <w:p w14:paraId="0C85219D" w14:textId="7A49DF1F" w:rsidR="000276C6" w:rsidRDefault="000276C6" w:rsidP="00D20093">
      <w:pPr>
        <w:pStyle w:val="Poetry"/>
      </w:pPr>
      <w:r w:rsidRPr="00D20093">
        <w:t>he led me in among the hidden things.</w:t>
      </w:r>
    </w:p>
    <w:p w14:paraId="7F01ABD5" w14:textId="77777777" w:rsidR="00D20093" w:rsidRPr="00D20093" w:rsidRDefault="00D20093" w:rsidP="00D20093">
      <w:pPr>
        <w:pStyle w:val="Poetry"/>
      </w:pPr>
    </w:p>
    <w:p w14:paraId="2DAB4A77" w14:textId="77777777" w:rsidR="00D20093" w:rsidRDefault="000276C6" w:rsidP="00D20093">
      <w:pPr>
        <w:pStyle w:val="Poetry"/>
      </w:pPr>
      <w:r w:rsidRPr="00D20093">
        <w:t xml:space="preserve">There sighs and wails and piercing cries of woe </w:t>
      </w:r>
    </w:p>
    <w:p w14:paraId="6A673B08" w14:textId="7E2A0914" w:rsidR="000276C6" w:rsidRPr="00D20093" w:rsidRDefault="000276C6" w:rsidP="00D20093">
      <w:pPr>
        <w:pStyle w:val="Poetry"/>
      </w:pPr>
      <w:r w:rsidRPr="00D20093">
        <w:t>reverberated through the starless air;</w:t>
      </w:r>
    </w:p>
    <w:p w14:paraId="15508830" w14:textId="77777777" w:rsidR="000276C6" w:rsidRPr="00D20093" w:rsidRDefault="000276C6" w:rsidP="00D20093">
      <w:pPr>
        <w:pStyle w:val="Poetry"/>
      </w:pPr>
      <w:r w:rsidRPr="00D20093">
        <w:t>hence I, at first, shed tears of sympathy.</w:t>
      </w:r>
    </w:p>
    <w:p w14:paraId="4D854A97" w14:textId="0D0ACC0F" w:rsidR="000276C6" w:rsidRPr="00D20093" w:rsidRDefault="000276C6" w:rsidP="00D20093">
      <w:pPr>
        <w:pStyle w:val="Poetry"/>
      </w:pPr>
      <w:r w:rsidRPr="00D20093">
        <w:t>Strange languages, and frightful forms of speech,</w:t>
      </w:r>
    </w:p>
    <w:p w14:paraId="135837FC" w14:textId="77777777" w:rsidR="00D20093" w:rsidRDefault="000276C6" w:rsidP="00D20093">
      <w:pPr>
        <w:pStyle w:val="Poetry"/>
      </w:pPr>
      <w:r w:rsidRPr="00D20093">
        <w:t xml:space="preserve">words caused by pain, accents of anger, voices </w:t>
      </w:r>
    </w:p>
    <w:p w14:paraId="571B7D1F" w14:textId="77777777" w:rsidR="00D20093" w:rsidRDefault="000276C6" w:rsidP="00D20093">
      <w:pPr>
        <w:pStyle w:val="Poetry"/>
      </w:pPr>
      <w:r w:rsidRPr="00D20093">
        <w:t xml:space="preserve">both loud and faint, and smiting hands withal, </w:t>
      </w:r>
    </w:p>
    <w:p w14:paraId="7EE71F4D" w14:textId="77777777" w:rsidR="00D20093" w:rsidRDefault="000276C6" w:rsidP="00D20093">
      <w:pPr>
        <w:pStyle w:val="Poetry"/>
      </w:pPr>
      <w:r w:rsidRPr="00D20093">
        <w:t xml:space="preserve">a mighty tumult made, which sweeps around </w:t>
      </w:r>
    </w:p>
    <w:p w14:paraId="0D8B62B1" w14:textId="549BFA88" w:rsidR="000276C6" w:rsidRPr="00D20093" w:rsidRDefault="000276C6" w:rsidP="00D20093">
      <w:pPr>
        <w:pStyle w:val="Poetry"/>
      </w:pPr>
      <w:r w:rsidRPr="00D20093">
        <w:t>forever in that timelessly dark air,</w:t>
      </w:r>
    </w:p>
    <w:p w14:paraId="3755DFFE" w14:textId="0C5BA21A" w:rsidR="000276C6" w:rsidRDefault="000276C6" w:rsidP="00D20093">
      <w:pPr>
        <w:pStyle w:val="Poetry"/>
      </w:pPr>
      <w:r w:rsidRPr="00D20093">
        <w:t>as sand is wont, whene’er a whirlwind blows.</w:t>
      </w:r>
    </w:p>
    <w:p w14:paraId="326688BA" w14:textId="77777777" w:rsidR="00D20093" w:rsidRPr="00D20093" w:rsidRDefault="00D20093" w:rsidP="00D20093">
      <w:pPr>
        <w:pStyle w:val="Poetry"/>
      </w:pPr>
    </w:p>
    <w:p w14:paraId="3F3B625B" w14:textId="77777777" w:rsidR="00D20093" w:rsidRDefault="000276C6" w:rsidP="00D20093">
      <w:pPr>
        <w:pStyle w:val="Poetry"/>
      </w:pPr>
      <w:r w:rsidRPr="00D20093">
        <w:t xml:space="preserve">And I, whose head was girt about with horror, </w:t>
      </w:r>
    </w:p>
    <w:p w14:paraId="7A89E5BF" w14:textId="77777777" w:rsidR="00D20093" w:rsidRDefault="000276C6" w:rsidP="00D20093">
      <w:pPr>
        <w:pStyle w:val="Poetry"/>
      </w:pPr>
      <w:r w:rsidRPr="00D20093">
        <w:t xml:space="preserve">said: “Teacher, what is this I hear? What folk </w:t>
      </w:r>
    </w:p>
    <w:p w14:paraId="747ED5E2" w14:textId="173FB744" w:rsidR="000276C6" w:rsidRDefault="000276C6" w:rsidP="00D20093">
      <w:pPr>
        <w:pStyle w:val="Poetry"/>
      </w:pPr>
      <w:r w:rsidRPr="00D20093">
        <w:t>is this, that seems so overwhelmed with woe?”</w:t>
      </w:r>
    </w:p>
    <w:p w14:paraId="02666E52" w14:textId="77777777" w:rsidR="00D20093" w:rsidRPr="00D20093" w:rsidRDefault="00D20093" w:rsidP="00D20093">
      <w:pPr>
        <w:pStyle w:val="Poetry"/>
      </w:pPr>
    </w:p>
    <w:p w14:paraId="40E02B4C" w14:textId="77777777" w:rsidR="000276C6" w:rsidRPr="00D20093" w:rsidRDefault="000276C6" w:rsidP="00D20093">
      <w:pPr>
        <w:pStyle w:val="Poetry"/>
      </w:pPr>
      <w:r w:rsidRPr="00D20093">
        <w:t>And he to me: “This wretched kind of life</w:t>
      </w:r>
    </w:p>
    <w:p w14:paraId="72E9E789" w14:textId="11AA6777" w:rsidR="000276C6" w:rsidRPr="00D20093" w:rsidRDefault="000276C6" w:rsidP="00D20093">
      <w:pPr>
        <w:pStyle w:val="Poetry"/>
      </w:pPr>
      <w:r w:rsidRPr="00D20093">
        <w:t>the miserable spirits lead of those</w:t>
      </w:r>
    </w:p>
    <w:p w14:paraId="026DA221" w14:textId="77777777" w:rsidR="00D20093" w:rsidRDefault="000276C6" w:rsidP="00D20093">
      <w:pPr>
        <w:pStyle w:val="Poetry"/>
      </w:pPr>
      <w:r w:rsidRPr="00D20093">
        <w:t xml:space="preserve">who lived with neither infamy nor praise. </w:t>
      </w:r>
    </w:p>
    <w:p w14:paraId="45F5E6EE" w14:textId="77777777" w:rsidR="00D20093" w:rsidRDefault="000276C6" w:rsidP="00D20093">
      <w:pPr>
        <w:pStyle w:val="Poetry"/>
      </w:pPr>
      <w:r w:rsidRPr="00D20093">
        <w:t xml:space="preserve">Commingled are they with that worthless choir </w:t>
      </w:r>
    </w:p>
    <w:p w14:paraId="12646650" w14:textId="42F18130" w:rsidR="000276C6" w:rsidRPr="00D20093" w:rsidRDefault="000276C6" w:rsidP="00D20093">
      <w:pPr>
        <w:pStyle w:val="Poetry"/>
      </w:pPr>
      <w:r w:rsidRPr="00D20093">
        <w:t>of Angels who did not rebel, nor yet</w:t>
      </w:r>
    </w:p>
    <w:p w14:paraId="30B5C223" w14:textId="77777777" w:rsidR="000276C6" w:rsidRPr="00D20093" w:rsidRDefault="000276C6" w:rsidP="00D20093">
      <w:pPr>
        <w:pStyle w:val="Poetry"/>
      </w:pPr>
      <w:r w:rsidRPr="00D20093">
        <w:t>were true to God, but sided with themselves.</w:t>
      </w:r>
    </w:p>
    <w:p w14:paraId="47E57F99" w14:textId="1B0A95C6" w:rsidR="000276C6" w:rsidRPr="00D20093" w:rsidRDefault="000276C6" w:rsidP="00D20093">
      <w:pPr>
        <w:pStyle w:val="Poetry"/>
      </w:pPr>
      <w:r w:rsidRPr="00D20093">
        <w:t>The heavens, in order not to be less fair,</w:t>
      </w:r>
    </w:p>
    <w:p w14:paraId="7B8BB4B3" w14:textId="77777777" w:rsidR="00D20093" w:rsidRDefault="000276C6" w:rsidP="00D20093">
      <w:pPr>
        <w:pStyle w:val="Poetry"/>
      </w:pPr>
      <w:r w:rsidRPr="00D20093">
        <w:lastRenderedPageBreak/>
        <w:t xml:space="preserve">expelled them; nor doth nether Hell receive them, </w:t>
      </w:r>
    </w:p>
    <w:p w14:paraId="4A5CE3FA" w14:textId="39A020AE" w:rsidR="000276C6" w:rsidRDefault="000276C6" w:rsidP="00D20093">
      <w:pPr>
        <w:pStyle w:val="Poetry"/>
      </w:pPr>
      <w:r w:rsidRPr="00D20093">
        <w:t>because the bad would get some glory thence.”</w:t>
      </w:r>
    </w:p>
    <w:p w14:paraId="4F12796B" w14:textId="77777777" w:rsidR="00D20093" w:rsidRPr="00D20093" w:rsidRDefault="00D20093" w:rsidP="00D20093">
      <w:pPr>
        <w:pStyle w:val="Poetry"/>
      </w:pPr>
    </w:p>
    <w:p w14:paraId="3F2A85BA" w14:textId="77777777" w:rsidR="00D20093" w:rsidRDefault="000276C6" w:rsidP="00D20093">
      <w:pPr>
        <w:pStyle w:val="Poetry"/>
      </w:pPr>
      <w:r w:rsidRPr="00D20093">
        <w:t>And I: “What is it, Teacher, grieves them so,</w:t>
      </w:r>
    </w:p>
    <w:p w14:paraId="68A2CE07" w14:textId="3CBD46A2" w:rsidR="000276C6" w:rsidRDefault="000276C6" w:rsidP="00D20093">
      <w:pPr>
        <w:pStyle w:val="Poetry"/>
      </w:pPr>
      <w:r w:rsidRPr="00D20093">
        <w:t>it causes them so loudly to lament?”</w:t>
      </w:r>
    </w:p>
    <w:p w14:paraId="444B9C8D" w14:textId="77777777" w:rsidR="00D20093" w:rsidRPr="00D20093" w:rsidRDefault="00D20093" w:rsidP="00D20093">
      <w:pPr>
        <w:pStyle w:val="Poetry"/>
      </w:pPr>
    </w:p>
    <w:p w14:paraId="48C6C513" w14:textId="7D2A4291" w:rsidR="000276C6" w:rsidRPr="00D20093" w:rsidRDefault="000276C6" w:rsidP="00D20093">
      <w:pPr>
        <w:pStyle w:val="Poetry"/>
      </w:pPr>
      <w:r w:rsidRPr="00D20093">
        <w:t>“I’ll tell thee very briefly,” he replied.</w:t>
      </w:r>
    </w:p>
    <w:p w14:paraId="534D648F" w14:textId="77777777" w:rsidR="00D20093" w:rsidRDefault="000276C6" w:rsidP="00D20093">
      <w:pPr>
        <w:pStyle w:val="Poetry"/>
      </w:pPr>
      <w:r w:rsidRPr="00D20093">
        <w:t xml:space="preserve">“These have no hope of death, and so low down </w:t>
      </w:r>
    </w:p>
    <w:p w14:paraId="0C833E46" w14:textId="5948A777" w:rsidR="000276C6" w:rsidRPr="00D20093" w:rsidRDefault="000276C6" w:rsidP="00D20093">
      <w:pPr>
        <w:pStyle w:val="Poetry"/>
      </w:pPr>
      <w:r w:rsidRPr="00D20093">
        <w:t>is this unseeing life of theirs, that envious</w:t>
      </w:r>
    </w:p>
    <w:p w14:paraId="21F8CB23" w14:textId="77777777" w:rsidR="000276C6" w:rsidRPr="00D20093" w:rsidRDefault="000276C6" w:rsidP="00D20093">
      <w:pPr>
        <w:pStyle w:val="Poetry"/>
      </w:pPr>
      <w:r w:rsidRPr="00D20093">
        <w:t>they are of every other destiny.</w:t>
      </w:r>
    </w:p>
    <w:p w14:paraId="6095D109" w14:textId="77777777" w:rsidR="000276C6" w:rsidRPr="00D20093" w:rsidRDefault="000276C6" w:rsidP="00D20093">
      <w:pPr>
        <w:pStyle w:val="Poetry"/>
      </w:pPr>
      <w:r w:rsidRPr="00D20093">
        <w:t>The world allows no fame of them to live;</w:t>
      </w:r>
    </w:p>
    <w:p w14:paraId="6E811F82" w14:textId="479FEA57" w:rsidR="000276C6" w:rsidRPr="00D20093" w:rsidRDefault="000276C6" w:rsidP="00D20093">
      <w:pPr>
        <w:pStyle w:val="Poetry"/>
      </w:pPr>
      <w:r w:rsidRPr="00D20093">
        <w:t>Mercy and Justice hold them in contempt.</w:t>
      </w:r>
    </w:p>
    <w:p w14:paraId="2C462692" w14:textId="77777777" w:rsidR="00D20093" w:rsidRDefault="000276C6" w:rsidP="00D20093">
      <w:pPr>
        <w:pStyle w:val="Poetry"/>
      </w:pPr>
      <w:r w:rsidRPr="00D20093">
        <w:t xml:space="preserve">Let us not talk of them; but look, and pass!” </w:t>
      </w:r>
    </w:p>
    <w:p w14:paraId="05A6B01F" w14:textId="77777777" w:rsidR="00D20093" w:rsidRDefault="00D20093" w:rsidP="00D20093">
      <w:pPr>
        <w:pStyle w:val="Poetry"/>
      </w:pPr>
    </w:p>
    <w:p w14:paraId="6AA2A4E0" w14:textId="1A4289A1" w:rsidR="000276C6" w:rsidRPr="00D20093" w:rsidRDefault="000276C6" w:rsidP="00D20093">
      <w:pPr>
        <w:pStyle w:val="Poetry"/>
      </w:pPr>
      <w:r w:rsidRPr="00D20093">
        <w:t>And I, who gazed intently, saw a flag,</w:t>
      </w:r>
    </w:p>
    <w:p w14:paraId="4E44B89E" w14:textId="77777777" w:rsidR="001A1F22" w:rsidRDefault="000276C6" w:rsidP="001A1F22">
      <w:pPr>
        <w:pStyle w:val="Poetry"/>
      </w:pPr>
      <w:r w:rsidRPr="001A1F22">
        <w:t xml:space="preserve">which, whirling, moved so swiftly that to me </w:t>
      </w:r>
    </w:p>
    <w:p w14:paraId="30EF87D3" w14:textId="20F7675A" w:rsidR="000276C6" w:rsidRPr="001A1F22" w:rsidRDefault="000276C6" w:rsidP="001A1F22">
      <w:pPr>
        <w:pStyle w:val="Poetry"/>
      </w:pPr>
      <w:r w:rsidRPr="001A1F22">
        <w:t>contemptuous it appeared of all repose;</w:t>
      </w:r>
    </w:p>
    <w:p w14:paraId="703A6C43" w14:textId="7C29C325" w:rsidR="000276C6" w:rsidRPr="001A1F22" w:rsidRDefault="000276C6" w:rsidP="001A1F22">
      <w:pPr>
        <w:pStyle w:val="Poetry"/>
      </w:pPr>
      <w:r w:rsidRPr="001A1F22">
        <w:t>and after it there came so long a line</w:t>
      </w:r>
    </w:p>
    <w:p w14:paraId="7DB8A2F7" w14:textId="77777777" w:rsidR="001A1F22" w:rsidRDefault="000276C6" w:rsidP="001A1F22">
      <w:pPr>
        <w:pStyle w:val="Poetry"/>
      </w:pPr>
      <w:r w:rsidRPr="001A1F22">
        <w:t xml:space="preserve">of people, that I never would have thought </w:t>
      </w:r>
    </w:p>
    <w:p w14:paraId="0C58328A" w14:textId="2F50EC3F" w:rsidR="000276C6" w:rsidRDefault="000276C6" w:rsidP="001A1F22">
      <w:pPr>
        <w:pStyle w:val="Poetry"/>
      </w:pPr>
      <w:r w:rsidRPr="001A1F22">
        <w:t>that death so great a number had undone.</w:t>
      </w:r>
    </w:p>
    <w:p w14:paraId="4E83F2F2" w14:textId="77777777" w:rsidR="001A1F22" w:rsidRPr="001A1F22" w:rsidRDefault="001A1F22" w:rsidP="001A1F22">
      <w:pPr>
        <w:pStyle w:val="Poetry"/>
      </w:pPr>
    </w:p>
    <w:p w14:paraId="629DF3C7" w14:textId="77777777" w:rsidR="001A1F22" w:rsidRDefault="000276C6" w:rsidP="001A1F22">
      <w:pPr>
        <w:pStyle w:val="Poetry"/>
      </w:pPr>
      <w:r w:rsidRPr="001A1F22">
        <w:t xml:space="preserve">When some I’d recognized, I saw and knew </w:t>
      </w:r>
    </w:p>
    <w:p w14:paraId="2E9796B3" w14:textId="370C0163" w:rsidR="000276C6" w:rsidRPr="001A1F22" w:rsidRDefault="000276C6" w:rsidP="001A1F22">
      <w:pPr>
        <w:pStyle w:val="Poetry"/>
      </w:pPr>
      <w:r w:rsidRPr="001A1F22">
        <w:t>the shade of him who through his cowardice</w:t>
      </w:r>
    </w:p>
    <w:p w14:paraId="087D1E35" w14:textId="257DC7E7" w:rsidR="000276C6" w:rsidRPr="001A1F22" w:rsidRDefault="000276C6" w:rsidP="001A1F22">
      <w:pPr>
        <w:pStyle w:val="Poetry"/>
      </w:pPr>
      <w:r w:rsidRPr="001A1F22">
        <w:t>the great Refusal made. I understood</w:t>
      </w:r>
    </w:p>
    <w:p w14:paraId="42FC8E2D" w14:textId="77777777" w:rsidR="000276C6" w:rsidRPr="001A1F22" w:rsidRDefault="000276C6" w:rsidP="001A1F22">
      <w:pPr>
        <w:pStyle w:val="Poetry"/>
      </w:pPr>
      <w:r w:rsidRPr="001A1F22">
        <w:t>immediately, and was assured that this</w:t>
      </w:r>
    </w:p>
    <w:p w14:paraId="47ADCCF7" w14:textId="77777777" w:rsidR="001A1F22" w:rsidRDefault="000276C6" w:rsidP="001A1F22">
      <w:pPr>
        <w:pStyle w:val="Poetry"/>
      </w:pPr>
      <w:r w:rsidRPr="001A1F22">
        <w:t xml:space="preserve">the band of cowards was, who both to God </w:t>
      </w:r>
    </w:p>
    <w:p w14:paraId="6DE733A7" w14:textId="656AA7A2" w:rsidR="000276C6" w:rsidRPr="001A1F22" w:rsidRDefault="000276C6" w:rsidP="001A1F22">
      <w:pPr>
        <w:pStyle w:val="Poetry"/>
      </w:pPr>
      <w:r w:rsidRPr="001A1F22">
        <w:t>displeasing are, and to His enemies.</w:t>
      </w:r>
    </w:p>
    <w:p w14:paraId="59B58FAB" w14:textId="77777777" w:rsidR="000276C6" w:rsidRPr="001A1F22" w:rsidRDefault="000276C6" w:rsidP="001A1F22">
      <w:pPr>
        <w:pStyle w:val="Poetry"/>
      </w:pPr>
      <w:r w:rsidRPr="001A1F22">
        <w:t>These wretched souls, who never were alive,</w:t>
      </w:r>
    </w:p>
    <w:p w14:paraId="255572A8" w14:textId="6AA8D1A7" w:rsidR="000276C6" w:rsidRPr="001A1F22" w:rsidRDefault="000276C6" w:rsidP="001A1F22">
      <w:pPr>
        <w:pStyle w:val="Poetry"/>
      </w:pPr>
      <w:r w:rsidRPr="001A1F22">
        <w:t>were naked, and were sorely spurred to action</w:t>
      </w:r>
    </w:p>
    <w:p w14:paraId="697CC90E" w14:textId="77777777" w:rsidR="001A1F22" w:rsidRDefault="000276C6" w:rsidP="001A1F22">
      <w:pPr>
        <w:pStyle w:val="Poetry"/>
      </w:pPr>
      <w:r w:rsidRPr="001A1F22">
        <w:t xml:space="preserve">by means of wasps and hornets that were there. </w:t>
      </w:r>
    </w:p>
    <w:p w14:paraId="17D9AC5C" w14:textId="77777777" w:rsidR="001A1F22" w:rsidRDefault="000276C6" w:rsidP="001A1F22">
      <w:pPr>
        <w:pStyle w:val="Poetry"/>
      </w:pPr>
      <w:r w:rsidRPr="001A1F22">
        <w:t xml:space="preserve">The latter streaked their faces with their blood, </w:t>
      </w:r>
    </w:p>
    <w:p w14:paraId="5A1C6136" w14:textId="733A1F8F" w:rsidR="000276C6" w:rsidRPr="001A1F22" w:rsidRDefault="000276C6" w:rsidP="001A1F22">
      <w:pPr>
        <w:pStyle w:val="Poetry"/>
      </w:pPr>
      <w:r w:rsidRPr="001A1F22">
        <w:t>which, after it had mingled with their tears,</w:t>
      </w:r>
    </w:p>
    <w:p w14:paraId="0DCA27B7" w14:textId="14B5FF32" w:rsidR="000276C6" w:rsidRDefault="000276C6" w:rsidP="001A1F22">
      <w:pPr>
        <w:pStyle w:val="Poetry"/>
      </w:pPr>
      <w:r w:rsidRPr="001A1F22">
        <w:t>was at their feet sucked up by loathsome worms.</w:t>
      </w:r>
    </w:p>
    <w:p w14:paraId="250BD65D" w14:textId="77777777" w:rsidR="001A1F22" w:rsidRPr="001A1F22" w:rsidRDefault="001A1F22" w:rsidP="001A1F22">
      <w:pPr>
        <w:pStyle w:val="Poetry"/>
      </w:pPr>
    </w:p>
    <w:p w14:paraId="1F625BD1" w14:textId="0C8FB778" w:rsidR="000276C6" w:rsidRPr="001A1F22" w:rsidRDefault="000276C6" w:rsidP="001A1F22">
      <w:pPr>
        <w:pStyle w:val="Poetry"/>
      </w:pPr>
      <w:r w:rsidRPr="001A1F22">
        <w:t>When I had given myself to peering further,</w:t>
      </w:r>
    </w:p>
    <w:p w14:paraId="1B692D94" w14:textId="77777777" w:rsidR="000276C6" w:rsidRPr="001A1F22" w:rsidRDefault="000276C6" w:rsidP="001A1F22">
      <w:pPr>
        <w:pStyle w:val="Poetry"/>
      </w:pPr>
      <w:r w:rsidRPr="001A1F22">
        <w:lastRenderedPageBreak/>
        <w:t>people I saw upon a great stream’s bank;</w:t>
      </w:r>
    </w:p>
    <w:p w14:paraId="0623238E" w14:textId="77777777" w:rsidR="001A1F22" w:rsidRDefault="000276C6" w:rsidP="001A1F22">
      <w:pPr>
        <w:pStyle w:val="Poetry"/>
      </w:pPr>
      <w:r w:rsidRPr="001A1F22">
        <w:t xml:space="preserve">I therefore said: “Now, Teacher, grant to me </w:t>
      </w:r>
    </w:p>
    <w:p w14:paraId="623C1FCA" w14:textId="77777777" w:rsidR="001A1F22" w:rsidRDefault="000276C6" w:rsidP="001A1F22">
      <w:pPr>
        <w:pStyle w:val="Poetry"/>
      </w:pPr>
      <w:r w:rsidRPr="001A1F22">
        <w:t xml:space="preserve">that I may know who these are, and what law </w:t>
      </w:r>
    </w:p>
    <w:p w14:paraId="2D0659A3" w14:textId="0D17B9B5" w:rsidR="000276C6" w:rsidRPr="001A1F22" w:rsidRDefault="000276C6" w:rsidP="001A1F22">
      <w:pPr>
        <w:pStyle w:val="Poetry"/>
      </w:pPr>
      <w:r w:rsidRPr="001A1F22">
        <w:t>makes them appear so eager to cross over,</w:t>
      </w:r>
    </w:p>
    <w:p w14:paraId="67A99801" w14:textId="1F7BAB71" w:rsidR="000276C6" w:rsidRDefault="000276C6" w:rsidP="001A1F22">
      <w:pPr>
        <w:pStyle w:val="Poetry"/>
      </w:pPr>
      <w:r w:rsidRPr="001A1F22">
        <w:t>as in this dim light I perceive they are.”</w:t>
      </w:r>
    </w:p>
    <w:p w14:paraId="666CD707" w14:textId="77777777" w:rsidR="001A1F22" w:rsidRPr="001A1F22" w:rsidRDefault="001A1F22" w:rsidP="001A1F22">
      <w:pPr>
        <w:pStyle w:val="Poetry"/>
      </w:pPr>
    </w:p>
    <w:p w14:paraId="33C2E17E" w14:textId="77777777" w:rsidR="001A1F22" w:rsidRDefault="000276C6" w:rsidP="001A1F22">
      <w:pPr>
        <w:pStyle w:val="Poetry"/>
      </w:pPr>
      <w:r w:rsidRPr="001A1F22">
        <w:t xml:space="preserve">And he to me: “These things will be made clear </w:t>
      </w:r>
    </w:p>
    <w:p w14:paraId="70395DBD" w14:textId="78822498" w:rsidR="000276C6" w:rsidRPr="001A1F22" w:rsidRDefault="000276C6" w:rsidP="001A1F22">
      <w:pPr>
        <w:pStyle w:val="Poetry"/>
      </w:pPr>
      <w:r w:rsidRPr="001A1F22">
        <w:t>to thee, as soon as on the dismal strand</w:t>
      </w:r>
    </w:p>
    <w:p w14:paraId="0BAD11D1" w14:textId="77777777" w:rsidR="001A1F22" w:rsidRDefault="000276C6" w:rsidP="001A1F22">
      <w:pPr>
        <w:pStyle w:val="Poetry"/>
      </w:pPr>
      <w:r w:rsidRPr="001A1F22">
        <w:t xml:space="preserve">of Acheron we shall have stayed our steps.” </w:t>
      </w:r>
    </w:p>
    <w:p w14:paraId="63CE13C5" w14:textId="5651656E" w:rsidR="000276C6" w:rsidRPr="001A1F22" w:rsidRDefault="000276C6" w:rsidP="001A1F22">
      <w:pPr>
        <w:pStyle w:val="Poetry"/>
      </w:pPr>
      <w:r w:rsidRPr="001A1F22">
        <w:t>Thereat, with shame-suffused and downcast eyes,</w:t>
      </w:r>
    </w:p>
    <w:p w14:paraId="73D94CFF" w14:textId="59A79369" w:rsidR="000276C6" w:rsidRPr="001A1F22" w:rsidRDefault="000276C6" w:rsidP="001A1F22">
      <w:pPr>
        <w:pStyle w:val="Poetry"/>
      </w:pPr>
      <w:r w:rsidRPr="001A1F22">
        <w:t>and fearing lest my talking might annoy him,</w:t>
      </w:r>
    </w:p>
    <w:p w14:paraId="726BCA12" w14:textId="0CCF024F" w:rsidR="000276C6" w:rsidRDefault="000276C6" w:rsidP="001A1F22">
      <w:pPr>
        <w:pStyle w:val="Poetry"/>
      </w:pPr>
      <w:r w:rsidRPr="001A1F22">
        <w:t>up to the river I abstained from speech.</w:t>
      </w:r>
    </w:p>
    <w:p w14:paraId="7C983809" w14:textId="77777777" w:rsidR="001A1F22" w:rsidRPr="001A1F22" w:rsidRDefault="001A1F22" w:rsidP="001A1F22">
      <w:pPr>
        <w:pStyle w:val="Poetry"/>
      </w:pPr>
    </w:p>
    <w:p w14:paraId="09BB4AEC" w14:textId="77777777" w:rsidR="001A1F22" w:rsidRDefault="000276C6" w:rsidP="001A1F22">
      <w:pPr>
        <w:pStyle w:val="Poetry"/>
      </w:pPr>
      <w:r w:rsidRPr="001A1F22">
        <w:t xml:space="preserve">Behold then, coming toward us in a boat, </w:t>
      </w:r>
    </w:p>
    <w:p w14:paraId="2C34030F" w14:textId="76AA98F8" w:rsidR="000276C6" w:rsidRPr="001A1F22" w:rsidRDefault="000276C6" w:rsidP="001A1F22">
      <w:pPr>
        <w:pStyle w:val="Poetry"/>
      </w:pPr>
      <w:r w:rsidRPr="001A1F22">
        <w:t>an agèd man, all white with ancient hair,</w:t>
      </w:r>
    </w:p>
    <w:p w14:paraId="62662D4A" w14:textId="77777777" w:rsidR="000276C6" w:rsidRPr="001A1F22" w:rsidRDefault="000276C6" w:rsidP="001A1F22">
      <w:pPr>
        <w:pStyle w:val="Poetry"/>
      </w:pPr>
      <w:r w:rsidRPr="001A1F22">
        <w:t>who shouted: “Woe to you, ye souls depraved!</w:t>
      </w:r>
    </w:p>
    <w:p w14:paraId="04E45DBB" w14:textId="698A31DC" w:rsidR="000276C6" w:rsidRPr="001A1F22" w:rsidRDefault="000276C6" w:rsidP="001A1F22">
      <w:pPr>
        <w:pStyle w:val="Poetry"/>
      </w:pPr>
      <w:r w:rsidRPr="001A1F22">
        <w:t>Give up all hope of ever seeing Heaven!</w:t>
      </w:r>
    </w:p>
    <w:p w14:paraId="3E39E5B5" w14:textId="77777777" w:rsidR="001A1F22" w:rsidRDefault="000276C6" w:rsidP="001A1F22">
      <w:pPr>
        <w:pStyle w:val="Poetry"/>
      </w:pPr>
      <w:r w:rsidRPr="001A1F22">
        <w:t xml:space="preserve">I come to take you to the other shore, </w:t>
      </w:r>
    </w:p>
    <w:p w14:paraId="58E34065" w14:textId="77777777" w:rsidR="001A1F22" w:rsidRDefault="000276C6" w:rsidP="001A1F22">
      <w:pPr>
        <w:pStyle w:val="Poetry"/>
      </w:pPr>
      <w:r w:rsidRPr="001A1F22">
        <w:t xml:space="preserve">into eternal darkness, heat and cold. </w:t>
      </w:r>
    </w:p>
    <w:p w14:paraId="47EC8D59" w14:textId="4E2E14DD" w:rsidR="000276C6" w:rsidRPr="001A1F22" w:rsidRDefault="000276C6" w:rsidP="001A1F22">
      <w:pPr>
        <w:pStyle w:val="Poetry"/>
      </w:pPr>
      <w:r w:rsidRPr="001A1F22">
        <w:t>And thou that yonder art, a living soul,</w:t>
      </w:r>
    </w:p>
    <w:p w14:paraId="58F774EF" w14:textId="77777777" w:rsidR="000276C6" w:rsidRPr="001A1F22" w:rsidRDefault="000276C6" w:rsidP="001A1F22">
      <w:pPr>
        <w:pStyle w:val="Poetry"/>
      </w:pPr>
      <w:r w:rsidRPr="001A1F22">
        <w:t>withdraw thee from those fellows that are dead.”</w:t>
      </w:r>
    </w:p>
    <w:p w14:paraId="284DDA5B" w14:textId="63F443C8" w:rsidR="000276C6" w:rsidRPr="001A1F22" w:rsidRDefault="000276C6" w:rsidP="001A1F22">
      <w:pPr>
        <w:pStyle w:val="Poetry"/>
      </w:pPr>
      <w:r w:rsidRPr="001A1F22">
        <w:t>But when he saw that I did not withdraw,</w:t>
      </w:r>
    </w:p>
    <w:p w14:paraId="2469E42B" w14:textId="77777777" w:rsidR="001A1F22" w:rsidRDefault="000276C6" w:rsidP="001A1F22">
      <w:pPr>
        <w:pStyle w:val="Poetry"/>
      </w:pPr>
      <w:r w:rsidRPr="001A1F22">
        <w:t xml:space="preserve">he said: “By other roads and other ferries </w:t>
      </w:r>
    </w:p>
    <w:p w14:paraId="2DEBCCDA" w14:textId="77777777" w:rsidR="001A1F22" w:rsidRDefault="000276C6" w:rsidP="001A1F22">
      <w:pPr>
        <w:pStyle w:val="Poetry"/>
      </w:pPr>
      <w:r w:rsidRPr="001A1F22">
        <w:t xml:space="preserve">shalt thou attain a shore to pass across, </w:t>
      </w:r>
    </w:p>
    <w:p w14:paraId="4DBE8D41" w14:textId="4A1E9665" w:rsidR="000276C6" w:rsidRDefault="000276C6" w:rsidP="001A1F22">
      <w:pPr>
        <w:pStyle w:val="Poetry"/>
      </w:pPr>
      <w:r w:rsidRPr="001A1F22">
        <w:t>not here; a lighter boat must carry thee.”</w:t>
      </w:r>
    </w:p>
    <w:p w14:paraId="127C7A4F" w14:textId="77777777" w:rsidR="001A1F22" w:rsidRPr="001A1F22" w:rsidRDefault="001A1F22" w:rsidP="001A1F22">
      <w:pPr>
        <w:pStyle w:val="Poetry"/>
      </w:pPr>
    </w:p>
    <w:p w14:paraId="223DD94C" w14:textId="77777777" w:rsidR="000276C6" w:rsidRPr="001A1F22" w:rsidRDefault="000276C6" w:rsidP="001A1F22">
      <w:pPr>
        <w:pStyle w:val="Poetry"/>
      </w:pPr>
      <w:r w:rsidRPr="001A1F22">
        <w:t>To him my Leader: “Charon, be not vexed;</w:t>
      </w:r>
    </w:p>
    <w:p w14:paraId="39C5F48D" w14:textId="4688EFA6" w:rsidR="000276C6" w:rsidRPr="001A1F22" w:rsidRDefault="000276C6" w:rsidP="001A1F22">
      <w:pPr>
        <w:pStyle w:val="Poetry"/>
      </w:pPr>
      <w:r w:rsidRPr="001A1F22">
        <w:t>thus is it yonder willed, where there is power</w:t>
      </w:r>
    </w:p>
    <w:p w14:paraId="7A43AB0C" w14:textId="0E5E89A0" w:rsidR="000276C6" w:rsidRDefault="000276C6" w:rsidP="001A1F22">
      <w:pPr>
        <w:pStyle w:val="Poetry"/>
      </w:pPr>
      <w:r w:rsidRPr="001A1F22">
        <w:t>to do whate’er is willed; so ask no more!”</w:t>
      </w:r>
    </w:p>
    <w:p w14:paraId="5BD27C31" w14:textId="77777777" w:rsidR="001A1F22" w:rsidRPr="001A1F22" w:rsidRDefault="001A1F22" w:rsidP="001A1F22">
      <w:pPr>
        <w:pStyle w:val="Poetry"/>
      </w:pPr>
    </w:p>
    <w:p w14:paraId="72C72BCA" w14:textId="77777777" w:rsidR="001A1F22" w:rsidRDefault="000276C6" w:rsidP="001A1F22">
      <w:pPr>
        <w:pStyle w:val="Poetry"/>
      </w:pPr>
      <w:r w:rsidRPr="001A1F22">
        <w:t xml:space="preserve">Thereat were quieted the woolly cheeks </w:t>
      </w:r>
    </w:p>
    <w:p w14:paraId="1105E5CC" w14:textId="34F33F10" w:rsidR="000276C6" w:rsidRPr="001A1F22" w:rsidRDefault="000276C6" w:rsidP="001A1F22">
      <w:pPr>
        <w:pStyle w:val="Poetry"/>
      </w:pPr>
      <w:r w:rsidRPr="001A1F22">
        <w:t>of that old boatman of the murky swamp,</w:t>
      </w:r>
    </w:p>
    <w:p w14:paraId="2A4D6F18" w14:textId="77777777" w:rsidR="000276C6" w:rsidRPr="001A1F22" w:rsidRDefault="000276C6" w:rsidP="001A1F22">
      <w:pPr>
        <w:pStyle w:val="Poetry"/>
      </w:pPr>
      <w:r w:rsidRPr="001A1F22">
        <w:t>who round about his eyes had wheels of flame.</w:t>
      </w:r>
    </w:p>
    <w:p w14:paraId="77ABB718" w14:textId="6CDF6D0D" w:rsidR="000276C6" w:rsidRPr="001A1F22" w:rsidRDefault="000276C6" w:rsidP="001A1F22">
      <w:pPr>
        <w:pStyle w:val="Poetry"/>
      </w:pPr>
      <w:r w:rsidRPr="001A1F22">
        <w:t>Those spirits, though, who nude and weary were,</w:t>
      </w:r>
    </w:p>
    <w:p w14:paraId="6A13AD65" w14:textId="77777777" w:rsidR="001A1F22" w:rsidRDefault="000276C6" w:rsidP="001A1F22">
      <w:pPr>
        <w:pStyle w:val="Poetry"/>
      </w:pPr>
      <w:r w:rsidRPr="001A1F22">
        <w:t xml:space="preserve">their color changed, and gnashed their teeth together, </w:t>
      </w:r>
    </w:p>
    <w:p w14:paraId="119C0996" w14:textId="52679032" w:rsidR="000276C6" w:rsidRPr="001A1F22" w:rsidRDefault="000276C6" w:rsidP="001A1F22">
      <w:pPr>
        <w:pStyle w:val="Poetry"/>
      </w:pPr>
      <w:r w:rsidRPr="001A1F22">
        <w:lastRenderedPageBreak/>
        <w:t>as soon as they had heard the cruel words.</w:t>
      </w:r>
    </w:p>
    <w:p w14:paraId="2A286854" w14:textId="77777777" w:rsidR="000276C6" w:rsidRPr="001A1F22" w:rsidRDefault="000276C6" w:rsidP="001A1F22">
      <w:pPr>
        <w:pStyle w:val="Poetry"/>
      </w:pPr>
      <w:r w:rsidRPr="001A1F22">
        <w:t>They kept blaspheming God, and their own parents,</w:t>
      </w:r>
    </w:p>
    <w:p w14:paraId="3F675CA4" w14:textId="77777777" w:rsidR="000276C6" w:rsidRPr="001A1F22" w:rsidRDefault="000276C6" w:rsidP="001A1F22">
      <w:pPr>
        <w:pStyle w:val="Poetry"/>
      </w:pPr>
      <w:r w:rsidRPr="001A1F22">
        <w:t>the human species, and the place, and time,</w:t>
      </w:r>
    </w:p>
    <w:p w14:paraId="7B59D1C5" w14:textId="18D57116" w:rsidR="000276C6" w:rsidRPr="001A1F22" w:rsidRDefault="000276C6" w:rsidP="001A1F22">
      <w:pPr>
        <w:pStyle w:val="Poetry"/>
      </w:pPr>
      <w:r w:rsidRPr="001A1F22">
        <w:t>and seed of their conception and their birth.</w:t>
      </w:r>
    </w:p>
    <w:p w14:paraId="329A4B77" w14:textId="77777777" w:rsidR="001A1F22" w:rsidRDefault="000276C6" w:rsidP="001A1F22">
      <w:pPr>
        <w:pStyle w:val="Poetry"/>
      </w:pPr>
      <w:r w:rsidRPr="001A1F22">
        <w:t xml:space="preserve">Then each and all of them drew on together, </w:t>
      </w:r>
    </w:p>
    <w:p w14:paraId="3FD17CBC" w14:textId="4F600B32" w:rsidR="000276C6" w:rsidRPr="001A1F22" w:rsidRDefault="000276C6" w:rsidP="001A1F22">
      <w:pPr>
        <w:pStyle w:val="Poetry"/>
      </w:pPr>
      <w:r w:rsidRPr="001A1F22">
        <w:t>weeping aloud, to that accursèd shore</w:t>
      </w:r>
    </w:p>
    <w:p w14:paraId="62AB1009" w14:textId="644DE6F3" w:rsidR="000276C6" w:rsidRDefault="000276C6" w:rsidP="001A1F22">
      <w:pPr>
        <w:pStyle w:val="Poetry"/>
      </w:pPr>
      <w:r w:rsidRPr="001A1F22">
        <w:t>which waits for every man that fears not God.</w:t>
      </w:r>
    </w:p>
    <w:p w14:paraId="1BA1E680" w14:textId="77777777" w:rsidR="001A1F22" w:rsidRPr="001A1F22" w:rsidRDefault="001A1F22" w:rsidP="001A1F22">
      <w:pPr>
        <w:pStyle w:val="Poetry"/>
      </w:pPr>
    </w:p>
    <w:p w14:paraId="57931E02" w14:textId="77777777" w:rsidR="000276C6" w:rsidRPr="001A1F22" w:rsidRDefault="000276C6" w:rsidP="001A1F22">
      <w:pPr>
        <w:pStyle w:val="Poetry"/>
      </w:pPr>
      <w:r w:rsidRPr="001A1F22">
        <w:t>Charon, the demon, with his ember eyes</w:t>
      </w:r>
    </w:p>
    <w:p w14:paraId="41F30C6A" w14:textId="789FBF8E" w:rsidR="000276C6" w:rsidRPr="001A1F22" w:rsidRDefault="000276C6" w:rsidP="001A1F22">
      <w:pPr>
        <w:pStyle w:val="Poetry"/>
      </w:pPr>
      <w:r w:rsidRPr="001A1F22">
        <w:t>makes beckoning signs to them, collects them all,</w:t>
      </w:r>
    </w:p>
    <w:p w14:paraId="2430289C" w14:textId="23849955" w:rsidR="000276C6" w:rsidRDefault="000276C6" w:rsidP="001A1F22">
      <w:pPr>
        <w:pStyle w:val="Poetry"/>
      </w:pPr>
      <w:r w:rsidRPr="001A1F22">
        <w:t>and with his oar beats whoso takes his ease.</w:t>
      </w:r>
    </w:p>
    <w:p w14:paraId="30FB1757" w14:textId="77777777" w:rsidR="001A1F22" w:rsidRPr="001A1F22" w:rsidRDefault="001A1F22" w:rsidP="001A1F22">
      <w:pPr>
        <w:pStyle w:val="Poetry"/>
      </w:pPr>
    </w:p>
    <w:p w14:paraId="45C83615" w14:textId="77777777" w:rsidR="001A1F22" w:rsidRDefault="000276C6" w:rsidP="001A1F22">
      <w:pPr>
        <w:pStyle w:val="Poetry"/>
      </w:pPr>
      <w:r w:rsidRPr="001A1F22">
        <w:t xml:space="preserve">Even as in autumn leaves detach themselves, </w:t>
      </w:r>
    </w:p>
    <w:p w14:paraId="3415338D" w14:textId="77777777" w:rsidR="001A1F22" w:rsidRDefault="000276C6" w:rsidP="001A1F22">
      <w:pPr>
        <w:pStyle w:val="Poetry"/>
      </w:pPr>
      <w:r w:rsidRPr="001A1F22">
        <w:t xml:space="preserve">now one and now another, till their branch </w:t>
      </w:r>
    </w:p>
    <w:p w14:paraId="6692A3F0" w14:textId="2CCF9F0B" w:rsidR="000276C6" w:rsidRPr="001A1F22" w:rsidRDefault="000276C6" w:rsidP="001A1F22">
      <w:pPr>
        <w:pStyle w:val="Poetry"/>
      </w:pPr>
      <w:r w:rsidRPr="001A1F22">
        <w:t>sees all its stripped off clothing on the ground;</w:t>
      </w:r>
    </w:p>
    <w:p w14:paraId="22A82207" w14:textId="41285A22" w:rsidR="000276C6" w:rsidRPr="001A1F22" w:rsidRDefault="000276C6" w:rsidP="001A1F22">
      <w:pPr>
        <w:pStyle w:val="Poetry"/>
      </w:pPr>
      <w:r w:rsidRPr="001A1F22">
        <w:t>so, one by one, the evil seed of Adam</w:t>
      </w:r>
    </w:p>
    <w:p w14:paraId="34DC2F82" w14:textId="77777777" w:rsidR="001A1F22" w:rsidRDefault="000276C6" w:rsidP="001A1F22">
      <w:pPr>
        <w:pStyle w:val="Poetry"/>
      </w:pPr>
      <w:r w:rsidRPr="001A1F22">
        <w:t xml:space="preserve">cast themselves down that river-bank at signals, </w:t>
      </w:r>
    </w:p>
    <w:p w14:paraId="272E3957" w14:textId="4416AC48" w:rsidR="000276C6" w:rsidRPr="001A1F22" w:rsidRDefault="000276C6" w:rsidP="001A1F22">
      <w:pPr>
        <w:pStyle w:val="Poetry"/>
      </w:pPr>
      <w:r w:rsidRPr="001A1F22">
        <w:t>as doth a bird to its recalling lure.</w:t>
      </w:r>
    </w:p>
    <w:p w14:paraId="5F798E74" w14:textId="77777777" w:rsidR="001A1F22" w:rsidRDefault="000276C6" w:rsidP="001A1F22">
      <w:pPr>
        <w:pStyle w:val="Poetry"/>
      </w:pPr>
      <w:r w:rsidRPr="001A1F22">
        <w:t xml:space="preserve">Thus o’er the dusky waves they wend their way; </w:t>
      </w:r>
    </w:p>
    <w:p w14:paraId="335A8D6E" w14:textId="7E175089" w:rsidR="000276C6" w:rsidRPr="001A1F22" w:rsidRDefault="000276C6" w:rsidP="001A1F22">
      <w:pPr>
        <w:pStyle w:val="Poetry"/>
      </w:pPr>
      <w:r w:rsidRPr="001A1F22">
        <w:t>and ere they land upon the other side,</w:t>
      </w:r>
    </w:p>
    <w:p w14:paraId="33F09219" w14:textId="260B5168" w:rsidR="000276C6" w:rsidRDefault="000276C6" w:rsidP="001A1F22">
      <w:pPr>
        <w:pStyle w:val="Poetry"/>
      </w:pPr>
      <w:r w:rsidRPr="001A1F22">
        <w:t>another crowd collects again on this.</w:t>
      </w:r>
    </w:p>
    <w:p w14:paraId="1B3EDBF3" w14:textId="77777777" w:rsidR="001A1F22" w:rsidRPr="001A1F22" w:rsidRDefault="001A1F22" w:rsidP="001A1F22">
      <w:pPr>
        <w:pStyle w:val="Poetry"/>
      </w:pPr>
    </w:p>
    <w:p w14:paraId="78386FB2" w14:textId="77777777" w:rsidR="001A1F22" w:rsidRDefault="000276C6" w:rsidP="001A1F22">
      <w:pPr>
        <w:pStyle w:val="Poetry"/>
      </w:pPr>
      <w:r w:rsidRPr="001A1F22">
        <w:t xml:space="preserve">“My son,” the courteous Teacher said to me, </w:t>
      </w:r>
    </w:p>
    <w:p w14:paraId="3922D343" w14:textId="77777777" w:rsidR="001A1F22" w:rsidRDefault="000276C6" w:rsidP="001A1F22">
      <w:pPr>
        <w:pStyle w:val="Poetry"/>
      </w:pPr>
      <w:r w:rsidRPr="001A1F22">
        <w:t xml:space="preserve">“all those that perish in the wrath of God </w:t>
      </w:r>
    </w:p>
    <w:p w14:paraId="555E6C46" w14:textId="77777777" w:rsidR="001A1F22" w:rsidRDefault="000276C6" w:rsidP="001A1F22">
      <w:pPr>
        <w:pStyle w:val="Poetry"/>
      </w:pPr>
      <w:r w:rsidRPr="001A1F22">
        <w:t xml:space="preserve">from every country come together here; </w:t>
      </w:r>
    </w:p>
    <w:p w14:paraId="2F219A75" w14:textId="080F7DEC" w:rsidR="000276C6" w:rsidRPr="001A1F22" w:rsidRDefault="000276C6" w:rsidP="001A1F22">
      <w:pPr>
        <w:pStyle w:val="Poetry"/>
      </w:pPr>
      <w:r w:rsidRPr="001A1F22">
        <w:t>and eager are to pass across the stream,</w:t>
      </w:r>
    </w:p>
    <w:p w14:paraId="372F3805" w14:textId="2D8F88F1" w:rsidR="000276C6" w:rsidRPr="001A1F22" w:rsidRDefault="000276C6" w:rsidP="001A1F22">
      <w:pPr>
        <w:pStyle w:val="Poetry"/>
      </w:pPr>
      <w:r w:rsidRPr="001A1F22">
        <w:t>because Justice Divine so spurs them on,</w:t>
      </w:r>
      <w:r w:rsidRPr="001A1F22">
        <w:tab/>
      </w:r>
    </w:p>
    <w:p w14:paraId="2984F687" w14:textId="77777777" w:rsidR="000276C6" w:rsidRPr="001A1F22" w:rsidRDefault="000276C6" w:rsidP="001A1F22">
      <w:pPr>
        <w:pStyle w:val="Poetry"/>
      </w:pPr>
      <w:r w:rsidRPr="001A1F22">
        <w:t>that what was fear is turned into desire.</w:t>
      </w:r>
    </w:p>
    <w:p w14:paraId="73FA2465" w14:textId="77777777" w:rsidR="001A1F22" w:rsidRDefault="000276C6" w:rsidP="001A1F22">
      <w:pPr>
        <w:pStyle w:val="Poetry"/>
      </w:pPr>
      <w:r w:rsidRPr="001A1F22">
        <w:t xml:space="preserve">A good soul never goes across from hence; </w:t>
      </w:r>
    </w:p>
    <w:p w14:paraId="6CF2634B" w14:textId="76855426" w:rsidR="000276C6" w:rsidRPr="001A1F22" w:rsidRDefault="000276C6" w:rsidP="001A1F22">
      <w:pPr>
        <w:pStyle w:val="Poetry"/>
      </w:pPr>
      <w:r w:rsidRPr="001A1F22">
        <w:t>if Charon, therefore, findeth fault with thee,</w:t>
      </w:r>
    </w:p>
    <w:p w14:paraId="29D834AD" w14:textId="5E533ACA" w:rsidR="000276C6" w:rsidRDefault="000276C6" w:rsidP="001A1F22">
      <w:pPr>
        <w:pStyle w:val="Poetry"/>
      </w:pPr>
      <w:r w:rsidRPr="001A1F22">
        <w:t>well canst thou now know what his words imply.”</w:t>
      </w:r>
    </w:p>
    <w:p w14:paraId="3A033A37" w14:textId="77777777" w:rsidR="001A1F22" w:rsidRPr="001A1F22" w:rsidRDefault="001A1F22" w:rsidP="001A1F22">
      <w:pPr>
        <w:pStyle w:val="Poetry"/>
      </w:pPr>
    </w:p>
    <w:p w14:paraId="66699136" w14:textId="4072520C" w:rsidR="000276C6" w:rsidRPr="001A1F22" w:rsidRDefault="000276C6" w:rsidP="001A1F22">
      <w:pPr>
        <w:pStyle w:val="Poetry"/>
      </w:pPr>
      <w:r w:rsidRPr="001A1F22">
        <w:t>The darkling plain, when this was ended, quaked</w:t>
      </w:r>
      <w:r w:rsidRPr="001A1F22">
        <w:tab/>
      </w:r>
    </w:p>
    <w:p w14:paraId="4823BF8C" w14:textId="77777777" w:rsidR="001A1F22" w:rsidRDefault="000276C6" w:rsidP="001A1F22">
      <w:pPr>
        <w:pStyle w:val="Poetry"/>
      </w:pPr>
      <w:r w:rsidRPr="001A1F22">
        <w:t xml:space="preserve">so greatly, that the memory of my terror </w:t>
      </w:r>
    </w:p>
    <w:p w14:paraId="7AF49F94" w14:textId="7CC26182" w:rsidR="000276C6" w:rsidRPr="001A1F22" w:rsidRDefault="000276C6" w:rsidP="001A1F22">
      <w:pPr>
        <w:pStyle w:val="Poetry"/>
      </w:pPr>
      <w:r w:rsidRPr="001A1F22">
        <w:t>bathes me even now with sweat.</w:t>
      </w:r>
    </w:p>
    <w:p w14:paraId="159ADE3D" w14:textId="77777777" w:rsidR="000276C6" w:rsidRPr="001A1F22" w:rsidRDefault="000276C6" w:rsidP="001A1F22">
      <w:pPr>
        <w:pStyle w:val="Poetry"/>
      </w:pPr>
      <w:r w:rsidRPr="001A1F22">
        <w:lastRenderedPageBreak/>
        <w:t>The tear-stained ground</w:t>
      </w:r>
    </w:p>
    <w:p w14:paraId="714C8C2B" w14:textId="77777777" w:rsidR="000276C6" w:rsidRPr="001A1F22" w:rsidRDefault="000276C6" w:rsidP="001A1F22">
      <w:pPr>
        <w:pStyle w:val="Poetry"/>
      </w:pPr>
      <w:r w:rsidRPr="001A1F22">
        <w:t>gave forth a wind, whence flashed vermilion light</w:t>
      </w:r>
    </w:p>
    <w:p w14:paraId="20AA4ECD" w14:textId="75BAAEF6" w:rsidR="000276C6" w:rsidRPr="001A1F22" w:rsidRDefault="000276C6" w:rsidP="001A1F22">
      <w:pPr>
        <w:pStyle w:val="Poetry"/>
      </w:pPr>
      <w:r w:rsidRPr="001A1F22">
        <w:t>which in me overcame all consciousness;</w:t>
      </w:r>
    </w:p>
    <w:p w14:paraId="409DC7A5" w14:textId="15D6FDB1" w:rsidR="000276C6" w:rsidRDefault="000276C6" w:rsidP="001A1F22">
      <w:pPr>
        <w:pStyle w:val="Poetry"/>
      </w:pPr>
      <w:r w:rsidRPr="001A1F22">
        <w:t>and down I fell like one whom sleep o’ertakes.</w:t>
      </w:r>
    </w:p>
    <w:p w14:paraId="73CF3F8C" w14:textId="77777777" w:rsidR="001A1F22" w:rsidRPr="001A1F22" w:rsidRDefault="001A1F22" w:rsidP="001A1F22">
      <w:pPr>
        <w:pStyle w:val="Poetry"/>
      </w:pPr>
    </w:p>
    <w:p w14:paraId="0000CF20" w14:textId="77777777" w:rsidR="000276C6" w:rsidRPr="001A1F22" w:rsidRDefault="000276C6" w:rsidP="001A1F22">
      <w:pPr>
        <w:pStyle w:val="Heading3"/>
      </w:pPr>
      <w:r w:rsidRPr="001A1F22">
        <w:t>Inferno IV</w:t>
      </w:r>
    </w:p>
    <w:p w14:paraId="3A16AB5C" w14:textId="77777777" w:rsidR="000276C6" w:rsidRPr="001A1F22" w:rsidRDefault="000276C6" w:rsidP="001A1F22">
      <w:pPr>
        <w:pStyle w:val="Heading4"/>
      </w:pPr>
      <w:r w:rsidRPr="001A1F22">
        <w:t>The First Circle. The Borderland Unbaptized Worthies. Illustrious Pagans</w:t>
      </w:r>
    </w:p>
    <w:p w14:paraId="12B8ACC3" w14:textId="77777777" w:rsidR="000276C6" w:rsidRPr="002B6968" w:rsidRDefault="000276C6" w:rsidP="002B6968">
      <w:pPr>
        <w:pStyle w:val="Poetry"/>
      </w:pPr>
      <w:r w:rsidRPr="002B6968">
        <w:t>A heavy thunder-clap broke the deep sleep</w:t>
      </w:r>
    </w:p>
    <w:p w14:paraId="14A91933" w14:textId="77777777" w:rsidR="002B6968" w:rsidRDefault="000276C6" w:rsidP="002B6968">
      <w:pPr>
        <w:pStyle w:val="Poetry"/>
      </w:pPr>
      <w:r w:rsidRPr="002B6968">
        <w:t xml:space="preserve">within my head, so that I roused myself, </w:t>
      </w:r>
    </w:p>
    <w:p w14:paraId="307AD15A" w14:textId="77777777" w:rsidR="002B6968" w:rsidRDefault="000276C6" w:rsidP="002B6968">
      <w:pPr>
        <w:pStyle w:val="Poetry"/>
      </w:pPr>
      <w:r w:rsidRPr="002B6968">
        <w:t xml:space="preserve">as would a person who is waked by force; </w:t>
      </w:r>
    </w:p>
    <w:p w14:paraId="51C868EA" w14:textId="36387F5D" w:rsidR="000276C6" w:rsidRPr="002B6968" w:rsidRDefault="000276C6" w:rsidP="002B6968">
      <w:pPr>
        <w:pStyle w:val="Poetry"/>
      </w:pPr>
      <w:r w:rsidRPr="002B6968">
        <w:t>and standing up erect, my rested eyes</w:t>
      </w:r>
    </w:p>
    <w:p w14:paraId="106DBC11" w14:textId="064BE64D" w:rsidR="000276C6" w:rsidRPr="002B6968" w:rsidRDefault="000276C6" w:rsidP="002B6968">
      <w:pPr>
        <w:pStyle w:val="Poetry"/>
      </w:pPr>
      <w:r w:rsidRPr="002B6968">
        <w:t>I moved around, and with a steady gaze</w:t>
      </w:r>
    </w:p>
    <w:p w14:paraId="5CD49098" w14:textId="28CED0FF" w:rsidR="000276C6" w:rsidRDefault="000276C6" w:rsidP="002B6968">
      <w:pPr>
        <w:pStyle w:val="Poetry"/>
      </w:pPr>
      <w:r w:rsidRPr="002B6968">
        <w:t>I looked about to know where I might be.</w:t>
      </w:r>
    </w:p>
    <w:p w14:paraId="213482E2" w14:textId="77777777" w:rsidR="002B6968" w:rsidRPr="002B6968" w:rsidRDefault="002B6968" w:rsidP="002B6968">
      <w:pPr>
        <w:pStyle w:val="Poetry"/>
      </w:pPr>
    </w:p>
    <w:p w14:paraId="39013BDA" w14:textId="77777777" w:rsidR="002B6968" w:rsidRDefault="000276C6" w:rsidP="002B6968">
      <w:pPr>
        <w:pStyle w:val="Poetry"/>
      </w:pPr>
      <w:r w:rsidRPr="002B6968">
        <w:t xml:space="preserve">Truth is I found myself upon the verge </w:t>
      </w:r>
    </w:p>
    <w:p w14:paraId="6AF5D949" w14:textId="77777777" w:rsidR="002B6968" w:rsidRDefault="000276C6" w:rsidP="002B6968">
      <w:pPr>
        <w:pStyle w:val="Poetry"/>
      </w:pPr>
      <w:r w:rsidRPr="002B6968">
        <w:t xml:space="preserve">of pain’s abysmal valley, which collects </w:t>
      </w:r>
    </w:p>
    <w:p w14:paraId="61BC0ECD" w14:textId="7F61EE09" w:rsidR="000276C6" w:rsidRPr="002B6968" w:rsidRDefault="000276C6" w:rsidP="002B6968">
      <w:pPr>
        <w:pStyle w:val="Poetry"/>
      </w:pPr>
      <w:r w:rsidRPr="002B6968">
        <w:t>the thunder-roll of everlasting woes.</w:t>
      </w:r>
    </w:p>
    <w:p w14:paraId="0690CAC8" w14:textId="30688F41" w:rsidR="000276C6" w:rsidRPr="002B6968" w:rsidRDefault="000276C6" w:rsidP="002B6968">
      <w:pPr>
        <w:pStyle w:val="Poetry"/>
      </w:pPr>
      <w:r w:rsidRPr="002B6968">
        <w:t>So dark it was, so deep and full of mist,</w:t>
      </w:r>
    </w:p>
    <w:p w14:paraId="2FB0899A" w14:textId="77777777" w:rsidR="002B6968" w:rsidRDefault="000276C6" w:rsidP="002B6968">
      <w:pPr>
        <w:pStyle w:val="Poetry"/>
      </w:pPr>
      <w:r w:rsidRPr="002B6968">
        <w:t xml:space="preserve">that, howsoe’er I gazed into its depths, </w:t>
      </w:r>
    </w:p>
    <w:p w14:paraId="7BC01B3E" w14:textId="229B9CAF" w:rsidR="000276C6" w:rsidRDefault="000276C6" w:rsidP="002B6968">
      <w:pPr>
        <w:pStyle w:val="Poetry"/>
      </w:pPr>
      <w:r w:rsidRPr="002B6968">
        <w:t>nothing at all did I discern therein.</w:t>
      </w:r>
    </w:p>
    <w:p w14:paraId="46D6A0D8" w14:textId="77777777" w:rsidR="002B6968" w:rsidRPr="002B6968" w:rsidRDefault="002B6968" w:rsidP="002B6968">
      <w:pPr>
        <w:pStyle w:val="Poetry"/>
      </w:pPr>
    </w:p>
    <w:p w14:paraId="13E20965" w14:textId="77777777" w:rsidR="000276C6" w:rsidRPr="002B6968" w:rsidRDefault="000276C6" w:rsidP="002B6968">
      <w:pPr>
        <w:pStyle w:val="Poetry"/>
      </w:pPr>
      <w:r w:rsidRPr="002B6968">
        <w:t>“Into this blind world let us now descend!”</w:t>
      </w:r>
    </w:p>
    <w:p w14:paraId="36DA0F50" w14:textId="77777777" w:rsidR="000276C6" w:rsidRPr="002B6968" w:rsidRDefault="000276C6" w:rsidP="002B6968">
      <w:pPr>
        <w:pStyle w:val="Poetry"/>
      </w:pPr>
      <w:r w:rsidRPr="002B6968">
        <w:t>the Poet, who was death-like pale, began,</w:t>
      </w:r>
    </w:p>
    <w:p w14:paraId="668A3BF6" w14:textId="5E92FBAF" w:rsidR="000276C6" w:rsidRDefault="000276C6" w:rsidP="002B6968">
      <w:pPr>
        <w:pStyle w:val="Poetry"/>
      </w:pPr>
      <w:r w:rsidRPr="002B6968">
        <w:t>“I will be first, and thou shalt second be.”</w:t>
      </w:r>
    </w:p>
    <w:p w14:paraId="47CE6062" w14:textId="77777777" w:rsidR="002B6968" w:rsidRPr="002B6968" w:rsidRDefault="002B6968" w:rsidP="002B6968">
      <w:pPr>
        <w:pStyle w:val="Poetry"/>
      </w:pPr>
    </w:p>
    <w:p w14:paraId="602B4CA5" w14:textId="77777777" w:rsidR="000276C6" w:rsidRPr="002B6968" w:rsidRDefault="000276C6" w:rsidP="002B6968">
      <w:pPr>
        <w:pStyle w:val="Poetry"/>
      </w:pPr>
      <w:r w:rsidRPr="002B6968">
        <w:t>And I, who of his color was aware,</w:t>
      </w:r>
    </w:p>
    <w:p w14:paraId="6AEA685D" w14:textId="77777777" w:rsidR="002B6968" w:rsidRDefault="000276C6" w:rsidP="002B6968">
      <w:pPr>
        <w:pStyle w:val="Poetry"/>
      </w:pPr>
      <w:r w:rsidRPr="002B6968">
        <w:t xml:space="preserve">said: “How am I to come, if thou take fright, </w:t>
      </w:r>
    </w:p>
    <w:p w14:paraId="78282E94" w14:textId="3DB2A8C7" w:rsidR="000276C6" w:rsidRDefault="000276C6" w:rsidP="002B6968">
      <w:pPr>
        <w:pStyle w:val="Poetry"/>
      </w:pPr>
      <w:r w:rsidRPr="002B6968">
        <w:t>who ’rt wont to be my comfort when afraid?”</w:t>
      </w:r>
    </w:p>
    <w:p w14:paraId="0A01B0D7" w14:textId="77777777" w:rsidR="002B6968" w:rsidRPr="002B6968" w:rsidRDefault="002B6968" w:rsidP="002B6968">
      <w:pPr>
        <w:pStyle w:val="Poetry"/>
      </w:pPr>
    </w:p>
    <w:p w14:paraId="388FDF66" w14:textId="77777777" w:rsidR="000276C6" w:rsidRPr="002B6968" w:rsidRDefault="000276C6" w:rsidP="002B6968">
      <w:pPr>
        <w:pStyle w:val="Poetry"/>
      </w:pPr>
      <w:r w:rsidRPr="002B6968">
        <w:t>“The anguish of the people here below,”</w:t>
      </w:r>
    </w:p>
    <w:p w14:paraId="027A1ACF" w14:textId="5BD8876B" w:rsidR="000276C6" w:rsidRPr="002B6968" w:rsidRDefault="000276C6" w:rsidP="002B6968">
      <w:pPr>
        <w:pStyle w:val="Poetry"/>
      </w:pPr>
      <w:r w:rsidRPr="002B6968">
        <w:t>he said to me, “brings out upon my face</w:t>
      </w:r>
    </w:p>
    <w:p w14:paraId="6F079A7C" w14:textId="77777777" w:rsidR="002B6968" w:rsidRDefault="000276C6" w:rsidP="002B6968">
      <w:pPr>
        <w:pStyle w:val="Poetry"/>
      </w:pPr>
      <w:r w:rsidRPr="002B6968">
        <w:t xml:space="preserve">the sympathy which thou dost take for fear. </w:t>
      </w:r>
    </w:p>
    <w:p w14:paraId="55999119" w14:textId="77777777" w:rsidR="002B6968" w:rsidRDefault="000276C6" w:rsidP="002B6968">
      <w:pPr>
        <w:pStyle w:val="Poetry"/>
      </w:pPr>
      <w:r w:rsidRPr="002B6968">
        <w:t xml:space="preserve">Since our long journey drives us, let us go!” </w:t>
      </w:r>
    </w:p>
    <w:p w14:paraId="2AB7E84C" w14:textId="77777777" w:rsidR="002B6968" w:rsidRDefault="000276C6" w:rsidP="002B6968">
      <w:pPr>
        <w:pStyle w:val="Poetry"/>
      </w:pPr>
      <w:r w:rsidRPr="002B6968">
        <w:t xml:space="preserve">Thus he set forth, and thus he had me enter </w:t>
      </w:r>
    </w:p>
    <w:p w14:paraId="21632701" w14:textId="6C5773EA" w:rsidR="000276C6" w:rsidRDefault="000276C6" w:rsidP="002B6968">
      <w:pPr>
        <w:pStyle w:val="Poetry"/>
      </w:pPr>
      <w:r w:rsidRPr="002B6968">
        <w:lastRenderedPageBreak/>
        <w:t>the first of circles girding the abyss.</w:t>
      </w:r>
    </w:p>
    <w:p w14:paraId="7206BCB5" w14:textId="77777777" w:rsidR="002B6968" w:rsidRPr="002B6968" w:rsidRDefault="002B6968" w:rsidP="002B6968">
      <w:pPr>
        <w:pStyle w:val="Poetry"/>
      </w:pPr>
    </w:p>
    <w:p w14:paraId="73DC26DB" w14:textId="6B578A1C" w:rsidR="000276C6" w:rsidRPr="002B6968" w:rsidRDefault="000276C6" w:rsidP="002B6968">
      <w:pPr>
        <w:pStyle w:val="Poetry"/>
      </w:pPr>
      <w:r w:rsidRPr="002B6968">
        <w:t>Therein, as far as one could judge by list’ning,</w:t>
      </w:r>
    </w:p>
    <w:p w14:paraId="57E02C9C" w14:textId="77777777" w:rsidR="002B6968" w:rsidRDefault="000276C6" w:rsidP="002B6968">
      <w:pPr>
        <w:pStyle w:val="Poetry"/>
      </w:pPr>
      <w:r w:rsidRPr="002B6968">
        <w:t xml:space="preserve">there was no lamentation, saving sighs </w:t>
      </w:r>
    </w:p>
    <w:p w14:paraId="5FCB9A11" w14:textId="185A3641" w:rsidR="000276C6" w:rsidRPr="002B6968" w:rsidRDefault="000276C6" w:rsidP="002B6968">
      <w:pPr>
        <w:pStyle w:val="Poetry"/>
      </w:pPr>
      <w:r w:rsidRPr="002B6968">
        <w:t>which caused a trembling in the eternal air;</w:t>
      </w:r>
    </w:p>
    <w:p w14:paraId="2D6C59DB" w14:textId="77777777" w:rsidR="002B6968" w:rsidRDefault="000276C6" w:rsidP="002B6968">
      <w:pPr>
        <w:pStyle w:val="Poetry"/>
      </w:pPr>
      <w:r w:rsidRPr="002B6968">
        <w:t xml:space="preserve">and this came from the grief devoid of torture </w:t>
      </w:r>
    </w:p>
    <w:p w14:paraId="20E2576B" w14:textId="4E1C4413" w:rsidR="000276C6" w:rsidRPr="002B6968" w:rsidRDefault="000276C6" w:rsidP="002B6968">
      <w:pPr>
        <w:pStyle w:val="Poetry"/>
      </w:pPr>
      <w:r w:rsidRPr="002B6968">
        <w:t>felt by the throngs, which many were and great,</w:t>
      </w:r>
    </w:p>
    <w:p w14:paraId="26406429" w14:textId="65D9EE59" w:rsidR="000276C6" w:rsidRDefault="000276C6" w:rsidP="002B6968">
      <w:pPr>
        <w:pStyle w:val="Poetry"/>
      </w:pPr>
      <w:r w:rsidRPr="002B6968">
        <w:t>of infants and of women and of men.</w:t>
      </w:r>
    </w:p>
    <w:p w14:paraId="7499A6FE" w14:textId="77777777" w:rsidR="002B6968" w:rsidRPr="002B6968" w:rsidRDefault="002B6968" w:rsidP="002B6968">
      <w:pPr>
        <w:pStyle w:val="Poetry"/>
      </w:pPr>
    </w:p>
    <w:p w14:paraId="66010E4A" w14:textId="77777777" w:rsidR="002B6968" w:rsidRDefault="000276C6" w:rsidP="002B6968">
      <w:pPr>
        <w:pStyle w:val="Poetry"/>
      </w:pPr>
      <w:r w:rsidRPr="002B6968">
        <w:t xml:space="preserve">To me then my good Teacher: “Dost not ask </w:t>
      </w:r>
    </w:p>
    <w:p w14:paraId="0F4F4CE4" w14:textId="45A8563C" w:rsidR="000276C6" w:rsidRPr="002B6968" w:rsidRDefault="000276C6" w:rsidP="002B6968">
      <w:pPr>
        <w:pStyle w:val="Poetry"/>
      </w:pPr>
      <w:r w:rsidRPr="002B6968">
        <w:t>what spirits these are whom thou seest here?</w:t>
      </w:r>
    </w:p>
    <w:p w14:paraId="56505791" w14:textId="77777777" w:rsidR="002B6968" w:rsidRDefault="000276C6" w:rsidP="002B6968">
      <w:pPr>
        <w:pStyle w:val="Poetry"/>
      </w:pPr>
      <w:r w:rsidRPr="002B6968">
        <w:t xml:space="preserve">Now I would have thee know, ere thou go further, </w:t>
      </w:r>
    </w:p>
    <w:p w14:paraId="7045920E" w14:textId="518E2C8F" w:rsidR="000276C6" w:rsidRPr="002B6968" w:rsidRDefault="000276C6" w:rsidP="002B6968">
      <w:pPr>
        <w:pStyle w:val="Poetry"/>
      </w:pPr>
      <w:r w:rsidRPr="002B6968">
        <w:t>that these sinned not; and though they merits have,</w:t>
      </w:r>
    </w:p>
    <w:p w14:paraId="38010B03" w14:textId="78E51413" w:rsidR="000276C6" w:rsidRPr="002B6968" w:rsidRDefault="000276C6" w:rsidP="002B6968">
      <w:pPr>
        <w:pStyle w:val="Poetry"/>
      </w:pPr>
      <w:r w:rsidRPr="002B6968">
        <w:t>’t is not enough, for they did not have baptism,</w:t>
      </w:r>
    </w:p>
    <w:p w14:paraId="3E340E63" w14:textId="77777777" w:rsidR="002B6968" w:rsidRDefault="000276C6" w:rsidP="002B6968">
      <w:pPr>
        <w:pStyle w:val="Poetry"/>
      </w:pPr>
      <w:r w:rsidRPr="002B6968">
        <w:t xml:space="preserve">the gateway of the creed believed by thee; </w:t>
      </w:r>
    </w:p>
    <w:p w14:paraId="1B104989" w14:textId="07400608" w:rsidR="000276C6" w:rsidRPr="002B6968" w:rsidRDefault="000276C6" w:rsidP="002B6968">
      <w:pPr>
        <w:pStyle w:val="Poetry"/>
      </w:pPr>
      <w:r w:rsidRPr="002B6968">
        <w:t>and if before Christianity they lived,</w:t>
      </w:r>
    </w:p>
    <w:p w14:paraId="48E1D091" w14:textId="77777777" w:rsidR="002B6968" w:rsidRDefault="000276C6" w:rsidP="002B6968">
      <w:pPr>
        <w:pStyle w:val="Poetry"/>
      </w:pPr>
      <w:r w:rsidRPr="002B6968">
        <w:t xml:space="preserve">they did not with due worship honor God; </w:t>
      </w:r>
    </w:p>
    <w:p w14:paraId="5AE1BF45" w14:textId="6E18CF9E" w:rsidR="000276C6" w:rsidRPr="002B6968" w:rsidRDefault="000276C6" w:rsidP="002B6968">
      <w:pPr>
        <w:pStyle w:val="Poetry"/>
      </w:pPr>
      <w:r w:rsidRPr="002B6968">
        <w:t>and one of such as these am I myself.</w:t>
      </w:r>
    </w:p>
    <w:p w14:paraId="2173A43E" w14:textId="3D784D1B" w:rsidR="000276C6" w:rsidRPr="002B6968" w:rsidRDefault="000276C6" w:rsidP="002B6968">
      <w:pPr>
        <w:pStyle w:val="Poetry"/>
      </w:pPr>
      <w:r w:rsidRPr="002B6968">
        <w:t>For such defects, and for no other guilt,</w:t>
      </w:r>
    </w:p>
    <w:p w14:paraId="7B3AE4F6" w14:textId="77777777" w:rsidR="002B6968" w:rsidRDefault="000276C6" w:rsidP="002B6968">
      <w:pPr>
        <w:pStyle w:val="Poetry"/>
      </w:pPr>
      <w:r w:rsidRPr="002B6968">
        <w:t xml:space="preserve">we’re lost, and only hurt to this extent, </w:t>
      </w:r>
    </w:p>
    <w:p w14:paraId="6C70A0C2" w14:textId="1D6EB924" w:rsidR="000276C6" w:rsidRDefault="000276C6" w:rsidP="002B6968">
      <w:pPr>
        <w:pStyle w:val="Poetry"/>
      </w:pPr>
      <w:r w:rsidRPr="002B6968">
        <w:t>that, in desire, we live deprived of hope.”</w:t>
      </w:r>
    </w:p>
    <w:p w14:paraId="3BC152A6" w14:textId="77777777" w:rsidR="002B6968" w:rsidRPr="002B6968" w:rsidRDefault="002B6968" w:rsidP="002B6968">
      <w:pPr>
        <w:pStyle w:val="Poetry"/>
      </w:pPr>
    </w:p>
    <w:p w14:paraId="648267EE" w14:textId="77777777" w:rsidR="002B6968" w:rsidRDefault="000276C6" w:rsidP="002B6968">
      <w:pPr>
        <w:pStyle w:val="Poetry"/>
      </w:pPr>
      <w:r w:rsidRPr="002B6968">
        <w:t xml:space="preserve">Great sorrow filled my heart on hearing this, </w:t>
      </w:r>
    </w:p>
    <w:p w14:paraId="37D42232" w14:textId="028C8978" w:rsidR="000276C6" w:rsidRPr="002B6968" w:rsidRDefault="000276C6" w:rsidP="002B6968">
      <w:pPr>
        <w:pStyle w:val="Poetry"/>
      </w:pPr>
      <w:r w:rsidRPr="002B6968">
        <w:t>because I knew of people of great worth,</w:t>
      </w:r>
    </w:p>
    <w:p w14:paraId="6030AB68" w14:textId="7376C1CA" w:rsidR="000276C6" w:rsidRDefault="000276C6" w:rsidP="002B6968">
      <w:pPr>
        <w:pStyle w:val="Poetry"/>
      </w:pPr>
      <w:r w:rsidRPr="002B6968">
        <w:t>who in that Borderland suspended were.</w:t>
      </w:r>
    </w:p>
    <w:p w14:paraId="2DF54CDB" w14:textId="77777777" w:rsidR="002B6968" w:rsidRPr="002B6968" w:rsidRDefault="002B6968" w:rsidP="002B6968">
      <w:pPr>
        <w:pStyle w:val="Poetry"/>
      </w:pPr>
    </w:p>
    <w:p w14:paraId="25709E3A" w14:textId="77777777" w:rsidR="002B6968" w:rsidRDefault="000276C6" w:rsidP="002B6968">
      <w:pPr>
        <w:pStyle w:val="Poetry"/>
      </w:pPr>
      <w:r w:rsidRPr="002B6968">
        <w:t xml:space="preserve">“Tell me, my Teacher, tell me, thou my Lord,” </w:t>
      </w:r>
    </w:p>
    <w:p w14:paraId="0F2C7C5B" w14:textId="77777777" w:rsidR="002B6968" w:rsidRDefault="000276C6" w:rsidP="002B6968">
      <w:pPr>
        <w:pStyle w:val="Poetry"/>
      </w:pPr>
      <w:r w:rsidRPr="002B6968">
        <w:t xml:space="preserve">I then began, through wishing to be sure </w:t>
      </w:r>
    </w:p>
    <w:p w14:paraId="23BBDEC0" w14:textId="77777777" w:rsidR="002B6968" w:rsidRDefault="000276C6" w:rsidP="002B6968">
      <w:pPr>
        <w:pStyle w:val="Poetry"/>
      </w:pPr>
      <w:r w:rsidRPr="002B6968">
        <w:t xml:space="preserve">about the faith which conquers every error; </w:t>
      </w:r>
    </w:p>
    <w:p w14:paraId="462CAD6A" w14:textId="38AB6E86" w:rsidR="000276C6" w:rsidRPr="002B6968" w:rsidRDefault="000276C6" w:rsidP="002B6968">
      <w:pPr>
        <w:pStyle w:val="Poetry"/>
      </w:pPr>
      <w:r w:rsidRPr="002B6968">
        <w:t>“came any ever, by his own deserts,</w:t>
      </w:r>
    </w:p>
    <w:p w14:paraId="3B05A648" w14:textId="326A9ADE" w:rsidR="000276C6" w:rsidRDefault="000276C6" w:rsidP="002B6968">
      <w:pPr>
        <w:pStyle w:val="Poetry"/>
      </w:pPr>
      <w:r w:rsidRPr="002B6968">
        <w:t>or by another’s, hence, who then was blest?”</w:t>
      </w:r>
    </w:p>
    <w:p w14:paraId="3EC4107D" w14:textId="77777777" w:rsidR="002B6968" w:rsidRPr="002B6968" w:rsidRDefault="002B6968" w:rsidP="002B6968">
      <w:pPr>
        <w:pStyle w:val="Poetry"/>
      </w:pPr>
    </w:p>
    <w:p w14:paraId="1C34C805" w14:textId="77777777" w:rsidR="002B6968" w:rsidRDefault="000276C6" w:rsidP="002B6968">
      <w:pPr>
        <w:pStyle w:val="Poetry"/>
      </w:pPr>
      <w:r w:rsidRPr="002B6968">
        <w:t xml:space="preserve">And he, who understood my covert speech, </w:t>
      </w:r>
    </w:p>
    <w:p w14:paraId="62C8EBC6" w14:textId="02B95D16" w:rsidR="000276C6" w:rsidRPr="002B6968" w:rsidRDefault="000276C6" w:rsidP="002B6968">
      <w:pPr>
        <w:pStyle w:val="Poetry"/>
      </w:pPr>
      <w:r w:rsidRPr="002B6968">
        <w:t>replied: “To this condition I was come</w:t>
      </w:r>
    </w:p>
    <w:p w14:paraId="510A000B" w14:textId="77777777" w:rsidR="000276C6" w:rsidRPr="002B6968" w:rsidRDefault="000276C6" w:rsidP="002B6968">
      <w:pPr>
        <w:pStyle w:val="Poetry"/>
      </w:pPr>
      <w:r w:rsidRPr="002B6968">
        <w:t>but newly, when I saw a Mighty One</w:t>
      </w:r>
    </w:p>
    <w:p w14:paraId="07B07C2B" w14:textId="77777777" w:rsidR="000276C6" w:rsidRPr="002B6968" w:rsidRDefault="000276C6" w:rsidP="002B6968">
      <w:pPr>
        <w:pStyle w:val="Poetry"/>
      </w:pPr>
      <w:r w:rsidRPr="002B6968">
        <w:lastRenderedPageBreak/>
        <w:t>come here, crowned with the sign of victory.</w:t>
      </w:r>
    </w:p>
    <w:p w14:paraId="18982CC1" w14:textId="6A637D06" w:rsidR="000276C6" w:rsidRPr="002B6968" w:rsidRDefault="000276C6" w:rsidP="002B6968">
      <w:pPr>
        <w:pStyle w:val="Poetry"/>
      </w:pPr>
      <w:r w:rsidRPr="002B6968">
        <w:t>From hence He drew the earliest parent’s shade,</w:t>
      </w:r>
    </w:p>
    <w:p w14:paraId="392048E9" w14:textId="77777777" w:rsidR="002B6968" w:rsidRDefault="000276C6" w:rsidP="002B6968">
      <w:pPr>
        <w:pStyle w:val="Poetry"/>
      </w:pPr>
      <w:r w:rsidRPr="002B6968">
        <w:t xml:space="preserve">and that of his son, Abel, that of Noah, </w:t>
      </w:r>
    </w:p>
    <w:p w14:paraId="7865D5FC" w14:textId="77777777" w:rsidR="002B6968" w:rsidRDefault="000276C6" w:rsidP="002B6968">
      <w:pPr>
        <w:pStyle w:val="Poetry"/>
      </w:pPr>
      <w:r w:rsidRPr="002B6968">
        <w:t xml:space="preserve">and Moses the law-giver and obedient; </w:t>
      </w:r>
    </w:p>
    <w:p w14:paraId="26B90BD0" w14:textId="77777777" w:rsidR="002B6968" w:rsidRDefault="000276C6" w:rsidP="002B6968">
      <w:pPr>
        <w:pStyle w:val="Poetry"/>
      </w:pPr>
      <w:r w:rsidRPr="002B6968">
        <w:t xml:space="preserve">Abram the patriarch, and David king, </w:t>
      </w:r>
    </w:p>
    <w:p w14:paraId="20F9A542" w14:textId="75CF2485" w:rsidR="000276C6" w:rsidRPr="002B6968" w:rsidRDefault="000276C6" w:rsidP="002B6968">
      <w:pPr>
        <w:pStyle w:val="Poetry"/>
      </w:pPr>
      <w:r w:rsidRPr="002B6968">
        <w:t>Israel, with both his father and his sons,</w:t>
      </w:r>
    </w:p>
    <w:p w14:paraId="244590D9" w14:textId="789E733A" w:rsidR="000276C6" w:rsidRPr="002B6968" w:rsidRDefault="000276C6" w:rsidP="002B6968">
      <w:pPr>
        <w:pStyle w:val="Poetry"/>
      </w:pPr>
      <w:r w:rsidRPr="002B6968">
        <w:t>and Rachel, too, for whom he did so much,</w:t>
      </w:r>
    </w:p>
    <w:p w14:paraId="280C35E7" w14:textId="77777777" w:rsidR="002B6968" w:rsidRDefault="000276C6" w:rsidP="002B6968">
      <w:pPr>
        <w:pStyle w:val="Poetry"/>
      </w:pPr>
      <w:r w:rsidRPr="002B6968">
        <w:t xml:space="preserve">and many others; and He made them blest; </w:t>
      </w:r>
    </w:p>
    <w:p w14:paraId="1BD28D55" w14:textId="71B7823C" w:rsidR="000276C6" w:rsidRPr="002B6968" w:rsidRDefault="000276C6" w:rsidP="002B6968">
      <w:pPr>
        <w:pStyle w:val="Poetry"/>
      </w:pPr>
      <w:r w:rsidRPr="002B6968">
        <w:t>and I would have thee know that, earlier</w:t>
      </w:r>
    </w:p>
    <w:p w14:paraId="7784A7B4" w14:textId="77777777" w:rsidR="000276C6" w:rsidRPr="002B6968" w:rsidRDefault="000276C6" w:rsidP="002B6968">
      <w:pPr>
        <w:pStyle w:val="Poetry"/>
      </w:pPr>
      <w:r w:rsidRPr="002B6968">
        <w:t>than these, there were no human spirits saved.”</w:t>
      </w:r>
    </w:p>
    <w:p w14:paraId="37229C94" w14:textId="77777777" w:rsidR="000276C6" w:rsidRPr="002B6968" w:rsidRDefault="000276C6" w:rsidP="002B6968">
      <w:pPr>
        <w:pStyle w:val="Poetry"/>
      </w:pPr>
    </w:p>
    <w:p w14:paraId="62D3ACDF" w14:textId="71CA26C6" w:rsidR="000276C6" w:rsidRDefault="000276C6" w:rsidP="002B6968">
      <w:pPr>
        <w:pStyle w:val="Poetry"/>
        <w:rPr>
          <w:sz w:val="16"/>
        </w:rPr>
      </w:pPr>
      <w:r w:rsidRPr="002B6968">
        <w:t>Because he talked we ceased not moving on,</w:t>
      </w:r>
    </w:p>
    <w:p w14:paraId="017216E2" w14:textId="10E47B46" w:rsidR="002B6968" w:rsidRPr="002B6968" w:rsidRDefault="000276C6" w:rsidP="002B6968">
      <w:pPr>
        <w:pStyle w:val="Poetry"/>
      </w:pPr>
      <w:r w:rsidRPr="002B6968">
        <w:t>but all the while were passing through the wood,</w:t>
      </w:r>
    </w:p>
    <w:p w14:paraId="0DDFFEBD" w14:textId="77777777" w:rsidR="000276C6" w:rsidRPr="002B6968" w:rsidRDefault="000276C6" w:rsidP="002B6968">
      <w:pPr>
        <w:pStyle w:val="Poetry"/>
      </w:pPr>
      <w:r w:rsidRPr="002B6968">
        <w:t>the wood, I mean, of thickly crowded shades.</w:t>
      </w:r>
    </w:p>
    <w:p w14:paraId="1E2B7F36" w14:textId="77777777" w:rsidR="002B6968" w:rsidRDefault="000276C6" w:rsidP="002B6968">
      <w:pPr>
        <w:pStyle w:val="Poetry"/>
      </w:pPr>
      <w:r w:rsidRPr="002B6968">
        <w:t xml:space="preserve">Nor far this side of where I fell asleep </w:t>
      </w:r>
    </w:p>
    <w:p w14:paraId="182693BF" w14:textId="77777777" w:rsidR="002B6968" w:rsidRDefault="000276C6" w:rsidP="002B6968">
      <w:pPr>
        <w:pStyle w:val="Poetry"/>
      </w:pPr>
      <w:r w:rsidRPr="002B6968">
        <w:t xml:space="preserve">had we yet gone, when I beheld a fire, </w:t>
      </w:r>
    </w:p>
    <w:p w14:paraId="653C4AA3" w14:textId="05BBFEB2" w:rsidR="000276C6" w:rsidRPr="002B6968" w:rsidRDefault="000276C6" w:rsidP="002B6968">
      <w:pPr>
        <w:pStyle w:val="Poetry"/>
      </w:pPr>
      <w:r w:rsidRPr="002B6968">
        <w:t>which overcame a hemisphere of gloom.</w:t>
      </w:r>
    </w:p>
    <w:p w14:paraId="55082EF9" w14:textId="36B7B086" w:rsidR="000276C6" w:rsidRPr="002B6968" w:rsidRDefault="000276C6" w:rsidP="002B6968">
      <w:pPr>
        <w:pStyle w:val="Poetry"/>
      </w:pPr>
      <w:r w:rsidRPr="002B6968">
        <w:t>Somewhat away from it we were as yet,</w:t>
      </w:r>
    </w:p>
    <w:p w14:paraId="3D8E7ABD" w14:textId="77777777" w:rsidR="002B6968" w:rsidRDefault="000276C6" w:rsidP="002B6968">
      <w:pPr>
        <w:pStyle w:val="Poetry"/>
      </w:pPr>
      <w:r w:rsidRPr="002B6968">
        <w:t xml:space="preserve">but not so far, but I could dimly see </w:t>
      </w:r>
    </w:p>
    <w:p w14:paraId="35FEE58B" w14:textId="1E0770CA" w:rsidR="000276C6" w:rsidRDefault="000276C6" w:rsidP="002B6968">
      <w:pPr>
        <w:pStyle w:val="Poetry"/>
      </w:pPr>
      <w:r w:rsidRPr="002B6968">
        <w:t>that honorable people held that place.</w:t>
      </w:r>
    </w:p>
    <w:p w14:paraId="1E7EBDD7" w14:textId="77777777" w:rsidR="002B6968" w:rsidRPr="002B6968" w:rsidRDefault="002B6968" w:rsidP="002B6968">
      <w:pPr>
        <w:pStyle w:val="Poetry"/>
      </w:pPr>
    </w:p>
    <w:p w14:paraId="2F195EFF" w14:textId="77777777" w:rsidR="002B6968" w:rsidRDefault="000276C6" w:rsidP="002B6968">
      <w:pPr>
        <w:pStyle w:val="Poetry"/>
      </w:pPr>
      <w:r w:rsidRPr="002B6968">
        <w:t xml:space="preserve">“O thou that honorest both art and science, </w:t>
      </w:r>
    </w:p>
    <w:p w14:paraId="0EB8CC3B" w14:textId="7F45AD61" w:rsidR="000276C6" w:rsidRPr="002B6968" w:rsidRDefault="000276C6" w:rsidP="002B6968">
      <w:pPr>
        <w:pStyle w:val="Poetry"/>
      </w:pPr>
      <w:r w:rsidRPr="002B6968">
        <w:t>who are these people that such honor have,</w:t>
      </w:r>
    </w:p>
    <w:p w14:paraId="627FB8E4" w14:textId="3BAEC12E" w:rsidR="000276C6" w:rsidRDefault="000276C6" w:rsidP="002B6968">
      <w:pPr>
        <w:pStyle w:val="Poetry"/>
      </w:pPr>
      <w:r w:rsidRPr="002B6968">
        <w:t>that it divides them from the others’ life?”</w:t>
      </w:r>
    </w:p>
    <w:p w14:paraId="3A35E54B" w14:textId="77777777" w:rsidR="002B6968" w:rsidRPr="002B6968" w:rsidRDefault="002B6968" w:rsidP="002B6968">
      <w:pPr>
        <w:pStyle w:val="Poetry"/>
      </w:pPr>
    </w:p>
    <w:p w14:paraId="58E4EB47" w14:textId="77777777" w:rsidR="000276C6" w:rsidRPr="002B6968" w:rsidRDefault="000276C6" w:rsidP="002B6968">
      <w:pPr>
        <w:pStyle w:val="Poetry"/>
      </w:pPr>
      <w:r w:rsidRPr="002B6968">
        <w:t>And he to me: “The honorable fame,</w:t>
      </w:r>
    </w:p>
    <w:p w14:paraId="6122E493" w14:textId="77777777" w:rsidR="000276C6" w:rsidRPr="002B6968" w:rsidRDefault="000276C6" w:rsidP="002B6968">
      <w:pPr>
        <w:pStyle w:val="Poetry"/>
      </w:pPr>
      <w:r w:rsidRPr="002B6968">
        <w:t>which speaks of them in thy live world above,</w:t>
      </w:r>
    </w:p>
    <w:p w14:paraId="12A7B6D1" w14:textId="40AA3115" w:rsidR="000276C6" w:rsidRDefault="000276C6" w:rsidP="002B6968">
      <w:pPr>
        <w:pStyle w:val="Poetry"/>
      </w:pPr>
      <w:r w:rsidRPr="002B6968">
        <w:t>in Heaven wins grace, which thus advances them.”</w:t>
      </w:r>
    </w:p>
    <w:p w14:paraId="5C29CD5E" w14:textId="77777777" w:rsidR="002B6968" w:rsidRPr="002B6968" w:rsidRDefault="002B6968" w:rsidP="002B6968">
      <w:pPr>
        <w:pStyle w:val="Poetry"/>
      </w:pPr>
    </w:p>
    <w:p w14:paraId="471D3A7B" w14:textId="77777777" w:rsidR="000276C6" w:rsidRPr="002B6968" w:rsidRDefault="000276C6" w:rsidP="002B6968">
      <w:pPr>
        <w:pStyle w:val="Poetry"/>
      </w:pPr>
      <w:r w:rsidRPr="002B6968">
        <w:t>And hereupon a voice was heard by me:</w:t>
      </w:r>
    </w:p>
    <w:p w14:paraId="47595042" w14:textId="1937BC61" w:rsidR="000276C6" w:rsidRPr="002B6968" w:rsidRDefault="000276C6" w:rsidP="002B6968">
      <w:pPr>
        <w:pStyle w:val="Poetry"/>
      </w:pPr>
      <w:r w:rsidRPr="002B6968">
        <w:t>“Do honor to the loftiest of poets!</w:t>
      </w:r>
    </w:p>
    <w:p w14:paraId="389182FA" w14:textId="77777777" w:rsidR="002B6968" w:rsidRDefault="000276C6" w:rsidP="002B6968">
      <w:pPr>
        <w:pStyle w:val="Poetry"/>
      </w:pPr>
      <w:r w:rsidRPr="002B6968">
        <w:t xml:space="preserve">his shade, which had departed, now returns.” </w:t>
      </w:r>
    </w:p>
    <w:p w14:paraId="48331654" w14:textId="77777777" w:rsidR="002B6968" w:rsidRDefault="000276C6" w:rsidP="002B6968">
      <w:pPr>
        <w:pStyle w:val="Poetry"/>
      </w:pPr>
      <w:r w:rsidRPr="002B6968">
        <w:t xml:space="preserve">And when the voice had ceased and was at rest, </w:t>
      </w:r>
    </w:p>
    <w:p w14:paraId="4868CA12" w14:textId="415A81D1" w:rsidR="000276C6" w:rsidRPr="002B6968" w:rsidRDefault="000276C6" w:rsidP="002B6968">
      <w:pPr>
        <w:pStyle w:val="Poetry"/>
      </w:pPr>
      <w:r w:rsidRPr="002B6968">
        <w:t>four mighty shades I saw approaching us;</w:t>
      </w:r>
    </w:p>
    <w:p w14:paraId="771CE310" w14:textId="6AEC6177" w:rsidR="000276C6" w:rsidRDefault="000276C6" w:rsidP="002B6968">
      <w:pPr>
        <w:pStyle w:val="Poetry"/>
      </w:pPr>
      <w:r w:rsidRPr="002B6968">
        <w:t>their looks were neither sorrowful nor glad.</w:t>
      </w:r>
    </w:p>
    <w:p w14:paraId="096400FA" w14:textId="77777777" w:rsidR="002B6968" w:rsidRPr="002B6968" w:rsidRDefault="002B6968" w:rsidP="002B6968">
      <w:pPr>
        <w:pStyle w:val="Poetry"/>
      </w:pPr>
    </w:p>
    <w:p w14:paraId="2A3FC471" w14:textId="751D244D" w:rsidR="000276C6" w:rsidRPr="002B6968" w:rsidRDefault="000276C6" w:rsidP="002B6968">
      <w:pPr>
        <w:pStyle w:val="Poetry"/>
      </w:pPr>
      <w:r w:rsidRPr="002B6968">
        <w:t>My kindly Teacher then began to say:</w:t>
      </w:r>
    </w:p>
    <w:p w14:paraId="6B2B534D" w14:textId="77777777" w:rsidR="002B6968" w:rsidRDefault="000276C6" w:rsidP="002B6968">
      <w:pPr>
        <w:pStyle w:val="Poetry"/>
      </w:pPr>
      <w:r w:rsidRPr="002B6968">
        <w:t xml:space="preserve">“Look at the one who comes with sword in hand </w:t>
      </w:r>
    </w:p>
    <w:p w14:paraId="6B5FDE9E" w14:textId="7A069FBF" w:rsidR="000276C6" w:rsidRPr="002B6968" w:rsidRDefault="000276C6" w:rsidP="002B6968">
      <w:pPr>
        <w:pStyle w:val="Poetry"/>
      </w:pPr>
      <w:r w:rsidRPr="002B6968">
        <w:t>before the three, as if their lord he were.</w:t>
      </w:r>
    </w:p>
    <w:p w14:paraId="243DEEAF" w14:textId="77777777" w:rsidR="002B6968" w:rsidRDefault="000276C6" w:rsidP="002B6968">
      <w:pPr>
        <w:pStyle w:val="Poetry"/>
      </w:pPr>
      <w:r w:rsidRPr="002B6968">
        <w:t xml:space="preserve">Homer he is, the sovreign poet; Horace, </w:t>
      </w:r>
    </w:p>
    <w:p w14:paraId="57EC3CBF" w14:textId="7827A6FB" w:rsidR="000276C6" w:rsidRPr="002B6968" w:rsidRDefault="000276C6" w:rsidP="002B6968">
      <w:pPr>
        <w:pStyle w:val="Poetry"/>
      </w:pPr>
      <w:r w:rsidRPr="002B6968">
        <w:t>the satirist, the one that cometh next;</w:t>
      </w:r>
    </w:p>
    <w:p w14:paraId="1CE35437" w14:textId="11455F80" w:rsidR="000276C6" w:rsidRPr="002B6968" w:rsidRDefault="000276C6" w:rsidP="002B6968">
      <w:pPr>
        <w:pStyle w:val="Poetry"/>
      </w:pPr>
      <w:r w:rsidRPr="002B6968">
        <w:t>the third is Ovid, Lucan is the last.</w:t>
      </w:r>
    </w:p>
    <w:p w14:paraId="5896D5B1" w14:textId="77777777" w:rsidR="002B6968" w:rsidRDefault="000276C6" w:rsidP="002B6968">
      <w:pPr>
        <w:pStyle w:val="Poetry"/>
      </w:pPr>
      <w:r w:rsidRPr="002B6968">
        <w:t xml:space="preserve">Since each of them in common shares with me </w:t>
      </w:r>
    </w:p>
    <w:p w14:paraId="28A12D79" w14:textId="77777777" w:rsidR="002B6968" w:rsidRDefault="000276C6" w:rsidP="002B6968">
      <w:pPr>
        <w:pStyle w:val="Poetry"/>
      </w:pPr>
      <w:r w:rsidRPr="002B6968">
        <w:t xml:space="preserve">the title which the voice of one proclaimed, </w:t>
      </w:r>
    </w:p>
    <w:p w14:paraId="582279E0" w14:textId="4A5A35C7" w:rsidR="000276C6" w:rsidRDefault="000276C6" w:rsidP="002B6968">
      <w:pPr>
        <w:pStyle w:val="Poetry"/>
      </w:pPr>
      <w:r w:rsidRPr="002B6968">
        <w:t>they do me honor, and therein do well.”</w:t>
      </w:r>
    </w:p>
    <w:p w14:paraId="01CDDD54" w14:textId="77777777" w:rsidR="002B6968" w:rsidRPr="002B6968" w:rsidRDefault="002B6968" w:rsidP="002B6968">
      <w:pPr>
        <w:pStyle w:val="Poetry"/>
      </w:pPr>
    </w:p>
    <w:p w14:paraId="3DAA738C" w14:textId="77777777" w:rsidR="000276C6" w:rsidRPr="002B6968" w:rsidRDefault="000276C6" w:rsidP="002B6968">
      <w:pPr>
        <w:pStyle w:val="Poetry"/>
      </w:pPr>
      <w:r w:rsidRPr="002B6968">
        <w:t>Thus gathered I beheld the fair assembly</w:t>
      </w:r>
    </w:p>
    <w:p w14:paraId="4F1F8E49" w14:textId="1395697D" w:rsidR="000276C6" w:rsidRPr="002B6968" w:rsidRDefault="000276C6" w:rsidP="002B6968">
      <w:pPr>
        <w:pStyle w:val="Poetry"/>
      </w:pPr>
      <w:r w:rsidRPr="002B6968">
        <w:t>of those the masters of the loftiest song,</w:t>
      </w:r>
    </w:p>
    <w:p w14:paraId="08A26ADA" w14:textId="65FC8AE4" w:rsidR="000276C6" w:rsidRDefault="000276C6" w:rsidP="002B6968">
      <w:pPr>
        <w:pStyle w:val="Poetry"/>
      </w:pPr>
      <w:r w:rsidRPr="002B6968">
        <w:t>which soareth like an eagle o’er the rest.</w:t>
      </w:r>
    </w:p>
    <w:p w14:paraId="24694CA8" w14:textId="77777777" w:rsidR="002B6968" w:rsidRPr="002B6968" w:rsidRDefault="002B6968" w:rsidP="002B6968">
      <w:pPr>
        <w:pStyle w:val="Poetry"/>
      </w:pPr>
    </w:p>
    <w:p w14:paraId="23F8DEB4" w14:textId="77777777" w:rsidR="002B6968" w:rsidRDefault="000276C6" w:rsidP="002B6968">
      <w:pPr>
        <w:pStyle w:val="Poetry"/>
      </w:pPr>
      <w:r w:rsidRPr="002B6968">
        <w:t xml:space="preserve">Then, having talked among themselves awhile, </w:t>
      </w:r>
    </w:p>
    <w:p w14:paraId="7C263561" w14:textId="77777777" w:rsidR="002B6968" w:rsidRDefault="000276C6" w:rsidP="002B6968">
      <w:pPr>
        <w:pStyle w:val="Poetry"/>
      </w:pPr>
      <w:r w:rsidRPr="002B6968">
        <w:t xml:space="preserve">they turned around to me with signs of greeting; </w:t>
      </w:r>
    </w:p>
    <w:p w14:paraId="59E9E8FD" w14:textId="1D846BBF" w:rsidR="000276C6" w:rsidRPr="002B6968" w:rsidRDefault="000276C6" w:rsidP="002B6968">
      <w:pPr>
        <w:pStyle w:val="Poetry"/>
      </w:pPr>
      <w:r w:rsidRPr="002B6968">
        <w:t>and, when he noticed this, my Teacher smiled.</w:t>
      </w:r>
    </w:p>
    <w:p w14:paraId="7D9C09CC" w14:textId="6180E35B" w:rsidR="000276C6" w:rsidRPr="002B6968" w:rsidRDefault="000276C6" w:rsidP="002B6968">
      <w:pPr>
        <w:pStyle w:val="Poetry"/>
      </w:pPr>
      <w:r w:rsidRPr="002B6968">
        <w:t>And even greater honor still they did me,</w:t>
      </w:r>
    </w:p>
    <w:p w14:paraId="77529574" w14:textId="77777777" w:rsidR="002B6968" w:rsidRDefault="000276C6" w:rsidP="002B6968">
      <w:pPr>
        <w:pStyle w:val="Poetry"/>
      </w:pPr>
      <w:r w:rsidRPr="002B6968">
        <w:t xml:space="preserve">for one of their own company they made me, </w:t>
      </w:r>
    </w:p>
    <w:p w14:paraId="6630D9C8" w14:textId="289F0369" w:rsidR="000276C6" w:rsidRPr="002B6968" w:rsidRDefault="000276C6" w:rsidP="002B6968">
      <w:pPr>
        <w:pStyle w:val="Poetry"/>
      </w:pPr>
      <w:r w:rsidRPr="002B6968">
        <w:t>so that amid such wisdom I was sixth.</w:t>
      </w:r>
    </w:p>
    <w:p w14:paraId="491A8911" w14:textId="77777777" w:rsidR="002B6968" w:rsidRDefault="000276C6" w:rsidP="002B6968">
      <w:pPr>
        <w:pStyle w:val="Poetry"/>
      </w:pPr>
      <w:r w:rsidRPr="002B6968">
        <w:t xml:space="preserve">Thus on we went as far as to the light, </w:t>
      </w:r>
    </w:p>
    <w:p w14:paraId="7B1FC577" w14:textId="363C79D4" w:rsidR="000276C6" w:rsidRPr="002B6968" w:rsidRDefault="000276C6" w:rsidP="002B6968">
      <w:pPr>
        <w:pStyle w:val="Poetry"/>
      </w:pPr>
      <w:r w:rsidRPr="002B6968">
        <w:t>talking of things whereof is silence here</w:t>
      </w:r>
    </w:p>
    <w:p w14:paraId="0CE75115" w14:textId="36EAFC5B" w:rsidR="000276C6" w:rsidRPr="002B6968" w:rsidRDefault="000276C6" w:rsidP="002B6968">
      <w:pPr>
        <w:pStyle w:val="Poetry"/>
      </w:pPr>
      <w:r w:rsidRPr="002B6968">
        <w:t>becoming, even as speech was, where we spoke.</w:t>
      </w:r>
    </w:p>
    <w:p w14:paraId="00A85265" w14:textId="77777777" w:rsidR="002B6968" w:rsidRDefault="000276C6" w:rsidP="002B6968">
      <w:pPr>
        <w:pStyle w:val="Poetry"/>
      </w:pPr>
      <w:r w:rsidRPr="002B6968">
        <w:t xml:space="preserve">We reached a noble Castle’s foot, seven times </w:t>
      </w:r>
    </w:p>
    <w:p w14:paraId="0C672625" w14:textId="77777777" w:rsidR="002B6968" w:rsidRDefault="000276C6" w:rsidP="002B6968">
      <w:pPr>
        <w:pStyle w:val="Poetry"/>
      </w:pPr>
      <w:r w:rsidRPr="002B6968">
        <w:t xml:space="preserve">encircled by high walls, and all around </w:t>
      </w:r>
    </w:p>
    <w:p w14:paraId="211E4702" w14:textId="546D9E85" w:rsidR="000276C6" w:rsidRPr="002B6968" w:rsidRDefault="000276C6" w:rsidP="002B6968">
      <w:pPr>
        <w:pStyle w:val="Poetry"/>
      </w:pPr>
      <w:r w:rsidRPr="002B6968">
        <w:t>defended by a lovely little stream.</w:t>
      </w:r>
    </w:p>
    <w:p w14:paraId="2196C9EE" w14:textId="77777777" w:rsidR="000276C6" w:rsidRPr="002B6968" w:rsidRDefault="000276C6" w:rsidP="002B6968">
      <w:pPr>
        <w:pStyle w:val="Poetry"/>
      </w:pPr>
      <w:r w:rsidRPr="002B6968">
        <w:t>This last we crossed as if dry land it were;</w:t>
      </w:r>
    </w:p>
    <w:p w14:paraId="30CD7DC3" w14:textId="1087DFC5" w:rsidR="000276C6" w:rsidRPr="002B6968" w:rsidRDefault="000276C6" w:rsidP="002B6968">
      <w:pPr>
        <w:pStyle w:val="Poetry"/>
      </w:pPr>
      <w:r w:rsidRPr="002B6968">
        <w:t>through seven gates with these sages I went in,</w:t>
      </w:r>
    </w:p>
    <w:p w14:paraId="68ED0683" w14:textId="77777777" w:rsidR="002B6968" w:rsidRDefault="000276C6" w:rsidP="002B6968">
      <w:pPr>
        <w:pStyle w:val="Poetry"/>
      </w:pPr>
      <w:r w:rsidRPr="002B6968">
        <w:t xml:space="preserve">and to a meadow of fresh grass we came. </w:t>
      </w:r>
    </w:p>
    <w:p w14:paraId="23B91B5B" w14:textId="77777777" w:rsidR="002B6968" w:rsidRDefault="000276C6" w:rsidP="002B6968">
      <w:pPr>
        <w:pStyle w:val="Poetry"/>
      </w:pPr>
      <w:r w:rsidRPr="002B6968">
        <w:t xml:space="preserve">There people were with slow and serious eyes, </w:t>
      </w:r>
    </w:p>
    <w:p w14:paraId="565E748F" w14:textId="681FB6EA" w:rsidR="000276C6" w:rsidRPr="002B6968" w:rsidRDefault="000276C6" w:rsidP="002B6968">
      <w:pPr>
        <w:pStyle w:val="Poetry"/>
      </w:pPr>
      <w:r w:rsidRPr="002B6968">
        <w:t>and, in their looks, of great authority;</w:t>
      </w:r>
    </w:p>
    <w:p w14:paraId="00AA802C" w14:textId="77777777" w:rsidR="000276C6" w:rsidRPr="002B6968" w:rsidRDefault="000276C6" w:rsidP="002B6968">
      <w:pPr>
        <w:pStyle w:val="Poetry"/>
      </w:pPr>
      <w:r w:rsidRPr="002B6968">
        <w:t>they spoke but seldom and with gentle voice.</w:t>
      </w:r>
    </w:p>
    <w:p w14:paraId="17B2A518" w14:textId="45D79B97" w:rsidR="000276C6" w:rsidRDefault="000276C6" w:rsidP="002B6968">
      <w:pPr>
        <w:pStyle w:val="Poetry"/>
        <w:rPr>
          <w:sz w:val="28"/>
        </w:rPr>
      </w:pPr>
      <w:r w:rsidRPr="002B6968">
        <w:t>We therefore to one side of it drew back</w:t>
      </w:r>
    </w:p>
    <w:p w14:paraId="3B743BD9" w14:textId="77777777" w:rsidR="000276C6" w:rsidRPr="002B6968" w:rsidRDefault="000276C6" w:rsidP="002B6968">
      <w:pPr>
        <w:pStyle w:val="Poetry"/>
      </w:pPr>
      <w:r w:rsidRPr="002B6968">
        <w:t>into an open place so luminous</w:t>
      </w:r>
    </w:p>
    <w:p w14:paraId="7528BB29" w14:textId="77777777" w:rsidR="000276C6" w:rsidRPr="002B6968" w:rsidRDefault="000276C6" w:rsidP="002B6968">
      <w:pPr>
        <w:pStyle w:val="Poetry"/>
      </w:pPr>
      <w:r w:rsidRPr="002B6968">
        <w:lastRenderedPageBreak/>
        <w:t>and high, that each and all could be perceived.</w:t>
      </w:r>
    </w:p>
    <w:p w14:paraId="36A1111A" w14:textId="77777777" w:rsidR="000276C6" w:rsidRPr="002B6968" w:rsidRDefault="000276C6" w:rsidP="002B6968">
      <w:pPr>
        <w:pStyle w:val="Poetry"/>
      </w:pPr>
      <w:r w:rsidRPr="002B6968">
        <w:t>There on the green enamel opposite</w:t>
      </w:r>
    </w:p>
    <w:p w14:paraId="5C19DA00" w14:textId="77777777" w:rsidR="000276C6" w:rsidRPr="002B6968" w:rsidRDefault="000276C6" w:rsidP="002B6968">
      <w:pPr>
        <w:pStyle w:val="Poetry"/>
      </w:pPr>
      <w:r w:rsidRPr="002B6968">
        <w:t>were shown to me the spirits of the great,</w:t>
      </w:r>
    </w:p>
    <w:p w14:paraId="66CD1DBF" w14:textId="6C258B40" w:rsidR="000276C6" w:rsidRDefault="000276C6" w:rsidP="002B6968">
      <w:pPr>
        <w:pStyle w:val="Poetry"/>
      </w:pPr>
      <w:r w:rsidRPr="002B6968">
        <w:t>for seeing whom I glory in myself.</w:t>
      </w:r>
    </w:p>
    <w:p w14:paraId="775BFF99" w14:textId="77777777" w:rsidR="002B6968" w:rsidRPr="002B6968" w:rsidRDefault="002B6968" w:rsidP="002B6968">
      <w:pPr>
        <w:pStyle w:val="Poetry"/>
      </w:pPr>
    </w:p>
    <w:p w14:paraId="65FB09DE" w14:textId="77777777" w:rsidR="000276C6" w:rsidRPr="002B6968" w:rsidRDefault="000276C6" w:rsidP="002B6968">
      <w:pPr>
        <w:pStyle w:val="Poetry"/>
      </w:pPr>
      <w:r w:rsidRPr="002B6968">
        <w:t>I saw Electra with companions many,</w:t>
      </w:r>
    </w:p>
    <w:p w14:paraId="2C63691E" w14:textId="77777777" w:rsidR="002B6968" w:rsidRDefault="000276C6" w:rsidP="002B6968">
      <w:pPr>
        <w:pStyle w:val="Poetry"/>
      </w:pPr>
      <w:r w:rsidRPr="002B6968">
        <w:t xml:space="preserve">of whom I knew both Hector and Aeneas, </w:t>
      </w:r>
    </w:p>
    <w:p w14:paraId="6AB66F8C" w14:textId="1F697969" w:rsidR="000276C6" w:rsidRPr="002B6968" w:rsidRDefault="000276C6" w:rsidP="002B6968">
      <w:pPr>
        <w:pStyle w:val="Poetry"/>
      </w:pPr>
      <w:r w:rsidRPr="002B6968">
        <w:t>and Caesar armed, with shining falcon eyes.</w:t>
      </w:r>
    </w:p>
    <w:p w14:paraId="73E24F42" w14:textId="77777777" w:rsidR="000276C6" w:rsidRPr="002B6968" w:rsidRDefault="000276C6" w:rsidP="002B6968">
      <w:pPr>
        <w:pStyle w:val="Poetry"/>
      </w:pPr>
      <w:r w:rsidRPr="002B6968">
        <w:t>I saw Camilla with Penthesilea</w:t>
      </w:r>
    </w:p>
    <w:p w14:paraId="4C078B6A" w14:textId="340AC785" w:rsidR="000276C6" w:rsidRPr="002B6968" w:rsidRDefault="000276C6" w:rsidP="002B6968">
      <w:pPr>
        <w:pStyle w:val="Poetry"/>
      </w:pPr>
      <w:r w:rsidRPr="002B6968">
        <w:t>upon the other side, and King Latinus,</w:t>
      </w:r>
    </w:p>
    <w:p w14:paraId="1A0D653F" w14:textId="77777777" w:rsidR="002B6968" w:rsidRDefault="000276C6" w:rsidP="002B6968">
      <w:pPr>
        <w:pStyle w:val="Poetry"/>
      </w:pPr>
      <w:r w:rsidRPr="002B6968">
        <w:t xml:space="preserve">who with Lavinia, his own daughter, sat. </w:t>
      </w:r>
    </w:p>
    <w:p w14:paraId="6FE65332" w14:textId="77777777" w:rsidR="002B6968" w:rsidRDefault="000276C6" w:rsidP="002B6968">
      <w:pPr>
        <w:pStyle w:val="Poetry"/>
      </w:pPr>
      <w:r w:rsidRPr="002B6968">
        <w:t xml:space="preserve">I saw that Brutus who drove Tarquin out, </w:t>
      </w:r>
    </w:p>
    <w:p w14:paraId="587C45D6" w14:textId="0EF1DE35" w:rsidR="000276C6" w:rsidRPr="002B6968" w:rsidRDefault="000276C6" w:rsidP="002B6968">
      <w:pPr>
        <w:pStyle w:val="Poetry"/>
      </w:pPr>
      <w:r w:rsidRPr="002B6968">
        <w:t>Lucretia, Julia, Martia and Cornelia,</w:t>
      </w:r>
    </w:p>
    <w:p w14:paraId="329004E6" w14:textId="72128AFD" w:rsidR="000276C6" w:rsidRDefault="000276C6" w:rsidP="002B6968">
      <w:pPr>
        <w:pStyle w:val="Poetry"/>
      </w:pPr>
      <w:r w:rsidRPr="002B6968">
        <w:t>and, all alone, I saw the Saladin.</w:t>
      </w:r>
    </w:p>
    <w:p w14:paraId="4C6B066B" w14:textId="77777777" w:rsidR="002B6968" w:rsidRPr="002B6968" w:rsidRDefault="002B6968" w:rsidP="002B6968">
      <w:pPr>
        <w:pStyle w:val="Poetry"/>
      </w:pPr>
    </w:p>
    <w:p w14:paraId="5A18C372" w14:textId="6B453D88" w:rsidR="000276C6" w:rsidRPr="002B6968" w:rsidRDefault="000276C6" w:rsidP="002B6968">
      <w:pPr>
        <w:pStyle w:val="Poetry"/>
      </w:pPr>
      <w:r w:rsidRPr="002B6968">
        <w:t>Then, having raised my brows a little higher,</w:t>
      </w:r>
    </w:p>
    <w:p w14:paraId="416CFE52" w14:textId="77777777" w:rsidR="002B6968" w:rsidRDefault="000276C6" w:rsidP="002B6968">
      <w:pPr>
        <w:pStyle w:val="Poetry"/>
      </w:pPr>
      <w:r w:rsidRPr="002B6968">
        <w:t xml:space="preserve">the Teacher I beheld of those that know, </w:t>
      </w:r>
    </w:p>
    <w:p w14:paraId="030EC8BB" w14:textId="5A567255" w:rsidR="000276C6" w:rsidRPr="002B6968" w:rsidRDefault="000276C6" w:rsidP="002B6968">
      <w:pPr>
        <w:pStyle w:val="Poetry"/>
      </w:pPr>
      <w:r w:rsidRPr="002B6968">
        <w:t>seated amid a philosophic group.</w:t>
      </w:r>
    </w:p>
    <w:p w14:paraId="066CB8D8" w14:textId="77777777" w:rsidR="002B6968" w:rsidRDefault="000276C6" w:rsidP="002B6968">
      <w:pPr>
        <w:pStyle w:val="Poetry"/>
      </w:pPr>
      <w:r w:rsidRPr="002B6968">
        <w:t xml:space="preserve">They all look up to him, all honor him; </w:t>
      </w:r>
    </w:p>
    <w:p w14:paraId="69375904" w14:textId="0D6568A8" w:rsidR="000276C6" w:rsidRPr="002B6968" w:rsidRDefault="000276C6" w:rsidP="002B6968">
      <w:pPr>
        <w:pStyle w:val="Poetry"/>
      </w:pPr>
      <w:r w:rsidRPr="002B6968">
        <w:t>there Socrates and Plato I beheld,</w:t>
      </w:r>
    </w:p>
    <w:p w14:paraId="0B5ED94F" w14:textId="3D0D9546" w:rsidR="000276C6" w:rsidRPr="002B6968" w:rsidRDefault="000276C6" w:rsidP="002B6968">
      <w:pPr>
        <w:pStyle w:val="Poetry"/>
      </w:pPr>
      <w:r w:rsidRPr="002B6968">
        <w:t>who nearer than the rest are at his side;</w:t>
      </w:r>
    </w:p>
    <w:p w14:paraId="088EBE9E" w14:textId="77777777" w:rsidR="002B6968" w:rsidRDefault="000276C6" w:rsidP="002B6968">
      <w:pPr>
        <w:pStyle w:val="Poetry"/>
      </w:pPr>
      <w:r w:rsidRPr="002B6968">
        <w:t xml:space="preserve">Democritus, who thinks the world chance-born, </w:t>
      </w:r>
    </w:p>
    <w:p w14:paraId="50C35090" w14:textId="4D2466F6" w:rsidR="000276C6" w:rsidRPr="002B6968" w:rsidRDefault="000276C6" w:rsidP="002B6968">
      <w:pPr>
        <w:pStyle w:val="Poetry"/>
      </w:pPr>
      <w:r w:rsidRPr="002B6968">
        <w:t>Diogenes, Anaxagoras and Thales,</w:t>
      </w:r>
    </w:p>
    <w:p w14:paraId="38DC1E1C" w14:textId="77777777" w:rsidR="002B6968" w:rsidRDefault="000276C6" w:rsidP="002B6968">
      <w:pPr>
        <w:pStyle w:val="Poetry"/>
      </w:pPr>
      <w:r w:rsidRPr="002B6968">
        <w:t xml:space="preserve">Empedocles, Heraclitus, and Zeno; </w:t>
      </w:r>
    </w:p>
    <w:p w14:paraId="6FF68C3C" w14:textId="67335F4E" w:rsidR="000276C6" w:rsidRPr="002B6968" w:rsidRDefault="000276C6" w:rsidP="002B6968">
      <w:pPr>
        <w:pStyle w:val="Poetry"/>
      </w:pPr>
      <w:r w:rsidRPr="002B6968">
        <w:t>of qualities I saw the good collector,</w:t>
      </w:r>
    </w:p>
    <w:p w14:paraId="606ED786" w14:textId="63692CB3" w:rsidR="000276C6" w:rsidRPr="002B6968" w:rsidRDefault="000276C6" w:rsidP="002B6968">
      <w:pPr>
        <w:pStyle w:val="Poetry"/>
      </w:pPr>
      <w:r w:rsidRPr="002B6968">
        <w:t>Dioscorides I mean; Orpheus I saw,</w:t>
      </w:r>
    </w:p>
    <w:p w14:paraId="660EFD36" w14:textId="77777777" w:rsidR="002B6968" w:rsidRDefault="000276C6" w:rsidP="002B6968">
      <w:pPr>
        <w:pStyle w:val="Poetry"/>
      </w:pPr>
      <w:r w:rsidRPr="002B6968">
        <w:t xml:space="preserve">Tully and Livy, and moral Seneca; </w:t>
      </w:r>
    </w:p>
    <w:p w14:paraId="05DC2BD9" w14:textId="77777777" w:rsidR="002B6968" w:rsidRDefault="000276C6" w:rsidP="002B6968">
      <w:pPr>
        <w:pStyle w:val="Poetry"/>
      </w:pPr>
      <w:r w:rsidRPr="002B6968">
        <w:t xml:space="preserve">Euclid, the geometer, and Ptolemy, </w:t>
      </w:r>
    </w:p>
    <w:p w14:paraId="174F2818" w14:textId="6814ED30" w:rsidR="000276C6" w:rsidRPr="002B6968" w:rsidRDefault="000276C6" w:rsidP="002B6968">
      <w:pPr>
        <w:pStyle w:val="Poetry"/>
      </w:pPr>
      <w:r w:rsidRPr="002B6968">
        <w:t>Hippocrates, Avicenna, Galen,</w:t>
      </w:r>
    </w:p>
    <w:p w14:paraId="52C1D039" w14:textId="6A8ADC67" w:rsidR="000276C6" w:rsidRDefault="000276C6" w:rsidP="002B6968">
      <w:pPr>
        <w:pStyle w:val="Poetry"/>
      </w:pPr>
      <w:r w:rsidRPr="002B6968">
        <w:t>Averrhoès, who made the famous comment.</w:t>
      </w:r>
    </w:p>
    <w:p w14:paraId="6C363A93" w14:textId="77777777" w:rsidR="002B6968" w:rsidRPr="002B6968" w:rsidRDefault="002B6968" w:rsidP="002B6968">
      <w:pPr>
        <w:pStyle w:val="Poetry"/>
      </w:pPr>
    </w:p>
    <w:p w14:paraId="705DFAB0" w14:textId="06285C9F" w:rsidR="000276C6" w:rsidRPr="002B6968" w:rsidRDefault="000276C6" w:rsidP="002B6968">
      <w:pPr>
        <w:pStyle w:val="Poetry"/>
      </w:pPr>
      <w:r w:rsidRPr="002B6968">
        <w:t>I cannot speak of all of them in full,</w:t>
      </w:r>
    </w:p>
    <w:p w14:paraId="26A2B81F" w14:textId="77777777" w:rsidR="002B6968" w:rsidRDefault="000276C6" w:rsidP="002B6968">
      <w:pPr>
        <w:pStyle w:val="Poetry"/>
      </w:pPr>
      <w:r w:rsidRPr="002B6968">
        <w:t xml:space="preserve">because my long theme drives me on so fast, </w:t>
      </w:r>
    </w:p>
    <w:p w14:paraId="606725ED" w14:textId="4B7E49D7" w:rsidR="000276C6" w:rsidRDefault="000276C6" w:rsidP="002B6968">
      <w:pPr>
        <w:pStyle w:val="Poetry"/>
      </w:pPr>
      <w:r w:rsidRPr="002B6968">
        <w:t>that oft my words fall short of what I did.</w:t>
      </w:r>
    </w:p>
    <w:p w14:paraId="46E38902" w14:textId="77777777" w:rsidR="002B6968" w:rsidRPr="002B6968" w:rsidRDefault="002B6968" w:rsidP="002B6968">
      <w:pPr>
        <w:pStyle w:val="Poetry"/>
      </w:pPr>
    </w:p>
    <w:p w14:paraId="3E5BCB38" w14:textId="77777777" w:rsidR="002B6968" w:rsidRDefault="000276C6" w:rsidP="002B6968">
      <w:pPr>
        <w:pStyle w:val="Poetry"/>
      </w:pPr>
      <w:r w:rsidRPr="002B6968">
        <w:lastRenderedPageBreak/>
        <w:t xml:space="preserve">The sixfold band now dwindles down to two; </w:t>
      </w:r>
    </w:p>
    <w:p w14:paraId="7026D5D4" w14:textId="220BEBA5" w:rsidR="000276C6" w:rsidRPr="002B6968" w:rsidRDefault="000276C6" w:rsidP="002B6968">
      <w:pPr>
        <w:pStyle w:val="Poetry"/>
      </w:pPr>
      <w:r w:rsidRPr="002B6968">
        <w:t>my wise Guide leads me by a different path</w:t>
      </w:r>
    </w:p>
    <w:p w14:paraId="1CE612F7" w14:textId="5957C926" w:rsidR="000276C6" w:rsidRPr="002B6968" w:rsidRDefault="000276C6" w:rsidP="002B6968">
      <w:pPr>
        <w:pStyle w:val="Poetry"/>
      </w:pPr>
      <w:r w:rsidRPr="002B6968">
        <w:t>out of the calm into the trembling air;</w:t>
      </w:r>
    </w:p>
    <w:p w14:paraId="41724567" w14:textId="17CC9990" w:rsidR="000276C6" w:rsidRDefault="000276C6" w:rsidP="002B6968">
      <w:pPr>
        <w:pStyle w:val="Poetry"/>
      </w:pPr>
      <w:r w:rsidRPr="002B6968">
        <w:t>and to a place I come, where naught gives light.</w:t>
      </w:r>
    </w:p>
    <w:p w14:paraId="1F2BEC3A" w14:textId="77777777" w:rsidR="002B6968" w:rsidRPr="002B6968" w:rsidRDefault="002B6968" w:rsidP="002B6968">
      <w:pPr>
        <w:pStyle w:val="Poetry"/>
      </w:pPr>
    </w:p>
    <w:p w14:paraId="57DD58AF" w14:textId="77777777" w:rsidR="000276C6" w:rsidRPr="002B6968" w:rsidRDefault="000276C6" w:rsidP="002B6968">
      <w:pPr>
        <w:pStyle w:val="Heading3"/>
      </w:pPr>
      <w:r w:rsidRPr="002B6968">
        <w:t>Inferno V</w:t>
      </w:r>
    </w:p>
    <w:p w14:paraId="61A00A5D" w14:textId="77777777" w:rsidR="000276C6" w:rsidRPr="002B6968" w:rsidRDefault="000276C6" w:rsidP="002B6968">
      <w:pPr>
        <w:pStyle w:val="Heading4"/>
      </w:pPr>
      <w:r w:rsidRPr="002B6968">
        <w:t>The Second Circle. Sexual Intemperance The Lascivious and Adulterers</w:t>
      </w:r>
    </w:p>
    <w:p w14:paraId="53BA74FD" w14:textId="77777777" w:rsidR="000276C6" w:rsidRPr="002B6968" w:rsidRDefault="000276C6" w:rsidP="002B6968">
      <w:pPr>
        <w:pStyle w:val="Poetry"/>
      </w:pPr>
      <w:r w:rsidRPr="002B6968">
        <w:t>Thus from the first of circles I went down</w:t>
      </w:r>
    </w:p>
    <w:p w14:paraId="1AA53EF4" w14:textId="77777777" w:rsidR="002B6968" w:rsidRDefault="000276C6" w:rsidP="002B6968">
      <w:pPr>
        <w:pStyle w:val="Poetry"/>
      </w:pPr>
      <w:r w:rsidRPr="002B6968">
        <w:t xml:space="preserve">into the second, which surrounds less space, </w:t>
      </w:r>
    </w:p>
    <w:p w14:paraId="3326FAA2" w14:textId="506CE564" w:rsidR="000276C6" w:rsidRDefault="000276C6" w:rsidP="002B6968">
      <w:pPr>
        <w:pStyle w:val="Poetry"/>
      </w:pPr>
      <w:r w:rsidRPr="002B6968">
        <w:t>and all the greater pain, which goads to wailing.</w:t>
      </w:r>
    </w:p>
    <w:p w14:paraId="7CA9037E" w14:textId="77777777" w:rsidR="002B6968" w:rsidRPr="002B6968" w:rsidRDefault="002B6968" w:rsidP="002B6968">
      <w:pPr>
        <w:pStyle w:val="Poetry"/>
      </w:pPr>
    </w:p>
    <w:p w14:paraId="7969E1D4" w14:textId="77777777" w:rsidR="000276C6" w:rsidRPr="002B6968" w:rsidRDefault="000276C6" w:rsidP="002B6968">
      <w:pPr>
        <w:pStyle w:val="Poetry"/>
      </w:pPr>
      <w:r w:rsidRPr="002B6968">
        <w:t>There Minos stands in horrid guise, and snarls;</w:t>
      </w:r>
    </w:p>
    <w:p w14:paraId="6E097F12" w14:textId="1570A812" w:rsidR="000276C6" w:rsidRPr="002B6968" w:rsidRDefault="000276C6" w:rsidP="002B6968">
      <w:pPr>
        <w:pStyle w:val="Poetry"/>
      </w:pPr>
      <w:r w:rsidRPr="002B6968">
        <w:t>inside the entrance he examines sins,</w:t>
      </w:r>
    </w:p>
    <w:p w14:paraId="1495867D" w14:textId="77777777" w:rsidR="002B6968" w:rsidRDefault="000276C6" w:rsidP="002B6968">
      <w:pPr>
        <w:pStyle w:val="Poetry"/>
      </w:pPr>
      <w:r w:rsidRPr="002B6968">
        <w:t xml:space="preserve">judges, and, as he girds himself, commits. </w:t>
      </w:r>
    </w:p>
    <w:p w14:paraId="26730B73" w14:textId="77777777" w:rsidR="002B6968" w:rsidRDefault="000276C6" w:rsidP="002B6968">
      <w:pPr>
        <w:pStyle w:val="Poetry"/>
      </w:pPr>
      <w:r w:rsidRPr="002B6968">
        <w:t xml:space="preserve">I mean that when an ill-born soul appears </w:t>
      </w:r>
    </w:p>
    <w:p w14:paraId="7D5CB585" w14:textId="4755177E" w:rsidR="000276C6" w:rsidRPr="002B6968" w:rsidRDefault="000276C6" w:rsidP="002B6968">
      <w:pPr>
        <w:pStyle w:val="Poetry"/>
      </w:pPr>
      <w:r w:rsidRPr="002B6968">
        <w:t>before him, it confesses itself wholly;</w:t>
      </w:r>
    </w:p>
    <w:p w14:paraId="68ACA361" w14:textId="77777777" w:rsidR="000276C6" w:rsidRPr="002B6968" w:rsidRDefault="000276C6" w:rsidP="002B6968">
      <w:pPr>
        <w:pStyle w:val="Poetry"/>
      </w:pPr>
      <w:r w:rsidRPr="002B6968">
        <w:t>and thereupon that Connoisseur of sins</w:t>
      </w:r>
    </w:p>
    <w:p w14:paraId="4204A804" w14:textId="50E595E4" w:rsidR="000276C6" w:rsidRDefault="000276C6" w:rsidP="002B6968">
      <w:pPr>
        <w:pStyle w:val="Poetry"/>
      </w:pPr>
      <w:r w:rsidRPr="002B6968">
        <w:t>perceives what place in Hell belongs to it,</w:t>
      </w:r>
    </w:p>
    <w:p w14:paraId="12B43F4C" w14:textId="77777777" w:rsidR="002B6968" w:rsidRPr="002B6968" w:rsidRDefault="002B6968" w:rsidP="002B6968">
      <w:pPr>
        <w:pStyle w:val="Poetry"/>
      </w:pPr>
    </w:p>
    <w:p w14:paraId="48BBD5BE" w14:textId="77777777" w:rsidR="002B6968" w:rsidRDefault="000276C6" w:rsidP="002B6968">
      <w:pPr>
        <w:pStyle w:val="Poetry"/>
      </w:pPr>
      <w:r w:rsidRPr="002B6968">
        <w:t xml:space="preserve">and girds him with his tail as many times, </w:t>
      </w:r>
    </w:p>
    <w:p w14:paraId="4E4E9480" w14:textId="77777777" w:rsidR="002B6968" w:rsidRDefault="000276C6" w:rsidP="002B6968">
      <w:pPr>
        <w:pStyle w:val="Poetry"/>
      </w:pPr>
      <w:r w:rsidRPr="002B6968">
        <w:t xml:space="preserve">as are the grades he wishes it sent down. </w:t>
      </w:r>
    </w:p>
    <w:p w14:paraId="21955AC5" w14:textId="77777777" w:rsidR="002B6968" w:rsidRDefault="000276C6" w:rsidP="002B6968">
      <w:pPr>
        <w:pStyle w:val="Poetry"/>
      </w:pPr>
      <w:r w:rsidRPr="002B6968">
        <w:t xml:space="preserve">Before him there are always many standing; </w:t>
      </w:r>
    </w:p>
    <w:p w14:paraId="5D709FA8" w14:textId="37A3CA51" w:rsidR="000276C6" w:rsidRPr="002B6968" w:rsidRDefault="000276C6" w:rsidP="002B6968">
      <w:pPr>
        <w:pStyle w:val="Poetry"/>
      </w:pPr>
      <w:r w:rsidRPr="002B6968">
        <w:t>they go to judgment, each one in his turn;</w:t>
      </w:r>
    </w:p>
    <w:p w14:paraId="44A9E61E" w14:textId="016BD6F3" w:rsidR="000276C6" w:rsidRDefault="000276C6" w:rsidP="002B6968">
      <w:pPr>
        <w:pStyle w:val="Poetry"/>
      </w:pPr>
      <w:r w:rsidRPr="002B6968">
        <w:t>they speak and hear, and then are downward hurled.</w:t>
      </w:r>
    </w:p>
    <w:p w14:paraId="2121D277" w14:textId="77777777" w:rsidR="002B6968" w:rsidRPr="002B6968" w:rsidRDefault="002B6968" w:rsidP="002B6968">
      <w:pPr>
        <w:pStyle w:val="Poetry"/>
      </w:pPr>
    </w:p>
    <w:p w14:paraId="288B5578" w14:textId="77777777" w:rsidR="002B6968" w:rsidRDefault="000276C6" w:rsidP="002B6968">
      <w:pPr>
        <w:pStyle w:val="Poetry"/>
      </w:pPr>
      <w:r w:rsidRPr="002B6968">
        <w:t>“O thou that comest to the inn of woe,” s</w:t>
      </w:r>
    </w:p>
    <w:p w14:paraId="26538ABA" w14:textId="77777777" w:rsidR="002B6968" w:rsidRDefault="000276C6" w:rsidP="002B6968">
      <w:pPr>
        <w:pStyle w:val="Poetry"/>
      </w:pPr>
      <w:r w:rsidRPr="002B6968">
        <w:t xml:space="preserve">aid Minos, giving up, on seeing me, </w:t>
      </w:r>
    </w:p>
    <w:p w14:paraId="44EDF0ED" w14:textId="045AB161" w:rsidR="000276C6" w:rsidRPr="002B6968" w:rsidRDefault="000276C6" w:rsidP="002B6968">
      <w:pPr>
        <w:pStyle w:val="Poetry"/>
      </w:pPr>
      <w:r w:rsidRPr="002B6968">
        <w:t>the execution of so great a charge,</w:t>
      </w:r>
    </w:p>
    <w:p w14:paraId="7740A0BE" w14:textId="77777777" w:rsidR="000276C6" w:rsidRPr="002B6968" w:rsidRDefault="000276C6" w:rsidP="002B6968">
      <w:pPr>
        <w:pStyle w:val="Poetry"/>
      </w:pPr>
      <w:r w:rsidRPr="002B6968">
        <w:t>“see how thou enter, and in whom thou put</w:t>
      </w:r>
    </w:p>
    <w:p w14:paraId="05638167" w14:textId="1AD00964" w:rsidR="000276C6" w:rsidRDefault="000276C6" w:rsidP="002B6968">
      <w:pPr>
        <w:pStyle w:val="Poetry"/>
      </w:pPr>
      <w:r w:rsidRPr="002B6968">
        <w:t>thy trust; let not the gate-way’s width deceive thee!”</w:t>
      </w:r>
    </w:p>
    <w:p w14:paraId="3A04FD7F" w14:textId="77777777" w:rsidR="002B6968" w:rsidRPr="002B6968" w:rsidRDefault="002B6968" w:rsidP="002B6968">
      <w:pPr>
        <w:pStyle w:val="Poetry"/>
      </w:pPr>
    </w:p>
    <w:p w14:paraId="300ED3EF" w14:textId="77777777" w:rsidR="002B6968" w:rsidRDefault="000276C6" w:rsidP="002B6968">
      <w:pPr>
        <w:pStyle w:val="Poetry"/>
      </w:pPr>
      <w:r w:rsidRPr="002B6968">
        <w:t xml:space="preserve">To him my Leader: “Why dost thou, too, cry? </w:t>
      </w:r>
    </w:p>
    <w:p w14:paraId="4E83838D" w14:textId="77777777" w:rsidR="002B6968" w:rsidRDefault="000276C6" w:rsidP="002B6968">
      <w:pPr>
        <w:pStyle w:val="Poetry"/>
      </w:pPr>
      <w:r w:rsidRPr="002B6968">
        <w:t xml:space="preserve">Hinder thou not his fate-ordained advance; </w:t>
      </w:r>
    </w:p>
    <w:p w14:paraId="7CEFB27B" w14:textId="77777777" w:rsidR="002B6968" w:rsidRDefault="000276C6" w:rsidP="002B6968">
      <w:pPr>
        <w:pStyle w:val="Poetry"/>
      </w:pPr>
      <w:r w:rsidRPr="002B6968">
        <w:t xml:space="preserve">thus is it yonder willed, where there is power </w:t>
      </w:r>
    </w:p>
    <w:p w14:paraId="556800F1" w14:textId="129F06C2" w:rsidR="000276C6" w:rsidRDefault="000276C6" w:rsidP="002B6968">
      <w:pPr>
        <w:pStyle w:val="Poetry"/>
      </w:pPr>
      <w:r w:rsidRPr="002B6968">
        <w:lastRenderedPageBreak/>
        <w:t>to do whate’er is willed; so ask no more!”</w:t>
      </w:r>
    </w:p>
    <w:p w14:paraId="79D2ED81" w14:textId="77777777" w:rsidR="002B6968" w:rsidRPr="002B6968" w:rsidRDefault="002B6968" w:rsidP="002B6968">
      <w:pPr>
        <w:pStyle w:val="Poetry"/>
      </w:pPr>
    </w:p>
    <w:p w14:paraId="11F9040E" w14:textId="6C5BADED" w:rsidR="000276C6" w:rsidRPr="002B6968" w:rsidRDefault="000276C6" w:rsidP="002B6968">
      <w:pPr>
        <w:pStyle w:val="Poetry"/>
      </w:pPr>
      <w:r w:rsidRPr="002B6968">
        <w:t>And now the woeful sounds of actual pain</w:t>
      </w:r>
    </w:p>
    <w:p w14:paraId="191D5326" w14:textId="77777777" w:rsidR="000276C6" w:rsidRPr="002B6968" w:rsidRDefault="000276C6" w:rsidP="002B6968">
      <w:pPr>
        <w:pStyle w:val="Poetry"/>
      </w:pPr>
      <w:r w:rsidRPr="002B6968">
        <w:t>begin to break upon mine ears; I now</w:t>
      </w:r>
    </w:p>
    <w:p w14:paraId="025243C3" w14:textId="77777777" w:rsidR="002B6968" w:rsidRDefault="000276C6" w:rsidP="002B6968">
      <w:pPr>
        <w:pStyle w:val="Poetry"/>
      </w:pPr>
      <w:r w:rsidRPr="002B6968">
        <w:t xml:space="preserve">am come to where much wailing smiteth me. </w:t>
      </w:r>
    </w:p>
    <w:p w14:paraId="150B85EA" w14:textId="142C4B52" w:rsidR="000276C6" w:rsidRPr="002B6968" w:rsidRDefault="000276C6" w:rsidP="002B6968">
      <w:pPr>
        <w:pStyle w:val="Poetry"/>
      </w:pPr>
      <w:r w:rsidRPr="002B6968">
        <w:t>I reached a region silent of all light,</w:t>
      </w:r>
    </w:p>
    <w:p w14:paraId="761D22D1" w14:textId="77777777" w:rsidR="000276C6" w:rsidRPr="002B6968" w:rsidRDefault="000276C6" w:rsidP="002B6968">
      <w:pPr>
        <w:pStyle w:val="Poetry"/>
      </w:pPr>
      <w:r w:rsidRPr="002B6968">
        <w:t>which bellows as the sea doth in a storm,</w:t>
      </w:r>
    </w:p>
    <w:p w14:paraId="56CDB0B3" w14:textId="46B8F435" w:rsidR="000276C6" w:rsidRPr="002B6968" w:rsidRDefault="000276C6" w:rsidP="002B6968">
      <w:pPr>
        <w:pStyle w:val="Poetry"/>
      </w:pPr>
      <w:r w:rsidRPr="002B6968">
        <w:t>if lashed and beaten by opposing winds.</w:t>
      </w:r>
    </w:p>
    <w:p w14:paraId="285ACF0A" w14:textId="77777777" w:rsidR="002B6968" w:rsidRDefault="000276C6" w:rsidP="002B6968">
      <w:pPr>
        <w:pStyle w:val="Poetry"/>
      </w:pPr>
      <w:r w:rsidRPr="002B6968">
        <w:t xml:space="preserve">The infernal hurricane, which never stops, </w:t>
      </w:r>
    </w:p>
    <w:p w14:paraId="2C0097C6" w14:textId="407D7769" w:rsidR="000276C6" w:rsidRPr="002B6968" w:rsidRDefault="000276C6" w:rsidP="002B6968">
      <w:pPr>
        <w:pStyle w:val="Poetry"/>
      </w:pPr>
      <w:r w:rsidRPr="002B6968">
        <w:t>carries the spirits onward with its sweep,</w:t>
      </w:r>
    </w:p>
    <w:p w14:paraId="3649ED94" w14:textId="77777777" w:rsidR="002B6968" w:rsidRDefault="000276C6" w:rsidP="002B6968">
      <w:pPr>
        <w:pStyle w:val="Poetry"/>
      </w:pPr>
      <w:r w:rsidRPr="002B6968">
        <w:t xml:space="preserve">and, as it whirls and smites them, gives them pain. </w:t>
      </w:r>
    </w:p>
    <w:p w14:paraId="2DCB4B1E" w14:textId="3EC56895" w:rsidR="000276C6" w:rsidRPr="002B6968" w:rsidRDefault="000276C6" w:rsidP="002B6968">
      <w:pPr>
        <w:pStyle w:val="Poetry"/>
      </w:pPr>
      <w:r w:rsidRPr="002B6968">
        <w:t>Whene’er they come before the shattered rock,</w:t>
      </w:r>
    </w:p>
    <w:p w14:paraId="6B0D7C9C" w14:textId="17CDB2BD" w:rsidR="000276C6" w:rsidRPr="002B6968" w:rsidRDefault="000276C6" w:rsidP="002B6968">
      <w:pPr>
        <w:pStyle w:val="Poetry"/>
      </w:pPr>
      <w:r w:rsidRPr="002B6968">
        <w:t>there lamentations, moans and shrieks are heard;</w:t>
      </w:r>
    </w:p>
    <w:p w14:paraId="7F726E25" w14:textId="77777777" w:rsidR="000276C6" w:rsidRPr="002B6968" w:rsidRDefault="000276C6" w:rsidP="002B6968">
      <w:pPr>
        <w:pStyle w:val="Poetry"/>
      </w:pPr>
      <w:r w:rsidRPr="002B6968">
        <w:t>there, cursing, they blaspheme the Power Divine.</w:t>
      </w:r>
    </w:p>
    <w:p w14:paraId="63F87CD9" w14:textId="77777777" w:rsidR="000276C6" w:rsidRPr="002B6968" w:rsidRDefault="000276C6" w:rsidP="002B6968">
      <w:pPr>
        <w:pStyle w:val="Poetry"/>
      </w:pPr>
      <w:r w:rsidRPr="002B6968">
        <w:t>I understood that to this kind of pain</w:t>
      </w:r>
    </w:p>
    <w:p w14:paraId="6A498613" w14:textId="77777777" w:rsidR="002B6968" w:rsidRDefault="000276C6" w:rsidP="002B6968">
      <w:pPr>
        <w:pStyle w:val="Poetry"/>
      </w:pPr>
      <w:r w:rsidRPr="002B6968">
        <w:t xml:space="preserve">are doomed those carnal sinners, who subject </w:t>
      </w:r>
    </w:p>
    <w:p w14:paraId="4EDA70F7" w14:textId="21A97C2B" w:rsidR="000276C6" w:rsidRDefault="000276C6" w:rsidP="002B6968">
      <w:pPr>
        <w:pStyle w:val="Poetry"/>
      </w:pPr>
      <w:r w:rsidRPr="002B6968">
        <w:t>their reason to their sensual appetite.</w:t>
      </w:r>
    </w:p>
    <w:p w14:paraId="7E0D3B5C" w14:textId="77777777" w:rsidR="002B6968" w:rsidRPr="002B6968" w:rsidRDefault="002B6968" w:rsidP="002B6968">
      <w:pPr>
        <w:pStyle w:val="Poetry"/>
      </w:pPr>
    </w:p>
    <w:p w14:paraId="2D2C8F4B" w14:textId="023F84BE" w:rsidR="000276C6" w:rsidRPr="002B6968" w:rsidRDefault="000276C6" w:rsidP="002B6968">
      <w:pPr>
        <w:pStyle w:val="Poetry"/>
      </w:pPr>
      <w:r w:rsidRPr="002B6968">
        <w:t>And as their wings bear starlings on their way,</w:t>
      </w:r>
    </w:p>
    <w:p w14:paraId="39A4E38A" w14:textId="77777777" w:rsidR="002B6968" w:rsidRDefault="000276C6" w:rsidP="002B6968">
      <w:pPr>
        <w:pStyle w:val="Poetry"/>
      </w:pPr>
      <w:r w:rsidRPr="002B6968">
        <w:t xml:space="preserve">when days are cold, in full and wide-spread flocks; </w:t>
      </w:r>
    </w:p>
    <w:p w14:paraId="218208BD" w14:textId="59D41E8D" w:rsidR="000276C6" w:rsidRPr="002B6968" w:rsidRDefault="000276C6" w:rsidP="002B6968">
      <w:pPr>
        <w:pStyle w:val="Poetry"/>
      </w:pPr>
      <w:r w:rsidRPr="002B6968">
        <w:t>so doth that blast the evil spirits bear;</w:t>
      </w:r>
    </w:p>
    <w:p w14:paraId="47E83120" w14:textId="77777777" w:rsidR="002B6968" w:rsidRDefault="000276C6" w:rsidP="002B6968">
      <w:pPr>
        <w:pStyle w:val="Poetry"/>
      </w:pPr>
      <w:r w:rsidRPr="002B6968">
        <w:t xml:space="preserve">this way and that, and up and down it leads them; </w:t>
      </w:r>
    </w:p>
    <w:p w14:paraId="149601FF" w14:textId="05B9E739" w:rsidR="000276C6" w:rsidRPr="002B6968" w:rsidRDefault="000276C6" w:rsidP="002B6968">
      <w:pPr>
        <w:pStyle w:val="Poetry"/>
      </w:pPr>
      <w:r w:rsidRPr="002B6968">
        <w:t>nor only doth no hope of rest, but none</w:t>
      </w:r>
    </w:p>
    <w:p w14:paraId="59D7441D" w14:textId="21690456" w:rsidR="000276C6" w:rsidRDefault="000276C6" w:rsidP="002B6968">
      <w:pPr>
        <w:pStyle w:val="Poetry"/>
      </w:pPr>
      <w:r w:rsidRPr="002B6968">
        <w:t>of lesser suffering, ever comfort them.</w:t>
      </w:r>
    </w:p>
    <w:p w14:paraId="54D80D57" w14:textId="77777777" w:rsidR="002B6968" w:rsidRPr="002B6968" w:rsidRDefault="002B6968" w:rsidP="002B6968">
      <w:pPr>
        <w:pStyle w:val="Poetry"/>
      </w:pPr>
    </w:p>
    <w:p w14:paraId="1E474985" w14:textId="77777777" w:rsidR="002B6968" w:rsidRDefault="000276C6" w:rsidP="002B6968">
      <w:pPr>
        <w:pStyle w:val="Poetry"/>
      </w:pPr>
      <w:r w:rsidRPr="002B6968">
        <w:t xml:space="preserve">And even as cranes move on and sing their lays, </w:t>
      </w:r>
    </w:p>
    <w:p w14:paraId="325CFA62" w14:textId="7F84A1FC" w:rsidR="000276C6" w:rsidRPr="002B6968" w:rsidRDefault="000276C6" w:rsidP="002B6968">
      <w:pPr>
        <w:pStyle w:val="Poetry"/>
      </w:pPr>
      <w:r w:rsidRPr="002B6968">
        <w:t>forming the while a long line in the air;</w:t>
      </w:r>
    </w:p>
    <w:p w14:paraId="2C0288D5" w14:textId="77777777" w:rsidR="002B6968" w:rsidRDefault="000276C6" w:rsidP="002B6968">
      <w:pPr>
        <w:pStyle w:val="Poetry"/>
      </w:pPr>
      <w:r w:rsidRPr="002B6968">
        <w:t xml:space="preserve">thus saw I coming, uttering cries of pain, </w:t>
      </w:r>
    </w:p>
    <w:p w14:paraId="33FE4005" w14:textId="2FDC284B" w:rsidR="000276C6" w:rsidRPr="002B6968" w:rsidRDefault="000276C6" w:rsidP="002B6968">
      <w:pPr>
        <w:pStyle w:val="Poetry"/>
      </w:pPr>
      <w:r w:rsidRPr="002B6968">
        <w:t>shades borne along upon the aforesaid storm;</w:t>
      </w:r>
    </w:p>
    <w:p w14:paraId="3BEABF0E" w14:textId="121C7AD0" w:rsidR="000276C6" w:rsidRPr="002B6968" w:rsidRDefault="000276C6" w:rsidP="002B6968">
      <w:pPr>
        <w:pStyle w:val="Poetry"/>
      </w:pPr>
      <w:r w:rsidRPr="002B6968">
        <w:t>I therefore said: “Who, Teacher, are the people</w:t>
      </w:r>
    </w:p>
    <w:p w14:paraId="37B0619D" w14:textId="69A02D11" w:rsidR="000276C6" w:rsidRDefault="000276C6" w:rsidP="002B6968">
      <w:pPr>
        <w:pStyle w:val="Poetry"/>
      </w:pPr>
      <w:r w:rsidRPr="002B6968">
        <w:t>the gloomy air so cruelly chastises?”</w:t>
      </w:r>
    </w:p>
    <w:p w14:paraId="40EDDC2A" w14:textId="77777777" w:rsidR="002B6968" w:rsidRPr="002B6968" w:rsidRDefault="002B6968" w:rsidP="002B6968">
      <w:pPr>
        <w:pStyle w:val="Poetry"/>
      </w:pPr>
    </w:p>
    <w:p w14:paraId="7F80627B" w14:textId="77777777" w:rsidR="002B6968" w:rsidRDefault="000276C6" w:rsidP="002B6968">
      <w:pPr>
        <w:pStyle w:val="Poetry"/>
      </w:pPr>
      <w:r w:rsidRPr="002B6968">
        <w:t xml:space="preserve">“The first of those of whom thou wouldst have news,” </w:t>
      </w:r>
    </w:p>
    <w:p w14:paraId="049DA299" w14:textId="0023FBD2" w:rsidR="000276C6" w:rsidRPr="002B6968" w:rsidRDefault="000276C6" w:rsidP="002B6968">
      <w:pPr>
        <w:pStyle w:val="Poetry"/>
      </w:pPr>
      <w:r w:rsidRPr="002B6968">
        <w:t>the latter thereupon said unto me,</w:t>
      </w:r>
    </w:p>
    <w:p w14:paraId="2E7383E7" w14:textId="77777777" w:rsidR="000276C6" w:rsidRPr="002B6968" w:rsidRDefault="000276C6" w:rsidP="002B6968">
      <w:pPr>
        <w:pStyle w:val="Poetry"/>
      </w:pPr>
      <w:r w:rsidRPr="002B6968">
        <w:t>“was empress over lands of many tongues.</w:t>
      </w:r>
    </w:p>
    <w:p w14:paraId="2097F0DD" w14:textId="70032D6D" w:rsidR="000276C6" w:rsidRPr="002B6968" w:rsidRDefault="000276C6" w:rsidP="002B6968">
      <w:pPr>
        <w:pStyle w:val="Poetry"/>
      </w:pPr>
      <w:r w:rsidRPr="002B6968">
        <w:lastRenderedPageBreak/>
        <w:t>To sexual vice so wholly was she given,</w:t>
      </w:r>
    </w:p>
    <w:p w14:paraId="2B03B8D9" w14:textId="77777777" w:rsidR="002B6968" w:rsidRDefault="000276C6" w:rsidP="002B6968">
      <w:pPr>
        <w:pStyle w:val="Poetry"/>
      </w:pPr>
      <w:r w:rsidRPr="002B6968">
        <w:t xml:space="preserve">that lust she rendered lawful in her laws, </w:t>
      </w:r>
    </w:p>
    <w:p w14:paraId="00000DC1" w14:textId="44F2A07D" w:rsidR="000276C6" w:rsidRPr="002B6968" w:rsidRDefault="000276C6" w:rsidP="002B6968">
      <w:pPr>
        <w:pStyle w:val="Poetry"/>
      </w:pPr>
      <w:r w:rsidRPr="002B6968">
        <w:t>thus to remove the blame she had incurred.</w:t>
      </w:r>
    </w:p>
    <w:p w14:paraId="0081F6E1" w14:textId="77777777" w:rsidR="002B6968" w:rsidRDefault="000276C6" w:rsidP="002B6968">
      <w:pPr>
        <w:pStyle w:val="Poetry"/>
      </w:pPr>
      <w:r w:rsidRPr="002B6968">
        <w:t xml:space="preserve">Semiramis she is, of whom one reads </w:t>
      </w:r>
    </w:p>
    <w:p w14:paraId="1D1C52D2" w14:textId="48D723B7" w:rsidR="000276C6" w:rsidRPr="002B6968" w:rsidRDefault="000276C6" w:rsidP="002B6968">
      <w:pPr>
        <w:pStyle w:val="Poetry"/>
      </w:pPr>
      <w:r w:rsidRPr="002B6968">
        <w:t>that she gave suck to Ninus, and became</w:t>
      </w:r>
    </w:p>
    <w:p w14:paraId="62A2147C" w14:textId="2250FF06" w:rsidR="000276C6" w:rsidRDefault="000276C6" w:rsidP="002B6968">
      <w:pPr>
        <w:pStyle w:val="Poetry"/>
      </w:pPr>
      <w:r w:rsidRPr="002B6968">
        <w:t>his wife; she held the land the Soldan rules.</w:t>
      </w:r>
    </w:p>
    <w:p w14:paraId="18544640" w14:textId="77777777" w:rsidR="002B6968" w:rsidRPr="002B6968" w:rsidRDefault="002B6968" w:rsidP="002B6968">
      <w:pPr>
        <w:pStyle w:val="Poetry"/>
      </w:pPr>
    </w:p>
    <w:p w14:paraId="7EF8CAA2" w14:textId="77777777" w:rsidR="000276C6" w:rsidRPr="002B6968" w:rsidRDefault="000276C6" w:rsidP="002B6968">
      <w:pPr>
        <w:pStyle w:val="Poetry"/>
      </w:pPr>
      <w:r w:rsidRPr="002B6968">
        <w:t>The next is she who killed herself through love,</w:t>
      </w:r>
    </w:p>
    <w:p w14:paraId="4D4D26C9" w14:textId="77777777" w:rsidR="002B6968" w:rsidRDefault="000276C6" w:rsidP="002B6968">
      <w:pPr>
        <w:pStyle w:val="Poetry"/>
      </w:pPr>
      <w:r w:rsidRPr="002B6968">
        <w:t xml:space="preserve">and to Sichaeus’ ashes broke her faith; </w:t>
      </w:r>
    </w:p>
    <w:p w14:paraId="12A8C8E3" w14:textId="7417BA26" w:rsidR="000276C6" w:rsidRPr="002B6968" w:rsidRDefault="000276C6" w:rsidP="002B6968">
      <w:pPr>
        <w:pStyle w:val="Poetry"/>
      </w:pPr>
      <w:r w:rsidRPr="002B6968">
        <w:t>the lustful Cleopatra follows her.</w:t>
      </w:r>
    </w:p>
    <w:p w14:paraId="702F6EB3" w14:textId="77777777" w:rsidR="000276C6" w:rsidRPr="002B6968" w:rsidRDefault="000276C6" w:rsidP="002B6968">
      <w:pPr>
        <w:pStyle w:val="Poetry"/>
      </w:pPr>
      <w:r w:rsidRPr="002B6968">
        <w:t>See Helen, for whose sake so long a time</w:t>
      </w:r>
    </w:p>
    <w:p w14:paraId="66B6B8BE" w14:textId="5AEFFAF4" w:rsidR="000276C6" w:rsidRPr="002B6968" w:rsidRDefault="000276C6" w:rsidP="002B6968">
      <w:pPr>
        <w:pStyle w:val="Poetry"/>
      </w:pPr>
      <w:r w:rsidRPr="002B6968">
        <w:t>of guilt rolled by, and great Achilles see,</w:t>
      </w:r>
      <w:r w:rsidRPr="002B6968">
        <w:tab/>
      </w:r>
    </w:p>
    <w:p w14:paraId="6E49D89F" w14:textId="77777777" w:rsidR="002B6968" w:rsidRDefault="000276C6" w:rsidP="002B6968">
      <w:pPr>
        <w:pStyle w:val="Poetry"/>
      </w:pPr>
      <w:r w:rsidRPr="002B6968">
        <w:t xml:space="preserve">who fought with love when at the end of life. </w:t>
      </w:r>
    </w:p>
    <w:p w14:paraId="279F6E52" w14:textId="77777777" w:rsidR="002B6968" w:rsidRDefault="000276C6" w:rsidP="002B6968">
      <w:pPr>
        <w:pStyle w:val="Poetry"/>
      </w:pPr>
      <w:r w:rsidRPr="002B6968">
        <w:t xml:space="preserve">Paris and Tristan see;” and then he showed me, </w:t>
      </w:r>
    </w:p>
    <w:p w14:paraId="0D2A51B6" w14:textId="77777777" w:rsidR="002B6968" w:rsidRDefault="000276C6" w:rsidP="002B6968">
      <w:pPr>
        <w:pStyle w:val="Poetry"/>
      </w:pPr>
      <w:r w:rsidRPr="002B6968">
        <w:t xml:space="preserve">and pointed out by name, a thousand shades </w:t>
      </w:r>
    </w:p>
    <w:p w14:paraId="3373D32F" w14:textId="2B8D7342" w:rsidR="002B6968" w:rsidRDefault="000276C6" w:rsidP="002B6968">
      <w:pPr>
        <w:pStyle w:val="Poetry"/>
      </w:pPr>
      <w:r w:rsidRPr="002B6968">
        <w:t>and more, whom love had from our life cut off.</w:t>
      </w:r>
    </w:p>
    <w:p w14:paraId="6C8B7108" w14:textId="77777777" w:rsidR="002B6968" w:rsidRPr="002B6968" w:rsidRDefault="002B6968" w:rsidP="002B6968">
      <w:pPr>
        <w:pStyle w:val="Poetry"/>
      </w:pPr>
    </w:p>
    <w:p w14:paraId="736DFB1F" w14:textId="524025E4" w:rsidR="000276C6" w:rsidRPr="002B6968" w:rsidRDefault="000276C6" w:rsidP="002B6968">
      <w:pPr>
        <w:pStyle w:val="Poetry"/>
      </w:pPr>
      <w:r w:rsidRPr="002B6968">
        <w:t>When I had heard my Leader speak the names</w:t>
      </w:r>
    </w:p>
    <w:p w14:paraId="0441079A" w14:textId="77777777" w:rsidR="002B6968" w:rsidRDefault="000276C6" w:rsidP="002B6968">
      <w:pPr>
        <w:pStyle w:val="Poetry"/>
      </w:pPr>
      <w:r w:rsidRPr="002B6968">
        <w:t xml:space="preserve">of ladies and their knights of olden times, </w:t>
      </w:r>
    </w:p>
    <w:p w14:paraId="5980DAA8" w14:textId="77777777" w:rsidR="002B6968" w:rsidRDefault="000276C6" w:rsidP="002B6968">
      <w:pPr>
        <w:pStyle w:val="Poetry"/>
      </w:pPr>
      <w:r w:rsidRPr="002B6968">
        <w:t xml:space="preserve">pity o’ercame me, and I almost swooned. </w:t>
      </w:r>
    </w:p>
    <w:p w14:paraId="5D47BF08" w14:textId="4DCD569E" w:rsidR="000276C6" w:rsidRPr="002B6968" w:rsidRDefault="000276C6" w:rsidP="002B6968">
      <w:pPr>
        <w:pStyle w:val="Poetry"/>
      </w:pPr>
      <w:r w:rsidRPr="002B6968">
        <w:t>“Poet,” I then began, “I’d gladly talk</w:t>
      </w:r>
    </w:p>
    <w:p w14:paraId="24788FF7" w14:textId="77777777" w:rsidR="000276C6" w:rsidRPr="002B6968" w:rsidRDefault="000276C6" w:rsidP="002B6968">
      <w:pPr>
        <w:pStyle w:val="Poetry"/>
      </w:pPr>
      <w:r w:rsidRPr="002B6968">
        <w:t>with those two yonder who together go,</w:t>
      </w:r>
    </w:p>
    <w:p w14:paraId="4037CC73" w14:textId="1590C30A" w:rsidR="000276C6" w:rsidRDefault="000276C6" w:rsidP="002B6968">
      <w:pPr>
        <w:pStyle w:val="Poetry"/>
      </w:pPr>
      <w:r w:rsidRPr="002B6968">
        <w:t>and seem to be so light upon the wind.”</w:t>
      </w:r>
    </w:p>
    <w:p w14:paraId="6D970097" w14:textId="77777777" w:rsidR="002B6968" w:rsidRPr="002B6968" w:rsidRDefault="002B6968" w:rsidP="002B6968">
      <w:pPr>
        <w:pStyle w:val="Poetry"/>
      </w:pPr>
    </w:p>
    <w:p w14:paraId="45D7A0D2" w14:textId="77777777" w:rsidR="002B6968" w:rsidRDefault="000276C6" w:rsidP="002B6968">
      <w:pPr>
        <w:pStyle w:val="Poetry"/>
      </w:pPr>
      <w:r w:rsidRPr="002B6968">
        <w:t xml:space="preserve">“Thou’lt see thy chance when nearer us they are;” </w:t>
      </w:r>
    </w:p>
    <w:p w14:paraId="73B06595" w14:textId="77777777" w:rsidR="002B6968" w:rsidRDefault="000276C6" w:rsidP="002B6968">
      <w:pPr>
        <w:pStyle w:val="Poetry"/>
      </w:pPr>
      <w:r w:rsidRPr="002B6968">
        <w:t xml:space="preserve">said he, “beseech them then by that same love </w:t>
      </w:r>
    </w:p>
    <w:p w14:paraId="37AB29D3" w14:textId="51360016" w:rsidR="000276C6" w:rsidRDefault="000276C6" w:rsidP="002B6968">
      <w:pPr>
        <w:pStyle w:val="Poetry"/>
      </w:pPr>
      <w:r w:rsidRPr="002B6968">
        <w:t>which leadeth them along, and they will come.”</w:t>
      </w:r>
    </w:p>
    <w:p w14:paraId="1FAE28AE" w14:textId="77777777" w:rsidR="002B6968" w:rsidRPr="002B6968" w:rsidRDefault="002B6968" w:rsidP="002B6968">
      <w:pPr>
        <w:pStyle w:val="Poetry"/>
      </w:pPr>
    </w:p>
    <w:p w14:paraId="3C705985" w14:textId="77777777" w:rsidR="000276C6" w:rsidRPr="002B6968" w:rsidRDefault="000276C6" w:rsidP="002B6968">
      <w:pPr>
        <w:pStyle w:val="Poetry"/>
      </w:pPr>
      <w:r w:rsidRPr="002B6968">
        <w:t>Soon as the wind toward us had bent their course.</w:t>
      </w:r>
    </w:p>
    <w:p w14:paraId="3D27234D" w14:textId="2A05488B" w:rsidR="000276C6" w:rsidRPr="002B6968" w:rsidRDefault="000276C6" w:rsidP="002B6968">
      <w:pPr>
        <w:pStyle w:val="Poetry"/>
      </w:pPr>
      <w:r w:rsidRPr="002B6968">
        <w:t>I cried: “O toil-worn souls, come speak with us,</w:t>
      </w:r>
    </w:p>
    <w:p w14:paraId="21820E9A" w14:textId="27BCBC7D" w:rsidR="000276C6" w:rsidRDefault="000276C6" w:rsidP="002B6968">
      <w:pPr>
        <w:pStyle w:val="Poetry"/>
      </w:pPr>
      <w:r w:rsidRPr="002B6968">
        <w:t>so be it that One Else forbid it not!”</w:t>
      </w:r>
    </w:p>
    <w:p w14:paraId="0E97BF89" w14:textId="77777777" w:rsidR="002B6968" w:rsidRPr="002B6968" w:rsidRDefault="002B6968" w:rsidP="002B6968">
      <w:pPr>
        <w:pStyle w:val="Poetry"/>
      </w:pPr>
    </w:p>
    <w:p w14:paraId="635A8553" w14:textId="77777777" w:rsidR="002B6968" w:rsidRDefault="000276C6" w:rsidP="002B6968">
      <w:pPr>
        <w:pStyle w:val="Poetry"/>
      </w:pPr>
      <w:r w:rsidRPr="002B6968">
        <w:t xml:space="preserve">As doves, when called by their desire, come flying </w:t>
      </w:r>
    </w:p>
    <w:p w14:paraId="1576E451" w14:textId="6E9BA01E" w:rsidR="000276C6" w:rsidRPr="002B6968" w:rsidRDefault="000276C6" w:rsidP="002B6968">
      <w:pPr>
        <w:pStyle w:val="Poetry"/>
      </w:pPr>
      <w:r w:rsidRPr="002B6968">
        <w:t>with raised and steady pinions through the air</w:t>
      </w:r>
    </w:p>
    <w:p w14:paraId="0D21BE03" w14:textId="77777777" w:rsidR="000276C6" w:rsidRPr="002B6968" w:rsidRDefault="000276C6" w:rsidP="002B6968">
      <w:pPr>
        <w:pStyle w:val="Poetry"/>
      </w:pPr>
      <w:r w:rsidRPr="002B6968">
        <w:t>to their sweet nest, borne on by their own will;</w:t>
      </w:r>
    </w:p>
    <w:p w14:paraId="6283309C" w14:textId="6D674B3F" w:rsidR="000276C6" w:rsidRPr="002B6968" w:rsidRDefault="000276C6" w:rsidP="002B6968">
      <w:pPr>
        <w:pStyle w:val="Poetry"/>
      </w:pPr>
      <w:r w:rsidRPr="002B6968">
        <w:lastRenderedPageBreak/>
        <w:t>so from the band where Dido is they issued,</w:t>
      </w:r>
    </w:p>
    <w:p w14:paraId="5FFB47A0" w14:textId="77777777" w:rsidR="002B6968" w:rsidRDefault="000276C6" w:rsidP="002B6968">
      <w:pPr>
        <w:pStyle w:val="Poetry"/>
      </w:pPr>
      <w:r w:rsidRPr="002B6968">
        <w:t xml:space="preserve">advancing through the noisome air toward us, </w:t>
      </w:r>
    </w:p>
    <w:p w14:paraId="5DECC15D" w14:textId="45F7BF8F" w:rsidR="000276C6" w:rsidRDefault="000276C6" w:rsidP="002B6968">
      <w:pPr>
        <w:pStyle w:val="Poetry"/>
      </w:pPr>
      <w:r w:rsidRPr="002B6968">
        <w:t>so strong with love the tone of my appeal.</w:t>
      </w:r>
    </w:p>
    <w:p w14:paraId="4C7CA325" w14:textId="77777777" w:rsidR="002B6968" w:rsidRPr="002B6968" w:rsidRDefault="002B6968" w:rsidP="002B6968">
      <w:pPr>
        <w:pStyle w:val="Poetry"/>
      </w:pPr>
    </w:p>
    <w:p w14:paraId="5C7596A0" w14:textId="77777777" w:rsidR="002B6968" w:rsidRDefault="000276C6" w:rsidP="002B6968">
      <w:pPr>
        <w:pStyle w:val="Poetry"/>
      </w:pPr>
      <w:r w:rsidRPr="002B6968">
        <w:t xml:space="preserve">“O thou benign and gracious living creature, </w:t>
      </w:r>
    </w:p>
    <w:p w14:paraId="5EC2EDD1" w14:textId="648BA63E" w:rsidR="000276C6" w:rsidRPr="002B6968" w:rsidRDefault="000276C6" w:rsidP="002B6968">
      <w:pPr>
        <w:pStyle w:val="Poetry"/>
      </w:pPr>
      <w:r w:rsidRPr="002B6968">
        <w:t>that goest through the gloomy purple air</w:t>
      </w:r>
    </w:p>
    <w:p w14:paraId="772A4D61" w14:textId="40BFC18E" w:rsidR="000276C6" w:rsidRPr="002B6968" w:rsidRDefault="000276C6" w:rsidP="002B6968">
      <w:pPr>
        <w:pStyle w:val="Poetry"/>
      </w:pPr>
      <w:r w:rsidRPr="002B6968">
        <w:t>to visit us, who stained the world blood-red;</w:t>
      </w:r>
    </w:p>
    <w:p w14:paraId="2CE77601" w14:textId="77777777" w:rsidR="000276C6" w:rsidRPr="002B6968" w:rsidRDefault="000276C6" w:rsidP="002B6968">
      <w:pPr>
        <w:pStyle w:val="Poetry"/>
      </w:pPr>
      <w:r w:rsidRPr="002B6968">
        <w:t>if friendly were the universal King,</w:t>
      </w:r>
    </w:p>
    <w:p w14:paraId="6F9F9FD1" w14:textId="77777777" w:rsidR="002B6968" w:rsidRDefault="000276C6" w:rsidP="002B6968">
      <w:pPr>
        <w:pStyle w:val="Poetry"/>
      </w:pPr>
      <w:r w:rsidRPr="002B6968">
        <w:t xml:space="preserve">for thy peace would we pray to Him, since pity </w:t>
      </w:r>
    </w:p>
    <w:p w14:paraId="46A6D044" w14:textId="17714638" w:rsidR="000276C6" w:rsidRPr="002B6968" w:rsidRDefault="000276C6" w:rsidP="002B6968">
      <w:pPr>
        <w:pStyle w:val="Poetry"/>
      </w:pPr>
      <w:r w:rsidRPr="002B6968">
        <w:t>thou showest for this wretched woe of ours.</w:t>
      </w:r>
    </w:p>
    <w:p w14:paraId="08909A9F" w14:textId="77777777" w:rsidR="000276C6" w:rsidRPr="002B6968" w:rsidRDefault="000276C6" w:rsidP="002B6968">
      <w:pPr>
        <w:pStyle w:val="Poetry"/>
      </w:pPr>
      <w:r w:rsidRPr="002B6968">
        <w:t>Of whatsoever it may please you hear</w:t>
      </w:r>
    </w:p>
    <w:p w14:paraId="2E88780A" w14:textId="41607EEF" w:rsidR="000276C6" w:rsidRPr="002B6968" w:rsidRDefault="000276C6" w:rsidP="002B6968">
      <w:pPr>
        <w:pStyle w:val="Poetry"/>
      </w:pPr>
      <w:r w:rsidRPr="002B6968">
        <w:t>and speak, we will both hear and speak with you,</w:t>
      </w:r>
    </w:p>
    <w:p w14:paraId="46F61128" w14:textId="77777777" w:rsidR="002B6968" w:rsidRDefault="000276C6" w:rsidP="002B6968">
      <w:pPr>
        <w:pStyle w:val="Poetry"/>
      </w:pPr>
      <w:r w:rsidRPr="002B6968">
        <w:t xml:space="preserve">while yet, as now it is, the wind is hushed. </w:t>
      </w:r>
    </w:p>
    <w:p w14:paraId="4DF79CDB" w14:textId="77777777" w:rsidR="002B6968" w:rsidRDefault="000276C6" w:rsidP="002B6968">
      <w:pPr>
        <w:pStyle w:val="Poetry"/>
      </w:pPr>
      <w:r w:rsidRPr="002B6968">
        <w:t xml:space="preserve">The town where I was born sits on the shore, </w:t>
      </w:r>
    </w:p>
    <w:p w14:paraId="2BFB321B" w14:textId="77777777" w:rsidR="002B6968" w:rsidRDefault="000276C6" w:rsidP="002B6968">
      <w:pPr>
        <w:pStyle w:val="Poetry"/>
      </w:pPr>
      <w:r w:rsidRPr="002B6968">
        <w:t xml:space="preserve">whither the Po descends to be at peace </w:t>
      </w:r>
    </w:p>
    <w:p w14:paraId="4471ECE7" w14:textId="2F49597F" w:rsidR="000276C6" w:rsidRPr="002B6968" w:rsidRDefault="000276C6" w:rsidP="002B6968">
      <w:pPr>
        <w:pStyle w:val="Poetry"/>
      </w:pPr>
      <w:r w:rsidRPr="002B6968">
        <w:t>together with the streams that follow him.</w:t>
      </w:r>
    </w:p>
    <w:p w14:paraId="619A2884" w14:textId="38F417D1" w:rsidR="000276C6" w:rsidRPr="002B6968" w:rsidRDefault="000276C6" w:rsidP="002B6968">
      <w:pPr>
        <w:pStyle w:val="Poetry"/>
      </w:pPr>
      <w:r w:rsidRPr="002B6968">
        <w:t>Love, which soon seizes on a well-born heart,</w:t>
      </w:r>
    </w:p>
    <w:p w14:paraId="1BA3BC9F" w14:textId="77777777" w:rsidR="002B6968" w:rsidRDefault="000276C6" w:rsidP="002B6968">
      <w:pPr>
        <w:pStyle w:val="Poetry"/>
      </w:pPr>
      <w:r w:rsidRPr="002B6968">
        <w:t xml:space="preserve">seized him for that fair body’s sake, whereof </w:t>
      </w:r>
    </w:p>
    <w:p w14:paraId="72113E8B" w14:textId="07427589" w:rsidR="000276C6" w:rsidRPr="002B6968" w:rsidRDefault="000276C6" w:rsidP="002B6968">
      <w:pPr>
        <w:pStyle w:val="Poetry"/>
      </w:pPr>
      <w:r w:rsidRPr="002B6968">
        <w:t>I was deprived; and still the way offends me.</w:t>
      </w:r>
    </w:p>
    <w:p w14:paraId="40BEEECB" w14:textId="77777777" w:rsidR="002B6968" w:rsidRDefault="000276C6" w:rsidP="002B6968">
      <w:pPr>
        <w:pStyle w:val="Poetry"/>
      </w:pPr>
      <w:r w:rsidRPr="002B6968">
        <w:t xml:space="preserve">Love, which absolves from loving none that’s loved, </w:t>
      </w:r>
    </w:p>
    <w:p w14:paraId="1A995E99" w14:textId="7387EDE9" w:rsidR="000276C6" w:rsidRPr="002B6968" w:rsidRDefault="000276C6" w:rsidP="002B6968">
      <w:pPr>
        <w:pStyle w:val="Poetry"/>
      </w:pPr>
      <w:r w:rsidRPr="002B6968">
        <w:t>seized me so strongly for his love of me,</w:t>
      </w:r>
    </w:p>
    <w:p w14:paraId="08CED00E" w14:textId="5684BB51" w:rsidR="000276C6" w:rsidRPr="002B6968" w:rsidRDefault="000276C6" w:rsidP="002B6968">
      <w:pPr>
        <w:pStyle w:val="Poetry"/>
      </w:pPr>
      <w:r w:rsidRPr="002B6968">
        <w:t>that, as thou see’st, it doth not leave me yet.</w:t>
      </w:r>
    </w:p>
    <w:p w14:paraId="01104C9B" w14:textId="77777777" w:rsidR="000276C6" w:rsidRPr="002B6968" w:rsidRDefault="000276C6" w:rsidP="002B6968">
      <w:pPr>
        <w:pStyle w:val="Poetry"/>
      </w:pPr>
      <w:r w:rsidRPr="002B6968">
        <w:t>Love to a death in common led us on;</w:t>
      </w:r>
    </w:p>
    <w:p w14:paraId="1AF5F341" w14:textId="77777777" w:rsidR="002B6968" w:rsidRDefault="000276C6" w:rsidP="002B6968">
      <w:pPr>
        <w:pStyle w:val="Poetry"/>
      </w:pPr>
      <w:r w:rsidRPr="002B6968">
        <w:t xml:space="preserve">Cain’s ice awaiteth him who quenched our life.” </w:t>
      </w:r>
    </w:p>
    <w:p w14:paraId="69578D87" w14:textId="6881D4DC" w:rsidR="000276C6" w:rsidRDefault="000276C6" w:rsidP="002B6968">
      <w:pPr>
        <w:pStyle w:val="Poetry"/>
      </w:pPr>
      <w:r w:rsidRPr="002B6968">
        <w:t>These words were wafted down to us from them.</w:t>
      </w:r>
    </w:p>
    <w:p w14:paraId="57CFEA5D" w14:textId="77777777" w:rsidR="002B6968" w:rsidRPr="002B6968" w:rsidRDefault="002B6968" w:rsidP="002B6968">
      <w:pPr>
        <w:pStyle w:val="Poetry"/>
      </w:pPr>
    </w:p>
    <w:p w14:paraId="5EDD6F3A" w14:textId="77777777" w:rsidR="000276C6" w:rsidRPr="002B6968" w:rsidRDefault="000276C6" w:rsidP="002B6968">
      <w:pPr>
        <w:pStyle w:val="Poetry"/>
      </w:pPr>
      <w:r w:rsidRPr="002B6968">
        <w:t>When I had heard those sorely troubled souls,</w:t>
      </w:r>
    </w:p>
    <w:p w14:paraId="7000DAAF" w14:textId="70AAA271" w:rsidR="000276C6" w:rsidRPr="002B6968" w:rsidRDefault="000276C6" w:rsidP="002B6968">
      <w:pPr>
        <w:pStyle w:val="Poetry"/>
      </w:pPr>
      <w:r w:rsidRPr="002B6968">
        <w:t>I bowed my head, and long I held it low,</w:t>
      </w:r>
    </w:p>
    <w:p w14:paraId="34AD2CCE" w14:textId="77777777" w:rsidR="002B6968" w:rsidRDefault="000276C6" w:rsidP="002B6968">
      <w:pPr>
        <w:pStyle w:val="Poetry"/>
      </w:pPr>
      <w:r w:rsidRPr="002B6968">
        <w:t xml:space="preserve">until the Poet said: “What thinkest thou?” </w:t>
      </w:r>
    </w:p>
    <w:p w14:paraId="6BD26AE0" w14:textId="5D26CDAC" w:rsidR="000276C6" w:rsidRPr="002B6968" w:rsidRDefault="000276C6" w:rsidP="002B6968">
      <w:pPr>
        <w:pStyle w:val="Poetry"/>
      </w:pPr>
      <w:r w:rsidRPr="002B6968">
        <w:t>When I made answer I began: “Alas!</w:t>
      </w:r>
    </w:p>
    <w:p w14:paraId="00E0419E" w14:textId="77777777" w:rsidR="002B6968" w:rsidRDefault="000276C6" w:rsidP="002B6968">
      <w:pPr>
        <w:pStyle w:val="Poetry"/>
      </w:pPr>
      <w:r w:rsidRPr="002B6968">
        <w:t xml:space="preserve">how many tender thoughts and what desire </w:t>
      </w:r>
    </w:p>
    <w:p w14:paraId="76E415E7" w14:textId="36420704" w:rsidR="000276C6" w:rsidRDefault="000276C6" w:rsidP="002B6968">
      <w:pPr>
        <w:pStyle w:val="Poetry"/>
      </w:pPr>
      <w:r w:rsidRPr="002B6968">
        <w:t>induced these souls to take the woeful step!”</w:t>
      </w:r>
    </w:p>
    <w:p w14:paraId="1E13FC46" w14:textId="77777777" w:rsidR="002B6968" w:rsidRPr="002B6968" w:rsidRDefault="002B6968" w:rsidP="002B6968">
      <w:pPr>
        <w:pStyle w:val="Poetry"/>
      </w:pPr>
    </w:p>
    <w:p w14:paraId="27293D19" w14:textId="767F2EDB" w:rsidR="000276C6" w:rsidRPr="002B6968" w:rsidRDefault="000276C6" w:rsidP="002B6968">
      <w:pPr>
        <w:pStyle w:val="Poetry"/>
      </w:pPr>
      <w:r w:rsidRPr="002B6968">
        <w:t>I then turned back to them again and spoke,</w:t>
      </w:r>
    </w:p>
    <w:p w14:paraId="0894D65E" w14:textId="77777777" w:rsidR="002B6968" w:rsidRDefault="000276C6" w:rsidP="002B6968">
      <w:pPr>
        <w:pStyle w:val="Poetry"/>
      </w:pPr>
      <w:r w:rsidRPr="002B6968">
        <w:t xml:space="preserve">and I began: “Thine agonies, Francesca, </w:t>
      </w:r>
    </w:p>
    <w:p w14:paraId="357EC315" w14:textId="77777777" w:rsidR="002B6968" w:rsidRDefault="000276C6" w:rsidP="002B6968">
      <w:pPr>
        <w:pStyle w:val="Poetry"/>
      </w:pPr>
      <w:r w:rsidRPr="002B6968">
        <w:lastRenderedPageBreak/>
        <w:t xml:space="preserve">cause me to weep with grief and sympathy. </w:t>
      </w:r>
    </w:p>
    <w:p w14:paraId="64631E76" w14:textId="77777777" w:rsidR="002B6968" w:rsidRDefault="000276C6" w:rsidP="002B6968">
      <w:pPr>
        <w:pStyle w:val="Poetry"/>
      </w:pPr>
      <w:r w:rsidRPr="002B6968">
        <w:t xml:space="preserve">But tell me: at the time of tender sighs, </w:t>
      </w:r>
    </w:p>
    <w:p w14:paraId="7419BD6C" w14:textId="5B0EDDE2" w:rsidR="000276C6" w:rsidRPr="002B6968" w:rsidRDefault="000276C6" w:rsidP="002B6968">
      <w:pPr>
        <w:pStyle w:val="Poetry"/>
      </w:pPr>
      <w:r w:rsidRPr="002B6968">
        <w:t>whereby and how did Love concede to you</w:t>
      </w:r>
    </w:p>
    <w:p w14:paraId="1A84D42B" w14:textId="43E5C941" w:rsidR="000276C6" w:rsidRDefault="000276C6" w:rsidP="002B6968">
      <w:pPr>
        <w:pStyle w:val="Poetry"/>
      </w:pPr>
      <w:r w:rsidRPr="002B6968">
        <w:t>that ye should know each other’s veiled desires?”</w:t>
      </w:r>
    </w:p>
    <w:p w14:paraId="6166ACA3" w14:textId="77777777" w:rsidR="002B6968" w:rsidRPr="002B6968" w:rsidRDefault="002B6968" w:rsidP="002B6968">
      <w:pPr>
        <w:pStyle w:val="Poetry"/>
      </w:pPr>
    </w:p>
    <w:p w14:paraId="1ADC6056" w14:textId="77777777" w:rsidR="002B6968" w:rsidRDefault="000276C6" w:rsidP="002B6968">
      <w:pPr>
        <w:pStyle w:val="Poetry"/>
      </w:pPr>
      <w:r w:rsidRPr="002B6968">
        <w:t xml:space="preserve">And she to me: “There is no greater pain </w:t>
      </w:r>
    </w:p>
    <w:p w14:paraId="74CC39E1" w14:textId="3AF9C3E1" w:rsidR="000276C6" w:rsidRPr="002B6968" w:rsidRDefault="000276C6" w:rsidP="002B6968">
      <w:pPr>
        <w:pStyle w:val="Poetry"/>
      </w:pPr>
      <w:r w:rsidRPr="002B6968">
        <w:t>than to remember happy days in days</w:t>
      </w:r>
    </w:p>
    <w:p w14:paraId="59D558C9" w14:textId="77777777" w:rsidR="000276C6" w:rsidRPr="002B6968" w:rsidRDefault="000276C6" w:rsidP="002B6968">
      <w:pPr>
        <w:pStyle w:val="Poetry"/>
      </w:pPr>
      <w:r w:rsidRPr="002B6968">
        <w:t>of misery; and this thy Leader knows.</w:t>
      </w:r>
    </w:p>
    <w:p w14:paraId="68BBEE29" w14:textId="77777777" w:rsidR="000276C6" w:rsidRPr="002B6968" w:rsidRDefault="000276C6" w:rsidP="002B6968">
      <w:pPr>
        <w:pStyle w:val="Poetry"/>
      </w:pPr>
      <w:r w:rsidRPr="002B6968">
        <w:t>But if to know the first root of our love</w:t>
      </w:r>
    </w:p>
    <w:p w14:paraId="0CAC7E41" w14:textId="1FBCB0F0" w:rsidR="000276C6" w:rsidRPr="002B6968" w:rsidRDefault="000276C6" w:rsidP="002B6968">
      <w:pPr>
        <w:pStyle w:val="Poetry"/>
      </w:pPr>
      <w:r w:rsidRPr="002B6968">
        <w:t>so yearning a desire possesses thee,</w:t>
      </w:r>
    </w:p>
    <w:p w14:paraId="424AEDB5" w14:textId="77777777" w:rsidR="002B6968" w:rsidRDefault="000276C6" w:rsidP="002B6968">
      <w:pPr>
        <w:pStyle w:val="Poetry"/>
      </w:pPr>
      <w:r w:rsidRPr="002B6968">
        <w:t xml:space="preserve">I’ll do as one who weepeth while he speaks. </w:t>
      </w:r>
    </w:p>
    <w:p w14:paraId="1A6EABBE" w14:textId="77777777" w:rsidR="002B6968" w:rsidRDefault="000276C6" w:rsidP="002B6968">
      <w:pPr>
        <w:pStyle w:val="Poetry"/>
      </w:pPr>
      <w:r w:rsidRPr="002B6968">
        <w:t xml:space="preserve">One day, for pastime merely, we were reading </w:t>
      </w:r>
    </w:p>
    <w:p w14:paraId="241E6CDE" w14:textId="77777777" w:rsidR="002B6968" w:rsidRDefault="000276C6" w:rsidP="002B6968">
      <w:pPr>
        <w:pStyle w:val="Poetry"/>
      </w:pPr>
      <w:r w:rsidRPr="002B6968">
        <w:t xml:space="preserve">of Launcelot, and how love o’erpowered him; </w:t>
      </w:r>
    </w:p>
    <w:p w14:paraId="5074318B" w14:textId="22BF68A6" w:rsidR="000276C6" w:rsidRPr="002B6968" w:rsidRDefault="000276C6" w:rsidP="002B6968">
      <w:pPr>
        <w:pStyle w:val="Poetry"/>
      </w:pPr>
      <w:r w:rsidRPr="002B6968">
        <w:t>alone we were, and free from all misgiving.</w:t>
      </w:r>
    </w:p>
    <w:p w14:paraId="149D889A" w14:textId="584A851C" w:rsidR="000276C6" w:rsidRPr="002B6968" w:rsidRDefault="000276C6" w:rsidP="002B6968">
      <w:pPr>
        <w:pStyle w:val="Poetry"/>
      </w:pPr>
      <w:r w:rsidRPr="002B6968">
        <w:t>Oft did that reading cause our eyes to meet,</w:t>
      </w:r>
    </w:p>
    <w:p w14:paraId="0ABFA1FF" w14:textId="77777777" w:rsidR="002B6968" w:rsidRDefault="000276C6" w:rsidP="002B6968">
      <w:pPr>
        <w:pStyle w:val="Poetry"/>
      </w:pPr>
      <w:r w:rsidRPr="002B6968">
        <w:t xml:space="preserve">and often take the color from our faces; </w:t>
      </w:r>
    </w:p>
    <w:p w14:paraId="7A8E2D05" w14:textId="3DE163D4" w:rsidR="000276C6" w:rsidRPr="002B6968" w:rsidRDefault="000276C6" w:rsidP="002B6968">
      <w:pPr>
        <w:pStyle w:val="Poetry"/>
      </w:pPr>
      <w:r w:rsidRPr="002B6968">
        <w:t>and yet one passage only overcame us.</w:t>
      </w:r>
    </w:p>
    <w:p w14:paraId="15D7E71D" w14:textId="77777777" w:rsidR="002B6968" w:rsidRDefault="000276C6" w:rsidP="002B6968">
      <w:pPr>
        <w:pStyle w:val="Poetry"/>
      </w:pPr>
      <w:r w:rsidRPr="002B6968">
        <w:t xml:space="preserve">When we had read of how the longed-for smile </w:t>
      </w:r>
    </w:p>
    <w:p w14:paraId="3B62180C" w14:textId="74B66F47" w:rsidR="000276C6" w:rsidRPr="002B6968" w:rsidRDefault="000276C6" w:rsidP="002B6968">
      <w:pPr>
        <w:pStyle w:val="Poetry"/>
      </w:pPr>
      <w:r w:rsidRPr="002B6968">
        <w:t>was kissed by such a lover, this one here,</w:t>
      </w:r>
    </w:p>
    <w:p w14:paraId="3D414852" w14:textId="277F83DC" w:rsidR="000276C6" w:rsidRPr="002B6968" w:rsidRDefault="000276C6" w:rsidP="002B6968">
      <w:pPr>
        <w:pStyle w:val="Poetry"/>
      </w:pPr>
      <w:r w:rsidRPr="002B6968">
        <w:t>who nevermore shall be divided from me,</w:t>
      </w:r>
    </w:p>
    <w:p w14:paraId="284B7950" w14:textId="77777777" w:rsidR="002B6968" w:rsidRDefault="000276C6" w:rsidP="002B6968">
      <w:pPr>
        <w:pStyle w:val="Poetry"/>
      </w:pPr>
      <w:r w:rsidRPr="002B6968">
        <w:t xml:space="preserve">trembling all over, kissed me on my mouth. </w:t>
      </w:r>
    </w:p>
    <w:p w14:paraId="410CA294" w14:textId="77777777" w:rsidR="002B6968" w:rsidRDefault="000276C6" w:rsidP="002B6968">
      <w:pPr>
        <w:pStyle w:val="Poetry"/>
      </w:pPr>
      <w:r w:rsidRPr="002B6968">
        <w:t>A Gallehault the book, and he who wrote it! N</w:t>
      </w:r>
    </w:p>
    <w:p w14:paraId="0C8041F7" w14:textId="1CC5E833" w:rsidR="000276C6" w:rsidRDefault="000276C6" w:rsidP="002B6968">
      <w:pPr>
        <w:pStyle w:val="Poetry"/>
      </w:pPr>
      <w:r w:rsidRPr="002B6968">
        <w:t>o further in it did we read that day.”</w:t>
      </w:r>
    </w:p>
    <w:p w14:paraId="6F69BD99" w14:textId="77777777" w:rsidR="002B6968" w:rsidRPr="002B6968" w:rsidRDefault="002B6968" w:rsidP="002B6968">
      <w:pPr>
        <w:pStyle w:val="Poetry"/>
      </w:pPr>
    </w:p>
    <w:p w14:paraId="2F6F61D8" w14:textId="77777777" w:rsidR="000276C6" w:rsidRPr="002B6968" w:rsidRDefault="000276C6" w:rsidP="002B6968">
      <w:pPr>
        <w:pStyle w:val="Poetry"/>
      </w:pPr>
      <w:r w:rsidRPr="002B6968">
        <w:t>While one was saying this, the other spirit</w:t>
      </w:r>
    </w:p>
    <w:p w14:paraId="5F096F63" w14:textId="56030F28" w:rsidR="000276C6" w:rsidRPr="002B6968" w:rsidRDefault="000276C6" w:rsidP="002B6968">
      <w:pPr>
        <w:pStyle w:val="Poetry"/>
      </w:pPr>
      <w:r w:rsidRPr="002B6968">
        <w:t>so sorely wept, that out of sympathy</w:t>
      </w:r>
    </w:p>
    <w:p w14:paraId="3B4ECCB9" w14:textId="77777777" w:rsidR="002B6968" w:rsidRDefault="000276C6" w:rsidP="002B6968">
      <w:pPr>
        <w:pStyle w:val="Poetry"/>
      </w:pPr>
      <w:r w:rsidRPr="002B6968">
        <w:t xml:space="preserve">I swooned away as though about to die, </w:t>
      </w:r>
    </w:p>
    <w:p w14:paraId="08031397" w14:textId="4E695E2D" w:rsidR="000276C6" w:rsidRPr="002B6968" w:rsidRDefault="000276C6" w:rsidP="002B6968">
      <w:pPr>
        <w:pStyle w:val="Poetry"/>
      </w:pPr>
      <w:r w:rsidRPr="002B6968">
        <w:t>and fell as falls a body that is dead.</w:t>
      </w:r>
    </w:p>
    <w:p w14:paraId="79134D89" w14:textId="77777777" w:rsidR="000276C6" w:rsidRDefault="000276C6" w:rsidP="000276C6">
      <w:pPr>
        <w:pStyle w:val="BodyText"/>
        <w:spacing w:before="6"/>
        <w:rPr>
          <w:sz w:val="12"/>
        </w:rPr>
      </w:pPr>
    </w:p>
    <w:p w14:paraId="74927E1F" w14:textId="77777777" w:rsidR="000276C6" w:rsidRPr="002B6968" w:rsidRDefault="000276C6" w:rsidP="002B6968">
      <w:pPr>
        <w:pStyle w:val="Heading3"/>
      </w:pPr>
      <w:r w:rsidRPr="002B6968">
        <w:t>Inferno VI</w:t>
      </w:r>
    </w:p>
    <w:p w14:paraId="32FD671F" w14:textId="77777777" w:rsidR="000276C6" w:rsidRPr="002B6968" w:rsidRDefault="000276C6" w:rsidP="002B6968">
      <w:pPr>
        <w:pStyle w:val="Heading4"/>
      </w:pPr>
      <w:r w:rsidRPr="002B6968">
        <w:t>The Third Circle. Intemperance in Food Gluttons</w:t>
      </w:r>
    </w:p>
    <w:p w14:paraId="3E69CD7B" w14:textId="77777777" w:rsidR="000276C6" w:rsidRPr="002B6968" w:rsidRDefault="000276C6" w:rsidP="002B6968">
      <w:pPr>
        <w:pStyle w:val="Poetry"/>
      </w:pPr>
      <w:r w:rsidRPr="002B6968">
        <w:t>On my return to consciousness, which closed</w:t>
      </w:r>
    </w:p>
    <w:p w14:paraId="703D8F59" w14:textId="77777777" w:rsidR="002B6968" w:rsidRDefault="000276C6" w:rsidP="002B6968">
      <w:pPr>
        <w:pStyle w:val="Poetry"/>
      </w:pPr>
      <w:r w:rsidRPr="002B6968">
        <w:t xml:space="preserve">before the kindred couple’s piteous case, </w:t>
      </w:r>
    </w:p>
    <w:p w14:paraId="1E06199F" w14:textId="77777777" w:rsidR="002B6968" w:rsidRDefault="000276C6" w:rsidP="002B6968">
      <w:pPr>
        <w:pStyle w:val="Poetry"/>
      </w:pPr>
      <w:r w:rsidRPr="002B6968">
        <w:t xml:space="preserve">which utterly confounded me with grief, </w:t>
      </w:r>
    </w:p>
    <w:p w14:paraId="7BFCAA84" w14:textId="04B139E1" w:rsidR="000276C6" w:rsidRPr="002B6968" w:rsidRDefault="000276C6" w:rsidP="002B6968">
      <w:pPr>
        <w:pStyle w:val="Poetry"/>
      </w:pPr>
      <w:r w:rsidRPr="002B6968">
        <w:lastRenderedPageBreak/>
        <w:t>new torments all around me I behold,</w:t>
      </w:r>
    </w:p>
    <w:p w14:paraId="27268B0E" w14:textId="22410CAE" w:rsidR="000276C6" w:rsidRPr="002B6968" w:rsidRDefault="000276C6" w:rsidP="002B6968">
      <w:pPr>
        <w:pStyle w:val="Poetry"/>
      </w:pPr>
      <w:r w:rsidRPr="002B6968">
        <w:t>and new tormented ones, where’er I move,</w:t>
      </w:r>
    </w:p>
    <w:p w14:paraId="0CB170BB" w14:textId="349042E8" w:rsidR="000276C6" w:rsidRDefault="000276C6" w:rsidP="002B6968">
      <w:pPr>
        <w:pStyle w:val="Poetry"/>
      </w:pPr>
      <w:r w:rsidRPr="002B6968">
        <w:t>where’er I turn, and wheresoe’er I gaze.</w:t>
      </w:r>
    </w:p>
    <w:p w14:paraId="1D639400" w14:textId="77777777" w:rsidR="002B6968" w:rsidRPr="002B6968" w:rsidRDefault="002B6968" w:rsidP="002B6968">
      <w:pPr>
        <w:pStyle w:val="Poetry"/>
      </w:pPr>
    </w:p>
    <w:p w14:paraId="5956203A" w14:textId="77777777" w:rsidR="002B6968" w:rsidRDefault="000276C6" w:rsidP="002B6968">
      <w:pPr>
        <w:pStyle w:val="Poetry"/>
      </w:pPr>
      <w:r w:rsidRPr="002B6968">
        <w:t xml:space="preserve">In the third circle am I, that of rain </w:t>
      </w:r>
    </w:p>
    <w:p w14:paraId="3FA9B3B6" w14:textId="77777777" w:rsidR="002B6968" w:rsidRDefault="000276C6" w:rsidP="002B6968">
      <w:pPr>
        <w:pStyle w:val="Poetry"/>
      </w:pPr>
      <w:r w:rsidRPr="002B6968">
        <w:t xml:space="preserve">eternal, cursèd, cold and burdensome; </w:t>
      </w:r>
    </w:p>
    <w:p w14:paraId="0E3E64D8" w14:textId="581F310D" w:rsidR="000276C6" w:rsidRPr="002B6968" w:rsidRDefault="000276C6" w:rsidP="002B6968">
      <w:pPr>
        <w:pStyle w:val="Poetry"/>
      </w:pPr>
      <w:r w:rsidRPr="002B6968">
        <w:t>its measure and quality are never new.</w:t>
      </w:r>
    </w:p>
    <w:p w14:paraId="0AAF5AB5" w14:textId="22DDA31F" w:rsidR="000276C6" w:rsidRPr="002B6968" w:rsidRDefault="000276C6" w:rsidP="002B6968">
      <w:pPr>
        <w:pStyle w:val="Poetry"/>
      </w:pPr>
      <w:r w:rsidRPr="002B6968">
        <w:t>Coarse hail, and snow, and dirty-colored water</w:t>
      </w:r>
    </w:p>
    <w:p w14:paraId="251B1238" w14:textId="77777777" w:rsidR="002B6968" w:rsidRDefault="000276C6" w:rsidP="002B6968">
      <w:pPr>
        <w:pStyle w:val="Poetry"/>
      </w:pPr>
      <w:r w:rsidRPr="002B6968">
        <w:t xml:space="preserve">through the dark air are ever pouring down; </w:t>
      </w:r>
    </w:p>
    <w:p w14:paraId="043799FD" w14:textId="1A96A7E4" w:rsidR="000276C6" w:rsidRDefault="000276C6" w:rsidP="002B6968">
      <w:pPr>
        <w:pStyle w:val="Poetry"/>
      </w:pPr>
      <w:r w:rsidRPr="002B6968">
        <w:t>and foully smells the ground receiving them.</w:t>
      </w:r>
    </w:p>
    <w:p w14:paraId="20B39C7D" w14:textId="77777777" w:rsidR="002B6968" w:rsidRPr="002B6968" w:rsidRDefault="002B6968" w:rsidP="002B6968">
      <w:pPr>
        <w:pStyle w:val="Poetry"/>
      </w:pPr>
    </w:p>
    <w:p w14:paraId="4CC5D520" w14:textId="77777777" w:rsidR="002B6968" w:rsidRDefault="000276C6" w:rsidP="002B6968">
      <w:pPr>
        <w:pStyle w:val="Poetry"/>
      </w:pPr>
      <w:r w:rsidRPr="002B6968">
        <w:t xml:space="preserve">A wild beast, Cerberus, uncouth and cruel, </w:t>
      </w:r>
    </w:p>
    <w:p w14:paraId="641B3648" w14:textId="258725E7" w:rsidR="000276C6" w:rsidRPr="002B6968" w:rsidRDefault="000276C6" w:rsidP="002B6968">
      <w:pPr>
        <w:pStyle w:val="Poetry"/>
      </w:pPr>
      <w:r w:rsidRPr="002B6968">
        <w:t>is barking with three throats, as would a dog,</w:t>
      </w:r>
    </w:p>
    <w:p w14:paraId="02FE4AEA" w14:textId="03AE4245" w:rsidR="000276C6" w:rsidRPr="002B6968" w:rsidRDefault="000276C6" w:rsidP="002B6968">
      <w:pPr>
        <w:pStyle w:val="Poetry"/>
      </w:pPr>
      <w:r w:rsidRPr="002B6968">
        <w:t>over the people that are there submerged.</w:t>
      </w:r>
    </w:p>
    <w:p w14:paraId="708CB5EB" w14:textId="77777777" w:rsidR="000276C6" w:rsidRPr="002B6968" w:rsidRDefault="000276C6" w:rsidP="002B6968">
      <w:pPr>
        <w:pStyle w:val="Poetry"/>
      </w:pPr>
      <w:r w:rsidRPr="002B6968">
        <w:t>Red eyes he hath, a dark and greasy beard,</w:t>
      </w:r>
    </w:p>
    <w:p w14:paraId="49C8D245" w14:textId="77777777" w:rsidR="000276C6" w:rsidRPr="002B6968" w:rsidRDefault="000276C6" w:rsidP="002B6968">
      <w:pPr>
        <w:pStyle w:val="Poetry"/>
      </w:pPr>
      <w:r w:rsidRPr="002B6968">
        <w:t>a belly big, and talons on his hands;</w:t>
      </w:r>
    </w:p>
    <w:p w14:paraId="24B66F1F" w14:textId="77777777" w:rsidR="002B6968" w:rsidRDefault="000276C6" w:rsidP="002B6968">
      <w:pPr>
        <w:pStyle w:val="Poetry"/>
      </w:pPr>
      <w:r w:rsidRPr="002B6968">
        <w:t xml:space="preserve">he claws the spirits, flays and quarters them. </w:t>
      </w:r>
    </w:p>
    <w:p w14:paraId="38377AFB" w14:textId="4F30F867" w:rsidR="000276C6" w:rsidRPr="002B6968" w:rsidRDefault="000276C6" w:rsidP="002B6968">
      <w:pPr>
        <w:pStyle w:val="Poetry"/>
      </w:pPr>
      <w:r w:rsidRPr="002B6968">
        <w:t>The rainfall causes them to howl like dogs;</w:t>
      </w:r>
    </w:p>
    <w:p w14:paraId="4375C7D3" w14:textId="2D44A767" w:rsidR="000276C6" w:rsidRPr="002B6968" w:rsidRDefault="000276C6" w:rsidP="002B6968">
      <w:pPr>
        <w:pStyle w:val="Poetry"/>
      </w:pPr>
      <w:r w:rsidRPr="002B6968">
        <w:t>with one side they make shelter for the other;</w:t>
      </w:r>
    </w:p>
    <w:p w14:paraId="187FBEEC" w14:textId="3DD6E6D8" w:rsidR="000276C6" w:rsidRDefault="000276C6" w:rsidP="002B6968">
      <w:pPr>
        <w:pStyle w:val="Poetry"/>
      </w:pPr>
      <w:r w:rsidRPr="002B6968">
        <w:t>oft do the poor profaners turn about.</w:t>
      </w:r>
    </w:p>
    <w:p w14:paraId="7862D0CB" w14:textId="77777777" w:rsidR="002B6968" w:rsidRPr="002B6968" w:rsidRDefault="002B6968" w:rsidP="002B6968">
      <w:pPr>
        <w:pStyle w:val="Poetry"/>
      </w:pPr>
    </w:p>
    <w:p w14:paraId="163D7CBF" w14:textId="77777777" w:rsidR="002B6968" w:rsidRDefault="000276C6" w:rsidP="002B6968">
      <w:pPr>
        <w:pStyle w:val="Poetry"/>
      </w:pPr>
      <w:r w:rsidRPr="002B6968">
        <w:t xml:space="preserve">When Cerberus, the mighty worm, perceived us, </w:t>
      </w:r>
    </w:p>
    <w:p w14:paraId="77CC3255" w14:textId="01F10445" w:rsidR="000276C6" w:rsidRPr="002B6968" w:rsidRDefault="000276C6" w:rsidP="002B6968">
      <w:pPr>
        <w:pStyle w:val="Poetry"/>
      </w:pPr>
      <w:r w:rsidRPr="002B6968">
        <w:t>his mouths he opened, showing us his fangs;</w:t>
      </w:r>
    </w:p>
    <w:p w14:paraId="6FB3D578" w14:textId="77777777" w:rsidR="000276C6" w:rsidRPr="002B6968" w:rsidRDefault="000276C6" w:rsidP="002B6968">
      <w:pPr>
        <w:pStyle w:val="Poetry"/>
      </w:pPr>
      <w:r w:rsidRPr="002B6968">
        <w:t>nor had he any limb that he kept still.</w:t>
      </w:r>
    </w:p>
    <w:p w14:paraId="611160B1" w14:textId="7BFECA21" w:rsidR="000276C6" w:rsidRPr="002B6968" w:rsidRDefault="000276C6" w:rsidP="002B6968">
      <w:pPr>
        <w:pStyle w:val="Poetry"/>
      </w:pPr>
      <w:r w:rsidRPr="002B6968">
        <w:t>My Leader then stretched out his opened palms,</w:t>
      </w:r>
    </w:p>
    <w:p w14:paraId="48181D83" w14:textId="77777777" w:rsidR="002B6968" w:rsidRDefault="000276C6" w:rsidP="002B6968">
      <w:pPr>
        <w:pStyle w:val="Poetry"/>
      </w:pPr>
      <w:r w:rsidRPr="002B6968">
        <w:t xml:space="preserve">and took some earth, and with his fists well filled, </w:t>
      </w:r>
    </w:p>
    <w:p w14:paraId="72B74921" w14:textId="789D5D7B" w:rsidR="000276C6" w:rsidRPr="002B6968" w:rsidRDefault="000276C6" w:rsidP="002B6968">
      <w:pPr>
        <w:pStyle w:val="Poetry"/>
      </w:pPr>
      <w:r w:rsidRPr="002B6968">
        <w:t>he threw it down into the greedy throats.</w:t>
      </w:r>
    </w:p>
    <w:p w14:paraId="52A94B76" w14:textId="77777777" w:rsidR="002B6968" w:rsidRDefault="000276C6" w:rsidP="002B6968">
      <w:pPr>
        <w:pStyle w:val="Poetry"/>
      </w:pPr>
      <w:r w:rsidRPr="002B6968">
        <w:t xml:space="preserve">And like a dog that, barking, yearns for food, </w:t>
      </w:r>
    </w:p>
    <w:p w14:paraId="7C7D673A" w14:textId="6030FEBC" w:rsidR="000276C6" w:rsidRPr="002B6968" w:rsidRDefault="000276C6" w:rsidP="002B6968">
      <w:pPr>
        <w:pStyle w:val="Poetry"/>
      </w:pPr>
      <w:r w:rsidRPr="002B6968">
        <w:t>and, when he comes to bite it, is appeased,</w:t>
      </w:r>
    </w:p>
    <w:p w14:paraId="71EE202B" w14:textId="7E213E75" w:rsidR="000276C6" w:rsidRPr="002B6968" w:rsidRDefault="000276C6" w:rsidP="002B6968">
      <w:pPr>
        <w:pStyle w:val="Poetry"/>
      </w:pPr>
      <w:r w:rsidRPr="002B6968">
        <w:t>since only to devour it doth he strain</w:t>
      </w:r>
    </w:p>
    <w:p w14:paraId="2340BAAA" w14:textId="77777777" w:rsidR="002B6968" w:rsidRDefault="000276C6" w:rsidP="002B6968">
      <w:pPr>
        <w:pStyle w:val="Poetry"/>
      </w:pPr>
      <w:r w:rsidRPr="002B6968">
        <w:t xml:space="preserve">and fight; even such became those filthy faces </w:t>
      </w:r>
    </w:p>
    <w:p w14:paraId="611F22F3" w14:textId="77777777" w:rsidR="002B6968" w:rsidRDefault="000276C6" w:rsidP="002B6968">
      <w:pPr>
        <w:pStyle w:val="Poetry"/>
      </w:pPr>
      <w:r w:rsidRPr="002B6968">
        <w:t xml:space="preserve">of demon Cerberus, who, thundering, stuns </w:t>
      </w:r>
    </w:p>
    <w:p w14:paraId="5754F473" w14:textId="028CA1DE" w:rsidR="000276C6" w:rsidRDefault="000276C6" w:rsidP="002B6968">
      <w:pPr>
        <w:pStyle w:val="Poetry"/>
      </w:pPr>
      <w:r w:rsidRPr="002B6968">
        <w:t>the spirits so, that they would fain be deaf.</w:t>
      </w:r>
    </w:p>
    <w:p w14:paraId="682A701A" w14:textId="77777777" w:rsidR="002B6968" w:rsidRPr="002B6968" w:rsidRDefault="002B6968" w:rsidP="002B6968">
      <w:pPr>
        <w:pStyle w:val="Poetry"/>
      </w:pPr>
    </w:p>
    <w:p w14:paraId="7132D018" w14:textId="77777777" w:rsidR="000276C6" w:rsidRPr="002B6968" w:rsidRDefault="000276C6" w:rsidP="002B6968">
      <w:pPr>
        <w:pStyle w:val="Poetry"/>
      </w:pPr>
      <w:r w:rsidRPr="002B6968">
        <w:t>Over the shades the heavy rain beats down</w:t>
      </w:r>
    </w:p>
    <w:p w14:paraId="45660D46" w14:textId="3A5BFFF0" w:rsidR="000276C6" w:rsidRPr="002B6968" w:rsidRDefault="000276C6" w:rsidP="002B6968">
      <w:pPr>
        <w:pStyle w:val="Poetry"/>
      </w:pPr>
      <w:r w:rsidRPr="002B6968">
        <w:lastRenderedPageBreak/>
        <w:t>we then were passing, as our feet we set</w:t>
      </w:r>
    </w:p>
    <w:p w14:paraId="382E8F26" w14:textId="77777777" w:rsidR="002B6968" w:rsidRDefault="000276C6" w:rsidP="002B6968">
      <w:pPr>
        <w:pStyle w:val="Poetry"/>
      </w:pPr>
      <w:r w:rsidRPr="002B6968">
        <w:t xml:space="preserve">upon their unreal bodies which seem real. </w:t>
      </w:r>
    </w:p>
    <w:p w14:paraId="5D1E6333" w14:textId="77777777" w:rsidR="002B6968" w:rsidRDefault="000276C6" w:rsidP="002B6968">
      <w:pPr>
        <w:pStyle w:val="Poetry"/>
      </w:pPr>
      <w:r w:rsidRPr="002B6968">
        <w:t xml:space="preserve">They each and all were lying on the ground, </w:t>
      </w:r>
    </w:p>
    <w:p w14:paraId="68A8C0FC" w14:textId="77777777" w:rsidR="002B6968" w:rsidRDefault="000276C6" w:rsidP="002B6968">
      <w:pPr>
        <w:pStyle w:val="Poetry"/>
      </w:pPr>
      <w:r w:rsidRPr="002B6968">
        <w:t xml:space="preserve">excepting one, which rose and sat upright, </w:t>
      </w:r>
    </w:p>
    <w:p w14:paraId="77180746" w14:textId="2D008027" w:rsidR="000276C6" w:rsidRDefault="000276C6" w:rsidP="002B6968">
      <w:pPr>
        <w:pStyle w:val="Poetry"/>
      </w:pPr>
      <w:r w:rsidRPr="002B6968">
        <w:t>when it perceived us pass in front of it.</w:t>
      </w:r>
    </w:p>
    <w:p w14:paraId="074134A2" w14:textId="77777777" w:rsidR="002B6968" w:rsidRPr="002B6968" w:rsidRDefault="002B6968" w:rsidP="002B6968">
      <w:pPr>
        <w:pStyle w:val="Poetry"/>
      </w:pPr>
    </w:p>
    <w:p w14:paraId="6FDC0841" w14:textId="2C99BCBD" w:rsidR="000276C6" w:rsidRPr="002B6968" w:rsidRDefault="000276C6" w:rsidP="002B6968">
      <w:pPr>
        <w:pStyle w:val="Poetry"/>
      </w:pPr>
      <w:r w:rsidRPr="002B6968">
        <w:t>“O thou that through this Hell art being led,”</w:t>
      </w:r>
    </w:p>
    <w:p w14:paraId="6735A151" w14:textId="77777777" w:rsidR="000276C6" w:rsidRPr="002B6968" w:rsidRDefault="000276C6" w:rsidP="002B6968">
      <w:pPr>
        <w:pStyle w:val="Poetry"/>
      </w:pPr>
      <w:r w:rsidRPr="002B6968">
        <w:t>it said to me, “recall me, if thou canst;</w:t>
      </w:r>
    </w:p>
    <w:p w14:paraId="0F7A9C6F" w14:textId="20EA623F" w:rsidR="000276C6" w:rsidRDefault="000276C6" w:rsidP="002B6968">
      <w:pPr>
        <w:pStyle w:val="Poetry"/>
      </w:pPr>
      <w:r w:rsidRPr="002B6968">
        <w:t>for thou, before I unmade was, wast made.”</w:t>
      </w:r>
    </w:p>
    <w:p w14:paraId="5AC7DE95" w14:textId="77777777" w:rsidR="002B6968" w:rsidRPr="002B6968" w:rsidRDefault="002B6968" w:rsidP="002B6968">
      <w:pPr>
        <w:pStyle w:val="Poetry"/>
      </w:pPr>
    </w:p>
    <w:p w14:paraId="6DD01966" w14:textId="77777777" w:rsidR="000276C6" w:rsidRPr="002B6968" w:rsidRDefault="000276C6" w:rsidP="002B6968">
      <w:pPr>
        <w:pStyle w:val="Poetry"/>
      </w:pPr>
      <w:r w:rsidRPr="002B6968">
        <w:t>And I to it: “The anguish thou art in</w:t>
      </w:r>
    </w:p>
    <w:p w14:paraId="636B5E68" w14:textId="77777777" w:rsidR="000276C6" w:rsidRPr="002B6968" w:rsidRDefault="000276C6" w:rsidP="002B6968">
      <w:pPr>
        <w:pStyle w:val="Poetry"/>
      </w:pPr>
      <w:r w:rsidRPr="002B6968">
        <w:t>perchance withdraws thee from my memory so,</w:t>
      </w:r>
    </w:p>
    <w:p w14:paraId="29119B77" w14:textId="75A2529A" w:rsidR="000276C6" w:rsidRPr="002B6968" w:rsidRDefault="000276C6" w:rsidP="002B6968">
      <w:pPr>
        <w:pStyle w:val="Poetry"/>
      </w:pPr>
      <w:r w:rsidRPr="002B6968">
        <w:t>it doth not seem that thee I ever saw.</w:t>
      </w:r>
    </w:p>
    <w:p w14:paraId="340DDEF3" w14:textId="77777777" w:rsidR="002B6968" w:rsidRDefault="000276C6" w:rsidP="002B6968">
      <w:pPr>
        <w:pStyle w:val="Poetry"/>
      </w:pPr>
      <w:r w:rsidRPr="002B6968">
        <w:t xml:space="preserve">But tell me who thou art, that in so painful </w:t>
      </w:r>
    </w:p>
    <w:p w14:paraId="062F3CBC" w14:textId="77777777" w:rsidR="002B6968" w:rsidRDefault="000276C6" w:rsidP="002B6968">
      <w:pPr>
        <w:pStyle w:val="Poetry"/>
      </w:pPr>
      <w:r w:rsidRPr="002B6968">
        <w:t xml:space="preserve">a place art set, and to such punishment, </w:t>
      </w:r>
    </w:p>
    <w:p w14:paraId="2385FC59" w14:textId="5D39AC12" w:rsidR="000276C6" w:rsidRDefault="000276C6" w:rsidP="002B6968">
      <w:pPr>
        <w:pStyle w:val="Poetry"/>
      </w:pPr>
      <w:r w:rsidRPr="002B6968">
        <w:t>that none, though greater, so repulsive is.”</w:t>
      </w:r>
    </w:p>
    <w:p w14:paraId="088B1C17" w14:textId="77777777" w:rsidR="002B6968" w:rsidRPr="002B6968" w:rsidRDefault="002B6968" w:rsidP="002B6968">
      <w:pPr>
        <w:pStyle w:val="Poetry"/>
      </w:pPr>
    </w:p>
    <w:p w14:paraId="662EAD2F" w14:textId="77777777" w:rsidR="000276C6" w:rsidRPr="002B6968" w:rsidRDefault="000276C6" w:rsidP="002B6968">
      <w:pPr>
        <w:pStyle w:val="Poetry"/>
      </w:pPr>
      <w:r w:rsidRPr="002B6968">
        <w:t>And he to me: “Thy town, which is so full</w:t>
      </w:r>
    </w:p>
    <w:p w14:paraId="27B6CF86" w14:textId="76C992D2" w:rsidR="000276C6" w:rsidRPr="002B6968" w:rsidRDefault="000276C6" w:rsidP="002B6968">
      <w:pPr>
        <w:pStyle w:val="Poetry"/>
      </w:pPr>
      <w:r w:rsidRPr="002B6968">
        <w:t>of envy that the bag o’erflows already,</w:t>
      </w:r>
    </w:p>
    <w:p w14:paraId="1436AF5A" w14:textId="77777777" w:rsidR="002B6968" w:rsidRDefault="000276C6" w:rsidP="002B6968">
      <w:pPr>
        <w:pStyle w:val="Poetry"/>
      </w:pPr>
      <w:r w:rsidRPr="002B6968">
        <w:t xml:space="preserve">owned me when I was in the peaceful life. </w:t>
      </w:r>
    </w:p>
    <w:p w14:paraId="281546EC" w14:textId="77777777" w:rsidR="002B6968" w:rsidRDefault="000276C6" w:rsidP="002B6968">
      <w:pPr>
        <w:pStyle w:val="Poetry"/>
      </w:pPr>
      <w:r w:rsidRPr="002B6968">
        <w:t xml:space="preserve">Ciacco, you townsmen used to call me then; </w:t>
      </w:r>
    </w:p>
    <w:p w14:paraId="2B440D4A" w14:textId="10F1D216" w:rsidR="000276C6" w:rsidRPr="002B6968" w:rsidRDefault="000276C6" w:rsidP="002B6968">
      <w:pPr>
        <w:pStyle w:val="Poetry"/>
      </w:pPr>
      <w:r w:rsidRPr="002B6968">
        <w:t>for my injurious fault of gluttony</w:t>
      </w:r>
    </w:p>
    <w:p w14:paraId="6CBE9FE7" w14:textId="77777777" w:rsidR="000276C6" w:rsidRPr="002B6968" w:rsidRDefault="000276C6" w:rsidP="002B6968">
      <w:pPr>
        <w:pStyle w:val="Poetry"/>
      </w:pPr>
      <w:r w:rsidRPr="002B6968">
        <w:t>I’m broken, as thou seest, by the rain;</w:t>
      </w:r>
    </w:p>
    <w:p w14:paraId="680960D2" w14:textId="7DC2C40C" w:rsidR="000276C6" w:rsidRPr="002B6968" w:rsidRDefault="000276C6" w:rsidP="002B6968">
      <w:pPr>
        <w:pStyle w:val="Poetry"/>
      </w:pPr>
      <w:r w:rsidRPr="002B6968">
        <w:t>nor yet am I, sad soul, the only one,</w:t>
      </w:r>
    </w:p>
    <w:p w14:paraId="6500365A" w14:textId="77777777" w:rsidR="002B6968" w:rsidRDefault="000276C6" w:rsidP="002B6968">
      <w:pPr>
        <w:pStyle w:val="Poetry"/>
      </w:pPr>
      <w:r w:rsidRPr="002B6968">
        <w:t xml:space="preserve">for all these here are subject, for like fault, </w:t>
      </w:r>
    </w:p>
    <w:p w14:paraId="4AD43487" w14:textId="54320F95" w:rsidR="000276C6" w:rsidRDefault="000276C6" w:rsidP="002B6968">
      <w:pPr>
        <w:pStyle w:val="Poetry"/>
      </w:pPr>
      <w:r w:rsidRPr="002B6968">
        <w:t>unto like pain.” Thereat he spoke no more.</w:t>
      </w:r>
    </w:p>
    <w:p w14:paraId="1F8CAEC2" w14:textId="77777777" w:rsidR="002B6968" w:rsidRPr="002B6968" w:rsidRDefault="002B6968" w:rsidP="002B6968">
      <w:pPr>
        <w:pStyle w:val="Poetry"/>
      </w:pPr>
    </w:p>
    <w:p w14:paraId="21BA237A" w14:textId="77777777" w:rsidR="002B6968" w:rsidRDefault="000276C6" w:rsidP="002B6968">
      <w:pPr>
        <w:pStyle w:val="Poetry"/>
      </w:pPr>
      <w:r w:rsidRPr="002B6968">
        <w:t xml:space="preserve">“Thy trouble, Ciacco,” I replied to him, </w:t>
      </w:r>
    </w:p>
    <w:p w14:paraId="49EFE985" w14:textId="731903F8" w:rsidR="000276C6" w:rsidRPr="002B6968" w:rsidRDefault="000276C6" w:rsidP="002B6968">
      <w:pPr>
        <w:pStyle w:val="Poetry"/>
      </w:pPr>
      <w:r w:rsidRPr="002B6968">
        <w:t>“so burdens me that it invites my tears;</w:t>
      </w:r>
    </w:p>
    <w:p w14:paraId="13DE824A" w14:textId="31199B46" w:rsidR="000276C6" w:rsidRPr="002B6968" w:rsidRDefault="000276C6" w:rsidP="002B6968">
      <w:pPr>
        <w:pStyle w:val="Poetry"/>
      </w:pPr>
      <w:r w:rsidRPr="002B6968">
        <w:t>but tell me, if thou canst, to what will come</w:t>
      </w:r>
    </w:p>
    <w:p w14:paraId="5A3904BB" w14:textId="77777777" w:rsidR="000276C6" w:rsidRPr="002B6968" w:rsidRDefault="000276C6" w:rsidP="002B6968">
      <w:pPr>
        <w:pStyle w:val="Poetry"/>
      </w:pPr>
      <w:r w:rsidRPr="002B6968">
        <w:t>the citizens of our divided town;</w:t>
      </w:r>
    </w:p>
    <w:p w14:paraId="58776E72" w14:textId="77777777" w:rsidR="000276C6" w:rsidRPr="002B6968" w:rsidRDefault="000276C6" w:rsidP="002B6968">
      <w:pPr>
        <w:pStyle w:val="Poetry"/>
      </w:pPr>
      <w:r w:rsidRPr="002B6968">
        <w:t>if any one therein is just; and tell me</w:t>
      </w:r>
    </w:p>
    <w:p w14:paraId="78D4F68F" w14:textId="3E66AD16" w:rsidR="000276C6" w:rsidRDefault="000276C6" w:rsidP="002B6968">
      <w:pPr>
        <w:pStyle w:val="Poetry"/>
      </w:pPr>
      <w:r w:rsidRPr="002B6968">
        <w:t>the reason why such discord hath assailed her.”</w:t>
      </w:r>
    </w:p>
    <w:p w14:paraId="040B0AF9" w14:textId="77777777" w:rsidR="002B6968" w:rsidRPr="002B6968" w:rsidRDefault="002B6968" w:rsidP="002B6968">
      <w:pPr>
        <w:pStyle w:val="Poetry"/>
      </w:pPr>
    </w:p>
    <w:p w14:paraId="1D03C26A" w14:textId="77777777" w:rsidR="000276C6" w:rsidRPr="002B6968" w:rsidRDefault="000276C6" w:rsidP="002B6968">
      <w:pPr>
        <w:pStyle w:val="Poetry"/>
      </w:pPr>
      <w:r w:rsidRPr="002B6968">
        <w:t>And he to me then: “After struggling long</w:t>
      </w:r>
    </w:p>
    <w:p w14:paraId="344616BA" w14:textId="1D545E9C" w:rsidR="000276C6" w:rsidRPr="002B6968" w:rsidRDefault="000276C6" w:rsidP="002B6968">
      <w:pPr>
        <w:pStyle w:val="Poetry"/>
      </w:pPr>
      <w:r w:rsidRPr="002B6968">
        <w:lastRenderedPageBreak/>
        <w:t>they’ll come to bloodshed, and the boorish party</w:t>
      </w:r>
    </w:p>
    <w:p w14:paraId="7FE2BC93" w14:textId="77777777" w:rsidR="000276C6" w:rsidRPr="002B6968" w:rsidRDefault="000276C6" w:rsidP="002B6968">
      <w:pPr>
        <w:pStyle w:val="Poetry"/>
      </w:pPr>
      <w:r w:rsidRPr="002B6968">
        <w:t>will drive the other out with much offence.</w:t>
      </w:r>
    </w:p>
    <w:p w14:paraId="492AA30A" w14:textId="77777777" w:rsidR="002B6968" w:rsidRDefault="000276C6" w:rsidP="002B6968">
      <w:pPr>
        <w:pStyle w:val="Poetry"/>
      </w:pPr>
      <w:r w:rsidRPr="002B6968">
        <w:t xml:space="preserve">Then, afterward, the latter needs must fall </w:t>
      </w:r>
    </w:p>
    <w:p w14:paraId="1AE63D6C" w14:textId="77777777" w:rsidR="002B6968" w:rsidRDefault="000276C6" w:rsidP="002B6968">
      <w:pPr>
        <w:pStyle w:val="Poetry"/>
      </w:pPr>
      <w:r w:rsidRPr="002B6968">
        <w:t xml:space="preserve">within three suns, and the other party rise, </w:t>
      </w:r>
    </w:p>
    <w:p w14:paraId="7177C0C5" w14:textId="03BD9413" w:rsidR="000276C6" w:rsidRPr="002B6968" w:rsidRDefault="000276C6" w:rsidP="002B6968">
      <w:pPr>
        <w:pStyle w:val="Poetry"/>
      </w:pPr>
      <w:r w:rsidRPr="002B6968">
        <w:t>by help of one who now is ‘on the fence.’</w:t>
      </w:r>
    </w:p>
    <w:p w14:paraId="1A2B3609" w14:textId="55005232" w:rsidR="000276C6" w:rsidRPr="002B6968" w:rsidRDefault="000276C6" w:rsidP="002B6968">
      <w:pPr>
        <w:pStyle w:val="Poetry"/>
      </w:pPr>
      <w:r w:rsidRPr="002B6968">
        <w:t>A long time will it hold its forehead up,</w:t>
      </w:r>
    </w:p>
    <w:p w14:paraId="1D797B7A" w14:textId="77777777" w:rsidR="002B6968" w:rsidRDefault="000276C6" w:rsidP="002B6968">
      <w:pPr>
        <w:pStyle w:val="Poetry"/>
      </w:pPr>
      <w:r w:rsidRPr="002B6968">
        <w:t xml:space="preserve">keeping the other under grievous weights, </w:t>
      </w:r>
    </w:p>
    <w:p w14:paraId="2CA4CED2" w14:textId="77777777" w:rsidR="002B6968" w:rsidRDefault="000276C6" w:rsidP="002B6968">
      <w:pPr>
        <w:pStyle w:val="Poetry"/>
      </w:pPr>
      <w:r w:rsidRPr="002B6968">
        <w:t xml:space="preserve">howe’er it weep therefor, and be ashamed. </w:t>
      </w:r>
    </w:p>
    <w:p w14:paraId="06C4C37A" w14:textId="5882CAA4" w:rsidR="000276C6" w:rsidRPr="002B6968" w:rsidRDefault="000276C6" w:rsidP="002B6968">
      <w:pPr>
        <w:pStyle w:val="Poetry"/>
      </w:pPr>
      <w:r w:rsidRPr="002B6968">
        <w:t>Two men are just, but are not heeded there;</w:t>
      </w:r>
    </w:p>
    <w:p w14:paraId="458BC862" w14:textId="77777777" w:rsidR="000276C6" w:rsidRPr="002B6968" w:rsidRDefault="000276C6" w:rsidP="002B6968">
      <w:pPr>
        <w:pStyle w:val="Poetry"/>
      </w:pPr>
      <w:r w:rsidRPr="002B6968">
        <w:t>the three sparks that have set men’s hearts on fire,</w:t>
      </w:r>
    </w:p>
    <w:p w14:paraId="1E931FC3" w14:textId="582EF71A" w:rsidR="000276C6" w:rsidRDefault="000276C6" w:rsidP="002B6968">
      <w:pPr>
        <w:pStyle w:val="Poetry"/>
      </w:pPr>
      <w:r w:rsidRPr="002B6968">
        <w:t>are overweening pride, envy and greed.”</w:t>
      </w:r>
    </w:p>
    <w:p w14:paraId="1CCA77D0" w14:textId="77777777" w:rsidR="002B6968" w:rsidRPr="002B6968" w:rsidRDefault="002B6968" w:rsidP="002B6968">
      <w:pPr>
        <w:pStyle w:val="Poetry"/>
      </w:pPr>
    </w:p>
    <w:p w14:paraId="5F79CECC" w14:textId="77777777" w:rsidR="002B6968" w:rsidRDefault="000276C6" w:rsidP="002B6968">
      <w:pPr>
        <w:pStyle w:val="Poetry"/>
      </w:pPr>
      <w:r w:rsidRPr="002B6968">
        <w:t xml:space="preserve">Herewith he closed his tear-inspiring speech. </w:t>
      </w:r>
    </w:p>
    <w:p w14:paraId="03B9C01F" w14:textId="77777777" w:rsidR="002B6968" w:rsidRDefault="000276C6" w:rsidP="002B6968">
      <w:pPr>
        <w:pStyle w:val="Poetry"/>
      </w:pPr>
      <w:r w:rsidRPr="002B6968">
        <w:t xml:space="preserve">And I to him: “I’d have thee teach me still, </w:t>
      </w:r>
    </w:p>
    <w:p w14:paraId="0D362C3F" w14:textId="5EFF5055" w:rsidR="000276C6" w:rsidRPr="002B6968" w:rsidRDefault="000276C6" w:rsidP="002B6968">
      <w:pPr>
        <w:pStyle w:val="Poetry"/>
      </w:pPr>
      <w:r w:rsidRPr="002B6968">
        <w:t>and grant the favor of some further talk.</w:t>
      </w:r>
    </w:p>
    <w:p w14:paraId="724C2D66" w14:textId="77777777" w:rsidR="000276C6" w:rsidRPr="002B6968" w:rsidRDefault="000276C6" w:rsidP="002B6968">
      <w:pPr>
        <w:pStyle w:val="Poetry"/>
      </w:pPr>
      <w:r w:rsidRPr="002B6968">
        <w:t>Farinàta and Tegghiàio, who so worthy were,</w:t>
      </w:r>
    </w:p>
    <w:p w14:paraId="6F768AF4" w14:textId="5AC371EE" w:rsidR="000276C6" w:rsidRPr="002B6968" w:rsidRDefault="000276C6" w:rsidP="002B6968">
      <w:pPr>
        <w:pStyle w:val="Poetry"/>
      </w:pPr>
      <w:r w:rsidRPr="002B6968">
        <w:t>Jàcopo Rusticùcci, Arrigo and Mosca,</w:t>
      </w:r>
    </w:p>
    <w:p w14:paraId="31BD97DF" w14:textId="77777777" w:rsidR="000276C6" w:rsidRPr="002B6968" w:rsidRDefault="000276C6" w:rsidP="002B6968">
      <w:pPr>
        <w:pStyle w:val="Poetry"/>
      </w:pPr>
      <w:r w:rsidRPr="002B6968">
        <w:t>and the others who were set on doing good,</w:t>
      </w:r>
    </w:p>
    <w:p w14:paraId="0F2506A3" w14:textId="77777777" w:rsidR="002B6968" w:rsidRDefault="000276C6" w:rsidP="002B6968">
      <w:pPr>
        <w:pStyle w:val="Poetry"/>
      </w:pPr>
      <w:r w:rsidRPr="002B6968">
        <w:t xml:space="preserve">tell me where these are, and let me know of them; </w:t>
      </w:r>
    </w:p>
    <w:p w14:paraId="517808C6" w14:textId="16F6A502" w:rsidR="000276C6" w:rsidRPr="002B6968" w:rsidRDefault="000276C6" w:rsidP="002B6968">
      <w:pPr>
        <w:pStyle w:val="Poetry"/>
      </w:pPr>
      <w:r w:rsidRPr="002B6968">
        <w:t>for great desire constraineth me to learn</w:t>
      </w:r>
    </w:p>
    <w:p w14:paraId="04F567B4" w14:textId="1A7C4494" w:rsidR="000276C6" w:rsidRDefault="000276C6" w:rsidP="002B6968">
      <w:pPr>
        <w:pStyle w:val="Poetry"/>
      </w:pPr>
      <w:r w:rsidRPr="002B6968">
        <w:t>if Heaven now sweeten, or Hell poison them.”</w:t>
      </w:r>
    </w:p>
    <w:p w14:paraId="2C5F9F6F" w14:textId="77777777" w:rsidR="002B6968" w:rsidRPr="002B6968" w:rsidRDefault="002B6968" w:rsidP="002B6968">
      <w:pPr>
        <w:pStyle w:val="Poetry"/>
      </w:pPr>
    </w:p>
    <w:p w14:paraId="55981AB6" w14:textId="0B483177" w:rsidR="000276C6" w:rsidRPr="002B6968" w:rsidRDefault="000276C6" w:rsidP="002B6968">
      <w:pPr>
        <w:pStyle w:val="Poetry"/>
      </w:pPr>
      <w:r w:rsidRPr="002B6968">
        <w:t>And he: “Among the blackest souls are these;</w:t>
      </w:r>
    </w:p>
    <w:p w14:paraId="36309C92" w14:textId="77777777" w:rsidR="002B6968" w:rsidRDefault="000276C6" w:rsidP="002B6968">
      <w:pPr>
        <w:pStyle w:val="Poetry"/>
      </w:pPr>
      <w:r w:rsidRPr="002B6968">
        <w:t>a different fault weighs toward the bottom each;</w:t>
      </w:r>
    </w:p>
    <w:p w14:paraId="08A8B1B9" w14:textId="77777777" w:rsidR="002B6968" w:rsidRDefault="000276C6" w:rsidP="002B6968">
      <w:pPr>
        <w:pStyle w:val="Poetry"/>
      </w:pPr>
      <w:r w:rsidRPr="002B6968">
        <w:t xml:space="preserve">if thou descend so far, thou mayst behold them. </w:t>
      </w:r>
    </w:p>
    <w:p w14:paraId="61BBA0B0" w14:textId="77777777" w:rsidR="002B6968" w:rsidRDefault="000276C6" w:rsidP="002B6968">
      <w:pPr>
        <w:pStyle w:val="Poetry"/>
      </w:pPr>
      <w:r w:rsidRPr="002B6968">
        <w:t xml:space="preserve">But when in the sweet world thou art again, </w:t>
      </w:r>
    </w:p>
    <w:p w14:paraId="4745AC68" w14:textId="4AB6CBF7" w:rsidR="000276C6" w:rsidRPr="002B6968" w:rsidRDefault="000276C6" w:rsidP="002B6968">
      <w:pPr>
        <w:pStyle w:val="Poetry"/>
      </w:pPr>
      <w:r w:rsidRPr="002B6968">
        <w:t>recall me, prithee, unto others’ minds;</w:t>
      </w:r>
    </w:p>
    <w:p w14:paraId="56F3E806" w14:textId="5E4C2543" w:rsidR="000276C6" w:rsidRDefault="000276C6" w:rsidP="002B6968">
      <w:pPr>
        <w:pStyle w:val="Poetry"/>
      </w:pPr>
      <w:r w:rsidRPr="002B6968">
        <w:t>I tell no more, nor further answer thee.”</w:t>
      </w:r>
    </w:p>
    <w:p w14:paraId="2A3E5FF8" w14:textId="77777777" w:rsidR="002B6968" w:rsidRPr="002B6968" w:rsidRDefault="002B6968" w:rsidP="002B6968">
      <w:pPr>
        <w:pStyle w:val="Poetry"/>
      </w:pPr>
    </w:p>
    <w:p w14:paraId="66190AA4" w14:textId="77777777" w:rsidR="000276C6" w:rsidRPr="002B6968" w:rsidRDefault="000276C6" w:rsidP="002B6968">
      <w:pPr>
        <w:pStyle w:val="Poetry"/>
      </w:pPr>
      <w:r w:rsidRPr="002B6968">
        <w:t>His fixed eyes thereupon he turned askance;</w:t>
      </w:r>
    </w:p>
    <w:p w14:paraId="0095F440" w14:textId="77777777" w:rsidR="002B6968" w:rsidRDefault="000276C6" w:rsidP="002B6968">
      <w:pPr>
        <w:pStyle w:val="Poetry"/>
      </w:pPr>
      <w:r w:rsidRPr="002B6968">
        <w:t xml:space="preserve">a while he looked at me, then bowed his head, </w:t>
      </w:r>
    </w:p>
    <w:p w14:paraId="69BA14F6" w14:textId="13C7F2B3" w:rsidR="000276C6" w:rsidRDefault="000276C6" w:rsidP="002B6968">
      <w:pPr>
        <w:pStyle w:val="Poetry"/>
      </w:pPr>
      <w:r w:rsidRPr="002B6968">
        <w:t>and fell therewith among the other blind.</w:t>
      </w:r>
    </w:p>
    <w:p w14:paraId="78B68063" w14:textId="77777777" w:rsidR="002B6968" w:rsidRPr="002B6968" w:rsidRDefault="002B6968" w:rsidP="002B6968">
      <w:pPr>
        <w:pStyle w:val="Poetry"/>
      </w:pPr>
    </w:p>
    <w:p w14:paraId="22C303FA" w14:textId="77777777" w:rsidR="000276C6" w:rsidRPr="002B6968" w:rsidRDefault="000276C6" w:rsidP="002B6968">
      <w:pPr>
        <w:pStyle w:val="Poetry"/>
      </w:pPr>
      <w:r w:rsidRPr="002B6968">
        <w:t>Then said my Leader: “He’ll not wake again</w:t>
      </w:r>
    </w:p>
    <w:p w14:paraId="2E7C42CC" w14:textId="5A618F42" w:rsidR="000276C6" w:rsidRPr="002B6968" w:rsidRDefault="000276C6" w:rsidP="002B6968">
      <w:pPr>
        <w:pStyle w:val="Poetry"/>
      </w:pPr>
      <w:r w:rsidRPr="002B6968">
        <w:t>on this side of the angel-trumpet’s sound.</w:t>
      </w:r>
    </w:p>
    <w:p w14:paraId="01558BD8" w14:textId="77777777" w:rsidR="002B6968" w:rsidRDefault="000276C6" w:rsidP="002B6968">
      <w:pPr>
        <w:pStyle w:val="Poetry"/>
      </w:pPr>
      <w:r w:rsidRPr="002B6968">
        <w:lastRenderedPageBreak/>
        <w:t xml:space="preserve">What time the hostile Podestà shall come, </w:t>
      </w:r>
    </w:p>
    <w:p w14:paraId="11448398" w14:textId="77777777" w:rsidR="002B6968" w:rsidRDefault="000276C6" w:rsidP="002B6968">
      <w:pPr>
        <w:pStyle w:val="Poetry"/>
      </w:pPr>
      <w:r w:rsidRPr="002B6968">
        <w:t xml:space="preserve">each soul will find again its dismal tomb, </w:t>
      </w:r>
    </w:p>
    <w:p w14:paraId="1CDC3D80" w14:textId="77777777" w:rsidR="002B6968" w:rsidRDefault="000276C6" w:rsidP="002B6968">
      <w:pPr>
        <w:pStyle w:val="Poetry"/>
      </w:pPr>
      <w:r w:rsidRPr="002B6968">
        <w:t xml:space="preserve">each will take on again its flesh and shape, </w:t>
      </w:r>
    </w:p>
    <w:p w14:paraId="701B4FB1" w14:textId="48301DEF" w:rsidR="000276C6" w:rsidRDefault="000276C6" w:rsidP="002B6968">
      <w:pPr>
        <w:pStyle w:val="Poetry"/>
      </w:pPr>
      <w:r w:rsidRPr="002B6968">
        <w:t>and hear what through eternity resounds.”</w:t>
      </w:r>
    </w:p>
    <w:p w14:paraId="78F929C5" w14:textId="77777777" w:rsidR="002B6968" w:rsidRPr="002B6968" w:rsidRDefault="002B6968" w:rsidP="002B6968">
      <w:pPr>
        <w:pStyle w:val="Poetry"/>
      </w:pPr>
    </w:p>
    <w:p w14:paraId="62CD335B" w14:textId="536EA98F" w:rsidR="000276C6" w:rsidRPr="002B6968" w:rsidRDefault="000276C6" w:rsidP="002B6968">
      <w:pPr>
        <w:pStyle w:val="Poetry"/>
      </w:pPr>
      <w:r w:rsidRPr="002B6968">
        <w:t>We thus passed through with slowly moving steps</w:t>
      </w:r>
    </w:p>
    <w:p w14:paraId="5C03CE32" w14:textId="77777777" w:rsidR="002B6968" w:rsidRDefault="000276C6" w:rsidP="002B6968">
      <w:pPr>
        <w:pStyle w:val="Poetry"/>
      </w:pPr>
      <w:r w:rsidRPr="002B6968">
        <w:t xml:space="preserve">the filthy mixture of the shades and rain, </w:t>
      </w:r>
    </w:p>
    <w:p w14:paraId="75382636" w14:textId="576BC224" w:rsidR="000276C6" w:rsidRPr="002B6968" w:rsidRDefault="000276C6" w:rsidP="002B6968">
      <w:pPr>
        <w:pStyle w:val="Poetry"/>
      </w:pPr>
      <w:r w:rsidRPr="002B6968">
        <w:t>talking a little of the future life;</w:t>
      </w:r>
    </w:p>
    <w:p w14:paraId="38B8B556" w14:textId="77777777" w:rsidR="002B6968" w:rsidRDefault="000276C6" w:rsidP="002B6968">
      <w:pPr>
        <w:pStyle w:val="Poetry"/>
      </w:pPr>
      <w:r w:rsidRPr="002B6968">
        <w:t xml:space="preserve">because of which I said: “These torments, Teacher, </w:t>
      </w:r>
    </w:p>
    <w:p w14:paraId="061EE500" w14:textId="190A3C51" w:rsidR="000276C6" w:rsidRPr="002B6968" w:rsidRDefault="000276C6" w:rsidP="002B6968">
      <w:pPr>
        <w:pStyle w:val="Poetry"/>
      </w:pPr>
      <w:r w:rsidRPr="002B6968">
        <w:t>after the Final Sentence will they grow,</w:t>
      </w:r>
    </w:p>
    <w:p w14:paraId="6A43DC62" w14:textId="6A32B3EB" w:rsidR="000276C6" w:rsidRDefault="000276C6" w:rsidP="002B6968">
      <w:pPr>
        <w:pStyle w:val="Poetry"/>
      </w:pPr>
      <w:r w:rsidRPr="002B6968">
        <w:t>or less become, or burn the same as now.”</w:t>
      </w:r>
    </w:p>
    <w:p w14:paraId="362D26AC" w14:textId="77777777" w:rsidR="002B6968" w:rsidRPr="002B6968" w:rsidRDefault="002B6968" w:rsidP="002B6968">
      <w:pPr>
        <w:pStyle w:val="Poetry"/>
      </w:pPr>
    </w:p>
    <w:p w14:paraId="6B7C422B" w14:textId="77777777" w:rsidR="002B6968" w:rsidRDefault="000276C6" w:rsidP="002B6968">
      <w:pPr>
        <w:pStyle w:val="Poetry"/>
      </w:pPr>
      <w:r w:rsidRPr="002B6968">
        <w:t xml:space="preserve">And he to me: “Return thou to thy science, </w:t>
      </w:r>
    </w:p>
    <w:p w14:paraId="30EAEAD1" w14:textId="77777777" w:rsidR="002B6968" w:rsidRDefault="000276C6" w:rsidP="002B6968">
      <w:pPr>
        <w:pStyle w:val="Poetry"/>
      </w:pPr>
      <w:r w:rsidRPr="002B6968">
        <w:t xml:space="preserve">which holdeth that the more a thing is perfect, </w:t>
      </w:r>
    </w:p>
    <w:p w14:paraId="486A7BF6" w14:textId="19035BF1" w:rsidR="000276C6" w:rsidRPr="002B6968" w:rsidRDefault="000276C6" w:rsidP="002B6968">
      <w:pPr>
        <w:pStyle w:val="Poetry"/>
      </w:pPr>
      <w:r w:rsidRPr="002B6968">
        <w:t>so much the more it feels of weal or woe.</w:t>
      </w:r>
    </w:p>
    <w:p w14:paraId="38225679" w14:textId="77777777" w:rsidR="000276C6" w:rsidRPr="002B6968" w:rsidRDefault="000276C6" w:rsidP="002B6968">
      <w:pPr>
        <w:pStyle w:val="Poetry"/>
      </w:pPr>
      <w:r w:rsidRPr="002B6968">
        <w:t>Although this cursèd folk shall nevermore</w:t>
      </w:r>
    </w:p>
    <w:p w14:paraId="185C2C16" w14:textId="77112A8C" w:rsidR="000276C6" w:rsidRPr="002B6968" w:rsidRDefault="000276C6" w:rsidP="002B6968">
      <w:pPr>
        <w:pStyle w:val="Poetry"/>
      </w:pPr>
      <w:r w:rsidRPr="002B6968">
        <w:t>arrive at true perfection, it expects</w:t>
      </w:r>
    </w:p>
    <w:p w14:paraId="23141073" w14:textId="689A2203" w:rsidR="000276C6" w:rsidRDefault="000276C6" w:rsidP="002B6968">
      <w:pPr>
        <w:pStyle w:val="Poetry"/>
      </w:pPr>
      <w:r w:rsidRPr="002B6968">
        <w:t>to be more perfect after, than before.”</w:t>
      </w:r>
    </w:p>
    <w:p w14:paraId="7C17AF51" w14:textId="77777777" w:rsidR="002B6968" w:rsidRPr="002B6968" w:rsidRDefault="002B6968" w:rsidP="002B6968">
      <w:pPr>
        <w:pStyle w:val="Poetry"/>
      </w:pPr>
    </w:p>
    <w:p w14:paraId="2B04A7A6" w14:textId="77777777" w:rsidR="002B6968" w:rsidRDefault="000276C6" w:rsidP="002B6968">
      <w:pPr>
        <w:pStyle w:val="Poetry"/>
      </w:pPr>
      <w:r w:rsidRPr="002B6968">
        <w:t xml:space="preserve">As in a circle, round that road we went, </w:t>
      </w:r>
    </w:p>
    <w:p w14:paraId="5B78661C" w14:textId="77777777" w:rsidR="002B6968" w:rsidRDefault="000276C6" w:rsidP="002B6968">
      <w:pPr>
        <w:pStyle w:val="Poetry"/>
      </w:pPr>
      <w:r w:rsidRPr="002B6968">
        <w:t xml:space="preserve">speaking at greater length than I repeat, </w:t>
      </w:r>
    </w:p>
    <w:p w14:paraId="53C7D80E" w14:textId="6CA044B3" w:rsidR="000276C6" w:rsidRPr="002B6968" w:rsidRDefault="000276C6" w:rsidP="002B6968">
      <w:pPr>
        <w:pStyle w:val="Poetry"/>
      </w:pPr>
      <w:r w:rsidRPr="002B6968">
        <w:t>and came unto a place where one descends;</w:t>
      </w:r>
    </w:p>
    <w:p w14:paraId="34B8677B" w14:textId="6A9BE9F8" w:rsidR="000276C6" w:rsidRPr="002B6968" w:rsidRDefault="000276C6" w:rsidP="002B6968">
      <w:pPr>
        <w:pStyle w:val="Poetry"/>
      </w:pPr>
      <w:r w:rsidRPr="002B6968">
        <w:t>there found we Plutus, the great enemy.</w:t>
      </w:r>
    </w:p>
    <w:p w14:paraId="16F110E8" w14:textId="77777777" w:rsidR="000276C6" w:rsidRDefault="000276C6" w:rsidP="000276C6">
      <w:pPr>
        <w:pStyle w:val="BodyText"/>
        <w:rPr>
          <w:sz w:val="28"/>
        </w:rPr>
      </w:pPr>
    </w:p>
    <w:p w14:paraId="3922425D" w14:textId="77777777" w:rsidR="000276C6" w:rsidRPr="002B6968" w:rsidRDefault="000276C6" w:rsidP="002B6968">
      <w:pPr>
        <w:pStyle w:val="Heading3"/>
      </w:pPr>
      <w:r w:rsidRPr="002B6968">
        <w:t>Inferno VII</w:t>
      </w:r>
    </w:p>
    <w:p w14:paraId="7258B875" w14:textId="77777777" w:rsidR="000276C6" w:rsidRPr="002B6968" w:rsidRDefault="000276C6" w:rsidP="002B6968">
      <w:pPr>
        <w:pStyle w:val="Heading4"/>
      </w:pPr>
      <w:r w:rsidRPr="002B6968">
        <w:t>The Fourth Circle. Intemperance in Wealth Misers and Prodigals. The Fifth Circle</w:t>
      </w:r>
    </w:p>
    <w:p w14:paraId="50A95611" w14:textId="77777777" w:rsidR="000276C6" w:rsidRPr="002B6968" w:rsidRDefault="000276C6" w:rsidP="002B6968">
      <w:pPr>
        <w:pStyle w:val="Poetry"/>
      </w:pPr>
      <w:r w:rsidRPr="002B6968">
        <w:t>“Papè Satàn, papè Satàn, alèppë!”</w:t>
      </w:r>
    </w:p>
    <w:p w14:paraId="14B1ABA6" w14:textId="77777777" w:rsidR="002B6968" w:rsidRDefault="000276C6" w:rsidP="002B6968">
      <w:pPr>
        <w:pStyle w:val="Poetry"/>
      </w:pPr>
      <w:r w:rsidRPr="002B6968">
        <w:t xml:space="preserve">thus Plutus with his clucking voice began; </w:t>
      </w:r>
    </w:p>
    <w:p w14:paraId="0A1F82D1" w14:textId="77777777" w:rsidR="002B6968" w:rsidRDefault="000276C6" w:rsidP="002B6968">
      <w:pPr>
        <w:pStyle w:val="Poetry"/>
      </w:pPr>
      <w:r w:rsidRPr="002B6968">
        <w:t xml:space="preserve">that noble Sage, then, who knew everything, </w:t>
      </w:r>
    </w:p>
    <w:p w14:paraId="0B57A3DE" w14:textId="7F12AA63" w:rsidR="000276C6" w:rsidRPr="002B6968" w:rsidRDefault="000276C6" w:rsidP="002B6968">
      <w:pPr>
        <w:pStyle w:val="Poetry"/>
      </w:pPr>
      <w:r w:rsidRPr="002B6968">
        <w:t>said, to encourage me: “Let not thy fear</w:t>
      </w:r>
    </w:p>
    <w:p w14:paraId="3C363F62" w14:textId="36B1A28A" w:rsidR="000276C6" w:rsidRPr="002B6968" w:rsidRDefault="000276C6" w:rsidP="002B6968">
      <w:pPr>
        <w:pStyle w:val="Poetry"/>
      </w:pPr>
      <w:r w:rsidRPr="002B6968">
        <w:t>distress thee, for, whatever power he have,</w:t>
      </w:r>
    </w:p>
    <w:p w14:paraId="082A743D" w14:textId="57B55695" w:rsidR="000276C6" w:rsidRDefault="000276C6" w:rsidP="002B6968">
      <w:pPr>
        <w:pStyle w:val="Poetry"/>
      </w:pPr>
      <w:r w:rsidRPr="002B6968">
        <w:t>he’ll not prevent our going down this rock.”</w:t>
      </w:r>
    </w:p>
    <w:p w14:paraId="62C772C9" w14:textId="77777777" w:rsidR="002B6968" w:rsidRPr="002B6968" w:rsidRDefault="002B6968" w:rsidP="002B6968">
      <w:pPr>
        <w:pStyle w:val="Poetry"/>
      </w:pPr>
    </w:p>
    <w:p w14:paraId="382E0EA5" w14:textId="77777777" w:rsidR="002B6968" w:rsidRDefault="000276C6" w:rsidP="002B6968">
      <w:pPr>
        <w:pStyle w:val="Poetry"/>
      </w:pPr>
      <w:r w:rsidRPr="002B6968">
        <w:t xml:space="preserve">Then to those swollen lips he turned around, </w:t>
      </w:r>
    </w:p>
    <w:p w14:paraId="17C0CABF" w14:textId="77777777" w:rsidR="002B6968" w:rsidRDefault="000276C6" w:rsidP="002B6968">
      <w:pPr>
        <w:pStyle w:val="Poetry"/>
      </w:pPr>
      <w:r w:rsidRPr="002B6968">
        <w:lastRenderedPageBreak/>
        <w:t xml:space="preserve">and said: “Be silent, thou accursèd wolf; </w:t>
      </w:r>
    </w:p>
    <w:p w14:paraId="5FB9EF45" w14:textId="59F499E5" w:rsidR="000276C6" w:rsidRPr="002B6968" w:rsidRDefault="000276C6" w:rsidP="002B6968">
      <w:pPr>
        <w:pStyle w:val="Poetry"/>
      </w:pPr>
      <w:r w:rsidRPr="002B6968">
        <w:t>with thine own rage consume thyself within!</w:t>
      </w:r>
    </w:p>
    <w:p w14:paraId="7B1D2339" w14:textId="513E6185" w:rsidR="000276C6" w:rsidRPr="002B6968" w:rsidRDefault="000276C6" w:rsidP="002B6968">
      <w:pPr>
        <w:pStyle w:val="Poetry"/>
      </w:pPr>
      <w:r w:rsidRPr="002B6968">
        <w:t>Not causeless is our going to the bottom;</w:t>
      </w:r>
      <w:r w:rsidRPr="002B6968">
        <w:tab/>
      </w:r>
    </w:p>
    <w:p w14:paraId="0ACC9B00" w14:textId="77777777" w:rsidR="002B6968" w:rsidRDefault="000276C6" w:rsidP="002B6968">
      <w:pPr>
        <w:pStyle w:val="Poetry"/>
      </w:pPr>
      <w:r w:rsidRPr="002B6968">
        <w:t xml:space="preserve">there is it willed on high, where Michael wrought </w:t>
      </w:r>
    </w:p>
    <w:p w14:paraId="27DD36E6" w14:textId="6662FC08" w:rsidR="000276C6" w:rsidRDefault="000276C6" w:rsidP="002B6968">
      <w:pPr>
        <w:pStyle w:val="Poetry"/>
      </w:pPr>
      <w:r w:rsidRPr="002B6968">
        <w:t>vengeance upon the arrogant rebellion.”</w:t>
      </w:r>
    </w:p>
    <w:p w14:paraId="7E6B9F1C" w14:textId="77777777" w:rsidR="002B6968" w:rsidRPr="002B6968" w:rsidRDefault="002B6968" w:rsidP="002B6968">
      <w:pPr>
        <w:pStyle w:val="Poetry"/>
      </w:pPr>
    </w:p>
    <w:p w14:paraId="56F6A69E" w14:textId="77777777" w:rsidR="002B6968" w:rsidRDefault="000276C6" w:rsidP="002B6968">
      <w:pPr>
        <w:pStyle w:val="Poetry"/>
      </w:pPr>
      <w:r w:rsidRPr="002B6968">
        <w:t xml:space="preserve">As sails, when swollen by the wind, fall down </w:t>
      </w:r>
    </w:p>
    <w:p w14:paraId="6C8FCC53" w14:textId="01C3FE12" w:rsidR="000276C6" w:rsidRPr="002B6968" w:rsidRDefault="000276C6" w:rsidP="002B6968">
      <w:pPr>
        <w:pStyle w:val="Poetry"/>
      </w:pPr>
      <w:r w:rsidRPr="002B6968">
        <w:t>entangled, when the mast breaks; even so,</w:t>
      </w:r>
    </w:p>
    <w:p w14:paraId="639E83E3" w14:textId="22A0C3D5" w:rsidR="000276C6" w:rsidRDefault="000276C6" w:rsidP="002B6968">
      <w:pPr>
        <w:pStyle w:val="Poetry"/>
      </w:pPr>
      <w:r w:rsidRPr="002B6968">
        <w:t>down to the ground the cruel monster fell.</w:t>
      </w:r>
    </w:p>
    <w:p w14:paraId="0C8581B2" w14:textId="77777777" w:rsidR="002B6968" w:rsidRPr="002B6968" w:rsidRDefault="002B6968" w:rsidP="002B6968">
      <w:pPr>
        <w:pStyle w:val="Poetry"/>
      </w:pPr>
    </w:p>
    <w:p w14:paraId="777B1F8B" w14:textId="77777777" w:rsidR="002B6968" w:rsidRDefault="000276C6" w:rsidP="002B6968">
      <w:pPr>
        <w:pStyle w:val="Poetry"/>
      </w:pPr>
      <w:r w:rsidRPr="002B6968">
        <w:t xml:space="preserve">Into the fourth ditch we descended thus, </w:t>
      </w:r>
    </w:p>
    <w:p w14:paraId="53DC6FBD" w14:textId="77777777" w:rsidR="002B6968" w:rsidRDefault="000276C6" w:rsidP="002B6968">
      <w:pPr>
        <w:pStyle w:val="Poetry"/>
      </w:pPr>
      <w:r w:rsidRPr="002B6968">
        <w:t xml:space="preserve">advancing further o’er the woeful edge, </w:t>
      </w:r>
    </w:p>
    <w:p w14:paraId="53367F7E" w14:textId="4AB779BB" w:rsidR="000276C6" w:rsidRDefault="000276C6" w:rsidP="002B6968">
      <w:pPr>
        <w:pStyle w:val="Poetry"/>
      </w:pPr>
      <w:r w:rsidRPr="002B6968">
        <w:t>which bags all evil in the universe.</w:t>
      </w:r>
    </w:p>
    <w:p w14:paraId="7BC5CD20" w14:textId="77777777" w:rsidR="002B6968" w:rsidRPr="002B6968" w:rsidRDefault="002B6968" w:rsidP="002B6968">
      <w:pPr>
        <w:pStyle w:val="Poetry"/>
      </w:pPr>
    </w:p>
    <w:p w14:paraId="6CC5F16B" w14:textId="77777777" w:rsidR="000276C6" w:rsidRPr="002B6968" w:rsidRDefault="000276C6" w:rsidP="002B6968">
      <w:pPr>
        <w:pStyle w:val="Poetry"/>
      </w:pPr>
      <w:r w:rsidRPr="002B6968">
        <w:t>Justice of God, alas! who heapeth up</w:t>
      </w:r>
    </w:p>
    <w:p w14:paraId="00CB7E40" w14:textId="260F1EDD" w:rsidR="000276C6" w:rsidRPr="002B6968" w:rsidRDefault="000276C6" w:rsidP="002B6968">
      <w:pPr>
        <w:pStyle w:val="Poetry"/>
      </w:pPr>
      <w:r w:rsidRPr="002B6968">
        <w:t>the many unheard of toils and pains I saw,</w:t>
      </w:r>
    </w:p>
    <w:p w14:paraId="19B711C7" w14:textId="2D1FBE95" w:rsidR="000276C6" w:rsidRDefault="000276C6" w:rsidP="002B6968">
      <w:pPr>
        <w:pStyle w:val="Poetry"/>
      </w:pPr>
      <w:r w:rsidRPr="002B6968">
        <w:t>and wherefore doth our sin torment us so?</w:t>
      </w:r>
    </w:p>
    <w:p w14:paraId="35DF19BE" w14:textId="77777777" w:rsidR="002B6968" w:rsidRPr="002B6968" w:rsidRDefault="002B6968" w:rsidP="002B6968">
      <w:pPr>
        <w:pStyle w:val="Poetry"/>
      </w:pPr>
    </w:p>
    <w:p w14:paraId="4535ACDC" w14:textId="77777777" w:rsidR="002B6968" w:rsidRDefault="000276C6" w:rsidP="002B6968">
      <w:pPr>
        <w:pStyle w:val="Poetry"/>
      </w:pPr>
      <w:r w:rsidRPr="002B6968">
        <w:t xml:space="preserve">As yonder o’er Charybdis doth the sea, </w:t>
      </w:r>
    </w:p>
    <w:p w14:paraId="14901105" w14:textId="77777777" w:rsidR="002B6968" w:rsidRDefault="000276C6" w:rsidP="002B6968">
      <w:pPr>
        <w:pStyle w:val="Poetry"/>
      </w:pPr>
      <w:r w:rsidRPr="002B6968">
        <w:t xml:space="preserve">which breaks against the one it runs to meet, </w:t>
      </w:r>
    </w:p>
    <w:p w14:paraId="1F31BF6F" w14:textId="3735587A" w:rsidR="000276C6" w:rsidRPr="002B6968" w:rsidRDefault="000276C6" w:rsidP="002B6968">
      <w:pPr>
        <w:pStyle w:val="Poetry"/>
      </w:pPr>
      <w:r w:rsidRPr="002B6968">
        <w:t>so must the people dance a ring-dance here.</w:t>
      </w:r>
    </w:p>
    <w:p w14:paraId="5289D6E2" w14:textId="3ADA8DBD" w:rsidR="000276C6" w:rsidRPr="002B6968" w:rsidRDefault="000276C6" w:rsidP="002B6968">
      <w:pPr>
        <w:pStyle w:val="Poetry"/>
      </w:pPr>
      <w:r w:rsidRPr="002B6968">
        <w:t>I here saw folk, more numerous than elsewhere,</w:t>
      </w:r>
    </w:p>
    <w:p w14:paraId="1C65F9AD" w14:textId="77777777" w:rsidR="002B6968" w:rsidRDefault="000276C6" w:rsidP="002B6968">
      <w:pPr>
        <w:pStyle w:val="Poetry"/>
      </w:pPr>
      <w:r w:rsidRPr="002B6968">
        <w:t xml:space="preserve">on one side and the other, with great howls </w:t>
      </w:r>
    </w:p>
    <w:p w14:paraId="0F230A33" w14:textId="77777777" w:rsidR="002B6968" w:rsidRDefault="000276C6" w:rsidP="002B6968">
      <w:pPr>
        <w:pStyle w:val="Poetry"/>
      </w:pPr>
      <w:r w:rsidRPr="002B6968">
        <w:t xml:space="preserve">rolling big weights around by strength of chest; </w:t>
      </w:r>
    </w:p>
    <w:p w14:paraId="0D057E39" w14:textId="0F28110E" w:rsidR="000276C6" w:rsidRPr="002B6968" w:rsidRDefault="000276C6" w:rsidP="002B6968">
      <w:pPr>
        <w:pStyle w:val="Poetry"/>
      </w:pPr>
      <w:r w:rsidRPr="002B6968">
        <w:t>they struck against each other; then, right there</w:t>
      </w:r>
    </w:p>
    <w:p w14:paraId="26C811E6" w14:textId="77777777" w:rsidR="000276C6" w:rsidRPr="002B6968" w:rsidRDefault="000276C6" w:rsidP="002B6968">
      <w:pPr>
        <w:pStyle w:val="Poetry"/>
      </w:pPr>
      <w:r w:rsidRPr="002B6968">
        <w:t>each turned, and rolling back his weight, cried out:</w:t>
      </w:r>
    </w:p>
    <w:p w14:paraId="64635914" w14:textId="42B2286D" w:rsidR="000276C6" w:rsidRPr="002B6968" w:rsidRDefault="000276C6" w:rsidP="002B6968">
      <w:pPr>
        <w:pStyle w:val="Poetry"/>
      </w:pPr>
      <w:r w:rsidRPr="002B6968">
        <w:t>“Why keepest thou?” and “Wherefore throw away?”</w:t>
      </w:r>
    </w:p>
    <w:p w14:paraId="0890C48D" w14:textId="77777777" w:rsidR="002B6968" w:rsidRDefault="000276C6" w:rsidP="002B6968">
      <w:pPr>
        <w:pStyle w:val="Poetry"/>
      </w:pPr>
      <w:r w:rsidRPr="002B6968">
        <w:t xml:space="preserve">They circled thus around the gloomy ring </w:t>
      </w:r>
    </w:p>
    <w:p w14:paraId="526A0B25" w14:textId="77777777" w:rsidR="002B6968" w:rsidRDefault="000276C6" w:rsidP="002B6968">
      <w:pPr>
        <w:pStyle w:val="Poetry"/>
      </w:pPr>
      <w:r w:rsidRPr="002B6968">
        <w:t xml:space="preserve">on either hand unto the point opposed, </w:t>
      </w:r>
    </w:p>
    <w:p w14:paraId="525D3AC4" w14:textId="34D10999" w:rsidR="000276C6" w:rsidRPr="002B6968" w:rsidRDefault="000276C6" w:rsidP="002B6968">
      <w:pPr>
        <w:pStyle w:val="Poetry"/>
      </w:pPr>
      <w:r w:rsidRPr="002B6968">
        <w:t>still shouting each to each their vile refrain;</w:t>
      </w:r>
    </w:p>
    <w:p w14:paraId="5DA45D9F" w14:textId="77777777" w:rsidR="000276C6" w:rsidRPr="002B6968" w:rsidRDefault="000276C6" w:rsidP="002B6968">
      <w:pPr>
        <w:pStyle w:val="Poetry"/>
      </w:pPr>
      <w:r w:rsidRPr="002B6968">
        <w:t>then each turned back, when through his own half-ring</w:t>
      </w:r>
    </w:p>
    <w:p w14:paraId="05A89699" w14:textId="06B9999A" w:rsidR="000276C6" w:rsidRDefault="000276C6" w:rsidP="002B6968">
      <w:pPr>
        <w:pStyle w:val="Poetry"/>
      </w:pPr>
      <w:r w:rsidRPr="002B6968">
        <w:t>he had attained the other butting place.</w:t>
      </w:r>
    </w:p>
    <w:p w14:paraId="19465395" w14:textId="77777777" w:rsidR="002B6968" w:rsidRPr="002B6968" w:rsidRDefault="002B6968" w:rsidP="002B6968">
      <w:pPr>
        <w:pStyle w:val="Poetry"/>
      </w:pPr>
    </w:p>
    <w:p w14:paraId="2FA62C65" w14:textId="77777777" w:rsidR="000276C6" w:rsidRPr="002B6968" w:rsidRDefault="000276C6" w:rsidP="002B6968">
      <w:pPr>
        <w:pStyle w:val="Poetry"/>
      </w:pPr>
      <w:r w:rsidRPr="002B6968">
        <w:t>And I, whose heart was well nigh broken, said:</w:t>
      </w:r>
    </w:p>
    <w:p w14:paraId="5C6E0A92" w14:textId="77777777" w:rsidR="002B6968" w:rsidRDefault="000276C6" w:rsidP="002B6968">
      <w:pPr>
        <w:pStyle w:val="Poetry"/>
      </w:pPr>
      <w:r w:rsidRPr="002B6968">
        <w:t xml:space="preserve">“Now, Teacher, show me who these people are, </w:t>
      </w:r>
    </w:p>
    <w:p w14:paraId="6751F153" w14:textId="77777777" w:rsidR="002B6968" w:rsidRDefault="000276C6" w:rsidP="002B6968">
      <w:pPr>
        <w:pStyle w:val="Poetry"/>
      </w:pPr>
      <w:r w:rsidRPr="002B6968">
        <w:lastRenderedPageBreak/>
        <w:t xml:space="preserve">and tell me whether all these tonsured ones </w:t>
      </w:r>
    </w:p>
    <w:p w14:paraId="1501FD1B" w14:textId="4DA3FE07" w:rsidR="000276C6" w:rsidRDefault="000276C6" w:rsidP="002B6968">
      <w:pPr>
        <w:pStyle w:val="Poetry"/>
      </w:pPr>
      <w:r w:rsidRPr="002B6968">
        <w:t>upon our left ecclesiastics were.”</w:t>
      </w:r>
    </w:p>
    <w:p w14:paraId="27553C91" w14:textId="77777777" w:rsidR="002B6968" w:rsidRPr="002B6968" w:rsidRDefault="002B6968" w:rsidP="002B6968">
      <w:pPr>
        <w:pStyle w:val="Poetry"/>
      </w:pPr>
    </w:p>
    <w:p w14:paraId="0857A331" w14:textId="14D8F6EA" w:rsidR="000276C6" w:rsidRPr="002B6968" w:rsidRDefault="000276C6" w:rsidP="002B6968">
      <w:pPr>
        <w:pStyle w:val="Poetry"/>
      </w:pPr>
      <w:r w:rsidRPr="002B6968">
        <w:t>And he replied to me: “They each and all</w:t>
      </w:r>
    </w:p>
    <w:p w14:paraId="2880211C" w14:textId="77777777" w:rsidR="002B6968" w:rsidRDefault="000276C6" w:rsidP="002B6968">
      <w:pPr>
        <w:pStyle w:val="Poetry"/>
      </w:pPr>
      <w:r w:rsidRPr="002B6968">
        <w:t xml:space="preserve">were in their first life so squint-eyed in mind, </w:t>
      </w:r>
    </w:p>
    <w:p w14:paraId="7806D769" w14:textId="77777777" w:rsidR="002B6968" w:rsidRDefault="000276C6" w:rsidP="002B6968">
      <w:pPr>
        <w:pStyle w:val="Poetry"/>
      </w:pPr>
      <w:r w:rsidRPr="002B6968">
        <w:t xml:space="preserve">that they with measure used no money there. </w:t>
      </w:r>
    </w:p>
    <w:p w14:paraId="6B052914" w14:textId="77777777" w:rsidR="002B6968" w:rsidRDefault="000276C6" w:rsidP="002B6968">
      <w:pPr>
        <w:pStyle w:val="Poetry"/>
      </w:pPr>
      <w:r w:rsidRPr="002B6968">
        <w:t xml:space="preserve">Clearly enough their voices bark it forth, </w:t>
      </w:r>
    </w:p>
    <w:p w14:paraId="251C52FD" w14:textId="3982D3D3" w:rsidR="000276C6" w:rsidRPr="002B6968" w:rsidRDefault="000276C6" w:rsidP="002B6968">
      <w:pPr>
        <w:pStyle w:val="Poetry"/>
      </w:pPr>
      <w:r w:rsidRPr="002B6968">
        <w:t>whene’er they reach the two points of the ring,</w:t>
      </w:r>
    </w:p>
    <w:p w14:paraId="4AA872A0" w14:textId="3D513EF5" w:rsidR="000276C6" w:rsidRPr="002B6968" w:rsidRDefault="000276C6" w:rsidP="002B6968">
      <w:pPr>
        <w:pStyle w:val="Poetry"/>
      </w:pPr>
      <w:r w:rsidRPr="002B6968">
        <w:t>where difference in fault unmateth them.</w:t>
      </w:r>
      <w:r w:rsidRPr="002B6968">
        <w:tab/>
      </w:r>
    </w:p>
    <w:p w14:paraId="3AE73994" w14:textId="77777777" w:rsidR="002B6968" w:rsidRDefault="000276C6" w:rsidP="002B6968">
      <w:pPr>
        <w:pStyle w:val="Poetry"/>
      </w:pPr>
      <w:r w:rsidRPr="002B6968">
        <w:t>These churchmen were, who have no hairy covering u</w:t>
      </w:r>
    </w:p>
    <w:p w14:paraId="1D87BD06" w14:textId="70E922C1" w:rsidR="000276C6" w:rsidRPr="002B6968" w:rsidRDefault="000276C6" w:rsidP="002B6968">
      <w:pPr>
        <w:pStyle w:val="Poetry"/>
      </w:pPr>
      <w:r w:rsidRPr="002B6968">
        <w:t>pon their heads, and Popes and Cardinals,</w:t>
      </w:r>
    </w:p>
    <w:p w14:paraId="7B6B535C" w14:textId="5398B928" w:rsidR="000276C6" w:rsidRDefault="000276C6" w:rsidP="002B6968">
      <w:pPr>
        <w:pStyle w:val="Poetry"/>
      </w:pPr>
      <w:r w:rsidRPr="002B6968">
        <w:t>among whom avarice works its mastery.”</w:t>
      </w:r>
    </w:p>
    <w:p w14:paraId="25041DEE" w14:textId="77777777" w:rsidR="002B6968" w:rsidRPr="002B6968" w:rsidRDefault="002B6968" w:rsidP="002B6968">
      <w:pPr>
        <w:pStyle w:val="Poetry"/>
      </w:pPr>
    </w:p>
    <w:p w14:paraId="5F69FBDD" w14:textId="77777777" w:rsidR="000276C6" w:rsidRPr="002B6968" w:rsidRDefault="000276C6" w:rsidP="002B6968">
      <w:pPr>
        <w:pStyle w:val="Poetry"/>
      </w:pPr>
      <w:r w:rsidRPr="002B6968">
        <w:t>And I to him: “Among such men as these</w:t>
      </w:r>
    </w:p>
    <w:p w14:paraId="7FF02878" w14:textId="59BA2F68" w:rsidR="000276C6" w:rsidRPr="002B6968" w:rsidRDefault="000276C6" w:rsidP="002B6968">
      <w:pPr>
        <w:pStyle w:val="Poetry"/>
      </w:pPr>
      <w:r w:rsidRPr="002B6968">
        <w:t>I surely, Teacher, ought to recognize</w:t>
      </w:r>
    </w:p>
    <w:p w14:paraId="3B4D85F8" w14:textId="56B98DDC" w:rsidR="000276C6" w:rsidRDefault="000276C6" w:rsidP="002B6968">
      <w:pPr>
        <w:pStyle w:val="Poetry"/>
      </w:pPr>
      <w:r w:rsidRPr="002B6968">
        <w:t>a few, who by these sins polluted were.”</w:t>
      </w:r>
    </w:p>
    <w:p w14:paraId="27840C09" w14:textId="77777777" w:rsidR="002B6968" w:rsidRPr="002B6968" w:rsidRDefault="002B6968" w:rsidP="002B6968">
      <w:pPr>
        <w:pStyle w:val="Poetry"/>
      </w:pPr>
    </w:p>
    <w:p w14:paraId="019CFF20" w14:textId="77777777" w:rsidR="002B6968" w:rsidRDefault="000276C6" w:rsidP="002B6968">
      <w:pPr>
        <w:pStyle w:val="Poetry"/>
      </w:pPr>
      <w:r w:rsidRPr="002B6968">
        <w:t xml:space="preserve">And he to me: “Thou shapest a vain thought; </w:t>
      </w:r>
    </w:p>
    <w:p w14:paraId="7603DA2B" w14:textId="77777777" w:rsidR="002B6968" w:rsidRDefault="000276C6" w:rsidP="002B6968">
      <w:pPr>
        <w:pStyle w:val="Poetry"/>
      </w:pPr>
      <w:r w:rsidRPr="002B6968">
        <w:t xml:space="preserve">the undiscerning life which made them foul, </w:t>
      </w:r>
    </w:p>
    <w:p w14:paraId="28195708" w14:textId="7EF41CDA" w:rsidR="000276C6" w:rsidRPr="002B6968" w:rsidRDefault="000276C6" w:rsidP="002B6968">
      <w:pPr>
        <w:pStyle w:val="Poetry"/>
      </w:pPr>
      <w:r w:rsidRPr="002B6968">
        <w:t>now to all recognition makes them dark.</w:t>
      </w:r>
    </w:p>
    <w:p w14:paraId="6F2CA2DF" w14:textId="46004B21" w:rsidR="000276C6" w:rsidRPr="002B6968" w:rsidRDefault="000276C6" w:rsidP="002B6968">
      <w:pPr>
        <w:pStyle w:val="Poetry"/>
      </w:pPr>
      <w:r w:rsidRPr="002B6968">
        <w:t>To these two shocks they’ll come eternally;</w:t>
      </w:r>
    </w:p>
    <w:p w14:paraId="3542D100" w14:textId="77777777" w:rsidR="002B6968" w:rsidRDefault="000276C6" w:rsidP="002B6968">
      <w:pPr>
        <w:pStyle w:val="Poetry"/>
      </w:pPr>
      <w:r w:rsidRPr="002B6968">
        <w:t xml:space="preserve">these from the sepulchre will rise again </w:t>
      </w:r>
    </w:p>
    <w:p w14:paraId="6CDF2B9E" w14:textId="77777777" w:rsidR="002B6968" w:rsidRDefault="000276C6" w:rsidP="002B6968">
      <w:pPr>
        <w:pStyle w:val="Poetry"/>
      </w:pPr>
      <w:r w:rsidRPr="002B6968">
        <w:t xml:space="preserve">close-fisted; these, shorn of their very hair. </w:t>
      </w:r>
    </w:p>
    <w:p w14:paraId="3B7B88EF" w14:textId="77777777" w:rsidR="002B6968" w:rsidRDefault="000276C6" w:rsidP="002B6968">
      <w:pPr>
        <w:pStyle w:val="Poetry"/>
      </w:pPr>
      <w:r w:rsidRPr="002B6968">
        <w:t xml:space="preserve">Ill-giving and ill-keeping took from them </w:t>
      </w:r>
    </w:p>
    <w:p w14:paraId="1E714478" w14:textId="48994868" w:rsidR="000276C6" w:rsidRPr="002B6968" w:rsidRDefault="000276C6" w:rsidP="002B6968">
      <w:pPr>
        <w:pStyle w:val="Poetry"/>
      </w:pPr>
      <w:r w:rsidRPr="002B6968">
        <w:t>the lovely world, and set them at this fray;</w:t>
      </w:r>
    </w:p>
    <w:p w14:paraId="7A5C6204" w14:textId="73AB01F6" w:rsidR="000276C6" w:rsidRPr="002B6968" w:rsidRDefault="000276C6" w:rsidP="002B6968">
      <w:pPr>
        <w:pStyle w:val="Poetry"/>
      </w:pPr>
      <w:r w:rsidRPr="002B6968">
        <w:t>to qualify it I’ll not use fair words.</w:t>
      </w:r>
    </w:p>
    <w:p w14:paraId="30E6DD9E" w14:textId="77777777" w:rsidR="002B6968" w:rsidRDefault="000276C6" w:rsidP="002B6968">
      <w:pPr>
        <w:pStyle w:val="Poetry"/>
      </w:pPr>
      <w:r w:rsidRPr="002B6968">
        <w:t xml:space="preserve">Now canst thou, son, behold the short-lived cheat </w:t>
      </w:r>
    </w:p>
    <w:p w14:paraId="45293D05" w14:textId="02772C30" w:rsidR="000276C6" w:rsidRPr="002B6968" w:rsidRDefault="000276C6" w:rsidP="002B6968">
      <w:pPr>
        <w:pStyle w:val="Poetry"/>
      </w:pPr>
      <w:r w:rsidRPr="002B6968">
        <w:t>of riches that are put in Fortune’s care,</w:t>
      </w:r>
    </w:p>
    <w:p w14:paraId="1BA3CA6B" w14:textId="77777777" w:rsidR="002B6968" w:rsidRDefault="000276C6" w:rsidP="002B6968">
      <w:pPr>
        <w:pStyle w:val="Poetry"/>
      </w:pPr>
      <w:r w:rsidRPr="002B6968">
        <w:t xml:space="preserve">and for whose sake the human race contends; </w:t>
      </w:r>
    </w:p>
    <w:p w14:paraId="5A16D589" w14:textId="23D0C860" w:rsidR="000276C6" w:rsidRPr="002B6968" w:rsidRDefault="000276C6" w:rsidP="002B6968">
      <w:pPr>
        <w:pStyle w:val="Poetry"/>
      </w:pPr>
      <w:r w:rsidRPr="002B6968">
        <w:t>for, all the gold there is beneath the moon,</w:t>
      </w:r>
    </w:p>
    <w:p w14:paraId="390AD81D" w14:textId="7C42B426" w:rsidR="000276C6" w:rsidRPr="002B6968" w:rsidRDefault="000276C6" w:rsidP="002B6968">
      <w:pPr>
        <w:pStyle w:val="Poetry"/>
      </w:pPr>
      <w:r w:rsidRPr="002B6968">
        <w:t>and all that was there once, could not avail</w:t>
      </w:r>
    </w:p>
    <w:p w14:paraId="7011A739" w14:textId="26061E53" w:rsidR="000276C6" w:rsidRDefault="000276C6" w:rsidP="002B6968">
      <w:pPr>
        <w:pStyle w:val="Poetry"/>
      </w:pPr>
      <w:r w:rsidRPr="002B6968">
        <w:t>to make one of these weary spirits rest.”</w:t>
      </w:r>
    </w:p>
    <w:p w14:paraId="53C62E31" w14:textId="77777777" w:rsidR="002B6968" w:rsidRPr="002B6968" w:rsidRDefault="002B6968" w:rsidP="002B6968">
      <w:pPr>
        <w:pStyle w:val="Poetry"/>
      </w:pPr>
    </w:p>
    <w:p w14:paraId="70493BFA" w14:textId="77777777" w:rsidR="000276C6" w:rsidRPr="002B6968" w:rsidRDefault="000276C6" w:rsidP="002B6968">
      <w:pPr>
        <w:pStyle w:val="Poetry"/>
      </w:pPr>
      <w:r w:rsidRPr="002B6968">
        <w:t>“Teacher,” said I to him, “now tell me further:</w:t>
      </w:r>
    </w:p>
    <w:p w14:paraId="448ED2D7" w14:textId="77777777" w:rsidR="000276C6" w:rsidRPr="002B6968" w:rsidRDefault="000276C6" w:rsidP="002B6968">
      <w:pPr>
        <w:pStyle w:val="Poetry"/>
      </w:pPr>
      <w:r w:rsidRPr="002B6968">
        <w:t>what is this Fortune thou dost touch upon,</w:t>
      </w:r>
    </w:p>
    <w:p w14:paraId="363B6709" w14:textId="74E6F80C" w:rsidR="000276C6" w:rsidRDefault="000276C6" w:rsidP="002B6968">
      <w:pPr>
        <w:pStyle w:val="Poetry"/>
      </w:pPr>
      <w:r w:rsidRPr="002B6968">
        <w:lastRenderedPageBreak/>
        <w:t>which hath the world’s good things thus in her claws?”</w:t>
      </w:r>
    </w:p>
    <w:p w14:paraId="5BC6D3ED" w14:textId="77777777" w:rsidR="002B6968" w:rsidRPr="002B6968" w:rsidRDefault="002B6968" w:rsidP="002B6968">
      <w:pPr>
        <w:pStyle w:val="Poetry"/>
      </w:pPr>
    </w:p>
    <w:p w14:paraId="1FEC9173" w14:textId="38690F4A" w:rsidR="000276C6" w:rsidRPr="002B6968" w:rsidRDefault="000276C6" w:rsidP="002B6968">
      <w:pPr>
        <w:pStyle w:val="Poetry"/>
      </w:pPr>
      <w:r w:rsidRPr="002B6968">
        <w:t>“O foolish creatures,” said he then to me.</w:t>
      </w:r>
    </w:p>
    <w:p w14:paraId="0C2D0055" w14:textId="77777777" w:rsidR="002B6968" w:rsidRDefault="000276C6" w:rsidP="002B6968">
      <w:pPr>
        <w:pStyle w:val="Poetry"/>
      </w:pPr>
      <w:r w:rsidRPr="002B6968">
        <w:t xml:space="preserve">“how great the ignorance which hurteth you! </w:t>
      </w:r>
    </w:p>
    <w:p w14:paraId="51949FB3" w14:textId="317C649F" w:rsidR="000276C6" w:rsidRPr="002B6968" w:rsidRDefault="000276C6" w:rsidP="002B6968">
      <w:pPr>
        <w:pStyle w:val="Poetry"/>
      </w:pPr>
      <w:r w:rsidRPr="002B6968">
        <w:t>I’d have thee swallow now my thought of her.</w:t>
      </w:r>
    </w:p>
    <w:p w14:paraId="009278A7" w14:textId="77777777" w:rsidR="002B6968" w:rsidRDefault="000276C6" w:rsidP="002B6968">
      <w:pPr>
        <w:pStyle w:val="Poetry"/>
      </w:pPr>
      <w:r w:rsidRPr="002B6968">
        <w:t xml:space="preserve">The One whose knowledge everything transcends, </w:t>
      </w:r>
    </w:p>
    <w:p w14:paraId="4DBF7556" w14:textId="357264D1" w:rsidR="000276C6" w:rsidRPr="002B6968" w:rsidRDefault="000276C6" w:rsidP="002B6968">
      <w:pPr>
        <w:pStyle w:val="Poetry"/>
      </w:pPr>
      <w:r w:rsidRPr="002B6968">
        <w:t>so made the heavens, and so gave guides to them,</w:t>
      </w:r>
    </w:p>
    <w:p w14:paraId="45053FE1" w14:textId="121522AC" w:rsidR="000276C6" w:rsidRPr="002B6968" w:rsidRDefault="000276C6" w:rsidP="002B6968">
      <w:pPr>
        <w:pStyle w:val="Poetry"/>
      </w:pPr>
      <w:r w:rsidRPr="002B6968">
        <w:t>that every part on every other shines,</w:t>
      </w:r>
    </w:p>
    <w:p w14:paraId="75707A32" w14:textId="77777777" w:rsidR="000276C6" w:rsidRPr="002B6968" w:rsidRDefault="000276C6" w:rsidP="002B6968">
      <w:pPr>
        <w:pStyle w:val="Poetry"/>
      </w:pPr>
      <w:r w:rsidRPr="002B6968">
        <w:t>thus equally distributing the light;</w:t>
      </w:r>
    </w:p>
    <w:p w14:paraId="574DD790" w14:textId="77777777" w:rsidR="002B6968" w:rsidRDefault="000276C6" w:rsidP="002B6968">
      <w:pPr>
        <w:pStyle w:val="Poetry"/>
      </w:pPr>
      <w:r w:rsidRPr="002B6968">
        <w:t xml:space="preserve">likewise for worldly splendours He ordained </w:t>
      </w:r>
    </w:p>
    <w:p w14:paraId="770CB9BC" w14:textId="4FDFC9CF" w:rsidR="000276C6" w:rsidRPr="002B6968" w:rsidRDefault="000276C6" w:rsidP="002B6968">
      <w:pPr>
        <w:pStyle w:val="Poetry"/>
      </w:pPr>
      <w:r w:rsidRPr="002B6968">
        <w:t>a general minister and guide, to change,</w:t>
      </w:r>
    </w:p>
    <w:p w14:paraId="3E3E5EF4" w14:textId="77777777" w:rsidR="000276C6" w:rsidRPr="002B6968" w:rsidRDefault="000276C6" w:rsidP="002B6968">
      <w:pPr>
        <w:pStyle w:val="Poetry"/>
      </w:pPr>
      <w:r w:rsidRPr="002B6968">
        <w:t>from time to time, the vain goods of the world</w:t>
      </w:r>
    </w:p>
    <w:p w14:paraId="79CD81A4" w14:textId="23198AFB" w:rsidR="000276C6" w:rsidRPr="002B6968" w:rsidRDefault="000276C6" w:rsidP="002B6968">
      <w:pPr>
        <w:pStyle w:val="Poetry"/>
      </w:pPr>
      <w:r w:rsidRPr="002B6968">
        <w:t>from race to race, from one blood to another,</w:t>
      </w:r>
    </w:p>
    <w:p w14:paraId="59895FD9" w14:textId="77777777" w:rsidR="002B6968" w:rsidRDefault="000276C6" w:rsidP="002B6968">
      <w:pPr>
        <w:pStyle w:val="Poetry"/>
      </w:pPr>
      <w:r w:rsidRPr="002B6968">
        <w:t xml:space="preserve">past all resistance by the minds of men; </w:t>
      </w:r>
    </w:p>
    <w:p w14:paraId="514AB165" w14:textId="77777777" w:rsidR="002B6968" w:rsidRDefault="000276C6" w:rsidP="002B6968">
      <w:pPr>
        <w:pStyle w:val="Poetry"/>
      </w:pPr>
      <w:r w:rsidRPr="002B6968">
        <w:t xml:space="preserve">wherefore, one people governs, and the other </w:t>
      </w:r>
    </w:p>
    <w:p w14:paraId="25FC95F0" w14:textId="77777777" w:rsidR="002B6968" w:rsidRDefault="000276C6" w:rsidP="002B6968">
      <w:pPr>
        <w:pStyle w:val="Poetry"/>
      </w:pPr>
      <w:r w:rsidRPr="002B6968">
        <w:t xml:space="preserve">declines in power, according to her judgment, </w:t>
      </w:r>
    </w:p>
    <w:p w14:paraId="5BF369F6" w14:textId="39845D50" w:rsidR="000276C6" w:rsidRPr="002B6968" w:rsidRDefault="000276C6" w:rsidP="002B6968">
      <w:pPr>
        <w:pStyle w:val="Poetry"/>
      </w:pPr>
      <w:r w:rsidRPr="002B6968">
        <w:t>which hidden is, as in the grass a snake.</w:t>
      </w:r>
    </w:p>
    <w:p w14:paraId="2434E619" w14:textId="59C82825" w:rsidR="000276C6" w:rsidRPr="002B6968" w:rsidRDefault="000276C6" w:rsidP="002B6968">
      <w:pPr>
        <w:pStyle w:val="Poetry"/>
      </w:pPr>
      <w:r w:rsidRPr="002B6968">
        <w:t>Your knowledge is not able to resist her;</w:t>
      </w:r>
    </w:p>
    <w:p w14:paraId="468ADF4E" w14:textId="77777777" w:rsidR="002B6968" w:rsidRDefault="000276C6" w:rsidP="002B6968">
      <w:pPr>
        <w:pStyle w:val="Poetry"/>
      </w:pPr>
      <w:r w:rsidRPr="002B6968">
        <w:t xml:space="preserve">foreseeing, she decides, and carries on </w:t>
      </w:r>
    </w:p>
    <w:p w14:paraId="605F9D74" w14:textId="77777777" w:rsidR="002B6968" w:rsidRDefault="000276C6" w:rsidP="002B6968">
      <w:pPr>
        <w:pStyle w:val="Poetry"/>
      </w:pPr>
      <w:r w:rsidRPr="002B6968">
        <w:t xml:space="preserve">her government, as theirs the other gods. </w:t>
      </w:r>
    </w:p>
    <w:p w14:paraId="56B1A571" w14:textId="77777777" w:rsidR="002B6968" w:rsidRDefault="000276C6" w:rsidP="002B6968">
      <w:pPr>
        <w:pStyle w:val="Poetry"/>
      </w:pPr>
      <w:r w:rsidRPr="002B6968">
        <w:t xml:space="preserve">Her permutations have no truce at all; </w:t>
      </w:r>
    </w:p>
    <w:p w14:paraId="1C6C1DDB" w14:textId="4F28437B" w:rsidR="000276C6" w:rsidRPr="002B6968" w:rsidRDefault="000276C6" w:rsidP="002B6968">
      <w:pPr>
        <w:pStyle w:val="Poetry"/>
      </w:pPr>
      <w:r w:rsidRPr="002B6968">
        <w:t>necessity compels her to be swift;</w:t>
      </w:r>
    </w:p>
    <w:p w14:paraId="7AC22D0D" w14:textId="1444C93D" w:rsidR="000276C6" w:rsidRPr="002B6968" w:rsidRDefault="000276C6" w:rsidP="002B6968">
      <w:pPr>
        <w:pStyle w:val="Poetry"/>
      </w:pPr>
      <w:r w:rsidRPr="002B6968">
        <w:t>hence oft it happens that a change occurs.</w:t>
      </w:r>
    </w:p>
    <w:p w14:paraId="06474B68" w14:textId="77777777" w:rsidR="000276C6" w:rsidRPr="002B6968" w:rsidRDefault="000276C6" w:rsidP="002B6968">
      <w:pPr>
        <w:pStyle w:val="Poetry"/>
      </w:pPr>
      <w:r w:rsidRPr="002B6968">
        <w:t>This is the one who is so often cursed</w:t>
      </w:r>
    </w:p>
    <w:p w14:paraId="5B95B1AB" w14:textId="77777777" w:rsidR="002B6968" w:rsidRDefault="000276C6" w:rsidP="002B6968">
      <w:pPr>
        <w:pStyle w:val="Poetry"/>
      </w:pPr>
      <w:r w:rsidRPr="002B6968">
        <w:t xml:space="preserve">even by those who ought to give her praise, </w:t>
      </w:r>
    </w:p>
    <w:p w14:paraId="782475AC" w14:textId="2DE8EB40" w:rsidR="000276C6" w:rsidRPr="002B6968" w:rsidRDefault="000276C6" w:rsidP="002B6968">
      <w:pPr>
        <w:pStyle w:val="Poetry"/>
      </w:pPr>
      <w:r w:rsidRPr="002B6968">
        <w:t>yet give her blame amiss, and ill repute.</w:t>
      </w:r>
    </w:p>
    <w:p w14:paraId="29C33DB9" w14:textId="77777777" w:rsidR="000276C6" w:rsidRPr="002B6968" w:rsidRDefault="000276C6" w:rsidP="002B6968">
      <w:pPr>
        <w:pStyle w:val="Poetry"/>
      </w:pPr>
      <w:r w:rsidRPr="002B6968">
        <w:t>But she is blest, and gives no heed to that;</w:t>
      </w:r>
    </w:p>
    <w:p w14:paraId="4223ADF6" w14:textId="069A11BB" w:rsidR="000276C6" w:rsidRPr="002B6968" w:rsidRDefault="000276C6" w:rsidP="002B6968">
      <w:pPr>
        <w:pStyle w:val="Poetry"/>
      </w:pPr>
      <w:r w:rsidRPr="002B6968">
        <w:t>among the other primal creatures glad,</w:t>
      </w:r>
    </w:p>
    <w:p w14:paraId="20526249" w14:textId="77777777" w:rsidR="002B6968" w:rsidRDefault="000276C6" w:rsidP="002B6968">
      <w:pPr>
        <w:pStyle w:val="Poetry"/>
      </w:pPr>
      <w:r w:rsidRPr="002B6968">
        <w:t xml:space="preserve">she turns her sphere, and blest enjoys herself. </w:t>
      </w:r>
    </w:p>
    <w:p w14:paraId="48151983" w14:textId="77777777" w:rsidR="002B6968" w:rsidRDefault="000276C6" w:rsidP="002B6968">
      <w:pPr>
        <w:pStyle w:val="Poetry"/>
      </w:pPr>
      <w:r w:rsidRPr="002B6968">
        <w:t xml:space="preserve">But now to woe more piteous let’s descend; </w:t>
      </w:r>
    </w:p>
    <w:p w14:paraId="6DD58258" w14:textId="13914BC9" w:rsidR="000276C6" w:rsidRPr="002B6968" w:rsidRDefault="000276C6" w:rsidP="002B6968">
      <w:pPr>
        <w:pStyle w:val="Poetry"/>
      </w:pPr>
      <w:r w:rsidRPr="002B6968">
        <w:t>now falls each star that rose when I set out,</w:t>
      </w:r>
    </w:p>
    <w:p w14:paraId="75DF2397" w14:textId="77777777" w:rsidR="000276C6" w:rsidRPr="002B6968" w:rsidRDefault="000276C6" w:rsidP="002B6968">
      <w:pPr>
        <w:pStyle w:val="Poetry"/>
      </w:pPr>
      <w:r w:rsidRPr="002B6968">
        <w:t>and one is here forbidden too long a stay.”</w:t>
      </w:r>
    </w:p>
    <w:p w14:paraId="0C655896" w14:textId="102BB4DE" w:rsidR="000276C6" w:rsidRPr="002B6968" w:rsidRDefault="000276C6" w:rsidP="002B6968">
      <w:pPr>
        <w:pStyle w:val="Poetry"/>
      </w:pPr>
      <w:r w:rsidRPr="002B6968">
        <w:t>We crossed the circle to the other bank</w:t>
      </w:r>
    </w:p>
    <w:p w14:paraId="10C5FDEB" w14:textId="77777777" w:rsidR="002B6968" w:rsidRDefault="000276C6" w:rsidP="002B6968">
      <w:pPr>
        <w:pStyle w:val="Poetry"/>
      </w:pPr>
      <w:r w:rsidRPr="002B6968">
        <w:t xml:space="preserve">over a bubbling stream, that poureth down </w:t>
      </w:r>
    </w:p>
    <w:p w14:paraId="35A759D0" w14:textId="77777777" w:rsidR="002B6968" w:rsidRDefault="000276C6" w:rsidP="002B6968">
      <w:pPr>
        <w:pStyle w:val="Poetry"/>
      </w:pPr>
      <w:r w:rsidRPr="002B6968">
        <w:t xml:space="preserve">along a ditch which from it takes its shape. </w:t>
      </w:r>
    </w:p>
    <w:p w14:paraId="13265ECE" w14:textId="77777777" w:rsidR="002B6968" w:rsidRDefault="000276C6" w:rsidP="002B6968">
      <w:pPr>
        <w:pStyle w:val="Poetry"/>
      </w:pPr>
      <w:r w:rsidRPr="002B6968">
        <w:lastRenderedPageBreak/>
        <w:t xml:space="preserve">Than purple-black much darker was its water; </w:t>
      </w:r>
    </w:p>
    <w:p w14:paraId="2704285E" w14:textId="702D4113" w:rsidR="000276C6" w:rsidRPr="002B6968" w:rsidRDefault="000276C6" w:rsidP="002B6968">
      <w:pPr>
        <w:pStyle w:val="Poetry"/>
      </w:pPr>
      <w:r w:rsidRPr="002B6968">
        <w:t>and we, accompanying its dusky waves,</w:t>
      </w:r>
    </w:p>
    <w:p w14:paraId="658D68A0" w14:textId="07B9F410" w:rsidR="000276C6" w:rsidRPr="002B6968" w:rsidRDefault="000276C6" w:rsidP="002B6968">
      <w:pPr>
        <w:pStyle w:val="Poetry"/>
      </w:pPr>
      <w:r w:rsidRPr="002B6968">
        <w:t>went down and entered on an uncouth path.</w:t>
      </w:r>
    </w:p>
    <w:p w14:paraId="12A27ABD" w14:textId="77777777" w:rsidR="002B6968" w:rsidRDefault="000276C6" w:rsidP="002B6968">
      <w:pPr>
        <w:pStyle w:val="Poetry"/>
      </w:pPr>
      <w:r w:rsidRPr="002B6968">
        <w:t xml:space="preserve">A swamp it forms which hath the name of Styx, </w:t>
      </w:r>
    </w:p>
    <w:p w14:paraId="2F0A7FA7" w14:textId="77777777" w:rsidR="002B6968" w:rsidRDefault="000276C6" w:rsidP="002B6968">
      <w:pPr>
        <w:pStyle w:val="Poetry"/>
      </w:pPr>
      <w:r w:rsidRPr="002B6968">
        <w:t xml:space="preserve">this dismal little brook, when it hath reached </w:t>
      </w:r>
    </w:p>
    <w:p w14:paraId="7CF3B117" w14:textId="40CFE2FD" w:rsidR="000276C6" w:rsidRDefault="000276C6" w:rsidP="002B6968">
      <w:pPr>
        <w:pStyle w:val="Poetry"/>
      </w:pPr>
      <w:r w:rsidRPr="002B6968">
        <w:t>the bottom of the grey, malignant slopes.</w:t>
      </w:r>
    </w:p>
    <w:p w14:paraId="0243DC08" w14:textId="77777777" w:rsidR="002B6968" w:rsidRPr="002B6968" w:rsidRDefault="002B6968" w:rsidP="002B6968">
      <w:pPr>
        <w:pStyle w:val="Poetry"/>
      </w:pPr>
    </w:p>
    <w:p w14:paraId="2BDDBFEF" w14:textId="77777777" w:rsidR="000276C6" w:rsidRPr="002B6968" w:rsidRDefault="000276C6" w:rsidP="002B6968">
      <w:pPr>
        <w:pStyle w:val="Poetry"/>
      </w:pPr>
      <w:r w:rsidRPr="002B6968">
        <w:t>And I, who was intensely gazing there,</w:t>
      </w:r>
    </w:p>
    <w:p w14:paraId="751901F9" w14:textId="4AF380A5" w:rsidR="000276C6" w:rsidRPr="002B6968" w:rsidRDefault="000276C6" w:rsidP="002B6968">
      <w:pPr>
        <w:pStyle w:val="Poetry"/>
      </w:pPr>
      <w:r w:rsidRPr="002B6968">
        <w:t>saw muddy people in that slimy marsh,</w:t>
      </w:r>
    </w:p>
    <w:p w14:paraId="5B6D989A" w14:textId="77777777" w:rsidR="000276C6" w:rsidRPr="002B6968" w:rsidRDefault="000276C6" w:rsidP="002B6968">
      <w:pPr>
        <w:pStyle w:val="Poetry"/>
      </w:pPr>
      <w:r w:rsidRPr="002B6968">
        <w:t>all naked, and with anger in their looks.</w:t>
      </w:r>
    </w:p>
    <w:p w14:paraId="1684428F" w14:textId="77777777" w:rsidR="000276C6" w:rsidRPr="002B6968" w:rsidRDefault="000276C6" w:rsidP="002B6968">
      <w:pPr>
        <w:pStyle w:val="Poetry"/>
      </w:pPr>
      <w:r w:rsidRPr="002B6968">
        <w:t>They struck each other, not with hands alone,</w:t>
      </w:r>
    </w:p>
    <w:p w14:paraId="2A4CF197" w14:textId="77777777" w:rsidR="002B6968" w:rsidRDefault="000276C6" w:rsidP="002B6968">
      <w:pPr>
        <w:pStyle w:val="Poetry"/>
      </w:pPr>
      <w:r w:rsidRPr="002B6968">
        <w:t xml:space="preserve">but with their heads and chests, and with their feet, </w:t>
      </w:r>
    </w:p>
    <w:p w14:paraId="6AFA3007" w14:textId="64DCE91F" w:rsidR="000276C6" w:rsidRDefault="000276C6" w:rsidP="002B6968">
      <w:pPr>
        <w:pStyle w:val="Poetry"/>
      </w:pPr>
      <w:r w:rsidRPr="002B6968">
        <w:t>and rent each other piecemeal with their teeth.</w:t>
      </w:r>
    </w:p>
    <w:p w14:paraId="09E83E1B" w14:textId="77777777" w:rsidR="002B6968" w:rsidRPr="002B6968" w:rsidRDefault="002B6968" w:rsidP="002B6968">
      <w:pPr>
        <w:pStyle w:val="Poetry"/>
      </w:pPr>
    </w:p>
    <w:p w14:paraId="1B1172B5" w14:textId="19A42AF8" w:rsidR="000276C6" w:rsidRPr="002B6968" w:rsidRDefault="000276C6" w:rsidP="002B6968">
      <w:pPr>
        <w:pStyle w:val="Poetry"/>
      </w:pPr>
      <w:r w:rsidRPr="002B6968">
        <w:t>Said the good Teacher: “Son, thou seest now</w:t>
      </w:r>
    </w:p>
    <w:p w14:paraId="0F762462" w14:textId="77777777" w:rsidR="002B6968" w:rsidRDefault="000276C6" w:rsidP="002B6968">
      <w:pPr>
        <w:pStyle w:val="Poetry"/>
      </w:pPr>
      <w:r w:rsidRPr="002B6968">
        <w:t xml:space="preserve">the souls of those whom anger overcame; </w:t>
      </w:r>
    </w:p>
    <w:p w14:paraId="4074E49F" w14:textId="77777777" w:rsidR="002B6968" w:rsidRDefault="000276C6" w:rsidP="002B6968">
      <w:pPr>
        <w:pStyle w:val="Poetry"/>
      </w:pPr>
      <w:r w:rsidRPr="002B6968">
        <w:t xml:space="preserve">nay, more, I’d have thee certainly believe </w:t>
      </w:r>
    </w:p>
    <w:p w14:paraId="6F286CA1" w14:textId="77777777" w:rsidR="002B6968" w:rsidRDefault="000276C6" w:rsidP="002B6968">
      <w:pPr>
        <w:pStyle w:val="Poetry"/>
      </w:pPr>
      <w:r w:rsidRPr="002B6968">
        <w:t xml:space="preserve">that ’neath the water there are folk who sigh, </w:t>
      </w:r>
    </w:p>
    <w:p w14:paraId="076A4E78" w14:textId="5F738E56" w:rsidR="000276C6" w:rsidRPr="002B6968" w:rsidRDefault="000276C6" w:rsidP="002B6968">
      <w:pPr>
        <w:pStyle w:val="Poetry"/>
      </w:pPr>
      <w:r w:rsidRPr="002B6968">
        <w:t>and make this water bubble at its surface,</w:t>
      </w:r>
    </w:p>
    <w:p w14:paraId="1450F45D" w14:textId="5DD7F819" w:rsidR="000276C6" w:rsidRPr="002B6968" w:rsidRDefault="000276C6" w:rsidP="002B6968">
      <w:pPr>
        <w:pStyle w:val="Poetry"/>
      </w:pPr>
      <w:r w:rsidRPr="002B6968">
        <w:t>as, wheresoe’er it turn, thine eye reveals.</w:t>
      </w:r>
      <w:r w:rsidRPr="002B6968">
        <w:tab/>
      </w:r>
    </w:p>
    <w:p w14:paraId="11C424A4" w14:textId="77777777" w:rsidR="002B6968" w:rsidRDefault="000276C6" w:rsidP="002B6968">
      <w:pPr>
        <w:pStyle w:val="Poetry"/>
      </w:pPr>
      <w:r w:rsidRPr="002B6968">
        <w:t xml:space="preserve">Stuck in the slime, they say: “Sullen we were </w:t>
      </w:r>
    </w:p>
    <w:p w14:paraId="1C4AEA2F" w14:textId="77777777" w:rsidR="002B6968" w:rsidRDefault="000276C6" w:rsidP="002B6968">
      <w:pPr>
        <w:pStyle w:val="Poetry"/>
      </w:pPr>
      <w:r w:rsidRPr="002B6968">
        <w:t xml:space="preserve">in the sweet air that’s gladdened by the sun, </w:t>
      </w:r>
    </w:p>
    <w:p w14:paraId="00BB520E" w14:textId="2CBE518A" w:rsidR="000276C6" w:rsidRPr="002B6968" w:rsidRDefault="000276C6" w:rsidP="002B6968">
      <w:pPr>
        <w:pStyle w:val="Poetry"/>
      </w:pPr>
      <w:r w:rsidRPr="002B6968">
        <w:t>bearing within us fumes of surliness;</w:t>
      </w:r>
    </w:p>
    <w:p w14:paraId="2D479464" w14:textId="77777777" w:rsidR="000276C6" w:rsidRPr="002B6968" w:rsidRDefault="000276C6" w:rsidP="002B6968">
      <w:pPr>
        <w:pStyle w:val="Poetry"/>
      </w:pPr>
      <w:r w:rsidRPr="002B6968">
        <w:t>we now are sullen in the swamp’s black mire.”</w:t>
      </w:r>
    </w:p>
    <w:p w14:paraId="2E1487BD" w14:textId="1B3D6364" w:rsidR="000276C6" w:rsidRPr="002B6968" w:rsidRDefault="000276C6" w:rsidP="002B6968">
      <w:pPr>
        <w:pStyle w:val="Poetry"/>
      </w:pPr>
      <w:r w:rsidRPr="002B6968">
        <w:t>This hymn they gurgle down inside their throats,</w:t>
      </w:r>
    </w:p>
    <w:p w14:paraId="64A8209B" w14:textId="1D1AA515" w:rsidR="000276C6" w:rsidRDefault="000276C6" w:rsidP="002B6968">
      <w:pPr>
        <w:pStyle w:val="Poetry"/>
      </w:pPr>
      <w:r w:rsidRPr="002B6968">
        <w:t>because they cannot utter it with perfect speech.</w:t>
      </w:r>
    </w:p>
    <w:p w14:paraId="223BE17C" w14:textId="77777777" w:rsidR="002B6968" w:rsidRPr="002B6968" w:rsidRDefault="002B6968" w:rsidP="002B6968">
      <w:pPr>
        <w:pStyle w:val="Poetry"/>
      </w:pPr>
    </w:p>
    <w:p w14:paraId="20F7D2AF" w14:textId="77777777" w:rsidR="000276C6" w:rsidRPr="002B6968" w:rsidRDefault="000276C6" w:rsidP="002B6968">
      <w:pPr>
        <w:pStyle w:val="Poetry"/>
      </w:pPr>
      <w:r w:rsidRPr="002B6968">
        <w:t>And so we circled round the filthy fen</w:t>
      </w:r>
    </w:p>
    <w:p w14:paraId="11F238F7" w14:textId="77777777" w:rsidR="002B6968" w:rsidRDefault="000276C6" w:rsidP="002B6968">
      <w:pPr>
        <w:pStyle w:val="Poetry"/>
      </w:pPr>
      <w:r w:rsidRPr="002B6968">
        <w:t xml:space="preserve">a great arc ’tween the dry bank and the marsh, </w:t>
      </w:r>
    </w:p>
    <w:p w14:paraId="5E5A42D0" w14:textId="6E461721" w:rsidR="000276C6" w:rsidRPr="002B6968" w:rsidRDefault="000276C6" w:rsidP="002B6968">
      <w:pPr>
        <w:pStyle w:val="Poetry"/>
      </w:pPr>
      <w:r w:rsidRPr="002B6968">
        <w:t>our eyes intent on those that swallow mud;</w:t>
      </w:r>
    </w:p>
    <w:p w14:paraId="47C20B17" w14:textId="7E71ADFF" w:rsidR="000276C6" w:rsidRDefault="000276C6" w:rsidP="002B6968">
      <w:pPr>
        <w:pStyle w:val="Poetry"/>
      </w:pPr>
      <w:r w:rsidRPr="002B6968">
        <w:t>and to a tower’s foot we came at last.</w:t>
      </w:r>
    </w:p>
    <w:p w14:paraId="6A2CFB3B" w14:textId="77777777" w:rsidR="002B6968" w:rsidRPr="002B6968" w:rsidRDefault="002B6968" w:rsidP="002B6968">
      <w:pPr>
        <w:pStyle w:val="Poetry"/>
      </w:pPr>
    </w:p>
    <w:p w14:paraId="7A304FE9" w14:textId="77777777" w:rsidR="000276C6" w:rsidRPr="002B6968" w:rsidRDefault="000276C6" w:rsidP="002B6968">
      <w:pPr>
        <w:pStyle w:val="Heading3"/>
      </w:pPr>
      <w:r w:rsidRPr="002B6968">
        <w:t>Inferno VIII</w:t>
      </w:r>
    </w:p>
    <w:p w14:paraId="2A76A6B1" w14:textId="77777777" w:rsidR="000276C6" w:rsidRPr="002B6968" w:rsidRDefault="000276C6" w:rsidP="002B6968">
      <w:pPr>
        <w:pStyle w:val="Heading4"/>
      </w:pPr>
      <w:r w:rsidRPr="002B6968">
        <w:t>The Fifth Circle. Intemperance in Indignation The Wrathful and Sullen. Styx. The City of Dis</w:t>
      </w:r>
    </w:p>
    <w:p w14:paraId="24E59052" w14:textId="77777777" w:rsidR="000276C6" w:rsidRPr="002B6968" w:rsidRDefault="000276C6" w:rsidP="002B6968">
      <w:pPr>
        <w:pStyle w:val="Poetry"/>
      </w:pPr>
      <w:r w:rsidRPr="002B6968">
        <w:lastRenderedPageBreak/>
        <w:t>I say, continuing, that long before</w:t>
      </w:r>
    </w:p>
    <w:p w14:paraId="15DE6039" w14:textId="77777777" w:rsidR="000276C6" w:rsidRPr="002B6968" w:rsidRDefault="000276C6" w:rsidP="002B6968">
      <w:pPr>
        <w:pStyle w:val="Poetry"/>
      </w:pPr>
      <w:r w:rsidRPr="002B6968">
        <w:t>we ever reached the lofty tower’s foot,</w:t>
      </w:r>
    </w:p>
    <w:p w14:paraId="4DF4D861" w14:textId="77777777" w:rsidR="002B6968" w:rsidRDefault="000276C6" w:rsidP="002B6968">
      <w:pPr>
        <w:pStyle w:val="Poetry"/>
      </w:pPr>
      <w:r w:rsidRPr="002B6968">
        <w:t xml:space="preserve">our eyes had upward toward its summit turned, </w:t>
      </w:r>
    </w:p>
    <w:p w14:paraId="0F1E3AA9" w14:textId="19EDAC39" w:rsidR="000276C6" w:rsidRPr="002B6968" w:rsidRDefault="000276C6" w:rsidP="002B6968">
      <w:pPr>
        <w:pStyle w:val="Poetry"/>
      </w:pPr>
      <w:r w:rsidRPr="002B6968">
        <w:t>because of two small flames we there saw placed,</w:t>
      </w:r>
    </w:p>
    <w:p w14:paraId="15BD119B" w14:textId="255920B7" w:rsidR="000276C6" w:rsidRPr="002B6968" w:rsidRDefault="000276C6" w:rsidP="002B6968">
      <w:pPr>
        <w:pStyle w:val="Poetry"/>
      </w:pPr>
      <w:r w:rsidRPr="002B6968">
        <w:t>and of another answering from so far,</w:t>
      </w:r>
    </w:p>
    <w:p w14:paraId="709C41C6" w14:textId="77777777" w:rsidR="002B6968" w:rsidRDefault="000276C6" w:rsidP="002B6968">
      <w:pPr>
        <w:pStyle w:val="Poetry"/>
      </w:pPr>
      <w:r w:rsidRPr="002B6968">
        <w:t xml:space="preserve">that hardly could mine eyesight make it out. </w:t>
      </w:r>
    </w:p>
    <w:p w14:paraId="1014E529" w14:textId="77777777" w:rsidR="002B6968" w:rsidRDefault="000276C6" w:rsidP="002B6968">
      <w:pPr>
        <w:pStyle w:val="Poetry"/>
      </w:pPr>
      <w:r w:rsidRPr="002B6968">
        <w:t xml:space="preserve">Then to all wisdom’s Sea I turned around, </w:t>
      </w:r>
    </w:p>
    <w:p w14:paraId="1159213B" w14:textId="359429D0" w:rsidR="000276C6" w:rsidRPr="002B6968" w:rsidRDefault="000276C6" w:rsidP="002B6968">
      <w:pPr>
        <w:pStyle w:val="Poetry"/>
      </w:pPr>
      <w:r w:rsidRPr="002B6968">
        <w:t>and said: “What sayeth this? and what replies</w:t>
      </w:r>
    </w:p>
    <w:p w14:paraId="235C9792" w14:textId="0CA80C25" w:rsidR="000276C6" w:rsidRDefault="000276C6" w:rsidP="002B6968">
      <w:pPr>
        <w:pStyle w:val="Poetry"/>
      </w:pPr>
      <w:r w:rsidRPr="002B6968">
        <w:t>that other fire? and who are they that made it?”</w:t>
      </w:r>
    </w:p>
    <w:p w14:paraId="25E6AE67" w14:textId="77777777" w:rsidR="002B6968" w:rsidRPr="002B6968" w:rsidRDefault="002B6968" w:rsidP="002B6968">
      <w:pPr>
        <w:pStyle w:val="Poetry"/>
      </w:pPr>
    </w:p>
    <w:p w14:paraId="322F8C4A" w14:textId="49E84EE9" w:rsidR="000276C6" w:rsidRPr="002B6968" w:rsidRDefault="000276C6" w:rsidP="002B6968">
      <w:pPr>
        <w:pStyle w:val="Poetry"/>
      </w:pPr>
      <w:r w:rsidRPr="002B6968">
        <w:t>And he to me: “Upon the filthy waves</w:t>
      </w:r>
    </w:p>
    <w:p w14:paraId="4C33E83D" w14:textId="77777777" w:rsidR="002B6968" w:rsidRDefault="000276C6" w:rsidP="002B6968">
      <w:pPr>
        <w:pStyle w:val="Poetry"/>
      </w:pPr>
      <w:r w:rsidRPr="002B6968">
        <w:t xml:space="preserve">thou canst already see what is expected, </w:t>
      </w:r>
    </w:p>
    <w:p w14:paraId="6525BAF6" w14:textId="7E614180" w:rsidR="000276C6" w:rsidRDefault="000276C6" w:rsidP="002B6968">
      <w:pPr>
        <w:pStyle w:val="Poetry"/>
      </w:pPr>
      <w:r w:rsidRPr="002B6968">
        <w:t>unless the marsh’s fog conceal it from thee.”</w:t>
      </w:r>
    </w:p>
    <w:p w14:paraId="741AC76E" w14:textId="77777777" w:rsidR="002B6968" w:rsidRPr="002B6968" w:rsidRDefault="002B6968" w:rsidP="002B6968">
      <w:pPr>
        <w:pStyle w:val="Poetry"/>
      </w:pPr>
    </w:p>
    <w:p w14:paraId="38E68D40" w14:textId="77777777" w:rsidR="002B6968" w:rsidRDefault="000276C6" w:rsidP="002B6968">
      <w:pPr>
        <w:pStyle w:val="Poetry"/>
      </w:pPr>
      <w:r w:rsidRPr="002B6968">
        <w:t xml:space="preserve">Bowstring ne’er shot an arrow from itself, </w:t>
      </w:r>
    </w:p>
    <w:p w14:paraId="73826587" w14:textId="4261B196" w:rsidR="000276C6" w:rsidRPr="002B6968" w:rsidRDefault="000276C6" w:rsidP="002B6968">
      <w:pPr>
        <w:pStyle w:val="Poetry"/>
      </w:pPr>
      <w:r w:rsidRPr="002B6968">
        <w:t>that sped away so swiftly through the air,</w:t>
      </w:r>
    </w:p>
    <w:p w14:paraId="6C7DD70A" w14:textId="21E3D3FF" w:rsidR="000276C6" w:rsidRPr="002B6968" w:rsidRDefault="000276C6" w:rsidP="002B6968">
      <w:pPr>
        <w:pStyle w:val="Poetry"/>
      </w:pPr>
      <w:r w:rsidRPr="002B6968">
        <w:t>as I beheld a slender little boat</w:t>
      </w:r>
    </w:p>
    <w:p w14:paraId="49581BA9" w14:textId="77777777" w:rsidR="002B6968" w:rsidRDefault="000276C6" w:rsidP="002B6968">
      <w:pPr>
        <w:pStyle w:val="Poetry"/>
      </w:pPr>
      <w:r w:rsidRPr="002B6968">
        <w:t xml:space="preserve">come toward us through the water thereupon, </w:t>
      </w:r>
    </w:p>
    <w:p w14:paraId="0707DB9A" w14:textId="3C48A113" w:rsidR="000276C6" w:rsidRPr="002B6968" w:rsidRDefault="000276C6" w:rsidP="002B6968">
      <w:pPr>
        <w:pStyle w:val="Poetry"/>
      </w:pPr>
      <w:r w:rsidRPr="002B6968">
        <w:t>under the guidance of a single boatman,</w:t>
      </w:r>
    </w:p>
    <w:p w14:paraId="53804902" w14:textId="542A005B" w:rsidR="000276C6" w:rsidRDefault="000276C6" w:rsidP="002B6968">
      <w:pPr>
        <w:pStyle w:val="Poetry"/>
      </w:pPr>
      <w:r w:rsidRPr="002B6968">
        <w:t>who shouted: “Thou art caught now, wicked soul!”</w:t>
      </w:r>
    </w:p>
    <w:p w14:paraId="6A5C745B" w14:textId="77777777" w:rsidR="002B6968" w:rsidRPr="002B6968" w:rsidRDefault="002B6968" w:rsidP="002B6968">
      <w:pPr>
        <w:pStyle w:val="Poetry"/>
      </w:pPr>
    </w:p>
    <w:p w14:paraId="7B7DB60D" w14:textId="77777777" w:rsidR="000276C6" w:rsidRPr="002B6968" w:rsidRDefault="000276C6" w:rsidP="002B6968">
      <w:pPr>
        <w:pStyle w:val="Poetry"/>
      </w:pPr>
      <w:r w:rsidRPr="002B6968">
        <w:t>“O Phlegyas, Phlegyas,” said my Master then,</w:t>
      </w:r>
    </w:p>
    <w:p w14:paraId="20BE193F" w14:textId="6D25A50D" w:rsidR="000276C6" w:rsidRPr="002B6968" w:rsidRDefault="000276C6" w:rsidP="002B6968">
      <w:pPr>
        <w:pStyle w:val="Poetry"/>
      </w:pPr>
      <w:r w:rsidRPr="002B6968">
        <w:t>“this time thou criest out in vain! No longer</w:t>
      </w:r>
    </w:p>
    <w:p w14:paraId="37DB3791" w14:textId="5839C846" w:rsidR="000276C6" w:rsidRDefault="000276C6" w:rsidP="002B6968">
      <w:pPr>
        <w:pStyle w:val="Poetry"/>
      </w:pPr>
      <w:r w:rsidRPr="002B6968">
        <w:t>shalt thou have us, than while we cross the swamp.”</w:t>
      </w:r>
    </w:p>
    <w:p w14:paraId="3BC51CA4" w14:textId="77777777" w:rsidR="002B6968" w:rsidRPr="002B6968" w:rsidRDefault="002B6968" w:rsidP="002B6968">
      <w:pPr>
        <w:pStyle w:val="Poetry"/>
      </w:pPr>
    </w:p>
    <w:p w14:paraId="5D441030" w14:textId="77777777" w:rsidR="002B6968" w:rsidRDefault="000276C6" w:rsidP="002B6968">
      <w:pPr>
        <w:pStyle w:val="Poetry"/>
      </w:pPr>
      <w:r w:rsidRPr="002B6968">
        <w:t xml:space="preserve">Like one who listens to a great deceit </w:t>
      </w:r>
    </w:p>
    <w:p w14:paraId="584741AD" w14:textId="77777777" w:rsidR="002B6968" w:rsidRDefault="000276C6" w:rsidP="002B6968">
      <w:pPr>
        <w:pStyle w:val="Poetry"/>
      </w:pPr>
      <w:r w:rsidRPr="002B6968">
        <w:t xml:space="preserve">practiced upon him, and who then resents it, </w:t>
      </w:r>
    </w:p>
    <w:p w14:paraId="6FEF798F" w14:textId="172DEF6F" w:rsidR="000276C6" w:rsidRPr="002B6968" w:rsidRDefault="000276C6" w:rsidP="002B6968">
      <w:pPr>
        <w:pStyle w:val="Poetry"/>
      </w:pPr>
      <w:r w:rsidRPr="002B6968">
        <w:t>so Phlegyas in his stifled wrath became.</w:t>
      </w:r>
    </w:p>
    <w:p w14:paraId="51175284" w14:textId="2B6032ED" w:rsidR="000276C6" w:rsidRPr="002B6968" w:rsidRDefault="000276C6" w:rsidP="002B6968">
      <w:pPr>
        <w:pStyle w:val="Poetry"/>
      </w:pPr>
      <w:r w:rsidRPr="002B6968">
        <w:t>My Leader then went down into the boat,</w:t>
      </w:r>
    </w:p>
    <w:p w14:paraId="06280BBB" w14:textId="77777777" w:rsidR="002B6968" w:rsidRDefault="000276C6" w:rsidP="002B6968">
      <w:pPr>
        <w:pStyle w:val="Poetry"/>
      </w:pPr>
      <w:r w:rsidRPr="002B6968">
        <w:t xml:space="preserve">and had me enter after him; and only </w:t>
      </w:r>
    </w:p>
    <w:p w14:paraId="06C57DA1" w14:textId="248E6792" w:rsidR="000276C6" w:rsidRPr="002B6968" w:rsidRDefault="000276C6" w:rsidP="002B6968">
      <w:pPr>
        <w:pStyle w:val="Poetry"/>
      </w:pPr>
      <w:r w:rsidRPr="002B6968">
        <w:t>when I was in it did it laden seem.</w:t>
      </w:r>
    </w:p>
    <w:p w14:paraId="21320BB2" w14:textId="77777777" w:rsidR="002B6968" w:rsidRDefault="000276C6" w:rsidP="002B6968">
      <w:pPr>
        <w:pStyle w:val="Poetry"/>
      </w:pPr>
      <w:r w:rsidRPr="002B6968">
        <w:t xml:space="preserve">Soon as my Leader and I were in the boat, </w:t>
      </w:r>
    </w:p>
    <w:p w14:paraId="61713DA3" w14:textId="4956C78B" w:rsidR="000276C6" w:rsidRPr="002B6968" w:rsidRDefault="000276C6" w:rsidP="002B6968">
      <w:pPr>
        <w:pStyle w:val="Poetry"/>
      </w:pPr>
      <w:r w:rsidRPr="002B6968">
        <w:t>the ancient prow goes on its way, and cuts</w:t>
      </w:r>
    </w:p>
    <w:p w14:paraId="5056803D" w14:textId="13209551" w:rsidR="000276C6" w:rsidRDefault="000276C6" w:rsidP="002B6968">
      <w:pPr>
        <w:pStyle w:val="Poetry"/>
      </w:pPr>
      <w:r w:rsidRPr="002B6968">
        <w:t>more water than with others is its wont.</w:t>
      </w:r>
    </w:p>
    <w:p w14:paraId="640CF9B3" w14:textId="77777777" w:rsidR="002B6968" w:rsidRPr="002B6968" w:rsidRDefault="002B6968" w:rsidP="002B6968">
      <w:pPr>
        <w:pStyle w:val="Poetry"/>
      </w:pPr>
    </w:p>
    <w:p w14:paraId="21827ED3" w14:textId="77777777" w:rsidR="000276C6" w:rsidRPr="002B6968" w:rsidRDefault="000276C6" w:rsidP="002B6968">
      <w:pPr>
        <w:pStyle w:val="Poetry"/>
      </w:pPr>
      <w:r w:rsidRPr="002B6968">
        <w:lastRenderedPageBreak/>
        <w:t>While we were speeding through the stagnant</w:t>
      </w:r>
    </w:p>
    <w:p w14:paraId="26483640" w14:textId="77777777" w:rsidR="000276C6" w:rsidRPr="002B6968" w:rsidRDefault="000276C6" w:rsidP="002B6968">
      <w:pPr>
        <w:pStyle w:val="Poetry"/>
      </w:pPr>
      <w:r w:rsidRPr="002B6968">
        <w:t>trench, one stood before me filled with mud, and said:</w:t>
      </w:r>
    </w:p>
    <w:p w14:paraId="3B5607AC" w14:textId="60D4277C" w:rsidR="000276C6" w:rsidRDefault="000276C6" w:rsidP="002B6968">
      <w:pPr>
        <w:pStyle w:val="Poetry"/>
      </w:pPr>
      <w:r w:rsidRPr="002B6968">
        <w:t>“Now who art thou, that comest ere thy time?”</w:t>
      </w:r>
    </w:p>
    <w:p w14:paraId="45FBA99F" w14:textId="77777777" w:rsidR="002B6968" w:rsidRPr="002B6968" w:rsidRDefault="002B6968" w:rsidP="002B6968">
      <w:pPr>
        <w:pStyle w:val="Poetry"/>
      </w:pPr>
    </w:p>
    <w:p w14:paraId="6E7123D4" w14:textId="77777777" w:rsidR="000276C6" w:rsidRPr="002B6968" w:rsidRDefault="000276C6" w:rsidP="002B6968">
      <w:pPr>
        <w:pStyle w:val="Poetry"/>
      </w:pPr>
      <w:r w:rsidRPr="002B6968">
        <w:t>And I to him: “Even though I come, I stay not;</w:t>
      </w:r>
    </w:p>
    <w:p w14:paraId="05786DC3" w14:textId="73035F9D" w:rsidR="000276C6" w:rsidRPr="002B6968" w:rsidRDefault="000276C6" w:rsidP="002B6968">
      <w:pPr>
        <w:pStyle w:val="Poetry"/>
      </w:pPr>
      <w:r w:rsidRPr="002B6968">
        <w:t>but who art thou, that art become so foul?”</w:t>
      </w:r>
    </w:p>
    <w:p w14:paraId="78177B1F" w14:textId="6377F182" w:rsidR="000276C6" w:rsidRDefault="000276C6" w:rsidP="002B6968">
      <w:pPr>
        <w:pStyle w:val="Poetry"/>
      </w:pPr>
      <w:r w:rsidRPr="002B6968">
        <w:t>He answered: “As thou see’st, I’m one who weeps.”</w:t>
      </w:r>
    </w:p>
    <w:p w14:paraId="0B790297" w14:textId="77777777" w:rsidR="002B6968" w:rsidRPr="002B6968" w:rsidRDefault="002B6968" w:rsidP="002B6968">
      <w:pPr>
        <w:pStyle w:val="Poetry"/>
      </w:pPr>
    </w:p>
    <w:p w14:paraId="09B31DC6" w14:textId="77777777" w:rsidR="002B6968" w:rsidRDefault="000276C6" w:rsidP="002B6968">
      <w:pPr>
        <w:pStyle w:val="Poetry"/>
      </w:pPr>
      <w:r w:rsidRPr="002B6968">
        <w:t xml:space="preserve">Then I to him: “In sorrow and in grief </w:t>
      </w:r>
    </w:p>
    <w:p w14:paraId="4046D3B9" w14:textId="77777777" w:rsidR="002B6968" w:rsidRDefault="000276C6" w:rsidP="002B6968">
      <w:pPr>
        <w:pStyle w:val="Poetry"/>
      </w:pPr>
      <w:r w:rsidRPr="002B6968">
        <w:t xml:space="preserve">mayst thou, accursèd spirit, here remain, </w:t>
      </w:r>
    </w:p>
    <w:p w14:paraId="37DB57B0" w14:textId="78352823" w:rsidR="000276C6" w:rsidRDefault="000276C6" w:rsidP="002B6968">
      <w:pPr>
        <w:pStyle w:val="Poetry"/>
      </w:pPr>
      <w:r w:rsidRPr="002B6968">
        <w:t>for thee I know, all filthy though thou be!”</w:t>
      </w:r>
    </w:p>
    <w:p w14:paraId="2A51AEF1" w14:textId="77777777" w:rsidR="002B6968" w:rsidRPr="002B6968" w:rsidRDefault="002B6968" w:rsidP="002B6968">
      <w:pPr>
        <w:pStyle w:val="Poetry"/>
      </w:pPr>
    </w:p>
    <w:p w14:paraId="74BFC57D" w14:textId="53C0DF32" w:rsidR="000276C6" w:rsidRPr="002B6968" w:rsidRDefault="000276C6" w:rsidP="002B6968">
      <w:pPr>
        <w:pStyle w:val="Poetry"/>
      </w:pPr>
      <w:r w:rsidRPr="002B6968">
        <w:t>Then toward the boat he stretched out both his</w:t>
      </w:r>
    </w:p>
    <w:p w14:paraId="7EACE5DE" w14:textId="77777777" w:rsidR="002B6968" w:rsidRDefault="000276C6" w:rsidP="002B6968">
      <w:pPr>
        <w:pStyle w:val="Poetry"/>
      </w:pPr>
      <w:r w:rsidRPr="002B6968">
        <w:t>hands; my wary Teacher, therefore, thrust him off,</w:t>
      </w:r>
    </w:p>
    <w:p w14:paraId="7C084258" w14:textId="49FB76AD" w:rsidR="000276C6" w:rsidRPr="002B6968" w:rsidRDefault="000276C6" w:rsidP="002B6968">
      <w:pPr>
        <w:pStyle w:val="Poetry"/>
      </w:pPr>
      <w:r w:rsidRPr="002B6968">
        <w:t>saying: “Away there with the other dogs!”</w:t>
      </w:r>
    </w:p>
    <w:p w14:paraId="7EF85393" w14:textId="77777777" w:rsidR="002B6968" w:rsidRDefault="000276C6" w:rsidP="002B6968">
      <w:pPr>
        <w:pStyle w:val="Poetry"/>
      </w:pPr>
      <w:r w:rsidRPr="002B6968">
        <w:t xml:space="preserve">And with his arms he then embraced my neck, </w:t>
      </w:r>
    </w:p>
    <w:p w14:paraId="63E62693" w14:textId="4F049C98" w:rsidR="000276C6" w:rsidRPr="002B6968" w:rsidRDefault="000276C6" w:rsidP="002B6968">
      <w:pPr>
        <w:pStyle w:val="Poetry"/>
      </w:pPr>
      <w:r w:rsidRPr="002B6968">
        <w:t>and kissed my face, and said: “Blessèd be she</w:t>
      </w:r>
    </w:p>
    <w:p w14:paraId="0F62B1F1" w14:textId="23899668" w:rsidR="000276C6" w:rsidRPr="002B6968" w:rsidRDefault="000276C6" w:rsidP="002B6968">
      <w:pPr>
        <w:pStyle w:val="Poetry"/>
      </w:pPr>
      <w:r w:rsidRPr="002B6968">
        <w:t>who pregnant was with thee, indignant soul!</w:t>
      </w:r>
    </w:p>
    <w:p w14:paraId="0F115CF5" w14:textId="77777777" w:rsidR="002B6968" w:rsidRDefault="000276C6" w:rsidP="002B6968">
      <w:pPr>
        <w:pStyle w:val="Poetry"/>
      </w:pPr>
      <w:r w:rsidRPr="002B6968">
        <w:t xml:space="preserve">He was a haughty person in the world; </w:t>
      </w:r>
    </w:p>
    <w:p w14:paraId="58512A8A" w14:textId="705BDBEF" w:rsidR="000276C6" w:rsidRPr="002B6968" w:rsidRDefault="000276C6" w:rsidP="002B6968">
      <w:pPr>
        <w:pStyle w:val="Poetry"/>
      </w:pPr>
      <w:r w:rsidRPr="002B6968">
        <w:t>nor is there any goodness which adorns</w:t>
      </w:r>
    </w:p>
    <w:p w14:paraId="3CD9CE9E" w14:textId="77777777" w:rsidR="000276C6" w:rsidRPr="002B6968" w:rsidRDefault="000276C6" w:rsidP="002B6968">
      <w:pPr>
        <w:pStyle w:val="Poetry"/>
      </w:pPr>
      <w:r w:rsidRPr="002B6968">
        <w:t>his memory; hence his shade is furious here.</w:t>
      </w:r>
    </w:p>
    <w:p w14:paraId="0AD85F1D" w14:textId="77777777" w:rsidR="000276C6" w:rsidRPr="002B6968" w:rsidRDefault="000276C6" w:rsidP="002B6968">
      <w:pPr>
        <w:pStyle w:val="Poetry"/>
      </w:pPr>
      <w:r w:rsidRPr="002B6968">
        <w:t>How many now up yonder think themselves</w:t>
      </w:r>
    </w:p>
    <w:p w14:paraId="29C59B9A" w14:textId="03A28F35" w:rsidR="000276C6" w:rsidRPr="002B6968" w:rsidRDefault="000276C6" w:rsidP="002B6968">
      <w:pPr>
        <w:pStyle w:val="Poetry"/>
      </w:pPr>
      <w:r w:rsidRPr="002B6968">
        <w:t>great kings, who here shall be like pigs in mire,</w:t>
      </w:r>
    </w:p>
    <w:p w14:paraId="1CEF220A" w14:textId="0E5CA7B1" w:rsidR="000276C6" w:rsidRDefault="000276C6" w:rsidP="002B6968">
      <w:pPr>
        <w:pStyle w:val="Poetry"/>
      </w:pPr>
      <w:r w:rsidRPr="002B6968">
        <w:t>leaving behind them horrible contempt!”</w:t>
      </w:r>
    </w:p>
    <w:p w14:paraId="1399F710" w14:textId="77777777" w:rsidR="002B6968" w:rsidRPr="002B6968" w:rsidRDefault="002B6968" w:rsidP="002B6968">
      <w:pPr>
        <w:pStyle w:val="Poetry"/>
      </w:pPr>
    </w:p>
    <w:p w14:paraId="06260572" w14:textId="77777777" w:rsidR="002B6968" w:rsidRDefault="000276C6" w:rsidP="002B6968">
      <w:pPr>
        <w:pStyle w:val="Poetry"/>
      </w:pPr>
      <w:r w:rsidRPr="002B6968">
        <w:t xml:space="preserve">And I said: “Teacher, I’d be greatly pleased </w:t>
      </w:r>
    </w:p>
    <w:p w14:paraId="01B16C34" w14:textId="77777777" w:rsidR="002B6968" w:rsidRDefault="000276C6" w:rsidP="002B6968">
      <w:pPr>
        <w:pStyle w:val="Poetry"/>
      </w:pPr>
      <w:r w:rsidRPr="002B6968">
        <w:t xml:space="preserve">to see him get a ducking in this broth, </w:t>
      </w:r>
    </w:p>
    <w:p w14:paraId="1CF98ADD" w14:textId="0E90AA7C" w:rsidR="000276C6" w:rsidRDefault="000276C6" w:rsidP="002B6968">
      <w:pPr>
        <w:pStyle w:val="Poetry"/>
      </w:pPr>
      <w:r w:rsidRPr="002B6968">
        <w:t>before we issue from the marshy lake.”</w:t>
      </w:r>
    </w:p>
    <w:p w14:paraId="5EE9153D" w14:textId="77777777" w:rsidR="002B6968" w:rsidRPr="002B6968" w:rsidRDefault="002B6968" w:rsidP="002B6968">
      <w:pPr>
        <w:pStyle w:val="Poetry"/>
      </w:pPr>
    </w:p>
    <w:p w14:paraId="2C5100BA" w14:textId="4B76E9A5" w:rsidR="000276C6" w:rsidRPr="002B6968" w:rsidRDefault="000276C6" w:rsidP="002B6968">
      <w:pPr>
        <w:pStyle w:val="Poetry"/>
      </w:pPr>
      <w:r w:rsidRPr="002B6968">
        <w:t>And he to me: “Thou shalt be satisfied</w:t>
      </w:r>
    </w:p>
    <w:p w14:paraId="3A959B24" w14:textId="77777777" w:rsidR="000276C6" w:rsidRPr="002B6968" w:rsidRDefault="000276C6" w:rsidP="002B6968">
      <w:pPr>
        <w:pStyle w:val="Poetry"/>
      </w:pPr>
      <w:r w:rsidRPr="002B6968">
        <w:t>before the shore reveal itself to thee;</w:t>
      </w:r>
    </w:p>
    <w:p w14:paraId="186D7711" w14:textId="2BEE4C43" w:rsidR="000276C6" w:rsidRDefault="000276C6" w:rsidP="002B6968">
      <w:pPr>
        <w:pStyle w:val="Poetry"/>
      </w:pPr>
      <w:r w:rsidRPr="002B6968">
        <w:t>’t is meet that thou enjoy a wish like that.”</w:t>
      </w:r>
    </w:p>
    <w:p w14:paraId="6FF080B3" w14:textId="77777777" w:rsidR="002B6968" w:rsidRPr="002B6968" w:rsidRDefault="002B6968" w:rsidP="002B6968">
      <w:pPr>
        <w:pStyle w:val="Poetry"/>
      </w:pPr>
    </w:p>
    <w:p w14:paraId="548A0C4D" w14:textId="77777777" w:rsidR="002B6968" w:rsidRDefault="000276C6" w:rsidP="002B6968">
      <w:pPr>
        <w:pStyle w:val="Poetry"/>
      </w:pPr>
      <w:r w:rsidRPr="002B6968">
        <w:t xml:space="preserve">Soon after this I saw the muddy people </w:t>
      </w:r>
    </w:p>
    <w:p w14:paraId="3A7D897D" w14:textId="78865579" w:rsidR="000276C6" w:rsidRPr="002B6968" w:rsidRDefault="000276C6" w:rsidP="002B6968">
      <w:pPr>
        <w:pStyle w:val="Poetry"/>
      </w:pPr>
      <w:r w:rsidRPr="002B6968">
        <w:t>making such havoc of him, that therefor</w:t>
      </w:r>
    </w:p>
    <w:p w14:paraId="7D1050BB" w14:textId="56C6F607" w:rsidR="000276C6" w:rsidRPr="002B6968" w:rsidRDefault="000276C6" w:rsidP="002B6968">
      <w:pPr>
        <w:pStyle w:val="Poetry"/>
      </w:pPr>
      <w:r w:rsidRPr="002B6968">
        <w:lastRenderedPageBreak/>
        <w:t>I still give praise and render thanks to God.</w:t>
      </w:r>
    </w:p>
    <w:p w14:paraId="11ADB7EB" w14:textId="77777777" w:rsidR="002B6968" w:rsidRDefault="000276C6" w:rsidP="002B6968">
      <w:pPr>
        <w:pStyle w:val="Poetry"/>
      </w:pPr>
      <w:r w:rsidRPr="002B6968">
        <w:t xml:space="preserve">They all were shouting: “At Filippo Argenti!” </w:t>
      </w:r>
    </w:p>
    <w:p w14:paraId="75F60B58" w14:textId="29D95564" w:rsidR="000276C6" w:rsidRPr="002B6968" w:rsidRDefault="000276C6" w:rsidP="002B6968">
      <w:pPr>
        <w:pStyle w:val="Poetry"/>
      </w:pPr>
      <w:r w:rsidRPr="002B6968">
        <w:t>the spirit of the wrathful Florentine</w:t>
      </w:r>
    </w:p>
    <w:p w14:paraId="7B1E2115" w14:textId="77777777" w:rsidR="000276C6" w:rsidRPr="002B6968" w:rsidRDefault="000276C6" w:rsidP="002B6968">
      <w:pPr>
        <w:pStyle w:val="Poetry"/>
      </w:pPr>
      <w:r w:rsidRPr="002B6968">
        <w:t>turning, meanwhile, his teeth against himself.</w:t>
      </w:r>
    </w:p>
    <w:p w14:paraId="4620EB1A" w14:textId="77777777" w:rsidR="000276C6" w:rsidRDefault="000276C6" w:rsidP="000276C6">
      <w:pPr>
        <w:pStyle w:val="BodyText"/>
      </w:pPr>
    </w:p>
    <w:p w14:paraId="77E81657" w14:textId="77777777" w:rsidR="000276C6" w:rsidRPr="002B6968" w:rsidRDefault="000276C6" w:rsidP="002B6968">
      <w:pPr>
        <w:pStyle w:val="Poetry"/>
      </w:pPr>
      <w:r w:rsidRPr="002B6968">
        <w:t>We left him there; of him I therefore tell</w:t>
      </w:r>
    </w:p>
    <w:p w14:paraId="1DADF5E7" w14:textId="03178979" w:rsidR="000276C6" w:rsidRPr="002B6968" w:rsidRDefault="000276C6" w:rsidP="002B6968">
      <w:pPr>
        <w:pStyle w:val="Poetry"/>
      </w:pPr>
      <w:r w:rsidRPr="002B6968">
        <w:t>no more; but on mine ears there smote a wail,</w:t>
      </w:r>
    </w:p>
    <w:p w14:paraId="35BF60C8" w14:textId="77777777" w:rsidR="000276C6" w:rsidRPr="002B6968" w:rsidRDefault="000276C6" w:rsidP="002B6968">
      <w:pPr>
        <w:pStyle w:val="Poetry"/>
      </w:pPr>
      <w:r w:rsidRPr="002B6968">
        <w:t>hence I, intent ahead, unbar mine eyes.</w:t>
      </w:r>
    </w:p>
    <w:p w14:paraId="0BEAB8E2" w14:textId="77777777" w:rsidR="002B6968" w:rsidRDefault="000276C6" w:rsidP="002B6968">
      <w:pPr>
        <w:pStyle w:val="Poetry"/>
      </w:pPr>
      <w:r w:rsidRPr="002B6968">
        <w:t xml:space="preserve">The kindly Teacher said: “Now, son, at last </w:t>
      </w:r>
    </w:p>
    <w:p w14:paraId="5345B276" w14:textId="77777777" w:rsidR="002B6968" w:rsidRDefault="000276C6" w:rsidP="002B6968">
      <w:pPr>
        <w:pStyle w:val="Poetry"/>
      </w:pPr>
      <w:r w:rsidRPr="002B6968">
        <w:t xml:space="preserve">the town, whose name is Dis, is drawing near </w:t>
      </w:r>
    </w:p>
    <w:p w14:paraId="09F0A589" w14:textId="33DC34E1" w:rsidR="000276C6" w:rsidRDefault="000276C6" w:rsidP="002B6968">
      <w:pPr>
        <w:pStyle w:val="Poetry"/>
      </w:pPr>
      <w:r w:rsidRPr="002B6968">
        <w:t>with all its host of burdened citizens.”</w:t>
      </w:r>
    </w:p>
    <w:p w14:paraId="21E577AD" w14:textId="77777777" w:rsidR="002B6968" w:rsidRPr="002B6968" w:rsidRDefault="002B6968" w:rsidP="002B6968">
      <w:pPr>
        <w:pStyle w:val="Poetry"/>
      </w:pPr>
    </w:p>
    <w:p w14:paraId="700B3A2E" w14:textId="78D8ED3D" w:rsidR="000276C6" w:rsidRPr="002B6968" w:rsidRDefault="000276C6" w:rsidP="002B6968">
      <w:pPr>
        <w:pStyle w:val="Poetry"/>
      </w:pPr>
      <w:r w:rsidRPr="002B6968">
        <w:t>And I said: “Teacher, clearly I behold</w:t>
      </w:r>
    </w:p>
    <w:p w14:paraId="19303A4B" w14:textId="77777777" w:rsidR="002B6968" w:rsidRDefault="000276C6" w:rsidP="002B6968">
      <w:pPr>
        <w:pStyle w:val="Poetry"/>
      </w:pPr>
      <w:r w:rsidRPr="002B6968">
        <w:t xml:space="preserve">its mosques already in that valley there, </w:t>
      </w:r>
    </w:p>
    <w:p w14:paraId="79C3E680" w14:textId="6A391839" w:rsidR="000276C6" w:rsidRDefault="000276C6" w:rsidP="002B6968">
      <w:pPr>
        <w:pStyle w:val="Poetry"/>
      </w:pPr>
      <w:r w:rsidRPr="002B6968">
        <w:t>vermilion, as if issuing out of fire.”</w:t>
      </w:r>
    </w:p>
    <w:p w14:paraId="2B633FC4" w14:textId="77777777" w:rsidR="002B6968" w:rsidRPr="002B6968" w:rsidRDefault="002B6968" w:rsidP="002B6968">
      <w:pPr>
        <w:pStyle w:val="Poetry"/>
      </w:pPr>
    </w:p>
    <w:p w14:paraId="6B6EBD00" w14:textId="77777777" w:rsidR="000276C6" w:rsidRPr="002B6968" w:rsidRDefault="000276C6" w:rsidP="002B6968">
      <w:pPr>
        <w:pStyle w:val="Poetry"/>
      </w:pPr>
      <w:r w:rsidRPr="002B6968">
        <w:t>And he to me: “The eternal fire within</w:t>
      </w:r>
    </w:p>
    <w:p w14:paraId="125596A0" w14:textId="77777777" w:rsidR="000276C6" w:rsidRPr="002B6968" w:rsidRDefault="000276C6" w:rsidP="002B6968">
      <w:pPr>
        <w:pStyle w:val="Poetry"/>
      </w:pPr>
      <w:r w:rsidRPr="002B6968">
        <w:t>which keeps them burning, maketh them look red,</w:t>
      </w:r>
    </w:p>
    <w:p w14:paraId="788021B5" w14:textId="0F86586D" w:rsidR="000276C6" w:rsidRDefault="000276C6" w:rsidP="002B6968">
      <w:pPr>
        <w:pStyle w:val="Poetry"/>
      </w:pPr>
      <w:r w:rsidRPr="002B6968">
        <w:t>as thou perceivest in this nether Hell.”</w:t>
      </w:r>
    </w:p>
    <w:p w14:paraId="2FFB08A4" w14:textId="77777777" w:rsidR="002B6968" w:rsidRPr="002B6968" w:rsidRDefault="002B6968" w:rsidP="002B6968">
      <w:pPr>
        <w:pStyle w:val="Poetry"/>
      </w:pPr>
    </w:p>
    <w:p w14:paraId="7FA832BF" w14:textId="77777777" w:rsidR="002B6968" w:rsidRDefault="000276C6" w:rsidP="002B6968">
      <w:pPr>
        <w:pStyle w:val="Poetry"/>
      </w:pPr>
      <w:r w:rsidRPr="002B6968">
        <w:t xml:space="preserve">Thereat we came inside the trenches deep, </w:t>
      </w:r>
    </w:p>
    <w:p w14:paraId="669A15B0" w14:textId="4C875A83" w:rsidR="000276C6" w:rsidRPr="002B6968" w:rsidRDefault="000276C6" w:rsidP="002B6968">
      <w:pPr>
        <w:pStyle w:val="Poetry"/>
      </w:pPr>
      <w:r w:rsidRPr="002B6968">
        <w:t>which fortify that region comfortless;</w:t>
      </w:r>
    </w:p>
    <w:p w14:paraId="5B03CC8D" w14:textId="77777777" w:rsidR="002B6968" w:rsidRDefault="000276C6" w:rsidP="002B6968">
      <w:pPr>
        <w:pStyle w:val="Poetry"/>
      </w:pPr>
      <w:r w:rsidRPr="002B6968">
        <w:t xml:space="preserve">to me its walls appeared to be of iron. </w:t>
      </w:r>
    </w:p>
    <w:p w14:paraId="403EE15F" w14:textId="72AFBD73" w:rsidR="000276C6" w:rsidRPr="002B6968" w:rsidRDefault="000276C6" w:rsidP="002B6968">
      <w:pPr>
        <w:pStyle w:val="Poetry"/>
      </w:pPr>
      <w:r w:rsidRPr="002B6968">
        <w:t>Not without going first a long way round,</w:t>
      </w:r>
    </w:p>
    <w:p w14:paraId="4758CA96" w14:textId="621E144A" w:rsidR="000276C6" w:rsidRPr="002B6968" w:rsidRDefault="000276C6" w:rsidP="002B6968">
      <w:pPr>
        <w:pStyle w:val="Poetry"/>
      </w:pPr>
      <w:r w:rsidRPr="002B6968">
        <w:t>we came to where the boatman cried aloud</w:t>
      </w:r>
    </w:p>
    <w:p w14:paraId="3460A480" w14:textId="36FD4A9A" w:rsidR="000276C6" w:rsidRDefault="000276C6" w:rsidP="002B6968">
      <w:pPr>
        <w:pStyle w:val="Poetry"/>
      </w:pPr>
      <w:r w:rsidRPr="002B6968">
        <w:t>to us: “Get out, for here the entrance is!”</w:t>
      </w:r>
    </w:p>
    <w:p w14:paraId="2E23C91E" w14:textId="77777777" w:rsidR="002B6968" w:rsidRPr="002B6968" w:rsidRDefault="002B6968" w:rsidP="002B6968">
      <w:pPr>
        <w:pStyle w:val="Poetry"/>
      </w:pPr>
    </w:p>
    <w:p w14:paraId="7A938B54" w14:textId="77777777" w:rsidR="000276C6" w:rsidRPr="002B6968" w:rsidRDefault="000276C6" w:rsidP="002B6968">
      <w:pPr>
        <w:pStyle w:val="Poetry"/>
      </w:pPr>
      <w:r w:rsidRPr="002B6968">
        <w:t>More than a thousand o’er the gates I saw</w:t>
      </w:r>
    </w:p>
    <w:p w14:paraId="1DD6466C" w14:textId="77777777" w:rsidR="002B6968" w:rsidRDefault="000276C6" w:rsidP="002B6968">
      <w:pPr>
        <w:pStyle w:val="Poetry"/>
      </w:pPr>
      <w:r w:rsidRPr="002B6968">
        <w:t xml:space="preserve">of those that from the heavens had rained, who, vexed, </w:t>
      </w:r>
    </w:p>
    <w:p w14:paraId="095504A3" w14:textId="2DE74F34" w:rsidR="000276C6" w:rsidRPr="002B6968" w:rsidRDefault="000276C6" w:rsidP="002B6968">
      <w:pPr>
        <w:pStyle w:val="Poetry"/>
      </w:pPr>
      <w:r w:rsidRPr="002B6968">
        <w:t>were saying: “Who is he, that, without death,</w:t>
      </w:r>
    </w:p>
    <w:p w14:paraId="1D9FA314" w14:textId="792BAB69" w:rsidR="000276C6" w:rsidRPr="002B6968" w:rsidRDefault="000276C6" w:rsidP="002B6968">
      <w:pPr>
        <w:pStyle w:val="Poetry"/>
      </w:pPr>
      <w:r w:rsidRPr="002B6968">
        <w:t>is going through the kingdom of the dead?”</w:t>
      </w:r>
    </w:p>
    <w:p w14:paraId="2D0C21BD" w14:textId="77777777" w:rsidR="002B6968" w:rsidRDefault="000276C6" w:rsidP="002B6968">
      <w:pPr>
        <w:pStyle w:val="Poetry"/>
      </w:pPr>
      <w:r w:rsidRPr="002B6968">
        <w:t xml:space="preserve">And my wise Teacher thereupon made signs </w:t>
      </w:r>
    </w:p>
    <w:p w14:paraId="10400325" w14:textId="457725D4" w:rsidR="000276C6" w:rsidRDefault="000276C6" w:rsidP="002B6968">
      <w:pPr>
        <w:pStyle w:val="Poetry"/>
      </w:pPr>
      <w:r w:rsidRPr="002B6968">
        <w:t>of wishing to have private talk with them.</w:t>
      </w:r>
    </w:p>
    <w:p w14:paraId="06F30B83" w14:textId="77777777" w:rsidR="002B6968" w:rsidRPr="002B6968" w:rsidRDefault="002B6968" w:rsidP="002B6968">
      <w:pPr>
        <w:pStyle w:val="Poetry"/>
      </w:pPr>
    </w:p>
    <w:p w14:paraId="02C563DC" w14:textId="77777777" w:rsidR="000276C6" w:rsidRPr="002B6968" w:rsidRDefault="000276C6" w:rsidP="002B6968">
      <w:pPr>
        <w:pStyle w:val="Poetry"/>
      </w:pPr>
      <w:r w:rsidRPr="002B6968">
        <w:t>Their great disdain they somewhat checked, and said:</w:t>
      </w:r>
    </w:p>
    <w:p w14:paraId="699491FC" w14:textId="77777777" w:rsidR="000276C6" w:rsidRPr="002B6968" w:rsidRDefault="000276C6" w:rsidP="002B6968">
      <w:pPr>
        <w:pStyle w:val="Poetry"/>
      </w:pPr>
      <w:r w:rsidRPr="002B6968">
        <w:lastRenderedPageBreak/>
        <w:t>“Come thou alone, and let him go his way,</w:t>
      </w:r>
    </w:p>
    <w:p w14:paraId="03B1710E" w14:textId="7386771D" w:rsidR="000276C6" w:rsidRPr="002B6968" w:rsidRDefault="000276C6" w:rsidP="002B6968">
      <w:pPr>
        <w:pStyle w:val="Poetry"/>
      </w:pPr>
      <w:r w:rsidRPr="002B6968">
        <w:t>who with such daring entered this domain.</w:t>
      </w:r>
    </w:p>
    <w:p w14:paraId="46B54E41" w14:textId="77777777" w:rsidR="002B6968" w:rsidRDefault="000276C6" w:rsidP="002B6968">
      <w:pPr>
        <w:pStyle w:val="Poetry"/>
      </w:pPr>
      <w:r w:rsidRPr="002B6968">
        <w:t xml:space="preserve">Let him retrace alone his foolish road, </w:t>
      </w:r>
    </w:p>
    <w:p w14:paraId="494ADDE8" w14:textId="08949218" w:rsidR="000276C6" w:rsidRPr="002B6968" w:rsidRDefault="000276C6" w:rsidP="002B6968">
      <w:pPr>
        <w:pStyle w:val="Poetry"/>
      </w:pPr>
      <w:r w:rsidRPr="002B6968">
        <w:t>and try it, if he can; for thou shalt here</w:t>
      </w:r>
    </w:p>
    <w:p w14:paraId="582FF37B" w14:textId="3487DB8C" w:rsidR="000276C6" w:rsidRDefault="000276C6" w:rsidP="002B6968">
      <w:pPr>
        <w:pStyle w:val="Poetry"/>
      </w:pPr>
      <w:r w:rsidRPr="002B6968">
        <w:t>remain, that him so dark a land didst show.”</w:t>
      </w:r>
    </w:p>
    <w:p w14:paraId="5AFE4BB8" w14:textId="77777777" w:rsidR="002B6968" w:rsidRPr="002B6968" w:rsidRDefault="002B6968" w:rsidP="002B6968">
      <w:pPr>
        <w:pStyle w:val="Poetry"/>
      </w:pPr>
    </w:p>
    <w:p w14:paraId="429CAC98" w14:textId="77777777" w:rsidR="000276C6" w:rsidRPr="002B6968" w:rsidRDefault="000276C6" w:rsidP="002B6968">
      <w:pPr>
        <w:pStyle w:val="Poetry"/>
      </w:pPr>
      <w:r w:rsidRPr="002B6968">
        <w:t>Think, Reader, whether I lost heart on hearing</w:t>
      </w:r>
    </w:p>
    <w:p w14:paraId="0F96272D" w14:textId="4C2DC536" w:rsidR="000276C6" w:rsidRPr="002B6968" w:rsidRDefault="000276C6" w:rsidP="002B6968">
      <w:pPr>
        <w:pStyle w:val="Poetry"/>
      </w:pPr>
      <w:r w:rsidRPr="002B6968">
        <w:t>those cursèd words; for I did not believe</w:t>
      </w:r>
    </w:p>
    <w:p w14:paraId="0E69A8AA" w14:textId="12F382C2" w:rsidR="000276C6" w:rsidRDefault="000276C6" w:rsidP="002B6968">
      <w:pPr>
        <w:pStyle w:val="Poetry"/>
      </w:pPr>
      <w:r w:rsidRPr="002B6968">
        <w:t>that I should e’er return on earth again.</w:t>
      </w:r>
    </w:p>
    <w:p w14:paraId="22EC13A9" w14:textId="77777777" w:rsidR="002B6968" w:rsidRPr="002B6968" w:rsidRDefault="002B6968" w:rsidP="002B6968">
      <w:pPr>
        <w:pStyle w:val="Poetry"/>
      </w:pPr>
    </w:p>
    <w:p w14:paraId="027A70B3" w14:textId="77777777" w:rsidR="002B6968" w:rsidRDefault="000276C6" w:rsidP="002B6968">
      <w:pPr>
        <w:pStyle w:val="Poetry"/>
      </w:pPr>
      <w:r w:rsidRPr="002B6968">
        <w:t xml:space="preserve">“O my dear Leader, who hast made me safe </w:t>
      </w:r>
    </w:p>
    <w:p w14:paraId="3EB8B2F3" w14:textId="77777777" w:rsidR="002B6968" w:rsidRDefault="000276C6" w:rsidP="002B6968">
      <w:pPr>
        <w:pStyle w:val="Poetry"/>
      </w:pPr>
      <w:r w:rsidRPr="002B6968">
        <w:t xml:space="preserve">more than seven times, and extricated me </w:t>
      </w:r>
    </w:p>
    <w:p w14:paraId="067847E5" w14:textId="2E4240B2" w:rsidR="000276C6" w:rsidRPr="002B6968" w:rsidRDefault="000276C6" w:rsidP="002B6968">
      <w:pPr>
        <w:pStyle w:val="Poetry"/>
      </w:pPr>
      <w:r w:rsidRPr="002B6968">
        <w:t>from serious dangers which I had to face,</w:t>
      </w:r>
    </w:p>
    <w:p w14:paraId="4F6AD044" w14:textId="0834DFF6" w:rsidR="000276C6" w:rsidRPr="002B6968" w:rsidRDefault="000276C6" w:rsidP="002B6968">
      <w:pPr>
        <w:pStyle w:val="Poetry"/>
      </w:pPr>
      <w:r w:rsidRPr="002B6968">
        <w:t>forsake me not,” said I, “when so undone!</w:t>
      </w:r>
    </w:p>
    <w:p w14:paraId="4FC4A3C2" w14:textId="77777777" w:rsidR="000276C6" w:rsidRPr="002B6968" w:rsidRDefault="000276C6" w:rsidP="002B6968">
      <w:pPr>
        <w:pStyle w:val="Poetry"/>
      </w:pPr>
      <w:r w:rsidRPr="002B6968">
        <w:t>If further progress be denied to us,</w:t>
      </w:r>
    </w:p>
    <w:p w14:paraId="45CB2843" w14:textId="6F808634" w:rsidR="000276C6" w:rsidRDefault="000276C6" w:rsidP="002B6968">
      <w:pPr>
        <w:pStyle w:val="Poetry"/>
      </w:pPr>
      <w:r w:rsidRPr="002B6968">
        <w:t>let us at once retrace our steps together.”</w:t>
      </w:r>
    </w:p>
    <w:p w14:paraId="30A96EAE" w14:textId="77777777" w:rsidR="002B6968" w:rsidRPr="002B6968" w:rsidRDefault="002B6968" w:rsidP="002B6968">
      <w:pPr>
        <w:pStyle w:val="Poetry"/>
      </w:pPr>
    </w:p>
    <w:p w14:paraId="1DD46391" w14:textId="77777777" w:rsidR="000276C6" w:rsidRPr="002B6968" w:rsidRDefault="000276C6" w:rsidP="002B6968">
      <w:pPr>
        <w:pStyle w:val="Poetry"/>
      </w:pPr>
      <w:r w:rsidRPr="002B6968">
        <w:t>That Lord then, who had brought me thither, said:</w:t>
      </w:r>
    </w:p>
    <w:p w14:paraId="77FC6141" w14:textId="77777777" w:rsidR="000276C6" w:rsidRPr="002B6968" w:rsidRDefault="000276C6" w:rsidP="002B6968">
      <w:pPr>
        <w:pStyle w:val="Poetry"/>
      </w:pPr>
      <w:r w:rsidRPr="002B6968">
        <w:t>“Be not afraid; for none can take from us</w:t>
      </w:r>
    </w:p>
    <w:p w14:paraId="282BE191" w14:textId="6019A2BE" w:rsidR="000276C6" w:rsidRPr="002B6968" w:rsidRDefault="000276C6" w:rsidP="002B6968">
      <w:pPr>
        <w:pStyle w:val="Poetry"/>
      </w:pPr>
      <w:r w:rsidRPr="002B6968">
        <w:t>our passage, since by such an One ’t is given!</w:t>
      </w:r>
    </w:p>
    <w:p w14:paraId="5A8FA686" w14:textId="77777777" w:rsidR="002B6968" w:rsidRDefault="000276C6" w:rsidP="002B6968">
      <w:pPr>
        <w:pStyle w:val="Poetry"/>
      </w:pPr>
      <w:r w:rsidRPr="002B6968">
        <w:t xml:space="preserve">But thou, await me here, and with good hope </w:t>
      </w:r>
    </w:p>
    <w:p w14:paraId="5E7FEC6E" w14:textId="77777777" w:rsidR="002B6968" w:rsidRDefault="000276C6" w:rsidP="002B6968">
      <w:pPr>
        <w:pStyle w:val="Poetry"/>
      </w:pPr>
      <w:r w:rsidRPr="002B6968">
        <w:t xml:space="preserve">nourish and comfort thou thy weary soul, </w:t>
      </w:r>
    </w:p>
    <w:p w14:paraId="36794155" w14:textId="6C9E2F9E" w:rsidR="000276C6" w:rsidRDefault="000276C6" w:rsidP="002B6968">
      <w:pPr>
        <w:pStyle w:val="Poetry"/>
      </w:pPr>
      <w:r w:rsidRPr="002B6968">
        <w:t>for I’ll not leave thee in the nether world.”</w:t>
      </w:r>
    </w:p>
    <w:p w14:paraId="0B95C3AD" w14:textId="77777777" w:rsidR="002B6968" w:rsidRPr="002B6968" w:rsidRDefault="002B6968" w:rsidP="002B6968">
      <w:pPr>
        <w:pStyle w:val="Poetry"/>
      </w:pPr>
    </w:p>
    <w:p w14:paraId="64CC228F" w14:textId="77777777" w:rsidR="000276C6" w:rsidRPr="002B6968" w:rsidRDefault="000276C6" w:rsidP="002B6968">
      <w:pPr>
        <w:pStyle w:val="Poetry"/>
      </w:pPr>
      <w:r w:rsidRPr="002B6968">
        <w:t>Thus goes his way, and there abandons me,</w:t>
      </w:r>
    </w:p>
    <w:p w14:paraId="0656A923" w14:textId="3617008E" w:rsidR="000276C6" w:rsidRPr="002B6968" w:rsidRDefault="000276C6" w:rsidP="002B6968">
      <w:pPr>
        <w:pStyle w:val="Poetry"/>
      </w:pPr>
      <w:r w:rsidRPr="002B6968">
        <w:t>my tender Father, and I in doubt remain;</w:t>
      </w:r>
    </w:p>
    <w:p w14:paraId="45A34761" w14:textId="77777777" w:rsidR="000276C6" w:rsidRPr="002B6968" w:rsidRDefault="000276C6" w:rsidP="002B6968">
      <w:pPr>
        <w:pStyle w:val="Poetry"/>
      </w:pPr>
      <w:r w:rsidRPr="002B6968">
        <w:t>for Yes and No contend within my head.</w:t>
      </w:r>
    </w:p>
    <w:p w14:paraId="3FF91CC6" w14:textId="77777777" w:rsidR="000276C6" w:rsidRDefault="000276C6" w:rsidP="000276C6">
      <w:pPr>
        <w:pStyle w:val="BodyText"/>
        <w:spacing w:before="5"/>
        <w:rPr>
          <w:sz w:val="28"/>
        </w:rPr>
      </w:pPr>
    </w:p>
    <w:p w14:paraId="7844BD9D" w14:textId="77777777" w:rsidR="002B6968" w:rsidRDefault="000276C6" w:rsidP="002B6968">
      <w:pPr>
        <w:pStyle w:val="Poetry"/>
      </w:pPr>
      <w:r w:rsidRPr="002B6968">
        <w:t xml:space="preserve">I could not hear what he proposed to them; </w:t>
      </w:r>
    </w:p>
    <w:p w14:paraId="1425A311" w14:textId="77777777" w:rsidR="002B6968" w:rsidRDefault="000276C6" w:rsidP="002B6968">
      <w:pPr>
        <w:pStyle w:val="Poetry"/>
      </w:pPr>
      <w:r w:rsidRPr="002B6968">
        <w:t xml:space="preserve">but with them there he did not long remain, </w:t>
      </w:r>
    </w:p>
    <w:p w14:paraId="52D1B1D8" w14:textId="002B31E4" w:rsidR="000276C6" w:rsidRPr="002B6968" w:rsidRDefault="000276C6" w:rsidP="002B6968">
      <w:pPr>
        <w:pStyle w:val="Poetry"/>
      </w:pPr>
      <w:r w:rsidRPr="002B6968">
        <w:t>for each in rivalry ran back within.</w:t>
      </w:r>
    </w:p>
    <w:p w14:paraId="51A0841C" w14:textId="5BE2E858" w:rsidR="000276C6" w:rsidRPr="002B6968" w:rsidRDefault="000276C6" w:rsidP="002B6968">
      <w:pPr>
        <w:pStyle w:val="Poetry"/>
      </w:pPr>
      <w:r w:rsidRPr="002B6968">
        <w:t>They closed the gates, those enemies of ours,</w:t>
      </w:r>
    </w:p>
    <w:p w14:paraId="144779C9" w14:textId="77777777" w:rsidR="002B6968" w:rsidRDefault="000276C6" w:rsidP="002B6968">
      <w:pPr>
        <w:pStyle w:val="Poetry"/>
      </w:pPr>
      <w:r w:rsidRPr="002B6968">
        <w:t xml:space="preserve">right in my Master’s face, who stayed outside, </w:t>
      </w:r>
    </w:p>
    <w:p w14:paraId="15F8FB71" w14:textId="2AF857A7" w:rsidR="000276C6" w:rsidRPr="002B6968" w:rsidRDefault="000276C6" w:rsidP="002B6968">
      <w:pPr>
        <w:pStyle w:val="Poetry"/>
      </w:pPr>
      <w:r w:rsidRPr="002B6968">
        <w:t>and walking with slow steps returned to me.</w:t>
      </w:r>
    </w:p>
    <w:p w14:paraId="4FCDFC75" w14:textId="77777777" w:rsidR="002B6968" w:rsidRDefault="000276C6" w:rsidP="002B6968">
      <w:pPr>
        <w:pStyle w:val="Poetry"/>
      </w:pPr>
      <w:r w:rsidRPr="002B6968">
        <w:lastRenderedPageBreak/>
        <w:t xml:space="preserve">His eyes were downcast, and his eyebrows shorn </w:t>
      </w:r>
    </w:p>
    <w:p w14:paraId="0BD2ECA7" w14:textId="1517DEE0" w:rsidR="000276C6" w:rsidRPr="002B6968" w:rsidRDefault="000276C6" w:rsidP="002B6968">
      <w:pPr>
        <w:pStyle w:val="Poetry"/>
      </w:pPr>
      <w:r w:rsidRPr="002B6968">
        <w:t>of all self-trust, and as he sighed he said:</w:t>
      </w:r>
    </w:p>
    <w:p w14:paraId="35CD8AE6" w14:textId="6781E3D6" w:rsidR="000276C6" w:rsidRDefault="000276C6" w:rsidP="002B6968">
      <w:pPr>
        <w:pStyle w:val="Poetry"/>
      </w:pPr>
      <w:r w:rsidRPr="002B6968">
        <w:t>“Who has forbidden me the homes of pain?”</w:t>
      </w:r>
    </w:p>
    <w:p w14:paraId="7D0E7BE7" w14:textId="77777777" w:rsidR="002B6968" w:rsidRPr="002B6968" w:rsidRDefault="002B6968" w:rsidP="002B6968">
      <w:pPr>
        <w:pStyle w:val="Poetry"/>
      </w:pPr>
    </w:p>
    <w:p w14:paraId="340AC3E8" w14:textId="77777777" w:rsidR="002B6968" w:rsidRDefault="000276C6" w:rsidP="002B6968">
      <w:pPr>
        <w:pStyle w:val="Poetry"/>
      </w:pPr>
      <w:r w:rsidRPr="002B6968">
        <w:t xml:space="preserve">“Though I get angry, be not thou dismayed,” </w:t>
      </w:r>
    </w:p>
    <w:p w14:paraId="58391810" w14:textId="77777777" w:rsidR="002B6968" w:rsidRDefault="000276C6" w:rsidP="002B6968">
      <w:pPr>
        <w:pStyle w:val="Poetry"/>
      </w:pPr>
      <w:r w:rsidRPr="002B6968">
        <w:t xml:space="preserve">he said to me, “for I shall win the fight, </w:t>
      </w:r>
    </w:p>
    <w:p w14:paraId="2956774B" w14:textId="1C0A750C" w:rsidR="000276C6" w:rsidRPr="002B6968" w:rsidRDefault="000276C6" w:rsidP="002B6968">
      <w:pPr>
        <w:pStyle w:val="Poetry"/>
      </w:pPr>
      <w:r w:rsidRPr="002B6968">
        <w:t>whate’er defensive stir be made within.</w:t>
      </w:r>
    </w:p>
    <w:p w14:paraId="752B34A3" w14:textId="77777777" w:rsidR="000276C6" w:rsidRPr="002B6968" w:rsidRDefault="000276C6" w:rsidP="002B6968">
      <w:pPr>
        <w:pStyle w:val="Poetry"/>
      </w:pPr>
      <w:r w:rsidRPr="002B6968">
        <w:t>This insolence of theirs is nothing new,</w:t>
      </w:r>
    </w:p>
    <w:p w14:paraId="158F3A7E" w14:textId="32B8E3CC" w:rsidR="000276C6" w:rsidRPr="002B6968" w:rsidRDefault="000276C6" w:rsidP="002B6968">
      <w:pPr>
        <w:pStyle w:val="Poetry"/>
      </w:pPr>
      <w:r w:rsidRPr="002B6968">
        <w:t>for at a gateway less concealed than this</w:t>
      </w:r>
    </w:p>
    <w:p w14:paraId="1C60AD07" w14:textId="77777777" w:rsidR="002B6968" w:rsidRDefault="000276C6" w:rsidP="002B6968">
      <w:pPr>
        <w:pStyle w:val="Poetry"/>
      </w:pPr>
      <w:r w:rsidRPr="002B6968">
        <w:t xml:space="preserve">they used it once, which still is lockless found. </w:t>
      </w:r>
    </w:p>
    <w:p w14:paraId="37800035" w14:textId="77777777" w:rsidR="002B6968" w:rsidRDefault="000276C6" w:rsidP="002B6968">
      <w:pPr>
        <w:pStyle w:val="Poetry"/>
      </w:pPr>
      <w:r w:rsidRPr="002B6968">
        <w:t xml:space="preserve">Death’s scroll thou sawest over it; and now </w:t>
      </w:r>
    </w:p>
    <w:p w14:paraId="1C59DCB8" w14:textId="77777777" w:rsidR="002B6968" w:rsidRDefault="000276C6" w:rsidP="002B6968">
      <w:pPr>
        <w:pStyle w:val="Poetry"/>
      </w:pPr>
      <w:r w:rsidRPr="002B6968">
        <w:t xml:space="preserve">this side of it One such descends the slope, </w:t>
      </w:r>
    </w:p>
    <w:p w14:paraId="32C3AF31" w14:textId="4494D270" w:rsidR="000276C6" w:rsidRPr="002B6968" w:rsidRDefault="000276C6" w:rsidP="002B6968">
      <w:pPr>
        <w:pStyle w:val="Poetry"/>
      </w:pPr>
      <w:r w:rsidRPr="002B6968">
        <w:t>crossing the rings unguided, that through him</w:t>
      </w:r>
    </w:p>
    <w:p w14:paraId="1824C637" w14:textId="04C7ECBB" w:rsidR="000276C6" w:rsidRDefault="000276C6" w:rsidP="002B6968">
      <w:pPr>
        <w:pStyle w:val="Poetry"/>
      </w:pPr>
      <w:r w:rsidRPr="002B6968">
        <w:t>the city will be opened unto us.”</w:t>
      </w:r>
    </w:p>
    <w:p w14:paraId="04D170EB" w14:textId="77777777" w:rsidR="002B6968" w:rsidRPr="002B6968" w:rsidRDefault="002B6968" w:rsidP="002B6968">
      <w:pPr>
        <w:pStyle w:val="Poetry"/>
      </w:pPr>
    </w:p>
    <w:p w14:paraId="55D4F688" w14:textId="77777777" w:rsidR="000276C6" w:rsidRPr="002B6968" w:rsidRDefault="000276C6" w:rsidP="002B6968">
      <w:pPr>
        <w:pStyle w:val="Heading3"/>
      </w:pPr>
      <w:r w:rsidRPr="002B6968">
        <w:t>Inferno IX</w:t>
      </w:r>
    </w:p>
    <w:p w14:paraId="6602B557" w14:textId="77777777" w:rsidR="000276C6" w:rsidRPr="002B6968" w:rsidRDefault="000276C6" w:rsidP="002B6968">
      <w:pPr>
        <w:pStyle w:val="Heading4"/>
      </w:pPr>
      <w:r w:rsidRPr="002B6968">
        <w:t>The Gate of the City of Dis The Sixth Circle. Heresy</w:t>
      </w:r>
    </w:p>
    <w:p w14:paraId="10F3C711" w14:textId="77777777" w:rsidR="000276C6" w:rsidRPr="00F908F4" w:rsidRDefault="000276C6" w:rsidP="00F908F4">
      <w:pPr>
        <w:pStyle w:val="Poetry"/>
      </w:pPr>
      <w:r w:rsidRPr="00F908F4">
        <w:t>The color cowardice brought out on me,</w:t>
      </w:r>
    </w:p>
    <w:p w14:paraId="3DD0F3BD" w14:textId="77777777" w:rsidR="00F908F4" w:rsidRDefault="000276C6" w:rsidP="00F908F4">
      <w:pPr>
        <w:pStyle w:val="Poetry"/>
      </w:pPr>
      <w:r w:rsidRPr="00F908F4">
        <w:t xml:space="preserve">who saw my Leader coming back, the sooner </w:t>
      </w:r>
    </w:p>
    <w:p w14:paraId="73287F56" w14:textId="37E3EB91" w:rsidR="000276C6" w:rsidRPr="00F908F4" w:rsidRDefault="000276C6" w:rsidP="00F908F4">
      <w:pPr>
        <w:pStyle w:val="Poetry"/>
      </w:pPr>
      <w:r w:rsidRPr="00F908F4">
        <w:t>repressed in him his unaccustomed hue.</w:t>
      </w:r>
    </w:p>
    <w:p w14:paraId="73A9EDDD" w14:textId="77777777" w:rsidR="000276C6" w:rsidRPr="00F908F4" w:rsidRDefault="000276C6" w:rsidP="00F908F4">
      <w:pPr>
        <w:pStyle w:val="Poetry"/>
      </w:pPr>
      <w:r w:rsidRPr="00F908F4">
        <w:t>He stopped attentive like a man who listens;</w:t>
      </w:r>
    </w:p>
    <w:p w14:paraId="59173F94" w14:textId="30FB7130" w:rsidR="000276C6" w:rsidRPr="00F908F4" w:rsidRDefault="000276C6" w:rsidP="00F908F4">
      <w:pPr>
        <w:pStyle w:val="Poetry"/>
      </w:pPr>
      <w:r w:rsidRPr="00F908F4">
        <w:t>because his eyesight could not lead him far</w:t>
      </w:r>
    </w:p>
    <w:p w14:paraId="5047BF92" w14:textId="77777777" w:rsidR="00F908F4" w:rsidRDefault="000276C6" w:rsidP="00F908F4">
      <w:pPr>
        <w:pStyle w:val="Poetry"/>
      </w:pPr>
      <w:r w:rsidRPr="00F908F4">
        <w:t xml:space="preserve">through the dark air, and through the heavy fog. </w:t>
      </w:r>
    </w:p>
    <w:p w14:paraId="6BEEFA30" w14:textId="39320DCA" w:rsidR="000276C6" w:rsidRPr="00F908F4" w:rsidRDefault="000276C6" w:rsidP="00F908F4">
      <w:pPr>
        <w:pStyle w:val="Poetry"/>
      </w:pPr>
      <w:r w:rsidRPr="00F908F4">
        <w:t>“Yet we must win the battle,” he began,</w:t>
      </w:r>
    </w:p>
    <w:p w14:paraId="4A00F315" w14:textId="1FE8509A" w:rsidR="000276C6" w:rsidRPr="00F908F4" w:rsidRDefault="000276C6" w:rsidP="00F908F4">
      <w:pPr>
        <w:pStyle w:val="Poetry"/>
      </w:pPr>
      <w:r w:rsidRPr="00F908F4">
        <w:t>“unless</w:t>
      </w:r>
      <w:r w:rsidRPr="00F908F4">
        <w:tab/>
        <w:t>One such did offer us herself!</w:t>
      </w:r>
    </w:p>
    <w:p w14:paraId="217A38FC" w14:textId="2E68EA01" w:rsidR="000276C6" w:rsidRDefault="000276C6" w:rsidP="00F908F4">
      <w:pPr>
        <w:pStyle w:val="Poetry"/>
      </w:pPr>
      <w:r w:rsidRPr="00F908F4">
        <w:t>Oh, how I long for some one to arrive!”</w:t>
      </w:r>
    </w:p>
    <w:p w14:paraId="09E5FBD6" w14:textId="77777777" w:rsidR="00F908F4" w:rsidRPr="00F908F4" w:rsidRDefault="00F908F4" w:rsidP="00F908F4">
      <w:pPr>
        <w:pStyle w:val="Poetry"/>
      </w:pPr>
    </w:p>
    <w:p w14:paraId="68E8D28B" w14:textId="61E94561" w:rsidR="000276C6" w:rsidRPr="00F908F4" w:rsidRDefault="000276C6" w:rsidP="00F908F4">
      <w:pPr>
        <w:pStyle w:val="Poetry"/>
      </w:pPr>
      <w:r w:rsidRPr="00F908F4">
        <w:t>I well perceived how, when he overlaid</w:t>
      </w:r>
    </w:p>
    <w:p w14:paraId="46E204C6" w14:textId="77777777" w:rsidR="000276C6" w:rsidRPr="00F908F4" w:rsidRDefault="000276C6" w:rsidP="00F908F4">
      <w:pPr>
        <w:pStyle w:val="Poetry"/>
      </w:pPr>
      <w:r w:rsidRPr="00F908F4">
        <w:t>what he began to say by what came after,</w:t>
      </w:r>
    </w:p>
    <w:p w14:paraId="1A50D7F9" w14:textId="77777777" w:rsidR="00F908F4" w:rsidRDefault="000276C6" w:rsidP="00F908F4">
      <w:pPr>
        <w:pStyle w:val="Poetry"/>
      </w:pPr>
      <w:r w:rsidRPr="00F908F4">
        <w:t xml:space="preserve">that these were words that differed from the first. </w:t>
      </w:r>
    </w:p>
    <w:p w14:paraId="29944D6A" w14:textId="77777777" w:rsidR="00F908F4" w:rsidRDefault="000276C6" w:rsidP="00F908F4">
      <w:pPr>
        <w:pStyle w:val="Poetry"/>
      </w:pPr>
      <w:r w:rsidRPr="00F908F4">
        <w:t xml:space="preserve">But none the less his language gave me fear, </w:t>
      </w:r>
    </w:p>
    <w:p w14:paraId="67DDF772" w14:textId="2A7A1C16" w:rsidR="000276C6" w:rsidRPr="00F908F4" w:rsidRDefault="000276C6" w:rsidP="00F908F4">
      <w:pPr>
        <w:pStyle w:val="Poetry"/>
      </w:pPr>
      <w:r w:rsidRPr="00F908F4">
        <w:t>because I lent to his unfinished phrase</w:t>
      </w:r>
    </w:p>
    <w:p w14:paraId="496AB03F" w14:textId="55662DD2" w:rsidR="000276C6" w:rsidRDefault="000276C6" w:rsidP="00F908F4">
      <w:pPr>
        <w:pStyle w:val="Poetry"/>
      </w:pPr>
      <w:r w:rsidRPr="00F908F4">
        <w:t>a meaning worse, perhaps, than he intended.</w:t>
      </w:r>
    </w:p>
    <w:p w14:paraId="4BF8B7B7" w14:textId="77777777" w:rsidR="00F908F4" w:rsidRPr="00F908F4" w:rsidRDefault="00F908F4" w:rsidP="00F908F4">
      <w:pPr>
        <w:pStyle w:val="Poetry"/>
      </w:pPr>
    </w:p>
    <w:p w14:paraId="433EC46A" w14:textId="77777777" w:rsidR="00F908F4" w:rsidRDefault="000276C6" w:rsidP="00F908F4">
      <w:pPr>
        <w:pStyle w:val="Poetry"/>
      </w:pPr>
      <w:r w:rsidRPr="00F908F4">
        <w:lastRenderedPageBreak/>
        <w:t xml:space="preserve">“Into this bottom of the dismal shell </w:t>
      </w:r>
    </w:p>
    <w:p w14:paraId="195FA1A2" w14:textId="77777777" w:rsidR="00F908F4" w:rsidRDefault="000276C6" w:rsidP="00F908F4">
      <w:pPr>
        <w:pStyle w:val="Poetry"/>
      </w:pPr>
      <w:r w:rsidRPr="00F908F4">
        <w:t xml:space="preserve">doth any of that first grade e’er descend, </w:t>
      </w:r>
    </w:p>
    <w:p w14:paraId="1CF846F1" w14:textId="04C886D7" w:rsidR="000276C6" w:rsidRDefault="000276C6" w:rsidP="00F908F4">
      <w:pPr>
        <w:pStyle w:val="Poetry"/>
      </w:pPr>
      <w:r w:rsidRPr="00F908F4">
        <w:t>whose only penalty is hope cut off?”</w:t>
      </w:r>
    </w:p>
    <w:p w14:paraId="1BE9A86B" w14:textId="77777777" w:rsidR="00F908F4" w:rsidRPr="00F908F4" w:rsidRDefault="00F908F4" w:rsidP="00F908F4">
      <w:pPr>
        <w:pStyle w:val="Poetry"/>
      </w:pPr>
    </w:p>
    <w:p w14:paraId="7BC64E29" w14:textId="77777777" w:rsidR="000276C6" w:rsidRPr="00F908F4" w:rsidRDefault="000276C6" w:rsidP="00F908F4">
      <w:pPr>
        <w:pStyle w:val="Poetry"/>
      </w:pPr>
      <w:r w:rsidRPr="00F908F4">
        <w:t>I asked this question. He replied to me:</w:t>
      </w:r>
    </w:p>
    <w:p w14:paraId="01B16718" w14:textId="008EABBD" w:rsidR="000276C6" w:rsidRPr="00F908F4" w:rsidRDefault="000276C6" w:rsidP="00F908F4">
      <w:pPr>
        <w:pStyle w:val="Poetry"/>
      </w:pPr>
      <w:r w:rsidRPr="00F908F4">
        <w:t>“It seldom comes to pass that one of us</w:t>
      </w:r>
    </w:p>
    <w:p w14:paraId="670CC7AF" w14:textId="77777777" w:rsidR="00F908F4" w:rsidRDefault="000276C6" w:rsidP="00F908F4">
      <w:pPr>
        <w:pStyle w:val="Poetry"/>
      </w:pPr>
      <w:r w:rsidRPr="00F908F4">
        <w:t xml:space="preserve">performs the journey whereupon I go. </w:t>
      </w:r>
    </w:p>
    <w:p w14:paraId="0DCCC24A" w14:textId="7C5F1746" w:rsidR="000276C6" w:rsidRPr="00F908F4" w:rsidRDefault="000276C6" w:rsidP="00F908F4">
      <w:pPr>
        <w:pStyle w:val="Poetry"/>
      </w:pPr>
      <w:r w:rsidRPr="00F908F4">
        <w:t>’T is true that I was conjured once before</w:t>
      </w:r>
    </w:p>
    <w:p w14:paraId="189D7CF4" w14:textId="77777777" w:rsidR="00F908F4" w:rsidRDefault="000276C6" w:rsidP="00F908F4">
      <w:pPr>
        <w:pStyle w:val="Poetry"/>
      </w:pPr>
      <w:r w:rsidRPr="00F908F4">
        <w:t xml:space="preserve">down here by magic of that wild Erìchtho, </w:t>
      </w:r>
    </w:p>
    <w:p w14:paraId="034637B4" w14:textId="70556F58" w:rsidR="000276C6" w:rsidRPr="00F908F4" w:rsidRDefault="000276C6" w:rsidP="00F908F4">
      <w:pPr>
        <w:pStyle w:val="Poetry"/>
      </w:pPr>
      <w:r w:rsidRPr="00F908F4">
        <w:t>who used to call shades back into their bodies.</w:t>
      </w:r>
    </w:p>
    <w:p w14:paraId="37D39BF4" w14:textId="7B412AC7" w:rsidR="000276C6" w:rsidRPr="00F908F4" w:rsidRDefault="000276C6" w:rsidP="00F908F4">
      <w:pPr>
        <w:pStyle w:val="Poetry"/>
      </w:pPr>
      <w:r w:rsidRPr="00F908F4">
        <w:t>My flesh had hardly been made bare of me,</w:t>
      </w:r>
    </w:p>
    <w:p w14:paraId="0AD2B73C" w14:textId="77777777" w:rsidR="00F908F4" w:rsidRDefault="000276C6" w:rsidP="00F908F4">
      <w:pPr>
        <w:pStyle w:val="Poetry"/>
      </w:pPr>
      <w:r w:rsidRPr="00F908F4">
        <w:t xml:space="preserve">when me she forced to enter yonder wall, </w:t>
      </w:r>
    </w:p>
    <w:p w14:paraId="4515DC3B" w14:textId="77777777" w:rsidR="00F908F4" w:rsidRDefault="000276C6" w:rsidP="00F908F4">
      <w:pPr>
        <w:pStyle w:val="Poetry"/>
      </w:pPr>
      <w:r w:rsidRPr="00F908F4">
        <w:t xml:space="preserve">and thence withdraw a soul from Judas’ ring. </w:t>
      </w:r>
    </w:p>
    <w:p w14:paraId="4C12B5E3" w14:textId="50CC34E3" w:rsidR="000276C6" w:rsidRPr="00F908F4" w:rsidRDefault="000276C6" w:rsidP="00F908F4">
      <w:pPr>
        <w:pStyle w:val="Poetry"/>
      </w:pPr>
      <w:r w:rsidRPr="00F908F4">
        <w:t>That is the lowest and the darkest place,</w:t>
      </w:r>
    </w:p>
    <w:p w14:paraId="6F7A05A7" w14:textId="77777777" w:rsidR="000276C6" w:rsidRPr="00F908F4" w:rsidRDefault="000276C6" w:rsidP="00F908F4">
      <w:pPr>
        <w:pStyle w:val="Poetry"/>
      </w:pPr>
      <w:r w:rsidRPr="00F908F4">
        <w:t>and from the heaven that turns all things most distant;</w:t>
      </w:r>
    </w:p>
    <w:p w14:paraId="3737BAA6" w14:textId="72D55D5A" w:rsidR="000276C6" w:rsidRPr="00F908F4" w:rsidRDefault="000276C6" w:rsidP="00F908F4">
      <w:pPr>
        <w:pStyle w:val="Poetry"/>
      </w:pPr>
      <w:r w:rsidRPr="00F908F4">
        <w:t>well do I know the road; so be at rest!</w:t>
      </w:r>
    </w:p>
    <w:p w14:paraId="74B2F6E2" w14:textId="77777777" w:rsidR="00F908F4" w:rsidRDefault="000276C6" w:rsidP="00F908F4">
      <w:pPr>
        <w:pStyle w:val="Poetry"/>
      </w:pPr>
      <w:r w:rsidRPr="00F908F4">
        <w:t xml:space="preserve">This marsh, from which the mighty stench exhales, </w:t>
      </w:r>
    </w:p>
    <w:p w14:paraId="70004A31" w14:textId="7E6B47EB" w:rsidR="000276C6" w:rsidRPr="00F908F4" w:rsidRDefault="000276C6" w:rsidP="00F908F4">
      <w:pPr>
        <w:pStyle w:val="Poetry"/>
      </w:pPr>
      <w:r w:rsidRPr="00F908F4">
        <w:t>girdles the woeful city round about,</w:t>
      </w:r>
    </w:p>
    <w:p w14:paraId="562B3C7A" w14:textId="10B62754" w:rsidR="000276C6" w:rsidRDefault="000276C6" w:rsidP="00F908F4">
      <w:pPr>
        <w:pStyle w:val="Poetry"/>
      </w:pPr>
      <w:r w:rsidRPr="00F908F4">
        <w:t>which without wrath we cannot enter now.”</w:t>
      </w:r>
    </w:p>
    <w:p w14:paraId="370F724B" w14:textId="77777777" w:rsidR="00F908F4" w:rsidRPr="00F908F4" w:rsidRDefault="00F908F4" w:rsidP="00F908F4">
      <w:pPr>
        <w:pStyle w:val="Poetry"/>
      </w:pPr>
    </w:p>
    <w:p w14:paraId="53BBE5C4" w14:textId="77777777" w:rsidR="000276C6" w:rsidRPr="00F908F4" w:rsidRDefault="000276C6" w:rsidP="00F908F4">
      <w:pPr>
        <w:pStyle w:val="Poetry"/>
      </w:pPr>
      <w:r w:rsidRPr="00F908F4">
        <w:t>And more he said, but I recall it not,</w:t>
      </w:r>
    </w:p>
    <w:p w14:paraId="6A6A7B0C" w14:textId="5B7FAD43" w:rsidR="000276C6" w:rsidRPr="00F908F4" w:rsidRDefault="000276C6" w:rsidP="00F908F4">
      <w:pPr>
        <w:pStyle w:val="Poetry"/>
      </w:pPr>
      <w:r w:rsidRPr="00F908F4">
        <w:t>because mine eye had made me wholly heed</w:t>
      </w:r>
    </w:p>
    <w:p w14:paraId="11FF7C50" w14:textId="77777777" w:rsidR="000276C6" w:rsidRPr="00F908F4" w:rsidRDefault="000276C6" w:rsidP="00F908F4">
      <w:pPr>
        <w:pStyle w:val="Poetry"/>
      </w:pPr>
      <w:r w:rsidRPr="00F908F4">
        <w:t>the glowing summit of the lofty tower,</w:t>
      </w:r>
    </w:p>
    <w:p w14:paraId="04D86386" w14:textId="77777777" w:rsidR="00F908F4" w:rsidRDefault="000276C6" w:rsidP="00F908F4">
      <w:pPr>
        <w:pStyle w:val="Poetry"/>
      </w:pPr>
      <w:r w:rsidRPr="00F908F4">
        <w:t xml:space="preserve">where three infernal Furies stained with blood </w:t>
      </w:r>
    </w:p>
    <w:p w14:paraId="1150D3B2" w14:textId="4C26BAC8" w:rsidR="000276C6" w:rsidRPr="00F908F4" w:rsidRDefault="000276C6" w:rsidP="00F908F4">
      <w:pPr>
        <w:pStyle w:val="Poetry"/>
      </w:pPr>
      <w:r w:rsidRPr="00F908F4">
        <w:t>had suddenly uprisen all at once,</w:t>
      </w:r>
    </w:p>
    <w:p w14:paraId="64D603D7" w14:textId="77777777" w:rsidR="000276C6" w:rsidRPr="00F908F4" w:rsidRDefault="000276C6" w:rsidP="00F908F4">
      <w:pPr>
        <w:pStyle w:val="Poetry"/>
      </w:pPr>
      <w:r w:rsidRPr="00F908F4">
        <w:t>having the members and the mien of women,</w:t>
      </w:r>
    </w:p>
    <w:p w14:paraId="015E4772" w14:textId="1AB75772" w:rsidR="000276C6" w:rsidRPr="00F908F4" w:rsidRDefault="000276C6" w:rsidP="00F908F4">
      <w:pPr>
        <w:pStyle w:val="Poetry"/>
      </w:pPr>
      <w:r w:rsidRPr="00F908F4">
        <w:t>and girt with water-snakes of brightest green;</w:t>
      </w:r>
    </w:p>
    <w:p w14:paraId="239EDCCC" w14:textId="77777777" w:rsidR="00F908F4" w:rsidRDefault="000276C6" w:rsidP="00F908F4">
      <w:pPr>
        <w:pStyle w:val="Poetry"/>
      </w:pPr>
      <w:r w:rsidRPr="00F908F4">
        <w:t xml:space="preserve">for hair they had small serpents and horned snakes, </w:t>
      </w:r>
    </w:p>
    <w:p w14:paraId="18E788F4" w14:textId="208946A4" w:rsidR="000276C6" w:rsidRDefault="000276C6" w:rsidP="00F908F4">
      <w:pPr>
        <w:pStyle w:val="Poetry"/>
      </w:pPr>
      <w:r w:rsidRPr="00F908F4">
        <w:t>wherewith their frightful temples were entwined.</w:t>
      </w:r>
    </w:p>
    <w:p w14:paraId="4D67D4D3" w14:textId="77777777" w:rsidR="00F908F4" w:rsidRPr="00F908F4" w:rsidRDefault="00F908F4" w:rsidP="00F908F4">
      <w:pPr>
        <w:pStyle w:val="Poetry"/>
      </w:pPr>
    </w:p>
    <w:p w14:paraId="2CFE6C82" w14:textId="77777777" w:rsidR="00F908F4" w:rsidRDefault="000276C6" w:rsidP="00F908F4">
      <w:pPr>
        <w:pStyle w:val="Poetry"/>
      </w:pPr>
      <w:r w:rsidRPr="00F908F4">
        <w:t xml:space="preserve">And he, who well the handmaids of the Queen </w:t>
      </w:r>
    </w:p>
    <w:p w14:paraId="057DB663" w14:textId="235C74ED" w:rsidR="000276C6" w:rsidRPr="00F908F4" w:rsidRDefault="000276C6" w:rsidP="00F908F4">
      <w:pPr>
        <w:pStyle w:val="Poetry"/>
      </w:pPr>
      <w:r w:rsidRPr="00F908F4">
        <w:t>of everlasting lamentation knew,</w:t>
      </w:r>
    </w:p>
    <w:p w14:paraId="42CAA65B" w14:textId="3637AB4C" w:rsidR="000276C6" w:rsidRPr="00F908F4" w:rsidRDefault="000276C6" w:rsidP="00F908F4">
      <w:pPr>
        <w:pStyle w:val="Poetry"/>
      </w:pPr>
      <w:r w:rsidRPr="00F908F4">
        <w:t>said unto me: “Behold the fierce Erìnyes!</w:t>
      </w:r>
    </w:p>
    <w:p w14:paraId="4B4D80B1" w14:textId="77777777" w:rsidR="00F908F4" w:rsidRDefault="000276C6" w:rsidP="00F908F4">
      <w:pPr>
        <w:pStyle w:val="Poetry"/>
      </w:pPr>
      <w:r w:rsidRPr="00F908F4">
        <w:t xml:space="preserve">This is Megaera here upon the left; </w:t>
      </w:r>
    </w:p>
    <w:p w14:paraId="27FF567E" w14:textId="77777777" w:rsidR="00F908F4" w:rsidRDefault="000276C6" w:rsidP="00F908F4">
      <w:pPr>
        <w:pStyle w:val="Poetry"/>
      </w:pPr>
      <w:r w:rsidRPr="00F908F4">
        <w:t xml:space="preserve">Alecto, she who weepeth on the right; </w:t>
      </w:r>
    </w:p>
    <w:p w14:paraId="735CBD98" w14:textId="09A5F0ED" w:rsidR="000276C6" w:rsidRDefault="000276C6" w:rsidP="00F908F4">
      <w:pPr>
        <w:pStyle w:val="Poetry"/>
      </w:pPr>
      <w:r w:rsidRPr="00F908F4">
        <w:lastRenderedPageBreak/>
        <w:t>Tisìphonë’s between.” Thereat he ceased.</w:t>
      </w:r>
    </w:p>
    <w:p w14:paraId="3E185CB6" w14:textId="77777777" w:rsidR="00F908F4" w:rsidRPr="00F908F4" w:rsidRDefault="00F908F4" w:rsidP="00F908F4">
      <w:pPr>
        <w:pStyle w:val="Poetry"/>
      </w:pPr>
    </w:p>
    <w:p w14:paraId="47E27225" w14:textId="77777777" w:rsidR="000276C6" w:rsidRPr="00F908F4" w:rsidRDefault="000276C6" w:rsidP="00F908F4">
      <w:pPr>
        <w:pStyle w:val="Poetry"/>
      </w:pPr>
      <w:r w:rsidRPr="00F908F4">
        <w:t>Each with her nails was tearing at her breast;</w:t>
      </w:r>
    </w:p>
    <w:p w14:paraId="5541CE15" w14:textId="0181AC13" w:rsidR="000276C6" w:rsidRPr="00F908F4" w:rsidRDefault="000276C6" w:rsidP="00F908F4">
      <w:pPr>
        <w:pStyle w:val="Poetry"/>
      </w:pPr>
      <w:r w:rsidRPr="00F908F4">
        <w:t>they smote them with their hands, and cried so loud,</w:t>
      </w:r>
    </w:p>
    <w:p w14:paraId="588BD0E5" w14:textId="77777777" w:rsidR="000276C6" w:rsidRPr="00F908F4" w:rsidRDefault="000276C6" w:rsidP="00F908F4">
      <w:pPr>
        <w:pStyle w:val="Poetry"/>
      </w:pPr>
      <w:r w:rsidRPr="00F908F4">
        <w:t>that to the Poet I drew close in dread.</w:t>
      </w:r>
    </w:p>
    <w:p w14:paraId="06D9D629" w14:textId="77777777" w:rsidR="000276C6" w:rsidRPr="00F908F4" w:rsidRDefault="000276C6" w:rsidP="00F908F4">
      <w:pPr>
        <w:pStyle w:val="Poetry"/>
      </w:pPr>
      <w:r w:rsidRPr="00F908F4">
        <w:t>“Now let Medusa come! We’ll turn him thus</w:t>
      </w:r>
    </w:p>
    <w:p w14:paraId="7D01E6A9" w14:textId="77777777" w:rsidR="00F908F4" w:rsidRDefault="000276C6" w:rsidP="00F908F4">
      <w:pPr>
        <w:pStyle w:val="Poetry"/>
      </w:pPr>
      <w:r w:rsidRPr="00F908F4">
        <w:t xml:space="preserve">to stone!” they all cried out, as down they looked; </w:t>
      </w:r>
    </w:p>
    <w:p w14:paraId="6DF984C2" w14:textId="4CFACAAB" w:rsidR="000276C6" w:rsidRDefault="000276C6" w:rsidP="00F908F4">
      <w:pPr>
        <w:pStyle w:val="Poetry"/>
      </w:pPr>
      <w:r w:rsidRPr="00F908F4">
        <w:t>“wrong were we not to punish Theseus’ raid.”</w:t>
      </w:r>
    </w:p>
    <w:p w14:paraId="4C3DE3E7" w14:textId="77777777" w:rsidR="00F908F4" w:rsidRPr="00F908F4" w:rsidRDefault="00F908F4" w:rsidP="00F908F4">
      <w:pPr>
        <w:pStyle w:val="Poetry"/>
      </w:pPr>
    </w:p>
    <w:p w14:paraId="18670A94" w14:textId="5895ECF9" w:rsidR="000276C6" w:rsidRPr="00F908F4" w:rsidRDefault="000276C6" w:rsidP="00F908F4">
      <w:pPr>
        <w:pStyle w:val="Poetry"/>
      </w:pPr>
      <w:r w:rsidRPr="00F908F4">
        <w:t>“Turn back, and close thine eyes, for should the Gorgon</w:t>
      </w:r>
    </w:p>
    <w:p w14:paraId="3FFE3D97" w14:textId="77777777" w:rsidR="00F908F4" w:rsidRDefault="000276C6" w:rsidP="00F908F4">
      <w:pPr>
        <w:pStyle w:val="Poetry"/>
      </w:pPr>
      <w:r w:rsidRPr="00F908F4">
        <w:t xml:space="preserve">reveal itself, and thou behold the face, </w:t>
      </w:r>
    </w:p>
    <w:p w14:paraId="314EE402" w14:textId="77777777" w:rsidR="00F908F4" w:rsidRDefault="000276C6" w:rsidP="00F908F4">
      <w:pPr>
        <w:pStyle w:val="Poetry"/>
      </w:pPr>
      <w:r w:rsidRPr="00F908F4">
        <w:t xml:space="preserve">there’d be no more returning up above.” </w:t>
      </w:r>
    </w:p>
    <w:p w14:paraId="717C793F" w14:textId="77777777" w:rsidR="00F908F4" w:rsidRDefault="000276C6" w:rsidP="00F908F4">
      <w:pPr>
        <w:pStyle w:val="Poetry"/>
      </w:pPr>
      <w:r w:rsidRPr="00F908F4">
        <w:t xml:space="preserve">The Teacher thus: and turning me himself, </w:t>
      </w:r>
    </w:p>
    <w:p w14:paraId="440D8C3C" w14:textId="3A8DEAFB" w:rsidR="000276C6" w:rsidRPr="00F908F4" w:rsidRDefault="000276C6" w:rsidP="00F908F4">
      <w:pPr>
        <w:pStyle w:val="Poetry"/>
      </w:pPr>
      <w:r w:rsidRPr="00F908F4">
        <w:t>on my hands he did not so far rely,</w:t>
      </w:r>
    </w:p>
    <w:p w14:paraId="56C9A3AD" w14:textId="118D7699" w:rsidR="000276C6" w:rsidRDefault="000276C6" w:rsidP="00F908F4">
      <w:pPr>
        <w:pStyle w:val="Poetry"/>
      </w:pPr>
      <w:r w:rsidRPr="00F908F4">
        <w:t>as not to close mine eyes with his as well.</w:t>
      </w:r>
    </w:p>
    <w:p w14:paraId="7B0B807A" w14:textId="77777777" w:rsidR="00F908F4" w:rsidRPr="00F908F4" w:rsidRDefault="00F908F4" w:rsidP="00F908F4">
      <w:pPr>
        <w:pStyle w:val="Poetry"/>
      </w:pPr>
    </w:p>
    <w:p w14:paraId="10990170" w14:textId="77777777" w:rsidR="000276C6" w:rsidRPr="00F908F4" w:rsidRDefault="000276C6" w:rsidP="00F908F4">
      <w:pPr>
        <w:pStyle w:val="Poetry"/>
      </w:pPr>
      <w:r w:rsidRPr="00F908F4">
        <w:t>O ye in whom intelligence is sound,</w:t>
      </w:r>
    </w:p>
    <w:p w14:paraId="35143EA6" w14:textId="77777777" w:rsidR="00F908F4" w:rsidRDefault="000276C6" w:rsidP="00F908F4">
      <w:pPr>
        <w:pStyle w:val="Poetry"/>
      </w:pPr>
      <w:r w:rsidRPr="00F908F4">
        <w:t xml:space="preserve">heed carefully the teaching which lies hidden </w:t>
      </w:r>
    </w:p>
    <w:p w14:paraId="58D8D424" w14:textId="64B4429E" w:rsidR="000276C6" w:rsidRDefault="000276C6" w:rsidP="00F908F4">
      <w:pPr>
        <w:pStyle w:val="Poetry"/>
      </w:pPr>
      <w:r w:rsidRPr="00F908F4">
        <w:t>beneath the veil of my mysterious lines!</w:t>
      </w:r>
    </w:p>
    <w:p w14:paraId="726C8FD9" w14:textId="77777777" w:rsidR="00F908F4" w:rsidRPr="00F908F4" w:rsidRDefault="00F908F4" w:rsidP="00F908F4">
      <w:pPr>
        <w:pStyle w:val="Poetry"/>
      </w:pPr>
    </w:p>
    <w:p w14:paraId="114F5A99" w14:textId="77777777" w:rsidR="000276C6" w:rsidRPr="00F908F4" w:rsidRDefault="000276C6" w:rsidP="00F908F4">
      <w:pPr>
        <w:pStyle w:val="Poetry"/>
      </w:pPr>
      <w:r w:rsidRPr="00F908F4">
        <w:t>There now was coming o’er the turbid waves</w:t>
      </w:r>
    </w:p>
    <w:p w14:paraId="2C535A2D" w14:textId="3BAE6134" w:rsidR="000276C6" w:rsidRPr="00F908F4" w:rsidRDefault="000276C6" w:rsidP="00F908F4">
      <w:pPr>
        <w:pStyle w:val="Poetry"/>
      </w:pPr>
      <w:r w:rsidRPr="00F908F4">
        <w:t>the uproar of a dread-inspiring sound,</w:t>
      </w:r>
    </w:p>
    <w:p w14:paraId="785FAD6F" w14:textId="77777777" w:rsidR="00F908F4" w:rsidRDefault="000276C6" w:rsidP="00F908F4">
      <w:pPr>
        <w:pStyle w:val="Poetry"/>
      </w:pPr>
      <w:r w:rsidRPr="00F908F4">
        <w:t xml:space="preserve">because of which both shores were all aquake, </w:t>
      </w:r>
    </w:p>
    <w:p w14:paraId="14B74BD7" w14:textId="2BD3D358" w:rsidR="000276C6" w:rsidRPr="00F908F4" w:rsidRDefault="000276C6" w:rsidP="00F908F4">
      <w:pPr>
        <w:pStyle w:val="Poetry"/>
      </w:pPr>
      <w:r w:rsidRPr="00F908F4">
        <w:t>a noise like nothing other than a wind,</w:t>
      </w:r>
    </w:p>
    <w:p w14:paraId="118F9566" w14:textId="77777777" w:rsidR="00F908F4" w:rsidRDefault="000276C6" w:rsidP="00F908F4">
      <w:pPr>
        <w:pStyle w:val="Poetry"/>
      </w:pPr>
      <w:r w:rsidRPr="00F908F4">
        <w:t xml:space="preserve">impetuous through opposing heats, which smites </w:t>
      </w:r>
    </w:p>
    <w:p w14:paraId="56E52243" w14:textId="098D6CB2" w:rsidR="000276C6" w:rsidRPr="00F908F4" w:rsidRDefault="000276C6" w:rsidP="00F908F4">
      <w:pPr>
        <w:pStyle w:val="Poetry"/>
      </w:pPr>
      <w:r w:rsidRPr="00F908F4">
        <w:t>a forest, and without the least restraint</w:t>
      </w:r>
    </w:p>
    <w:p w14:paraId="2F605628" w14:textId="18CF360F" w:rsidR="000276C6" w:rsidRPr="00F908F4" w:rsidRDefault="000276C6" w:rsidP="00F908F4">
      <w:pPr>
        <w:pStyle w:val="Poetry"/>
      </w:pPr>
      <w:r w:rsidRPr="00F908F4">
        <w:t>shatters, lays low, and carries off its boughs;</w:t>
      </w:r>
    </w:p>
    <w:p w14:paraId="1DD61300" w14:textId="77777777" w:rsidR="000276C6" w:rsidRPr="00F908F4" w:rsidRDefault="000276C6" w:rsidP="00F908F4">
      <w:pPr>
        <w:pStyle w:val="Poetry"/>
      </w:pPr>
      <w:r w:rsidRPr="00F908F4">
        <w:t>dust-laden it goes proudly on its way,</w:t>
      </w:r>
    </w:p>
    <w:p w14:paraId="38A3B201" w14:textId="60598CE1" w:rsidR="000276C6" w:rsidRDefault="000276C6" w:rsidP="00F908F4">
      <w:pPr>
        <w:pStyle w:val="Poetry"/>
      </w:pPr>
      <w:r w:rsidRPr="00F908F4">
        <w:t>and makes wild animals and shepherds flee.</w:t>
      </w:r>
    </w:p>
    <w:p w14:paraId="667E6CC0" w14:textId="77777777" w:rsidR="00F908F4" w:rsidRPr="00F908F4" w:rsidRDefault="00F908F4" w:rsidP="00F908F4">
      <w:pPr>
        <w:pStyle w:val="Poetry"/>
      </w:pPr>
    </w:p>
    <w:p w14:paraId="0E644D48" w14:textId="77777777" w:rsidR="00F908F4" w:rsidRDefault="000276C6" w:rsidP="00F908F4">
      <w:pPr>
        <w:pStyle w:val="Poetry"/>
      </w:pPr>
      <w:r w:rsidRPr="00F908F4">
        <w:t xml:space="preserve">He freed mine eyes, and said: “Direct thou now </w:t>
      </w:r>
    </w:p>
    <w:p w14:paraId="7AF0A361" w14:textId="1B1EF9DD" w:rsidR="000276C6" w:rsidRPr="00F908F4" w:rsidRDefault="000276C6" w:rsidP="00F908F4">
      <w:pPr>
        <w:pStyle w:val="Poetry"/>
      </w:pPr>
      <w:r w:rsidRPr="00F908F4">
        <w:t>thy keenest vision o’er that ancient scum,</w:t>
      </w:r>
    </w:p>
    <w:p w14:paraId="7CB8CA54" w14:textId="7B33B9FF" w:rsidR="000276C6" w:rsidRDefault="000276C6" w:rsidP="00F908F4">
      <w:pPr>
        <w:pStyle w:val="Poetry"/>
      </w:pPr>
      <w:r w:rsidRPr="00F908F4">
        <w:t>to where that reeking smoke is most intense.”</w:t>
      </w:r>
    </w:p>
    <w:p w14:paraId="0A736865" w14:textId="77777777" w:rsidR="00F908F4" w:rsidRPr="00F908F4" w:rsidRDefault="00F908F4" w:rsidP="00F908F4">
      <w:pPr>
        <w:pStyle w:val="Poetry"/>
      </w:pPr>
    </w:p>
    <w:p w14:paraId="18D6CC96" w14:textId="77777777" w:rsidR="00F908F4" w:rsidRDefault="000276C6" w:rsidP="00F908F4">
      <w:pPr>
        <w:pStyle w:val="Poetry"/>
      </w:pPr>
      <w:r w:rsidRPr="00F908F4">
        <w:t xml:space="preserve">As frogs before the hostile water-snake </w:t>
      </w:r>
    </w:p>
    <w:p w14:paraId="5836EFBA" w14:textId="0878AECE" w:rsidR="000276C6" w:rsidRPr="00F908F4" w:rsidRDefault="000276C6" w:rsidP="00F908F4">
      <w:pPr>
        <w:pStyle w:val="Poetry"/>
      </w:pPr>
      <w:r w:rsidRPr="00F908F4">
        <w:lastRenderedPageBreak/>
        <w:t>scatter in all directions through the water,</w:t>
      </w:r>
    </w:p>
    <w:p w14:paraId="79B87773" w14:textId="77777777" w:rsidR="00F908F4" w:rsidRDefault="000276C6" w:rsidP="00F908F4">
      <w:pPr>
        <w:pStyle w:val="Poetry"/>
      </w:pPr>
      <w:r w:rsidRPr="00F908F4">
        <w:t xml:space="preserve">till each is squatting huddled on the shore; </w:t>
      </w:r>
    </w:p>
    <w:p w14:paraId="5E2EC0D7" w14:textId="03734F5E" w:rsidR="000276C6" w:rsidRPr="00F908F4" w:rsidRDefault="000276C6" w:rsidP="00F908F4">
      <w:pPr>
        <w:pStyle w:val="Poetry"/>
      </w:pPr>
      <w:r w:rsidRPr="00F908F4">
        <w:t>more than a thousand ruined souls I saw,</w:t>
      </w:r>
    </w:p>
    <w:p w14:paraId="42A8D1F2" w14:textId="2C75EC9B" w:rsidR="000276C6" w:rsidRPr="00F908F4" w:rsidRDefault="000276C6" w:rsidP="00F908F4">
      <w:pPr>
        <w:pStyle w:val="Poetry"/>
      </w:pPr>
      <w:r w:rsidRPr="00F908F4">
        <w:t>who thus from one were fleeing, who on foot,</w:t>
      </w:r>
    </w:p>
    <w:p w14:paraId="5D291CC9" w14:textId="77777777" w:rsidR="00F908F4" w:rsidRDefault="000276C6" w:rsidP="00F908F4">
      <w:pPr>
        <w:pStyle w:val="Poetry"/>
      </w:pPr>
      <w:r w:rsidRPr="00F908F4">
        <w:t xml:space="preserve">but with dry feet, was passing over Styx. </w:t>
      </w:r>
    </w:p>
    <w:p w14:paraId="41B46DBE" w14:textId="77777777" w:rsidR="00F908F4" w:rsidRDefault="000276C6" w:rsidP="00F908F4">
      <w:pPr>
        <w:pStyle w:val="Poetry"/>
      </w:pPr>
      <w:r w:rsidRPr="00F908F4">
        <w:t xml:space="preserve">That dense air he kept moving from his face </w:t>
      </w:r>
    </w:p>
    <w:p w14:paraId="3AE3BEEC" w14:textId="77777777" w:rsidR="00F908F4" w:rsidRDefault="000276C6" w:rsidP="00F908F4">
      <w:pPr>
        <w:pStyle w:val="Poetry"/>
      </w:pPr>
      <w:r w:rsidRPr="00F908F4">
        <w:t xml:space="preserve">by often passing his left hand before him, </w:t>
      </w:r>
    </w:p>
    <w:p w14:paraId="618B0296" w14:textId="41E2F527" w:rsidR="000276C6" w:rsidRPr="00F908F4" w:rsidRDefault="000276C6" w:rsidP="00F908F4">
      <w:pPr>
        <w:pStyle w:val="Poetry"/>
      </w:pPr>
      <w:r w:rsidRPr="00F908F4">
        <w:t>and only with that trouble weary seemed.</w:t>
      </w:r>
    </w:p>
    <w:p w14:paraId="2CEF0DE2" w14:textId="0F851AE2" w:rsidR="000276C6" w:rsidRPr="00F908F4" w:rsidRDefault="000276C6" w:rsidP="00F908F4">
      <w:pPr>
        <w:pStyle w:val="Poetry"/>
      </w:pPr>
      <w:r w:rsidRPr="00F908F4">
        <w:t>I well perceived he was a Messenger</w:t>
      </w:r>
    </w:p>
    <w:p w14:paraId="3E7DB3FB" w14:textId="77777777" w:rsidR="00F908F4" w:rsidRDefault="000276C6" w:rsidP="00F908F4">
      <w:pPr>
        <w:pStyle w:val="Poetry"/>
      </w:pPr>
      <w:r w:rsidRPr="00F908F4">
        <w:t xml:space="preserve">from Heaven, and to my Teacher turned; with signs </w:t>
      </w:r>
    </w:p>
    <w:p w14:paraId="69F46553" w14:textId="00650501" w:rsidR="000276C6" w:rsidRPr="00F908F4" w:rsidRDefault="000276C6" w:rsidP="00F908F4">
      <w:pPr>
        <w:pStyle w:val="Poetry"/>
      </w:pPr>
      <w:r w:rsidRPr="00F908F4">
        <w:t>he warned me to keep still, and bow before him.</w:t>
      </w:r>
    </w:p>
    <w:p w14:paraId="5FE01344" w14:textId="77777777" w:rsidR="000276C6" w:rsidRPr="00F908F4" w:rsidRDefault="000276C6" w:rsidP="00F908F4">
      <w:pPr>
        <w:pStyle w:val="Poetry"/>
      </w:pPr>
      <w:r w:rsidRPr="00F908F4">
        <w:t>Ah, how disdainful did he seem to me!</w:t>
      </w:r>
    </w:p>
    <w:p w14:paraId="32500A0B" w14:textId="77777777" w:rsidR="000276C6" w:rsidRPr="00F908F4" w:rsidRDefault="000276C6" w:rsidP="00F908F4">
      <w:pPr>
        <w:pStyle w:val="Poetry"/>
      </w:pPr>
      <w:r w:rsidRPr="00F908F4">
        <w:t>He reached the gate, and with a little wand</w:t>
      </w:r>
    </w:p>
    <w:p w14:paraId="439E28E1" w14:textId="00823720" w:rsidR="000276C6" w:rsidRDefault="000276C6" w:rsidP="00F908F4">
      <w:pPr>
        <w:pStyle w:val="Poetry"/>
      </w:pPr>
      <w:r w:rsidRPr="00F908F4">
        <w:t>he opened it, for hindrance had he none.</w:t>
      </w:r>
    </w:p>
    <w:p w14:paraId="1E897575" w14:textId="77777777" w:rsidR="00F908F4" w:rsidRPr="00F908F4" w:rsidRDefault="00F908F4" w:rsidP="00F908F4">
      <w:pPr>
        <w:pStyle w:val="Poetry"/>
      </w:pPr>
    </w:p>
    <w:p w14:paraId="35430392" w14:textId="77777777" w:rsidR="00F908F4" w:rsidRDefault="000276C6" w:rsidP="00F908F4">
      <w:pPr>
        <w:pStyle w:val="Poetry"/>
      </w:pPr>
      <w:r w:rsidRPr="00F908F4">
        <w:t xml:space="preserve">“O people thrust from Heaven and held in scorn,” </w:t>
      </w:r>
    </w:p>
    <w:p w14:paraId="25931442" w14:textId="1A6BD124" w:rsidR="000276C6" w:rsidRPr="00F908F4" w:rsidRDefault="000276C6" w:rsidP="00F908F4">
      <w:pPr>
        <w:pStyle w:val="Poetry"/>
      </w:pPr>
      <w:r w:rsidRPr="00F908F4">
        <w:t>upon the horrid threshold he began,</w:t>
      </w:r>
    </w:p>
    <w:p w14:paraId="2335C944" w14:textId="77777777" w:rsidR="00F908F4" w:rsidRDefault="000276C6" w:rsidP="00F908F4">
      <w:pPr>
        <w:pStyle w:val="Poetry"/>
      </w:pPr>
      <w:r w:rsidRPr="00F908F4">
        <w:t xml:space="preserve">“whence dwells in you this overweening pride? </w:t>
      </w:r>
    </w:p>
    <w:p w14:paraId="167CFD9F" w14:textId="66ECBDAF" w:rsidR="000276C6" w:rsidRPr="00F908F4" w:rsidRDefault="000276C6" w:rsidP="00F908F4">
      <w:pPr>
        <w:pStyle w:val="Poetry"/>
      </w:pPr>
      <w:r w:rsidRPr="00F908F4">
        <w:t>Why is it that ye kick against the Will,</w:t>
      </w:r>
    </w:p>
    <w:p w14:paraId="541A87D7" w14:textId="718DA963" w:rsidR="000276C6" w:rsidRPr="00F908F4" w:rsidRDefault="000276C6" w:rsidP="00F908F4">
      <w:pPr>
        <w:pStyle w:val="Poetry"/>
      </w:pPr>
      <w:r w:rsidRPr="00F908F4">
        <w:t>from which its end can never be cut off,</w:t>
      </w:r>
    </w:p>
    <w:p w14:paraId="6A577959" w14:textId="77777777" w:rsidR="00F908F4" w:rsidRDefault="000276C6" w:rsidP="00F908F4">
      <w:pPr>
        <w:pStyle w:val="Poetry"/>
      </w:pPr>
      <w:r w:rsidRPr="00F908F4">
        <w:t xml:space="preserve">and which hath more than once increased your pain? </w:t>
      </w:r>
    </w:p>
    <w:p w14:paraId="18DA1D19" w14:textId="62A8371F" w:rsidR="000276C6" w:rsidRPr="00F908F4" w:rsidRDefault="000276C6" w:rsidP="00F908F4">
      <w:pPr>
        <w:pStyle w:val="Poetry"/>
      </w:pPr>
      <w:r w:rsidRPr="00F908F4">
        <w:t>Of what avail to butt against the Fates?</w:t>
      </w:r>
    </w:p>
    <w:p w14:paraId="029B0155" w14:textId="77777777" w:rsidR="000276C6" w:rsidRPr="00F908F4" w:rsidRDefault="000276C6" w:rsidP="00F908F4">
      <w:pPr>
        <w:pStyle w:val="Poetry"/>
      </w:pPr>
      <w:r w:rsidRPr="00F908F4">
        <w:t>Your Cerberus, if ye remember well,</w:t>
      </w:r>
    </w:p>
    <w:p w14:paraId="0F8EC4AB" w14:textId="38D74A69" w:rsidR="000276C6" w:rsidRDefault="000276C6" w:rsidP="00F908F4">
      <w:pPr>
        <w:pStyle w:val="Poetry"/>
      </w:pPr>
      <w:r w:rsidRPr="00F908F4">
        <w:t>still sports for this a hairless chin and neck.”</w:t>
      </w:r>
    </w:p>
    <w:p w14:paraId="364E7A62" w14:textId="77777777" w:rsidR="00F908F4" w:rsidRPr="00F908F4" w:rsidRDefault="00F908F4" w:rsidP="00F908F4">
      <w:pPr>
        <w:pStyle w:val="Poetry"/>
      </w:pPr>
    </w:p>
    <w:p w14:paraId="731B7CBB" w14:textId="7A48731C" w:rsidR="000276C6" w:rsidRPr="00F908F4" w:rsidRDefault="000276C6" w:rsidP="00F908F4">
      <w:pPr>
        <w:pStyle w:val="Poetry"/>
      </w:pPr>
      <w:r w:rsidRPr="00F908F4">
        <w:t>He then returned along the filthy road,</w:t>
      </w:r>
    </w:p>
    <w:p w14:paraId="008D1403" w14:textId="77777777" w:rsidR="000276C6" w:rsidRPr="00F908F4" w:rsidRDefault="000276C6" w:rsidP="00F908F4">
      <w:pPr>
        <w:pStyle w:val="Poetry"/>
      </w:pPr>
      <w:r w:rsidRPr="00F908F4">
        <w:t>nor did he say a word to us; but looked</w:t>
      </w:r>
    </w:p>
    <w:p w14:paraId="46C9D513" w14:textId="77777777" w:rsidR="00F908F4" w:rsidRDefault="000276C6" w:rsidP="00F908F4">
      <w:pPr>
        <w:pStyle w:val="Poetry"/>
      </w:pPr>
      <w:r w:rsidRPr="00F908F4">
        <w:t xml:space="preserve">like one whom other cares constrain and gnaw, </w:t>
      </w:r>
    </w:p>
    <w:p w14:paraId="3F457727" w14:textId="4874E033" w:rsidR="000276C6" w:rsidRPr="00F908F4" w:rsidRDefault="000276C6" w:rsidP="00F908F4">
      <w:pPr>
        <w:pStyle w:val="Poetry"/>
      </w:pPr>
      <w:r w:rsidRPr="00F908F4">
        <w:t>than that of him who in his presence is;</w:t>
      </w:r>
    </w:p>
    <w:p w14:paraId="66F8F89F" w14:textId="77777777" w:rsidR="000276C6" w:rsidRPr="00F908F4" w:rsidRDefault="000276C6" w:rsidP="00F908F4">
      <w:pPr>
        <w:pStyle w:val="Poetry"/>
      </w:pPr>
      <w:r w:rsidRPr="00F908F4">
        <w:t>then we with full assurance toward the town,</w:t>
      </w:r>
    </w:p>
    <w:p w14:paraId="7866CED0" w14:textId="387259AF" w:rsidR="000276C6" w:rsidRPr="00F908F4" w:rsidRDefault="000276C6" w:rsidP="00F908F4">
      <w:pPr>
        <w:pStyle w:val="Poetry"/>
      </w:pPr>
      <w:r w:rsidRPr="00F908F4">
        <w:t>after those holy words, addressed our steps.</w:t>
      </w:r>
    </w:p>
    <w:p w14:paraId="6AFF0C45" w14:textId="77777777" w:rsidR="00F908F4" w:rsidRDefault="000276C6" w:rsidP="00F908F4">
      <w:pPr>
        <w:pStyle w:val="Poetry"/>
      </w:pPr>
      <w:r w:rsidRPr="00F908F4">
        <w:t xml:space="preserve">We entered it without the least contention; </w:t>
      </w:r>
    </w:p>
    <w:p w14:paraId="1B1906B6" w14:textId="15E771A2" w:rsidR="000276C6" w:rsidRPr="00F908F4" w:rsidRDefault="000276C6" w:rsidP="00F908F4">
      <w:pPr>
        <w:pStyle w:val="Poetry"/>
      </w:pPr>
      <w:r w:rsidRPr="00F908F4">
        <w:t>and I, who longed to look about and see</w:t>
      </w:r>
    </w:p>
    <w:p w14:paraId="2A4D9E9D" w14:textId="77777777" w:rsidR="00F908F4" w:rsidRDefault="000276C6" w:rsidP="00F908F4">
      <w:pPr>
        <w:pStyle w:val="Poetry"/>
      </w:pPr>
      <w:r w:rsidRPr="00F908F4">
        <w:t xml:space="preserve">the state of those whom such a fortress holds, </w:t>
      </w:r>
    </w:p>
    <w:p w14:paraId="2A23456B" w14:textId="5586AAA7" w:rsidR="000276C6" w:rsidRPr="00F908F4" w:rsidRDefault="000276C6" w:rsidP="00F908F4">
      <w:pPr>
        <w:pStyle w:val="Poetry"/>
      </w:pPr>
      <w:r w:rsidRPr="00F908F4">
        <w:t>when I was in it, cast mine eyes around,</w:t>
      </w:r>
    </w:p>
    <w:p w14:paraId="262AD06C" w14:textId="4EAF6983" w:rsidR="000276C6" w:rsidRPr="00F908F4" w:rsidRDefault="000276C6" w:rsidP="00F908F4">
      <w:pPr>
        <w:pStyle w:val="Poetry"/>
      </w:pPr>
      <w:r w:rsidRPr="00F908F4">
        <w:lastRenderedPageBreak/>
        <w:t>and see on every side an ample plain,</w:t>
      </w:r>
    </w:p>
    <w:p w14:paraId="538A7BB3" w14:textId="3A6FB21D" w:rsidR="000276C6" w:rsidRDefault="000276C6" w:rsidP="00F908F4">
      <w:pPr>
        <w:pStyle w:val="Poetry"/>
      </w:pPr>
      <w:r w:rsidRPr="00F908F4">
        <w:t>with anguish and with awful torture filled.</w:t>
      </w:r>
    </w:p>
    <w:p w14:paraId="6A10CF1C" w14:textId="77777777" w:rsidR="00F908F4" w:rsidRPr="00F908F4" w:rsidRDefault="00F908F4" w:rsidP="00F908F4">
      <w:pPr>
        <w:pStyle w:val="Poetry"/>
      </w:pPr>
    </w:p>
    <w:p w14:paraId="1CB53D9B" w14:textId="77777777" w:rsidR="00F908F4" w:rsidRDefault="000276C6" w:rsidP="00F908F4">
      <w:pPr>
        <w:pStyle w:val="Poetry"/>
      </w:pPr>
      <w:r w:rsidRPr="00F908F4">
        <w:t xml:space="preserve">Even as at Arles, where marshy turns the Rhone, </w:t>
      </w:r>
    </w:p>
    <w:p w14:paraId="02B87246" w14:textId="21E65771" w:rsidR="000276C6" w:rsidRPr="00F908F4" w:rsidRDefault="000276C6" w:rsidP="00F908F4">
      <w:pPr>
        <w:pStyle w:val="Poetry"/>
      </w:pPr>
      <w:r w:rsidRPr="00F908F4">
        <w:t>or as at Pola near Quarnaro’s gulf,</w:t>
      </w:r>
    </w:p>
    <w:p w14:paraId="79049EA6" w14:textId="77777777" w:rsidR="000276C6" w:rsidRPr="00F908F4" w:rsidRDefault="000276C6" w:rsidP="00F908F4">
      <w:pPr>
        <w:pStyle w:val="Poetry"/>
      </w:pPr>
      <w:r w:rsidRPr="00F908F4">
        <w:t>which bounds Italia, and her border bathes,</w:t>
      </w:r>
    </w:p>
    <w:p w14:paraId="4147417D" w14:textId="1F137206" w:rsidR="000276C6" w:rsidRPr="00F908F4" w:rsidRDefault="000276C6" w:rsidP="00F908F4">
      <w:pPr>
        <w:pStyle w:val="Poetry"/>
      </w:pPr>
      <w:r w:rsidRPr="00F908F4">
        <w:t>the sepulchres make all the ground uneven;</w:t>
      </w:r>
    </w:p>
    <w:p w14:paraId="48541AFD" w14:textId="77777777" w:rsidR="00F908F4" w:rsidRDefault="000276C6" w:rsidP="00F908F4">
      <w:pPr>
        <w:pStyle w:val="Poetry"/>
      </w:pPr>
      <w:r w:rsidRPr="00F908F4">
        <w:t xml:space="preserve">so likewise did they here on every side, </w:t>
      </w:r>
    </w:p>
    <w:p w14:paraId="65A83AA4" w14:textId="480A25AC" w:rsidR="000276C6" w:rsidRPr="00F908F4" w:rsidRDefault="000276C6" w:rsidP="00F908F4">
      <w:pPr>
        <w:pStyle w:val="Poetry"/>
      </w:pPr>
      <w:r w:rsidRPr="00F908F4">
        <w:t>save that their nature was more bitter here;</w:t>
      </w:r>
    </w:p>
    <w:p w14:paraId="4E08C9F0" w14:textId="77777777" w:rsidR="00F908F4" w:rsidRDefault="000276C6" w:rsidP="00F908F4">
      <w:pPr>
        <w:pStyle w:val="Poetry"/>
      </w:pPr>
      <w:r w:rsidRPr="00F908F4">
        <w:t xml:space="preserve">for flames were spread about within the tombs, </w:t>
      </w:r>
    </w:p>
    <w:p w14:paraId="01DE8471" w14:textId="5D9C3E24" w:rsidR="000276C6" w:rsidRPr="00F908F4" w:rsidRDefault="000276C6" w:rsidP="00F908F4">
      <w:pPr>
        <w:pStyle w:val="Poetry"/>
      </w:pPr>
      <w:r w:rsidRPr="00F908F4">
        <w:t>whereby they glowed with such intensity,</w:t>
      </w:r>
    </w:p>
    <w:p w14:paraId="33AFFD5A" w14:textId="2351065E" w:rsidR="00F908F4" w:rsidRPr="00F908F4" w:rsidRDefault="000276C6" w:rsidP="00F908F4">
      <w:pPr>
        <w:pStyle w:val="Poetry"/>
      </w:pPr>
      <w:r w:rsidRPr="00F908F4">
        <w:t>that no art needeth greater heat for iron.</w:t>
      </w:r>
    </w:p>
    <w:p w14:paraId="78E60B90" w14:textId="77777777" w:rsidR="00F908F4" w:rsidRDefault="000276C6" w:rsidP="00F908F4">
      <w:pPr>
        <w:pStyle w:val="Poetry"/>
      </w:pPr>
      <w:r w:rsidRPr="00F908F4">
        <w:t xml:space="preserve">The lids of all of them were raised, and wails </w:t>
      </w:r>
    </w:p>
    <w:p w14:paraId="15DB4D91" w14:textId="766E19F0" w:rsidR="000276C6" w:rsidRPr="00F908F4" w:rsidRDefault="000276C6" w:rsidP="00F908F4">
      <w:pPr>
        <w:pStyle w:val="Poetry"/>
      </w:pPr>
      <w:r w:rsidRPr="00F908F4">
        <w:t>so woeful issued thence, that of a truth</w:t>
      </w:r>
    </w:p>
    <w:p w14:paraId="193B6548" w14:textId="2C568B6D" w:rsidR="000276C6" w:rsidRDefault="000276C6" w:rsidP="00F908F4">
      <w:pPr>
        <w:pStyle w:val="Poetry"/>
      </w:pPr>
      <w:r w:rsidRPr="00F908F4">
        <w:t>they seemed the wails of wretched, tortured men.</w:t>
      </w:r>
    </w:p>
    <w:p w14:paraId="0F2F8EAC" w14:textId="77777777" w:rsidR="00F908F4" w:rsidRPr="00F908F4" w:rsidRDefault="00F908F4" w:rsidP="00F908F4">
      <w:pPr>
        <w:pStyle w:val="Poetry"/>
      </w:pPr>
    </w:p>
    <w:p w14:paraId="16A93813" w14:textId="77777777" w:rsidR="000276C6" w:rsidRPr="00F908F4" w:rsidRDefault="000276C6" w:rsidP="00F908F4">
      <w:pPr>
        <w:pStyle w:val="Poetry"/>
      </w:pPr>
      <w:r w:rsidRPr="00F908F4">
        <w:t>“Teacher, what sort of people are those there,”</w:t>
      </w:r>
    </w:p>
    <w:p w14:paraId="74D8FE3A" w14:textId="410C13AE" w:rsidR="000276C6" w:rsidRPr="00F908F4" w:rsidRDefault="000276C6" w:rsidP="00F908F4">
      <w:pPr>
        <w:pStyle w:val="Poetry"/>
      </w:pPr>
      <w:r w:rsidRPr="00F908F4">
        <w:t>said I, “who, buried in those arc-like tombs,</w:t>
      </w:r>
    </w:p>
    <w:p w14:paraId="439DE24B" w14:textId="075BE271" w:rsidR="000276C6" w:rsidRDefault="000276C6" w:rsidP="00F908F4">
      <w:pPr>
        <w:pStyle w:val="Poetry"/>
      </w:pPr>
      <w:r w:rsidRPr="00F908F4">
        <w:t>make themselves heard by means of woeful sighs?”</w:t>
      </w:r>
    </w:p>
    <w:p w14:paraId="6B0AAF90" w14:textId="77777777" w:rsidR="00F908F4" w:rsidRPr="00F908F4" w:rsidRDefault="00F908F4" w:rsidP="00F908F4">
      <w:pPr>
        <w:pStyle w:val="Poetry"/>
      </w:pPr>
    </w:p>
    <w:p w14:paraId="1495AEDD" w14:textId="77777777" w:rsidR="00F908F4" w:rsidRDefault="000276C6" w:rsidP="00F908F4">
      <w:pPr>
        <w:pStyle w:val="Poetry"/>
      </w:pPr>
      <w:r w:rsidRPr="00F908F4">
        <w:t xml:space="preserve">“Arch-heretics are with their followers here” </w:t>
      </w:r>
    </w:p>
    <w:p w14:paraId="45E768F8" w14:textId="77777777" w:rsidR="00F908F4" w:rsidRDefault="000276C6" w:rsidP="00F908F4">
      <w:pPr>
        <w:pStyle w:val="Poetry"/>
      </w:pPr>
      <w:r w:rsidRPr="00F908F4">
        <w:t xml:space="preserve">said he, “of every sect, and far more laden </w:t>
      </w:r>
    </w:p>
    <w:p w14:paraId="1AFF2E64" w14:textId="4D620F07" w:rsidR="000276C6" w:rsidRPr="00F908F4" w:rsidRDefault="000276C6" w:rsidP="00F908F4">
      <w:pPr>
        <w:pStyle w:val="Poetry"/>
      </w:pPr>
      <w:r w:rsidRPr="00F908F4">
        <w:t>than thou believest are the sepulchers.</w:t>
      </w:r>
    </w:p>
    <w:p w14:paraId="268CF260" w14:textId="3719B275" w:rsidR="000276C6" w:rsidRDefault="000276C6" w:rsidP="00F908F4">
      <w:pPr>
        <w:pStyle w:val="Poetry"/>
      </w:pPr>
      <w:r>
        <w:t>Here</w:t>
      </w:r>
      <w:r>
        <w:rPr>
          <w:spacing w:val="-7"/>
        </w:rPr>
        <w:t xml:space="preserve"> </w:t>
      </w:r>
      <w:r>
        <w:t>like</w:t>
      </w:r>
      <w:r>
        <w:rPr>
          <w:spacing w:val="-6"/>
        </w:rPr>
        <w:t xml:space="preserve"> </w:t>
      </w:r>
      <w:r>
        <w:t>with</w:t>
      </w:r>
      <w:r>
        <w:rPr>
          <w:spacing w:val="-6"/>
        </w:rPr>
        <w:t xml:space="preserve"> </w:t>
      </w:r>
      <w:r>
        <w:t>like</w:t>
      </w:r>
      <w:r>
        <w:rPr>
          <w:spacing w:val="-6"/>
        </w:rPr>
        <w:t xml:space="preserve"> </w:t>
      </w:r>
      <w:r>
        <w:t>is</w:t>
      </w:r>
      <w:r>
        <w:rPr>
          <w:spacing w:val="-6"/>
        </w:rPr>
        <w:t xml:space="preserve"> </w:t>
      </w:r>
      <w:r>
        <w:t>buried,</w:t>
      </w:r>
      <w:r>
        <w:rPr>
          <w:spacing w:val="-6"/>
        </w:rPr>
        <w:t xml:space="preserve"> </w:t>
      </w:r>
      <w:r>
        <w:t>and</w:t>
      </w:r>
      <w:r>
        <w:rPr>
          <w:spacing w:val="-6"/>
        </w:rPr>
        <w:t xml:space="preserve"> </w:t>
      </w:r>
      <w:r>
        <w:t>more</w:t>
      </w:r>
      <w:r>
        <w:rPr>
          <w:spacing w:val="-6"/>
        </w:rPr>
        <w:t xml:space="preserve"> </w:t>
      </w:r>
      <w:r>
        <w:t>hot</w:t>
      </w:r>
    </w:p>
    <w:p w14:paraId="083B25BE" w14:textId="77777777" w:rsidR="000276C6" w:rsidRDefault="000276C6" w:rsidP="00F908F4">
      <w:pPr>
        <w:pStyle w:val="Poetry"/>
      </w:pPr>
      <w:r>
        <w:t>and</w:t>
      </w:r>
      <w:r>
        <w:rPr>
          <w:spacing w:val="-10"/>
        </w:rPr>
        <w:t xml:space="preserve"> </w:t>
      </w:r>
      <w:r>
        <w:t>less</w:t>
      </w:r>
      <w:r>
        <w:rPr>
          <w:spacing w:val="-9"/>
        </w:rPr>
        <w:t xml:space="preserve"> </w:t>
      </w:r>
      <w:r>
        <w:t>so</w:t>
      </w:r>
      <w:r>
        <w:rPr>
          <w:spacing w:val="-10"/>
        </w:rPr>
        <w:t xml:space="preserve"> </w:t>
      </w:r>
      <w:r>
        <w:t>are</w:t>
      </w:r>
      <w:r>
        <w:rPr>
          <w:spacing w:val="-9"/>
        </w:rPr>
        <w:t xml:space="preserve"> </w:t>
      </w:r>
      <w:r>
        <w:t>the</w:t>
      </w:r>
      <w:r>
        <w:rPr>
          <w:spacing w:val="-9"/>
        </w:rPr>
        <w:t xml:space="preserve"> </w:t>
      </w:r>
      <w:r>
        <w:t>monuments.”</w:t>
      </w:r>
      <w:r>
        <w:rPr>
          <w:spacing w:val="-10"/>
        </w:rPr>
        <w:t xml:space="preserve"> </w:t>
      </w:r>
      <w:r>
        <w:t>Thereat,</w:t>
      </w:r>
    </w:p>
    <w:p w14:paraId="00D082F2" w14:textId="77777777" w:rsidR="00F908F4" w:rsidRDefault="000276C6" w:rsidP="00F908F4">
      <w:pPr>
        <w:pStyle w:val="Poetry"/>
      </w:pPr>
      <w:r>
        <w:t>when</w:t>
      </w:r>
      <w:r>
        <w:rPr>
          <w:spacing w:val="1"/>
        </w:rPr>
        <w:t xml:space="preserve"> </w:t>
      </w:r>
      <w:r>
        <w:t>he</w:t>
      </w:r>
      <w:r>
        <w:rPr>
          <w:spacing w:val="1"/>
        </w:rPr>
        <w:t xml:space="preserve"> </w:t>
      </w:r>
      <w:r>
        <w:t>had</w:t>
      </w:r>
      <w:r>
        <w:rPr>
          <w:spacing w:val="1"/>
        </w:rPr>
        <w:t xml:space="preserve"> </w:t>
      </w:r>
      <w:r>
        <w:t>turned</w:t>
      </w:r>
      <w:r>
        <w:rPr>
          <w:spacing w:val="1"/>
        </w:rPr>
        <w:t xml:space="preserve"> </w:t>
      </w:r>
      <w:r>
        <w:t>him</w:t>
      </w:r>
      <w:r>
        <w:rPr>
          <w:spacing w:val="2"/>
        </w:rPr>
        <w:t xml:space="preserve"> </w:t>
      </w:r>
      <w:r>
        <w:t>to</w:t>
      </w:r>
      <w:r>
        <w:rPr>
          <w:spacing w:val="1"/>
        </w:rPr>
        <w:t xml:space="preserve"> </w:t>
      </w:r>
      <w:r>
        <w:t>the</w:t>
      </w:r>
      <w:r>
        <w:rPr>
          <w:spacing w:val="1"/>
        </w:rPr>
        <w:t xml:space="preserve"> </w:t>
      </w:r>
      <w:r>
        <w:t>right,</w:t>
      </w:r>
      <w:r>
        <w:rPr>
          <w:spacing w:val="1"/>
        </w:rPr>
        <w:t xml:space="preserve"> </w:t>
      </w:r>
      <w:r>
        <w:t>we</w:t>
      </w:r>
      <w:r>
        <w:rPr>
          <w:spacing w:val="1"/>
        </w:rPr>
        <w:t xml:space="preserve"> </w:t>
      </w:r>
      <w:r>
        <w:t>passed</w:t>
      </w:r>
    </w:p>
    <w:p w14:paraId="6023ADD5" w14:textId="5A3C4086" w:rsidR="000276C6" w:rsidRDefault="000276C6" w:rsidP="00F908F4">
      <w:pPr>
        <w:pStyle w:val="Poetry"/>
      </w:pPr>
      <w:r>
        <w:rPr>
          <w:spacing w:val="-52"/>
        </w:rPr>
        <w:t xml:space="preserve"> </w:t>
      </w:r>
      <w:r>
        <w:t>between</w:t>
      </w:r>
      <w:r>
        <w:rPr>
          <w:spacing w:val="-9"/>
        </w:rPr>
        <w:t xml:space="preserve"> </w:t>
      </w:r>
      <w:r>
        <w:t>the</w:t>
      </w:r>
      <w:r>
        <w:rPr>
          <w:spacing w:val="-9"/>
        </w:rPr>
        <w:t xml:space="preserve"> </w:t>
      </w:r>
      <w:r>
        <w:t>woes</w:t>
      </w:r>
      <w:r>
        <w:rPr>
          <w:spacing w:val="-9"/>
        </w:rPr>
        <w:t xml:space="preserve"> </w:t>
      </w:r>
      <w:r>
        <w:t>and</w:t>
      </w:r>
      <w:r>
        <w:rPr>
          <w:spacing w:val="-8"/>
        </w:rPr>
        <w:t xml:space="preserve"> </w:t>
      </w:r>
      <w:r>
        <w:t>lofty</w:t>
      </w:r>
      <w:r>
        <w:rPr>
          <w:spacing w:val="-9"/>
        </w:rPr>
        <w:t xml:space="preserve"> </w:t>
      </w:r>
      <w:r>
        <w:t>bastioned</w:t>
      </w:r>
      <w:r>
        <w:rPr>
          <w:spacing w:val="-9"/>
        </w:rPr>
        <w:t xml:space="preserve"> </w:t>
      </w:r>
      <w:r>
        <w:t>walls.</w:t>
      </w:r>
    </w:p>
    <w:p w14:paraId="548440E0" w14:textId="77777777" w:rsidR="00F908F4" w:rsidRDefault="00F908F4" w:rsidP="00F908F4">
      <w:pPr>
        <w:pStyle w:val="Poetry"/>
      </w:pPr>
    </w:p>
    <w:p w14:paraId="53D0ACFA" w14:textId="77777777" w:rsidR="000276C6" w:rsidRPr="00F908F4" w:rsidRDefault="000276C6" w:rsidP="00F908F4">
      <w:pPr>
        <w:pStyle w:val="Heading3"/>
      </w:pPr>
      <w:r w:rsidRPr="00F908F4">
        <w:t>Inferno X</w:t>
      </w:r>
    </w:p>
    <w:p w14:paraId="0788E28B" w14:textId="77777777" w:rsidR="000276C6" w:rsidRPr="00F908F4" w:rsidRDefault="000276C6" w:rsidP="00F908F4">
      <w:pPr>
        <w:pStyle w:val="Heading4"/>
      </w:pPr>
      <w:r w:rsidRPr="00F908F4">
        <w:t>The Sixth Circle. Heresy Heretics</w:t>
      </w:r>
    </w:p>
    <w:p w14:paraId="29679B4E" w14:textId="77777777" w:rsidR="000276C6" w:rsidRPr="00F908F4" w:rsidRDefault="000276C6" w:rsidP="00F908F4">
      <w:pPr>
        <w:pStyle w:val="Poetry"/>
      </w:pPr>
      <w:r w:rsidRPr="00F908F4">
        <w:t>Now wends his way along a narrow path,</w:t>
      </w:r>
    </w:p>
    <w:p w14:paraId="214B67BA" w14:textId="77777777" w:rsidR="00F908F4" w:rsidRDefault="000276C6" w:rsidP="00F908F4">
      <w:pPr>
        <w:pStyle w:val="Poetry"/>
      </w:pPr>
      <w:r w:rsidRPr="00F908F4">
        <w:t xml:space="preserve">between the torments and the city’s wall, </w:t>
      </w:r>
    </w:p>
    <w:p w14:paraId="06BDCAA5" w14:textId="64D71738" w:rsidR="000276C6" w:rsidRDefault="000276C6" w:rsidP="00F908F4">
      <w:pPr>
        <w:pStyle w:val="Poetry"/>
      </w:pPr>
      <w:r w:rsidRPr="00F908F4">
        <w:t>my Teacher and, behind his shoulders, I.</w:t>
      </w:r>
    </w:p>
    <w:p w14:paraId="2AA2B894" w14:textId="77777777" w:rsidR="00F908F4" w:rsidRPr="00F908F4" w:rsidRDefault="00F908F4" w:rsidP="00F908F4">
      <w:pPr>
        <w:pStyle w:val="Poetry"/>
      </w:pPr>
    </w:p>
    <w:p w14:paraId="3A13BE1C" w14:textId="77777777" w:rsidR="000276C6" w:rsidRPr="00F908F4" w:rsidRDefault="000276C6" w:rsidP="00F908F4">
      <w:pPr>
        <w:pStyle w:val="Poetry"/>
      </w:pPr>
      <w:r w:rsidRPr="00F908F4">
        <w:lastRenderedPageBreak/>
        <w:t>“O lofty Virtue,” I began, “that leadst me</w:t>
      </w:r>
    </w:p>
    <w:p w14:paraId="22710B6B" w14:textId="0CE6D5F8" w:rsidR="000276C6" w:rsidRPr="00F908F4" w:rsidRDefault="000276C6" w:rsidP="00F908F4">
      <w:pPr>
        <w:pStyle w:val="Poetry"/>
      </w:pPr>
      <w:r w:rsidRPr="00F908F4">
        <w:t>around the impious circles at thy pleasure,</w:t>
      </w:r>
    </w:p>
    <w:p w14:paraId="5955C6AD" w14:textId="77777777" w:rsidR="00F908F4" w:rsidRDefault="000276C6" w:rsidP="00F908F4">
      <w:pPr>
        <w:pStyle w:val="Poetry"/>
      </w:pPr>
      <w:r w:rsidRPr="00F908F4">
        <w:t xml:space="preserve">converse with me and satisfy my wishes. </w:t>
      </w:r>
    </w:p>
    <w:p w14:paraId="65CFDA24" w14:textId="0EAB367B" w:rsidR="000276C6" w:rsidRPr="00F908F4" w:rsidRDefault="000276C6" w:rsidP="00F908F4">
      <w:pPr>
        <w:pStyle w:val="Poetry"/>
      </w:pPr>
      <w:r w:rsidRPr="00F908F4">
        <w:t>The people that are lying in the tombs,</w:t>
      </w:r>
    </w:p>
    <w:p w14:paraId="6E8BAE8D" w14:textId="77777777" w:rsidR="00F908F4" w:rsidRDefault="000276C6" w:rsidP="00F908F4">
      <w:pPr>
        <w:pStyle w:val="Poetry"/>
      </w:pPr>
      <w:r w:rsidRPr="00F908F4">
        <w:t xml:space="preserve">could they be seen? For all the lids are raised, </w:t>
      </w:r>
    </w:p>
    <w:p w14:paraId="71F081D9" w14:textId="7FB4460A" w:rsidR="000276C6" w:rsidRDefault="000276C6" w:rsidP="00F908F4">
      <w:pPr>
        <w:pStyle w:val="Poetry"/>
      </w:pPr>
      <w:r w:rsidRPr="00F908F4">
        <w:t>it seems, and there is no one keeping guard.”</w:t>
      </w:r>
    </w:p>
    <w:p w14:paraId="41EFE059" w14:textId="77777777" w:rsidR="00F908F4" w:rsidRPr="00F908F4" w:rsidRDefault="00F908F4" w:rsidP="00F908F4">
      <w:pPr>
        <w:pStyle w:val="Poetry"/>
      </w:pPr>
    </w:p>
    <w:p w14:paraId="32B25BD1" w14:textId="3DAC162C" w:rsidR="000276C6" w:rsidRPr="00F908F4" w:rsidRDefault="000276C6" w:rsidP="00F908F4">
      <w:pPr>
        <w:pStyle w:val="Poetry"/>
      </w:pPr>
      <w:r w:rsidRPr="00F908F4">
        <w:t>And he to me: “They all will be locked in,</w:t>
      </w:r>
    </w:p>
    <w:p w14:paraId="37521855" w14:textId="77777777" w:rsidR="00F908F4" w:rsidRDefault="000276C6" w:rsidP="00F908F4">
      <w:pPr>
        <w:pStyle w:val="Poetry"/>
      </w:pPr>
      <w:r w:rsidRPr="00F908F4">
        <w:t xml:space="preserve">when from Jehoshaphat they here return </w:t>
      </w:r>
    </w:p>
    <w:p w14:paraId="6B9F30FA" w14:textId="77777777" w:rsidR="00F908F4" w:rsidRDefault="000276C6" w:rsidP="00F908F4">
      <w:pPr>
        <w:pStyle w:val="Poetry"/>
      </w:pPr>
      <w:r w:rsidRPr="00F908F4">
        <w:t xml:space="preserve">together with the bodies they have left </w:t>
      </w:r>
    </w:p>
    <w:p w14:paraId="4F9F2CC1" w14:textId="77777777" w:rsidR="00F908F4" w:rsidRDefault="000276C6" w:rsidP="00F908F4">
      <w:pPr>
        <w:pStyle w:val="Poetry"/>
      </w:pPr>
      <w:r w:rsidRPr="00F908F4">
        <w:t xml:space="preserve">above. On this side have their burial-place </w:t>
      </w:r>
    </w:p>
    <w:p w14:paraId="7F792FAC" w14:textId="5526E154" w:rsidR="000276C6" w:rsidRPr="00F908F4" w:rsidRDefault="000276C6" w:rsidP="00F908F4">
      <w:pPr>
        <w:pStyle w:val="Poetry"/>
      </w:pPr>
      <w:r w:rsidRPr="00F908F4">
        <w:t>with Epicurus all his followers,</w:t>
      </w:r>
    </w:p>
    <w:p w14:paraId="6726D603" w14:textId="4B56B4C1" w:rsidR="000276C6" w:rsidRPr="00F908F4" w:rsidRDefault="000276C6" w:rsidP="00F908F4">
      <w:pPr>
        <w:pStyle w:val="Poetry"/>
      </w:pPr>
      <w:r w:rsidRPr="00F908F4">
        <w:t>who claim that with the body dies the soul.</w:t>
      </w:r>
    </w:p>
    <w:p w14:paraId="24AFAF00" w14:textId="77777777" w:rsidR="00F908F4" w:rsidRDefault="000276C6" w:rsidP="00F908F4">
      <w:pPr>
        <w:pStyle w:val="Poetry"/>
      </w:pPr>
      <w:r w:rsidRPr="00F908F4">
        <w:t xml:space="preserve">To the request, however, which thou makest </w:t>
      </w:r>
    </w:p>
    <w:p w14:paraId="57ED2D18" w14:textId="5861380A" w:rsidR="000276C6" w:rsidRPr="00F908F4" w:rsidRDefault="000276C6" w:rsidP="00F908F4">
      <w:pPr>
        <w:pStyle w:val="Poetry"/>
      </w:pPr>
      <w:r w:rsidRPr="00F908F4">
        <w:t>thou’lt soon receive a due reply in here,</w:t>
      </w:r>
    </w:p>
    <w:p w14:paraId="40E7E329" w14:textId="77777777" w:rsidR="000276C6" w:rsidRPr="00F908F4" w:rsidRDefault="000276C6" w:rsidP="00F908F4">
      <w:pPr>
        <w:pStyle w:val="Poetry"/>
      </w:pPr>
      <w:r w:rsidRPr="00F908F4">
        <w:t>as also to the wish thou keepest from me.”</w:t>
      </w:r>
    </w:p>
    <w:p w14:paraId="1B0275E3" w14:textId="77777777" w:rsidR="000276C6" w:rsidRPr="00F908F4" w:rsidRDefault="000276C6" w:rsidP="00F908F4">
      <w:pPr>
        <w:pStyle w:val="Poetry"/>
      </w:pPr>
      <w:r w:rsidRPr="00F908F4">
        <w:t>And I: “Good Leader, I but keep my heart</w:t>
      </w:r>
    </w:p>
    <w:p w14:paraId="48713EB6" w14:textId="5626E446" w:rsidR="000276C6" w:rsidRPr="00F908F4" w:rsidRDefault="000276C6" w:rsidP="00F908F4">
      <w:pPr>
        <w:pStyle w:val="Poetry"/>
      </w:pPr>
      <w:r w:rsidRPr="00F908F4">
        <w:t>concealed from thee, in order to speak little;</w:t>
      </w:r>
    </w:p>
    <w:p w14:paraId="3B7F9D44" w14:textId="2D103550" w:rsidR="000276C6" w:rsidRDefault="000276C6" w:rsidP="00F908F4">
      <w:pPr>
        <w:pStyle w:val="Poetry"/>
      </w:pPr>
      <w:r w:rsidRPr="00F908F4">
        <w:t>nor hast thou only now thereto disposed me.”</w:t>
      </w:r>
    </w:p>
    <w:p w14:paraId="61D9F668" w14:textId="77777777" w:rsidR="00F908F4" w:rsidRPr="00F908F4" w:rsidRDefault="00F908F4" w:rsidP="00F908F4">
      <w:pPr>
        <w:pStyle w:val="Poetry"/>
      </w:pPr>
    </w:p>
    <w:p w14:paraId="791CF71E" w14:textId="77777777" w:rsidR="00F908F4" w:rsidRDefault="000276C6" w:rsidP="00F908F4">
      <w:pPr>
        <w:pStyle w:val="Poetry"/>
      </w:pPr>
      <w:r w:rsidRPr="00F908F4">
        <w:t xml:space="preserve">“O Tuscan, thou that through the town of fire </w:t>
      </w:r>
    </w:p>
    <w:p w14:paraId="29C108AE" w14:textId="01CEE467" w:rsidR="000276C6" w:rsidRPr="00F908F4" w:rsidRDefault="000276C6" w:rsidP="00F908F4">
      <w:pPr>
        <w:pStyle w:val="Poetry"/>
      </w:pPr>
      <w:r w:rsidRPr="00F908F4">
        <w:t>dost go alive with such respectful speech,</w:t>
      </w:r>
    </w:p>
    <w:p w14:paraId="6D76BFEB" w14:textId="77777777" w:rsidR="000276C6" w:rsidRPr="00F908F4" w:rsidRDefault="000276C6" w:rsidP="00F908F4">
      <w:pPr>
        <w:pStyle w:val="Poetry"/>
      </w:pPr>
      <w:r w:rsidRPr="00F908F4">
        <w:t>in this place be thou pleased to stay thy steps.</w:t>
      </w:r>
    </w:p>
    <w:p w14:paraId="7FAD89DC" w14:textId="1CB75EFB" w:rsidR="000276C6" w:rsidRPr="00F908F4" w:rsidRDefault="000276C6" w:rsidP="00F908F4">
      <w:pPr>
        <w:pStyle w:val="Poetry"/>
      </w:pPr>
      <w:r w:rsidRPr="00F908F4">
        <w:t>Thy very language makes thee manifest</w:t>
      </w:r>
    </w:p>
    <w:p w14:paraId="3F8EC7EA" w14:textId="77777777" w:rsidR="000276C6" w:rsidRPr="00F908F4" w:rsidRDefault="000276C6" w:rsidP="00F908F4">
      <w:pPr>
        <w:pStyle w:val="Poetry"/>
      </w:pPr>
      <w:r w:rsidRPr="00F908F4">
        <w:t>a native of that noble fatherland,</w:t>
      </w:r>
    </w:p>
    <w:p w14:paraId="639833BF" w14:textId="41C38532" w:rsidR="000276C6" w:rsidRDefault="000276C6" w:rsidP="00F908F4">
      <w:pPr>
        <w:pStyle w:val="Poetry"/>
      </w:pPr>
      <w:r w:rsidRPr="00F908F4">
        <w:t>to which I was, perhaps, too great a bane.”</w:t>
      </w:r>
    </w:p>
    <w:p w14:paraId="04D9A9FB" w14:textId="77777777" w:rsidR="00F908F4" w:rsidRPr="00F908F4" w:rsidRDefault="00F908F4" w:rsidP="00F908F4">
      <w:pPr>
        <w:pStyle w:val="Poetry"/>
      </w:pPr>
    </w:p>
    <w:p w14:paraId="0CD25C3E" w14:textId="77777777" w:rsidR="00F908F4" w:rsidRDefault="000276C6" w:rsidP="00F908F4">
      <w:pPr>
        <w:pStyle w:val="Poetry"/>
      </w:pPr>
      <w:r w:rsidRPr="00F908F4">
        <w:t xml:space="preserve">All of a sudden issued forth these words </w:t>
      </w:r>
    </w:p>
    <w:p w14:paraId="61061B20" w14:textId="2D5ABB5B" w:rsidR="000276C6" w:rsidRPr="00F908F4" w:rsidRDefault="000276C6" w:rsidP="00F908F4">
      <w:pPr>
        <w:pStyle w:val="Poetry"/>
      </w:pPr>
      <w:r w:rsidRPr="00F908F4">
        <w:t>from one of those ark-tombs; hence I, in fear,</w:t>
      </w:r>
    </w:p>
    <w:p w14:paraId="424B7450" w14:textId="7FD98CB6" w:rsidR="000276C6" w:rsidRPr="00F908F4" w:rsidRDefault="000276C6" w:rsidP="00F908F4">
      <w:pPr>
        <w:pStyle w:val="Poetry"/>
      </w:pPr>
      <w:r w:rsidRPr="00F908F4">
        <w:t>a little closer to my Leader drew.</w:t>
      </w:r>
    </w:p>
    <w:p w14:paraId="643E21A3" w14:textId="77777777" w:rsidR="00F908F4" w:rsidRDefault="000276C6" w:rsidP="00F908F4">
      <w:pPr>
        <w:pStyle w:val="Poetry"/>
      </w:pPr>
      <w:r w:rsidRPr="00F908F4">
        <w:t xml:space="preserve">And he said: “Turn around; what doest thou? </w:t>
      </w:r>
    </w:p>
    <w:p w14:paraId="63BA0B29" w14:textId="57F81B5A" w:rsidR="000276C6" w:rsidRPr="00F908F4" w:rsidRDefault="000276C6" w:rsidP="00F908F4">
      <w:pPr>
        <w:pStyle w:val="Poetry"/>
      </w:pPr>
      <w:r w:rsidRPr="00F908F4">
        <w:t>See Farinata who has risen there;</w:t>
      </w:r>
    </w:p>
    <w:p w14:paraId="734B0586" w14:textId="3E9D512B" w:rsidR="000276C6" w:rsidRDefault="000276C6" w:rsidP="00F908F4">
      <w:pPr>
        <w:pStyle w:val="Poetry"/>
      </w:pPr>
      <w:r w:rsidRPr="00F908F4">
        <w:t>thou’lt see him wholly from his girdle up.”</w:t>
      </w:r>
    </w:p>
    <w:p w14:paraId="343FA820" w14:textId="77777777" w:rsidR="00F908F4" w:rsidRPr="00F908F4" w:rsidRDefault="00F908F4" w:rsidP="00F908F4">
      <w:pPr>
        <w:pStyle w:val="Poetry"/>
      </w:pPr>
    </w:p>
    <w:p w14:paraId="201FD985" w14:textId="77777777" w:rsidR="000276C6" w:rsidRPr="00F908F4" w:rsidRDefault="000276C6" w:rsidP="00F908F4">
      <w:pPr>
        <w:pStyle w:val="Poetry"/>
      </w:pPr>
      <w:r w:rsidRPr="00F908F4">
        <w:t>Already had I fixed mine eyes on his;</w:t>
      </w:r>
    </w:p>
    <w:p w14:paraId="00E89644" w14:textId="65CDB9B3" w:rsidR="000276C6" w:rsidRPr="00F908F4" w:rsidRDefault="000276C6" w:rsidP="00F908F4">
      <w:pPr>
        <w:pStyle w:val="Poetry"/>
      </w:pPr>
      <w:r w:rsidRPr="00F908F4">
        <w:lastRenderedPageBreak/>
        <w:t>and he was standing up with chest and head</w:t>
      </w:r>
    </w:p>
    <w:p w14:paraId="75D96519" w14:textId="77777777" w:rsidR="000276C6" w:rsidRPr="00F908F4" w:rsidRDefault="000276C6" w:rsidP="00F908F4">
      <w:pPr>
        <w:pStyle w:val="Poetry"/>
      </w:pPr>
      <w:r w:rsidRPr="00F908F4">
        <w:t>erect, as if he had great scorn for Hell.</w:t>
      </w:r>
    </w:p>
    <w:p w14:paraId="36F52863" w14:textId="77777777" w:rsidR="00F908F4" w:rsidRDefault="000276C6" w:rsidP="00F908F4">
      <w:pPr>
        <w:pStyle w:val="Poetry"/>
      </w:pPr>
      <w:r w:rsidRPr="00F908F4">
        <w:t xml:space="preserve">My Leader then with bold and ready hands </w:t>
      </w:r>
    </w:p>
    <w:p w14:paraId="09561842" w14:textId="77777777" w:rsidR="00F908F4" w:rsidRDefault="000276C6" w:rsidP="00F908F4">
      <w:pPr>
        <w:pStyle w:val="Poetry"/>
      </w:pPr>
      <w:r w:rsidRPr="00F908F4">
        <w:t xml:space="preserve">pushed me between the sepulchers toward him, </w:t>
      </w:r>
    </w:p>
    <w:p w14:paraId="30086B57" w14:textId="46ED5572" w:rsidR="000276C6" w:rsidRDefault="000276C6" w:rsidP="00F908F4">
      <w:pPr>
        <w:pStyle w:val="Poetry"/>
      </w:pPr>
      <w:r w:rsidRPr="00F908F4">
        <w:t>saying: “Now let thy words be frank and clear.”</w:t>
      </w:r>
    </w:p>
    <w:p w14:paraId="19F3DC78" w14:textId="77777777" w:rsidR="00F908F4" w:rsidRPr="00F908F4" w:rsidRDefault="00F908F4" w:rsidP="00F908F4">
      <w:pPr>
        <w:pStyle w:val="Poetry"/>
      </w:pPr>
    </w:p>
    <w:p w14:paraId="4E0AC657" w14:textId="1DCD25EC" w:rsidR="000276C6" w:rsidRPr="00F908F4" w:rsidRDefault="000276C6" w:rsidP="00F908F4">
      <w:pPr>
        <w:pStyle w:val="Poetry"/>
      </w:pPr>
      <w:r w:rsidRPr="00F908F4">
        <w:t>When I was ’neath his tomb, he looked at me</w:t>
      </w:r>
    </w:p>
    <w:p w14:paraId="0E67DA5D" w14:textId="77777777" w:rsidR="000276C6" w:rsidRPr="00F908F4" w:rsidRDefault="000276C6" w:rsidP="00F908F4">
      <w:pPr>
        <w:pStyle w:val="Poetry"/>
      </w:pPr>
      <w:r w:rsidRPr="00F908F4">
        <w:t>awhile, and then, as though disdainfully,</w:t>
      </w:r>
    </w:p>
    <w:p w14:paraId="4130E4B2" w14:textId="77777777" w:rsidR="000276C6" w:rsidRPr="00F908F4" w:rsidRDefault="000276C6" w:rsidP="00F908F4">
      <w:pPr>
        <w:pStyle w:val="Poetry"/>
      </w:pPr>
      <w:r w:rsidRPr="00F908F4">
        <w:t>he asked of me: “Who were thine ancestors?”</w:t>
      </w:r>
    </w:p>
    <w:p w14:paraId="664DAD68" w14:textId="77777777" w:rsidR="000276C6" w:rsidRPr="00F908F4" w:rsidRDefault="000276C6" w:rsidP="00F908F4">
      <w:pPr>
        <w:pStyle w:val="Poetry"/>
      </w:pPr>
      <w:r w:rsidRPr="00F908F4">
        <w:t>And I, who was desirous to obey,</w:t>
      </w:r>
    </w:p>
    <w:p w14:paraId="4D026EC2" w14:textId="77777777" w:rsidR="000276C6" w:rsidRPr="00F908F4" w:rsidRDefault="000276C6" w:rsidP="00F908F4">
      <w:pPr>
        <w:pStyle w:val="Poetry"/>
      </w:pPr>
      <w:r w:rsidRPr="00F908F4">
        <w:t>hid it not from him, but revealed it all;</w:t>
      </w:r>
    </w:p>
    <w:p w14:paraId="715FEB9B" w14:textId="29D287C5" w:rsidR="000276C6" w:rsidRPr="00F908F4" w:rsidRDefault="000276C6" w:rsidP="00F908F4">
      <w:pPr>
        <w:pStyle w:val="Poetry"/>
      </w:pPr>
      <w:r w:rsidRPr="00F908F4">
        <w:t>whereat he slightly raised his brows, and said:</w:t>
      </w:r>
    </w:p>
    <w:p w14:paraId="40D6E659" w14:textId="77777777" w:rsidR="00F908F4" w:rsidRDefault="000276C6" w:rsidP="00F908F4">
      <w:pPr>
        <w:pStyle w:val="Poetry"/>
      </w:pPr>
      <w:r w:rsidRPr="00F908F4">
        <w:t xml:space="preserve">“So bitterly were they opposed to me, </w:t>
      </w:r>
    </w:p>
    <w:p w14:paraId="039B1480" w14:textId="77777777" w:rsidR="00F908F4" w:rsidRDefault="000276C6" w:rsidP="00F908F4">
      <w:pPr>
        <w:pStyle w:val="Poetry"/>
      </w:pPr>
      <w:r w:rsidRPr="00F908F4">
        <w:t xml:space="preserve">and to mine ancestors, and to my party, </w:t>
      </w:r>
    </w:p>
    <w:p w14:paraId="07DE7F11" w14:textId="6F6E3675" w:rsidR="000276C6" w:rsidRDefault="000276C6" w:rsidP="00F908F4">
      <w:pPr>
        <w:pStyle w:val="Poetry"/>
      </w:pPr>
      <w:r w:rsidRPr="00F908F4">
        <w:t>that I on two occasions scattered them.”</w:t>
      </w:r>
    </w:p>
    <w:p w14:paraId="722C1D0A" w14:textId="77777777" w:rsidR="00F908F4" w:rsidRPr="00F908F4" w:rsidRDefault="00F908F4" w:rsidP="00F908F4">
      <w:pPr>
        <w:pStyle w:val="Poetry"/>
      </w:pPr>
    </w:p>
    <w:p w14:paraId="7DBD560F" w14:textId="77777777" w:rsidR="000276C6" w:rsidRPr="00F908F4" w:rsidRDefault="000276C6" w:rsidP="00F908F4">
      <w:pPr>
        <w:pStyle w:val="Poetry"/>
      </w:pPr>
      <w:r w:rsidRPr="00F908F4">
        <w:t>“If they were driven out,” I answered him,</w:t>
      </w:r>
    </w:p>
    <w:p w14:paraId="639B8811" w14:textId="2591AEA2" w:rsidR="000276C6" w:rsidRPr="00F908F4" w:rsidRDefault="000276C6" w:rsidP="00F908F4">
      <w:pPr>
        <w:pStyle w:val="Poetry"/>
      </w:pPr>
      <w:r w:rsidRPr="00F908F4">
        <w:t>“from all directions they returned both times;</w:t>
      </w:r>
    </w:p>
    <w:p w14:paraId="60BFCF83" w14:textId="60E53F50" w:rsidR="000276C6" w:rsidRDefault="000276C6" w:rsidP="00F908F4">
      <w:pPr>
        <w:pStyle w:val="Poetry"/>
      </w:pPr>
      <w:r w:rsidRPr="00F908F4">
        <w:t>your people, though, have not well learned that art.”</w:t>
      </w:r>
    </w:p>
    <w:p w14:paraId="55BABE52" w14:textId="77777777" w:rsidR="00F908F4" w:rsidRPr="00F908F4" w:rsidRDefault="00F908F4" w:rsidP="00F908F4">
      <w:pPr>
        <w:pStyle w:val="Poetry"/>
      </w:pPr>
    </w:p>
    <w:p w14:paraId="214375CC" w14:textId="77777777" w:rsidR="00F908F4" w:rsidRDefault="000276C6" w:rsidP="00F908F4">
      <w:pPr>
        <w:pStyle w:val="Poetry"/>
      </w:pPr>
      <w:r w:rsidRPr="00F908F4">
        <w:t xml:space="preserve">A shade then at the tomb’s uncovered mouth </w:t>
      </w:r>
    </w:p>
    <w:p w14:paraId="3988BE8A" w14:textId="78243CF5" w:rsidR="000276C6" w:rsidRPr="00F908F4" w:rsidRDefault="000276C6" w:rsidP="00F908F4">
      <w:pPr>
        <w:pStyle w:val="Poetry"/>
      </w:pPr>
      <w:r w:rsidRPr="00F908F4">
        <w:t>rose at his side as far up as his chin;</w:t>
      </w:r>
    </w:p>
    <w:p w14:paraId="4E0287D4" w14:textId="77777777" w:rsidR="000276C6" w:rsidRPr="00F908F4" w:rsidRDefault="000276C6" w:rsidP="00F908F4">
      <w:pPr>
        <w:pStyle w:val="Poetry"/>
      </w:pPr>
      <w:r w:rsidRPr="00F908F4">
        <w:t>I think that he had risen upon his knees.</w:t>
      </w:r>
    </w:p>
    <w:p w14:paraId="5221A5BC" w14:textId="0D531F58" w:rsidR="000276C6" w:rsidRPr="00F908F4" w:rsidRDefault="000276C6" w:rsidP="00F908F4">
      <w:pPr>
        <w:pStyle w:val="Poetry"/>
      </w:pPr>
      <w:r w:rsidRPr="00F908F4">
        <w:t>Round me he looked, as if he wished to see</w:t>
      </w:r>
    </w:p>
    <w:p w14:paraId="40BC90D2" w14:textId="77777777" w:rsidR="00F908F4" w:rsidRDefault="000276C6" w:rsidP="00F908F4">
      <w:pPr>
        <w:pStyle w:val="Poetry"/>
      </w:pPr>
      <w:r w:rsidRPr="00F908F4">
        <w:t xml:space="preserve">whether some other one were with me there; </w:t>
      </w:r>
    </w:p>
    <w:p w14:paraId="6FDFEF57" w14:textId="48E628EB" w:rsidR="000276C6" w:rsidRPr="00F908F4" w:rsidRDefault="000276C6" w:rsidP="00F908F4">
      <w:pPr>
        <w:pStyle w:val="Poetry"/>
      </w:pPr>
      <w:r w:rsidRPr="00F908F4">
        <w:t>but when his doubt had wholly spent itself,</w:t>
      </w:r>
    </w:p>
    <w:p w14:paraId="05816286" w14:textId="77777777" w:rsidR="00F908F4" w:rsidRDefault="000276C6" w:rsidP="00F908F4">
      <w:pPr>
        <w:pStyle w:val="Poetry"/>
      </w:pPr>
      <w:r w:rsidRPr="00F908F4">
        <w:t xml:space="preserve">weeping he said: “If thou through this blind prison </w:t>
      </w:r>
    </w:p>
    <w:p w14:paraId="7CEDD8D5" w14:textId="1D0C8CC7" w:rsidR="000276C6" w:rsidRPr="00F908F4" w:rsidRDefault="000276C6" w:rsidP="00F908F4">
      <w:pPr>
        <w:pStyle w:val="Poetry"/>
      </w:pPr>
      <w:r w:rsidRPr="00F908F4">
        <w:t>dost go by reason of highmindedness,</w:t>
      </w:r>
    </w:p>
    <w:p w14:paraId="4BA469E0" w14:textId="02B3CD39" w:rsidR="000276C6" w:rsidRDefault="000276C6" w:rsidP="00F908F4">
      <w:pPr>
        <w:pStyle w:val="Poetry"/>
      </w:pPr>
      <w:r w:rsidRPr="00F908F4">
        <w:t>where is my son? and why is he not with thee?”</w:t>
      </w:r>
    </w:p>
    <w:p w14:paraId="46D4C186" w14:textId="77777777" w:rsidR="00F908F4" w:rsidRPr="00F908F4" w:rsidRDefault="00F908F4" w:rsidP="00F908F4">
      <w:pPr>
        <w:pStyle w:val="Poetry"/>
      </w:pPr>
    </w:p>
    <w:p w14:paraId="7D7E9202" w14:textId="77777777" w:rsidR="000276C6" w:rsidRPr="00F908F4" w:rsidRDefault="000276C6" w:rsidP="00F908F4">
      <w:pPr>
        <w:pStyle w:val="Poetry"/>
      </w:pPr>
      <w:r w:rsidRPr="00F908F4">
        <w:t>And I to him: “I come not by myself;</w:t>
      </w:r>
    </w:p>
    <w:p w14:paraId="7BB45C8C" w14:textId="77777777" w:rsidR="000276C6" w:rsidRPr="00F908F4" w:rsidRDefault="000276C6" w:rsidP="00F908F4">
      <w:pPr>
        <w:pStyle w:val="Poetry"/>
      </w:pPr>
      <w:r w:rsidRPr="00F908F4">
        <w:t>he who is waiting yonder leads me here,</w:t>
      </w:r>
    </w:p>
    <w:p w14:paraId="514F5095" w14:textId="77777777" w:rsidR="000276C6" w:rsidRPr="00F908F4" w:rsidRDefault="000276C6" w:rsidP="00F908F4">
      <w:pPr>
        <w:pStyle w:val="Poetry"/>
      </w:pPr>
      <w:r w:rsidRPr="00F908F4">
        <w:t>one whom, perhaps, your Guido held in scorn.”</w:t>
      </w:r>
    </w:p>
    <w:p w14:paraId="6AD3495B" w14:textId="77777777" w:rsidR="000276C6" w:rsidRPr="00F908F4" w:rsidRDefault="000276C6" w:rsidP="00F908F4">
      <w:pPr>
        <w:pStyle w:val="Poetry"/>
      </w:pPr>
      <w:r w:rsidRPr="00F908F4">
        <w:t>The nature of his torment and his words</w:t>
      </w:r>
    </w:p>
    <w:p w14:paraId="46B2111C" w14:textId="61C43BF2" w:rsidR="000276C6" w:rsidRPr="00F908F4" w:rsidRDefault="000276C6" w:rsidP="00F908F4">
      <w:pPr>
        <w:pStyle w:val="Poetry"/>
      </w:pPr>
      <w:r w:rsidRPr="00F908F4">
        <w:t>had read this person’s name to me already;</w:t>
      </w:r>
    </w:p>
    <w:p w14:paraId="38472C20" w14:textId="403C9A2A" w:rsidR="000276C6" w:rsidRDefault="000276C6" w:rsidP="00F908F4">
      <w:pPr>
        <w:pStyle w:val="Poetry"/>
      </w:pPr>
      <w:r w:rsidRPr="00F908F4">
        <w:lastRenderedPageBreak/>
        <w:t>on this account was my reply so full.</w:t>
      </w:r>
    </w:p>
    <w:p w14:paraId="6FF322A2" w14:textId="77777777" w:rsidR="00F908F4" w:rsidRPr="00F908F4" w:rsidRDefault="00F908F4" w:rsidP="00F908F4">
      <w:pPr>
        <w:pStyle w:val="Poetry"/>
      </w:pPr>
    </w:p>
    <w:p w14:paraId="1D749002" w14:textId="77777777" w:rsidR="000276C6" w:rsidRPr="00F908F4" w:rsidRDefault="000276C6" w:rsidP="00F908F4">
      <w:pPr>
        <w:pStyle w:val="Poetry"/>
      </w:pPr>
      <w:r w:rsidRPr="00F908F4">
        <w:t>Then of a sudden standing up, he cried:</w:t>
      </w:r>
    </w:p>
    <w:p w14:paraId="42C1D7AA" w14:textId="77777777" w:rsidR="00F908F4" w:rsidRDefault="000276C6" w:rsidP="00F908F4">
      <w:pPr>
        <w:pStyle w:val="Poetry"/>
      </w:pPr>
      <w:r w:rsidRPr="00F908F4">
        <w:t xml:space="preserve">“What saidst thou? Held? Is he not still alive? </w:t>
      </w:r>
    </w:p>
    <w:p w14:paraId="1BC5620A" w14:textId="5D8497D6" w:rsidR="000276C6" w:rsidRPr="00F908F4" w:rsidRDefault="000276C6" w:rsidP="00F908F4">
      <w:pPr>
        <w:pStyle w:val="Poetry"/>
      </w:pPr>
      <w:r w:rsidRPr="00F908F4">
        <w:t>Doth not the sweet light strike upon his eyes?”</w:t>
      </w:r>
    </w:p>
    <w:p w14:paraId="7E4ECDC8" w14:textId="1FE0F2BE" w:rsidR="000276C6" w:rsidRPr="00F908F4" w:rsidRDefault="000276C6" w:rsidP="00F908F4">
      <w:pPr>
        <w:pStyle w:val="Poetry"/>
      </w:pPr>
      <w:r w:rsidRPr="00F908F4">
        <w:t>When he perceived the short delay I made</w:t>
      </w:r>
    </w:p>
    <w:p w14:paraId="30395BAE" w14:textId="77777777" w:rsidR="000276C6" w:rsidRPr="00F908F4" w:rsidRDefault="000276C6" w:rsidP="00F908F4">
      <w:pPr>
        <w:pStyle w:val="Poetry"/>
      </w:pPr>
      <w:r w:rsidRPr="00F908F4">
        <w:t>before replying, down upon his back</w:t>
      </w:r>
    </w:p>
    <w:p w14:paraId="237EFCF3" w14:textId="13CD317A" w:rsidR="000276C6" w:rsidRDefault="000276C6" w:rsidP="00F908F4">
      <w:pPr>
        <w:pStyle w:val="Poetry"/>
      </w:pPr>
      <w:r w:rsidRPr="00F908F4">
        <w:t>he fell, nor outside showed himself again.</w:t>
      </w:r>
    </w:p>
    <w:p w14:paraId="41EFCF9D" w14:textId="77777777" w:rsidR="00F908F4" w:rsidRPr="00F908F4" w:rsidRDefault="00F908F4" w:rsidP="00F908F4">
      <w:pPr>
        <w:pStyle w:val="Poetry"/>
      </w:pPr>
    </w:p>
    <w:p w14:paraId="21937519" w14:textId="77777777" w:rsidR="00F908F4" w:rsidRDefault="000276C6" w:rsidP="00F908F4">
      <w:pPr>
        <w:pStyle w:val="Poetry"/>
      </w:pPr>
      <w:r w:rsidRPr="00F908F4">
        <w:t xml:space="preserve">The other one, meanwhile, the great-souled man, </w:t>
      </w:r>
    </w:p>
    <w:p w14:paraId="59BACED7" w14:textId="27FCA004" w:rsidR="000276C6" w:rsidRPr="00F908F4" w:rsidRDefault="000276C6" w:rsidP="00F908F4">
      <w:pPr>
        <w:pStyle w:val="Poetry"/>
      </w:pPr>
      <w:r w:rsidRPr="00F908F4">
        <w:t>at whose request I stopped, changed not his looks,</w:t>
      </w:r>
    </w:p>
    <w:p w14:paraId="6E9E02C4" w14:textId="02D0725B" w:rsidR="000276C6" w:rsidRPr="00F908F4" w:rsidRDefault="000276C6" w:rsidP="00F908F4">
      <w:pPr>
        <w:pStyle w:val="Poetry"/>
      </w:pPr>
      <w:r w:rsidRPr="00F908F4">
        <w:t>nor did he move his neck or turn his side.</w:t>
      </w:r>
    </w:p>
    <w:p w14:paraId="3EDD124A" w14:textId="77777777" w:rsidR="000276C6" w:rsidRPr="00F908F4" w:rsidRDefault="000276C6" w:rsidP="00F908F4">
      <w:pPr>
        <w:pStyle w:val="Poetry"/>
      </w:pPr>
      <w:r w:rsidRPr="00F908F4">
        <w:t>And “If,” continuing his previous words,</w:t>
      </w:r>
    </w:p>
    <w:p w14:paraId="02251226" w14:textId="77777777" w:rsidR="00F908F4" w:rsidRDefault="000276C6" w:rsidP="00F908F4">
      <w:pPr>
        <w:pStyle w:val="Poetry"/>
      </w:pPr>
      <w:r w:rsidRPr="00F908F4">
        <w:t xml:space="preserve">he said: “if they have badly learned that art, </w:t>
      </w:r>
    </w:p>
    <w:p w14:paraId="421368BD" w14:textId="11BFB23A" w:rsidR="000276C6" w:rsidRPr="00F908F4" w:rsidRDefault="000276C6" w:rsidP="00F908F4">
      <w:pPr>
        <w:pStyle w:val="Poetry"/>
      </w:pPr>
      <w:r w:rsidRPr="00F908F4">
        <w:t>far more doth that torment me than this bed.</w:t>
      </w:r>
    </w:p>
    <w:p w14:paraId="7DA5FBEA" w14:textId="77777777" w:rsidR="000276C6" w:rsidRPr="00F908F4" w:rsidRDefault="000276C6" w:rsidP="00F908F4">
      <w:pPr>
        <w:pStyle w:val="Poetry"/>
      </w:pPr>
      <w:r w:rsidRPr="00F908F4">
        <w:t>And yet that Lady’s face who ruleth here</w:t>
      </w:r>
    </w:p>
    <w:p w14:paraId="63BE375E" w14:textId="3E680181" w:rsidR="000276C6" w:rsidRPr="00F908F4" w:rsidRDefault="000276C6" w:rsidP="00F908F4">
      <w:pPr>
        <w:pStyle w:val="Poetry"/>
      </w:pPr>
      <w:r w:rsidRPr="00F908F4">
        <w:t>shall not be lighted fifty times again,</w:t>
      </w:r>
    </w:p>
    <w:p w14:paraId="44010AD7" w14:textId="77777777" w:rsidR="00F908F4" w:rsidRDefault="000276C6" w:rsidP="00F908F4">
      <w:pPr>
        <w:pStyle w:val="Poetry"/>
      </w:pPr>
      <w:r w:rsidRPr="00F908F4">
        <w:t xml:space="preserve">ere thou shalt know how heavy that art is. </w:t>
      </w:r>
    </w:p>
    <w:p w14:paraId="482CB4E6" w14:textId="77777777" w:rsidR="00F908F4" w:rsidRDefault="000276C6" w:rsidP="00F908F4">
      <w:pPr>
        <w:pStyle w:val="Poetry"/>
      </w:pPr>
      <w:r w:rsidRPr="00F908F4">
        <w:t xml:space="preserve">And so mayst thou return to the sweet world, </w:t>
      </w:r>
    </w:p>
    <w:p w14:paraId="135EF8A1" w14:textId="7709A5DB" w:rsidR="000276C6" w:rsidRPr="00F908F4" w:rsidRDefault="000276C6" w:rsidP="00F908F4">
      <w:pPr>
        <w:pStyle w:val="Poetry"/>
      </w:pPr>
      <w:r w:rsidRPr="00F908F4">
        <w:t>pray tell me why so pitiless toward mine</w:t>
      </w:r>
    </w:p>
    <w:p w14:paraId="3D74E60C" w14:textId="7624BC95" w:rsidR="000276C6" w:rsidRDefault="000276C6" w:rsidP="00F908F4">
      <w:pPr>
        <w:pStyle w:val="Poetry"/>
      </w:pPr>
      <w:r w:rsidRPr="00F908F4">
        <w:t>that people is in every law of theirs?”</w:t>
      </w:r>
    </w:p>
    <w:p w14:paraId="7A63A8F2" w14:textId="77777777" w:rsidR="00F908F4" w:rsidRPr="00F908F4" w:rsidRDefault="00F908F4" w:rsidP="00F908F4">
      <w:pPr>
        <w:pStyle w:val="Poetry"/>
      </w:pPr>
    </w:p>
    <w:p w14:paraId="48AA1E9E" w14:textId="0948803C" w:rsidR="000276C6" w:rsidRPr="00F908F4" w:rsidRDefault="000276C6" w:rsidP="00F908F4">
      <w:pPr>
        <w:pStyle w:val="Poetry"/>
      </w:pPr>
      <w:r w:rsidRPr="00F908F4">
        <w:t>Whence I to him: “The havoc and great slaughter</w:t>
      </w:r>
    </w:p>
    <w:p w14:paraId="7A99DCE0" w14:textId="77777777" w:rsidR="00F908F4" w:rsidRDefault="000276C6" w:rsidP="00F908F4">
      <w:pPr>
        <w:pStyle w:val="Poetry"/>
      </w:pPr>
      <w:r w:rsidRPr="00F908F4">
        <w:t xml:space="preserve">which caused the Arbia to be colored red, </w:t>
      </w:r>
    </w:p>
    <w:p w14:paraId="41657F72" w14:textId="7BBB6F7D" w:rsidR="000276C6" w:rsidRDefault="000276C6" w:rsidP="00F908F4">
      <w:pPr>
        <w:pStyle w:val="Poetry"/>
      </w:pPr>
      <w:r w:rsidRPr="00F908F4">
        <w:t>occasion such petitions in our church.”</w:t>
      </w:r>
    </w:p>
    <w:p w14:paraId="60B100D3" w14:textId="77777777" w:rsidR="00F908F4" w:rsidRPr="00F908F4" w:rsidRDefault="00F908F4" w:rsidP="00F908F4">
      <w:pPr>
        <w:pStyle w:val="Poetry"/>
      </w:pPr>
    </w:p>
    <w:p w14:paraId="6DD70F67" w14:textId="77777777" w:rsidR="000276C6" w:rsidRPr="00F908F4" w:rsidRDefault="000276C6" w:rsidP="00F908F4">
      <w:pPr>
        <w:pStyle w:val="Poetry"/>
      </w:pPr>
      <w:r w:rsidRPr="00F908F4">
        <w:t>When, sighing, he had tossed his head, he said:</w:t>
      </w:r>
    </w:p>
    <w:p w14:paraId="6E76DE32" w14:textId="77777777" w:rsidR="000276C6" w:rsidRPr="00F908F4" w:rsidRDefault="000276C6" w:rsidP="00F908F4">
      <w:pPr>
        <w:pStyle w:val="Poetry"/>
      </w:pPr>
      <w:r w:rsidRPr="00F908F4">
        <w:t>“In this thing I was not alone, nor surely</w:t>
      </w:r>
    </w:p>
    <w:p w14:paraId="61372710" w14:textId="03E0F141" w:rsidR="000276C6" w:rsidRPr="00F908F4" w:rsidRDefault="000276C6" w:rsidP="00F908F4">
      <w:pPr>
        <w:pStyle w:val="Poetry"/>
      </w:pPr>
      <w:r w:rsidRPr="00F908F4">
        <w:t>had I, without due cause, moved with the rest;</w:t>
      </w:r>
    </w:p>
    <w:p w14:paraId="3291C516" w14:textId="77777777" w:rsidR="00F908F4" w:rsidRDefault="000276C6" w:rsidP="00F908F4">
      <w:pPr>
        <w:pStyle w:val="Poetry"/>
      </w:pPr>
      <w:r w:rsidRPr="00F908F4">
        <w:t xml:space="preserve">but I was yonder, where assent was given </w:t>
      </w:r>
    </w:p>
    <w:p w14:paraId="218CD0A6" w14:textId="77777777" w:rsidR="00F908F4" w:rsidRDefault="000276C6" w:rsidP="00F908F4">
      <w:pPr>
        <w:pStyle w:val="Poetry"/>
      </w:pPr>
      <w:r w:rsidRPr="00F908F4">
        <w:t xml:space="preserve">by every one to do away with Florence, </w:t>
      </w:r>
    </w:p>
    <w:p w14:paraId="1BE2773E" w14:textId="1D42AA52" w:rsidR="000276C6" w:rsidRPr="00F908F4" w:rsidRDefault="000276C6" w:rsidP="00F908F4">
      <w:pPr>
        <w:pStyle w:val="Poetry"/>
      </w:pPr>
      <w:r w:rsidRPr="00F908F4">
        <w:t>the only one to openly defend her.”</w:t>
      </w:r>
    </w:p>
    <w:p w14:paraId="2AA56AEE" w14:textId="77777777" w:rsidR="000276C6" w:rsidRDefault="000276C6" w:rsidP="000276C6">
      <w:pPr>
        <w:pStyle w:val="BodyText"/>
        <w:spacing w:before="5"/>
        <w:rPr>
          <w:sz w:val="28"/>
        </w:rPr>
      </w:pPr>
    </w:p>
    <w:p w14:paraId="2703E808" w14:textId="77777777" w:rsidR="000276C6" w:rsidRPr="00F908F4" w:rsidRDefault="000276C6" w:rsidP="00F908F4">
      <w:pPr>
        <w:pStyle w:val="Poetry"/>
      </w:pPr>
      <w:r w:rsidRPr="00F908F4">
        <w:t>“So may your seed eventually repose,”</w:t>
      </w:r>
    </w:p>
    <w:p w14:paraId="5BE93DE4" w14:textId="458EC6F8" w:rsidR="000276C6" w:rsidRPr="00F908F4" w:rsidRDefault="000276C6" w:rsidP="00F908F4">
      <w:pPr>
        <w:pStyle w:val="Poetry"/>
      </w:pPr>
      <w:r w:rsidRPr="00F908F4">
        <w:lastRenderedPageBreak/>
        <w:t>I begged of him, “untie for me, I pray,</w:t>
      </w:r>
    </w:p>
    <w:p w14:paraId="2A039941" w14:textId="77777777" w:rsidR="00F908F4" w:rsidRDefault="000276C6" w:rsidP="00F908F4">
      <w:pPr>
        <w:pStyle w:val="Poetry"/>
      </w:pPr>
      <w:r w:rsidRPr="00F908F4">
        <w:t xml:space="preserve">the knot which has perplexed my thinking here. </w:t>
      </w:r>
    </w:p>
    <w:p w14:paraId="15B69026" w14:textId="77777777" w:rsidR="00F908F4" w:rsidRDefault="000276C6" w:rsidP="00F908F4">
      <w:pPr>
        <w:pStyle w:val="Poetry"/>
      </w:pPr>
      <w:r w:rsidRPr="00F908F4">
        <w:t xml:space="preserve">It seems, if well I hear, that ye behold </w:t>
      </w:r>
    </w:p>
    <w:p w14:paraId="6F85672C" w14:textId="77777777" w:rsidR="00F908F4" w:rsidRDefault="000276C6" w:rsidP="00F908F4">
      <w:pPr>
        <w:pStyle w:val="Poetry"/>
      </w:pPr>
      <w:r w:rsidRPr="00F908F4">
        <w:t xml:space="preserve">beforehand that which time brings with itself, </w:t>
      </w:r>
    </w:p>
    <w:p w14:paraId="1DF83C81" w14:textId="6BD3F326" w:rsidR="000276C6" w:rsidRDefault="000276C6" w:rsidP="00F908F4">
      <w:pPr>
        <w:pStyle w:val="Poetry"/>
      </w:pPr>
      <w:r w:rsidRPr="00F908F4">
        <w:t>while in the present ye do otherwise.”</w:t>
      </w:r>
    </w:p>
    <w:p w14:paraId="3D23F5DC" w14:textId="77777777" w:rsidR="00F908F4" w:rsidRPr="00F908F4" w:rsidRDefault="00F908F4" w:rsidP="00F908F4">
      <w:pPr>
        <w:pStyle w:val="Poetry"/>
      </w:pPr>
    </w:p>
    <w:p w14:paraId="5735F12F" w14:textId="420B6209" w:rsidR="000276C6" w:rsidRPr="00F908F4" w:rsidRDefault="000276C6" w:rsidP="00F908F4">
      <w:pPr>
        <w:pStyle w:val="Poetry"/>
      </w:pPr>
      <w:r w:rsidRPr="00F908F4">
        <w:t>“We see,” he said, “like one whose sight is poor,</w:t>
      </w:r>
    </w:p>
    <w:p w14:paraId="6BB0B5DC" w14:textId="77777777" w:rsidR="00F908F4" w:rsidRDefault="000276C6" w:rsidP="00F908F4">
      <w:pPr>
        <w:pStyle w:val="Poetry"/>
      </w:pPr>
      <w:r w:rsidRPr="00F908F4">
        <w:t xml:space="preserve">things that are far from us; to that extent </w:t>
      </w:r>
    </w:p>
    <w:p w14:paraId="5748082C" w14:textId="77777777" w:rsidR="00F908F4" w:rsidRDefault="000276C6" w:rsidP="00F908F4">
      <w:pPr>
        <w:pStyle w:val="Poetry"/>
      </w:pPr>
      <w:r w:rsidRPr="00F908F4">
        <w:t xml:space="preserve">the Highest Leader shines upon us still. </w:t>
      </w:r>
    </w:p>
    <w:p w14:paraId="00A9CEA4" w14:textId="77777777" w:rsidR="00F908F4" w:rsidRDefault="000276C6" w:rsidP="00F908F4">
      <w:pPr>
        <w:pStyle w:val="Poetry"/>
      </w:pPr>
      <w:r w:rsidRPr="00F908F4">
        <w:t xml:space="preserve">When they approach, or are, our intellect </w:t>
      </w:r>
    </w:p>
    <w:p w14:paraId="4B728D7D" w14:textId="016E546F" w:rsidR="000276C6" w:rsidRPr="00F908F4" w:rsidRDefault="000276C6" w:rsidP="00F908F4">
      <w:pPr>
        <w:pStyle w:val="Poetry"/>
      </w:pPr>
      <w:r w:rsidRPr="00F908F4">
        <w:t>is wholly vain, and we, if others bring</w:t>
      </w:r>
    </w:p>
    <w:p w14:paraId="04AAC017" w14:textId="19E94601" w:rsidR="000276C6" w:rsidRPr="00F908F4" w:rsidRDefault="000276C6" w:rsidP="00F908F4">
      <w:pPr>
        <w:pStyle w:val="Poetry"/>
      </w:pPr>
      <w:r w:rsidRPr="00F908F4">
        <w:t>no news, know nothing of your human state.</w:t>
      </w:r>
    </w:p>
    <w:p w14:paraId="22BB6B14" w14:textId="77777777" w:rsidR="00F908F4" w:rsidRDefault="000276C6" w:rsidP="00F908F4">
      <w:pPr>
        <w:pStyle w:val="Poetry"/>
      </w:pPr>
      <w:r w:rsidRPr="00F908F4">
        <w:t xml:space="preserve">Hence thou canst understand that wholly dead </w:t>
      </w:r>
    </w:p>
    <w:p w14:paraId="41CA1A02" w14:textId="77777777" w:rsidR="00F908F4" w:rsidRDefault="000276C6" w:rsidP="00F908F4">
      <w:pPr>
        <w:pStyle w:val="Poetry"/>
      </w:pPr>
      <w:r w:rsidRPr="00F908F4">
        <w:t xml:space="preserve">will be our knowledge from that moment on, </w:t>
      </w:r>
    </w:p>
    <w:p w14:paraId="2597F75E" w14:textId="01548EE7" w:rsidR="000276C6" w:rsidRDefault="000276C6" w:rsidP="00F908F4">
      <w:pPr>
        <w:pStyle w:val="Poetry"/>
      </w:pPr>
      <w:r w:rsidRPr="00F908F4">
        <w:t>when closed shall be the gateway of the future.”</w:t>
      </w:r>
    </w:p>
    <w:p w14:paraId="23FAF508" w14:textId="77777777" w:rsidR="00F908F4" w:rsidRPr="00F908F4" w:rsidRDefault="00F908F4" w:rsidP="00F908F4">
      <w:pPr>
        <w:pStyle w:val="Poetry"/>
      </w:pPr>
    </w:p>
    <w:p w14:paraId="51F98FCA" w14:textId="77777777" w:rsidR="000276C6" w:rsidRPr="00F908F4" w:rsidRDefault="000276C6" w:rsidP="00F908F4">
      <w:pPr>
        <w:pStyle w:val="Poetry"/>
      </w:pPr>
      <w:r w:rsidRPr="00F908F4">
        <w:t>Thereat, for I was grieved at my mistake,</w:t>
      </w:r>
    </w:p>
    <w:p w14:paraId="6E0E0C86" w14:textId="5FFAC655" w:rsidR="000276C6" w:rsidRPr="00F908F4" w:rsidRDefault="000276C6" w:rsidP="00F908F4">
      <w:pPr>
        <w:pStyle w:val="Poetry"/>
      </w:pPr>
      <w:r w:rsidRPr="00F908F4">
        <w:t>I said: “You’ll therefore tell that fallen man</w:t>
      </w:r>
    </w:p>
    <w:p w14:paraId="7DF2E8A9" w14:textId="77777777" w:rsidR="00F908F4" w:rsidRDefault="000276C6" w:rsidP="00F908F4">
      <w:pPr>
        <w:pStyle w:val="Poetry"/>
      </w:pPr>
      <w:r w:rsidRPr="00F908F4">
        <w:t xml:space="preserve">his son is dwelling with the living still; </w:t>
      </w:r>
    </w:p>
    <w:p w14:paraId="2C037036" w14:textId="3297A071" w:rsidR="000276C6" w:rsidRPr="00F908F4" w:rsidRDefault="000276C6" w:rsidP="00F908F4">
      <w:pPr>
        <w:pStyle w:val="Poetry"/>
      </w:pPr>
      <w:r w:rsidRPr="00F908F4">
        <w:t>and if in answering I was mute just now,</w:t>
      </w:r>
    </w:p>
    <w:p w14:paraId="7AC67E4A" w14:textId="77777777" w:rsidR="00F908F4" w:rsidRDefault="000276C6" w:rsidP="00F908F4">
      <w:pPr>
        <w:pStyle w:val="Poetry"/>
      </w:pPr>
      <w:r w:rsidRPr="00F908F4">
        <w:t xml:space="preserve">cause him to know it was because my thoughts </w:t>
      </w:r>
    </w:p>
    <w:p w14:paraId="1AF48117" w14:textId="2BE7D764" w:rsidR="000276C6" w:rsidRDefault="000276C6" w:rsidP="00F908F4">
      <w:pPr>
        <w:pStyle w:val="Poetry"/>
      </w:pPr>
      <w:r w:rsidRPr="00F908F4">
        <w:t>were struggling with the problem you have solved.”</w:t>
      </w:r>
    </w:p>
    <w:p w14:paraId="783EF091" w14:textId="77777777" w:rsidR="00F908F4" w:rsidRPr="00F908F4" w:rsidRDefault="00F908F4" w:rsidP="00F908F4">
      <w:pPr>
        <w:pStyle w:val="Poetry"/>
      </w:pPr>
    </w:p>
    <w:p w14:paraId="31090F0C" w14:textId="092598A3" w:rsidR="000276C6" w:rsidRPr="00F908F4" w:rsidRDefault="000276C6" w:rsidP="00F908F4">
      <w:pPr>
        <w:pStyle w:val="Poetry"/>
      </w:pPr>
      <w:r w:rsidRPr="00F908F4">
        <w:t>And now my Teacher was recalling me;</w:t>
      </w:r>
    </w:p>
    <w:p w14:paraId="51DE32F2" w14:textId="77777777" w:rsidR="00F908F4" w:rsidRDefault="000276C6" w:rsidP="00F908F4">
      <w:pPr>
        <w:pStyle w:val="Poetry"/>
      </w:pPr>
      <w:r w:rsidRPr="00F908F4">
        <w:t xml:space="preserve">with greater haste I therefore begged the spirit </w:t>
      </w:r>
    </w:p>
    <w:p w14:paraId="69522165" w14:textId="77777777" w:rsidR="00F908F4" w:rsidRDefault="000276C6" w:rsidP="00F908F4">
      <w:pPr>
        <w:pStyle w:val="Poetry"/>
      </w:pPr>
      <w:r w:rsidRPr="00F908F4">
        <w:t xml:space="preserve">that he would tell me who was with him there. </w:t>
      </w:r>
    </w:p>
    <w:p w14:paraId="439301F9" w14:textId="5455595D" w:rsidR="000276C6" w:rsidRPr="00F908F4" w:rsidRDefault="000276C6" w:rsidP="00F908F4">
      <w:pPr>
        <w:pStyle w:val="Poetry"/>
      </w:pPr>
      <w:r w:rsidRPr="00F908F4">
        <w:t>He said: “With o’er a thousand here I lie;</w:t>
      </w:r>
    </w:p>
    <w:p w14:paraId="79BF7349" w14:textId="77777777" w:rsidR="000276C6" w:rsidRPr="00F908F4" w:rsidRDefault="000276C6" w:rsidP="00F908F4">
      <w:pPr>
        <w:pStyle w:val="Poetry"/>
      </w:pPr>
      <w:r w:rsidRPr="00F908F4">
        <w:t>the second Frederick and the Cardinal</w:t>
      </w:r>
    </w:p>
    <w:p w14:paraId="40B6C2D0" w14:textId="14677AAC" w:rsidR="000276C6" w:rsidRDefault="000276C6" w:rsidP="00F908F4">
      <w:pPr>
        <w:pStyle w:val="Poetry"/>
      </w:pPr>
      <w:r w:rsidRPr="00F908F4">
        <w:t>are here within; I speak not of the rest.”</w:t>
      </w:r>
    </w:p>
    <w:p w14:paraId="60D9CB95" w14:textId="77777777" w:rsidR="00F908F4" w:rsidRPr="00F908F4" w:rsidRDefault="00F908F4" w:rsidP="00F908F4">
      <w:pPr>
        <w:pStyle w:val="Poetry"/>
      </w:pPr>
    </w:p>
    <w:p w14:paraId="3E5C72D0" w14:textId="77777777" w:rsidR="000276C6" w:rsidRPr="00F908F4" w:rsidRDefault="000276C6" w:rsidP="00F908F4">
      <w:pPr>
        <w:pStyle w:val="Poetry"/>
      </w:pPr>
      <w:r w:rsidRPr="00F908F4">
        <w:t>He thereupon concealed himself; and I,</w:t>
      </w:r>
    </w:p>
    <w:p w14:paraId="7F943D91" w14:textId="77777777" w:rsidR="00F908F4" w:rsidRDefault="000276C6" w:rsidP="00F908F4">
      <w:pPr>
        <w:pStyle w:val="Poetry"/>
      </w:pPr>
      <w:r w:rsidRPr="00F908F4">
        <w:t xml:space="preserve">those words recalling which seemed hostile to me, </w:t>
      </w:r>
    </w:p>
    <w:p w14:paraId="7BAD79D0" w14:textId="1E640EB0" w:rsidR="000276C6" w:rsidRPr="00F908F4" w:rsidRDefault="000276C6" w:rsidP="00F908F4">
      <w:pPr>
        <w:pStyle w:val="Poetry"/>
      </w:pPr>
      <w:r w:rsidRPr="00F908F4">
        <w:t>back toward the ancient Poet turned my steps.</w:t>
      </w:r>
    </w:p>
    <w:p w14:paraId="4927221D" w14:textId="77777777" w:rsidR="000276C6" w:rsidRPr="00F908F4" w:rsidRDefault="000276C6" w:rsidP="00F908F4">
      <w:pPr>
        <w:pStyle w:val="Poetry"/>
      </w:pPr>
      <w:r w:rsidRPr="00F908F4">
        <w:t>The latter moved; and then, as on we went,</w:t>
      </w:r>
    </w:p>
    <w:p w14:paraId="7D548E9E" w14:textId="1C7F5C43" w:rsidR="000276C6" w:rsidRPr="00F908F4" w:rsidRDefault="000276C6" w:rsidP="00F908F4">
      <w:pPr>
        <w:pStyle w:val="Poetry"/>
      </w:pPr>
      <w:r w:rsidRPr="00F908F4">
        <w:t>he said to me: “Why art thou so perplexed?”</w:t>
      </w:r>
    </w:p>
    <w:p w14:paraId="2FF04CAB" w14:textId="5D032C10" w:rsidR="000276C6" w:rsidRDefault="000276C6" w:rsidP="00F908F4">
      <w:pPr>
        <w:pStyle w:val="Poetry"/>
      </w:pPr>
      <w:r w:rsidRPr="00F908F4">
        <w:lastRenderedPageBreak/>
        <w:t>And him in what he asked I satisfied.</w:t>
      </w:r>
    </w:p>
    <w:p w14:paraId="5DBE44B7" w14:textId="77777777" w:rsidR="00F908F4" w:rsidRPr="00F908F4" w:rsidRDefault="00F908F4" w:rsidP="00F908F4">
      <w:pPr>
        <w:pStyle w:val="Poetry"/>
      </w:pPr>
    </w:p>
    <w:p w14:paraId="461CBAC4" w14:textId="77777777" w:rsidR="00F908F4" w:rsidRDefault="000276C6" w:rsidP="00F908F4">
      <w:pPr>
        <w:pStyle w:val="Poetry"/>
      </w:pPr>
      <w:r w:rsidRPr="00F908F4">
        <w:t xml:space="preserve">“Then let thy mind preserve,” that Sage enjoined, </w:t>
      </w:r>
    </w:p>
    <w:p w14:paraId="4508FEB0" w14:textId="77777777" w:rsidR="00F908F4" w:rsidRDefault="000276C6" w:rsidP="00F908F4">
      <w:pPr>
        <w:pStyle w:val="Poetry"/>
      </w:pPr>
      <w:r w:rsidRPr="00F908F4">
        <w:t xml:space="preserve">“what thou hast heard against thyself; pay now </w:t>
      </w:r>
    </w:p>
    <w:p w14:paraId="30BA0CF8" w14:textId="5735C665" w:rsidR="000276C6" w:rsidRPr="00F908F4" w:rsidRDefault="000276C6" w:rsidP="00F908F4">
      <w:pPr>
        <w:pStyle w:val="Poetry"/>
      </w:pPr>
      <w:r w:rsidRPr="00F908F4">
        <w:t>attention here!” His finger then he raised.</w:t>
      </w:r>
    </w:p>
    <w:p w14:paraId="6C905F8E" w14:textId="5EFACDFD" w:rsidR="000276C6" w:rsidRPr="00F908F4" w:rsidRDefault="000276C6" w:rsidP="00F908F4">
      <w:pPr>
        <w:pStyle w:val="Poetry"/>
      </w:pPr>
      <w:r w:rsidRPr="00F908F4">
        <w:t>“When in the sweet ray’s presence thou shalt be</w:t>
      </w:r>
    </w:p>
    <w:p w14:paraId="35B65914" w14:textId="77777777" w:rsidR="00F908F4" w:rsidRDefault="000276C6" w:rsidP="00F908F4">
      <w:pPr>
        <w:pStyle w:val="Poetry"/>
      </w:pPr>
      <w:r w:rsidRPr="00F908F4">
        <w:t>of Her whose lovely eyes see everything, f</w:t>
      </w:r>
    </w:p>
    <w:p w14:paraId="79AEC624" w14:textId="2F8416E1" w:rsidR="000276C6" w:rsidRDefault="000276C6" w:rsidP="00F908F4">
      <w:pPr>
        <w:pStyle w:val="Poetry"/>
      </w:pPr>
      <w:r w:rsidRPr="00F908F4">
        <w:t>rom her thou’lt know the journey of thy life.”</w:t>
      </w:r>
    </w:p>
    <w:p w14:paraId="796E7B91" w14:textId="77777777" w:rsidR="00F908F4" w:rsidRPr="00F908F4" w:rsidRDefault="00F908F4" w:rsidP="00F908F4">
      <w:pPr>
        <w:pStyle w:val="Poetry"/>
      </w:pPr>
    </w:p>
    <w:p w14:paraId="40F44126" w14:textId="77777777" w:rsidR="000276C6" w:rsidRPr="00F908F4" w:rsidRDefault="000276C6" w:rsidP="00F908F4">
      <w:pPr>
        <w:pStyle w:val="Poetry"/>
      </w:pPr>
      <w:r w:rsidRPr="00F908F4">
        <w:t>Thereafter to the left he turned his feet;</w:t>
      </w:r>
    </w:p>
    <w:p w14:paraId="75742232" w14:textId="77777777" w:rsidR="000276C6" w:rsidRPr="00F908F4" w:rsidRDefault="000276C6" w:rsidP="00F908F4">
      <w:pPr>
        <w:pStyle w:val="Poetry"/>
      </w:pPr>
      <w:r w:rsidRPr="00F908F4">
        <w:t>we left the wall, and toward the middle went</w:t>
      </w:r>
    </w:p>
    <w:p w14:paraId="0350DEBD" w14:textId="6061DCE5" w:rsidR="000276C6" w:rsidRPr="00F908F4" w:rsidRDefault="000276C6" w:rsidP="00F908F4">
      <w:pPr>
        <w:pStyle w:val="Poetry"/>
      </w:pPr>
      <w:r w:rsidRPr="00F908F4">
        <w:t>along a path which to a valley leads,</w:t>
      </w:r>
    </w:p>
    <w:p w14:paraId="507DB4D4" w14:textId="25641948" w:rsidR="000276C6" w:rsidRDefault="000276C6" w:rsidP="00F908F4">
      <w:pPr>
        <w:pStyle w:val="Poetry"/>
      </w:pPr>
      <w:r w:rsidRPr="00F908F4">
        <w:t>which even up there unpleasant made its stench.</w:t>
      </w:r>
    </w:p>
    <w:p w14:paraId="0C2A9BB4" w14:textId="77777777" w:rsidR="00F908F4" w:rsidRPr="00F908F4" w:rsidRDefault="00F908F4" w:rsidP="00F908F4">
      <w:pPr>
        <w:pStyle w:val="Poetry"/>
      </w:pPr>
    </w:p>
    <w:p w14:paraId="018EFD64" w14:textId="77777777" w:rsidR="000276C6" w:rsidRPr="00F908F4" w:rsidRDefault="000276C6" w:rsidP="00F908F4">
      <w:pPr>
        <w:pStyle w:val="Heading3"/>
      </w:pPr>
      <w:r w:rsidRPr="00F908F4">
        <w:t>Inferno XI</w:t>
      </w:r>
    </w:p>
    <w:p w14:paraId="659B9DAC" w14:textId="77777777" w:rsidR="000276C6" w:rsidRPr="00F908F4" w:rsidRDefault="000276C6" w:rsidP="00F908F4">
      <w:pPr>
        <w:pStyle w:val="Heading4"/>
      </w:pPr>
      <w:r w:rsidRPr="00F908F4">
        <w:t>The Sixth Circle. Heresy</w:t>
      </w:r>
    </w:p>
    <w:p w14:paraId="1DFCC01B" w14:textId="77777777" w:rsidR="000276C6" w:rsidRPr="00F908F4" w:rsidRDefault="000276C6" w:rsidP="00F908F4">
      <w:pPr>
        <w:pStyle w:val="Bodynoindent"/>
        <w:jc w:val="left"/>
        <w:rPr>
          <w:i/>
          <w:iCs/>
        </w:rPr>
      </w:pPr>
      <w:r w:rsidRPr="00F908F4">
        <w:rPr>
          <w:i/>
          <w:iCs/>
        </w:rPr>
        <w:t>The</w:t>
      </w:r>
      <w:r w:rsidRPr="00F908F4">
        <w:rPr>
          <w:i/>
          <w:iCs/>
          <w:spacing w:val="-15"/>
        </w:rPr>
        <w:t xml:space="preserve"> </w:t>
      </w:r>
      <w:r w:rsidRPr="00F908F4">
        <w:rPr>
          <w:i/>
          <w:iCs/>
        </w:rPr>
        <w:t>Distribution</w:t>
      </w:r>
      <w:r w:rsidRPr="00F908F4">
        <w:rPr>
          <w:i/>
          <w:iCs/>
          <w:spacing w:val="-14"/>
        </w:rPr>
        <w:t xml:space="preserve"> </w:t>
      </w:r>
      <w:r w:rsidRPr="00F908F4">
        <w:rPr>
          <w:i/>
          <w:iCs/>
        </w:rPr>
        <w:t>of</w:t>
      </w:r>
      <w:r w:rsidRPr="00F908F4">
        <w:rPr>
          <w:i/>
          <w:iCs/>
          <w:spacing w:val="-14"/>
        </w:rPr>
        <w:t xml:space="preserve"> </w:t>
      </w:r>
      <w:r w:rsidRPr="00F908F4">
        <w:rPr>
          <w:i/>
          <w:iCs/>
        </w:rPr>
        <w:t>the</w:t>
      </w:r>
      <w:r w:rsidRPr="00F908F4">
        <w:rPr>
          <w:i/>
          <w:iCs/>
          <w:spacing w:val="-15"/>
        </w:rPr>
        <w:t xml:space="preserve"> </w:t>
      </w:r>
      <w:r w:rsidRPr="00F908F4">
        <w:rPr>
          <w:i/>
          <w:iCs/>
        </w:rPr>
        <w:t>Damned</w:t>
      </w:r>
      <w:r w:rsidRPr="00F908F4">
        <w:rPr>
          <w:i/>
          <w:iCs/>
          <w:spacing w:val="-14"/>
        </w:rPr>
        <w:t xml:space="preserve"> </w:t>
      </w:r>
      <w:r w:rsidRPr="00F908F4">
        <w:rPr>
          <w:i/>
          <w:iCs/>
        </w:rPr>
        <w:t>in</w:t>
      </w:r>
      <w:r w:rsidRPr="00F908F4">
        <w:rPr>
          <w:i/>
          <w:iCs/>
          <w:spacing w:val="-14"/>
        </w:rPr>
        <w:t xml:space="preserve"> </w:t>
      </w:r>
      <w:r w:rsidRPr="00F908F4">
        <w:rPr>
          <w:i/>
          <w:iCs/>
        </w:rPr>
        <w:t>the</w:t>
      </w:r>
      <w:r w:rsidRPr="00F908F4">
        <w:rPr>
          <w:i/>
          <w:iCs/>
          <w:spacing w:val="-15"/>
        </w:rPr>
        <w:t xml:space="preserve"> </w:t>
      </w:r>
      <w:r w:rsidRPr="00F908F4">
        <w:rPr>
          <w:i/>
          <w:iCs/>
        </w:rPr>
        <w:t>Inferno</w:t>
      </w:r>
    </w:p>
    <w:p w14:paraId="68E6581F" w14:textId="77777777" w:rsidR="00F908F4" w:rsidRDefault="000276C6" w:rsidP="00F908F4">
      <w:pPr>
        <w:pStyle w:val="Poetry"/>
      </w:pPr>
      <w:r w:rsidRPr="00F908F4">
        <w:t xml:space="preserve">Upon the utmost verge of a high bank, </w:t>
      </w:r>
    </w:p>
    <w:p w14:paraId="01A954D8" w14:textId="275AFE9B" w:rsidR="000276C6" w:rsidRPr="00F908F4" w:rsidRDefault="000276C6" w:rsidP="00F908F4">
      <w:pPr>
        <w:pStyle w:val="Poetry"/>
      </w:pPr>
      <w:r w:rsidRPr="00F908F4">
        <w:t>formed in a circle by great broken rocks,</w:t>
      </w:r>
    </w:p>
    <w:p w14:paraId="222C37AA" w14:textId="77777777" w:rsidR="00F908F4" w:rsidRDefault="000276C6" w:rsidP="00F908F4">
      <w:pPr>
        <w:pStyle w:val="Poetry"/>
      </w:pPr>
      <w:r w:rsidRPr="00F908F4">
        <w:t xml:space="preserve">we came upon a still more cruel pack; </w:t>
      </w:r>
    </w:p>
    <w:p w14:paraId="4597D5DC" w14:textId="67CF98F7" w:rsidR="000276C6" w:rsidRPr="00F908F4" w:rsidRDefault="000276C6" w:rsidP="00F908F4">
      <w:pPr>
        <w:pStyle w:val="Poetry"/>
      </w:pPr>
      <w:r w:rsidRPr="00F908F4">
        <w:t>and there, by reason of the horrible</w:t>
      </w:r>
    </w:p>
    <w:p w14:paraId="6CF42CFD" w14:textId="27727AC3" w:rsidR="000276C6" w:rsidRPr="00F908F4" w:rsidRDefault="000276C6" w:rsidP="00F908F4">
      <w:pPr>
        <w:pStyle w:val="Poetry"/>
      </w:pPr>
      <w:r w:rsidRPr="00F908F4">
        <w:t>excess of stench the deep abyss exhales,</w:t>
      </w:r>
    </w:p>
    <w:p w14:paraId="361E71C9" w14:textId="77777777" w:rsidR="00F908F4" w:rsidRDefault="000276C6" w:rsidP="00F908F4">
      <w:pPr>
        <w:pStyle w:val="Poetry"/>
      </w:pPr>
      <w:r w:rsidRPr="00F908F4">
        <w:t xml:space="preserve">for shelter we withdrew behind the lid </w:t>
      </w:r>
    </w:p>
    <w:p w14:paraId="22690986" w14:textId="77777777" w:rsidR="00F908F4" w:rsidRDefault="000276C6" w:rsidP="00F908F4">
      <w:pPr>
        <w:pStyle w:val="Poetry"/>
      </w:pPr>
      <w:r w:rsidRPr="00F908F4">
        <w:t xml:space="preserve">of a large tomb, whereon I saw a scroll </w:t>
      </w:r>
    </w:p>
    <w:p w14:paraId="6E6EDE78" w14:textId="49000FC0" w:rsidR="000276C6" w:rsidRPr="00F908F4" w:rsidRDefault="000276C6" w:rsidP="00F908F4">
      <w:pPr>
        <w:pStyle w:val="Poetry"/>
      </w:pPr>
      <w:r w:rsidRPr="00F908F4">
        <w:t>which said: “Pope Anastasius I contain,</w:t>
      </w:r>
    </w:p>
    <w:p w14:paraId="2E598579" w14:textId="329F2C2D" w:rsidR="000276C6" w:rsidRDefault="000276C6" w:rsidP="00F908F4">
      <w:pPr>
        <w:pStyle w:val="Poetry"/>
      </w:pPr>
      <w:r w:rsidRPr="00F908F4">
        <w:t>whom out of the right way Photinus drew.”</w:t>
      </w:r>
    </w:p>
    <w:p w14:paraId="1F6E93AA" w14:textId="77777777" w:rsidR="00F908F4" w:rsidRPr="00F908F4" w:rsidRDefault="00F908F4" w:rsidP="00F908F4">
      <w:pPr>
        <w:pStyle w:val="Poetry"/>
      </w:pPr>
    </w:p>
    <w:p w14:paraId="3B6251BE" w14:textId="23956F45" w:rsidR="000276C6" w:rsidRPr="00F908F4" w:rsidRDefault="000276C6" w:rsidP="00F908F4">
      <w:pPr>
        <w:pStyle w:val="Poetry"/>
      </w:pPr>
      <w:r w:rsidRPr="00F908F4">
        <w:t>“Our going down from here must be delayed,</w:t>
      </w:r>
    </w:p>
    <w:p w14:paraId="75EF64E0" w14:textId="77777777" w:rsidR="00F908F4" w:rsidRDefault="000276C6" w:rsidP="00F908F4">
      <w:pPr>
        <w:pStyle w:val="Poetry"/>
      </w:pPr>
      <w:r w:rsidRPr="00F908F4">
        <w:t xml:space="preserve">so that our sense may first get used a little </w:t>
      </w:r>
    </w:p>
    <w:p w14:paraId="45E6B73F" w14:textId="7BFDE041" w:rsidR="000276C6" w:rsidRDefault="000276C6" w:rsidP="00F908F4">
      <w:pPr>
        <w:pStyle w:val="Poetry"/>
      </w:pPr>
      <w:r w:rsidRPr="00F908F4">
        <w:t>to this foul blast; we shall not mind it then.”</w:t>
      </w:r>
    </w:p>
    <w:p w14:paraId="5591199E" w14:textId="77777777" w:rsidR="00F908F4" w:rsidRPr="00F908F4" w:rsidRDefault="00F908F4" w:rsidP="00F908F4">
      <w:pPr>
        <w:pStyle w:val="Poetry"/>
      </w:pPr>
    </w:p>
    <w:p w14:paraId="5C52F8F7" w14:textId="77777777" w:rsidR="00F908F4" w:rsidRDefault="000276C6" w:rsidP="00F908F4">
      <w:pPr>
        <w:pStyle w:val="Poetry"/>
      </w:pPr>
      <w:r w:rsidRPr="00F908F4">
        <w:t xml:space="preserve">The Teacher thus; and I: “Find thou therefor </w:t>
      </w:r>
    </w:p>
    <w:p w14:paraId="3F10C1D4" w14:textId="3A90B3EA" w:rsidR="000276C6" w:rsidRPr="00F908F4" w:rsidRDefault="000276C6" w:rsidP="00F908F4">
      <w:pPr>
        <w:pStyle w:val="Poetry"/>
      </w:pPr>
      <w:r w:rsidRPr="00F908F4">
        <w:t>some compensation, lest our time be lost.”</w:t>
      </w:r>
    </w:p>
    <w:p w14:paraId="00E8C8F9" w14:textId="54A9FBE9" w:rsidR="000276C6" w:rsidRDefault="000276C6" w:rsidP="00F908F4">
      <w:pPr>
        <w:pStyle w:val="Poetry"/>
      </w:pPr>
      <w:r w:rsidRPr="00F908F4">
        <w:t>And he to me: “See how I think of this.”</w:t>
      </w:r>
    </w:p>
    <w:p w14:paraId="18320B04" w14:textId="77777777" w:rsidR="00F908F4" w:rsidRPr="00F908F4" w:rsidRDefault="00F908F4" w:rsidP="00F908F4">
      <w:pPr>
        <w:pStyle w:val="Poetry"/>
      </w:pPr>
    </w:p>
    <w:p w14:paraId="7D729B98" w14:textId="77777777" w:rsidR="000276C6" w:rsidRPr="00F908F4" w:rsidRDefault="000276C6" w:rsidP="00F908F4">
      <w:pPr>
        <w:pStyle w:val="Poetry"/>
      </w:pPr>
      <w:r w:rsidRPr="00F908F4">
        <w:t>“My son, within these rocks,” he then began,</w:t>
      </w:r>
    </w:p>
    <w:p w14:paraId="0DB126E8" w14:textId="77777777" w:rsidR="00F908F4" w:rsidRDefault="000276C6" w:rsidP="00F908F4">
      <w:pPr>
        <w:pStyle w:val="Poetry"/>
      </w:pPr>
      <w:r w:rsidRPr="00F908F4">
        <w:t xml:space="preserve">“are three small circles which, from grade to grade, </w:t>
      </w:r>
    </w:p>
    <w:p w14:paraId="30C81DB1" w14:textId="52DD451C" w:rsidR="000276C6" w:rsidRPr="00F908F4" w:rsidRDefault="000276C6" w:rsidP="00F908F4">
      <w:pPr>
        <w:pStyle w:val="Poetry"/>
      </w:pPr>
      <w:r w:rsidRPr="00F908F4">
        <w:t>are similar to those thou leavest now.</w:t>
      </w:r>
    </w:p>
    <w:p w14:paraId="0827DDE7" w14:textId="77777777" w:rsidR="000276C6" w:rsidRPr="00F908F4" w:rsidRDefault="000276C6" w:rsidP="00F908F4">
      <w:pPr>
        <w:pStyle w:val="Poetry"/>
      </w:pPr>
      <w:r w:rsidRPr="00F908F4">
        <w:t>Full of accursèd spirits are they all;</w:t>
      </w:r>
    </w:p>
    <w:p w14:paraId="7C78AF25" w14:textId="3A1F7F6D" w:rsidR="000276C6" w:rsidRPr="00F908F4" w:rsidRDefault="000276C6" w:rsidP="00F908F4">
      <w:pPr>
        <w:pStyle w:val="Poetry"/>
      </w:pPr>
      <w:r w:rsidRPr="00F908F4">
        <w:t>but that hereafter sight alone suffice thee,</w:t>
      </w:r>
    </w:p>
    <w:p w14:paraId="3CE4228A" w14:textId="65683FDA" w:rsidR="000276C6" w:rsidRDefault="000276C6" w:rsidP="00F908F4">
      <w:pPr>
        <w:pStyle w:val="Poetry"/>
      </w:pPr>
      <w:r w:rsidRPr="00F908F4">
        <w:t>hear how, and wherefore they are packed together.</w:t>
      </w:r>
    </w:p>
    <w:p w14:paraId="6B66846E" w14:textId="77777777" w:rsidR="00F908F4" w:rsidRPr="00F908F4" w:rsidRDefault="00F908F4" w:rsidP="00F908F4">
      <w:pPr>
        <w:pStyle w:val="Poetry"/>
      </w:pPr>
    </w:p>
    <w:p w14:paraId="5200A593" w14:textId="77777777" w:rsidR="00F908F4" w:rsidRDefault="000276C6" w:rsidP="00F908F4">
      <w:pPr>
        <w:pStyle w:val="Poetry"/>
      </w:pPr>
      <w:r w:rsidRPr="00F908F4">
        <w:t xml:space="preserve">Of all wrong-doing which in Heaven wins hate </w:t>
      </w:r>
    </w:p>
    <w:p w14:paraId="1ED01FCA" w14:textId="77777777" w:rsidR="00F908F4" w:rsidRDefault="000276C6" w:rsidP="00F908F4">
      <w:pPr>
        <w:pStyle w:val="Poetry"/>
      </w:pPr>
      <w:r w:rsidRPr="00F908F4">
        <w:t xml:space="preserve">injustice is the end, and each such end </w:t>
      </w:r>
    </w:p>
    <w:p w14:paraId="170DEAF7" w14:textId="7DDCE87E" w:rsidR="000276C6" w:rsidRPr="00F908F4" w:rsidRDefault="000276C6" w:rsidP="00F908F4">
      <w:pPr>
        <w:pStyle w:val="Poetry"/>
      </w:pPr>
      <w:r w:rsidRPr="00F908F4">
        <w:t>aggrieves by either violence or fraud.</w:t>
      </w:r>
    </w:p>
    <w:p w14:paraId="0BFBCF9D" w14:textId="0FD32BCD" w:rsidR="000276C6" w:rsidRPr="00F908F4" w:rsidRDefault="000276C6" w:rsidP="00F908F4">
      <w:pPr>
        <w:pStyle w:val="Poetry"/>
      </w:pPr>
      <w:r w:rsidRPr="00F908F4">
        <w:t>But whereas fraud is man’s peculiar evil,</w:t>
      </w:r>
    </w:p>
    <w:p w14:paraId="551FB58B" w14:textId="77777777" w:rsidR="00F908F4" w:rsidRDefault="000276C6" w:rsidP="00F908F4">
      <w:pPr>
        <w:pStyle w:val="Poetry"/>
      </w:pPr>
      <w:r w:rsidRPr="00F908F4">
        <w:t xml:space="preserve">God hates it most; therefore the fraudulent </w:t>
      </w:r>
    </w:p>
    <w:p w14:paraId="56587142" w14:textId="3C846F8F" w:rsidR="000276C6" w:rsidRDefault="000276C6" w:rsidP="00F908F4">
      <w:pPr>
        <w:pStyle w:val="Poetry"/>
      </w:pPr>
      <w:r w:rsidRPr="00F908F4">
        <w:t>are down below, and greater pain assails them.</w:t>
      </w:r>
    </w:p>
    <w:p w14:paraId="3FB8A787" w14:textId="77777777" w:rsidR="00F908F4" w:rsidRPr="00F908F4" w:rsidRDefault="00F908F4" w:rsidP="00F908F4">
      <w:pPr>
        <w:pStyle w:val="Poetry"/>
      </w:pPr>
    </w:p>
    <w:p w14:paraId="19FDC5CC" w14:textId="77777777" w:rsidR="000276C6" w:rsidRPr="00F908F4" w:rsidRDefault="000276C6" w:rsidP="00F908F4">
      <w:pPr>
        <w:pStyle w:val="Poetry"/>
      </w:pPr>
      <w:r w:rsidRPr="00F908F4">
        <w:t>All the first circle holds the violent;</w:t>
      </w:r>
    </w:p>
    <w:p w14:paraId="3799EE43" w14:textId="77777777" w:rsidR="000276C6" w:rsidRPr="00F908F4" w:rsidRDefault="000276C6" w:rsidP="00F908F4">
      <w:pPr>
        <w:pStyle w:val="Poetry"/>
      </w:pPr>
      <w:r w:rsidRPr="00F908F4">
        <w:t>but since against three persons force is used,</w:t>
      </w:r>
    </w:p>
    <w:p w14:paraId="2756614D" w14:textId="0AE15405" w:rsidR="000276C6" w:rsidRPr="00F908F4" w:rsidRDefault="000276C6" w:rsidP="00F908F4">
      <w:pPr>
        <w:pStyle w:val="Poetry"/>
      </w:pPr>
      <w:r w:rsidRPr="00F908F4">
        <w:t>its shape divides it into three great rings.</w:t>
      </w:r>
    </w:p>
    <w:p w14:paraId="0024081D" w14:textId="77777777" w:rsidR="00F908F4" w:rsidRDefault="000276C6" w:rsidP="00F908F4">
      <w:pPr>
        <w:pStyle w:val="Poetry"/>
      </w:pPr>
      <w:r w:rsidRPr="00F908F4">
        <w:t xml:space="preserve">Both against God, one’s neighbor, and one’s self </w:t>
      </w:r>
    </w:p>
    <w:p w14:paraId="23421668" w14:textId="77777777" w:rsidR="00F908F4" w:rsidRDefault="000276C6" w:rsidP="00F908F4">
      <w:pPr>
        <w:pStyle w:val="Poetry"/>
      </w:pPr>
      <w:r w:rsidRPr="00F908F4">
        <w:t xml:space="preserve">may force be used; against themselves, I mean, </w:t>
      </w:r>
    </w:p>
    <w:p w14:paraId="37DF7C19" w14:textId="0157E03C" w:rsidR="000276C6" w:rsidRPr="00F908F4" w:rsidRDefault="000276C6" w:rsidP="00F908F4">
      <w:pPr>
        <w:pStyle w:val="Poetry"/>
      </w:pPr>
      <w:r w:rsidRPr="00F908F4">
        <w:t>and what is theirs, as clearly shown thou’lt hear.</w:t>
      </w:r>
    </w:p>
    <w:p w14:paraId="13A89C9B" w14:textId="77777777" w:rsidR="000276C6" w:rsidRPr="00F908F4" w:rsidRDefault="000276C6" w:rsidP="00F908F4">
      <w:pPr>
        <w:pStyle w:val="Poetry"/>
      </w:pPr>
      <w:r w:rsidRPr="00F908F4">
        <w:t>By force both death and painful wounds are given</w:t>
      </w:r>
    </w:p>
    <w:p w14:paraId="468CB1C3" w14:textId="1E472FEB" w:rsidR="000276C6" w:rsidRPr="00F908F4" w:rsidRDefault="000276C6" w:rsidP="00F908F4">
      <w:pPr>
        <w:pStyle w:val="Poetry"/>
      </w:pPr>
      <w:r w:rsidRPr="00F908F4">
        <w:t>one’s neighbor, and thereby his property</w:t>
      </w:r>
    </w:p>
    <w:p w14:paraId="1E8C5C4F" w14:textId="77777777" w:rsidR="000276C6" w:rsidRPr="00F908F4" w:rsidRDefault="000276C6" w:rsidP="00F908F4">
      <w:pPr>
        <w:pStyle w:val="Poetry"/>
      </w:pPr>
      <w:r w:rsidRPr="00F908F4">
        <w:t>is ruined, burned, and by extortions robbed;</w:t>
      </w:r>
    </w:p>
    <w:p w14:paraId="00F03114" w14:textId="77777777" w:rsidR="00F908F4" w:rsidRDefault="000276C6" w:rsidP="00F908F4">
      <w:pPr>
        <w:pStyle w:val="Poetry"/>
      </w:pPr>
      <w:r w:rsidRPr="00F908F4">
        <w:t xml:space="preserve">the first ring, hence, torments in separate troops </w:t>
      </w:r>
    </w:p>
    <w:p w14:paraId="667C31A1" w14:textId="77777777" w:rsidR="00F908F4" w:rsidRDefault="000276C6" w:rsidP="00F908F4">
      <w:pPr>
        <w:pStyle w:val="Poetry"/>
      </w:pPr>
      <w:r w:rsidRPr="00F908F4">
        <w:t xml:space="preserve">all homicides and those that smite with malice, </w:t>
      </w:r>
    </w:p>
    <w:p w14:paraId="09BE0DB5" w14:textId="19979001" w:rsidR="000276C6" w:rsidRPr="00F908F4" w:rsidRDefault="000276C6" w:rsidP="00F908F4">
      <w:pPr>
        <w:pStyle w:val="Poetry"/>
      </w:pPr>
      <w:r w:rsidRPr="00F908F4">
        <w:t>spoilers of property and highway robbers.</w:t>
      </w:r>
    </w:p>
    <w:p w14:paraId="5B208569" w14:textId="30F2626C" w:rsidR="000276C6" w:rsidRPr="00F908F4" w:rsidRDefault="000276C6" w:rsidP="00F908F4">
      <w:pPr>
        <w:pStyle w:val="Poetry"/>
      </w:pPr>
      <w:r w:rsidRPr="00F908F4">
        <w:t>Upon oneself may one lay violent hands,</w:t>
      </w:r>
      <w:r w:rsidRPr="00F908F4">
        <w:tab/>
      </w:r>
    </w:p>
    <w:p w14:paraId="435E58C8" w14:textId="77777777" w:rsidR="00F908F4" w:rsidRDefault="000276C6" w:rsidP="00F908F4">
      <w:pPr>
        <w:pStyle w:val="Poetry"/>
      </w:pPr>
      <w:r w:rsidRPr="00F908F4">
        <w:t xml:space="preserve">and on one’s goods; hence in the second ring </w:t>
      </w:r>
    </w:p>
    <w:p w14:paraId="071390C3" w14:textId="77777777" w:rsidR="00F908F4" w:rsidRDefault="000276C6" w:rsidP="00F908F4">
      <w:pPr>
        <w:pStyle w:val="Poetry"/>
      </w:pPr>
      <w:r w:rsidRPr="00F908F4">
        <w:t xml:space="preserve">must needs repentant be without avail </w:t>
      </w:r>
    </w:p>
    <w:p w14:paraId="2446A73C" w14:textId="77777777" w:rsidR="00F908F4" w:rsidRDefault="000276C6" w:rsidP="00F908F4">
      <w:pPr>
        <w:pStyle w:val="Poetry"/>
      </w:pPr>
      <w:r w:rsidRPr="00F908F4">
        <w:t xml:space="preserve">whoever of your world deprives himself, </w:t>
      </w:r>
    </w:p>
    <w:p w14:paraId="09AAF0E1" w14:textId="14A54B4E" w:rsidR="000276C6" w:rsidRPr="00F908F4" w:rsidRDefault="000276C6" w:rsidP="00F908F4">
      <w:pPr>
        <w:pStyle w:val="Poetry"/>
      </w:pPr>
      <w:r w:rsidRPr="00F908F4">
        <w:t>gambles away and dissipates his means,</w:t>
      </w:r>
    </w:p>
    <w:p w14:paraId="7DE79225" w14:textId="6EC765A0" w:rsidR="000276C6" w:rsidRPr="00F908F4" w:rsidRDefault="000276C6" w:rsidP="00F908F4">
      <w:pPr>
        <w:pStyle w:val="Poetry"/>
      </w:pPr>
      <w:r w:rsidRPr="00F908F4">
        <w:t>and weepeth there where he should joyful be.</w:t>
      </w:r>
    </w:p>
    <w:p w14:paraId="7B45BAFD" w14:textId="77777777" w:rsidR="00F908F4" w:rsidRDefault="000276C6" w:rsidP="00F908F4">
      <w:pPr>
        <w:pStyle w:val="Poetry"/>
      </w:pPr>
      <w:r w:rsidRPr="00F908F4">
        <w:t xml:space="preserve">’Gainst God may force be used, by wittingly </w:t>
      </w:r>
    </w:p>
    <w:p w14:paraId="37DE8E4D" w14:textId="72928D5A" w:rsidR="000276C6" w:rsidRPr="00F908F4" w:rsidRDefault="000276C6" w:rsidP="00F908F4">
      <w:pPr>
        <w:pStyle w:val="Poetry"/>
      </w:pPr>
      <w:r w:rsidRPr="00F908F4">
        <w:t>denying that He is, by blasphemy,</w:t>
      </w:r>
    </w:p>
    <w:p w14:paraId="780982E7" w14:textId="77777777" w:rsidR="00215E0A" w:rsidRDefault="000276C6" w:rsidP="00F908F4">
      <w:pPr>
        <w:pStyle w:val="Poetry"/>
      </w:pPr>
      <w:r w:rsidRPr="00F908F4">
        <w:lastRenderedPageBreak/>
        <w:t xml:space="preserve">and by disprizing Nature and His Goodness; </w:t>
      </w:r>
    </w:p>
    <w:p w14:paraId="7005F95C" w14:textId="6511D447" w:rsidR="000276C6" w:rsidRPr="00F908F4" w:rsidRDefault="000276C6" w:rsidP="00F908F4">
      <w:pPr>
        <w:pStyle w:val="Poetry"/>
      </w:pPr>
      <w:r w:rsidRPr="00F908F4">
        <w:t>and therefore with its mark the lesser ring</w:t>
      </w:r>
    </w:p>
    <w:p w14:paraId="303C3303" w14:textId="443D8715" w:rsidR="000276C6" w:rsidRPr="00F908F4" w:rsidRDefault="000276C6" w:rsidP="00F908F4">
      <w:pPr>
        <w:pStyle w:val="Poetry"/>
      </w:pPr>
      <w:r w:rsidRPr="00F908F4">
        <w:t>sealeth both Sodom and Cahors, and him</w:t>
      </w:r>
    </w:p>
    <w:p w14:paraId="107DC5D8" w14:textId="0774091F" w:rsidR="000276C6" w:rsidRDefault="000276C6" w:rsidP="00F908F4">
      <w:pPr>
        <w:pStyle w:val="Poetry"/>
      </w:pPr>
      <w:r w:rsidRPr="00F908F4">
        <w:t>who, speaking from his heart, despises God.</w:t>
      </w:r>
    </w:p>
    <w:p w14:paraId="098EB199" w14:textId="77777777" w:rsidR="00215E0A" w:rsidRPr="00F908F4" w:rsidRDefault="00215E0A" w:rsidP="00F908F4">
      <w:pPr>
        <w:pStyle w:val="Poetry"/>
      </w:pPr>
    </w:p>
    <w:p w14:paraId="29298C4C" w14:textId="77777777" w:rsidR="00215E0A" w:rsidRDefault="000276C6" w:rsidP="00F908F4">
      <w:pPr>
        <w:pStyle w:val="Poetry"/>
      </w:pPr>
      <w:r w:rsidRPr="00F908F4">
        <w:t xml:space="preserve">And fraud, whereby all consciences are bitten, </w:t>
      </w:r>
    </w:p>
    <w:p w14:paraId="441BBB72" w14:textId="423FEB10" w:rsidR="000276C6" w:rsidRPr="00F908F4" w:rsidRDefault="000276C6" w:rsidP="00F908F4">
      <w:pPr>
        <w:pStyle w:val="Poetry"/>
      </w:pPr>
      <w:r w:rsidRPr="00F908F4">
        <w:t>one may employ against a man who trusts him,</w:t>
      </w:r>
    </w:p>
    <w:p w14:paraId="5826CDEE" w14:textId="77777777" w:rsidR="000276C6" w:rsidRPr="00215E0A" w:rsidRDefault="000276C6" w:rsidP="00215E0A">
      <w:pPr>
        <w:pStyle w:val="Poetry"/>
      </w:pPr>
      <w:r w:rsidRPr="00215E0A">
        <w:t>and ’gainst a man who storeth up no trust.</w:t>
      </w:r>
    </w:p>
    <w:p w14:paraId="63B6FD73" w14:textId="178C0B30" w:rsidR="000276C6" w:rsidRPr="00215E0A" w:rsidRDefault="000276C6" w:rsidP="00215E0A">
      <w:pPr>
        <w:pStyle w:val="Poetry"/>
      </w:pPr>
      <w:r w:rsidRPr="00215E0A">
        <w:t>This latter kind of fraud would seem to kill</w:t>
      </w:r>
    </w:p>
    <w:p w14:paraId="7C0D5166" w14:textId="77777777" w:rsidR="00215E0A" w:rsidRDefault="000276C6" w:rsidP="00215E0A">
      <w:pPr>
        <w:pStyle w:val="Poetry"/>
      </w:pPr>
      <w:r w:rsidRPr="00215E0A">
        <w:t xml:space="preserve">only the bond of love which Nature makes; </w:t>
      </w:r>
    </w:p>
    <w:p w14:paraId="52214BF7" w14:textId="77777777" w:rsidR="00215E0A" w:rsidRDefault="000276C6" w:rsidP="00215E0A">
      <w:pPr>
        <w:pStyle w:val="Poetry"/>
      </w:pPr>
      <w:r w:rsidRPr="00215E0A">
        <w:t xml:space="preserve">hence in the second circle make their nest </w:t>
      </w:r>
    </w:p>
    <w:p w14:paraId="7E260462" w14:textId="25F8BAC1" w:rsidR="000276C6" w:rsidRPr="00215E0A" w:rsidRDefault="000276C6" w:rsidP="00215E0A">
      <w:pPr>
        <w:pStyle w:val="Poetry"/>
      </w:pPr>
      <w:r w:rsidRPr="00215E0A">
        <w:t>hypocrisy, and flatteries, and workers</w:t>
      </w:r>
    </w:p>
    <w:p w14:paraId="13831B1D" w14:textId="77777777" w:rsidR="000276C6" w:rsidRPr="00215E0A" w:rsidRDefault="000276C6" w:rsidP="00215E0A">
      <w:pPr>
        <w:pStyle w:val="Poetry"/>
      </w:pPr>
      <w:r w:rsidRPr="00215E0A">
        <w:t>of magic, coining, theft and simony,</w:t>
      </w:r>
    </w:p>
    <w:p w14:paraId="27B3F696" w14:textId="4BE9ADDC" w:rsidR="000276C6" w:rsidRDefault="000276C6" w:rsidP="00215E0A">
      <w:pPr>
        <w:pStyle w:val="Poetry"/>
      </w:pPr>
      <w:r w:rsidRPr="00215E0A">
        <w:t>panders and grafters, and such filth as these.</w:t>
      </w:r>
    </w:p>
    <w:p w14:paraId="5EBFC0DD" w14:textId="77777777" w:rsidR="00215E0A" w:rsidRPr="00215E0A" w:rsidRDefault="00215E0A" w:rsidP="00215E0A">
      <w:pPr>
        <w:pStyle w:val="Poetry"/>
      </w:pPr>
    </w:p>
    <w:p w14:paraId="3E07A42C" w14:textId="77777777" w:rsidR="000276C6" w:rsidRPr="00215E0A" w:rsidRDefault="000276C6" w:rsidP="00215E0A">
      <w:pPr>
        <w:pStyle w:val="Poetry"/>
      </w:pPr>
      <w:r w:rsidRPr="00215E0A">
        <w:t>In the other way forgotten is the love</w:t>
      </w:r>
    </w:p>
    <w:p w14:paraId="05049CBB" w14:textId="77777777" w:rsidR="00215E0A" w:rsidRDefault="000276C6" w:rsidP="00215E0A">
      <w:pPr>
        <w:pStyle w:val="Poetry"/>
      </w:pPr>
      <w:r w:rsidRPr="00215E0A">
        <w:t xml:space="preserve">which Nature makes, and that which afterward </w:t>
      </w:r>
    </w:p>
    <w:p w14:paraId="3DBB5AC0" w14:textId="77777777" w:rsidR="00215E0A" w:rsidRDefault="000276C6" w:rsidP="00215E0A">
      <w:pPr>
        <w:pStyle w:val="Poetry"/>
      </w:pPr>
      <w:r w:rsidRPr="00215E0A">
        <w:t xml:space="preserve">is joined thereto, whence special trust is born; </w:t>
      </w:r>
    </w:p>
    <w:p w14:paraId="4631F0FE" w14:textId="1CFD553A" w:rsidR="000276C6" w:rsidRPr="00215E0A" w:rsidRDefault="000276C6" w:rsidP="00215E0A">
      <w:pPr>
        <w:pStyle w:val="Poetry"/>
      </w:pPr>
      <w:r w:rsidRPr="00215E0A">
        <w:t>hence in the smallest ring, where the universe</w:t>
      </w:r>
    </w:p>
    <w:p w14:paraId="04F72548" w14:textId="60EBA0B7" w:rsidR="000276C6" w:rsidRPr="00215E0A" w:rsidRDefault="000276C6" w:rsidP="00215E0A">
      <w:pPr>
        <w:pStyle w:val="Poetry"/>
      </w:pPr>
      <w:r w:rsidRPr="00215E0A">
        <w:t>its center hath, and on which Dis is seated,</w:t>
      </w:r>
    </w:p>
    <w:p w14:paraId="185DE8F1" w14:textId="4A817F6C" w:rsidR="000276C6" w:rsidRDefault="000276C6" w:rsidP="00215E0A">
      <w:pPr>
        <w:pStyle w:val="Poetry"/>
      </w:pPr>
      <w:r w:rsidRPr="00215E0A">
        <w:t>whoe’er betrays is spent eternally.”</w:t>
      </w:r>
    </w:p>
    <w:p w14:paraId="65021E23" w14:textId="77777777" w:rsidR="00215E0A" w:rsidRPr="00215E0A" w:rsidRDefault="00215E0A" w:rsidP="00215E0A">
      <w:pPr>
        <w:pStyle w:val="Poetry"/>
      </w:pPr>
    </w:p>
    <w:p w14:paraId="61173F20" w14:textId="77777777" w:rsidR="00215E0A" w:rsidRDefault="000276C6" w:rsidP="00215E0A">
      <w:pPr>
        <w:pStyle w:val="Poetry"/>
      </w:pPr>
      <w:r w:rsidRPr="00215E0A">
        <w:t xml:space="preserve">“Teacher,” said I, “thine argument proceeds </w:t>
      </w:r>
    </w:p>
    <w:p w14:paraId="65BE185A" w14:textId="1D4AFEA2" w:rsidR="000276C6" w:rsidRPr="00215E0A" w:rsidRDefault="000276C6" w:rsidP="00215E0A">
      <w:pPr>
        <w:pStyle w:val="Poetry"/>
      </w:pPr>
      <w:r w:rsidRPr="00215E0A">
        <w:t>most lucidly, and full well classifies</w:t>
      </w:r>
    </w:p>
    <w:p w14:paraId="48B91461" w14:textId="77777777" w:rsidR="000276C6" w:rsidRPr="00215E0A" w:rsidRDefault="000276C6" w:rsidP="00215E0A">
      <w:pPr>
        <w:pStyle w:val="Poetry"/>
      </w:pPr>
      <w:r w:rsidRPr="00215E0A">
        <w:t>this deep abyss and those that people it.</w:t>
      </w:r>
    </w:p>
    <w:p w14:paraId="7F4FA55A" w14:textId="265A1A00" w:rsidR="000276C6" w:rsidRPr="00215E0A" w:rsidRDefault="000276C6" w:rsidP="00215E0A">
      <w:pPr>
        <w:pStyle w:val="Poetry"/>
      </w:pPr>
      <w:r w:rsidRPr="00215E0A">
        <w:t>But tell me now: those of the muddy marsh,</w:t>
      </w:r>
    </w:p>
    <w:p w14:paraId="59D40444" w14:textId="77777777" w:rsidR="00215E0A" w:rsidRDefault="000276C6" w:rsidP="00215E0A">
      <w:pPr>
        <w:pStyle w:val="Poetry"/>
      </w:pPr>
      <w:r w:rsidRPr="00215E0A">
        <w:t xml:space="preserve">those whom the wind drives, those the rain beats down, </w:t>
      </w:r>
    </w:p>
    <w:p w14:paraId="6AB79186" w14:textId="77777777" w:rsidR="00215E0A" w:rsidRDefault="000276C6" w:rsidP="00215E0A">
      <w:pPr>
        <w:pStyle w:val="Poetry"/>
      </w:pPr>
      <w:r w:rsidRPr="00215E0A">
        <w:t xml:space="preserve">and those that with such keen tongues meet each other, </w:t>
      </w:r>
    </w:p>
    <w:p w14:paraId="2D875EEA" w14:textId="35B48DFA" w:rsidR="000276C6" w:rsidRPr="00215E0A" w:rsidRDefault="000276C6" w:rsidP="00215E0A">
      <w:pPr>
        <w:pStyle w:val="Poetry"/>
      </w:pPr>
      <w:r w:rsidRPr="00215E0A">
        <w:t>why are n’t they punished in the red-hot town,</w:t>
      </w:r>
    </w:p>
    <w:p w14:paraId="3D50FC2B" w14:textId="77777777" w:rsidR="000276C6" w:rsidRPr="00215E0A" w:rsidRDefault="000276C6" w:rsidP="00215E0A">
      <w:pPr>
        <w:pStyle w:val="Poetry"/>
      </w:pPr>
      <w:r w:rsidRPr="00215E0A">
        <w:t>if God be angry with them? and, if not,</w:t>
      </w:r>
    </w:p>
    <w:p w14:paraId="66E6CA32" w14:textId="3227066B" w:rsidR="000276C6" w:rsidRDefault="000276C6" w:rsidP="00215E0A">
      <w:pPr>
        <w:pStyle w:val="Poetry"/>
      </w:pPr>
      <w:r w:rsidRPr="00215E0A">
        <w:t>why are they tortured in those several ways?”</w:t>
      </w:r>
    </w:p>
    <w:p w14:paraId="1E2DF3A4" w14:textId="77777777" w:rsidR="00215E0A" w:rsidRPr="00215E0A" w:rsidRDefault="00215E0A" w:rsidP="00215E0A">
      <w:pPr>
        <w:pStyle w:val="Poetry"/>
      </w:pPr>
    </w:p>
    <w:p w14:paraId="6D678C31" w14:textId="77777777" w:rsidR="00215E0A" w:rsidRDefault="000276C6" w:rsidP="00215E0A">
      <w:pPr>
        <w:pStyle w:val="Poetry"/>
      </w:pPr>
      <w:r w:rsidRPr="00215E0A">
        <w:t xml:space="preserve">And he to me: “Why doth thine intellect </w:t>
      </w:r>
    </w:p>
    <w:p w14:paraId="42A2C21D" w14:textId="77777777" w:rsidR="00215E0A" w:rsidRDefault="000276C6" w:rsidP="00215E0A">
      <w:pPr>
        <w:pStyle w:val="Poetry"/>
      </w:pPr>
      <w:r w:rsidRPr="00215E0A">
        <w:t xml:space="preserve">wander so far from that which is its wont, </w:t>
      </w:r>
    </w:p>
    <w:p w14:paraId="3EE7D26E" w14:textId="387A307B" w:rsidR="000276C6" w:rsidRPr="00215E0A" w:rsidRDefault="000276C6" w:rsidP="00215E0A">
      <w:pPr>
        <w:pStyle w:val="Poetry"/>
      </w:pPr>
      <w:r w:rsidRPr="00215E0A">
        <w:t>or doth thy mind intently gaze elsewhere?</w:t>
      </w:r>
    </w:p>
    <w:p w14:paraId="5E809FE0" w14:textId="77777777" w:rsidR="000276C6" w:rsidRPr="00215E0A" w:rsidRDefault="000276C6" w:rsidP="00215E0A">
      <w:pPr>
        <w:pStyle w:val="Poetry"/>
      </w:pPr>
      <w:r w:rsidRPr="00215E0A">
        <w:lastRenderedPageBreak/>
        <w:t>Hast thou no recollection of the words</w:t>
      </w:r>
    </w:p>
    <w:p w14:paraId="07822D05" w14:textId="481DA03F" w:rsidR="000276C6" w:rsidRPr="00215E0A" w:rsidRDefault="000276C6" w:rsidP="00215E0A">
      <w:pPr>
        <w:pStyle w:val="Poetry"/>
      </w:pPr>
      <w:r w:rsidRPr="00215E0A">
        <w:t>with which thine Ethics treats extensively</w:t>
      </w:r>
    </w:p>
    <w:p w14:paraId="1FFF0EFA" w14:textId="77777777" w:rsidR="00215E0A" w:rsidRDefault="000276C6" w:rsidP="00215E0A">
      <w:pPr>
        <w:pStyle w:val="Poetry"/>
      </w:pPr>
      <w:r w:rsidRPr="00215E0A">
        <w:t xml:space="preserve">the dispositions three which Heaven rejects, </w:t>
      </w:r>
    </w:p>
    <w:p w14:paraId="4FB1F7EC" w14:textId="77777777" w:rsidR="00215E0A" w:rsidRDefault="000276C6" w:rsidP="00215E0A">
      <w:pPr>
        <w:pStyle w:val="Poetry"/>
      </w:pPr>
      <w:r w:rsidRPr="00215E0A">
        <w:t xml:space="preserve">Incontinence, and Malice, and insane </w:t>
      </w:r>
    </w:p>
    <w:p w14:paraId="2805C7B9" w14:textId="16EE514F" w:rsidR="000276C6" w:rsidRPr="00215E0A" w:rsidRDefault="000276C6" w:rsidP="00215E0A">
      <w:pPr>
        <w:pStyle w:val="Poetry"/>
      </w:pPr>
      <w:r w:rsidRPr="00215E0A">
        <w:t>Bestiality, and how Incontinence</w:t>
      </w:r>
    </w:p>
    <w:p w14:paraId="00CBD2D0" w14:textId="77777777" w:rsidR="000276C6" w:rsidRPr="00215E0A" w:rsidRDefault="000276C6" w:rsidP="00215E0A">
      <w:pPr>
        <w:pStyle w:val="Poetry"/>
      </w:pPr>
      <w:r w:rsidRPr="00215E0A">
        <w:t>offends God least, and hence receives least blame?</w:t>
      </w:r>
    </w:p>
    <w:p w14:paraId="2663176F" w14:textId="0F8DEFB3" w:rsidR="000276C6" w:rsidRPr="00215E0A" w:rsidRDefault="000276C6" w:rsidP="00215E0A">
      <w:pPr>
        <w:pStyle w:val="Poetry"/>
      </w:pPr>
      <w:r w:rsidRPr="00215E0A">
        <w:t>If thou consider this opinion well,</w:t>
      </w:r>
    </w:p>
    <w:p w14:paraId="2A207A8F" w14:textId="77777777" w:rsidR="00215E0A" w:rsidRDefault="000276C6" w:rsidP="00215E0A">
      <w:pPr>
        <w:pStyle w:val="Poetry"/>
      </w:pPr>
      <w:r w:rsidRPr="00215E0A">
        <w:t xml:space="preserve">and then remember who those are above, </w:t>
      </w:r>
    </w:p>
    <w:p w14:paraId="4286B4B3" w14:textId="53316C9C" w:rsidR="000276C6" w:rsidRPr="00215E0A" w:rsidRDefault="000276C6" w:rsidP="00215E0A">
      <w:pPr>
        <w:pStyle w:val="Poetry"/>
      </w:pPr>
      <w:r w:rsidRPr="00215E0A">
        <w:t>that outside undergo their punishment,</w:t>
      </w:r>
    </w:p>
    <w:p w14:paraId="1E67A6D4" w14:textId="77777777" w:rsidR="00215E0A" w:rsidRDefault="000276C6" w:rsidP="00215E0A">
      <w:pPr>
        <w:pStyle w:val="Poetry"/>
      </w:pPr>
      <w:r w:rsidRPr="00215E0A">
        <w:t xml:space="preserve">well shalt thou see why from these wretches here </w:t>
      </w:r>
    </w:p>
    <w:p w14:paraId="44CEFEEC" w14:textId="3B0A8A47" w:rsidR="000276C6" w:rsidRPr="00215E0A" w:rsidRDefault="000276C6" w:rsidP="00215E0A">
      <w:pPr>
        <w:pStyle w:val="Poetry"/>
      </w:pPr>
      <w:r w:rsidRPr="00215E0A">
        <w:t>they’re set apart, and why less wrathfully</w:t>
      </w:r>
    </w:p>
    <w:p w14:paraId="54167541" w14:textId="4A0DFD3B" w:rsidR="000276C6" w:rsidRDefault="000276C6" w:rsidP="00215E0A">
      <w:pPr>
        <w:pStyle w:val="Poetry"/>
      </w:pPr>
      <w:r w:rsidRPr="00215E0A">
        <w:t>Vengeance Divine is hammering on them there.”</w:t>
      </w:r>
      <w:r w:rsidRPr="00215E0A">
        <w:tab/>
      </w:r>
    </w:p>
    <w:p w14:paraId="15B89362" w14:textId="77777777" w:rsidR="00215E0A" w:rsidRPr="00215E0A" w:rsidRDefault="00215E0A" w:rsidP="00215E0A">
      <w:pPr>
        <w:pStyle w:val="Poetry"/>
      </w:pPr>
    </w:p>
    <w:p w14:paraId="7C9D306D" w14:textId="77777777" w:rsidR="000276C6" w:rsidRPr="00215E0A" w:rsidRDefault="000276C6" w:rsidP="00215E0A">
      <w:pPr>
        <w:pStyle w:val="Poetry"/>
      </w:pPr>
      <w:r w:rsidRPr="00215E0A">
        <w:t>“O Sun that healest every troubled sight,</w:t>
      </w:r>
    </w:p>
    <w:p w14:paraId="04974DE6" w14:textId="77777777" w:rsidR="00215E0A" w:rsidRDefault="000276C6" w:rsidP="00215E0A">
      <w:pPr>
        <w:pStyle w:val="Poetry"/>
      </w:pPr>
      <w:r w:rsidRPr="00215E0A">
        <w:t xml:space="preserve">thou so contentest me when answering questions, </w:t>
      </w:r>
    </w:p>
    <w:p w14:paraId="3557C26E" w14:textId="64FACCFF" w:rsidR="000276C6" w:rsidRPr="00215E0A" w:rsidRDefault="000276C6" w:rsidP="00215E0A">
      <w:pPr>
        <w:pStyle w:val="Poetry"/>
      </w:pPr>
      <w:r w:rsidRPr="00215E0A">
        <w:t>that doubt, no less than knowledge, pleases me.</w:t>
      </w:r>
    </w:p>
    <w:p w14:paraId="02CAC11E" w14:textId="77777777" w:rsidR="000276C6" w:rsidRPr="00215E0A" w:rsidRDefault="000276C6" w:rsidP="00215E0A">
      <w:pPr>
        <w:pStyle w:val="Poetry"/>
      </w:pPr>
      <w:r w:rsidRPr="00215E0A">
        <w:t>Return a little further back,” said I,</w:t>
      </w:r>
    </w:p>
    <w:p w14:paraId="375F567E" w14:textId="2762246B" w:rsidR="000276C6" w:rsidRPr="00215E0A" w:rsidRDefault="000276C6" w:rsidP="00215E0A">
      <w:pPr>
        <w:pStyle w:val="Poetry"/>
      </w:pPr>
      <w:r w:rsidRPr="00215E0A">
        <w:t>“to where thou sayest usury offends</w:t>
      </w:r>
    </w:p>
    <w:p w14:paraId="5F85FB43" w14:textId="7B1BEADE" w:rsidR="000276C6" w:rsidRDefault="000276C6" w:rsidP="00215E0A">
      <w:pPr>
        <w:pStyle w:val="Poetry"/>
      </w:pPr>
      <w:r w:rsidRPr="00215E0A">
        <w:t>Goodness Divine, and loose the tangled knot.”</w:t>
      </w:r>
    </w:p>
    <w:p w14:paraId="790E4A38" w14:textId="77777777" w:rsidR="00215E0A" w:rsidRPr="00215E0A" w:rsidRDefault="00215E0A" w:rsidP="00215E0A">
      <w:pPr>
        <w:pStyle w:val="Poetry"/>
      </w:pPr>
    </w:p>
    <w:p w14:paraId="6D5FBD31" w14:textId="77777777" w:rsidR="00215E0A" w:rsidRDefault="000276C6" w:rsidP="00215E0A">
      <w:pPr>
        <w:pStyle w:val="Poetry"/>
      </w:pPr>
      <w:r w:rsidRPr="00215E0A">
        <w:t>“Philosophy” said he to me, “points out</w:t>
      </w:r>
    </w:p>
    <w:p w14:paraId="320521DE" w14:textId="0CE9E6DB" w:rsidR="000276C6" w:rsidRPr="00215E0A" w:rsidRDefault="000276C6" w:rsidP="00215E0A">
      <w:pPr>
        <w:pStyle w:val="Poetry"/>
      </w:pPr>
      <w:r w:rsidRPr="00215E0A">
        <w:t>to him that understandeth it, and not</w:t>
      </w:r>
    </w:p>
    <w:p w14:paraId="09F1040A" w14:textId="77777777" w:rsidR="000276C6" w:rsidRPr="00215E0A" w:rsidRDefault="000276C6" w:rsidP="00215E0A">
      <w:pPr>
        <w:pStyle w:val="Poetry"/>
      </w:pPr>
      <w:r w:rsidRPr="00215E0A">
        <w:t>in one part only, that Nature takes her course</w:t>
      </w:r>
    </w:p>
    <w:p w14:paraId="7E34A48F" w14:textId="07B98C25" w:rsidR="000276C6" w:rsidRPr="00215E0A" w:rsidRDefault="000276C6" w:rsidP="00215E0A">
      <w:pPr>
        <w:pStyle w:val="Poetry"/>
      </w:pPr>
      <w:r w:rsidRPr="00215E0A">
        <w:t>from the Intellect Divine, and from its Art;</w:t>
      </w:r>
    </w:p>
    <w:p w14:paraId="26858141" w14:textId="77777777" w:rsidR="00215E0A" w:rsidRDefault="000276C6" w:rsidP="00215E0A">
      <w:pPr>
        <w:pStyle w:val="Poetry"/>
      </w:pPr>
      <w:r w:rsidRPr="00215E0A">
        <w:t xml:space="preserve">and if thou note thy Physics carefully, </w:t>
      </w:r>
    </w:p>
    <w:p w14:paraId="55E71033" w14:textId="77777777" w:rsidR="00215E0A" w:rsidRDefault="000276C6" w:rsidP="00215E0A">
      <w:pPr>
        <w:pStyle w:val="Poetry"/>
      </w:pPr>
      <w:r w:rsidRPr="00215E0A">
        <w:t xml:space="preserve">after not many pages shalt thou find </w:t>
      </w:r>
    </w:p>
    <w:p w14:paraId="74798975" w14:textId="77777777" w:rsidR="00215E0A" w:rsidRDefault="000276C6" w:rsidP="00215E0A">
      <w:pPr>
        <w:pStyle w:val="Poetry"/>
      </w:pPr>
      <w:r w:rsidRPr="00215E0A">
        <w:t xml:space="preserve">that your art follows that, as best it can, </w:t>
      </w:r>
    </w:p>
    <w:p w14:paraId="4499F33E" w14:textId="1C6547A0" w:rsidR="000276C6" w:rsidRPr="00215E0A" w:rsidRDefault="000276C6" w:rsidP="00215E0A">
      <w:pPr>
        <w:pStyle w:val="Poetry"/>
      </w:pPr>
      <w:r w:rsidRPr="00215E0A">
        <w:t>as the disciple him who teaches; hence,</w:t>
      </w:r>
    </w:p>
    <w:p w14:paraId="61155D93" w14:textId="28EC4E36" w:rsidR="000276C6" w:rsidRPr="00215E0A" w:rsidRDefault="000276C6" w:rsidP="00215E0A">
      <w:pPr>
        <w:pStyle w:val="Poetry"/>
      </w:pPr>
      <w:r w:rsidRPr="00215E0A">
        <w:t>your art is grandchild, as it were, to God.</w:t>
      </w:r>
    </w:p>
    <w:p w14:paraId="7246571B" w14:textId="77777777" w:rsidR="000276C6" w:rsidRDefault="000276C6" w:rsidP="000276C6">
      <w:pPr>
        <w:pStyle w:val="BodyText"/>
        <w:spacing w:before="5"/>
        <w:rPr>
          <w:sz w:val="28"/>
        </w:rPr>
      </w:pPr>
    </w:p>
    <w:p w14:paraId="54D8F99C" w14:textId="77777777" w:rsidR="00215E0A" w:rsidRDefault="000276C6" w:rsidP="00215E0A">
      <w:pPr>
        <w:pStyle w:val="Poetry"/>
        <w:rPr>
          <w:spacing w:val="-52"/>
        </w:rPr>
      </w:pPr>
      <w:r>
        <w:t>From</w:t>
      </w:r>
      <w:r>
        <w:rPr>
          <w:spacing w:val="-3"/>
        </w:rPr>
        <w:t xml:space="preserve"> </w:t>
      </w:r>
      <w:r>
        <w:t>these</w:t>
      </w:r>
      <w:r>
        <w:rPr>
          <w:spacing w:val="-2"/>
        </w:rPr>
        <w:t xml:space="preserve"> </w:t>
      </w:r>
      <w:r>
        <w:t>two</w:t>
      </w:r>
      <w:r>
        <w:rPr>
          <w:spacing w:val="-2"/>
        </w:rPr>
        <w:t xml:space="preserve"> </w:t>
      </w:r>
      <w:r>
        <w:t>things,</w:t>
      </w:r>
      <w:r>
        <w:rPr>
          <w:spacing w:val="-2"/>
        </w:rPr>
        <w:t xml:space="preserve"> </w:t>
      </w:r>
      <w:r>
        <w:t>if</w:t>
      </w:r>
      <w:r>
        <w:rPr>
          <w:spacing w:val="-2"/>
        </w:rPr>
        <w:t xml:space="preserve"> </w:t>
      </w:r>
      <w:r>
        <w:t>thou</w:t>
      </w:r>
      <w:r>
        <w:rPr>
          <w:spacing w:val="-2"/>
        </w:rPr>
        <w:t xml:space="preserve"> </w:t>
      </w:r>
      <w:r>
        <w:t>recall</w:t>
      </w:r>
      <w:r>
        <w:rPr>
          <w:spacing w:val="-2"/>
        </w:rPr>
        <w:t xml:space="preserve"> </w:t>
      </w:r>
      <w:r>
        <w:t>to</w:t>
      </w:r>
      <w:r>
        <w:rPr>
          <w:spacing w:val="-3"/>
        </w:rPr>
        <w:t xml:space="preserve"> </w:t>
      </w:r>
      <w:r>
        <w:t>mind</w:t>
      </w:r>
      <w:r>
        <w:rPr>
          <w:spacing w:val="-52"/>
        </w:rPr>
        <w:t xml:space="preserve"> </w:t>
      </w:r>
    </w:p>
    <w:p w14:paraId="6CDC88D9" w14:textId="77777777" w:rsidR="00215E0A" w:rsidRDefault="000276C6" w:rsidP="00215E0A">
      <w:pPr>
        <w:pStyle w:val="Poetry"/>
        <w:rPr>
          <w:spacing w:val="1"/>
        </w:rPr>
      </w:pPr>
      <w:r>
        <w:t>the first of Genesis, must people needs</w:t>
      </w:r>
      <w:r>
        <w:rPr>
          <w:spacing w:val="1"/>
        </w:rPr>
        <w:t xml:space="preserve"> </w:t>
      </w:r>
    </w:p>
    <w:p w14:paraId="78EDBD2D" w14:textId="77777777" w:rsidR="00215E0A" w:rsidRDefault="000276C6" w:rsidP="00215E0A">
      <w:pPr>
        <w:pStyle w:val="Poetry"/>
        <w:rPr>
          <w:spacing w:val="1"/>
        </w:rPr>
      </w:pPr>
      <w:r>
        <w:t>obtain their livelihood, and progress make.</w:t>
      </w:r>
      <w:r>
        <w:rPr>
          <w:spacing w:val="1"/>
        </w:rPr>
        <w:t xml:space="preserve"> </w:t>
      </w:r>
    </w:p>
    <w:p w14:paraId="0F8894BB" w14:textId="637ACBEA" w:rsidR="000276C6" w:rsidRDefault="000276C6" w:rsidP="00215E0A">
      <w:pPr>
        <w:pStyle w:val="Poetry"/>
      </w:pPr>
      <w:r>
        <w:t>And</w:t>
      </w:r>
      <w:r>
        <w:rPr>
          <w:spacing w:val="-4"/>
        </w:rPr>
        <w:t xml:space="preserve"> </w:t>
      </w:r>
      <w:r>
        <w:t>as</w:t>
      </w:r>
      <w:r>
        <w:rPr>
          <w:spacing w:val="-4"/>
        </w:rPr>
        <w:t xml:space="preserve"> </w:t>
      </w:r>
      <w:r>
        <w:t>the</w:t>
      </w:r>
      <w:r>
        <w:rPr>
          <w:spacing w:val="-4"/>
        </w:rPr>
        <w:t xml:space="preserve"> </w:t>
      </w:r>
      <w:r>
        <w:t>usurer</w:t>
      </w:r>
      <w:r>
        <w:rPr>
          <w:spacing w:val="-3"/>
        </w:rPr>
        <w:t xml:space="preserve"> </w:t>
      </w:r>
      <w:r>
        <w:t>takes</w:t>
      </w:r>
      <w:r>
        <w:rPr>
          <w:spacing w:val="-4"/>
        </w:rPr>
        <w:t xml:space="preserve"> </w:t>
      </w:r>
      <w:r>
        <w:t>another</w:t>
      </w:r>
      <w:r>
        <w:rPr>
          <w:spacing w:val="-4"/>
        </w:rPr>
        <w:t xml:space="preserve"> </w:t>
      </w:r>
      <w:r>
        <w:t>course,</w:t>
      </w:r>
    </w:p>
    <w:p w14:paraId="05BE8F65" w14:textId="276B5510" w:rsidR="000276C6" w:rsidRDefault="000276C6" w:rsidP="00215E0A">
      <w:pPr>
        <w:pStyle w:val="Poetry"/>
      </w:pPr>
      <w:r>
        <w:lastRenderedPageBreak/>
        <w:t>Nature</w:t>
      </w:r>
      <w:r>
        <w:rPr>
          <w:spacing w:val="-6"/>
        </w:rPr>
        <w:t xml:space="preserve"> </w:t>
      </w:r>
      <w:r>
        <w:t>both</w:t>
      </w:r>
      <w:r>
        <w:rPr>
          <w:spacing w:val="-6"/>
        </w:rPr>
        <w:t xml:space="preserve"> </w:t>
      </w:r>
      <w:r>
        <w:t>in</w:t>
      </w:r>
      <w:r>
        <w:rPr>
          <w:spacing w:val="-6"/>
        </w:rPr>
        <w:t xml:space="preserve"> </w:t>
      </w:r>
      <w:r>
        <w:t>herself</w:t>
      </w:r>
      <w:r>
        <w:rPr>
          <w:spacing w:val="-6"/>
        </w:rPr>
        <w:t xml:space="preserve"> </w:t>
      </w:r>
      <w:r>
        <w:t>and</w:t>
      </w:r>
      <w:r>
        <w:rPr>
          <w:spacing w:val="-6"/>
        </w:rPr>
        <w:t xml:space="preserve"> </w:t>
      </w:r>
      <w:r>
        <w:t>in</w:t>
      </w:r>
      <w:r>
        <w:rPr>
          <w:spacing w:val="-6"/>
        </w:rPr>
        <w:t xml:space="preserve"> </w:t>
      </w:r>
      <w:r>
        <w:t>her</w:t>
      </w:r>
      <w:r>
        <w:rPr>
          <w:spacing w:val="-6"/>
        </w:rPr>
        <w:t xml:space="preserve"> </w:t>
      </w:r>
      <w:r>
        <w:t>follower</w:t>
      </w:r>
    </w:p>
    <w:p w14:paraId="7A8FD7C6" w14:textId="5BAAFCC2" w:rsidR="000276C6" w:rsidRDefault="000276C6" w:rsidP="00215E0A">
      <w:pPr>
        <w:pStyle w:val="Poetry"/>
      </w:pPr>
      <w:r>
        <w:t>he</w:t>
      </w:r>
      <w:r>
        <w:rPr>
          <w:spacing w:val="-4"/>
        </w:rPr>
        <w:t xml:space="preserve"> </w:t>
      </w:r>
      <w:r>
        <w:t>scorneth,</w:t>
      </w:r>
      <w:r>
        <w:rPr>
          <w:spacing w:val="-4"/>
        </w:rPr>
        <w:t xml:space="preserve"> </w:t>
      </w:r>
      <w:r>
        <w:t>since</w:t>
      </w:r>
      <w:r>
        <w:rPr>
          <w:spacing w:val="-3"/>
        </w:rPr>
        <w:t xml:space="preserve"> </w:t>
      </w:r>
      <w:r>
        <w:t>in</w:t>
      </w:r>
      <w:r>
        <w:rPr>
          <w:spacing w:val="-4"/>
        </w:rPr>
        <w:t xml:space="preserve"> </w:t>
      </w:r>
      <w:r>
        <w:t>something</w:t>
      </w:r>
      <w:r>
        <w:rPr>
          <w:spacing w:val="-4"/>
        </w:rPr>
        <w:t xml:space="preserve"> </w:t>
      </w:r>
      <w:r>
        <w:t>else</w:t>
      </w:r>
      <w:r>
        <w:rPr>
          <w:spacing w:val="-3"/>
        </w:rPr>
        <w:t xml:space="preserve"> </w:t>
      </w:r>
      <w:r>
        <w:t>he</w:t>
      </w:r>
      <w:r>
        <w:rPr>
          <w:spacing w:val="-4"/>
        </w:rPr>
        <w:t xml:space="preserve"> </w:t>
      </w:r>
      <w:r>
        <w:t>trusts.</w:t>
      </w:r>
    </w:p>
    <w:p w14:paraId="49AF9649" w14:textId="77777777" w:rsidR="00215E0A" w:rsidRDefault="00215E0A" w:rsidP="00215E0A">
      <w:pPr>
        <w:pStyle w:val="Poetry"/>
      </w:pPr>
    </w:p>
    <w:p w14:paraId="63E245BC" w14:textId="77777777" w:rsidR="00215E0A" w:rsidRDefault="000276C6" w:rsidP="00215E0A">
      <w:pPr>
        <w:pStyle w:val="Poetry"/>
        <w:rPr>
          <w:spacing w:val="1"/>
        </w:rPr>
      </w:pPr>
      <w:r>
        <w:t>But follow me now, for I please to go;</w:t>
      </w:r>
      <w:r>
        <w:rPr>
          <w:spacing w:val="1"/>
        </w:rPr>
        <w:t xml:space="preserve"> </w:t>
      </w:r>
    </w:p>
    <w:p w14:paraId="07F1834D" w14:textId="77777777" w:rsidR="00215E0A" w:rsidRDefault="000276C6" w:rsidP="00215E0A">
      <w:pPr>
        <w:pStyle w:val="Poetry"/>
        <w:rPr>
          <w:spacing w:val="-52"/>
        </w:rPr>
      </w:pPr>
      <w:r>
        <w:rPr>
          <w:spacing w:val="-2"/>
        </w:rPr>
        <w:t>because</w:t>
      </w:r>
      <w:r>
        <w:rPr>
          <w:spacing w:val="-12"/>
        </w:rPr>
        <w:t xml:space="preserve"> </w:t>
      </w:r>
      <w:r>
        <w:rPr>
          <w:spacing w:val="-2"/>
        </w:rPr>
        <w:t>the</w:t>
      </w:r>
      <w:r>
        <w:rPr>
          <w:spacing w:val="-12"/>
        </w:rPr>
        <w:t xml:space="preserve"> </w:t>
      </w:r>
      <w:r>
        <w:rPr>
          <w:spacing w:val="-1"/>
        </w:rPr>
        <w:t>Fishes</w:t>
      </w:r>
      <w:r>
        <w:rPr>
          <w:spacing w:val="-12"/>
        </w:rPr>
        <w:t xml:space="preserve"> </w:t>
      </w:r>
      <w:r>
        <w:rPr>
          <w:spacing w:val="-1"/>
        </w:rPr>
        <w:t>o’er</w:t>
      </w:r>
      <w:r>
        <w:rPr>
          <w:spacing w:val="-11"/>
        </w:rPr>
        <w:t xml:space="preserve"> </w:t>
      </w:r>
      <w:r>
        <w:rPr>
          <w:spacing w:val="-1"/>
        </w:rPr>
        <w:t>the</w:t>
      </w:r>
      <w:r>
        <w:rPr>
          <w:spacing w:val="-12"/>
        </w:rPr>
        <w:t xml:space="preserve"> </w:t>
      </w:r>
      <w:r>
        <w:rPr>
          <w:spacing w:val="-1"/>
        </w:rPr>
        <w:t>horizon</w:t>
      </w:r>
      <w:r>
        <w:rPr>
          <w:spacing w:val="-12"/>
        </w:rPr>
        <w:t xml:space="preserve"> </w:t>
      </w:r>
      <w:r>
        <w:rPr>
          <w:spacing w:val="-1"/>
        </w:rPr>
        <w:t>quiver,</w:t>
      </w:r>
      <w:r>
        <w:rPr>
          <w:spacing w:val="-52"/>
        </w:rPr>
        <w:t xml:space="preserve"> </w:t>
      </w:r>
    </w:p>
    <w:p w14:paraId="7B55CF12" w14:textId="7A9A2E5C" w:rsidR="000276C6" w:rsidRDefault="000276C6" w:rsidP="00215E0A">
      <w:pPr>
        <w:pStyle w:val="Poetry"/>
      </w:pPr>
      <w:r>
        <w:t>and</w:t>
      </w:r>
      <w:r>
        <w:rPr>
          <w:spacing w:val="-9"/>
        </w:rPr>
        <w:t xml:space="preserve"> </w:t>
      </w:r>
      <w:r>
        <w:t>wholly</w:t>
      </w:r>
      <w:r>
        <w:rPr>
          <w:spacing w:val="-8"/>
        </w:rPr>
        <w:t xml:space="preserve"> </w:t>
      </w:r>
      <w:r>
        <w:t>over</w:t>
      </w:r>
      <w:r>
        <w:rPr>
          <w:spacing w:val="-8"/>
        </w:rPr>
        <w:t xml:space="preserve"> </w:t>
      </w:r>
      <w:r>
        <w:t>Caurus</w:t>
      </w:r>
      <w:r>
        <w:rPr>
          <w:spacing w:val="-8"/>
        </w:rPr>
        <w:t xml:space="preserve"> </w:t>
      </w:r>
      <w:r>
        <w:t>lies</w:t>
      </w:r>
      <w:r>
        <w:rPr>
          <w:spacing w:val="-8"/>
        </w:rPr>
        <w:t xml:space="preserve"> </w:t>
      </w:r>
      <w:r>
        <w:t>the</w:t>
      </w:r>
      <w:r>
        <w:rPr>
          <w:spacing w:val="-8"/>
        </w:rPr>
        <w:t xml:space="preserve"> </w:t>
      </w:r>
      <w:r>
        <w:t>Wain,</w:t>
      </w:r>
    </w:p>
    <w:p w14:paraId="25F5E764" w14:textId="4BFB6A8B" w:rsidR="000276C6" w:rsidRDefault="000276C6" w:rsidP="00215E0A">
      <w:pPr>
        <w:pStyle w:val="Poetry"/>
      </w:pPr>
      <w:r>
        <w:t>and</w:t>
      </w:r>
      <w:r>
        <w:rPr>
          <w:spacing w:val="-6"/>
        </w:rPr>
        <w:t xml:space="preserve"> </w:t>
      </w:r>
      <w:r>
        <w:t>one</w:t>
      </w:r>
      <w:r>
        <w:rPr>
          <w:spacing w:val="-6"/>
        </w:rPr>
        <w:t xml:space="preserve"> </w:t>
      </w:r>
      <w:r>
        <w:t>descends</w:t>
      </w:r>
      <w:r>
        <w:rPr>
          <w:spacing w:val="-6"/>
        </w:rPr>
        <w:t xml:space="preserve"> </w:t>
      </w:r>
      <w:r>
        <w:t>the</w:t>
      </w:r>
      <w:r>
        <w:rPr>
          <w:spacing w:val="-5"/>
        </w:rPr>
        <w:t xml:space="preserve"> </w:t>
      </w:r>
      <w:r>
        <w:t>bank</w:t>
      </w:r>
      <w:r>
        <w:rPr>
          <w:spacing w:val="-6"/>
        </w:rPr>
        <w:t xml:space="preserve"> </w:t>
      </w:r>
      <w:r>
        <w:t>much</w:t>
      </w:r>
      <w:r>
        <w:rPr>
          <w:spacing w:val="-6"/>
        </w:rPr>
        <w:t xml:space="preserve"> </w:t>
      </w:r>
      <w:r>
        <w:t>further</w:t>
      </w:r>
      <w:r>
        <w:rPr>
          <w:spacing w:val="-5"/>
        </w:rPr>
        <w:t xml:space="preserve"> </w:t>
      </w:r>
      <w:r>
        <w:t>on.”</w:t>
      </w:r>
    </w:p>
    <w:p w14:paraId="07334671" w14:textId="77777777" w:rsidR="00215E0A" w:rsidRDefault="00215E0A" w:rsidP="00215E0A">
      <w:pPr>
        <w:pStyle w:val="Poetry"/>
      </w:pPr>
    </w:p>
    <w:p w14:paraId="65BAB8EC" w14:textId="77777777" w:rsidR="000276C6" w:rsidRPr="00215E0A" w:rsidRDefault="000276C6" w:rsidP="00215E0A">
      <w:pPr>
        <w:pStyle w:val="Heading3"/>
      </w:pPr>
      <w:r w:rsidRPr="00215E0A">
        <w:t>Inferno XII</w:t>
      </w:r>
    </w:p>
    <w:p w14:paraId="47552E85" w14:textId="77777777" w:rsidR="000276C6" w:rsidRPr="00215E0A" w:rsidRDefault="000276C6" w:rsidP="00215E0A">
      <w:pPr>
        <w:pStyle w:val="Heading4"/>
      </w:pPr>
      <w:r w:rsidRPr="00215E0A">
        <w:t>The Seventh Circle. The First Ring.</w:t>
      </w:r>
    </w:p>
    <w:p w14:paraId="29E676AA" w14:textId="77777777" w:rsidR="000276C6" w:rsidRPr="00215E0A" w:rsidRDefault="000276C6" w:rsidP="00215E0A">
      <w:pPr>
        <w:pStyle w:val="Bodynoindent"/>
        <w:jc w:val="left"/>
        <w:rPr>
          <w:i/>
          <w:iCs/>
        </w:rPr>
      </w:pPr>
      <w:r w:rsidRPr="00215E0A">
        <w:rPr>
          <w:i/>
          <w:iCs/>
        </w:rPr>
        <w:t>Violence against one’s Fellow Man. Murderers and Spoilers. Phlegethon</w:t>
      </w:r>
    </w:p>
    <w:p w14:paraId="19030425" w14:textId="77777777" w:rsidR="00215E0A" w:rsidRDefault="000276C6" w:rsidP="00215E0A">
      <w:pPr>
        <w:pStyle w:val="Poetry"/>
      </w:pPr>
      <w:r w:rsidRPr="00215E0A">
        <w:t xml:space="preserve">The place, where to descend the bank we came, </w:t>
      </w:r>
    </w:p>
    <w:p w14:paraId="02A98CC4" w14:textId="77777777" w:rsidR="00215E0A" w:rsidRDefault="000276C6" w:rsidP="00215E0A">
      <w:pPr>
        <w:pStyle w:val="Poetry"/>
      </w:pPr>
      <w:r w:rsidRPr="00215E0A">
        <w:t xml:space="preserve">was Alp-like, and, through what was also there, </w:t>
      </w:r>
    </w:p>
    <w:p w14:paraId="09632324" w14:textId="3D89F606" w:rsidR="000276C6" w:rsidRDefault="000276C6" w:rsidP="00215E0A">
      <w:pPr>
        <w:pStyle w:val="Poetry"/>
      </w:pPr>
      <w:r w:rsidRPr="00215E0A">
        <w:t>such that all eyes would be repelled by it.</w:t>
      </w:r>
    </w:p>
    <w:p w14:paraId="70B00E35" w14:textId="77777777" w:rsidR="00215E0A" w:rsidRPr="00215E0A" w:rsidRDefault="00215E0A" w:rsidP="00215E0A">
      <w:pPr>
        <w:pStyle w:val="Poetry"/>
      </w:pPr>
    </w:p>
    <w:p w14:paraId="3B47C537" w14:textId="77777777" w:rsidR="000276C6" w:rsidRPr="00215E0A" w:rsidRDefault="000276C6" w:rsidP="00215E0A">
      <w:pPr>
        <w:pStyle w:val="Poetry"/>
      </w:pPr>
      <w:r w:rsidRPr="00215E0A">
        <w:t>As is that downfall on the hither side</w:t>
      </w:r>
    </w:p>
    <w:p w14:paraId="4B659E1B" w14:textId="746A0150" w:rsidR="000276C6" w:rsidRPr="00215E0A" w:rsidRDefault="000276C6" w:rsidP="00215E0A">
      <w:pPr>
        <w:pStyle w:val="Poetry"/>
      </w:pPr>
      <w:r w:rsidRPr="00215E0A">
        <w:t>of Trent, which sidewise smote the Àdige,</w:t>
      </w:r>
    </w:p>
    <w:p w14:paraId="11D0531B" w14:textId="77777777" w:rsidR="00215E0A" w:rsidRDefault="000276C6" w:rsidP="00215E0A">
      <w:pPr>
        <w:pStyle w:val="Poetry"/>
      </w:pPr>
      <w:r w:rsidRPr="00215E0A">
        <w:t xml:space="preserve">through earthquake or through failure of support; </w:t>
      </w:r>
    </w:p>
    <w:p w14:paraId="245964F1" w14:textId="77777777" w:rsidR="00215E0A" w:rsidRDefault="000276C6" w:rsidP="00215E0A">
      <w:pPr>
        <w:pStyle w:val="Poetry"/>
      </w:pPr>
      <w:r w:rsidRPr="00215E0A">
        <w:t xml:space="preserve">since from the mountain’s summit, whence it moved </w:t>
      </w:r>
    </w:p>
    <w:p w14:paraId="146F4475" w14:textId="0010ECCF" w:rsidR="000276C6" w:rsidRPr="00215E0A" w:rsidRDefault="000276C6" w:rsidP="00215E0A">
      <w:pPr>
        <w:pStyle w:val="Poetry"/>
      </w:pPr>
      <w:r w:rsidRPr="00215E0A">
        <w:t>down to the plain, the rock is shattered so,</w:t>
      </w:r>
    </w:p>
    <w:p w14:paraId="0BA1FD65" w14:textId="77777777" w:rsidR="000276C6" w:rsidRPr="00215E0A" w:rsidRDefault="000276C6" w:rsidP="00215E0A">
      <w:pPr>
        <w:pStyle w:val="Poetry"/>
      </w:pPr>
      <w:r w:rsidRPr="00215E0A">
        <w:t>that it would yield a path for one above;</w:t>
      </w:r>
    </w:p>
    <w:p w14:paraId="6082CAB4" w14:textId="6385124D" w:rsidR="000276C6" w:rsidRPr="00215E0A" w:rsidRDefault="000276C6" w:rsidP="00215E0A">
      <w:pPr>
        <w:pStyle w:val="Poetry"/>
      </w:pPr>
      <w:r w:rsidRPr="00215E0A">
        <w:t>even such was the descent of that ravine;</w:t>
      </w:r>
      <w:r w:rsidRPr="00215E0A">
        <w:tab/>
      </w:r>
    </w:p>
    <w:p w14:paraId="14A75261" w14:textId="77777777" w:rsidR="000276C6" w:rsidRPr="00215E0A" w:rsidRDefault="000276C6" w:rsidP="00215E0A">
      <w:pPr>
        <w:pStyle w:val="Poetry"/>
      </w:pPr>
      <w:r w:rsidRPr="00215E0A">
        <w:t>and on the border of the broken bank</w:t>
      </w:r>
    </w:p>
    <w:p w14:paraId="658CC78C" w14:textId="77777777" w:rsidR="00215E0A" w:rsidRDefault="000276C6" w:rsidP="00215E0A">
      <w:pPr>
        <w:pStyle w:val="Poetry"/>
      </w:pPr>
      <w:r w:rsidRPr="00215E0A">
        <w:t xml:space="preserve">was stretched at length the Infamy of Crete, </w:t>
      </w:r>
    </w:p>
    <w:p w14:paraId="209090DE" w14:textId="77777777" w:rsidR="00215E0A" w:rsidRDefault="000276C6" w:rsidP="00215E0A">
      <w:pPr>
        <w:pStyle w:val="Poetry"/>
      </w:pPr>
      <w:r w:rsidRPr="00215E0A">
        <w:t xml:space="preserve">who in the seeming heifer was conceived; </w:t>
      </w:r>
    </w:p>
    <w:p w14:paraId="721017CC" w14:textId="64D027B7" w:rsidR="000276C6" w:rsidRPr="00215E0A" w:rsidRDefault="000276C6" w:rsidP="00215E0A">
      <w:pPr>
        <w:pStyle w:val="Poetry"/>
      </w:pPr>
      <w:r w:rsidRPr="00215E0A">
        <w:t>and when he saw us there he bit himself,</w:t>
      </w:r>
    </w:p>
    <w:p w14:paraId="6E6DCEAA" w14:textId="3D9AFEFE" w:rsidR="000276C6" w:rsidRDefault="000276C6" w:rsidP="00215E0A">
      <w:pPr>
        <w:pStyle w:val="Poetry"/>
      </w:pPr>
      <w:r w:rsidRPr="00215E0A">
        <w:t>like one whom inward anger overcomes.</w:t>
      </w:r>
    </w:p>
    <w:p w14:paraId="7E351D87" w14:textId="77777777" w:rsidR="00215E0A" w:rsidRPr="00215E0A" w:rsidRDefault="00215E0A" w:rsidP="00215E0A">
      <w:pPr>
        <w:pStyle w:val="Poetry"/>
      </w:pPr>
    </w:p>
    <w:p w14:paraId="059E3CC8" w14:textId="77777777" w:rsidR="000276C6" w:rsidRPr="00215E0A" w:rsidRDefault="000276C6" w:rsidP="00215E0A">
      <w:pPr>
        <w:pStyle w:val="Poetry"/>
      </w:pPr>
      <w:r w:rsidRPr="00215E0A">
        <w:t>In his direction then my Sage cried out:</w:t>
      </w:r>
    </w:p>
    <w:p w14:paraId="548927E8" w14:textId="77777777" w:rsidR="00215E0A" w:rsidRDefault="000276C6" w:rsidP="00215E0A">
      <w:pPr>
        <w:pStyle w:val="Poetry"/>
      </w:pPr>
      <w:r w:rsidRPr="00215E0A">
        <w:t xml:space="preserve">“Dost thou, perhaps, think Athens’ duke is here, </w:t>
      </w:r>
    </w:p>
    <w:p w14:paraId="228E8339" w14:textId="56BABA47" w:rsidR="000276C6" w:rsidRPr="00215E0A" w:rsidRDefault="000276C6" w:rsidP="00215E0A">
      <w:pPr>
        <w:pStyle w:val="Poetry"/>
      </w:pPr>
      <w:r w:rsidRPr="00215E0A">
        <w:t>who gave thee death when in the world above?</w:t>
      </w:r>
    </w:p>
    <w:p w14:paraId="504CEEE2" w14:textId="77777777" w:rsidR="000276C6" w:rsidRPr="00215E0A" w:rsidRDefault="000276C6" w:rsidP="00215E0A">
      <w:pPr>
        <w:pStyle w:val="Poetry"/>
      </w:pPr>
      <w:r w:rsidRPr="00215E0A">
        <w:t>Begone, thou beast! for this man cometh not</w:t>
      </w:r>
    </w:p>
    <w:p w14:paraId="32753163" w14:textId="382C9B76" w:rsidR="000276C6" w:rsidRPr="00215E0A" w:rsidRDefault="000276C6" w:rsidP="00215E0A">
      <w:pPr>
        <w:pStyle w:val="Poetry"/>
      </w:pPr>
      <w:r w:rsidRPr="00215E0A">
        <w:t>taught by thy sister, but is going by,</w:t>
      </w:r>
    </w:p>
    <w:p w14:paraId="54F48246" w14:textId="2254D383" w:rsidR="000276C6" w:rsidRDefault="000276C6" w:rsidP="00215E0A">
      <w:pPr>
        <w:pStyle w:val="Poetry"/>
      </w:pPr>
      <w:r w:rsidRPr="00215E0A">
        <w:t>in order to behold your punishments.”</w:t>
      </w:r>
    </w:p>
    <w:p w14:paraId="2B4313AB" w14:textId="77777777" w:rsidR="00215E0A" w:rsidRPr="00215E0A" w:rsidRDefault="00215E0A" w:rsidP="00215E0A">
      <w:pPr>
        <w:pStyle w:val="Poetry"/>
      </w:pPr>
    </w:p>
    <w:p w14:paraId="57D84EC7" w14:textId="77777777" w:rsidR="00215E0A" w:rsidRDefault="000276C6" w:rsidP="00215E0A">
      <w:pPr>
        <w:pStyle w:val="Poetry"/>
      </w:pPr>
      <w:r w:rsidRPr="00215E0A">
        <w:t xml:space="preserve">As doth a bull, who from his leash breaks free </w:t>
      </w:r>
    </w:p>
    <w:p w14:paraId="43369311" w14:textId="4756611C" w:rsidR="000276C6" w:rsidRPr="00215E0A" w:rsidRDefault="000276C6" w:rsidP="00215E0A">
      <w:pPr>
        <w:pStyle w:val="Poetry"/>
      </w:pPr>
      <w:r w:rsidRPr="00215E0A">
        <w:t>the moment he receives the mortal blow,</w:t>
      </w:r>
    </w:p>
    <w:p w14:paraId="1FB4D2A3" w14:textId="77777777" w:rsidR="000276C6" w:rsidRPr="00215E0A" w:rsidRDefault="000276C6" w:rsidP="00215E0A">
      <w:pPr>
        <w:pStyle w:val="Poetry"/>
      </w:pPr>
      <w:r w:rsidRPr="00215E0A">
        <w:t>and cannot walk, but plunges here and there;</w:t>
      </w:r>
    </w:p>
    <w:p w14:paraId="77017A6C" w14:textId="55DE2045" w:rsidR="000276C6" w:rsidRPr="00215E0A" w:rsidRDefault="000276C6" w:rsidP="00215E0A">
      <w:pPr>
        <w:pStyle w:val="Poetry"/>
      </w:pPr>
      <w:r w:rsidRPr="00215E0A">
        <w:t>so doing I beheld the Minotaur;</w:t>
      </w:r>
    </w:p>
    <w:p w14:paraId="3001E094" w14:textId="77777777" w:rsidR="00215E0A" w:rsidRDefault="000276C6" w:rsidP="00215E0A">
      <w:pPr>
        <w:pStyle w:val="Poetry"/>
      </w:pPr>
      <w:r w:rsidRPr="00215E0A">
        <w:t xml:space="preserve">and he, aware, cried out: “Run to the pass! </w:t>
      </w:r>
    </w:p>
    <w:p w14:paraId="0EC27ED1" w14:textId="5311656E" w:rsidR="000276C6" w:rsidRDefault="000276C6" w:rsidP="00215E0A">
      <w:pPr>
        <w:pStyle w:val="Poetry"/>
      </w:pPr>
      <w:r w:rsidRPr="00215E0A">
        <w:t>’t is well that, while he rages, thou descend.”</w:t>
      </w:r>
    </w:p>
    <w:p w14:paraId="5D6D1ABB" w14:textId="77777777" w:rsidR="00215E0A" w:rsidRPr="00215E0A" w:rsidRDefault="00215E0A" w:rsidP="00215E0A">
      <w:pPr>
        <w:pStyle w:val="Poetry"/>
      </w:pPr>
    </w:p>
    <w:p w14:paraId="579143BF" w14:textId="77777777" w:rsidR="00215E0A" w:rsidRDefault="000276C6" w:rsidP="00215E0A">
      <w:pPr>
        <w:pStyle w:val="Poetry"/>
      </w:pPr>
      <w:r w:rsidRPr="00215E0A">
        <w:t xml:space="preserve">Thereat we made our way adown that heap </w:t>
      </w:r>
    </w:p>
    <w:p w14:paraId="5687DBE2" w14:textId="3DA755BF" w:rsidR="000276C6" w:rsidRPr="00215E0A" w:rsidRDefault="000276C6" w:rsidP="00215E0A">
      <w:pPr>
        <w:pStyle w:val="Poetry"/>
      </w:pPr>
      <w:r w:rsidRPr="00215E0A">
        <w:t>of fallen rocks, which often ’neath my feet</w:t>
      </w:r>
    </w:p>
    <w:p w14:paraId="350B63A4" w14:textId="2912CB39" w:rsidR="000276C6" w:rsidRDefault="000276C6" w:rsidP="00215E0A">
      <w:pPr>
        <w:pStyle w:val="Poetry"/>
      </w:pPr>
      <w:r w:rsidRPr="00215E0A">
        <w:t>were moved, because of their unwonted load.</w:t>
      </w:r>
    </w:p>
    <w:p w14:paraId="510B16A8" w14:textId="77777777" w:rsidR="00215E0A" w:rsidRPr="00215E0A" w:rsidRDefault="00215E0A" w:rsidP="00215E0A">
      <w:pPr>
        <w:pStyle w:val="Poetry"/>
      </w:pPr>
    </w:p>
    <w:p w14:paraId="5AF6AC9A" w14:textId="77777777" w:rsidR="00215E0A" w:rsidRDefault="000276C6" w:rsidP="00215E0A">
      <w:pPr>
        <w:pStyle w:val="Poetry"/>
      </w:pPr>
      <w:r w:rsidRPr="00215E0A">
        <w:t xml:space="preserve">I went along in thought; and he: “Perchance </w:t>
      </w:r>
    </w:p>
    <w:p w14:paraId="2928F487" w14:textId="77777777" w:rsidR="00215E0A" w:rsidRDefault="000276C6" w:rsidP="00215E0A">
      <w:pPr>
        <w:pStyle w:val="Poetry"/>
      </w:pPr>
      <w:r w:rsidRPr="00215E0A">
        <w:t xml:space="preserve">thou thinkest of this landslide, which is guarded </w:t>
      </w:r>
    </w:p>
    <w:p w14:paraId="10FA4BB2" w14:textId="44486A75" w:rsidR="000276C6" w:rsidRPr="00215E0A" w:rsidRDefault="000276C6" w:rsidP="00215E0A">
      <w:pPr>
        <w:pStyle w:val="Poetry"/>
      </w:pPr>
      <w:r w:rsidRPr="00215E0A">
        <w:t>by that beast’s anger which I quenched just now.</w:t>
      </w:r>
    </w:p>
    <w:p w14:paraId="6D369938" w14:textId="77777777" w:rsidR="000276C6" w:rsidRPr="00215E0A" w:rsidRDefault="000276C6" w:rsidP="00215E0A">
      <w:pPr>
        <w:pStyle w:val="Poetry"/>
      </w:pPr>
      <w:r w:rsidRPr="00215E0A">
        <w:t>Now I would have thee know that, when down here</w:t>
      </w:r>
    </w:p>
    <w:p w14:paraId="62A0E3F7" w14:textId="334A1D1E" w:rsidR="000276C6" w:rsidRPr="00215E0A" w:rsidRDefault="000276C6" w:rsidP="00215E0A">
      <w:pPr>
        <w:pStyle w:val="Poetry"/>
      </w:pPr>
      <w:r w:rsidRPr="00215E0A">
        <w:t>to nether Hell I came, that other time,</w:t>
      </w:r>
    </w:p>
    <w:p w14:paraId="22006E44" w14:textId="77777777" w:rsidR="00215E0A" w:rsidRDefault="000276C6" w:rsidP="00215E0A">
      <w:pPr>
        <w:pStyle w:val="Poetry"/>
      </w:pPr>
      <w:r w:rsidRPr="00215E0A">
        <w:t xml:space="preserve">this mass of rock had not yet fallen down. </w:t>
      </w:r>
    </w:p>
    <w:p w14:paraId="10016401" w14:textId="3D4BDA3F" w:rsidR="000276C6" w:rsidRPr="00215E0A" w:rsidRDefault="000276C6" w:rsidP="00215E0A">
      <w:pPr>
        <w:pStyle w:val="Poetry"/>
      </w:pPr>
      <w:r w:rsidRPr="00215E0A">
        <w:t>But certainly, if I remember well,</w:t>
      </w:r>
    </w:p>
    <w:p w14:paraId="71FBF803" w14:textId="77777777" w:rsidR="00215E0A" w:rsidRDefault="000276C6" w:rsidP="00215E0A">
      <w:pPr>
        <w:pStyle w:val="Poetry"/>
      </w:pPr>
      <w:r w:rsidRPr="00215E0A">
        <w:t xml:space="preserve">not long ere He arrived, who carried off </w:t>
      </w:r>
    </w:p>
    <w:p w14:paraId="20663DE0" w14:textId="0592F635" w:rsidR="000276C6" w:rsidRPr="00215E0A" w:rsidRDefault="000276C6" w:rsidP="00215E0A">
      <w:pPr>
        <w:pStyle w:val="Poetry"/>
      </w:pPr>
      <w:r w:rsidRPr="00215E0A">
        <w:t>from Dis the highest circle’s mighty prey,</w:t>
      </w:r>
    </w:p>
    <w:p w14:paraId="0D60871B" w14:textId="1EBE7421" w:rsidR="000276C6" w:rsidRPr="00215E0A" w:rsidRDefault="000276C6" w:rsidP="00215E0A">
      <w:pPr>
        <w:pStyle w:val="Poetry"/>
      </w:pPr>
      <w:r w:rsidRPr="00215E0A">
        <w:t>on every side the deep and foul abyss</w:t>
      </w:r>
    </w:p>
    <w:p w14:paraId="5DF88073" w14:textId="77777777" w:rsidR="00215E0A" w:rsidRDefault="000276C6" w:rsidP="00215E0A">
      <w:pPr>
        <w:pStyle w:val="Poetry"/>
      </w:pPr>
      <w:r w:rsidRPr="00215E0A">
        <w:t xml:space="preserve">so trembled that I thought the universe </w:t>
      </w:r>
    </w:p>
    <w:p w14:paraId="2A31670E" w14:textId="77777777" w:rsidR="00215E0A" w:rsidRDefault="000276C6" w:rsidP="00215E0A">
      <w:pPr>
        <w:pStyle w:val="Poetry"/>
      </w:pPr>
      <w:r w:rsidRPr="00215E0A">
        <w:t xml:space="preserve">had felt the love, whereby, as some believe, </w:t>
      </w:r>
    </w:p>
    <w:p w14:paraId="1928ACBD" w14:textId="77777777" w:rsidR="00215E0A" w:rsidRDefault="000276C6" w:rsidP="00215E0A">
      <w:pPr>
        <w:pStyle w:val="Poetry"/>
      </w:pPr>
      <w:r w:rsidRPr="00215E0A">
        <w:t xml:space="preserve">the world to Chaos hath been oft reduced; </w:t>
      </w:r>
    </w:p>
    <w:p w14:paraId="4B2BCA49" w14:textId="444B55D5" w:rsidR="000276C6" w:rsidRPr="00215E0A" w:rsidRDefault="000276C6" w:rsidP="00215E0A">
      <w:pPr>
        <w:pStyle w:val="Poetry"/>
      </w:pPr>
      <w:r w:rsidRPr="00215E0A">
        <w:t>and at that moment this old mass of rock</w:t>
      </w:r>
    </w:p>
    <w:p w14:paraId="69FC2430" w14:textId="54EB7C55" w:rsidR="000276C6" w:rsidRPr="00215E0A" w:rsidRDefault="000276C6" w:rsidP="00215E0A">
      <w:pPr>
        <w:pStyle w:val="Poetry"/>
      </w:pPr>
      <w:r w:rsidRPr="00215E0A">
        <w:t>was thus, both here and elsewhere, overthrown.</w:t>
      </w:r>
    </w:p>
    <w:p w14:paraId="4EDFB3B5" w14:textId="77777777" w:rsidR="00215E0A" w:rsidRDefault="000276C6" w:rsidP="00215E0A">
      <w:pPr>
        <w:pStyle w:val="Poetry"/>
      </w:pPr>
      <w:r w:rsidRPr="00215E0A">
        <w:t xml:space="preserve">But turn thine eyes down yonder now; for lo, </w:t>
      </w:r>
    </w:p>
    <w:p w14:paraId="0BE4DC50" w14:textId="77777777" w:rsidR="00215E0A" w:rsidRDefault="000276C6" w:rsidP="00215E0A">
      <w:pPr>
        <w:pStyle w:val="Poetry"/>
      </w:pPr>
      <w:r w:rsidRPr="00215E0A">
        <w:t xml:space="preserve">the stream of blood is drawing near to us, </w:t>
      </w:r>
    </w:p>
    <w:p w14:paraId="09054532" w14:textId="65E4A621" w:rsidR="000276C6" w:rsidRDefault="000276C6" w:rsidP="00215E0A">
      <w:pPr>
        <w:pStyle w:val="Poetry"/>
      </w:pPr>
      <w:r w:rsidRPr="00215E0A">
        <w:t>wherein boils who by violence harms others.”</w:t>
      </w:r>
    </w:p>
    <w:p w14:paraId="0FC61B41" w14:textId="77777777" w:rsidR="00215E0A" w:rsidRPr="00215E0A" w:rsidRDefault="00215E0A" w:rsidP="00215E0A">
      <w:pPr>
        <w:pStyle w:val="Poetry"/>
      </w:pPr>
    </w:p>
    <w:p w14:paraId="2A3C3707" w14:textId="77777777" w:rsidR="000276C6" w:rsidRPr="00215E0A" w:rsidRDefault="000276C6" w:rsidP="00215E0A">
      <w:pPr>
        <w:pStyle w:val="Poetry"/>
      </w:pPr>
      <w:r w:rsidRPr="00215E0A">
        <w:t>O blind cupidity, O foolish wrath,</w:t>
      </w:r>
    </w:p>
    <w:p w14:paraId="6317D34B" w14:textId="619F5097" w:rsidR="000276C6" w:rsidRPr="00215E0A" w:rsidRDefault="000276C6" w:rsidP="00215E0A">
      <w:pPr>
        <w:pStyle w:val="Poetry"/>
      </w:pPr>
      <w:r w:rsidRPr="00215E0A">
        <w:t>that so dost in our short life goad us on,</w:t>
      </w:r>
    </w:p>
    <w:p w14:paraId="2411D697" w14:textId="37E3ACCA" w:rsidR="000276C6" w:rsidRDefault="000276C6" w:rsidP="00215E0A">
      <w:pPr>
        <w:pStyle w:val="Poetry"/>
      </w:pPr>
      <w:r w:rsidRPr="00215E0A">
        <w:t>and after, in the eternal, steep us thus!</w:t>
      </w:r>
    </w:p>
    <w:p w14:paraId="3468857E" w14:textId="77777777" w:rsidR="00215E0A" w:rsidRPr="00215E0A" w:rsidRDefault="00215E0A" w:rsidP="00215E0A">
      <w:pPr>
        <w:pStyle w:val="Poetry"/>
      </w:pPr>
    </w:p>
    <w:p w14:paraId="37528D56" w14:textId="77777777" w:rsidR="00215E0A" w:rsidRDefault="000276C6" w:rsidP="00215E0A">
      <w:pPr>
        <w:pStyle w:val="Poetry"/>
      </w:pPr>
      <w:r w:rsidRPr="00215E0A">
        <w:lastRenderedPageBreak/>
        <w:t xml:space="preserve">I saw a wide moat curving in an arc, </w:t>
      </w:r>
    </w:p>
    <w:p w14:paraId="5B621960" w14:textId="28D610E3" w:rsidR="000276C6" w:rsidRPr="00215E0A" w:rsidRDefault="000276C6" w:rsidP="00215E0A">
      <w:pPr>
        <w:pStyle w:val="Poetry"/>
      </w:pPr>
      <w:r w:rsidRPr="00215E0A">
        <w:t>and such that it embraces all the plain,</w:t>
      </w:r>
    </w:p>
    <w:p w14:paraId="5D744C65" w14:textId="77777777" w:rsidR="000276C6" w:rsidRPr="00215E0A" w:rsidRDefault="000276C6" w:rsidP="00215E0A">
      <w:pPr>
        <w:pStyle w:val="Poetry"/>
      </w:pPr>
      <w:r w:rsidRPr="00215E0A">
        <w:t>according as my Escort had informed me;</w:t>
      </w:r>
    </w:p>
    <w:p w14:paraId="51A39455" w14:textId="2A17B9FC" w:rsidR="000276C6" w:rsidRPr="00215E0A" w:rsidRDefault="000276C6" w:rsidP="00215E0A">
      <w:pPr>
        <w:pStyle w:val="Poetry"/>
      </w:pPr>
      <w:r w:rsidRPr="00215E0A">
        <w:t>and in a file, between it and the bank,</w:t>
      </w:r>
    </w:p>
    <w:p w14:paraId="12700647" w14:textId="77777777" w:rsidR="00215E0A" w:rsidRDefault="000276C6" w:rsidP="00215E0A">
      <w:pPr>
        <w:pStyle w:val="Poetry"/>
      </w:pPr>
      <w:r w:rsidRPr="00215E0A">
        <w:t xml:space="preserve">Centaurs were running by, with arrows armed, </w:t>
      </w:r>
    </w:p>
    <w:p w14:paraId="0B7E7253" w14:textId="6B46B3E3" w:rsidR="000276C6" w:rsidRPr="00215E0A" w:rsidRDefault="000276C6" w:rsidP="00215E0A">
      <w:pPr>
        <w:pStyle w:val="Poetry"/>
      </w:pPr>
      <w:r w:rsidRPr="00215E0A">
        <w:t>as in the world it was their wont to hunt.</w:t>
      </w:r>
    </w:p>
    <w:p w14:paraId="10350CE2" w14:textId="77777777" w:rsidR="00215E0A" w:rsidRDefault="000276C6" w:rsidP="00215E0A">
      <w:pPr>
        <w:pStyle w:val="Poetry"/>
      </w:pPr>
      <w:r w:rsidRPr="00215E0A">
        <w:t xml:space="preserve">On seeing us descend, they all stopped short, </w:t>
      </w:r>
    </w:p>
    <w:p w14:paraId="0CF48DC8" w14:textId="6EAD7A2D" w:rsidR="000276C6" w:rsidRPr="00215E0A" w:rsidRDefault="000276C6" w:rsidP="00215E0A">
      <w:pPr>
        <w:pStyle w:val="Poetry"/>
      </w:pPr>
      <w:r w:rsidRPr="00215E0A">
        <w:t>and three of them detached them from the troop,</w:t>
      </w:r>
    </w:p>
    <w:p w14:paraId="1CEFEAE7" w14:textId="174D3034" w:rsidR="000276C6" w:rsidRPr="00215E0A" w:rsidRDefault="000276C6" w:rsidP="00215E0A">
      <w:pPr>
        <w:pStyle w:val="Poetry"/>
      </w:pPr>
      <w:r w:rsidRPr="00215E0A">
        <w:t>with bows and arrows they had chosen first.</w:t>
      </w:r>
    </w:p>
    <w:p w14:paraId="1528B3DD" w14:textId="77777777" w:rsidR="00215E0A" w:rsidRDefault="000276C6" w:rsidP="00215E0A">
      <w:pPr>
        <w:pStyle w:val="Poetry"/>
      </w:pPr>
      <w:r w:rsidRPr="00215E0A">
        <w:t xml:space="preserve">And one cried from afar: “Ye that descend </w:t>
      </w:r>
    </w:p>
    <w:p w14:paraId="3B137111" w14:textId="073EF424" w:rsidR="000276C6" w:rsidRPr="00215E0A" w:rsidRDefault="000276C6" w:rsidP="00215E0A">
      <w:pPr>
        <w:pStyle w:val="Poetry"/>
      </w:pPr>
      <w:r w:rsidRPr="00215E0A">
        <w:t>the slope, to what pain are ye coming?</w:t>
      </w:r>
    </w:p>
    <w:p w14:paraId="73E56826" w14:textId="5588F442" w:rsidR="000276C6" w:rsidRDefault="000276C6" w:rsidP="00215E0A">
      <w:pPr>
        <w:pStyle w:val="Poetry"/>
      </w:pPr>
      <w:r w:rsidRPr="00215E0A">
        <w:t>Tell it from there, or else I draw my bow.”</w:t>
      </w:r>
    </w:p>
    <w:p w14:paraId="020F730E" w14:textId="77777777" w:rsidR="00215E0A" w:rsidRPr="00215E0A" w:rsidRDefault="00215E0A" w:rsidP="00215E0A">
      <w:pPr>
        <w:pStyle w:val="Poetry"/>
      </w:pPr>
    </w:p>
    <w:p w14:paraId="42D964E1" w14:textId="77777777" w:rsidR="000276C6" w:rsidRPr="00215E0A" w:rsidRDefault="000276C6" w:rsidP="00215E0A">
      <w:pPr>
        <w:pStyle w:val="Poetry"/>
      </w:pPr>
      <w:r w:rsidRPr="00215E0A">
        <w:t>My Teacher said: “Our answer will we give</w:t>
      </w:r>
    </w:p>
    <w:p w14:paraId="28FFD4F2" w14:textId="46B89252" w:rsidR="000276C6" w:rsidRPr="00215E0A" w:rsidRDefault="000276C6" w:rsidP="00215E0A">
      <w:pPr>
        <w:pStyle w:val="Poetry"/>
      </w:pPr>
      <w:r w:rsidRPr="00215E0A">
        <w:t>to Chiron yonder, when we reach his side;</w:t>
      </w:r>
    </w:p>
    <w:p w14:paraId="79990D25" w14:textId="31D23892" w:rsidR="000276C6" w:rsidRDefault="000276C6" w:rsidP="00215E0A">
      <w:pPr>
        <w:pStyle w:val="Poetry"/>
      </w:pPr>
      <w:r w:rsidRPr="00215E0A">
        <w:t>thus ever to thy harm was thy will rash.”</w:t>
      </w:r>
    </w:p>
    <w:p w14:paraId="68D0F847" w14:textId="77777777" w:rsidR="00215E0A" w:rsidRPr="00215E0A" w:rsidRDefault="00215E0A" w:rsidP="00215E0A">
      <w:pPr>
        <w:pStyle w:val="Poetry"/>
      </w:pPr>
    </w:p>
    <w:p w14:paraId="0C26A55A" w14:textId="77777777" w:rsidR="00215E0A" w:rsidRDefault="000276C6" w:rsidP="00215E0A">
      <w:pPr>
        <w:pStyle w:val="Poetry"/>
      </w:pPr>
      <w:r w:rsidRPr="00215E0A">
        <w:t xml:space="preserve">He touched me then, and said: “That one is Nessus, </w:t>
      </w:r>
    </w:p>
    <w:p w14:paraId="7F9A3E59" w14:textId="33D1A152" w:rsidR="000276C6" w:rsidRPr="00215E0A" w:rsidRDefault="000276C6" w:rsidP="00215E0A">
      <w:pPr>
        <w:pStyle w:val="Poetry"/>
      </w:pPr>
      <w:r w:rsidRPr="00215E0A">
        <w:t>who died for lovely Dejanira’s sake,</w:t>
      </w:r>
    </w:p>
    <w:p w14:paraId="5B56CA8D" w14:textId="77777777" w:rsidR="000276C6" w:rsidRPr="00215E0A" w:rsidRDefault="000276C6" w:rsidP="00215E0A">
      <w:pPr>
        <w:pStyle w:val="Poetry"/>
      </w:pPr>
      <w:r w:rsidRPr="00215E0A">
        <w:t>and who himself wrought vengeance for himself;</w:t>
      </w:r>
    </w:p>
    <w:p w14:paraId="2BA5648E" w14:textId="00E6E386" w:rsidR="000276C6" w:rsidRPr="00215E0A" w:rsidRDefault="000276C6" w:rsidP="00215E0A">
      <w:pPr>
        <w:pStyle w:val="Poetry"/>
      </w:pPr>
      <w:r w:rsidRPr="00215E0A">
        <w:t>the middle one, who gazes at his breast,</w:t>
      </w:r>
    </w:p>
    <w:p w14:paraId="5AAD5D29" w14:textId="77777777" w:rsidR="00215E0A" w:rsidRDefault="000276C6" w:rsidP="00215E0A">
      <w:pPr>
        <w:pStyle w:val="Poetry"/>
      </w:pPr>
      <w:r w:rsidRPr="00215E0A">
        <w:t xml:space="preserve">is that great Chiron who brought up Achilles; </w:t>
      </w:r>
    </w:p>
    <w:p w14:paraId="030F738E" w14:textId="34B33963" w:rsidR="000276C6" w:rsidRPr="00215E0A" w:rsidRDefault="000276C6" w:rsidP="00215E0A">
      <w:pPr>
        <w:pStyle w:val="Poetry"/>
      </w:pPr>
      <w:r w:rsidRPr="00215E0A">
        <w:t>the other, Pholus, who so wrathful was.</w:t>
      </w:r>
    </w:p>
    <w:p w14:paraId="58C1D3E1" w14:textId="77777777" w:rsidR="00215E0A" w:rsidRDefault="000276C6" w:rsidP="00215E0A">
      <w:pPr>
        <w:pStyle w:val="Poetry"/>
      </w:pPr>
      <w:r w:rsidRPr="00215E0A">
        <w:t xml:space="preserve">They go by thousands round about the moat, </w:t>
      </w:r>
    </w:p>
    <w:p w14:paraId="02D0CB82" w14:textId="47DBDD33" w:rsidR="000276C6" w:rsidRPr="00215E0A" w:rsidRDefault="000276C6" w:rsidP="00215E0A">
      <w:pPr>
        <w:pStyle w:val="Poetry"/>
      </w:pPr>
      <w:r w:rsidRPr="00215E0A">
        <w:t>shooting each soul that from the blood emerges</w:t>
      </w:r>
    </w:p>
    <w:p w14:paraId="1F1BE132" w14:textId="4B6B6310" w:rsidR="000276C6" w:rsidRDefault="000276C6" w:rsidP="00215E0A">
      <w:pPr>
        <w:pStyle w:val="Poetry"/>
      </w:pPr>
      <w:r w:rsidRPr="00215E0A">
        <w:t>further than its own sin allotted it.”</w:t>
      </w:r>
    </w:p>
    <w:p w14:paraId="71C43467" w14:textId="77777777" w:rsidR="00215E0A" w:rsidRPr="00215E0A" w:rsidRDefault="00215E0A" w:rsidP="00215E0A">
      <w:pPr>
        <w:pStyle w:val="Poetry"/>
      </w:pPr>
    </w:p>
    <w:p w14:paraId="22955847" w14:textId="77777777" w:rsidR="00215E0A" w:rsidRDefault="000276C6" w:rsidP="00215E0A">
      <w:pPr>
        <w:pStyle w:val="Poetry"/>
      </w:pPr>
      <w:r w:rsidRPr="00215E0A">
        <w:t xml:space="preserve">To those swift-footed beasts we then drew near; </w:t>
      </w:r>
    </w:p>
    <w:p w14:paraId="7D08E0F7" w14:textId="77777777" w:rsidR="00215E0A" w:rsidRDefault="000276C6" w:rsidP="00215E0A">
      <w:pPr>
        <w:pStyle w:val="Poetry"/>
      </w:pPr>
      <w:r w:rsidRPr="00215E0A">
        <w:t xml:space="preserve">Chiron an arrow took, and with its notch </w:t>
      </w:r>
    </w:p>
    <w:p w14:paraId="0B9AF0A9" w14:textId="56685EC7" w:rsidR="000276C6" w:rsidRPr="00215E0A" w:rsidRDefault="000276C6" w:rsidP="00215E0A">
      <w:pPr>
        <w:pStyle w:val="Poetry"/>
      </w:pPr>
      <w:r w:rsidRPr="00215E0A">
        <w:t>backward upon his jaws he pushed his beard.</w:t>
      </w:r>
    </w:p>
    <w:p w14:paraId="520F49C0" w14:textId="77777777" w:rsidR="000276C6" w:rsidRPr="00215E0A" w:rsidRDefault="000276C6" w:rsidP="00215E0A">
      <w:pPr>
        <w:pStyle w:val="Poetry"/>
      </w:pPr>
      <w:r w:rsidRPr="00215E0A">
        <w:t>When he had thus uncovered his great mouth,</w:t>
      </w:r>
    </w:p>
    <w:p w14:paraId="2F8D3A18" w14:textId="028FEE6B" w:rsidR="000276C6" w:rsidRPr="00215E0A" w:rsidRDefault="000276C6" w:rsidP="00215E0A">
      <w:pPr>
        <w:pStyle w:val="Poetry"/>
      </w:pPr>
      <w:r w:rsidRPr="00215E0A">
        <w:t>he said unto his mates: “Are ye aware</w:t>
      </w:r>
    </w:p>
    <w:p w14:paraId="0D0B35F6" w14:textId="77777777" w:rsidR="00215E0A" w:rsidRDefault="000276C6" w:rsidP="00215E0A">
      <w:pPr>
        <w:pStyle w:val="Poetry"/>
      </w:pPr>
      <w:r w:rsidRPr="00215E0A">
        <w:t xml:space="preserve">that he who comes behind moves what he touches? </w:t>
      </w:r>
    </w:p>
    <w:p w14:paraId="57FA8169" w14:textId="0221E328" w:rsidR="000276C6" w:rsidRDefault="000276C6" w:rsidP="00215E0A">
      <w:pPr>
        <w:pStyle w:val="Poetry"/>
      </w:pPr>
      <w:r w:rsidRPr="00215E0A">
        <w:t>Yet dead men’s feet are not thus wont to do.”</w:t>
      </w:r>
    </w:p>
    <w:p w14:paraId="69141F44" w14:textId="77777777" w:rsidR="00215E0A" w:rsidRPr="00215E0A" w:rsidRDefault="00215E0A" w:rsidP="00215E0A">
      <w:pPr>
        <w:pStyle w:val="Poetry"/>
      </w:pPr>
    </w:p>
    <w:p w14:paraId="5BAB8AA9" w14:textId="77777777" w:rsidR="00215E0A" w:rsidRDefault="000276C6" w:rsidP="00215E0A">
      <w:pPr>
        <w:pStyle w:val="Poetry"/>
      </w:pPr>
      <w:r w:rsidRPr="00215E0A">
        <w:lastRenderedPageBreak/>
        <w:t xml:space="preserve">And my good Leader, who now reached his breast, </w:t>
      </w:r>
    </w:p>
    <w:p w14:paraId="4043790E" w14:textId="44005437" w:rsidR="000276C6" w:rsidRPr="00215E0A" w:rsidRDefault="000276C6" w:rsidP="00215E0A">
      <w:pPr>
        <w:pStyle w:val="Poetry"/>
      </w:pPr>
      <w:r w:rsidRPr="00215E0A">
        <w:t>where the two natures are together joined,</w:t>
      </w:r>
    </w:p>
    <w:p w14:paraId="7787D4BE" w14:textId="05159846" w:rsidR="000276C6" w:rsidRPr="00215E0A" w:rsidRDefault="000276C6" w:rsidP="00215E0A">
      <w:pPr>
        <w:pStyle w:val="Poetry"/>
      </w:pPr>
      <w:r w:rsidRPr="00215E0A">
        <w:t>replied: “He lives indeed, and thus alone</w:t>
      </w:r>
    </w:p>
    <w:p w14:paraId="38EB94D8" w14:textId="77777777" w:rsidR="00215E0A" w:rsidRDefault="000276C6" w:rsidP="00215E0A">
      <w:pPr>
        <w:pStyle w:val="Poetry"/>
      </w:pPr>
      <w:r w:rsidRPr="00215E0A">
        <w:t xml:space="preserve">must I needs show to him the dark abyss; </w:t>
      </w:r>
    </w:p>
    <w:p w14:paraId="30F961E1" w14:textId="287F5BA5" w:rsidR="000276C6" w:rsidRPr="00215E0A" w:rsidRDefault="000276C6" w:rsidP="00215E0A">
      <w:pPr>
        <w:pStyle w:val="Poetry"/>
      </w:pPr>
      <w:r w:rsidRPr="00215E0A">
        <w:t>necessity is leading him, not pleasure.</w:t>
      </w:r>
    </w:p>
    <w:p w14:paraId="3A14143E" w14:textId="77777777" w:rsidR="00215E0A" w:rsidRDefault="000276C6" w:rsidP="00215E0A">
      <w:pPr>
        <w:pStyle w:val="Poetry"/>
      </w:pPr>
      <w:r w:rsidRPr="00215E0A">
        <w:t xml:space="preserve">One who withdrew from singing praise to God, </w:t>
      </w:r>
    </w:p>
    <w:p w14:paraId="44EB6FC6" w14:textId="40B9FC62" w:rsidR="000276C6" w:rsidRPr="00215E0A" w:rsidRDefault="000276C6" w:rsidP="00215E0A">
      <w:pPr>
        <w:pStyle w:val="Poetry"/>
      </w:pPr>
      <w:r w:rsidRPr="00215E0A">
        <w:t>gave me this new commission; he is not</w:t>
      </w:r>
    </w:p>
    <w:p w14:paraId="172BC597" w14:textId="6CAFEB8F" w:rsidR="000276C6" w:rsidRPr="00215E0A" w:rsidRDefault="000276C6" w:rsidP="00215E0A">
      <w:pPr>
        <w:pStyle w:val="Poetry"/>
      </w:pPr>
      <w:r w:rsidRPr="00215E0A">
        <w:t>a highwayman, nor I a robber’s soul.</w:t>
      </w:r>
    </w:p>
    <w:p w14:paraId="1F1C9C31" w14:textId="77777777" w:rsidR="00215E0A" w:rsidRDefault="000276C6" w:rsidP="00215E0A">
      <w:pPr>
        <w:pStyle w:val="Poetry"/>
      </w:pPr>
      <w:r w:rsidRPr="00215E0A">
        <w:t xml:space="preserve">But by the Power, through whom I move my steps </w:t>
      </w:r>
    </w:p>
    <w:p w14:paraId="0547F059" w14:textId="33ECD10D" w:rsidR="000276C6" w:rsidRPr="00215E0A" w:rsidRDefault="000276C6" w:rsidP="00215E0A">
      <w:pPr>
        <w:pStyle w:val="Poetry"/>
      </w:pPr>
      <w:r w:rsidRPr="00215E0A">
        <w:t>along so wild a road, bestow on us</w:t>
      </w:r>
    </w:p>
    <w:p w14:paraId="33DC4C8A" w14:textId="77777777" w:rsidR="000276C6" w:rsidRPr="00215E0A" w:rsidRDefault="000276C6" w:rsidP="00215E0A">
      <w:pPr>
        <w:pStyle w:val="Poetry"/>
      </w:pPr>
      <w:r w:rsidRPr="00215E0A">
        <w:t>one of thy troop, at whose side we may be,</w:t>
      </w:r>
    </w:p>
    <w:p w14:paraId="25712B8B" w14:textId="77777777" w:rsidR="000276C6" w:rsidRPr="00215E0A" w:rsidRDefault="000276C6" w:rsidP="00215E0A">
      <w:pPr>
        <w:pStyle w:val="Poetry"/>
      </w:pPr>
      <w:r w:rsidRPr="00215E0A">
        <w:t>and who may show us where one fords, and carry</w:t>
      </w:r>
    </w:p>
    <w:p w14:paraId="01A02C12" w14:textId="078A8BEF" w:rsidR="000276C6" w:rsidRPr="00215E0A" w:rsidRDefault="000276C6" w:rsidP="00215E0A">
      <w:pPr>
        <w:pStyle w:val="Poetry"/>
      </w:pPr>
      <w:r w:rsidRPr="00215E0A">
        <w:t>this man upon his back, for he is not</w:t>
      </w:r>
    </w:p>
    <w:p w14:paraId="78C76755" w14:textId="6926F49D" w:rsidR="000276C6" w:rsidRDefault="000276C6" w:rsidP="00215E0A">
      <w:pPr>
        <w:pStyle w:val="Poetry"/>
      </w:pPr>
      <w:r w:rsidRPr="00215E0A">
        <w:t>a spirit who can travel through the air.”</w:t>
      </w:r>
    </w:p>
    <w:p w14:paraId="16830BFF" w14:textId="77777777" w:rsidR="00215E0A" w:rsidRPr="00215E0A" w:rsidRDefault="00215E0A" w:rsidP="00215E0A">
      <w:pPr>
        <w:pStyle w:val="Poetry"/>
      </w:pPr>
    </w:p>
    <w:p w14:paraId="2C8E0C5D" w14:textId="77777777" w:rsidR="00215E0A" w:rsidRDefault="000276C6" w:rsidP="00215E0A">
      <w:pPr>
        <w:pStyle w:val="Poetry"/>
      </w:pPr>
      <w:r w:rsidRPr="00215E0A">
        <w:t xml:space="preserve">Upon his right breast Chiron turned, and said </w:t>
      </w:r>
    </w:p>
    <w:p w14:paraId="39F155A1" w14:textId="77777777" w:rsidR="00215E0A" w:rsidRDefault="000276C6" w:rsidP="00215E0A">
      <w:pPr>
        <w:pStyle w:val="Poetry"/>
      </w:pPr>
      <w:r w:rsidRPr="00215E0A">
        <w:t xml:space="preserve">to Nessus: “Turn around, and guide them thus, </w:t>
      </w:r>
    </w:p>
    <w:p w14:paraId="14D41BF2" w14:textId="607D173C" w:rsidR="000276C6" w:rsidRPr="00215E0A" w:rsidRDefault="000276C6" w:rsidP="00215E0A">
      <w:pPr>
        <w:pStyle w:val="Poetry"/>
      </w:pPr>
      <w:r w:rsidRPr="00215E0A">
        <w:t>and if another troop should meet you, cause it</w:t>
      </w:r>
    </w:p>
    <w:p w14:paraId="2840DFDE" w14:textId="7EE71C17" w:rsidR="000276C6" w:rsidRPr="00215E0A" w:rsidRDefault="000276C6" w:rsidP="00215E0A">
      <w:pPr>
        <w:pStyle w:val="Poetry"/>
      </w:pPr>
      <w:r w:rsidRPr="00215E0A">
        <w:t>to stand aside.” Then we with this safe escort</w:t>
      </w:r>
    </w:p>
    <w:p w14:paraId="070EF260" w14:textId="77777777" w:rsidR="00215E0A" w:rsidRDefault="000276C6" w:rsidP="00215E0A">
      <w:pPr>
        <w:pStyle w:val="Poetry"/>
      </w:pPr>
      <w:r w:rsidRPr="00215E0A">
        <w:t xml:space="preserve">skirted the edge of that red, boiling stream, </w:t>
      </w:r>
    </w:p>
    <w:p w14:paraId="5BD91007" w14:textId="6374F4BD" w:rsidR="000276C6" w:rsidRDefault="000276C6" w:rsidP="00215E0A">
      <w:pPr>
        <w:pStyle w:val="Poetry"/>
      </w:pPr>
      <w:r w:rsidRPr="00215E0A">
        <w:t>wherein the boiled were crying out aloud.</w:t>
      </w:r>
    </w:p>
    <w:p w14:paraId="18DDD969" w14:textId="77777777" w:rsidR="00215E0A" w:rsidRPr="00215E0A" w:rsidRDefault="00215E0A" w:rsidP="00215E0A">
      <w:pPr>
        <w:pStyle w:val="Poetry"/>
      </w:pPr>
    </w:p>
    <w:p w14:paraId="635D192C" w14:textId="77777777" w:rsidR="00215E0A" w:rsidRDefault="000276C6" w:rsidP="00215E0A">
      <w:pPr>
        <w:pStyle w:val="Poetry"/>
      </w:pPr>
      <w:r w:rsidRPr="00215E0A">
        <w:t xml:space="preserve">I saw some people in it to their brows. </w:t>
      </w:r>
    </w:p>
    <w:p w14:paraId="3148C837" w14:textId="11EA44C6" w:rsidR="000276C6" w:rsidRPr="00215E0A" w:rsidRDefault="000276C6" w:rsidP="00215E0A">
      <w:pPr>
        <w:pStyle w:val="Poetry"/>
      </w:pPr>
      <w:r w:rsidRPr="00215E0A">
        <w:t>“These tyrants are,” the mighty Centaur said,</w:t>
      </w:r>
    </w:p>
    <w:p w14:paraId="5035C07E" w14:textId="1180C605" w:rsidR="000276C6" w:rsidRPr="00215E0A" w:rsidRDefault="000276C6" w:rsidP="00215E0A">
      <w:pPr>
        <w:pStyle w:val="Poetry"/>
      </w:pPr>
      <w:r w:rsidRPr="00215E0A">
        <w:t>“who took to bloodshed and to plundering.</w:t>
      </w:r>
    </w:p>
    <w:p w14:paraId="79F4394B" w14:textId="77777777" w:rsidR="00215E0A" w:rsidRDefault="000276C6" w:rsidP="00215E0A">
      <w:pPr>
        <w:pStyle w:val="Poetry"/>
      </w:pPr>
      <w:r w:rsidRPr="00215E0A">
        <w:t xml:space="preserve">Here tears are shed because of heartless wrongs; </w:t>
      </w:r>
    </w:p>
    <w:p w14:paraId="39268BCC" w14:textId="14396C16" w:rsidR="000276C6" w:rsidRPr="00215E0A" w:rsidRDefault="000276C6" w:rsidP="00215E0A">
      <w:pPr>
        <w:pStyle w:val="Poetry"/>
      </w:pPr>
      <w:r w:rsidRPr="00215E0A">
        <w:t>here Alexander is, and who for years</w:t>
      </w:r>
    </w:p>
    <w:p w14:paraId="16CDEBC7" w14:textId="77777777" w:rsidR="000276C6" w:rsidRPr="00215E0A" w:rsidRDefault="000276C6" w:rsidP="00215E0A">
      <w:pPr>
        <w:pStyle w:val="Poetry"/>
      </w:pPr>
      <w:r w:rsidRPr="00215E0A">
        <w:t>grieved Sicily, fierce Dionysius.</w:t>
      </w:r>
    </w:p>
    <w:p w14:paraId="74DADC86" w14:textId="77777777" w:rsidR="000276C6" w:rsidRPr="00215E0A" w:rsidRDefault="000276C6" w:rsidP="00215E0A">
      <w:pPr>
        <w:pStyle w:val="Poetry"/>
      </w:pPr>
      <w:r w:rsidRPr="00215E0A">
        <w:t>The brow which hath so black a head of hair,</w:t>
      </w:r>
    </w:p>
    <w:p w14:paraId="0B4AF978" w14:textId="0DB427DC" w:rsidR="000276C6" w:rsidRPr="00215E0A" w:rsidRDefault="000276C6" w:rsidP="00215E0A">
      <w:pPr>
        <w:pStyle w:val="Poetry"/>
      </w:pPr>
      <w:r w:rsidRPr="00215E0A">
        <w:t>is Azzolino; the other which is blond,</w:t>
      </w:r>
    </w:p>
    <w:p w14:paraId="1F9D69DB" w14:textId="77777777" w:rsidR="00215E0A" w:rsidRDefault="000276C6" w:rsidP="00215E0A">
      <w:pPr>
        <w:pStyle w:val="Poetry"/>
      </w:pPr>
      <w:r w:rsidRPr="00215E0A">
        <w:t xml:space="preserve">Obizzo of Este, who in truth was quenched </w:t>
      </w:r>
    </w:p>
    <w:p w14:paraId="56511C93" w14:textId="5369DF03" w:rsidR="000276C6" w:rsidRPr="00215E0A" w:rsidRDefault="000276C6" w:rsidP="00215E0A">
      <w:pPr>
        <w:pStyle w:val="Poetry"/>
      </w:pPr>
      <w:r w:rsidRPr="00215E0A">
        <w:t>up in the world by his un-natural son.”</w:t>
      </w:r>
    </w:p>
    <w:p w14:paraId="00C22526" w14:textId="77777777" w:rsidR="000276C6" w:rsidRPr="00215E0A" w:rsidRDefault="000276C6" w:rsidP="00215E0A">
      <w:pPr>
        <w:pStyle w:val="Poetry"/>
      </w:pPr>
      <w:r w:rsidRPr="00215E0A">
        <w:t>I turned then toward the Poet, but he said:</w:t>
      </w:r>
    </w:p>
    <w:p w14:paraId="3317CBF1" w14:textId="32F293DC" w:rsidR="000276C6" w:rsidRDefault="000276C6" w:rsidP="00215E0A">
      <w:pPr>
        <w:pStyle w:val="Poetry"/>
      </w:pPr>
      <w:r w:rsidRPr="00215E0A">
        <w:t>“Be he now first to thee, and second I.”</w:t>
      </w:r>
    </w:p>
    <w:p w14:paraId="1F1F3C36" w14:textId="77777777" w:rsidR="00215E0A" w:rsidRPr="00215E0A" w:rsidRDefault="00215E0A" w:rsidP="00215E0A">
      <w:pPr>
        <w:pStyle w:val="Poetry"/>
      </w:pPr>
    </w:p>
    <w:p w14:paraId="32F7ABAD" w14:textId="7511478B" w:rsidR="000276C6" w:rsidRPr="00215E0A" w:rsidRDefault="000276C6" w:rsidP="00215E0A">
      <w:pPr>
        <w:pStyle w:val="Poetry"/>
      </w:pPr>
      <w:r w:rsidRPr="00215E0A">
        <w:lastRenderedPageBreak/>
        <w:t>A little further on the Centaur stopped</w:t>
      </w:r>
    </w:p>
    <w:p w14:paraId="4B641BF3" w14:textId="77777777" w:rsidR="00215E0A" w:rsidRDefault="000276C6" w:rsidP="00215E0A">
      <w:pPr>
        <w:pStyle w:val="Poetry"/>
      </w:pPr>
      <w:r w:rsidRPr="00215E0A">
        <w:t xml:space="preserve">over some people who, it seemed, emerged </w:t>
      </w:r>
    </w:p>
    <w:p w14:paraId="6281E9FE" w14:textId="0C559C91" w:rsidR="000276C6" w:rsidRPr="00215E0A" w:rsidRDefault="000276C6" w:rsidP="00215E0A">
      <w:pPr>
        <w:pStyle w:val="Poetry"/>
      </w:pPr>
      <w:r w:rsidRPr="00215E0A">
        <w:t>out of that boiling river from their necks.</w:t>
      </w:r>
    </w:p>
    <w:p w14:paraId="0B6ECDE0" w14:textId="77777777" w:rsidR="00215E0A" w:rsidRDefault="000276C6" w:rsidP="00215E0A">
      <w:pPr>
        <w:pStyle w:val="Poetry"/>
      </w:pPr>
      <w:r w:rsidRPr="00215E0A">
        <w:t xml:space="preserve">On one side there a lonely shade he showed us, </w:t>
      </w:r>
    </w:p>
    <w:p w14:paraId="2CFAAB2D" w14:textId="5A9118BC" w:rsidR="000276C6" w:rsidRPr="00215E0A" w:rsidRDefault="000276C6" w:rsidP="00215E0A">
      <w:pPr>
        <w:pStyle w:val="Poetry"/>
      </w:pPr>
      <w:r w:rsidRPr="00215E0A">
        <w:t>and said: “He yonder in God’s bosom pierced</w:t>
      </w:r>
    </w:p>
    <w:p w14:paraId="27859CBD" w14:textId="493091C2" w:rsidR="000276C6" w:rsidRDefault="000276C6" w:rsidP="00215E0A">
      <w:pPr>
        <w:pStyle w:val="Poetry"/>
      </w:pPr>
      <w:r w:rsidRPr="00215E0A">
        <w:t>the heart, which still is honored on the Thames.”</w:t>
      </w:r>
    </w:p>
    <w:p w14:paraId="6754AA19" w14:textId="77777777" w:rsidR="00215E0A" w:rsidRPr="00215E0A" w:rsidRDefault="00215E0A" w:rsidP="00215E0A">
      <w:pPr>
        <w:pStyle w:val="Poetry"/>
      </w:pPr>
    </w:p>
    <w:p w14:paraId="627D61FA" w14:textId="77777777" w:rsidR="00215E0A" w:rsidRDefault="000276C6" w:rsidP="00215E0A">
      <w:pPr>
        <w:pStyle w:val="Poetry"/>
      </w:pPr>
      <w:r w:rsidRPr="00215E0A">
        <w:t xml:space="preserve">Then people I beheld who from the stream </w:t>
      </w:r>
    </w:p>
    <w:p w14:paraId="3D71837B" w14:textId="77777777" w:rsidR="00215E0A" w:rsidRDefault="000276C6" w:rsidP="00215E0A">
      <w:pPr>
        <w:pStyle w:val="Poetry"/>
      </w:pPr>
      <w:r w:rsidRPr="00215E0A">
        <w:t xml:space="preserve">held out their heads, and even all their chest; </w:t>
      </w:r>
    </w:p>
    <w:p w14:paraId="4BDACBC3" w14:textId="7F24AF99" w:rsidR="000276C6" w:rsidRPr="00215E0A" w:rsidRDefault="000276C6" w:rsidP="00215E0A">
      <w:pPr>
        <w:pStyle w:val="Poetry"/>
      </w:pPr>
      <w:r w:rsidRPr="00215E0A">
        <w:t>and many did I recognize of these.</w:t>
      </w:r>
    </w:p>
    <w:p w14:paraId="23C7CE29" w14:textId="77777777" w:rsidR="000276C6" w:rsidRPr="00215E0A" w:rsidRDefault="000276C6" w:rsidP="00215E0A">
      <w:pPr>
        <w:pStyle w:val="Poetry"/>
      </w:pPr>
      <w:r w:rsidRPr="00215E0A">
        <w:t>Thus shallower and shallower became</w:t>
      </w:r>
    </w:p>
    <w:p w14:paraId="433CB7F6" w14:textId="3C59EB48" w:rsidR="000276C6" w:rsidRPr="00215E0A" w:rsidRDefault="000276C6" w:rsidP="00215E0A">
      <w:pPr>
        <w:pStyle w:val="Poetry"/>
      </w:pPr>
      <w:r w:rsidRPr="00215E0A">
        <w:t>that blood, until it only cooked their feet;</w:t>
      </w:r>
    </w:p>
    <w:p w14:paraId="0B6A33A2" w14:textId="60A40B16" w:rsidR="000276C6" w:rsidRDefault="000276C6" w:rsidP="00215E0A">
      <w:pPr>
        <w:pStyle w:val="Poetry"/>
      </w:pPr>
      <w:r w:rsidRPr="00215E0A">
        <w:t>here was the place for us to ford the ditch.</w:t>
      </w:r>
    </w:p>
    <w:p w14:paraId="104A3458" w14:textId="77777777" w:rsidR="00215E0A" w:rsidRPr="00215E0A" w:rsidRDefault="00215E0A" w:rsidP="00215E0A">
      <w:pPr>
        <w:pStyle w:val="Poetry"/>
      </w:pPr>
    </w:p>
    <w:p w14:paraId="2C17587B" w14:textId="77777777" w:rsidR="00215E0A" w:rsidRDefault="000276C6" w:rsidP="00215E0A">
      <w:pPr>
        <w:pStyle w:val="Poetry"/>
      </w:pPr>
      <w:r w:rsidRPr="00215E0A">
        <w:t xml:space="preserve">“Even as thou seest that the boiling stream </w:t>
      </w:r>
    </w:p>
    <w:p w14:paraId="1ADC38FA" w14:textId="77777777" w:rsidR="00215E0A" w:rsidRDefault="000276C6" w:rsidP="00215E0A">
      <w:pPr>
        <w:pStyle w:val="Poetry"/>
      </w:pPr>
      <w:r w:rsidRPr="00215E0A">
        <w:t xml:space="preserve">grows shallow more and more on this side here,” </w:t>
      </w:r>
    </w:p>
    <w:p w14:paraId="044B8A79" w14:textId="16AA35BC" w:rsidR="000276C6" w:rsidRPr="00215E0A" w:rsidRDefault="000276C6" w:rsidP="00215E0A">
      <w:pPr>
        <w:pStyle w:val="Poetry"/>
      </w:pPr>
      <w:r w:rsidRPr="00215E0A">
        <w:t>the Centaur said, “I wish thee to believe</w:t>
      </w:r>
    </w:p>
    <w:p w14:paraId="610BF568" w14:textId="07EA7689" w:rsidR="000276C6" w:rsidRPr="00215E0A" w:rsidRDefault="000276C6" w:rsidP="00215E0A">
      <w:pPr>
        <w:pStyle w:val="Poetry"/>
      </w:pPr>
      <w:r w:rsidRPr="00215E0A">
        <w:t>that on this other side its bottom sinks</w:t>
      </w:r>
    </w:p>
    <w:p w14:paraId="3FFF8D79" w14:textId="77777777" w:rsidR="00215E0A" w:rsidRDefault="000276C6" w:rsidP="00215E0A">
      <w:pPr>
        <w:pStyle w:val="Poetry"/>
      </w:pPr>
      <w:r w:rsidRPr="00215E0A">
        <w:t xml:space="preserve">increasingly, until it joins the place </w:t>
      </w:r>
    </w:p>
    <w:p w14:paraId="2A2E61A6" w14:textId="77777777" w:rsidR="00215E0A" w:rsidRDefault="000276C6" w:rsidP="00215E0A">
      <w:pPr>
        <w:pStyle w:val="Poetry"/>
      </w:pPr>
      <w:r w:rsidRPr="00215E0A">
        <w:t xml:space="preserve">where it behooveth tyranny to groan. </w:t>
      </w:r>
    </w:p>
    <w:p w14:paraId="4961FB08" w14:textId="77777777" w:rsidR="00215E0A" w:rsidRDefault="000276C6" w:rsidP="00215E0A">
      <w:pPr>
        <w:pStyle w:val="Poetry"/>
      </w:pPr>
      <w:r w:rsidRPr="00215E0A">
        <w:t xml:space="preserve">Justice Divine is over here tormenting </w:t>
      </w:r>
    </w:p>
    <w:p w14:paraId="22D2927D" w14:textId="5064E2EA" w:rsidR="000276C6" w:rsidRPr="00215E0A" w:rsidRDefault="000276C6" w:rsidP="00215E0A">
      <w:pPr>
        <w:pStyle w:val="Poetry"/>
      </w:pPr>
      <w:r w:rsidRPr="00215E0A">
        <w:t>that Attila who was a scourge on earth,</w:t>
      </w:r>
    </w:p>
    <w:p w14:paraId="034A9AFB" w14:textId="749F5D84" w:rsidR="000276C6" w:rsidRPr="00215E0A" w:rsidRDefault="000276C6" w:rsidP="00215E0A">
      <w:pPr>
        <w:pStyle w:val="Poetry"/>
      </w:pPr>
      <w:r w:rsidRPr="00215E0A">
        <w:t>Pyrrhus, and Sextus; and forever milks</w:t>
      </w:r>
    </w:p>
    <w:p w14:paraId="6F747D47" w14:textId="77777777" w:rsidR="00215E0A" w:rsidRDefault="000276C6" w:rsidP="00215E0A">
      <w:pPr>
        <w:pStyle w:val="Poetry"/>
      </w:pPr>
      <w:r w:rsidRPr="00215E0A">
        <w:t xml:space="preserve">the tears, which with the boiling it unlocks, </w:t>
      </w:r>
    </w:p>
    <w:p w14:paraId="35F4BB6C" w14:textId="77777777" w:rsidR="00215E0A" w:rsidRDefault="000276C6" w:rsidP="00215E0A">
      <w:pPr>
        <w:pStyle w:val="Poetry"/>
      </w:pPr>
      <w:r w:rsidRPr="00215E0A">
        <w:t xml:space="preserve">from Rinier da Corneto and Rinier Pazzo, </w:t>
      </w:r>
    </w:p>
    <w:p w14:paraId="6028534B" w14:textId="08C6F84D" w:rsidR="000276C6" w:rsidRDefault="000276C6" w:rsidP="00215E0A">
      <w:pPr>
        <w:pStyle w:val="Poetry"/>
      </w:pPr>
      <w:r w:rsidRPr="00215E0A">
        <w:t>who on the highroads waged so great a war.”</w:t>
      </w:r>
    </w:p>
    <w:p w14:paraId="5430622F" w14:textId="77777777" w:rsidR="00215E0A" w:rsidRPr="00215E0A" w:rsidRDefault="00215E0A" w:rsidP="00215E0A">
      <w:pPr>
        <w:pStyle w:val="Poetry"/>
      </w:pPr>
    </w:p>
    <w:p w14:paraId="0610425D" w14:textId="77777777" w:rsidR="000276C6" w:rsidRPr="00215E0A" w:rsidRDefault="000276C6" w:rsidP="00215E0A">
      <w:pPr>
        <w:pStyle w:val="Poetry"/>
      </w:pPr>
      <w:r w:rsidRPr="00215E0A">
        <w:t>He then turned back, and crossed the ford again.</w:t>
      </w:r>
    </w:p>
    <w:p w14:paraId="53907A05" w14:textId="77777777" w:rsidR="000276C6" w:rsidRDefault="000276C6" w:rsidP="000276C6">
      <w:pPr>
        <w:pStyle w:val="BodyText"/>
        <w:rPr>
          <w:sz w:val="28"/>
        </w:rPr>
      </w:pPr>
    </w:p>
    <w:p w14:paraId="68A5FAF0" w14:textId="77777777" w:rsidR="000276C6" w:rsidRPr="00215E0A" w:rsidRDefault="000276C6" w:rsidP="00215E0A">
      <w:pPr>
        <w:pStyle w:val="Heading3"/>
      </w:pPr>
      <w:r w:rsidRPr="00215E0A">
        <w:t>Inferno XIII</w:t>
      </w:r>
    </w:p>
    <w:p w14:paraId="4298C352" w14:textId="77777777" w:rsidR="000276C6" w:rsidRPr="00215E0A" w:rsidRDefault="000276C6" w:rsidP="00215E0A">
      <w:pPr>
        <w:pStyle w:val="Heading4"/>
      </w:pPr>
      <w:r w:rsidRPr="00215E0A">
        <w:t>The Seventh Circle. The Second Ring. Violence against Oneself. Suicides and Squanderers</w:t>
      </w:r>
    </w:p>
    <w:p w14:paraId="7989FD79" w14:textId="77777777" w:rsidR="000276C6" w:rsidRPr="00215E0A" w:rsidRDefault="000276C6" w:rsidP="00215E0A">
      <w:pPr>
        <w:pStyle w:val="Poetry"/>
      </w:pPr>
      <w:r w:rsidRPr="00215E0A">
        <w:t>Not yet had Nessus reached the other side,</w:t>
      </w:r>
    </w:p>
    <w:p w14:paraId="596CDC94" w14:textId="77777777" w:rsidR="00215E0A" w:rsidRDefault="000276C6" w:rsidP="00215E0A">
      <w:pPr>
        <w:pStyle w:val="Poetry"/>
      </w:pPr>
      <w:r w:rsidRPr="00215E0A">
        <w:t xml:space="preserve">when we had set our steps within a wood, </w:t>
      </w:r>
    </w:p>
    <w:p w14:paraId="64DA5B50" w14:textId="77777777" w:rsidR="00215E0A" w:rsidRDefault="000276C6" w:rsidP="00215E0A">
      <w:pPr>
        <w:pStyle w:val="Poetry"/>
      </w:pPr>
      <w:r w:rsidRPr="00215E0A">
        <w:t xml:space="preserve">which was not marked by any path whatever. </w:t>
      </w:r>
    </w:p>
    <w:p w14:paraId="3DCDFF3F" w14:textId="40570151" w:rsidR="000276C6" w:rsidRPr="00215E0A" w:rsidRDefault="000276C6" w:rsidP="00215E0A">
      <w:pPr>
        <w:pStyle w:val="Poetry"/>
      </w:pPr>
      <w:r w:rsidRPr="00215E0A">
        <w:lastRenderedPageBreak/>
        <w:t>No green leaves there, but leaves of gloomy hue;</w:t>
      </w:r>
    </w:p>
    <w:p w14:paraId="22C5EA22" w14:textId="6E7F6ABB" w:rsidR="000276C6" w:rsidRPr="00215E0A" w:rsidRDefault="000276C6" w:rsidP="00215E0A">
      <w:pPr>
        <w:pStyle w:val="Poetry"/>
      </w:pPr>
      <w:r w:rsidRPr="00215E0A">
        <w:t>no smooth and straight, but gnarled and twisted, twigs;</w:t>
      </w:r>
    </w:p>
    <w:p w14:paraId="1DB3D074" w14:textId="77777777" w:rsidR="000276C6" w:rsidRPr="00215E0A" w:rsidRDefault="000276C6" w:rsidP="00215E0A">
      <w:pPr>
        <w:pStyle w:val="Poetry"/>
      </w:pPr>
      <w:r w:rsidRPr="00215E0A">
        <w:t>nor was there any fruit, but poison-thorns.</w:t>
      </w:r>
    </w:p>
    <w:p w14:paraId="78352387" w14:textId="77777777" w:rsidR="00215E0A" w:rsidRDefault="000276C6" w:rsidP="00215E0A">
      <w:pPr>
        <w:pStyle w:val="Poetry"/>
      </w:pPr>
      <w:r w:rsidRPr="00215E0A">
        <w:t xml:space="preserve">No thickets rough and dense as these are owned </w:t>
      </w:r>
    </w:p>
    <w:p w14:paraId="1B806EFB" w14:textId="77777777" w:rsidR="00215E0A" w:rsidRDefault="000276C6" w:rsidP="00215E0A">
      <w:pPr>
        <w:pStyle w:val="Poetry"/>
      </w:pPr>
      <w:r w:rsidRPr="00215E0A">
        <w:t xml:space="preserve">by those wild beasts, that hate the tilled estates </w:t>
      </w:r>
    </w:p>
    <w:p w14:paraId="1650AB2A" w14:textId="292E660E" w:rsidR="000276C6" w:rsidRDefault="000276C6" w:rsidP="00215E0A">
      <w:pPr>
        <w:pStyle w:val="Poetry"/>
      </w:pPr>
      <w:r w:rsidRPr="00215E0A">
        <w:t>that lie between the Cécina and Corneto.</w:t>
      </w:r>
    </w:p>
    <w:p w14:paraId="740DFCE0" w14:textId="77777777" w:rsidR="00215E0A" w:rsidRPr="00215E0A" w:rsidRDefault="00215E0A" w:rsidP="00215E0A">
      <w:pPr>
        <w:pStyle w:val="Poetry"/>
      </w:pPr>
    </w:p>
    <w:p w14:paraId="2FC32680" w14:textId="386A7D48" w:rsidR="000276C6" w:rsidRPr="00215E0A" w:rsidRDefault="000276C6" w:rsidP="00215E0A">
      <w:pPr>
        <w:pStyle w:val="Poetry"/>
      </w:pPr>
      <w:r w:rsidRPr="00215E0A">
        <w:t>Herein those ugly Harpies make their nest,</w:t>
      </w:r>
    </w:p>
    <w:p w14:paraId="1F84BF78" w14:textId="77777777" w:rsidR="00215E0A" w:rsidRDefault="000276C6" w:rsidP="00215E0A">
      <w:pPr>
        <w:pStyle w:val="Poetry"/>
      </w:pPr>
      <w:r w:rsidRPr="00215E0A">
        <w:t xml:space="preserve">who drove the Trojans from the Strophades, </w:t>
      </w:r>
    </w:p>
    <w:p w14:paraId="6CA8D7D6" w14:textId="6854FD42" w:rsidR="000276C6" w:rsidRPr="00215E0A" w:rsidRDefault="000276C6" w:rsidP="00215E0A">
      <w:pPr>
        <w:pStyle w:val="Poetry"/>
      </w:pPr>
      <w:r w:rsidRPr="00215E0A">
        <w:t>with gloomy prophecies of future loss.</w:t>
      </w:r>
    </w:p>
    <w:p w14:paraId="4790EA00" w14:textId="77777777" w:rsidR="00215E0A" w:rsidRDefault="000276C6" w:rsidP="00215E0A">
      <w:pPr>
        <w:pStyle w:val="Poetry"/>
      </w:pPr>
      <w:r w:rsidRPr="00215E0A">
        <w:t xml:space="preserve">Wide wings they have, and human necks and faces; </w:t>
      </w:r>
    </w:p>
    <w:p w14:paraId="246D16B1" w14:textId="42B2270D" w:rsidR="000276C6" w:rsidRPr="00215E0A" w:rsidRDefault="000276C6" w:rsidP="00215E0A">
      <w:pPr>
        <w:pStyle w:val="Poetry"/>
      </w:pPr>
      <w:r w:rsidRPr="00215E0A">
        <w:t>their feet are clawed, and feathered their great bellies;</w:t>
      </w:r>
    </w:p>
    <w:p w14:paraId="080C5826" w14:textId="6B911578" w:rsidR="000276C6" w:rsidRDefault="000276C6" w:rsidP="00215E0A">
      <w:pPr>
        <w:pStyle w:val="Poetry"/>
      </w:pPr>
      <w:r w:rsidRPr="00215E0A">
        <w:t>they utter wailings on the uncouth trees.</w:t>
      </w:r>
    </w:p>
    <w:p w14:paraId="37F19767" w14:textId="77777777" w:rsidR="00215E0A" w:rsidRPr="00215E0A" w:rsidRDefault="00215E0A" w:rsidP="00215E0A">
      <w:pPr>
        <w:pStyle w:val="Poetry"/>
      </w:pPr>
    </w:p>
    <w:p w14:paraId="5C9E6718" w14:textId="77777777" w:rsidR="000276C6" w:rsidRPr="00215E0A" w:rsidRDefault="000276C6" w:rsidP="00215E0A">
      <w:pPr>
        <w:pStyle w:val="Poetry"/>
      </w:pPr>
      <w:r w:rsidRPr="00215E0A">
        <w:t>My kindly Teacher then began to say:</w:t>
      </w:r>
    </w:p>
    <w:p w14:paraId="43E5F3E3" w14:textId="77777777" w:rsidR="000276C6" w:rsidRPr="00215E0A" w:rsidRDefault="000276C6" w:rsidP="00215E0A">
      <w:pPr>
        <w:pStyle w:val="Poetry"/>
      </w:pPr>
      <w:r w:rsidRPr="00215E0A">
        <w:t>“Before thou enter any further, know</w:t>
      </w:r>
    </w:p>
    <w:p w14:paraId="17B45CCB" w14:textId="77777777" w:rsidR="00215E0A" w:rsidRDefault="000276C6" w:rsidP="00215E0A">
      <w:pPr>
        <w:pStyle w:val="Poetry"/>
      </w:pPr>
      <w:r w:rsidRPr="00215E0A">
        <w:t xml:space="preserve">that in the second ring thou art, and wilt be, </w:t>
      </w:r>
    </w:p>
    <w:p w14:paraId="67CA2214" w14:textId="4A4A192B" w:rsidR="000276C6" w:rsidRPr="00215E0A" w:rsidRDefault="000276C6" w:rsidP="00215E0A">
      <w:pPr>
        <w:pStyle w:val="Poetry"/>
      </w:pPr>
      <w:r w:rsidRPr="00215E0A">
        <w:t>until thou reach the horrid plain of sand;</w:t>
      </w:r>
    </w:p>
    <w:p w14:paraId="508A5891" w14:textId="1FB5F3F9" w:rsidR="000276C6" w:rsidRPr="00215E0A" w:rsidRDefault="000276C6" w:rsidP="00215E0A">
      <w:pPr>
        <w:pStyle w:val="Poetry"/>
      </w:pPr>
      <w:r w:rsidRPr="00215E0A">
        <w:t>hence look around thee well, and things thou’lt see,</w:t>
      </w:r>
    </w:p>
    <w:p w14:paraId="6674A3D1" w14:textId="225D4FF5" w:rsidR="000276C6" w:rsidRDefault="000276C6" w:rsidP="00215E0A">
      <w:pPr>
        <w:pStyle w:val="Poetry"/>
      </w:pPr>
      <w:r w:rsidRPr="00215E0A">
        <w:t>that from my words would take away belief.”</w:t>
      </w:r>
    </w:p>
    <w:p w14:paraId="70D11BD4" w14:textId="77777777" w:rsidR="00215E0A" w:rsidRPr="00215E0A" w:rsidRDefault="00215E0A" w:rsidP="00215E0A">
      <w:pPr>
        <w:pStyle w:val="Poetry"/>
      </w:pPr>
    </w:p>
    <w:p w14:paraId="23BD6D68" w14:textId="77777777" w:rsidR="000276C6" w:rsidRPr="00215E0A" w:rsidRDefault="000276C6" w:rsidP="00215E0A">
      <w:pPr>
        <w:pStyle w:val="Poetry"/>
      </w:pPr>
      <w:r w:rsidRPr="00215E0A">
        <w:t>Moans I heard uttered upon every side,</w:t>
      </w:r>
    </w:p>
    <w:p w14:paraId="388067DB" w14:textId="77777777" w:rsidR="00215E0A" w:rsidRDefault="000276C6" w:rsidP="00215E0A">
      <w:pPr>
        <w:pStyle w:val="Poetry"/>
      </w:pPr>
      <w:r w:rsidRPr="00215E0A">
        <w:t xml:space="preserve">but saw no person who might make them there; </w:t>
      </w:r>
    </w:p>
    <w:p w14:paraId="351AF883" w14:textId="21258C34" w:rsidR="000276C6" w:rsidRPr="00215E0A" w:rsidRDefault="000276C6" w:rsidP="00215E0A">
      <w:pPr>
        <w:pStyle w:val="Poetry"/>
      </w:pPr>
      <w:r w:rsidRPr="00215E0A">
        <w:t>hence, utterly confused, I checked my steps.</w:t>
      </w:r>
    </w:p>
    <w:p w14:paraId="66BC893D" w14:textId="6C6AD3EF" w:rsidR="000276C6" w:rsidRPr="00215E0A" w:rsidRDefault="000276C6" w:rsidP="00215E0A">
      <w:pPr>
        <w:pStyle w:val="Poetry"/>
      </w:pPr>
      <w:r w:rsidRPr="00215E0A">
        <w:t>I think he thought I thought that all those voices</w:t>
      </w:r>
    </w:p>
    <w:p w14:paraId="2057B144" w14:textId="77777777" w:rsidR="00215E0A" w:rsidRDefault="000276C6" w:rsidP="00215E0A">
      <w:pPr>
        <w:pStyle w:val="Poetry"/>
      </w:pPr>
      <w:r w:rsidRPr="00215E0A">
        <w:t xml:space="preserve">were uttered from among those thorny trunks </w:t>
      </w:r>
    </w:p>
    <w:p w14:paraId="69E9C638" w14:textId="595155DC" w:rsidR="000276C6" w:rsidRPr="00215E0A" w:rsidRDefault="000276C6" w:rsidP="00215E0A">
      <w:pPr>
        <w:pStyle w:val="Poetry"/>
      </w:pPr>
      <w:r w:rsidRPr="00215E0A">
        <w:t>by people hiding there on our account.</w:t>
      </w:r>
    </w:p>
    <w:p w14:paraId="0AA6992B" w14:textId="77777777" w:rsidR="00215E0A" w:rsidRDefault="000276C6" w:rsidP="00215E0A">
      <w:pPr>
        <w:pStyle w:val="Poetry"/>
      </w:pPr>
      <w:r w:rsidRPr="00215E0A">
        <w:t xml:space="preserve">The Teacher therefore said: “If thou break off </w:t>
      </w:r>
    </w:p>
    <w:p w14:paraId="4866431C" w14:textId="5F383719" w:rsidR="000276C6" w:rsidRPr="00215E0A" w:rsidRDefault="000276C6" w:rsidP="00215E0A">
      <w:pPr>
        <w:pStyle w:val="Poetry"/>
      </w:pPr>
      <w:r w:rsidRPr="00215E0A">
        <w:t>a little twig from any of these trees,</w:t>
      </w:r>
    </w:p>
    <w:p w14:paraId="1629712D" w14:textId="3B51EA33" w:rsidR="000276C6" w:rsidRDefault="000276C6" w:rsidP="00215E0A">
      <w:pPr>
        <w:pStyle w:val="Poetry"/>
      </w:pPr>
      <w:r w:rsidRPr="00215E0A">
        <w:t>the thoughts thou hast will all be proven false.”</w:t>
      </w:r>
    </w:p>
    <w:p w14:paraId="509281F0" w14:textId="77777777" w:rsidR="00215E0A" w:rsidRPr="00215E0A" w:rsidRDefault="00215E0A" w:rsidP="00215E0A">
      <w:pPr>
        <w:pStyle w:val="Poetry"/>
      </w:pPr>
    </w:p>
    <w:p w14:paraId="69896C61" w14:textId="77777777" w:rsidR="00215E0A" w:rsidRDefault="000276C6" w:rsidP="00215E0A">
      <w:pPr>
        <w:pStyle w:val="Poetry"/>
      </w:pPr>
      <w:r w:rsidRPr="00215E0A">
        <w:t xml:space="preserve">I then stretched out my hand a little way, </w:t>
      </w:r>
    </w:p>
    <w:p w14:paraId="4EE78352" w14:textId="1F8FC51B" w:rsidR="000276C6" w:rsidRPr="00215E0A" w:rsidRDefault="000276C6" w:rsidP="00215E0A">
      <w:pPr>
        <w:pStyle w:val="Poetry"/>
      </w:pPr>
      <w:r w:rsidRPr="00215E0A">
        <w:t>and from a sturdy thorn-tree plucked a twig,</w:t>
      </w:r>
    </w:p>
    <w:p w14:paraId="22A5AE91" w14:textId="77777777" w:rsidR="000276C6" w:rsidRPr="00215E0A" w:rsidRDefault="000276C6" w:rsidP="00215E0A">
      <w:pPr>
        <w:pStyle w:val="Poetry"/>
      </w:pPr>
      <w:r w:rsidRPr="00215E0A">
        <w:t>whereat its trunk cried out: “Why dost thou rend me?”</w:t>
      </w:r>
    </w:p>
    <w:p w14:paraId="4926B8FB" w14:textId="77777777" w:rsidR="000276C6" w:rsidRPr="00215E0A" w:rsidRDefault="000276C6" w:rsidP="00215E0A">
      <w:pPr>
        <w:pStyle w:val="Poetry"/>
      </w:pPr>
      <w:r w:rsidRPr="00215E0A">
        <w:t>Then, after growing dark with blood, its cry</w:t>
      </w:r>
    </w:p>
    <w:p w14:paraId="6D9359E2" w14:textId="19895111" w:rsidR="000276C6" w:rsidRPr="00215E0A" w:rsidRDefault="000276C6" w:rsidP="00215E0A">
      <w:pPr>
        <w:pStyle w:val="Poetry"/>
      </w:pPr>
      <w:r w:rsidRPr="00215E0A">
        <w:lastRenderedPageBreak/>
        <w:t>began again: “Why dost thou break me off?</w:t>
      </w:r>
    </w:p>
    <w:p w14:paraId="48EC3819" w14:textId="77777777" w:rsidR="000276C6" w:rsidRPr="00215E0A" w:rsidRDefault="000276C6" w:rsidP="00215E0A">
      <w:pPr>
        <w:pStyle w:val="Poetry"/>
      </w:pPr>
      <w:r w:rsidRPr="00215E0A">
        <w:t>Hast thou no spirit of compassion in thee?</w:t>
      </w:r>
    </w:p>
    <w:p w14:paraId="10DDC660" w14:textId="77777777" w:rsidR="00215E0A" w:rsidRDefault="000276C6" w:rsidP="00215E0A">
      <w:pPr>
        <w:pStyle w:val="Poetry"/>
      </w:pPr>
      <w:r w:rsidRPr="00215E0A">
        <w:t xml:space="preserve">Men were we once, and now are stocks become; </w:t>
      </w:r>
    </w:p>
    <w:p w14:paraId="2EBCE8C3" w14:textId="77777777" w:rsidR="00215E0A" w:rsidRDefault="000276C6" w:rsidP="00215E0A">
      <w:pPr>
        <w:pStyle w:val="Poetry"/>
      </w:pPr>
      <w:r w:rsidRPr="00215E0A">
        <w:t xml:space="preserve">thy hand ought surely to have had more pity, </w:t>
      </w:r>
    </w:p>
    <w:p w14:paraId="293100CF" w14:textId="203A4FE4" w:rsidR="000276C6" w:rsidRDefault="000276C6" w:rsidP="00215E0A">
      <w:pPr>
        <w:pStyle w:val="Poetry"/>
      </w:pPr>
      <w:r w:rsidRPr="00215E0A">
        <w:t>even if the souls of serpents we had been.”</w:t>
      </w:r>
    </w:p>
    <w:p w14:paraId="7817A981" w14:textId="77777777" w:rsidR="00215E0A" w:rsidRPr="00215E0A" w:rsidRDefault="00215E0A" w:rsidP="00215E0A">
      <w:pPr>
        <w:pStyle w:val="Poetry"/>
      </w:pPr>
    </w:p>
    <w:p w14:paraId="57F8C3FD" w14:textId="2CBE137D" w:rsidR="000276C6" w:rsidRPr="00215E0A" w:rsidRDefault="000276C6" w:rsidP="00215E0A">
      <w:pPr>
        <w:pStyle w:val="Poetry"/>
      </w:pPr>
      <w:r w:rsidRPr="00215E0A">
        <w:t>As from a fresh, green log, that at one end</w:t>
      </w:r>
    </w:p>
    <w:p w14:paraId="47397D33" w14:textId="77777777" w:rsidR="00215E0A" w:rsidRDefault="000276C6" w:rsidP="00215E0A">
      <w:pPr>
        <w:pStyle w:val="Poetry"/>
      </w:pPr>
      <w:r w:rsidRPr="00215E0A">
        <w:t xml:space="preserve">is being burned, and at the other drips </w:t>
      </w:r>
    </w:p>
    <w:p w14:paraId="1BE39BE0" w14:textId="77777777" w:rsidR="00215E0A" w:rsidRDefault="000276C6" w:rsidP="00215E0A">
      <w:pPr>
        <w:pStyle w:val="Poetry"/>
      </w:pPr>
      <w:r w:rsidRPr="00215E0A">
        <w:t xml:space="preserve">and makes a hissing with the escaping air; </w:t>
      </w:r>
    </w:p>
    <w:p w14:paraId="7D83A2FD" w14:textId="0384E220" w:rsidR="000276C6" w:rsidRPr="00215E0A" w:rsidRDefault="000276C6" w:rsidP="00215E0A">
      <w:pPr>
        <w:pStyle w:val="Poetry"/>
      </w:pPr>
      <w:r w:rsidRPr="00215E0A">
        <w:t>so from the broken twig together issued</w:t>
      </w:r>
    </w:p>
    <w:p w14:paraId="3E10BB32" w14:textId="77777777" w:rsidR="000276C6" w:rsidRPr="00215E0A" w:rsidRDefault="000276C6" w:rsidP="00215E0A">
      <w:pPr>
        <w:pStyle w:val="Poetry"/>
      </w:pPr>
      <w:r w:rsidRPr="00215E0A">
        <w:t>both words and blood; I therefore dropped the end,</w:t>
      </w:r>
    </w:p>
    <w:p w14:paraId="22EA4D99" w14:textId="0D3CE3A8" w:rsidR="000276C6" w:rsidRDefault="000276C6" w:rsidP="00215E0A">
      <w:pPr>
        <w:pStyle w:val="Poetry"/>
      </w:pPr>
      <w:r w:rsidRPr="00215E0A">
        <w:t>and stood dumbfounded, like a man who fears.</w:t>
      </w:r>
    </w:p>
    <w:p w14:paraId="73F6557B" w14:textId="77777777" w:rsidR="00215E0A" w:rsidRPr="00215E0A" w:rsidRDefault="00215E0A" w:rsidP="00215E0A">
      <w:pPr>
        <w:pStyle w:val="Poetry"/>
      </w:pPr>
    </w:p>
    <w:p w14:paraId="11AFB7A8" w14:textId="77777777" w:rsidR="000276C6" w:rsidRPr="00215E0A" w:rsidRDefault="000276C6" w:rsidP="00215E0A">
      <w:pPr>
        <w:pStyle w:val="Poetry"/>
      </w:pPr>
      <w:r w:rsidRPr="00215E0A">
        <w:t>“Had he before been able to believe,</w:t>
      </w:r>
    </w:p>
    <w:p w14:paraId="1D25700A" w14:textId="77777777" w:rsidR="000276C6" w:rsidRPr="00215E0A" w:rsidRDefault="000276C6" w:rsidP="00215E0A">
      <w:pPr>
        <w:pStyle w:val="Poetry"/>
      </w:pPr>
      <w:r w:rsidRPr="00215E0A">
        <w:t>O wounded soul,” replied my Sage to him,</w:t>
      </w:r>
    </w:p>
    <w:p w14:paraId="6D0BD4EF" w14:textId="77777777" w:rsidR="000276C6" w:rsidRPr="00215E0A" w:rsidRDefault="000276C6" w:rsidP="00215E0A">
      <w:pPr>
        <w:pStyle w:val="Poetry"/>
      </w:pPr>
      <w:r w:rsidRPr="00215E0A">
        <w:t>“what in my verses only he has seen,</w:t>
      </w:r>
    </w:p>
    <w:p w14:paraId="79F4C0B8" w14:textId="77777777" w:rsidR="000276C6" w:rsidRPr="00215E0A" w:rsidRDefault="000276C6" w:rsidP="00215E0A">
      <w:pPr>
        <w:pStyle w:val="Poetry"/>
      </w:pPr>
      <w:r w:rsidRPr="00215E0A">
        <w:t>he had not set his hand on thee; whereas</w:t>
      </w:r>
    </w:p>
    <w:p w14:paraId="3D924243" w14:textId="6D76EB88" w:rsidR="000276C6" w:rsidRPr="00215E0A" w:rsidRDefault="000276C6" w:rsidP="00215E0A">
      <w:pPr>
        <w:pStyle w:val="Poetry"/>
      </w:pPr>
      <w:r w:rsidRPr="00215E0A">
        <w:t>the thing’s incredibility has made me</w:t>
      </w:r>
    </w:p>
    <w:p w14:paraId="2F04E214" w14:textId="77777777" w:rsidR="000276C6" w:rsidRPr="00215E0A" w:rsidRDefault="000276C6" w:rsidP="00215E0A">
      <w:pPr>
        <w:pStyle w:val="Poetry"/>
      </w:pPr>
      <w:r w:rsidRPr="00215E0A">
        <w:t>lead him to do what I myself regret.</w:t>
      </w:r>
    </w:p>
    <w:p w14:paraId="7D9371E6" w14:textId="77777777" w:rsidR="00215E0A" w:rsidRDefault="000276C6" w:rsidP="00215E0A">
      <w:pPr>
        <w:pStyle w:val="Poetry"/>
      </w:pPr>
      <w:r w:rsidRPr="00215E0A">
        <w:t xml:space="preserve">But tell him who thou wast, that he, by way </w:t>
      </w:r>
    </w:p>
    <w:p w14:paraId="6961D5A8" w14:textId="0636C0EA" w:rsidR="000276C6" w:rsidRPr="00215E0A" w:rsidRDefault="000276C6" w:rsidP="00215E0A">
      <w:pPr>
        <w:pStyle w:val="Poetry"/>
      </w:pPr>
      <w:r w:rsidRPr="00215E0A">
        <w:t>of compensation, may refresh thy fame</w:t>
      </w:r>
    </w:p>
    <w:p w14:paraId="694E774E" w14:textId="1C857ACB" w:rsidR="000276C6" w:rsidRDefault="000276C6" w:rsidP="00215E0A">
      <w:pPr>
        <w:pStyle w:val="Poetry"/>
      </w:pPr>
      <w:r w:rsidRPr="00215E0A">
        <w:t>up in the world, where he can still return.”</w:t>
      </w:r>
    </w:p>
    <w:p w14:paraId="47C48980" w14:textId="77777777" w:rsidR="00215E0A" w:rsidRPr="00215E0A" w:rsidRDefault="00215E0A" w:rsidP="00215E0A">
      <w:pPr>
        <w:pStyle w:val="Poetry"/>
      </w:pPr>
    </w:p>
    <w:p w14:paraId="0243CD0C" w14:textId="60087B68" w:rsidR="000276C6" w:rsidRPr="00215E0A" w:rsidRDefault="000276C6" w:rsidP="00215E0A">
      <w:pPr>
        <w:pStyle w:val="Poetry"/>
      </w:pPr>
      <w:r w:rsidRPr="00215E0A">
        <w:t>The trunk: “With sweet words thou dost so entice me,</w:t>
      </w:r>
    </w:p>
    <w:p w14:paraId="20895077" w14:textId="77777777" w:rsidR="00215E0A" w:rsidRDefault="000276C6" w:rsidP="00215E0A">
      <w:pPr>
        <w:pStyle w:val="Poetry"/>
      </w:pPr>
      <w:r w:rsidRPr="00215E0A">
        <w:t xml:space="preserve">that I can not keep still; be not annoyed, </w:t>
      </w:r>
    </w:p>
    <w:p w14:paraId="7E1DF370" w14:textId="407340CA" w:rsidR="000276C6" w:rsidRPr="00215E0A" w:rsidRDefault="000276C6" w:rsidP="00215E0A">
      <w:pPr>
        <w:pStyle w:val="Poetry"/>
      </w:pPr>
      <w:r w:rsidRPr="00215E0A">
        <w:t>if I am tempted to a little talk.</w:t>
      </w:r>
    </w:p>
    <w:p w14:paraId="5E1104BA" w14:textId="77777777" w:rsidR="000276C6" w:rsidRPr="00215E0A" w:rsidRDefault="000276C6" w:rsidP="00215E0A">
      <w:pPr>
        <w:pStyle w:val="Poetry"/>
      </w:pPr>
      <w:r w:rsidRPr="00215E0A">
        <w:t>I am the man who once held both the keys</w:t>
      </w:r>
    </w:p>
    <w:p w14:paraId="4DEF39D9" w14:textId="77777777" w:rsidR="000276C6" w:rsidRPr="00215E0A" w:rsidRDefault="000276C6" w:rsidP="00215E0A">
      <w:pPr>
        <w:pStyle w:val="Poetry"/>
      </w:pPr>
      <w:r w:rsidRPr="00215E0A">
        <w:t>of Frederick’s heart, and he who turned them round</w:t>
      </w:r>
    </w:p>
    <w:p w14:paraId="6D8B1159" w14:textId="6981E7C4" w:rsidR="000276C6" w:rsidRPr="00215E0A" w:rsidRDefault="000276C6" w:rsidP="00215E0A">
      <w:pPr>
        <w:pStyle w:val="Poetry"/>
      </w:pPr>
      <w:r w:rsidRPr="00215E0A">
        <w:t>so gently, locking and unlocking it,</w:t>
      </w:r>
    </w:p>
    <w:p w14:paraId="59837C34" w14:textId="77777777" w:rsidR="00215E0A" w:rsidRDefault="000276C6" w:rsidP="00215E0A">
      <w:pPr>
        <w:pStyle w:val="Poetry"/>
      </w:pPr>
      <w:r w:rsidRPr="00215E0A">
        <w:t xml:space="preserve">that most men from his secrets I withheld; </w:t>
      </w:r>
    </w:p>
    <w:p w14:paraId="0B25632B" w14:textId="37A53F8B" w:rsidR="000276C6" w:rsidRPr="00215E0A" w:rsidRDefault="000276C6" w:rsidP="00215E0A">
      <w:pPr>
        <w:pStyle w:val="Poetry"/>
      </w:pPr>
      <w:r w:rsidRPr="00215E0A">
        <w:t>so faithful was I to my glorious charge,</w:t>
      </w:r>
    </w:p>
    <w:p w14:paraId="345A2863" w14:textId="77777777" w:rsidR="000276C6" w:rsidRPr="00215E0A" w:rsidRDefault="000276C6" w:rsidP="00215E0A">
      <w:pPr>
        <w:pStyle w:val="Poetry"/>
      </w:pPr>
      <w:r w:rsidRPr="00215E0A">
        <w:t>that for its sake I lost both sleep and strength.</w:t>
      </w:r>
    </w:p>
    <w:p w14:paraId="01CC278C" w14:textId="77777777" w:rsidR="000276C6" w:rsidRPr="00215E0A" w:rsidRDefault="000276C6" w:rsidP="00215E0A">
      <w:pPr>
        <w:pStyle w:val="Poetry"/>
      </w:pPr>
      <w:r w:rsidRPr="00215E0A">
        <w:t>The courtesan who never turned away</w:t>
      </w:r>
    </w:p>
    <w:p w14:paraId="1015E793" w14:textId="0F1BE91A" w:rsidR="000276C6" w:rsidRPr="00215E0A" w:rsidRDefault="000276C6" w:rsidP="00215E0A">
      <w:pPr>
        <w:pStyle w:val="Poetry"/>
      </w:pPr>
      <w:r w:rsidRPr="00215E0A">
        <w:t>her harlot eyes from Caesar’s dwelling-place,</w:t>
      </w:r>
    </w:p>
    <w:p w14:paraId="38B2F602" w14:textId="77777777" w:rsidR="00215E0A" w:rsidRDefault="000276C6" w:rsidP="00215E0A">
      <w:pPr>
        <w:pStyle w:val="Poetry"/>
      </w:pPr>
      <w:r w:rsidRPr="00215E0A">
        <w:t xml:space="preserve">a common form of death and vice of courts, </w:t>
      </w:r>
    </w:p>
    <w:p w14:paraId="0D502726" w14:textId="77777777" w:rsidR="00215E0A" w:rsidRDefault="000276C6" w:rsidP="00215E0A">
      <w:pPr>
        <w:pStyle w:val="Poetry"/>
      </w:pPr>
      <w:r w:rsidRPr="00215E0A">
        <w:lastRenderedPageBreak/>
        <w:t xml:space="preserve">’gainst me inflamed the minds of every one; </w:t>
      </w:r>
    </w:p>
    <w:p w14:paraId="3361B158" w14:textId="44946E16" w:rsidR="000276C6" w:rsidRPr="00215E0A" w:rsidRDefault="000276C6" w:rsidP="00215E0A">
      <w:pPr>
        <w:pStyle w:val="Poetry"/>
      </w:pPr>
      <w:r w:rsidRPr="00215E0A">
        <w:t>and those on fire inflamed Augustus so,</w:t>
      </w:r>
    </w:p>
    <w:p w14:paraId="45DD5DA0" w14:textId="77777777" w:rsidR="000276C6" w:rsidRPr="00215E0A" w:rsidRDefault="000276C6" w:rsidP="00215E0A">
      <w:pPr>
        <w:pStyle w:val="Poetry"/>
      </w:pPr>
      <w:r w:rsidRPr="00215E0A">
        <w:t>that my glad honors turned to wretched grief.</w:t>
      </w:r>
    </w:p>
    <w:p w14:paraId="585DA91A" w14:textId="0D0E7D62" w:rsidR="000276C6" w:rsidRPr="00215E0A" w:rsidRDefault="000276C6" w:rsidP="00215E0A">
      <w:pPr>
        <w:pStyle w:val="Poetry"/>
      </w:pPr>
      <w:r w:rsidRPr="00215E0A">
        <w:t>My mind, to vent its feelings of disdain,</w:t>
      </w:r>
    </w:p>
    <w:p w14:paraId="390D9C12" w14:textId="77777777" w:rsidR="00215E0A" w:rsidRDefault="000276C6" w:rsidP="00215E0A">
      <w:pPr>
        <w:pStyle w:val="Poetry"/>
      </w:pPr>
      <w:r w:rsidRPr="00215E0A">
        <w:t xml:space="preserve">and thinking to avoid disdain by death, </w:t>
      </w:r>
    </w:p>
    <w:p w14:paraId="77DB1022" w14:textId="77777777" w:rsidR="00215E0A" w:rsidRDefault="000276C6" w:rsidP="00215E0A">
      <w:pPr>
        <w:pStyle w:val="Poetry"/>
      </w:pPr>
      <w:r w:rsidRPr="00215E0A">
        <w:t xml:space="preserve">made me unjust against myself, the just. </w:t>
      </w:r>
    </w:p>
    <w:p w14:paraId="679B4FBE" w14:textId="77777777" w:rsidR="00215E0A" w:rsidRDefault="000276C6" w:rsidP="00215E0A">
      <w:pPr>
        <w:pStyle w:val="Poetry"/>
      </w:pPr>
      <w:r w:rsidRPr="00215E0A">
        <w:t xml:space="preserve">By this tree’s uncouth roots, I swear to you, </w:t>
      </w:r>
    </w:p>
    <w:p w14:paraId="1C2D2C74" w14:textId="2A06F2BF" w:rsidR="000276C6" w:rsidRPr="00215E0A" w:rsidRDefault="000276C6" w:rsidP="00215E0A">
      <w:pPr>
        <w:pStyle w:val="Poetry"/>
      </w:pPr>
      <w:r w:rsidRPr="00215E0A">
        <w:t>I never broke the faith I owed my lord,</w:t>
      </w:r>
    </w:p>
    <w:p w14:paraId="0C0F2819" w14:textId="69080703" w:rsidR="000276C6" w:rsidRPr="00215E0A" w:rsidRDefault="000276C6" w:rsidP="00215E0A">
      <w:pPr>
        <w:pStyle w:val="Poetry"/>
      </w:pPr>
      <w:r w:rsidRPr="00215E0A">
        <w:t>who so deserving was of reverence!</w:t>
      </w:r>
    </w:p>
    <w:p w14:paraId="08A57607" w14:textId="77777777" w:rsidR="00215E0A" w:rsidRDefault="000276C6" w:rsidP="00215E0A">
      <w:pPr>
        <w:pStyle w:val="Poetry"/>
      </w:pPr>
      <w:r w:rsidRPr="00215E0A">
        <w:t xml:space="preserve">And to the world should one of you return, </w:t>
      </w:r>
    </w:p>
    <w:p w14:paraId="3C820546" w14:textId="7401EB1C" w:rsidR="000276C6" w:rsidRPr="00215E0A" w:rsidRDefault="000276C6" w:rsidP="00215E0A">
      <w:pPr>
        <w:pStyle w:val="Poetry"/>
      </w:pPr>
      <w:r w:rsidRPr="00215E0A">
        <w:t>let him assist my memory, which still</w:t>
      </w:r>
    </w:p>
    <w:p w14:paraId="63111F20" w14:textId="4EADB0E6" w:rsidR="000276C6" w:rsidRDefault="000276C6" w:rsidP="00215E0A">
      <w:pPr>
        <w:pStyle w:val="Poetry"/>
      </w:pPr>
      <w:r w:rsidRPr="00215E0A">
        <w:t>lies crushed beneath the blow which envy gave it!”</w:t>
      </w:r>
    </w:p>
    <w:p w14:paraId="786856E5" w14:textId="77777777" w:rsidR="00215E0A" w:rsidRPr="00215E0A" w:rsidRDefault="00215E0A" w:rsidP="00215E0A">
      <w:pPr>
        <w:pStyle w:val="Poetry"/>
      </w:pPr>
    </w:p>
    <w:p w14:paraId="22E40085" w14:textId="77777777" w:rsidR="000276C6" w:rsidRPr="00215E0A" w:rsidRDefault="000276C6" w:rsidP="00215E0A">
      <w:pPr>
        <w:pStyle w:val="Poetry"/>
      </w:pPr>
      <w:r w:rsidRPr="00215E0A">
        <w:t>A while he waited, then the Poet said:</w:t>
      </w:r>
    </w:p>
    <w:p w14:paraId="1FF4A564" w14:textId="781D34A2" w:rsidR="000276C6" w:rsidRPr="00215E0A" w:rsidRDefault="000276C6" w:rsidP="00215E0A">
      <w:pPr>
        <w:pStyle w:val="Poetry"/>
      </w:pPr>
      <w:r w:rsidRPr="00215E0A">
        <w:t>“Since he is still, lose not thy chance; but speak,</w:t>
      </w:r>
    </w:p>
    <w:p w14:paraId="0779B437" w14:textId="137931F3" w:rsidR="000276C6" w:rsidRDefault="000276C6" w:rsidP="00215E0A">
      <w:pPr>
        <w:pStyle w:val="Poetry"/>
      </w:pPr>
      <w:r w:rsidRPr="00215E0A">
        <w:t>and ask him other questions, if thou like.”</w:t>
      </w:r>
    </w:p>
    <w:p w14:paraId="2B7DFDF0" w14:textId="77777777" w:rsidR="00215E0A" w:rsidRPr="00215E0A" w:rsidRDefault="00215E0A" w:rsidP="00215E0A">
      <w:pPr>
        <w:pStyle w:val="Poetry"/>
      </w:pPr>
    </w:p>
    <w:p w14:paraId="236B3F6C" w14:textId="77777777" w:rsidR="00215E0A" w:rsidRDefault="000276C6" w:rsidP="00215E0A">
      <w:pPr>
        <w:pStyle w:val="Poetry"/>
      </w:pPr>
      <w:r w:rsidRPr="00215E0A">
        <w:t xml:space="preserve">Whence I to him: “Ask thou again whate’er </w:t>
      </w:r>
    </w:p>
    <w:p w14:paraId="63034F03" w14:textId="1B839EAE" w:rsidR="000276C6" w:rsidRPr="00215E0A" w:rsidRDefault="000276C6" w:rsidP="00215E0A">
      <w:pPr>
        <w:pStyle w:val="Poetry"/>
      </w:pPr>
      <w:r w:rsidRPr="00215E0A">
        <w:t>thou thinkest satisfactory to me;</w:t>
      </w:r>
    </w:p>
    <w:p w14:paraId="10FB064D" w14:textId="646CCD47" w:rsidR="000276C6" w:rsidRDefault="000276C6" w:rsidP="00215E0A">
      <w:pPr>
        <w:pStyle w:val="Poetry"/>
      </w:pPr>
      <w:r w:rsidRPr="00215E0A">
        <w:t>for I could not, such pity stirs my heart!”</w:t>
      </w:r>
    </w:p>
    <w:p w14:paraId="3D0BFBBA" w14:textId="77777777" w:rsidR="00215E0A" w:rsidRPr="00215E0A" w:rsidRDefault="00215E0A" w:rsidP="00215E0A">
      <w:pPr>
        <w:pStyle w:val="Poetry"/>
      </w:pPr>
    </w:p>
    <w:p w14:paraId="092D7425" w14:textId="1FE2EA8E" w:rsidR="000276C6" w:rsidRPr="00215E0A" w:rsidRDefault="000276C6" w:rsidP="00215E0A">
      <w:pPr>
        <w:pStyle w:val="Poetry"/>
      </w:pPr>
      <w:r w:rsidRPr="00215E0A">
        <w:t>Hence he began again: “So may this man</w:t>
      </w:r>
    </w:p>
    <w:p w14:paraId="29D4069F" w14:textId="77777777" w:rsidR="00215E0A" w:rsidRDefault="000276C6" w:rsidP="00215E0A">
      <w:pPr>
        <w:pStyle w:val="Poetry"/>
      </w:pPr>
      <w:r w:rsidRPr="00215E0A">
        <w:t xml:space="preserve">do freely for thee what thy words request, </w:t>
      </w:r>
    </w:p>
    <w:p w14:paraId="40315577" w14:textId="77777777" w:rsidR="00215E0A" w:rsidRDefault="000276C6" w:rsidP="00215E0A">
      <w:pPr>
        <w:pStyle w:val="Poetry"/>
      </w:pPr>
      <w:r w:rsidRPr="00215E0A">
        <w:t xml:space="preserve">imprisoned spirit, may it please thee still </w:t>
      </w:r>
    </w:p>
    <w:p w14:paraId="423E421B" w14:textId="77777777" w:rsidR="00215E0A" w:rsidRDefault="000276C6" w:rsidP="00215E0A">
      <w:pPr>
        <w:pStyle w:val="Poetry"/>
      </w:pPr>
      <w:r w:rsidRPr="00215E0A">
        <w:t xml:space="preserve">to tell us how within these knotted trunks </w:t>
      </w:r>
    </w:p>
    <w:p w14:paraId="2FCD5D73" w14:textId="3FA89A8F" w:rsidR="000276C6" w:rsidRPr="00215E0A" w:rsidRDefault="000276C6" w:rsidP="00215E0A">
      <w:pPr>
        <w:pStyle w:val="Poetry"/>
      </w:pPr>
      <w:r w:rsidRPr="00215E0A">
        <w:t>a soul is bound; and tell us, if thou canst,</w:t>
      </w:r>
    </w:p>
    <w:p w14:paraId="7486CC7B" w14:textId="2C5F2492" w:rsidR="000276C6" w:rsidRDefault="000276C6" w:rsidP="00215E0A">
      <w:pPr>
        <w:pStyle w:val="Poetry"/>
      </w:pPr>
      <w:r w:rsidRPr="00215E0A">
        <w:t>if any from such limbs is ever freed.”</w:t>
      </w:r>
    </w:p>
    <w:p w14:paraId="590ACFA0" w14:textId="77777777" w:rsidR="00215E0A" w:rsidRPr="00215E0A" w:rsidRDefault="00215E0A" w:rsidP="00215E0A">
      <w:pPr>
        <w:pStyle w:val="Poetry"/>
      </w:pPr>
    </w:p>
    <w:p w14:paraId="725F845D" w14:textId="77777777" w:rsidR="000276C6" w:rsidRPr="00215E0A" w:rsidRDefault="000276C6" w:rsidP="00215E0A">
      <w:pPr>
        <w:pStyle w:val="Poetry"/>
      </w:pPr>
      <w:r w:rsidRPr="00215E0A">
        <w:t>Thereat the trunk blew hard, and afterward</w:t>
      </w:r>
    </w:p>
    <w:p w14:paraId="5565E363" w14:textId="77777777" w:rsidR="000276C6" w:rsidRPr="00215E0A" w:rsidRDefault="000276C6" w:rsidP="00215E0A">
      <w:pPr>
        <w:pStyle w:val="Poetry"/>
      </w:pPr>
      <w:r w:rsidRPr="00215E0A">
        <w:t>that wind was changed into the following words:</w:t>
      </w:r>
    </w:p>
    <w:p w14:paraId="47AC3B71" w14:textId="77777777" w:rsidR="00215E0A" w:rsidRDefault="000276C6" w:rsidP="00215E0A">
      <w:pPr>
        <w:pStyle w:val="Poetry"/>
      </w:pPr>
      <w:r w:rsidRPr="00215E0A">
        <w:t xml:space="preserve">“Briefly shall a reply be made to you. </w:t>
      </w:r>
    </w:p>
    <w:p w14:paraId="40D133B1" w14:textId="0ECC1E1F" w:rsidR="000276C6" w:rsidRPr="00215E0A" w:rsidRDefault="000276C6" w:rsidP="00215E0A">
      <w:pPr>
        <w:pStyle w:val="Poetry"/>
      </w:pPr>
      <w:r w:rsidRPr="00215E0A">
        <w:t>Whenever a wild spirit leaves the body,</w:t>
      </w:r>
    </w:p>
    <w:p w14:paraId="34B8E844" w14:textId="4E37545F" w:rsidR="000276C6" w:rsidRPr="00215E0A" w:rsidRDefault="000276C6" w:rsidP="00215E0A">
      <w:pPr>
        <w:pStyle w:val="Poetry"/>
      </w:pPr>
      <w:r w:rsidRPr="00215E0A">
        <w:t>from which itself hath torn itself away,</w:t>
      </w:r>
    </w:p>
    <w:p w14:paraId="65C75618" w14:textId="77777777" w:rsidR="00215E0A" w:rsidRDefault="000276C6" w:rsidP="00215E0A">
      <w:pPr>
        <w:pStyle w:val="Poetry"/>
      </w:pPr>
      <w:r w:rsidRPr="00215E0A">
        <w:t xml:space="preserve">Minos commits it to the seventh ravine. </w:t>
      </w:r>
    </w:p>
    <w:p w14:paraId="1F3BED4C" w14:textId="77777777" w:rsidR="00215E0A" w:rsidRDefault="000276C6" w:rsidP="00215E0A">
      <w:pPr>
        <w:pStyle w:val="Poetry"/>
      </w:pPr>
      <w:r w:rsidRPr="00215E0A">
        <w:t xml:space="preserve">Into the wood it falls, nor is a place </w:t>
      </w:r>
    </w:p>
    <w:p w14:paraId="1D910A0C" w14:textId="77777777" w:rsidR="00215E0A" w:rsidRDefault="000276C6" w:rsidP="00215E0A">
      <w:pPr>
        <w:pStyle w:val="Poetry"/>
      </w:pPr>
      <w:r w:rsidRPr="00215E0A">
        <w:lastRenderedPageBreak/>
        <w:t xml:space="preserve">allotted to it; but where Fortune hurls it, </w:t>
      </w:r>
    </w:p>
    <w:p w14:paraId="34B33FD0" w14:textId="590B322F" w:rsidR="000276C6" w:rsidRPr="00215E0A" w:rsidRDefault="000276C6" w:rsidP="00215E0A">
      <w:pPr>
        <w:pStyle w:val="Poetry"/>
      </w:pPr>
      <w:r w:rsidRPr="00215E0A">
        <w:t>there, like a grain of spelt, it germinates.</w:t>
      </w:r>
    </w:p>
    <w:p w14:paraId="4A351DA0" w14:textId="342AF2C1" w:rsidR="000276C6" w:rsidRPr="00215E0A" w:rsidRDefault="000276C6" w:rsidP="00215E0A">
      <w:pPr>
        <w:pStyle w:val="Poetry"/>
      </w:pPr>
      <w:r w:rsidRPr="00215E0A">
        <w:t>It grows into a sapling and wild tree;</w:t>
      </w:r>
    </w:p>
    <w:p w14:paraId="6268D30E" w14:textId="77777777" w:rsidR="00215E0A" w:rsidRDefault="000276C6" w:rsidP="00215E0A">
      <w:pPr>
        <w:pStyle w:val="Poetry"/>
      </w:pPr>
      <w:r w:rsidRPr="00215E0A">
        <w:t xml:space="preserve">the Harpies, feeding then upon its leaves, </w:t>
      </w:r>
    </w:p>
    <w:p w14:paraId="409E3CBB" w14:textId="77777777" w:rsidR="00215E0A" w:rsidRDefault="000276C6" w:rsidP="00215E0A">
      <w:pPr>
        <w:pStyle w:val="Poetry"/>
      </w:pPr>
      <w:r w:rsidRPr="00215E0A">
        <w:t xml:space="preserve">cause pain to it, and for the pain a vent. </w:t>
      </w:r>
    </w:p>
    <w:p w14:paraId="5B30ED6A" w14:textId="77777777" w:rsidR="00215E0A" w:rsidRDefault="000276C6" w:rsidP="00215E0A">
      <w:pPr>
        <w:pStyle w:val="Poetry"/>
      </w:pPr>
      <w:r w:rsidRPr="00215E0A">
        <w:t xml:space="preserve">Like other spirits, for our spoils we’ll come, </w:t>
      </w:r>
    </w:p>
    <w:p w14:paraId="72BE4CED" w14:textId="118CA209" w:rsidR="000276C6" w:rsidRPr="00215E0A" w:rsidRDefault="000276C6" w:rsidP="00215E0A">
      <w:pPr>
        <w:pStyle w:val="Poetry"/>
      </w:pPr>
      <w:r w:rsidRPr="00215E0A">
        <w:t>though not that any be reclothed therewith;</w:t>
      </w:r>
    </w:p>
    <w:p w14:paraId="099A1D15" w14:textId="2D682937" w:rsidR="000276C6" w:rsidRPr="00215E0A" w:rsidRDefault="000276C6" w:rsidP="00215E0A">
      <w:pPr>
        <w:pStyle w:val="Poetry"/>
      </w:pPr>
      <w:r w:rsidRPr="00215E0A">
        <w:t>for ’t is not right to have what one casts off.</w:t>
      </w:r>
    </w:p>
    <w:p w14:paraId="351F2F0D" w14:textId="77777777" w:rsidR="00215E0A" w:rsidRDefault="000276C6" w:rsidP="00215E0A">
      <w:pPr>
        <w:pStyle w:val="Poetry"/>
      </w:pPr>
      <w:r w:rsidRPr="00215E0A">
        <w:t xml:space="preserve">We’ll drag them with us here, and then our bodies </w:t>
      </w:r>
    </w:p>
    <w:p w14:paraId="785A6134" w14:textId="1001EE49" w:rsidR="000276C6" w:rsidRPr="00215E0A" w:rsidRDefault="000276C6" w:rsidP="00215E0A">
      <w:pPr>
        <w:pStyle w:val="Poetry"/>
      </w:pPr>
      <w:r w:rsidRPr="00215E0A">
        <w:t>will all around the dismal wood be hung,</w:t>
      </w:r>
    </w:p>
    <w:p w14:paraId="3E4FF908" w14:textId="085CD8F9" w:rsidR="000276C6" w:rsidRDefault="000276C6" w:rsidP="00215E0A">
      <w:pPr>
        <w:pStyle w:val="Poetry"/>
      </w:pPr>
      <w:r w:rsidRPr="00215E0A">
        <w:t>each on the thorn-tree of its hostile shade.”</w:t>
      </w:r>
    </w:p>
    <w:p w14:paraId="6CFC745D" w14:textId="77777777" w:rsidR="00215E0A" w:rsidRPr="00215E0A" w:rsidRDefault="00215E0A" w:rsidP="00215E0A">
      <w:pPr>
        <w:pStyle w:val="Poetry"/>
      </w:pPr>
    </w:p>
    <w:p w14:paraId="1D118C8A" w14:textId="77777777" w:rsidR="000276C6" w:rsidRPr="00215E0A" w:rsidRDefault="000276C6" w:rsidP="00215E0A">
      <w:pPr>
        <w:pStyle w:val="Poetry"/>
      </w:pPr>
      <w:r w:rsidRPr="00215E0A">
        <w:t>We still were giving heed unto the trunk,</w:t>
      </w:r>
    </w:p>
    <w:p w14:paraId="45493B70" w14:textId="5E841771" w:rsidR="000276C6" w:rsidRPr="00215E0A" w:rsidRDefault="000276C6" w:rsidP="00215E0A">
      <w:pPr>
        <w:pStyle w:val="Poetry"/>
      </w:pPr>
      <w:r w:rsidRPr="00215E0A">
        <w:t>believing that it wished to tell us more,</w:t>
      </w:r>
    </w:p>
    <w:p w14:paraId="43C95A5B" w14:textId="77777777" w:rsidR="00215E0A" w:rsidRDefault="000276C6" w:rsidP="00215E0A">
      <w:pPr>
        <w:pStyle w:val="Poetry"/>
      </w:pPr>
      <w:r w:rsidRPr="00215E0A">
        <w:t xml:space="preserve">when we were startled by a sudden noise, </w:t>
      </w:r>
    </w:p>
    <w:p w14:paraId="2579FF19" w14:textId="0C841FEC" w:rsidR="000276C6" w:rsidRPr="00215E0A" w:rsidRDefault="000276C6" w:rsidP="00215E0A">
      <w:pPr>
        <w:pStyle w:val="Poetry"/>
      </w:pPr>
      <w:r w:rsidRPr="00215E0A">
        <w:t>as likewise he is, who perceives a boar</w:t>
      </w:r>
    </w:p>
    <w:p w14:paraId="66EB744E" w14:textId="77777777" w:rsidR="00215E0A" w:rsidRDefault="000276C6" w:rsidP="00215E0A">
      <w:pPr>
        <w:pStyle w:val="Poetry"/>
      </w:pPr>
      <w:r w:rsidRPr="00215E0A">
        <w:t xml:space="preserve">and pack of hounds approach his hunting-post, </w:t>
      </w:r>
    </w:p>
    <w:p w14:paraId="543C1987" w14:textId="71D9C147" w:rsidR="000276C6" w:rsidRDefault="000276C6" w:rsidP="00215E0A">
      <w:pPr>
        <w:pStyle w:val="Poetry"/>
      </w:pPr>
      <w:r w:rsidRPr="00215E0A">
        <w:t>and hears the crashing of the beasts and boughs.</w:t>
      </w:r>
    </w:p>
    <w:p w14:paraId="49D8C50B" w14:textId="77777777" w:rsidR="00215E0A" w:rsidRPr="00215E0A" w:rsidRDefault="00215E0A" w:rsidP="00215E0A">
      <w:pPr>
        <w:pStyle w:val="Poetry"/>
      </w:pPr>
    </w:p>
    <w:p w14:paraId="20AC39C5" w14:textId="108A3603" w:rsidR="000276C6" w:rsidRPr="00215E0A" w:rsidRDefault="000276C6" w:rsidP="00215E0A">
      <w:pPr>
        <w:pStyle w:val="Poetry"/>
      </w:pPr>
      <w:r w:rsidRPr="00215E0A">
        <w:t>And lo, two on the left, who naked were</w:t>
      </w:r>
    </w:p>
    <w:p w14:paraId="360EDC65" w14:textId="77777777" w:rsidR="00215E0A" w:rsidRDefault="000276C6" w:rsidP="00215E0A">
      <w:pPr>
        <w:pStyle w:val="Poetry"/>
      </w:pPr>
      <w:r w:rsidRPr="00215E0A">
        <w:t xml:space="preserve">and scratched, and fled away so rapidly, </w:t>
      </w:r>
    </w:p>
    <w:p w14:paraId="2A8272CE" w14:textId="77777777" w:rsidR="00215E0A" w:rsidRDefault="000276C6" w:rsidP="00215E0A">
      <w:pPr>
        <w:pStyle w:val="Poetry"/>
      </w:pPr>
      <w:r w:rsidRPr="00215E0A">
        <w:t xml:space="preserve">they shattered all the branches of the wood. </w:t>
      </w:r>
    </w:p>
    <w:p w14:paraId="0A30F95C" w14:textId="7329ED53" w:rsidR="000276C6" w:rsidRPr="00215E0A" w:rsidRDefault="000276C6" w:rsidP="00215E0A">
      <w:pPr>
        <w:pStyle w:val="Poetry"/>
      </w:pPr>
      <w:r w:rsidRPr="00215E0A">
        <w:t>The one ahead: “Now hurry, hurry, death!”</w:t>
      </w:r>
    </w:p>
    <w:p w14:paraId="13DAFA25" w14:textId="77777777" w:rsidR="000276C6" w:rsidRPr="00215E0A" w:rsidRDefault="000276C6" w:rsidP="00215E0A">
      <w:pPr>
        <w:pStyle w:val="Poetry"/>
      </w:pPr>
      <w:r w:rsidRPr="00215E0A">
        <w:t>and the other one, who thought himself too slow,</w:t>
      </w:r>
    </w:p>
    <w:p w14:paraId="52BB0800" w14:textId="76857553" w:rsidR="000276C6" w:rsidRPr="00215E0A" w:rsidRDefault="000276C6" w:rsidP="00215E0A">
      <w:pPr>
        <w:pStyle w:val="Poetry"/>
      </w:pPr>
      <w:r w:rsidRPr="00215E0A">
        <w:t>cried: “Lano, not so knowing were thy legs,</w:t>
      </w:r>
    </w:p>
    <w:p w14:paraId="1BD9F988" w14:textId="77777777" w:rsidR="00215E0A" w:rsidRDefault="000276C6" w:rsidP="00215E0A">
      <w:pPr>
        <w:pStyle w:val="Poetry"/>
      </w:pPr>
      <w:r w:rsidRPr="00215E0A">
        <w:t xml:space="preserve">when running from Del Toppo’s battle-jousts!” </w:t>
      </w:r>
    </w:p>
    <w:p w14:paraId="72D9611D" w14:textId="77777777" w:rsidR="00215E0A" w:rsidRDefault="000276C6" w:rsidP="00215E0A">
      <w:pPr>
        <w:pStyle w:val="Poetry"/>
      </w:pPr>
      <w:r w:rsidRPr="00215E0A">
        <w:t xml:space="preserve">And then, perhaps because of failing breath, </w:t>
      </w:r>
    </w:p>
    <w:p w14:paraId="6C2EC86E" w14:textId="14469546" w:rsidR="000276C6" w:rsidRPr="00215E0A" w:rsidRDefault="000276C6" w:rsidP="00215E0A">
      <w:pPr>
        <w:pStyle w:val="Poetry"/>
      </w:pPr>
      <w:r w:rsidRPr="00215E0A">
        <w:t>he there made of himself and of a bush</w:t>
      </w:r>
    </w:p>
    <w:p w14:paraId="59CC1B65" w14:textId="77777777" w:rsidR="000276C6" w:rsidRPr="00215E0A" w:rsidRDefault="000276C6" w:rsidP="00215E0A">
      <w:pPr>
        <w:pStyle w:val="Poetry"/>
      </w:pPr>
      <w:r w:rsidRPr="00215E0A">
        <w:t>a group. The wood behind these two was full</w:t>
      </w:r>
    </w:p>
    <w:p w14:paraId="0643E037" w14:textId="7485B6E6" w:rsidR="000276C6" w:rsidRPr="00215E0A" w:rsidRDefault="000276C6" w:rsidP="00215E0A">
      <w:pPr>
        <w:pStyle w:val="Poetry"/>
      </w:pPr>
      <w:r w:rsidRPr="00215E0A">
        <w:t>of swarthy bitches, ravenous and fleet</w:t>
      </w:r>
    </w:p>
    <w:p w14:paraId="0335BEC8" w14:textId="77777777" w:rsidR="00215E0A" w:rsidRDefault="000276C6" w:rsidP="00215E0A">
      <w:pPr>
        <w:pStyle w:val="Poetry"/>
      </w:pPr>
      <w:r w:rsidRPr="00215E0A">
        <w:t xml:space="preserve">as greyhounds are, when from their chains unleashed. </w:t>
      </w:r>
    </w:p>
    <w:p w14:paraId="74FD4E62" w14:textId="48C686FF" w:rsidR="000276C6" w:rsidRPr="00215E0A" w:rsidRDefault="000276C6" w:rsidP="00215E0A">
      <w:pPr>
        <w:pStyle w:val="Poetry"/>
      </w:pPr>
      <w:r w:rsidRPr="00215E0A">
        <w:t>Into the one who crouched they set their teeth,</w:t>
      </w:r>
    </w:p>
    <w:p w14:paraId="34B4EC7B" w14:textId="77777777" w:rsidR="000276C6" w:rsidRPr="00215E0A" w:rsidRDefault="000276C6" w:rsidP="00215E0A">
      <w:pPr>
        <w:pStyle w:val="Poetry"/>
      </w:pPr>
      <w:r w:rsidRPr="00215E0A">
        <w:t>and tore him into pieces bit by bit;</w:t>
      </w:r>
    </w:p>
    <w:p w14:paraId="1BE0ED4C" w14:textId="3FE49F7A" w:rsidR="000276C6" w:rsidRDefault="000276C6" w:rsidP="00215E0A">
      <w:pPr>
        <w:pStyle w:val="Poetry"/>
      </w:pPr>
      <w:r w:rsidRPr="00215E0A">
        <w:t>they then made off with those his suffering limbs.</w:t>
      </w:r>
    </w:p>
    <w:p w14:paraId="40C6D43A" w14:textId="77777777" w:rsidR="00215E0A" w:rsidRPr="00215E0A" w:rsidRDefault="00215E0A" w:rsidP="00215E0A">
      <w:pPr>
        <w:pStyle w:val="Poetry"/>
      </w:pPr>
    </w:p>
    <w:p w14:paraId="1EFC4272" w14:textId="350EF11A" w:rsidR="000276C6" w:rsidRPr="00215E0A" w:rsidRDefault="000276C6" w:rsidP="00215E0A">
      <w:pPr>
        <w:pStyle w:val="Poetry"/>
      </w:pPr>
      <w:r w:rsidRPr="00215E0A">
        <w:lastRenderedPageBreak/>
        <w:t>Thereat my Escort took me by the hand,</w:t>
      </w:r>
    </w:p>
    <w:p w14:paraId="6C54BC82" w14:textId="77777777" w:rsidR="00215E0A" w:rsidRDefault="000276C6" w:rsidP="00215E0A">
      <w:pPr>
        <w:pStyle w:val="Poetry"/>
      </w:pPr>
      <w:r w:rsidRPr="00215E0A">
        <w:t xml:space="preserve">and led me to the bush, which all in vain </w:t>
      </w:r>
    </w:p>
    <w:p w14:paraId="2726D3D0" w14:textId="77777777" w:rsidR="00215E0A" w:rsidRDefault="000276C6" w:rsidP="00215E0A">
      <w:pPr>
        <w:pStyle w:val="Poetry"/>
      </w:pPr>
      <w:r w:rsidRPr="00215E0A">
        <w:t>out of its bleeding rents was shedding tears. “</w:t>
      </w:r>
    </w:p>
    <w:p w14:paraId="4E8DCDFB" w14:textId="09D0B7C6" w:rsidR="000276C6" w:rsidRPr="00215E0A" w:rsidRDefault="000276C6" w:rsidP="00215E0A">
      <w:pPr>
        <w:pStyle w:val="Poetry"/>
      </w:pPr>
      <w:r w:rsidRPr="00215E0A">
        <w:t>O Giàcomo” it said, “da Sant’Andrea,</w:t>
      </w:r>
    </w:p>
    <w:p w14:paraId="3123E35C" w14:textId="77777777" w:rsidR="000276C6" w:rsidRPr="00215E0A" w:rsidRDefault="000276C6" w:rsidP="00215E0A">
      <w:pPr>
        <w:pStyle w:val="Poetry"/>
      </w:pPr>
      <w:r w:rsidRPr="00215E0A">
        <w:t>what boots it thee to make a screen of me?</w:t>
      </w:r>
    </w:p>
    <w:p w14:paraId="48D61DB5" w14:textId="32A26D22" w:rsidR="000276C6" w:rsidRDefault="000276C6" w:rsidP="00215E0A">
      <w:pPr>
        <w:pStyle w:val="Poetry"/>
      </w:pPr>
      <w:r w:rsidRPr="00215E0A">
        <w:t>and how am I to blame for thy bad life?”</w:t>
      </w:r>
      <w:r w:rsidRPr="00215E0A">
        <w:tab/>
      </w:r>
    </w:p>
    <w:p w14:paraId="1C418786" w14:textId="77777777" w:rsidR="00215E0A" w:rsidRPr="00215E0A" w:rsidRDefault="00215E0A" w:rsidP="00215E0A">
      <w:pPr>
        <w:pStyle w:val="Poetry"/>
      </w:pPr>
    </w:p>
    <w:p w14:paraId="593E8810" w14:textId="77777777" w:rsidR="000276C6" w:rsidRPr="00215E0A" w:rsidRDefault="000276C6" w:rsidP="00215E0A">
      <w:pPr>
        <w:pStyle w:val="Poetry"/>
      </w:pPr>
      <w:r w:rsidRPr="00215E0A">
        <w:t>When over him my Teacher stopped, he said:</w:t>
      </w:r>
    </w:p>
    <w:p w14:paraId="1C22BEB5" w14:textId="77777777" w:rsidR="00215E0A" w:rsidRDefault="000276C6" w:rsidP="00215E0A">
      <w:pPr>
        <w:pStyle w:val="Poetry"/>
      </w:pPr>
      <w:r w:rsidRPr="00215E0A">
        <w:t xml:space="preserve">“Who then wast thou, that through so many gashes </w:t>
      </w:r>
    </w:p>
    <w:p w14:paraId="4EF6A973" w14:textId="7BFAE19E" w:rsidR="000276C6" w:rsidRDefault="000276C6" w:rsidP="00215E0A">
      <w:pPr>
        <w:pStyle w:val="Poetry"/>
      </w:pPr>
      <w:r w:rsidRPr="00215E0A">
        <w:t>art blowing forth with blood such painful speech?”</w:t>
      </w:r>
    </w:p>
    <w:p w14:paraId="62AE6F9F" w14:textId="77777777" w:rsidR="00215E0A" w:rsidRPr="00215E0A" w:rsidRDefault="00215E0A" w:rsidP="00215E0A">
      <w:pPr>
        <w:pStyle w:val="Poetry"/>
      </w:pPr>
    </w:p>
    <w:p w14:paraId="67CF803C" w14:textId="77777777" w:rsidR="000276C6" w:rsidRPr="00215E0A" w:rsidRDefault="000276C6" w:rsidP="00215E0A">
      <w:pPr>
        <w:pStyle w:val="Poetry"/>
      </w:pPr>
      <w:r w:rsidRPr="00215E0A">
        <w:t>And he to us: “O spirits that have come</w:t>
      </w:r>
    </w:p>
    <w:p w14:paraId="1E776760" w14:textId="308E4AA1" w:rsidR="000276C6" w:rsidRPr="00215E0A" w:rsidRDefault="000276C6" w:rsidP="00215E0A">
      <w:pPr>
        <w:pStyle w:val="Poetry"/>
      </w:pPr>
      <w:r w:rsidRPr="00215E0A">
        <w:t>in time to see the unbecoming havoc,</w:t>
      </w:r>
    </w:p>
    <w:p w14:paraId="54FBCB56" w14:textId="77777777" w:rsidR="00215E0A" w:rsidRDefault="000276C6" w:rsidP="00215E0A">
      <w:pPr>
        <w:pStyle w:val="Poetry"/>
      </w:pPr>
      <w:r w:rsidRPr="00215E0A">
        <w:t xml:space="preserve">which from me thus hath torn away my leaves, </w:t>
      </w:r>
    </w:p>
    <w:p w14:paraId="65C57EBA" w14:textId="5DD1CEEA" w:rsidR="000276C6" w:rsidRPr="00215E0A" w:rsidRDefault="000276C6" w:rsidP="00215E0A">
      <w:pPr>
        <w:pStyle w:val="Poetry"/>
      </w:pPr>
      <w:r w:rsidRPr="00215E0A">
        <w:t>collect them at the foot of my sad bush!</w:t>
      </w:r>
    </w:p>
    <w:p w14:paraId="5A4814F2" w14:textId="77777777" w:rsidR="00215E0A" w:rsidRDefault="000276C6" w:rsidP="00215E0A">
      <w:pPr>
        <w:pStyle w:val="Poetry"/>
      </w:pPr>
      <w:r w:rsidRPr="00215E0A">
        <w:t xml:space="preserve">I to that town belonged, which for the Baptist </w:t>
      </w:r>
    </w:p>
    <w:p w14:paraId="649B8FE4" w14:textId="5AB48466" w:rsidR="000276C6" w:rsidRPr="00215E0A" w:rsidRDefault="000276C6" w:rsidP="00215E0A">
      <w:pPr>
        <w:pStyle w:val="Poetry"/>
      </w:pPr>
      <w:r w:rsidRPr="00215E0A">
        <w:t>changed its first patron; wherefore he, for this,</w:t>
      </w:r>
    </w:p>
    <w:p w14:paraId="3EEC145D" w14:textId="712F430F" w:rsidR="000276C6" w:rsidRPr="00215E0A" w:rsidRDefault="000276C6" w:rsidP="00215E0A">
      <w:pPr>
        <w:pStyle w:val="Poetry"/>
      </w:pPr>
      <w:r w:rsidRPr="00215E0A">
        <w:t>will always make her mournful with his art;</w:t>
      </w:r>
    </w:p>
    <w:p w14:paraId="7054D097" w14:textId="77777777" w:rsidR="00215E0A" w:rsidRDefault="000276C6" w:rsidP="00215E0A">
      <w:pPr>
        <w:pStyle w:val="Poetry"/>
      </w:pPr>
      <w:r w:rsidRPr="00215E0A">
        <w:t xml:space="preserve">and were it not that on the Arno’s bridge </w:t>
      </w:r>
    </w:p>
    <w:p w14:paraId="3FE00BDA" w14:textId="77777777" w:rsidR="00215E0A" w:rsidRDefault="000276C6" w:rsidP="00215E0A">
      <w:pPr>
        <w:pStyle w:val="Poetry"/>
      </w:pPr>
      <w:r w:rsidRPr="00215E0A">
        <w:t xml:space="preserve">there lingers still some little glimpse of him, </w:t>
      </w:r>
    </w:p>
    <w:p w14:paraId="7E3DE2D8" w14:textId="77777777" w:rsidR="00215E0A" w:rsidRDefault="000276C6" w:rsidP="00215E0A">
      <w:pPr>
        <w:pStyle w:val="Poetry"/>
      </w:pPr>
      <w:r w:rsidRPr="00215E0A">
        <w:t xml:space="preserve">those townsmen who rebuilt her afterward </w:t>
      </w:r>
    </w:p>
    <w:p w14:paraId="01D61B44" w14:textId="113375E1" w:rsidR="000276C6" w:rsidRPr="00215E0A" w:rsidRDefault="000276C6" w:rsidP="00215E0A">
      <w:pPr>
        <w:pStyle w:val="Poetry"/>
      </w:pPr>
      <w:r w:rsidRPr="00215E0A">
        <w:t>over the ashes left by Attila,</w:t>
      </w:r>
    </w:p>
    <w:p w14:paraId="0DE0AD43" w14:textId="1709895F" w:rsidR="000276C6" w:rsidRPr="00215E0A" w:rsidRDefault="000276C6" w:rsidP="00215E0A">
      <w:pPr>
        <w:pStyle w:val="Poetry"/>
      </w:pPr>
      <w:r w:rsidRPr="00215E0A">
        <w:t>had caused that work to be performed in vain.</w:t>
      </w:r>
    </w:p>
    <w:p w14:paraId="7F63A799" w14:textId="77777777" w:rsidR="000276C6" w:rsidRPr="00215E0A" w:rsidRDefault="000276C6" w:rsidP="00215E0A">
      <w:pPr>
        <w:pStyle w:val="Poetry"/>
      </w:pPr>
      <w:r w:rsidRPr="00215E0A">
        <w:t>I made myself a gibbet of my house.”</w:t>
      </w:r>
    </w:p>
    <w:p w14:paraId="5C6F7F68" w14:textId="77777777" w:rsidR="000276C6" w:rsidRDefault="000276C6" w:rsidP="000276C6">
      <w:pPr>
        <w:pStyle w:val="BodyText"/>
        <w:rPr>
          <w:sz w:val="28"/>
        </w:rPr>
      </w:pPr>
    </w:p>
    <w:p w14:paraId="3C77911F" w14:textId="77777777" w:rsidR="000276C6" w:rsidRPr="00215E0A" w:rsidRDefault="000276C6" w:rsidP="00215E0A">
      <w:pPr>
        <w:pStyle w:val="Heading3"/>
      </w:pPr>
      <w:r w:rsidRPr="00215E0A">
        <w:t>Inferno XIV</w:t>
      </w:r>
    </w:p>
    <w:p w14:paraId="52073205" w14:textId="77777777" w:rsidR="000276C6" w:rsidRPr="00215E0A" w:rsidRDefault="000276C6" w:rsidP="00215E0A">
      <w:pPr>
        <w:pStyle w:val="Heading4"/>
      </w:pPr>
      <w:r w:rsidRPr="00215E0A">
        <w:t>The Seventh Circle. The Third Ring Violence against God. Blasphemers</w:t>
      </w:r>
    </w:p>
    <w:p w14:paraId="7916C8E6" w14:textId="77777777" w:rsidR="000276C6" w:rsidRPr="00CD7480" w:rsidRDefault="000276C6" w:rsidP="00CD7480">
      <w:pPr>
        <w:pStyle w:val="Poetry"/>
      </w:pPr>
      <w:r w:rsidRPr="00CD7480">
        <w:t>Since love for my own native place constrained me,</w:t>
      </w:r>
    </w:p>
    <w:p w14:paraId="48D3B53D" w14:textId="77777777" w:rsidR="00CD7480" w:rsidRDefault="000276C6" w:rsidP="00CD7480">
      <w:pPr>
        <w:pStyle w:val="Poetry"/>
      </w:pPr>
      <w:r w:rsidRPr="00CD7480">
        <w:t xml:space="preserve">I gathered up the scattered twigs and leaves, </w:t>
      </w:r>
    </w:p>
    <w:p w14:paraId="7A260CA6" w14:textId="7EEC4303" w:rsidR="000276C6" w:rsidRPr="00CD7480" w:rsidRDefault="000276C6" w:rsidP="00CD7480">
      <w:pPr>
        <w:pStyle w:val="Poetry"/>
      </w:pPr>
      <w:r w:rsidRPr="00CD7480">
        <w:t>and gave them back to him who now was weak.</w:t>
      </w:r>
    </w:p>
    <w:p w14:paraId="20C02821" w14:textId="77777777" w:rsidR="000276C6" w:rsidRPr="00CD7480" w:rsidRDefault="000276C6" w:rsidP="00CD7480">
      <w:pPr>
        <w:pStyle w:val="Poetry"/>
      </w:pPr>
      <w:r w:rsidRPr="00CD7480">
        <w:t>Thence to the bound we came, where from the third</w:t>
      </w:r>
    </w:p>
    <w:p w14:paraId="06D03C27" w14:textId="3A28453A" w:rsidR="000276C6" w:rsidRPr="00CD7480" w:rsidRDefault="000276C6" w:rsidP="00CD7480">
      <w:pPr>
        <w:pStyle w:val="Poetry"/>
      </w:pPr>
      <w:r w:rsidRPr="00CD7480">
        <w:t>the second ring is severed, and wherein</w:t>
      </w:r>
    </w:p>
    <w:p w14:paraId="7DA0668D" w14:textId="35F49205" w:rsidR="000276C6" w:rsidRDefault="000276C6" w:rsidP="00CD7480">
      <w:pPr>
        <w:pStyle w:val="Poetry"/>
      </w:pPr>
      <w:r w:rsidRPr="00CD7480">
        <w:t>a frightful form of Justice may be seen.</w:t>
      </w:r>
    </w:p>
    <w:p w14:paraId="02929C64" w14:textId="77777777" w:rsidR="00CD7480" w:rsidRPr="00CD7480" w:rsidRDefault="00CD7480" w:rsidP="00CD7480">
      <w:pPr>
        <w:pStyle w:val="Poetry"/>
      </w:pPr>
    </w:p>
    <w:p w14:paraId="0D8B2CE1" w14:textId="77777777" w:rsidR="000276C6" w:rsidRPr="00CD7480" w:rsidRDefault="000276C6" w:rsidP="00CD7480">
      <w:pPr>
        <w:pStyle w:val="Poetry"/>
      </w:pPr>
      <w:r w:rsidRPr="00CD7480">
        <w:lastRenderedPageBreak/>
        <w:t>To manifest aright what here was new,</w:t>
      </w:r>
    </w:p>
    <w:p w14:paraId="3773F464" w14:textId="77777777" w:rsidR="00CD7480" w:rsidRDefault="000276C6" w:rsidP="00CD7480">
      <w:pPr>
        <w:pStyle w:val="Poetry"/>
      </w:pPr>
      <w:r w:rsidRPr="00CD7480">
        <w:t xml:space="preserve">I say that we had reached a barren plain, </w:t>
      </w:r>
    </w:p>
    <w:p w14:paraId="2F457EBE" w14:textId="4D86623F" w:rsidR="000276C6" w:rsidRPr="00CD7480" w:rsidRDefault="000276C6" w:rsidP="00CD7480">
      <w:pPr>
        <w:pStyle w:val="Poetry"/>
      </w:pPr>
      <w:r w:rsidRPr="00CD7480">
        <w:t>which from its bed removeth every plant.</w:t>
      </w:r>
    </w:p>
    <w:p w14:paraId="181C120C" w14:textId="232E7A1F" w:rsidR="000276C6" w:rsidRPr="00CD7480" w:rsidRDefault="000276C6" w:rsidP="00CD7480">
      <w:pPr>
        <w:pStyle w:val="Poetry"/>
      </w:pPr>
      <w:r w:rsidRPr="00CD7480">
        <w:t>The woeful wood is as a garland round it,</w:t>
      </w:r>
    </w:p>
    <w:p w14:paraId="7CB09CD1" w14:textId="77777777" w:rsidR="00CD7480" w:rsidRDefault="000276C6" w:rsidP="00CD7480">
      <w:pPr>
        <w:pStyle w:val="Poetry"/>
      </w:pPr>
      <w:r w:rsidRPr="00CD7480">
        <w:t xml:space="preserve">as round the former is the dismal moat; </w:t>
      </w:r>
    </w:p>
    <w:p w14:paraId="3956CA88" w14:textId="77777777" w:rsidR="00CD7480" w:rsidRDefault="000276C6" w:rsidP="00CD7480">
      <w:pPr>
        <w:pStyle w:val="Poetry"/>
      </w:pPr>
      <w:r w:rsidRPr="00CD7480">
        <w:t xml:space="preserve">there on its very edge we stayed our steps. </w:t>
      </w:r>
    </w:p>
    <w:p w14:paraId="307C8ABA" w14:textId="77777777" w:rsidR="00CD7480" w:rsidRDefault="000276C6" w:rsidP="00CD7480">
      <w:pPr>
        <w:pStyle w:val="Poetry"/>
      </w:pPr>
      <w:r w:rsidRPr="00CD7480">
        <w:t xml:space="preserve">Its soil was of a dense and arid sand, </w:t>
      </w:r>
    </w:p>
    <w:p w14:paraId="07ED13BB" w14:textId="51A48B30" w:rsidR="000276C6" w:rsidRPr="00CD7480" w:rsidRDefault="000276C6" w:rsidP="00CD7480">
      <w:pPr>
        <w:pStyle w:val="Poetry"/>
      </w:pPr>
      <w:r w:rsidRPr="00CD7480">
        <w:t>whose nature differed in no way from that,</w:t>
      </w:r>
    </w:p>
    <w:p w14:paraId="2D1A9758" w14:textId="0DC8D008" w:rsidR="000276C6" w:rsidRDefault="000276C6" w:rsidP="00CD7480">
      <w:pPr>
        <w:pStyle w:val="Poetry"/>
      </w:pPr>
      <w:r w:rsidRPr="00CD7480">
        <w:t>which once was trodden by the feet of Cato.</w:t>
      </w:r>
    </w:p>
    <w:p w14:paraId="6BE16DFD" w14:textId="77777777" w:rsidR="00CD7480" w:rsidRPr="00CD7480" w:rsidRDefault="00CD7480" w:rsidP="00CD7480">
      <w:pPr>
        <w:pStyle w:val="Poetry"/>
      </w:pPr>
    </w:p>
    <w:p w14:paraId="7C908636" w14:textId="77777777" w:rsidR="00CD7480" w:rsidRDefault="000276C6" w:rsidP="00CD7480">
      <w:pPr>
        <w:pStyle w:val="Poetry"/>
      </w:pPr>
      <w:r w:rsidRPr="00CD7480">
        <w:t xml:space="preserve">Vengeance of God, how much by every one </w:t>
      </w:r>
    </w:p>
    <w:p w14:paraId="0D75FD50" w14:textId="77777777" w:rsidR="00CD7480" w:rsidRDefault="000276C6" w:rsidP="00CD7480">
      <w:pPr>
        <w:pStyle w:val="Poetry"/>
      </w:pPr>
      <w:r w:rsidRPr="00CD7480">
        <w:t xml:space="preserve">thou oughtest to be feared, who readeth here </w:t>
      </w:r>
    </w:p>
    <w:p w14:paraId="702CDD76" w14:textId="0283A05C" w:rsidR="000276C6" w:rsidRDefault="000276C6" w:rsidP="00CD7480">
      <w:pPr>
        <w:pStyle w:val="Poetry"/>
      </w:pPr>
      <w:r w:rsidRPr="00CD7480">
        <w:t>what to these eyes of mine was manifest!</w:t>
      </w:r>
    </w:p>
    <w:p w14:paraId="0EABA90A" w14:textId="77777777" w:rsidR="00CD7480" w:rsidRPr="00CD7480" w:rsidRDefault="00CD7480" w:rsidP="00CD7480">
      <w:pPr>
        <w:pStyle w:val="Poetry"/>
      </w:pPr>
    </w:p>
    <w:p w14:paraId="0438F78D" w14:textId="77777777" w:rsidR="000276C6" w:rsidRPr="00CD7480" w:rsidRDefault="000276C6" w:rsidP="00CD7480">
      <w:pPr>
        <w:pStyle w:val="Poetry"/>
      </w:pPr>
      <w:r w:rsidRPr="00CD7480">
        <w:t>Of naked souls I many flocks beheld,</w:t>
      </w:r>
    </w:p>
    <w:p w14:paraId="187D7D1E" w14:textId="656A353C" w:rsidR="000276C6" w:rsidRPr="00CD7480" w:rsidRDefault="000276C6" w:rsidP="00CD7480">
      <w:pPr>
        <w:pStyle w:val="Poetry"/>
      </w:pPr>
      <w:r w:rsidRPr="00CD7480">
        <w:t>who all wept very sorely, while on each</w:t>
      </w:r>
    </w:p>
    <w:p w14:paraId="2135B7C6" w14:textId="77777777" w:rsidR="000276C6" w:rsidRPr="00CD7480" w:rsidRDefault="000276C6" w:rsidP="00CD7480">
      <w:pPr>
        <w:pStyle w:val="Poetry"/>
      </w:pPr>
      <w:r w:rsidRPr="00CD7480">
        <w:t>a different law appeared to be imposed.</w:t>
      </w:r>
    </w:p>
    <w:p w14:paraId="4903A307" w14:textId="77777777" w:rsidR="00CD7480" w:rsidRDefault="000276C6" w:rsidP="00CD7480">
      <w:pPr>
        <w:pStyle w:val="Poetry"/>
      </w:pPr>
      <w:r w:rsidRPr="00CD7480">
        <w:t xml:space="preserve">A few lay on the ground upon their backs; </w:t>
      </w:r>
    </w:p>
    <w:p w14:paraId="1EFCB018" w14:textId="77777777" w:rsidR="00CD7480" w:rsidRDefault="000276C6" w:rsidP="00CD7480">
      <w:pPr>
        <w:pStyle w:val="Poetry"/>
      </w:pPr>
      <w:r w:rsidRPr="00CD7480">
        <w:t xml:space="preserve">and some were seated cuddled up together, </w:t>
      </w:r>
    </w:p>
    <w:p w14:paraId="24D7F289" w14:textId="2B921A03" w:rsidR="000276C6" w:rsidRPr="00CD7480" w:rsidRDefault="000276C6" w:rsidP="00CD7480">
      <w:pPr>
        <w:pStyle w:val="Poetry"/>
      </w:pPr>
      <w:r w:rsidRPr="00CD7480">
        <w:t>while others moved about continually.</w:t>
      </w:r>
    </w:p>
    <w:p w14:paraId="0B802FD0" w14:textId="5F6ADE19" w:rsidR="000276C6" w:rsidRPr="00CD7480" w:rsidRDefault="000276C6" w:rsidP="00CD7480">
      <w:pPr>
        <w:pStyle w:val="Poetry"/>
      </w:pPr>
      <w:r w:rsidRPr="00CD7480">
        <w:t>Most numerous were those that moved around,</w:t>
      </w:r>
    </w:p>
    <w:p w14:paraId="5E3BBFDD" w14:textId="77777777" w:rsidR="00CD7480" w:rsidRDefault="000276C6" w:rsidP="00CD7480">
      <w:pPr>
        <w:pStyle w:val="Poetry"/>
      </w:pPr>
      <w:r w:rsidRPr="00CD7480">
        <w:t xml:space="preserve">and least so those that under torment lay, </w:t>
      </w:r>
    </w:p>
    <w:p w14:paraId="4FB70153" w14:textId="353C6EE8" w:rsidR="000276C6" w:rsidRDefault="000276C6" w:rsidP="00CD7480">
      <w:pPr>
        <w:pStyle w:val="Poetry"/>
      </w:pPr>
      <w:r w:rsidRPr="00CD7480">
        <w:t>but all the freer had their tongues to wail.</w:t>
      </w:r>
    </w:p>
    <w:p w14:paraId="6A778A27" w14:textId="77777777" w:rsidR="00CD7480" w:rsidRPr="00CD7480" w:rsidRDefault="00CD7480" w:rsidP="00CD7480">
      <w:pPr>
        <w:pStyle w:val="Poetry"/>
      </w:pPr>
    </w:p>
    <w:p w14:paraId="099EB8C2" w14:textId="77777777" w:rsidR="00CD7480" w:rsidRDefault="000276C6" w:rsidP="00CD7480">
      <w:pPr>
        <w:pStyle w:val="Poetry"/>
      </w:pPr>
      <w:r w:rsidRPr="00CD7480">
        <w:t xml:space="preserve">Down on the whole great waste of sand there rained </w:t>
      </w:r>
    </w:p>
    <w:p w14:paraId="3ABAA0EC" w14:textId="06FBEC23" w:rsidR="000276C6" w:rsidRPr="00CD7480" w:rsidRDefault="000276C6" w:rsidP="00CD7480">
      <w:pPr>
        <w:pStyle w:val="Poetry"/>
      </w:pPr>
      <w:r w:rsidRPr="00CD7480">
        <w:t>with gentle fall dilated flakes of fire,</w:t>
      </w:r>
    </w:p>
    <w:p w14:paraId="24BC5A6C" w14:textId="2DC81726" w:rsidR="000276C6" w:rsidRPr="00CD7480" w:rsidRDefault="000276C6" w:rsidP="00CD7480">
      <w:pPr>
        <w:pStyle w:val="Poetry"/>
      </w:pPr>
      <w:r w:rsidRPr="00CD7480">
        <w:t>like flakes of snow that fall on windless Alps.</w:t>
      </w:r>
    </w:p>
    <w:p w14:paraId="03D00E2E" w14:textId="77777777" w:rsidR="00CD7480" w:rsidRDefault="000276C6" w:rsidP="00CD7480">
      <w:pPr>
        <w:pStyle w:val="Poetry"/>
      </w:pPr>
      <w:r w:rsidRPr="00CD7480">
        <w:t xml:space="preserve">As were the flames which Alexander saw </w:t>
      </w:r>
    </w:p>
    <w:p w14:paraId="64DAB474" w14:textId="77777777" w:rsidR="00CD7480" w:rsidRDefault="000276C6" w:rsidP="00CD7480">
      <w:pPr>
        <w:pStyle w:val="Poetry"/>
      </w:pPr>
      <w:r w:rsidRPr="00CD7480">
        <w:t xml:space="preserve">in India’s torrid regions, as they fell </w:t>
      </w:r>
    </w:p>
    <w:p w14:paraId="68E5AF28" w14:textId="5FBCB0E2" w:rsidR="000276C6" w:rsidRPr="00CD7480" w:rsidRDefault="000276C6" w:rsidP="00CD7480">
      <w:pPr>
        <w:pStyle w:val="Poetry"/>
      </w:pPr>
      <w:r w:rsidRPr="00CD7480">
        <w:t>upon his hosts, unbroken to the ground;</w:t>
      </w:r>
    </w:p>
    <w:p w14:paraId="4E7D8E23" w14:textId="77777777" w:rsidR="000276C6" w:rsidRPr="00CD7480" w:rsidRDefault="000276C6" w:rsidP="00CD7480">
      <w:pPr>
        <w:pStyle w:val="Poetry"/>
      </w:pPr>
      <w:r w:rsidRPr="00CD7480">
        <w:t>—and this he met, by ordering his troops</w:t>
      </w:r>
    </w:p>
    <w:p w14:paraId="41C2B12D" w14:textId="00121D2C" w:rsidR="000276C6" w:rsidRPr="00CD7480" w:rsidRDefault="000276C6" w:rsidP="00CD7480">
      <w:pPr>
        <w:pStyle w:val="Poetry"/>
      </w:pPr>
      <w:r w:rsidRPr="00CD7480">
        <w:t>to trample on the soil, because the flames,</w:t>
      </w:r>
    </w:p>
    <w:p w14:paraId="60A2107E" w14:textId="77777777" w:rsidR="00CD7480" w:rsidRDefault="000276C6" w:rsidP="00CD7480">
      <w:pPr>
        <w:pStyle w:val="Poetry"/>
      </w:pPr>
      <w:r w:rsidRPr="00CD7480">
        <w:t xml:space="preserve">when single, were more easily put out— </w:t>
      </w:r>
    </w:p>
    <w:p w14:paraId="247849CC" w14:textId="77777777" w:rsidR="00CD7480" w:rsidRDefault="000276C6" w:rsidP="00CD7480">
      <w:pPr>
        <w:pStyle w:val="Poetry"/>
      </w:pPr>
      <w:r w:rsidRPr="00CD7480">
        <w:t xml:space="preserve">even such descended here the eternal heat, </w:t>
      </w:r>
    </w:p>
    <w:p w14:paraId="5257D5A6" w14:textId="77777777" w:rsidR="00CD7480" w:rsidRDefault="000276C6" w:rsidP="00CD7480">
      <w:pPr>
        <w:pStyle w:val="Poetry"/>
      </w:pPr>
      <w:r w:rsidRPr="00CD7480">
        <w:t xml:space="preserve">whereby the sand was set on fire, as tinder </w:t>
      </w:r>
    </w:p>
    <w:p w14:paraId="6513EABB" w14:textId="35B3EB54" w:rsidR="000276C6" w:rsidRPr="00CD7480" w:rsidRDefault="000276C6" w:rsidP="00CD7480">
      <w:pPr>
        <w:pStyle w:val="Poetry"/>
      </w:pPr>
      <w:r w:rsidRPr="00CD7480">
        <w:lastRenderedPageBreak/>
        <w:t>is kindled under steel, to double pain.</w:t>
      </w:r>
    </w:p>
    <w:p w14:paraId="4820EA8A" w14:textId="4CEEB169" w:rsidR="000276C6" w:rsidRPr="00CD7480" w:rsidRDefault="000276C6" w:rsidP="00CD7480">
      <w:pPr>
        <w:pStyle w:val="Poetry"/>
      </w:pPr>
      <w:r w:rsidRPr="00CD7480">
        <w:t>And ever without resting was the dance</w:t>
      </w:r>
    </w:p>
    <w:p w14:paraId="6155B464" w14:textId="77777777" w:rsidR="00CD7480" w:rsidRDefault="000276C6" w:rsidP="00CD7480">
      <w:pPr>
        <w:pStyle w:val="Poetry"/>
      </w:pPr>
      <w:r w:rsidRPr="00CD7480">
        <w:t xml:space="preserve">of wretched hands, that kept, now here, now there, </w:t>
      </w:r>
    </w:p>
    <w:p w14:paraId="31D28B79" w14:textId="2FF64542" w:rsidR="000276C6" w:rsidRDefault="000276C6" w:rsidP="00CD7480">
      <w:pPr>
        <w:pStyle w:val="Poetry"/>
      </w:pPr>
      <w:r w:rsidRPr="00CD7480">
        <w:t>slapping away each latest burning flake.</w:t>
      </w:r>
    </w:p>
    <w:p w14:paraId="15CBC228" w14:textId="77777777" w:rsidR="00CD7480" w:rsidRPr="00CD7480" w:rsidRDefault="00CD7480" w:rsidP="00CD7480">
      <w:pPr>
        <w:pStyle w:val="Poetry"/>
      </w:pPr>
    </w:p>
    <w:p w14:paraId="00FD5474" w14:textId="77777777" w:rsidR="00CD7480" w:rsidRDefault="000276C6" w:rsidP="00CD7480">
      <w:pPr>
        <w:pStyle w:val="Poetry"/>
      </w:pPr>
      <w:r w:rsidRPr="00CD7480">
        <w:t xml:space="preserve">“Thou, Teacher,” I began, “that conquerest all, </w:t>
      </w:r>
    </w:p>
    <w:p w14:paraId="753D648A" w14:textId="44E42F74" w:rsidR="000276C6" w:rsidRPr="00CD7480" w:rsidRDefault="000276C6" w:rsidP="00CD7480">
      <w:pPr>
        <w:pStyle w:val="Poetry"/>
      </w:pPr>
      <w:r w:rsidRPr="00CD7480">
        <w:t>except the stubborn devils who came out</w:t>
      </w:r>
    </w:p>
    <w:p w14:paraId="4F46FC31" w14:textId="0E77C8CF" w:rsidR="000276C6" w:rsidRPr="00CD7480" w:rsidRDefault="000276C6" w:rsidP="00CD7480">
      <w:pPr>
        <w:pStyle w:val="Poetry"/>
      </w:pPr>
      <w:r w:rsidRPr="00CD7480">
        <w:t>against us at the entrance of the gate,</w:t>
      </w:r>
    </w:p>
    <w:p w14:paraId="7BDB69B2" w14:textId="77777777" w:rsidR="00CD7480" w:rsidRDefault="000276C6" w:rsidP="00CD7480">
      <w:pPr>
        <w:pStyle w:val="Poetry"/>
      </w:pPr>
      <w:r w:rsidRPr="00CD7480">
        <w:t xml:space="preserve">who is that great one who seems not to mind </w:t>
      </w:r>
    </w:p>
    <w:p w14:paraId="7145B997" w14:textId="245F6CBE" w:rsidR="000276C6" w:rsidRPr="00CD7480" w:rsidRDefault="000276C6" w:rsidP="00CD7480">
      <w:pPr>
        <w:pStyle w:val="Poetry"/>
      </w:pPr>
      <w:r w:rsidRPr="00CD7480">
        <w:t>the fire, but lies there scornful and awry,</w:t>
      </w:r>
    </w:p>
    <w:p w14:paraId="1AEDD53C" w14:textId="77777777" w:rsidR="000276C6" w:rsidRPr="00CD7480" w:rsidRDefault="000276C6" w:rsidP="00CD7480">
      <w:pPr>
        <w:pStyle w:val="Poetry"/>
      </w:pPr>
      <w:r w:rsidRPr="00CD7480">
        <w:t>so that the rain seems not to ripen him?”</w:t>
      </w:r>
    </w:p>
    <w:p w14:paraId="1C1A6909" w14:textId="77777777" w:rsidR="00CD7480" w:rsidRDefault="00CD7480" w:rsidP="000276C6">
      <w:pPr>
        <w:pStyle w:val="BodyText"/>
        <w:spacing w:before="186" w:line="246" w:lineRule="exact"/>
        <w:ind w:left="1080"/>
        <w:rPr>
          <w:color w:val="231F20"/>
        </w:rPr>
      </w:pPr>
    </w:p>
    <w:p w14:paraId="3616D8E3" w14:textId="01650917" w:rsidR="000276C6" w:rsidRPr="00CD7480" w:rsidRDefault="000276C6" w:rsidP="00CD7480">
      <w:pPr>
        <w:pStyle w:val="Poetry"/>
      </w:pPr>
      <w:r w:rsidRPr="00CD7480">
        <w:t>And that same one, who had observed that I</w:t>
      </w:r>
    </w:p>
    <w:p w14:paraId="258B44EC" w14:textId="42487114" w:rsidR="000276C6" w:rsidRPr="00CD7480" w:rsidRDefault="000276C6" w:rsidP="00CD7480">
      <w:pPr>
        <w:pStyle w:val="Poetry"/>
      </w:pPr>
      <w:r w:rsidRPr="00CD7480">
        <w:t>concerning him was questioning my Leader,</w:t>
      </w:r>
    </w:p>
    <w:p w14:paraId="6ADFDE02" w14:textId="77777777" w:rsidR="000276C6" w:rsidRPr="00CD7480" w:rsidRDefault="000276C6" w:rsidP="00CD7480">
      <w:pPr>
        <w:pStyle w:val="Poetry"/>
      </w:pPr>
      <w:r w:rsidRPr="00CD7480">
        <w:t>cried: “As I was alive, such am I dead!</w:t>
      </w:r>
    </w:p>
    <w:p w14:paraId="21DA4E83" w14:textId="77777777" w:rsidR="00CD7480" w:rsidRDefault="000276C6" w:rsidP="00CD7480">
      <w:pPr>
        <w:pStyle w:val="Poetry"/>
      </w:pPr>
      <w:r w:rsidRPr="00CD7480">
        <w:t xml:space="preserve">If Jove should tire that smith of his, from whom, </w:t>
      </w:r>
    </w:p>
    <w:p w14:paraId="39C1BF4A" w14:textId="77777777" w:rsidR="00CD7480" w:rsidRDefault="000276C6" w:rsidP="00CD7480">
      <w:pPr>
        <w:pStyle w:val="Poetry"/>
      </w:pPr>
      <w:r w:rsidRPr="00CD7480">
        <w:t xml:space="preserve">in wrath, he took the pointed thunderbolt, </w:t>
      </w:r>
    </w:p>
    <w:p w14:paraId="2954EF7C" w14:textId="4F02CEBB" w:rsidR="000276C6" w:rsidRPr="00CD7480" w:rsidRDefault="000276C6" w:rsidP="00CD7480">
      <w:pPr>
        <w:pStyle w:val="Poetry"/>
      </w:pPr>
      <w:r w:rsidRPr="00CD7480">
        <w:t>wherewith I smitten was that final day;</w:t>
      </w:r>
    </w:p>
    <w:p w14:paraId="3A742C28" w14:textId="0A064239" w:rsidR="000276C6" w:rsidRPr="00CD7480" w:rsidRDefault="000276C6" w:rsidP="00CD7480">
      <w:pPr>
        <w:pStyle w:val="Poetry"/>
      </w:pPr>
      <w:r w:rsidRPr="00CD7480">
        <w:t>or should he tire the others, each in turn,</w:t>
      </w:r>
    </w:p>
    <w:p w14:paraId="15CED8A5" w14:textId="77777777" w:rsidR="000276C6" w:rsidRPr="00CD7480" w:rsidRDefault="000276C6" w:rsidP="00CD7480">
      <w:pPr>
        <w:pStyle w:val="Poetry"/>
      </w:pPr>
      <w:r w:rsidRPr="00CD7480">
        <w:t>in Mongibello’s smithy black with smoke,</w:t>
      </w:r>
    </w:p>
    <w:p w14:paraId="547DD66D" w14:textId="77777777" w:rsidR="00CD7480" w:rsidRDefault="000276C6" w:rsidP="00CD7480">
      <w:pPr>
        <w:pStyle w:val="Poetry"/>
      </w:pPr>
      <w:r w:rsidRPr="00CD7480">
        <w:t xml:space="preserve">by calling out: ‘Help, help, good Vulcan, help!’ </w:t>
      </w:r>
    </w:p>
    <w:p w14:paraId="3B59EAD0" w14:textId="2D273736" w:rsidR="000276C6" w:rsidRPr="00CD7480" w:rsidRDefault="000276C6" w:rsidP="00CD7480">
      <w:pPr>
        <w:pStyle w:val="Poetry"/>
      </w:pPr>
      <w:r w:rsidRPr="00CD7480">
        <w:t>even as he did on Phlegra’s battle-field;</w:t>
      </w:r>
    </w:p>
    <w:p w14:paraId="0392023C" w14:textId="77777777" w:rsidR="000276C6" w:rsidRPr="00CD7480" w:rsidRDefault="000276C6" w:rsidP="00CD7480">
      <w:pPr>
        <w:pStyle w:val="Poetry"/>
      </w:pPr>
      <w:r w:rsidRPr="00CD7480">
        <w:t>and should he shoot at me with all his might,</w:t>
      </w:r>
    </w:p>
    <w:p w14:paraId="136C7504" w14:textId="69B0F69A" w:rsidR="000276C6" w:rsidRDefault="000276C6" w:rsidP="00CD7480">
      <w:pPr>
        <w:pStyle w:val="Poetry"/>
      </w:pPr>
      <w:r w:rsidRPr="00CD7480">
        <w:t>no glad revenge would he obtain thereby!”</w:t>
      </w:r>
    </w:p>
    <w:p w14:paraId="44F15CDE" w14:textId="77777777" w:rsidR="00CD7480" w:rsidRPr="00CD7480" w:rsidRDefault="00CD7480" w:rsidP="00CD7480">
      <w:pPr>
        <w:pStyle w:val="Poetry"/>
      </w:pPr>
    </w:p>
    <w:p w14:paraId="4AE9C1C3" w14:textId="77777777" w:rsidR="00CD7480" w:rsidRDefault="000276C6" w:rsidP="00CD7480">
      <w:pPr>
        <w:pStyle w:val="Poetry"/>
      </w:pPr>
      <w:r w:rsidRPr="00CD7480">
        <w:t xml:space="preserve">Thereat my Leader spoke with so much force, </w:t>
      </w:r>
    </w:p>
    <w:p w14:paraId="42D1DD4A" w14:textId="7A849234" w:rsidR="000276C6" w:rsidRPr="00CD7480" w:rsidRDefault="000276C6" w:rsidP="00CD7480">
      <w:pPr>
        <w:pStyle w:val="Poetry"/>
      </w:pPr>
      <w:r w:rsidRPr="00CD7480">
        <w:t>that I had never heard him use the like:</w:t>
      </w:r>
    </w:p>
    <w:p w14:paraId="08233AA0" w14:textId="77777777" w:rsidR="000276C6" w:rsidRPr="00CD7480" w:rsidRDefault="000276C6" w:rsidP="00CD7480">
      <w:pPr>
        <w:pStyle w:val="Poetry"/>
      </w:pPr>
      <w:r w:rsidRPr="00CD7480">
        <w:t>“In that thine arrogance, O Capaneus,</w:t>
      </w:r>
    </w:p>
    <w:p w14:paraId="4A8CBE54" w14:textId="77777777" w:rsidR="000276C6" w:rsidRPr="00CD7480" w:rsidRDefault="000276C6" w:rsidP="00CD7480">
      <w:pPr>
        <w:pStyle w:val="Poetry"/>
      </w:pPr>
      <w:r w:rsidRPr="00CD7480">
        <w:t>is not extinguished, art thou all the more</w:t>
      </w:r>
    </w:p>
    <w:p w14:paraId="146E6AD2" w14:textId="595EBAA5" w:rsidR="000276C6" w:rsidRPr="00CD7480" w:rsidRDefault="000276C6" w:rsidP="00CD7480">
      <w:pPr>
        <w:pStyle w:val="Poetry"/>
      </w:pPr>
      <w:r w:rsidRPr="00CD7480">
        <w:t>chastised; no torment, saving thine own rage,</w:t>
      </w:r>
    </w:p>
    <w:p w14:paraId="6B04A6A5" w14:textId="222B324C" w:rsidR="000276C6" w:rsidRDefault="000276C6" w:rsidP="00CD7480">
      <w:pPr>
        <w:pStyle w:val="Poetry"/>
      </w:pPr>
      <w:r w:rsidRPr="00CD7480">
        <w:t>were for thy furious pride a fitting pain.”</w:t>
      </w:r>
    </w:p>
    <w:p w14:paraId="6E3545BA" w14:textId="77777777" w:rsidR="00CD7480" w:rsidRPr="00CD7480" w:rsidRDefault="00CD7480" w:rsidP="00CD7480">
      <w:pPr>
        <w:pStyle w:val="Poetry"/>
      </w:pPr>
    </w:p>
    <w:p w14:paraId="61298A5E" w14:textId="77777777" w:rsidR="00CD7480" w:rsidRDefault="000276C6" w:rsidP="00CD7480">
      <w:pPr>
        <w:pStyle w:val="Poetry"/>
      </w:pPr>
      <w:r w:rsidRPr="00CD7480">
        <w:t xml:space="preserve">Then with a gentler mien he turned to me, </w:t>
      </w:r>
    </w:p>
    <w:p w14:paraId="2C79F62A" w14:textId="0CC0F2A6" w:rsidR="000276C6" w:rsidRPr="00CD7480" w:rsidRDefault="000276C6" w:rsidP="00CD7480">
      <w:pPr>
        <w:pStyle w:val="Poetry"/>
      </w:pPr>
      <w:r w:rsidRPr="00CD7480">
        <w:t>and said: “One of the seven kings was he,</w:t>
      </w:r>
    </w:p>
    <w:p w14:paraId="5DE5643A" w14:textId="77777777" w:rsidR="000276C6" w:rsidRPr="00CD7480" w:rsidRDefault="000276C6" w:rsidP="00CD7480">
      <w:pPr>
        <w:pStyle w:val="Poetry"/>
      </w:pPr>
      <w:r w:rsidRPr="00CD7480">
        <w:lastRenderedPageBreak/>
        <w:t>who Thebes besieged; he held, and seems to hold</w:t>
      </w:r>
    </w:p>
    <w:p w14:paraId="4442DD09" w14:textId="5C2D9292" w:rsidR="000276C6" w:rsidRPr="00CD7480" w:rsidRDefault="000276C6" w:rsidP="00CD7480">
      <w:pPr>
        <w:pStyle w:val="Poetry"/>
      </w:pPr>
      <w:r w:rsidRPr="00CD7480">
        <w:t>God in disdain, and little seems to prize Him;</w:t>
      </w:r>
    </w:p>
    <w:p w14:paraId="12302F72" w14:textId="77777777" w:rsidR="00CD7480" w:rsidRDefault="000276C6" w:rsidP="00CD7480">
      <w:pPr>
        <w:pStyle w:val="Poetry"/>
      </w:pPr>
      <w:r w:rsidRPr="00CD7480">
        <w:t xml:space="preserve">but, as I told him, his own spitefulness </w:t>
      </w:r>
    </w:p>
    <w:p w14:paraId="5426858C" w14:textId="5B5CCCF8" w:rsidR="000276C6" w:rsidRPr="00CD7480" w:rsidRDefault="000276C6" w:rsidP="00CD7480">
      <w:pPr>
        <w:pStyle w:val="Poetry"/>
      </w:pPr>
      <w:r w:rsidRPr="00CD7480">
        <w:t>is fit enough adornment for his breast.</w:t>
      </w:r>
    </w:p>
    <w:p w14:paraId="4E71B1E5" w14:textId="77777777" w:rsidR="00CD7480" w:rsidRDefault="000276C6" w:rsidP="00CD7480">
      <w:pPr>
        <w:pStyle w:val="Poetry"/>
      </w:pPr>
      <w:r w:rsidRPr="00CD7480">
        <w:t xml:space="preserve">Now follow me, and see that thou meanwhile </w:t>
      </w:r>
    </w:p>
    <w:p w14:paraId="64DE3F8C" w14:textId="5D98EAB9" w:rsidR="000276C6" w:rsidRPr="00CD7480" w:rsidRDefault="000276C6" w:rsidP="00CD7480">
      <w:pPr>
        <w:pStyle w:val="Poetry"/>
      </w:pPr>
      <w:r w:rsidRPr="00CD7480">
        <w:t>set not thy feet upon the burning sand,</w:t>
      </w:r>
    </w:p>
    <w:p w14:paraId="3D38C915" w14:textId="1D70764D" w:rsidR="000276C6" w:rsidRDefault="000276C6" w:rsidP="00CD7480">
      <w:pPr>
        <w:pStyle w:val="Poetry"/>
      </w:pPr>
      <w:r w:rsidRPr="00CD7480">
        <w:t>but to the thicket keep them ever close.”</w:t>
      </w:r>
    </w:p>
    <w:p w14:paraId="7E773405" w14:textId="77777777" w:rsidR="00CD7480" w:rsidRPr="00CD7480" w:rsidRDefault="00CD7480" w:rsidP="00CD7480">
      <w:pPr>
        <w:pStyle w:val="Poetry"/>
      </w:pPr>
    </w:p>
    <w:p w14:paraId="14A1AD75" w14:textId="77777777" w:rsidR="00CD7480" w:rsidRDefault="000276C6" w:rsidP="00CD7480">
      <w:pPr>
        <w:pStyle w:val="Poetry"/>
      </w:pPr>
      <w:r w:rsidRPr="00CD7480">
        <w:t xml:space="preserve">In silence we went on, and came to where, </w:t>
      </w:r>
    </w:p>
    <w:p w14:paraId="161DC166" w14:textId="77777777" w:rsidR="00CD7480" w:rsidRDefault="000276C6" w:rsidP="00CD7480">
      <w:pPr>
        <w:pStyle w:val="Poetry"/>
      </w:pPr>
      <w:r w:rsidRPr="00CD7480">
        <w:t xml:space="preserve">out of the wood a little stream spirts forth, </w:t>
      </w:r>
    </w:p>
    <w:p w14:paraId="725907E0" w14:textId="77777777" w:rsidR="00CD7480" w:rsidRDefault="000276C6" w:rsidP="00CD7480">
      <w:pPr>
        <w:pStyle w:val="Poetry"/>
      </w:pPr>
      <w:r w:rsidRPr="00CD7480">
        <w:t xml:space="preserve">whose ruddy color makes me shudder still. </w:t>
      </w:r>
    </w:p>
    <w:p w14:paraId="468701B2" w14:textId="0E912C31" w:rsidR="000276C6" w:rsidRPr="00CD7480" w:rsidRDefault="000276C6" w:rsidP="00CD7480">
      <w:pPr>
        <w:pStyle w:val="Poetry"/>
      </w:pPr>
      <w:r w:rsidRPr="00CD7480">
        <w:t>As from the Bulicàmë springs a brook,</w:t>
      </w:r>
    </w:p>
    <w:p w14:paraId="4458E60D" w14:textId="0D87195B" w:rsidR="000276C6" w:rsidRPr="00CD7480" w:rsidRDefault="000276C6" w:rsidP="00CD7480">
      <w:pPr>
        <w:pStyle w:val="Poetry"/>
      </w:pPr>
      <w:r w:rsidRPr="00CD7480">
        <w:t>which afterward the sinful women share,</w:t>
      </w:r>
    </w:p>
    <w:p w14:paraId="5E2C8D64" w14:textId="77777777" w:rsidR="00CD7480" w:rsidRDefault="000276C6" w:rsidP="00CD7480">
      <w:pPr>
        <w:pStyle w:val="Poetry"/>
      </w:pPr>
      <w:r w:rsidRPr="00CD7480">
        <w:t xml:space="preserve">even so went that one down across the sand. </w:t>
      </w:r>
    </w:p>
    <w:p w14:paraId="20469C6E" w14:textId="77777777" w:rsidR="00CD7480" w:rsidRDefault="000276C6" w:rsidP="00CD7480">
      <w:pPr>
        <w:pStyle w:val="Poetry"/>
      </w:pPr>
      <w:r w:rsidRPr="00CD7480">
        <w:t xml:space="preserve">Its bottom and both sides had turned to stone, </w:t>
      </w:r>
    </w:p>
    <w:p w14:paraId="217E5924" w14:textId="6E391E26" w:rsidR="000276C6" w:rsidRPr="00CD7480" w:rsidRDefault="000276C6" w:rsidP="00CD7480">
      <w:pPr>
        <w:pStyle w:val="Poetry"/>
      </w:pPr>
      <w:r w:rsidRPr="00CD7480">
        <w:t>as also had the embankments on each side;</w:t>
      </w:r>
    </w:p>
    <w:p w14:paraId="072E7A72" w14:textId="4FEBEEEB" w:rsidR="000276C6" w:rsidRDefault="000276C6" w:rsidP="00CD7480">
      <w:pPr>
        <w:pStyle w:val="Poetry"/>
      </w:pPr>
      <w:r w:rsidRPr="00CD7480">
        <w:t>I hence perceived the crossing-place was there.</w:t>
      </w:r>
    </w:p>
    <w:p w14:paraId="293987BD" w14:textId="77777777" w:rsidR="00CD7480" w:rsidRPr="00CD7480" w:rsidRDefault="00CD7480" w:rsidP="00CD7480">
      <w:pPr>
        <w:pStyle w:val="Poetry"/>
      </w:pPr>
    </w:p>
    <w:p w14:paraId="1D1C1C04" w14:textId="26874113" w:rsidR="000276C6" w:rsidRPr="00CD7480" w:rsidRDefault="000276C6" w:rsidP="00CD7480">
      <w:pPr>
        <w:pStyle w:val="Poetry"/>
      </w:pPr>
      <w:r w:rsidRPr="00CD7480">
        <w:t>“Of all the other things which I have shown thee</w:t>
      </w:r>
    </w:p>
    <w:p w14:paraId="5E699E57" w14:textId="77777777" w:rsidR="00CD7480" w:rsidRDefault="000276C6" w:rsidP="00CD7480">
      <w:pPr>
        <w:pStyle w:val="Poetry"/>
      </w:pPr>
      <w:r w:rsidRPr="00CD7480">
        <w:t xml:space="preserve">since first we entered through the outer gate, </w:t>
      </w:r>
    </w:p>
    <w:p w14:paraId="4ACFA94C" w14:textId="77777777" w:rsidR="00CD7480" w:rsidRDefault="000276C6" w:rsidP="00CD7480">
      <w:pPr>
        <w:pStyle w:val="Poetry"/>
      </w:pPr>
      <w:r w:rsidRPr="00CD7480">
        <w:t xml:space="preserve">whose threshold unto no one is denied, </w:t>
      </w:r>
    </w:p>
    <w:p w14:paraId="5A6B8C8F" w14:textId="14EC5D9A" w:rsidR="000276C6" w:rsidRPr="00CD7480" w:rsidRDefault="000276C6" w:rsidP="00CD7480">
      <w:pPr>
        <w:pStyle w:val="Poetry"/>
      </w:pPr>
      <w:r w:rsidRPr="00CD7480">
        <w:t>nothing has ever by thine eyes been seen</w:t>
      </w:r>
    </w:p>
    <w:p w14:paraId="6AFC323F" w14:textId="77777777" w:rsidR="000276C6" w:rsidRPr="00CD7480" w:rsidRDefault="000276C6" w:rsidP="00CD7480">
      <w:pPr>
        <w:pStyle w:val="Poetry"/>
      </w:pPr>
      <w:r w:rsidRPr="00CD7480">
        <w:t>as notable as is this present brook,</w:t>
      </w:r>
    </w:p>
    <w:p w14:paraId="68209518" w14:textId="32FBF961" w:rsidR="000276C6" w:rsidRDefault="000276C6" w:rsidP="00CD7480">
      <w:pPr>
        <w:pStyle w:val="Poetry"/>
      </w:pPr>
      <w:r w:rsidRPr="00CD7480">
        <w:t>which deadens o’er itself all little flames.”</w:t>
      </w:r>
    </w:p>
    <w:p w14:paraId="079ABDEE" w14:textId="77777777" w:rsidR="00CD7480" w:rsidRPr="00CD7480" w:rsidRDefault="00CD7480" w:rsidP="00CD7480">
      <w:pPr>
        <w:pStyle w:val="Poetry"/>
      </w:pPr>
    </w:p>
    <w:p w14:paraId="64DC9CBC" w14:textId="77777777" w:rsidR="00CD7480" w:rsidRDefault="000276C6" w:rsidP="00CD7480">
      <w:pPr>
        <w:pStyle w:val="Poetry"/>
      </w:pPr>
      <w:r w:rsidRPr="00CD7480">
        <w:t xml:space="preserve">These were my Leader’s words; I therefore begged </w:t>
      </w:r>
    </w:p>
    <w:p w14:paraId="45049D73" w14:textId="56751612" w:rsidR="000276C6" w:rsidRPr="00CD7480" w:rsidRDefault="000276C6" w:rsidP="00CD7480">
      <w:pPr>
        <w:pStyle w:val="Poetry"/>
      </w:pPr>
      <w:r w:rsidRPr="00CD7480">
        <w:t>that he would freely grant to me the food,</w:t>
      </w:r>
    </w:p>
    <w:p w14:paraId="5D19158C" w14:textId="7E75BD39" w:rsidR="000276C6" w:rsidRDefault="000276C6" w:rsidP="00CD7480">
      <w:pPr>
        <w:pStyle w:val="Poetry"/>
      </w:pPr>
      <w:r w:rsidRPr="00CD7480">
        <w:t>desire of which he had so freely given.</w:t>
      </w:r>
    </w:p>
    <w:p w14:paraId="05E92740" w14:textId="77777777" w:rsidR="00CD7480" w:rsidRPr="00CD7480" w:rsidRDefault="00CD7480" w:rsidP="00CD7480">
      <w:pPr>
        <w:pStyle w:val="Poetry"/>
      </w:pPr>
    </w:p>
    <w:p w14:paraId="265C94B8" w14:textId="77777777" w:rsidR="000276C6" w:rsidRPr="00CD7480" w:rsidRDefault="000276C6" w:rsidP="00CD7480">
      <w:pPr>
        <w:pStyle w:val="Poetry"/>
      </w:pPr>
      <w:r w:rsidRPr="00CD7480">
        <w:t>“Amid the sea there lies a wasted land,”</w:t>
      </w:r>
    </w:p>
    <w:p w14:paraId="48C23028" w14:textId="088028AB" w:rsidR="000276C6" w:rsidRPr="00CD7480" w:rsidRDefault="000276C6" w:rsidP="00CD7480">
      <w:pPr>
        <w:pStyle w:val="Poetry"/>
      </w:pPr>
      <w:r w:rsidRPr="00CD7480">
        <w:t>he told me thereupon, “whose name is Crete,</w:t>
      </w:r>
    </w:p>
    <w:p w14:paraId="4B7DA343" w14:textId="77777777" w:rsidR="00CD7480" w:rsidRDefault="000276C6" w:rsidP="00CD7480">
      <w:pPr>
        <w:pStyle w:val="Poetry"/>
      </w:pPr>
      <w:r w:rsidRPr="00CD7480">
        <w:t xml:space="preserve">under whose king the world of old was pure. </w:t>
      </w:r>
    </w:p>
    <w:p w14:paraId="7B66AED2" w14:textId="77777777" w:rsidR="00CD7480" w:rsidRDefault="000276C6" w:rsidP="00CD7480">
      <w:pPr>
        <w:pStyle w:val="Poetry"/>
      </w:pPr>
      <w:r w:rsidRPr="00CD7480">
        <w:t xml:space="preserve">There is a mountain there, which, happy once </w:t>
      </w:r>
    </w:p>
    <w:p w14:paraId="1731D4B3" w14:textId="77777777" w:rsidR="00CD7480" w:rsidRDefault="000276C6" w:rsidP="00CD7480">
      <w:pPr>
        <w:pStyle w:val="Poetry"/>
      </w:pPr>
      <w:r w:rsidRPr="00CD7480">
        <w:t xml:space="preserve">with waters and green leaves, was Ida called; </w:t>
      </w:r>
    </w:p>
    <w:p w14:paraId="5CBE5C26" w14:textId="2D4DA7F9" w:rsidR="000276C6" w:rsidRPr="00CD7480" w:rsidRDefault="000276C6" w:rsidP="00CD7480">
      <w:pPr>
        <w:pStyle w:val="Poetry"/>
      </w:pPr>
      <w:r w:rsidRPr="00CD7480">
        <w:t>’t is now abandoned like a thing outworn.</w:t>
      </w:r>
    </w:p>
    <w:p w14:paraId="6009B6AB" w14:textId="7C0B4489" w:rsidR="000276C6" w:rsidRPr="00CD7480" w:rsidRDefault="000276C6" w:rsidP="00CD7480">
      <w:pPr>
        <w:pStyle w:val="Poetry"/>
      </w:pPr>
      <w:r w:rsidRPr="00CD7480">
        <w:lastRenderedPageBreak/>
        <w:t>Whilom as trusty cradle for her son</w:t>
      </w:r>
      <w:r w:rsidRPr="00CD7480">
        <w:tab/>
      </w:r>
    </w:p>
    <w:p w14:paraId="6FB1B840" w14:textId="77777777" w:rsidR="000276C6" w:rsidRPr="00CD7480" w:rsidRDefault="000276C6" w:rsidP="00CD7480">
      <w:pPr>
        <w:pStyle w:val="Poetry"/>
      </w:pPr>
      <w:r w:rsidRPr="00CD7480">
        <w:t>Rhea selected it, and when he wept,</w:t>
      </w:r>
    </w:p>
    <w:p w14:paraId="5FDE8F00" w14:textId="77777777" w:rsidR="00CD7480" w:rsidRDefault="000276C6" w:rsidP="00CD7480">
      <w:pPr>
        <w:pStyle w:val="Poetry"/>
      </w:pPr>
      <w:r w:rsidRPr="00CD7480">
        <w:t xml:space="preserve">to hide him better, caused a shouting there. </w:t>
      </w:r>
    </w:p>
    <w:p w14:paraId="21FC90A0" w14:textId="77777777" w:rsidR="00CD7480" w:rsidRDefault="000276C6" w:rsidP="00CD7480">
      <w:pPr>
        <w:pStyle w:val="Poetry"/>
      </w:pPr>
      <w:r w:rsidRPr="00CD7480">
        <w:t xml:space="preserve">Within that mountain stands a great Old Man, </w:t>
      </w:r>
    </w:p>
    <w:p w14:paraId="0FF6724E" w14:textId="7820EBA2" w:rsidR="000276C6" w:rsidRPr="00CD7480" w:rsidRDefault="000276C6" w:rsidP="00CD7480">
      <w:pPr>
        <w:pStyle w:val="Poetry"/>
      </w:pPr>
      <w:r w:rsidRPr="00CD7480">
        <w:t>who holds his shoulders toward Damiata turned,</w:t>
      </w:r>
    </w:p>
    <w:p w14:paraId="7C8BC1F8" w14:textId="266639C6" w:rsidR="000276C6" w:rsidRPr="00CD7480" w:rsidRDefault="000276C6" w:rsidP="00CD7480">
      <w:pPr>
        <w:pStyle w:val="Poetry"/>
      </w:pPr>
      <w:r w:rsidRPr="00CD7480">
        <w:t>and who, as at his mirror, looks at Rome.</w:t>
      </w:r>
      <w:r w:rsidRPr="00CD7480">
        <w:tab/>
      </w:r>
    </w:p>
    <w:p w14:paraId="6E1A1017" w14:textId="77777777" w:rsidR="00CD7480" w:rsidRDefault="000276C6" w:rsidP="00CD7480">
      <w:pPr>
        <w:pStyle w:val="Poetry"/>
      </w:pPr>
      <w:r w:rsidRPr="00CD7480">
        <w:t xml:space="preserve">His head is formed of finest gold, his arms </w:t>
      </w:r>
    </w:p>
    <w:p w14:paraId="189D4AAC" w14:textId="3AC336CC" w:rsidR="000276C6" w:rsidRPr="00CD7480" w:rsidRDefault="000276C6" w:rsidP="00CD7480">
      <w:pPr>
        <w:pStyle w:val="Poetry"/>
      </w:pPr>
      <w:r w:rsidRPr="00CD7480">
        <w:t>and breast are of the purest silver, then,</w:t>
      </w:r>
    </w:p>
    <w:p w14:paraId="7F79AEB3" w14:textId="77777777" w:rsidR="00CD7480" w:rsidRDefault="000276C6" w:rsidP="00CD7480">
      <w:pPr>
        <w:pStyle w:val="Poetry"/>
      </w:pPr>
      <w:r w:rsidRPr="00CD7480">
        <w:t xml:space="preserve">as far as to his loins, he’s made of brass; </w:t>
      </w:r>
    </w:p>
    <w:p w14:paraId="65465A76" w14:textId="78E83657" w:rsidR="000276C6" w:rsidRPr="00CD7480" w:rsidRDefault="000276C6" w:rsidP="00CD7480">
      <w:pPr>
        <w:pStyle w:val="Poetry"/>
      </w:pPr>
      <w:r w:rsidRPr="00CD7480">
        <w:t>all chosen iron is he down from there,</w:t>
      </w:r>
    </w:p>
    <w:p w14:paraId="570940A0" w14:textId="41ED979B" w:rsidR="000276C6" w:rsidRPr="00CD7480" w:rsidRDefault="000276C6" w:rsidP="00CD7480">
      <w:pPr>
        <w:pStyle w:val="Poetry"/>
      </w:pPr>
      <w:r w:rsidRPr="00CD7480">
        <w:t>save that baked clay his right foot is, and straighter</w:t>
      </w:r>
    </w:p>
    <w:p w14:paraId="2765D3E4" w14:textId="77777777" w:rsidR="00CD7480" w:rsidRDefault="000276C6" w:rsidP="00CD7480">
      <w:pPr>
        <w:pStyle w:val="Poetry"/>
      </w:pPr>
      <w:r w:rsidRPr="00CD7480">
        <w:t xml:space="preserve">he stands on that, than on the other foot. </w:t>
      </w:r>
    </w:p>
    <w:p w14:paraId="7DA0DB65" w14:textId="77777777" w:rsidR="00CD7480" w:rsidRDefault="000276C6" w:rsidP="00CD7480">
      <w:pPr>
        <w:pStyle w:val="Poetry"/>
      </w:pPr>
      <w:r w:rsidRPr="00CD7480">
        <w:t xml:space="preserve">Each of these parts, except the golden one, </w:t>
      </w:r>
    </w:p>
    <w:p w14:paraId="6A437D63" w14:textId="77777777" w:rsidR="00CD7480" w:rsidRDefault="000276C6" w:rsidP="00CD7480">
      <w:pPr>
        <w:pStyle w:val="Poetry"/>
      </w:pPr>
      <w:r w:rsidRPr="00CD7480">
        <w:t xml:space="preserve">is broken by a cleft, whence trickle tears, </w:t>
      </w:r>
    </w:p>
    <w:p w14:paraId="19011936" w14:textId="1F0DAA1A" w:rsidR="000276C6" w:rsidRPr="00CD7480" w:rsidRDefault="000276C6" w:rsidP="00CD7480">
      <w:pPr>
        <w:pStyle w:val="Poetry"/>
      </w:pPr>
      <w:r w:rsidRPr="00CD7480">
        <w:t>which, when collected, perforate that cave.</w:t>
      </w:r>
    </w:p>
    <w:p w14:paraId="5A30F359" w14:textId="57697B1B" w:rsidR="000276C6" w:rsidRPr="00CD7480" w:rsidRDefault="000276C6" w:rsidP="00CD7480">
      <w:pPr>
        <w:pStyle w:val="Poetry"/>
      </w:pPr>
      <w:r w:rsidRPr="00CD7480">
        <w:t>From rock to rock they course into this vale;</w:t>
      </w:r>
    </w:p>
    <w:p w14:paraId="22F48928" w14:textId="77777777" w:rsidR="000276C6" w:rsidRPr="00CD7480" w:rsidRDefault="000276C6" w:rsidP="00CD7480">
      <w:pPr>
        <w:pStyle w:val="Poetry"/>
      </w:pPr>
      <w:r w:rsidRPr="00CD7480">
        <w:t>then Acheron with Styx and Phlegethon</w:t>
      </w:r>
    </w:p>
    <w:p w14:paraId="3C2ED037" w14:textId="77777777" w:rsidR="00CD7480" w:rsidRDefault="000276C6" w:rsidP="00CD7480">
      <w:pPr>
        <w:pStyle w:val="Poetry"/>
      </w:pPr>
      <w:r w:rsidRPr="00CD7480">
        <w:t xml:space="preserve">they form, and through this narrow duct descend </w:t>
      </w:r>
    </w:p>
    <w:p w14:paraId="1A3E859F" w14:textId="04A4AA88" w:rsidR="000276C6" w:rsidRPr="00CD7480" w:rsidRDefault="000276C6" w:rsidP="00CD7480">
      <w:pPr>
        <w:pStyle w:val="Poetry"/>
      </w:pPr>
      <w:r w:rsidRPr="00CD7480">
        <w:t>as far as where one goes no further down;</w:t>
      </w:r>
    </w:p>
    <w:p w14:paraId="6B98E02D" w14:textId="77777777" w:rsidR="000276C6" w:rsidRPr="00CD7480" w:rsidRDefault="000276C6" w:rsidP="00CD7480">
      <w:pPr>
        <w:pStyle w:val="Poetry"/>
      </w:pPr>
      <w:r w:rsidRPr="00CD7480">
        <w:t>they form Cocytus there; and what that pool</w:t>
      </w:r>
    </w:p>
    <w:p w14:paraId="62DD201F" w14:textId="3E95998F" w:rsidR="000276C6" w:rsidRDefault="000276C6" w:rsidP="00CD7480">
      <w:pPr>
        <w:pStyle w:val="Poetry"/>
      </w:pPr>
      <w:r w:rsidRPr="00CD7480">
        <w:t>is like, thou’lt see; hence here it is not told.</w:t>
      </w:r>
    </w:p>
    <w:p w14:paraId="0C30D693" w14:textId="77777777" w:rsidR="00CD7480" w:rsidRPr="00CD7480" w:rsidRDefault="00CD7480" w:rsidP="00CD7480">
      <w:pPr>
        <w:pStyle w:val="Poetry"/>
      </w:pPr>
    </w:p>
    <w:p w14:paraId="052801FD" w14:textId="77777777" w:rsidR="00CD7480" w:rsidRDefault="000276C6" w:rsidP="00CD7480">
      <w:pPr>
        <w:pStyle w:val="Poetry"/>
      </w:pPr>
      <w:r w:rsidRPr="00CD7480">
        <w:t xml:space="preserve">And I to him: “If thus this present stream </w:t>
      </w:r>
    </w:p>
    <w:p w14:paraId="55346B27" w14:textId="77777777" w:rsidR="00CD7480" w:rsidRDefault="00CD7480" w:rsidP="00CD7480">
      <w:pPr>
        <w:pStyle w:val="Poetry"/>
      </w:pPr>
      <w:r>
        <w:t>i</w:t>
      </w:r>
      <w:r w:rsidR="000276C6" w:rsidRPr="00CD7480">
        <w:t xml:space="preserve">s from our world descended, why alone </w:t>
      </w:r>
    </w:p>
    <w:p w14:paraId="5826362D" w14:textId="56FF8F82" w:rsidR="000276C6" w:rsidRDefault="000276C6" w:rsidP="00CD7480">
      <w:pPr>
        <w:pStyle w:val="Poetry"/>
      </w:pPr>
      <w:r w:rsidRPr="00CD7480">
        <w:t>on this ring’s edge hath it appeared to us?”</w:t>
      </w:r>
    </w:p>
    <w:p w14:paraId="25314DFD" w14:textId="77777777" w:rsidR="00CD7480" w:rsidRPr="00CD7480" w:rsidRDefault="00CD7480" w:rsidP="00CD7480">
      <w:pPr>
        <w:pStyle w:val="Poetry"/>
      </w:pPr>
    </w:p>
    <w:p w14:paraId="4CF95249" w14:textId="77777777" w:rsidR="000276C6" w:rsidRPr="00CD7480" w:rsidRDefault="000276C6" w:rsidP="00CD7480">
      <w:pPr>
        <w:pStyle w:val="Poetry"/>
      </w:pPr>
      <w:r w:rsidRPr="00CD7480">
        <w:t>And he: “Thou knowest that the place is round,</w:t>
      </w:r>
    </w:p>
    <w:p w14:paraId="13D6909D" w14:textId="7FD171B9" w:rsidR="000276C6" w:rsidRPr="00CD7480" w:rsidRDefault="000276C6" w:rsidP="00CD7480">
      <w:pPr>
        <w:pStyle w:val="Poetry"/>
      </w:pPr>
      <w:r w:rsidRPr="00CD7480">
        <w:t>and though a long way thou hast gone already,</w:t>
      </w:r>
    </w:p>
    <w:p w14:paraId="506D2E2F" w14:textId="77777777" w:rsidR="00CD7480" w:rsidRDefault="000276C6" w:rsidP="00CD7480">
      <w:pPr>
        <w:pStyle w:val="Poetry"/>
      </w:pPr>
      <w:r w:rsidRPr="00CD7480">
        <w:t xml:space="preserve">e’er to the left descending toward the bottom, </w:t>
      </w:r>
    </w:p>
    <w:p w14:paraId="76B1C308" w14:textId="77777777" w:rsidR="00CD7480" w:rsidRDefault="000276C6" w:rsidP="00CD7480">
      <w:pPr>
        <w:pStyle w:val="Poetry"/>
      </w:pPr>
      <w:r w:rsidRPr="00CD7480">
        <w:t xml:space="preserve">through the whole circle thou hast not yet gone; </w:t>
      </w:r>
    </w:p>
    <w:p w14:paraId="2976A590" w14:textId="0791929A" w:rsidR="000276C6" w:rsidRPr="00CD7480" w:rsidRDefault="000276C6" w:rsidP="00CD7480">
      <w:pPr>
        <w:pStyle w:val="Poetry"/>
      </w:pPr>
      <w:r w:rsidRPr="00CD7480">
        <w:t>wherefore, if aught that’s new appear to us,</w:t>
      </w:r>
    </w:p>
    <w:p w14:paraId="47BA4693" w14:textId="1C9406BD" w:rsidR="000276C6" w:rsidRDefault="000276C6" w:rsidP="00CD7480">
      <w:pPr>
        <w:pStyle w:val="Poetry"/>
      </w:pPr>
      <w:r w:rsidRPr="00CD7480">
        <w:t>it should not bring amazement to thy face.”</w:t>
      </w:r>
    </w:p>
    <w:p w14:paraId="75D34BCF" w14:textId="77777777" w:rsidR="00CD7480" w:rsidRPr="00CD7480" w:rsidRDefault="00CD7480" w:rsidP="00CD7480">
      <w:pPr>
        <w:pStyle w:val="Poetry"/>
      </w:pPr>
    </w:p>
    <w:p w14:paraId="50325742" w14:textId="34B2A0CF" w:rsidR="000276C6" w:rsidRPr="00CD7480" w:rsidRDefault="000276C6" w:rsidP="00CD7480">
      <w:pPr>
        <w:pStyle w:val="Poetry"/>
      </w:pPr>
      <w:r w:rsidRPr="00CD7480">
        <w:t>And I again: “But where are Phlegethon</w:t>
      </w:r>
    </w:p>
    <w:p w14:paraId="196A42FE" w14:textId="77777777" w:rsidR="00CD7480" w:rsidRDefault="000276C6" w:rsidP="00CD7480">
      <w:pPr>
        <w:pStyle w:val="Poetry"/>
      </w:pPr>
      <w:r w:rsidRPr="00CD7480">
        <w:t xml:space="preserve">and Lethe, Teacher? For, of this one silent, </w:t>
      </w:r>
    </w:p>
    <w:p w14:paraId="364A615C" w14:textId="1C98DB33" w:rsidR="000276C6" w:rsidRDefault="000276C6" w:rsidP="00CD7480">
      <w:pPr>
        <w:pStyle w:val="Poetry"/>
      </w:pPr>
      <w:r w:rsidRPr="00CD7480">
        <w:lastRenderedPageBreak/>
        <w:t>thou say’st the other of this rain is made.”</w:t>
      </w:r>
    </w:p>
    <w:p w14:paraId="2F1DED99" w14:textId="77777777" w:rsidR="00CD7480" w:rsidRPr="00CD7480" w:rsidRDefault="00CD7480" w:rsidP="00CD7480">
      <w:pPr>
        <w:pStyle w:val="Poetry"/>
      </w:pPr>
    </w:p>
    <w:p w14:paraId="2ECE100A" w14:textId="77777777" w:rsidR="00CD7480" w:rsidRDefault="000276C6" w:rsidP="00CD7480">
      <w:pPr>
        <w:pStyle w:val="Poetry"/>
      </w:pPr>
      <w:r w:rsidRPr="00CD7480">
        <w:t xml:space="preserve">And he replied: “Thou certainly dost please me </w:t>
      </w:r>
    </w:p>
    <w:p w14:paraId="5E85CCDA" w14:textId="2A30D7A8" w:rsidR="000276C6" w:rsidRPr="00CD7480" w:rsidRDefault="000276C6" w:rsidP="00CD7480">
      <w:pPr>
        <w:pStyle w:val="Poetry"/>
      </w:pPr>
      <w:r w:rsidRPr="00CD7480">
        <w:t>in all thy questions, but the red stream’s boiling</w:t>
      </w:r>
    </w:p>
    <w:p w14:paraId="4E10BD82" w14:textId="301674F0" w:rsidR="000276C6" w:rsidRPr="00CD7480" w:rsidRDefault="000276C6" w:rsidP="00CD7480">
      <w:pPr>
        <w:pStyle w:val="Poetry"/>
      </w:pPr>
      <w:r w:rsidRPr="00CD7480">
        <w:t>ought surely to have answered one of them.</w:t>
      </w:r>
    </w:p>
    <w:p w14:paraId="1909E244" w14:textId="77777777" w:rsidR="00CD7480" w:rsidRDefault="000276C6" w:rsidP="00CD7480">
      <w:pPr>
        <w:pStyle w:val="Poetry"/>
      </w:pPr>
      <w:r w:rsidRPr="00CD7480">
        <w:t xml:space="preserve">Lethe thou’lt see, but there, outside this cave, </w:t>
      </w:r>
    </w:p>
    <w:p w14:paraId="6B6B95C9" w14:textId="77777777" w:rsidR="00CD7480" w:rsidRDefault="000276C6" w:rsidP="00CD7480">
      <w:pPr>
        <w:pStyle w:val="Poetry"/>
      </w:pPr>
      <w:r w:rsidRPr="00CD7480">
        <w:t xml:space="preserve">whither souls go to wash themselves, when once </w:t>
      </w:r>
    </w:p>
    <w:p w14:paraId="7342F6CB" w14:textId="195E2D6B" w:rsidR="000276C6" w:rsidRDefault="000276C6" w:rsidP="00CD7480">
      <w:pPr>
        <w:pStyle w:val="Poetry"/>
      </w:pPr>
      <w:r w:rsidRPr="00CD7480">
        <w:t>their sin, repented of, has been removed.”</w:t>
      </w:r>
    </w:p>
    <w:p w14:paraId="4D011CD7" w14:textId="77777777" w:rsidR="00CD7480" w:rsidRPr="00CD7480" w:rsidRDefault="00CD7480" w:rsidP="00CD7480">
      <w:pPr>
        <w:pStyle w:val="Poetry"/>
      </w:pPr>
    </w:p>
    <w:p w14:paraId="6B02D064" w14:textId="77777777" w:rsidR="000276C6" w:rsidRPr="00CD7480" w:rsidRDefault="000276C6" w:rsidP="00CD7480">
      <w:pPr>
        <w:pStyle w:val="Poetry"/>
      </w:pPr>
      <w:r w:rsidRPr="00CD7480">
        <w:t>And then he said: “It now is time for us</w:t>
      </w:r>
    </w:p>
    <w:p w14:paraId="660175E6" w14:textId="3441AC42" w:rsidR="000276C6" w:rsidRPr="00CD7480" w:rsidRDefault="000276C6" w:rsidP="00CD7480">
      <w:pPr>
        <w:pStyle w:val="Poetry"/>
      </w:pPr>
      <w:r w:rsidRPr="00CD7480">
        <w:t>to leave the wood; see that thou follow me;</w:t>
      </w:r>
    </w:p>
    <w:p w14:paraId="299E7D62" w14:textId="77777777" w:rsidR="00CD7480" w:rsidRDefault="000276C6" w:rsidP="00CD7480">
      <w:pPr>
        <w:pStyle w:val="Poetry"/>
      </w:pPr>
      <w:r w:rsidRPr="00CD7480">
        <w:t xml:space="preserve">the banks, which are not burned, afford a path; </w:t>
      </w:r>
    </w:p>
    <w:p w14:paraId="6114F635" w14:textId="403CF104" w:rsidR="000276C6" w:rsidRDefault="000276C6" w:rsidP="00CD7480">
      <w:pPr>
        <w:pStyle w:val="Poetry"/>
      </w:pPr>
      <w:r w:rsidRPr="00CD7480">
        <w:t>and up above them every flame is quenched.”</w:t>
      </w:r>
    </w:p>
    <w:p w14:paraId="7CF70D2D" w14:textId="77777777" w:rsidR="00CD7480" w:rsidRPr="00CD7480" w:rsidRDefault="00CD7480" w:rsidP="00CD7480">
      <w:pPr>
        <w:pStyle w:val="Poetry"/>
      </w:pPr>
    </w:p>
    <w:p w14:paraId="7C36408B" w14:textId="77777777" w:rsidR="000276C6" w:rsidRPr="00CD7480" w:rsidRDefault="000276C6" w:rsidP="00CD7480">
      <w:pPr>
        <w:pStyle w:val="Heading3"/>
      </w:pPr>
      <w:r w:rsidRPr="00CD7480">
        <w:t>Inferno XV</w:t>
      </w:r>
    </w:p>
    <w:p w14:paraId="485706E9" w14:textId="77777777" w:rsidR="000276C6" w:rsidRPr="00CD7480" w:rsidRDefault="000276C6" w:rsidP="00CD7480">
      <w:pPr>
        <w:pStyle w:val="Heading4"/>
      </w:pPr>
      <w:r w:rsidRPr="00CD7480">
        <w:t>The Seventh Circle. The Third Ring Violence against Nature. Sodomites</w:t>
      </w:r>
    </w:p>
    <w:p w14:paraId="4DB10092" w14:textId="77777777" w:rsidR="000276C6" w:rsidRPr="00CD7480" w:rsidRDefault="000276C6" w:rsidP="00CD7480">
      <w:pPr>
        <w:pStyle w:val="Poetry"/>
      </w:pPr>
      <w:r w:rsidRPr="00CD7480">
        <w:t>One of the hard embankments bears us now,</w:t>
      </w:r>
    </w:p>
    <w:p w14:paraId="153F4C1B" w14:textId="77777777" w:rsidR="00CD7480" w:rsidRDefault="000276C6" w:rsidP="00CD7480">
      <w:pPr>
        <w:pStyle w:val="Poetry"/>
      </w:pPr>
      <w:r w:rsidRPr="00CD7480">
        <w:t xml:space="preserve">and overhead the brook’s mist shades them so, </w:t>
      </w:r>
    </w:p>
    <w:p w14:paraId="1A6FB868" w14:textId="2CC178AD" w:rsidR="000276C6" w:rsidRPr="00CD7480" w:rsidRDefault="000276C6" w:rsidP="00CD7480">
      <w:pPr>
        <w:pStyle w:val="Poetry"/>
      </w:pPr>
      <w:r w:rsidRPr="00CD7480">
        <w:t>that from the fire it saves the stream and banks.</w:t>
      </w:r>
    </w:p>
    <w:p w14:paraId="33A0A437" w14:textId="77777777" w:rsidR="000276C6" w:rsidRPr="00CD7480" w:rsidRDefault="000276C6" w:rsidP="00CD7480">
      <w:pPr>
        <w:pStyle w:val="Poetry"/>
      </w:pPr>
      <w:r w:rsidRPr="00CD7480">
        <w:t>Such bulwarks as, to keep the sea away,</w:t>
      </w:r>
    </w:p>
    <w:p w14:paraId="34C89365" w14:textId="0E97402E" w:rsidR="000276C6" w:rsidRPr="00CD7480" w:rsidRDefault="000276C6" w:rsidP="00CD7480">
      <w:pPr>
        <w:pStyle w:val="Poetry"/>
      </w:pPr>
      <w:r w:rsidRPr="00CD7480">
        <w:t>the Flemings make between Witsand and Bruges,</w:t>
      </w:r>
    </w:p>
    <w:p w14:paraId="3A58C8E0" w14:textId="77777777" w:rsidR="00CD7480" w:rsidRDefault="000276C6" w:rsidP="00CD7480">
      <w:pPr>
        <w:pStyle w:val="Poetry"/>
      </w:pPr>
      <w:r w:rsidRPr="00CD7480">
        <w:t xml:space="preserve">through fearing lest the high-tide break upon them; </w:t>
      </w:r>
    </w:p>
    <w:p w14:paraId="0DCB5320" w14:textId="5B85E2C0" w:rsidR="000276C6" w:rsidRPr="00CD7480" w:rsidRDefault="000276C6" w:rsidP="00CD7480">
      <w:pPr>
        <w:pStyle w:val="Poetry"/>
      </w:pPr>
      <w:r w:rsidRPr="00CD7480">
        <w:t>and as the Paduans make along the Brenta,</w:t>
      </w:r>
    </w:p>
    <w:p w14:paraId="71482120" w14:textId="77777777" w:rsidR="00CD7480" w:rsidRDefault="000276C6" w:rsidP="00CD7480">
      <w:pPr>
        <w:pStyle w:val="Poetry"/>
      </w:pPr>
      <w:r w:rsidRPr="00CD7480">
        <w:t xml:space="preserve">their villages and strongholds to defend, </w:t>
      </w:r>
    </w:p>
    <w:p w14:paraId="4C40A666" w14:textId="7B1F0D24" w:rsidR="000276C6" w:rsidRPr="00CD7480" w:rsidRDefault="000276C6" w:rsidP="00CD7480">
      <w:pPr>
        <w:pStyle w:val="Poetry"/>
      </w:pPr>
      <w:r w:rsidRPr="00CD7480">
        <w:t>ere Chiarentana feel the summer heat;</w:t>
      </w:r>
    </w:p>
    <w:p w14:paraId="673C8499" w14:textId="2533448D" w:rsidR="000276C6" w:rsidRPr="00CD7480" w:rsidRDefault="000276C6" w:rsidP="00CD7480">
      <w:pPr>
        <w:pStyle w:val="Poetry"/>
      </w:pPr>
      <w:r w:rsidRPr="00CD7480">
        <w:t>in such a way were those embankments made,</w:t>
      </w:r>
    </w:p>
    <w:p w14:paraId="47AE5D91" w14:textId="77777777" w:rsidR="00CD7480" w:rsidRDefault="000276C6" w:rsidP="00CD7480">
      <w:pPr>
        <w:pStyle w:val="Poetry"/>
      </w:pPr>
      <w:r w:rsidRPr="00CD7480">
        <w:t xml:space="preserve">although the master did not make them there </w:t>
      </w:r>
    </w:p>
    <w:p w14:paraId="17B7D0DA" w14:textId="07486DA1" w:rsidR="000276C6" w:rsidRDefault="000276C6" w:rsidP="00CD7480">
      <w:pPr>
        <w:pStyle w:val="Poetry"/>
      </w:pPr>
      <w:r w:rsidRPr="00CD7480">
        <w:t>so high or thick, whoe’er he may have been.</w:t>
      </w:r>
    </w:p>
    <w:p w14:paraId="00A266D3" w14:textId="77777777" w:rsidR="00CD7480" w:rsidRPr="00CD7480" w:rsidRDefault="00CD7480" w:rsidP="00CD7480">
      <w:pPr>
        <w:pStyle w:val="Poetry"/>
      </w:pPr>
    </w:p>
    <w:p w14:paraId="01D40AEC" w14:textId="77777777" w:rsidR="000276C6" w:rsidRPr="00CD7480" w:rsidRDefault="000276C6" w:rsidP="00CD7480">
      <w:pPr>
        <w:pStyle w:val="Poetry"/>
      </w:pPr>
      <w:r w:rsidRPr="00CD7480">
        <w:t>So far we were already from the wood,</w:t>
      </w:r>
    </w:p>
    <w:p w14:paraId="3EB3BD67" w14:textId="77777777" w:rsidR="000276C6" w:rsidRPr="00CD7480" w:rsidRDefault="000276C6" w:rsidP="00CD7480">
      <w:pPr>
        <w:pStyle w:val="Poetry"/>
      </w:pPr>
      <w:r w:rsidRPr="00CD7480">
        <w:t>that I could not have seen just where it was,</w:t>
      </w:r>
    </w:p>
    <w:p w14:paraId="1075DEB5" w14:textId="0C898AC7" w:rsidR="000276C6" w:rsidRPr="00CD7480" w:rsidRDefault="000276C6" w:rsidP="00CD7480">
      <w:pPr>
        <w:pStyle w:val="Poetry"/>
      </w:pPr>
      <w:r w:rsidRPr="00CD7480">
        <w:t>even had I turned around to look behind,</w:t>
      </w:r>
      <w:r w:rsidRPr="00CD7480">
        <w:tab/>
      </w:r>
    </w:p>
    <w:p w14:paraId="235F350D" w14:textId="77777777" w:rsidR="00CD7480" w:rsidRDefault="000276C6" w:rsidP="00CD7480">
      <w:pPr>
        <w:pStyle w:val="Poetry"/>
      </w:pPr>
      <w:r w:rsidRPr="00CD7480">
        <w:t xml:space="preserve">when we a band of spirits met, who came </w:t>
      </w:r>
    </w:p>
    <w:p w14:paraId="371A5F21" w14:textId="77777777" w:rsidR="00CD7480" w:rsidRDefault="000276C6" w:rsidP="00CD7480">
      <w:pPr>
        <w:pStyle w:val="Poetry"/>
      </w:pPr>
      <w:r w:rsidRPr="00CD7480">
        <w:t xml:space="preserve">along the bank, each one of whom looked hard </w:t>
      </w:r>
    </w:p>
    <w:p w14:paraId="14ED7869" w14:textId="1682E866" w:rsidR="000276C6" w:rsidRPr="00CD7480" w:rsidRDefault="000276C6" w:rsidP="00CD7480">
      <w:pPr>
        <w:pStyle w:val="Poetry"/>
      </w:pPr>
      <w:r w:rsidRPr="00CD7480">
        <w:lastRenderedPageBreak/>
        <w:t>at us, as in the evening one is wont</w:t>
      </w:r>
    </w:p>
    <w:p w14:paraId="7530FF86" w14:textId="77777777" w:rsidR="000276C6" w:rsidRPr="00CD7480" w:rsidRDefault="000276C6" w:rsidP="00CD7480">
      <w:pPr>
        <w:pStyle w:val="Poetry"/>
      </w:pPr>
      <w:r w:rsidRPr="00CD7480">
        <w:t>to look at people, when the moon is new;</w:t>
      </w:r>
    </w:p>
    <w:p w14:paraId="73C7BE66" w14:textId="5E260A3D" w:rsidR="000276C6" w:rsidRPr="00CD7480" w:rsidRDefault="000276C6" w:rsidP="00CD7480">
      <w:pPr>
        <w:pStyle w:val="Poetry"/>
      </w:pPr>
      <w:r w:rsidRPr="00CD7480">
        <w:t>and toward us they were knitting close their brows,</w:t>
      </w:r>
    </w:p>
    <w:p w14:paraId="50E03FAC" w14:textId="77777777" w:rsidR="000276C6" w:rsidRPr="00CD7480" w:rsidRDefault="000276C6" w:rsidP="00CD7480">
      <w:pPr>
        <w:pStyle w:val="Poetry"/>
      </w:pPr>
      <w:r w:rsidRPr="00CD7480">
        <w:t>as an old tailor at his needle’s eye.</w:t>
      </w:r>
    </w:p>
    <w:p w14:paraId="2D400EB3" w14:textId="77777777" w:rsidR="00CD7480" w:rsidRDefault="000276C6" w:rsidP="00CD7480">
      <w:pPr>
        <w:pStyle w:val="Poetry"/>
      </w:pPr>
      <w:r w:rsidRPr="00CD7480">
        <w:t xml:space="preserve">When by that gathering I had thus been eyed, </w:t>
      </w:r>
    </w:p>
    <w:p w14:paraId="45F783A0" w14:textId="7463A1B8" w:rsidR="000276C6" w:rsidRPr="00CD7480" w:rsidRDefault="000276C6" w:rsidP="00CD7480">
      <w:pPr>
        <w:pStyle w:val="Poetry"/>
      </w:pPr>
      <w:r w:rsidRPr="00CD7480">
        <w:t>one of them, who had recognized me, seizing</w:t>
      </w:r>
    </w:p>
    <w:p w14:paraId="4381584F" w14:textId="0D80B070" w:rsidR="000276C6" w:rsidRDefault="000276C6" w:rsidP="00CD7480">
      <w:pPr>
        <w:pStyle w:val="Poetry"/>
      </w:pPr>
      <w:r w:rsidRPr="00CD7480">
        <w:t>my garment’s hem, exclaimed: “How wonderful!”</w:t>
      </w:r>
    </w:p>
    <w:p w14:paraId="1CFD7023" w14:textId="77777777" w:rsidR="00CD7480" w:rsidRPr="00CD7480" w:rsidRDefault="00CD7480" w:rsidP="00CD7480">
      <w:pPr>
        <w:pStyle w:val="Poetry"/>
      </w:pPr>
    </w:p>
    <w:p w14:paraId="5425979B" w14:textId="310BC32B" w:rsidR="000276C6" w:rsidRPr="00CD7480" w:rsidRDefault="000276C6" w:rsidP="00CD7480">
      <w:pPr>
        <w:pStyle w:val="Poetry"/>
      </w:pPr>
      <w:r w:rsidRPr="00CD7480">
        <w:t>And I, when toward me he had stretched his arm,</w:t>
      </w:r>
    </w:p>
    <w:p w14:paraId="7B1FC9ED" w14:textId="77777777" w:rsidR="00CD7480" w:rsidRDefault="000276C6" w:rsidP="00CD7480">
      <w:pPr>
        <w:pStyle w:val="Poetry"/>
      </w:pPr>
      <w:r w:rsidRPr="00CD7480">
        <w:t xml:space="preserve">fastened upon his roasted face mine eyes, </w:t>
      </w:r>
    </w:p>
    <w:p w14:paraId="4859CFED" w14:textId="77777777" w:rsidR="00CD7480" w:rsidRDefault="000276C6" w:rsidP="00CD7480">
      <w:pPr>
        <w:pStyle w:val="Poetry"/>
      </w:pPr>
      <w:r w:rsidRPr="00CD7480">
        <w:t xml:space="preserve">so that, though blistered, it did not prevent </w:t>
      </w:r>
    </w:p>
    <w:p w14:paraId="4135E508" w14:textId="0D928089" w:rsidR="000276C6" w:rsidRPr="00CD7480" w:rsidRDefault="000276C6" w:rsidP="00CD7480">
      <w:pPr>
        <w:pStyle w:val="Poetry"/>
      </w:pPr>
      <w:r w:rsidRPr="00CD7480">
        <w:t>mine intellect from recognizing him;</w:t>
      </w:r>
    </w:p>
    <w:p w14:paraId="4BA047EF" w14:textId="77777777" w:rsidR="000276C6" w:rsidRPr="00CD7480" w:rsidRDefault="000276C6" w:rsidP="00CD7480">
      <w:pPr>
        <w:pStyle w:val="Poetry"/>
      </w:pPr>
      <w:r w:rsidRPr="00CD7480">
        <w:t>and downward having bent my face toward his,</w:t>
      </w:r>
    </w:p>
    <w:p w14:paraId="5EF48878" w14:textId="60B4B7F9" w:rsidR="000276C6" w:rsidRDefault="000276C6" w:rsidP="00CD7480">
      <w:pPr>
        <w:pStyle w:val="Poetry"/>
      </w:pPr>
      <w:r w:rsidRPr="00CD7480">
        <w:t>I answered him: “Are you here, Ser Brunetto?”</w:t>
      </w:r>
    </w:p>
    <w:p w14:paraId="1002B482" w14:textId="77777777" w:rsidR="00CD7480" w:rsidRPr="00CD7480" w:rsidRDefault="00CD7480" w:rsidP="00CD7480">
      <w:pPr>
        <w:pStyle w:val="Poetry"/>
      </w:pPr>
    </w:p>
    <w:p w14:paraId="1D7B695A" w14:textId="77777777" w:rsidR="00CD7480" w:rsidRDefault="000276C6" w:rsidP="00CD7480">
      <w:pPr>
        <w:pStyle w:val="Poetry"/>
      </w:pPr>
      <w:r w:rsidRPr="00CD7480">
        <w:t xml:space="preserve">And that one: “O my son, be not displeased </w:t>
      </w:r>
    </w:p>
    <w:p w14:paraId="66244BF8" w14:textId="52D3AC07" w:rsidR="000276C6" w:rsidRPr="00CD7480" w:rsidRDefault="000276C6" w:rsidP="00CD7480">
      <w:pPr>
        <w:pStyle w:val="Poetry"/>
      </w:pPr>
      <w:r w:rsidRPr="00CD7480">
        <w:t>should Brunetto Latini a little way</w:t>
      </w:r>
    </w:p>
    <w:p w14:paraId="198343E9" w14:textId="22856F40" w:rsidR="000276C6" w:rsidRDefault="000276C6" w:rsidP="00CD7480">
      <w:pPr>
        <w:pStyle w:val="Poetry"/>
      </w:pPr>
      <w:r w:rsidRPr="00CD7480">
        <w:t>turn back with thee, and let the troop go on.”</w:t>
      </w:r>
    </w:p>
    <w:p w14:paraId="74099DA6" w14:textId="77777777" w:rsidR="00CD7480" w:rsidRPr="00CD7480" w:rsidRDefault="00CD7480" w:rsidP="00CD7480">
      <w:pPr>
        <w:pStyle w:val="Poetry"/>
      </w:pPr>
    </w:p>
    <w:p w14:paraId="5BD0FAD0" w14:textId="77777777" w:rsidR="000276C6" w:rsidRPr="00CD7480" w:rsidRDefault="000276C6" w:rsidP="00CD7480">
      <w:pPr>
        <w:pStyle w:val="Poetry"/>
      </w:pPr>
      <w:r w:rsidRPr="00CD7480">
        <w:t>“I beg you to with all my power;” said I,</w:t>
      </w:r>
    </w:p>
    <w:p w14:paraId="7B32EE1A" w14:textId="529B2FE6" w:rsidR="000276C6" w:rsidRPr="00CD7480" w:rsidRDefault="000276C6" w:rsidP="00CD7480">
      <w:pPr>
        <w:pStyle w:val="Poetry"/>
      </w:pPr>
      <w:r w:rsidRPr="00CD7480">
        <w:t>“and if you’d have me sit with you, I will,</w:t>
      </w:r>
    </w:p>
    <w:p w14:paraId="6BE554E7" w14:textId="26897C13" w:rsidR="000276C6" w:rsidRDefault="000276C6" w:rsidP="00CD7480">
      <w:pPr>
        <w:pStyle w:val="Poetry"/>
      </w:pPr>
      <w:r w:rsidRPr="00CD7480">
        <w:t>if it please that one; for with him I go.”</w:t>
      </w:r>
    </w:p>
    <w:p w14:paraId="03699F80" w14:textId="77777777" w:rsidR="00CD7480" w:rsidRPr="00CD7480" w:rsidRDefault="00CD7480" w:rsidP="00CD7480">
      <w:pPr>
        <w:pStyle w:val="Poetry"/>
      </w:pPr>
    </w:p>
    <w:p w14:paraId="7ABD19A5" w14:textId="77777777" w:rsidR="00CD7480" w:rsidRDefault="000276C6" w:rsidP="00CD7480">
      <w:pPr>
        <w:pStyle w:val="Poetry"/>
      </w:pPr>
      <w:r w:rsidRPr="00CD7480">
        <w:t xml:space="preserve">“O son,” he said, “whoever of this herd stands </w:t>
      </w:r>
    </w:p>
    <w:p w14:paraId="3028A905" w14:textId="77777777" w:rsidR="00CD7480" w:rsidRDefault="000276C6" w:rsidP="00CD7480">
      <w:pPr>
        <w:pStyle w:val="Poetry"/>
      </w:pPr>
      <w:r w:rsidRPr="00CD7480">
        <w:t xml:space="preserve">still at all, lies prone a hundred years, </w:t>
      </w:r>
    </w:p>
    <w:p w14:paraId="57F70CB1" w14:textId="438DC0C2" w:rsidR="000276C6" w:rsidRPr="00CD7480" w:rsidRDefault="000276C6" w:rsidP="00CD7480">
      <w:pPr>
        <w:pStyle w:val="Poetry"/>
      </w:pPr>
      <w:r w:rsidRPr="00CD7480">
        <w:t>nor shields himself when smitten by the fire.</w:t>
      </w:r>
    </w:p>
    <w:p w14:paraId="3BAEB5FF" w14:textId="4F3D1843" w:rsidR="000276C6" w:rsidRPr="00CD7480" w:rsidRDefault="000276C6" w:rsidP="00CD7480">
      <w:pPr>
        <w:pStyle w:val="Poetry"/>
      </w:pPr>
      <w:r w:rsidRPr="00CD7480">
        <w:t>Therefore go on; I’ll follow at thy skirts,</w:t>
      </w:r>
    </w:p>
    <w:p w14:paraId="1009781D" w14:textId="77777777" w:rsidR="00CD7480" w:rsidRDefault="000276C6" w:rsidP="00CD7480">
      <w:pPr>
        <w:pStyle w:val="Poetry"/>
      </w:pPr>
      <w:r w:rsidRPr="00CD7480">
        <w:t xml:space="preserve">and then I’ll join again my company, </w:t>
      </w:r>
    </w:p>
    <w:p w14:paraId="3888CD5B" w14:textId="5651A582" w:rsidR="000276C6" w:rsidRDefault="000276C6" w:rsidP="00CD7480">
      <w:pPr>
        <w:pStyle w:val="Poetry"/>
      </w:pPr>
      <w:r w:rsidRPr="00CD7480">
        <w:t>which goes bewailing its eternal loss.”</w:t>
      </w:r>
    </w:p>
    <w:p w14:paraId="1547562E" w14:textId="77777777" w:rsidR="00CD7480" w:rsidRPr="00CD7480" w:rsidRDefault="00CD7480" w:rsidP="00CD7480">
      <w:pPr>
        <w:pStyle w:val="Poetry"/>
      </w:pPr>
    </w:p>
    <w:p w14:paraId="62570BB6" w14:textId="77777777" w:rsidR="00CD7480" w:rsidRDefault="000276C6" w:rsidP="00CD7480">
      <w:pPr>
        <w:pStyle w:val="Poetry"/>
      </w:pPr>
      <w:r w:rsidRPr="00CD7480">
        <w:t xml:space="preserve">I dared not from the path descend, to go </w:t>
      </w:r>
    </w:p>
    <w:p w14:paraId="733AEE1A" w14:textId="6CC1D00A" w:rsidR="000276C6" w:rsidRPr="00CD7480" w:rsidRDefault="000276C6" w:rsidP="00CD7480">
      <w:pPr>
        <w:pStyle w:val="Poetry"/>
      </w:pPr>
      <w:r w:rsidRPr="00CD7480">
        <w:t>upon his level there; but held my head</w:t>
      </w:r>
    </w:p>
    <w:p w14:paraId="36CD57AD" w14:textId="79F9111C" w:rsidR="000276C6" w:rsidRDefault="000276C6" w:rsidP="00CD7480">
      <w:pPr>
        <w:pStyle w:val="Poetry"/>
      </w:pPr>
      <w:r w:rsidRPr="00CD7480">
        <w:t>bowed down, like one who walks in reverence.</w:t>
      </w:r>
    </w:p>
    <w:p w14:paraId="63126644" w14:textId="77777777" w:rsidR="00CD7480" w:rsidRPr="00CD7480" w:rsidRDefault="00CD7480" w:rsidP="00CD7480">
      <w:pPr>
        <w:pStyle w:val="Poetry"/>
      </w:pPr>
    </w:p>
    <w:p w14:paraId="599C3D0F" w14:textId="77777777" w:rsidR="00CD7480" w:rsidRDefault="000276C6" w:rsidP="00CD7480">
      <w:pPr>
        <w:pStyle w:val="Poetry"/>
      </w:pPr>
      <w:r w:rsidRPr="00CD7480">
        <w:t xml:space="preserve">And he began: “What fortune or what fate </w:t>
      </w:r>
    </w:p>
    <w:p w14:paraId="67CD8239" w14:textId="77777777" w:rsidR="00CD7480" w:rsidRDefault="000276C6" w:rsidP="00CD7480">
      <w:pPr>
        <w:pStyle w:val="Poetry"/>
      </w:pPr>
      <w:r w:rsidRPr="00CD7480">
        <w:lastRenderedPageBreak/>
        <w:t xml:space="preserve">before thy last day leadeth thee down here, </w:t>
      </w:r>
    </w:p>
    <w:p w14:paraId="7EA967FA" w14:textId="5209A3A4" w:rsidR="000276C6" w:rsidRDefault="000276C6" w:rsidP="00CD7480">
      <w:pPr>
        <w:pStyle w:val="Poetry"/>
      </w:pPr>
      <w:r w:rsidRPr="00CD7480">
        <w:t>and who is he that showeth thee the way?”</w:t>
      </w:r>
    </w:p>
    <w:p w14:paraId="56D7A9BC" w14:textId="77777777" w:rsidR="00CD7480" w:rsidRPr="00CD7480" w:rsidRDefault="00CD7480" w:rsidP="00CD7480">
      <w:pPr>
        <w:pStyle w:val="Poetry"/>
      </w:pPr>
    </w:p>
    <w:p w14:paraId="4406E3BF" w14:textId="77777777" w:rsidR="000276C6" w:rsidRPr="00CD7480" w:rsidRDefault="000276C6" w:rsidP="00CD7480">
      <w:pPr>
        <w:pStyle w:val="Poetry"/>
      </w:pPr>
      <w:r w:rsidRPr="00CD7480">
        <w:t>I answered him: “When in the life serene</w:t>
      </w:r>
    </w:p>
    <w:p w14:paraId="575BEF07" w14:textId="73324815" w:rsidR="000276C6" w:rsidRPr="00CD7480" w:rsidRDefault="000276C6" w:rsidP="00CD7480">
      <w:pPr>
        <w:pStyle w:val="Poetry"/>
      </w:pPr>
      <w:r w:rsidRPr="00CD7480">
        <w:t>up yonder, in a vale I lost my way,</w:t>
      </w:r>
    </w:p>
    <w:p w14:paraId="1FD44E93" w14:textId="77777777" w:rsidR="00CD7480" w:rsidRDefault="000276C6" w:rsidP="00CD7480">
      <w:pPr>
        <w:pStyle w:val="Poetry"/>
      </w:pPr>
      <w:r w:rsidRPr="00CD7480">
        <w:t xml:space="preserve">before my age had rounded out its noon. </w:t>
      </w:r>
    </w:p>
    <w:p w14:paraId="7CEDB4CF" w14:textId="6B045240" w:rsidR="000276C6" w:rsidRPr="00CD7480" w:rsidRDefault="000276C6" w:rsidP="00CD7480">
      <w:pPr>
        <w:pStyle w:val="Poetry"/>
      </w:pPr>
      <w:r w:rsidRPr="00CD7480">
        <w:t>Thereon I turned my back but yestermorn;</w:t>
      </w:r>
    </w:p>
    <w:p w14:paraId="2B322E17" w14:textId="77777777" w:rsidR="000276C6" w:rsidRPr="00CD7480" w:rsidRDefault="000276C6" w:rsidP="00CD7480">
      <w:pPr>
        <w:pStyle w:val="Poetry"/>
      </w:pPr>
      <w:r w:rsidRPr="00CD7480">
        <w:t>this one, as I returned to it, appeared</w:t>
      </w:r>
    </w:p>
    <w:p w14:paraId="3F1EEBA4" w14:textId="2ED7117B" w:rsidR="000276C6" w:rsidRDefault="000276C6" w:rsidP="00CD7480">
      <w:pPr>
        <w:pStyle w:val="Poetry"/>
      </w:pPr>
      <w:r w:rsidRPr="00CD7480">
        <w:t>to me, and o’er this path now leads me home.”</w:t>
      </w:r>
    </w:p>
    <w:p w14:paraId="0BC65861" w14:textId="77777777" w:rsidR="00CD7480" w:rsidRPr="00CD7480" w:rsidRDefault="00CD7480" w:rsidP="00CD7480">
      <w:pPr>
        <w:pStyle w:val="Poetry"/>
      </w:pPr>
    </w:p>
    <w:p w14:paraId="2042D0C4" w14:textId="3F5A5857" w:rsidR="000276C6" w:rsidRPr="00CD7480" w:rsidRDefault="000276C6" w:rsidP="00CD7480">
      <w:pPr>
        <w:pStyle w:val="Poetry"/>
      </w:pPr>
      <w:r w:rsidRPr="00CD7480">
        <w:t>And he to me: “If thine own star thou follow,</w:t>
      </w:r>
    </w:p>
    <w:p w14:paraId="66157F74" w14:textId="77777777" w:rsidR="00CD7480" w:rsidRDefault="000276C6" w:rsidP="00CD7480">
      <w:pPr>
        <w:pStyle w:val="Poetry"/>
      </w:pPr>
      <w:r w:rsidRPr="00CD7480">
        <w:t xml:space="preserve">thou canst not fail to reach a glorious port, </w:t>
      </w:r>
    </w:p>
    <w:p w14:paraId="3E4FAF0B" w14:textId="07FBE890" w:rsidR="000276C6" w:rsidRPr="00CD7480" w:rsidRDefault="000276C6" w:rsidP="00CD7480">
      <w:pPr>
        <w:pStyle w:val="Poetry"/>
      </w:pPr>
      <w:r w:rsidRPr="00CD7480">
        <w:t>if in the lovely life I judged aright;</w:t>
      </w:r>
    </w:p>
    <w:p w14:paraId="11FB098C" w14:textId="77777777" w:rsidR="000276C6" w:rsidRPr="00CD7480" w:rsidRDefault="000276C6" w:rsidP="00CD7480">
      <w:pPr>
        <w:pStyle w:val="Poetry"/>
      </w:pPr>
      <w:r w:rsidRPr="00CD7480">
        <w:t>and had I not so prematurely died,</w:t>
      </w:r>
    </w:p>
    <w:p w14:paraId="66A9FD73" w14:textId="77777777" w:rsidR="000276C6" w:rsidRPr="00CD7480" w:rsidRDefault="000276C6" w:rsidP="00CD7480">
      <w:pPr>
        <w:pStyle w:val="Poetry"/>
      </w:pPr>
      <w:r w:rsidRPr="00CD7480">
        <w:t>I, seeing Heaven so well disposed toward thee,</w:t>
      </w:r>
    </w:p>
    <w:p w14:paraId="226D0A75" w14:textId="59708E57" w:rsidR="000276C6" w:rsidRPr="00CD7480" w:rsidRDefault="000276C6" w:rsidP="00CD7480">
      <w:pPr>
        <w:pStyle w:val="Poetry"/>
      </w:pPr>
      <w:r w:rsidRPr="00CD7480">
        <w:t>had given thee comfort in thy work. But that</w:t>
      </w:r>
    </w:p>
    <w:p w14:paraId="13217169" w14:textId="77777777" w:rsidR="00CD7480" w:rsidRDefault="000276C6" w:rsidP="00CD7480">
      <w:pPr>
        <w:pStyle w:val="Poetry"/>
      </w:pPr>
      <w:r w:rsidRPr="00CD7480">
        <w:t xml:space="preserve">ungrateful, wicked people, which of old </w:t>
      </w:r>
    </w:p>
    <w:p w14:paraId="4C36F0A3" w14:textId="4E11922C" w:rsidR="000276C6" w:rsidRPr="00CD7480" w:rsidRDefault="000276C6" w:rsidP="00CD7480">
      <w:pPr>
        <w:pStyle w:val="Poetry"/>
      </w:pPr>
      <w:r w:rsidRPr="00CD7480">
        <w:t>came down from Fièsolë, and which e’en now</w:t>
      </w:r>
    </w:p>
    <w:p w14:paraId="34BB0DBE" w14:textId="77777777" w:rsidR="00CD7480" w:rsidRDefault="000276C6" w:rsidP="00CD7480">
      <w:pPr>
        <w:pStyle w:val="Poetry"/>
      </w:pPr>
      <w:r w:rsidRPr="00CD7480">
        <w:t>smacks of the mountain and of hard grey stone, f</w:t>
      </w:r>
    </w:p>
    <w:p w14:paraId="72BA77A7" w14:textId="0508914E" w:rsidR="000276C6" w:rsidRPr="00CD7480" w:rsidRDefault="000276C6" w:rsidP="00CD7480">
      <w:pPr>
        <w:pStyle w:val="Poetry"/>
      </w:pPr>
      <w:r w:rsidRPr="00CD7480">
        <w:t>or thy well-doing shall become thy foe;</w:t>
      </w:r>
    </w:p>
    <w:p w14:paraId="768D24B8" w14:textId="172E375A" w:rsidR="000276C6" w:rsidRPr="00CD7480" w:rsidRDefault="000276C6" w:rsidP="00CD7480">
      <w:pPr>
        <w:pStyle w:val="Poetry"/>
      </w:pPr>
      <w:r w:rsidRPr="00CD7480">
        <w:t>and rightly, for among the acid sorbs</w:t>
      </w:r>
    </w:p>
    <w:p w14:paraId="1FC6AC25" w14:textId="77777777" w:rsidR="000276C6" w:rsidRPr="00CD7480" w:rsidRDefault="000276C6" w:rsidP="00CD7480">
      <w:pPr>
        <w:pStyle w:val="Poetry"/>
      </w:pPr>
      <w:r w:rsidRPr="00CD7480">
        <w:t>it is not fitting that sweet figs bear fruit.</w:t>
      </w:r>
    </w:p>
    <w:p w14:paraId="33E28E67" w14:textId="77777777" w:rsidR="00CD7480" w:rsidRDefault="000276C6" w:rsidP="00CD7480">
      <w:pPr>
        <w:pStyle w:val="Poetry"/>
      </w:pPr>
      <w:r w:rsidRPr="00CD7480">
        <w:t xml:space="preserve">An old fame in the world proclaims them blind, </w:t>
      </w:r>
    </w:p>
    <w:p w14:paraId="23C6C050" w14:textId="630E3A61" w:rsidR="000276C6" w:rsidRPr="00CD7480" w:rsidRDefault="000276C6" w:rsidP="00CD7480">
      <w:pPr>
        <w:pStyle w:val="Poetry"/>
      </w:pPr>
      <w:r w:rsidRPr="00CD7480">
        <w:t>a greedy, envious, overweening folk;</w:t>
      </w:r>
    </w:p>
    <w:p w14:paraId="1ACC91BC" w14:textId="77777777" w:rsidR="000276C6" w:rsidRPr="00CD7480" w:rsidRDefault="000276C6" w:rsidP="00CD7480">
      <w:pPr>
        <w:pStyle w:val="Poetry"/>
      </w:pPr>
      <w:r w:rsidRPr="00CD7480">
        <w:t>see to it that thou cleanse thee from their ways!</w:t>
      </w:r>
    </w:p>
    <w:p w14:paraId="34FF9684" w14:textId="0F4F0987" w:rsidR="000276C6" w:rsidRPr="00CD7480" w:rsidRDefault="000276C6" w:rsidP="00CD7480">
      <w:pPr>
        <w:pStyle w:val="Poetry"/>
      </w:pPr>
      <w:r w:rsidRPr="00CD7480">
        <w:t>Thy fortune hath in store for thee such honor,</w:t>
      </w:r>
    </w:p>
    <w:p w14:paraId="72995EE5" w14:textId="77777777" w:rsidR="00CD7480" w:rsidRDefault="000276C6" w:rsidP="00CD7480">
      <w:pPr>
        <w:pStyle w:val="Poetry"/>
      </w:pPr>
      <w:r w:rsidRPr="00CD7480">
        <w:t xml:space="preserve">that either party shall be hungry for thee; </w:t>
      </w:r>
    </w:p>
    <w:p w14:paraId="4C3E08CA" w14:textId="662D4ABF" w:rsidR="000276C6" w:rsidRPr="00CD7480" w:rsidRDefault="000276C6" w:rsidP="00CD7480">
      <w:pPr>
        <w:pStyle w:val="Poetry"/>
      </w:pPr>
      <w:r w:rsidRPr="00CD7480">
        <w:t>but distant from the goat shall be the grass.</w:t>
      </w:r>
    </w:p>
    <w:p w14:paraId="02E40820" w14:textId="77777777" w:rsidR="000276C6" w:rsidRPr="00CD7480" w:rsidRDefault="000276C6" w:rsidP="00CD7480">
      <w:pPr>
        <w:pStyle w:val="Poetry"/>
      </w:pPr>
      <w:r w:rsidRPr="00CD7480">
        <w:t>Let, then, the beasts of Fièsolë make litter</w:t>
      </w:r>
    </w:p>
    <w:p w14:paraId="011865D5" w14:textId="77777777" w:rsidR="000276C6" w:rsidRPr="00CD7480" w:rsidRDefault="000276C6" w:rsidP="00CD7480">
      <w:pPr>
        <w:pStyle w:val="Poetry"/>
      </w:pPr>
      <w:r w:rsidRPr="00CD7480">
        <w:t>with their own selves, nor let them touch the plant,</w:t>
      </w:r>
    </w:p>
    <w:p w14:paraId="20074452" w14:textId="6CDD8D8A" w:rsidR="000276C6" w:rsidRPr="00CD7480" w:rsidRDefault="000276C6" w:rsidP="00CD7480">
      <w:pPr>
        <w:pStyle w:val="Poetry"/>
      </w:pPr>
      <w:r w:rsidRPr="00CD7480">
        <w:t>if on their dungheap any burgeon still,</w:t>
      </w:r>
    </w:p>
    <w:p w14:paraId="51D4C125" w14:textId="77777777" w:rsidR="000276C6" w:rsidRPr="00CD7480" w:rsidRDefault="000276C6" w:rsidP="00CD7480">
      <w:pPr>
        <w:pStyle w:val="Poetry"/>
      </w:pPr>
      <w:r w:rsidRPr="00CD7480">
        <w:t>in which the sacred seed may live again</w:t>
      </w:r>
    </w:p>
    <w:p w14:paraId="3056ECAF" w14:textId="77777777" w:rsidR="00CD7480" w:rsidRDefault="000276C6" w:rsidP="00CD7480">
      <w:pPr>
        <w:pStyle w:val="Poetry"/>
      </w:pPr>
      <w:r w:rsidRPr="00CD7480">
        <w:t xml:space="preserve">of those old Romans who remained therein, </w:t>
      </w:r>
    </w:p>
    <w:p w14:paraId="6A027A73" w14:textId="11C2B8DD" w:rsidR="000276C6" w:rsidRDefault="000276C6" w:rsidP="00CD7480">
      <w:pPr>
        <w:pStyle w:val="Poetry"/>
      </w:pPr>
      <w:r w:rsidRPr="00CD7480">
        <w:t>when of such wickedness the nest was made!”</w:t>
      </w:r>
    </w:p>
    <w:p w14:paraId="763AAE1B" w14:textId="77777777" w:rsidR="00CD7480" w:rsidRPr="00CD7480" w:rsidRDefault="00CD7480" w:rsidP="00CD7480">
      <w:pPr>
        <w:pStyle w:val="Poetry"/>
      </w:pPr>
    </w:p>
    <w:p w14:paraId="7C207360" w14:textId="77777777" w:rsidR="000276C6" w:rsidRPr="00CD7480" w:rsidRDefault="000276C6" w:rsidP="00CD7480">
      <w:pPr>
        <w:pStyle w:val="Poetry"/>
      </w:pPr>
      <w:r w:rsidRPr="00CD7480">
        <w:lastRenderedPageBreak/>
        <w:t>“If perfectly fulfilled had been my prayer,”</w:t>
      </w:r>
    </w:p>
    <w:p w14:paraId="03F735C5" w14:textId="48F6102B" w:rsidR="000276C6" w:rsidRPr="00CD7480" w:rsidRDefault="000276C6" w:rsidP="00CD7480">
      <w:pPr>
        <w:pStyle w:val="Poetry"/>
      </w:pPr>
      <w:r w:rsidRPr="00CD7480">
        <w:t>I then replied to him, “you had not yet</w:t>
      </w:r>
    </w:p>
    <w:p w14:paraId="33113AD9" w14:textId="77777777" w:rsidR="00CD7480" w:rsidRDefault="000276C6" w:rsidP="00CD7480">
      <w:pPr>
        <w:pStyle w:val="Poetry"/>
      </w:pPr>
      <w:r w:rsidRPr="00CD7480">
        <w:t xml:space="preserve">been banished from the natural life of man; </w:t>
      </w:r>
    </w:p>
    <w:p w14:paraId="4BC91559" w14:textId="77777777" w:rsidR="00CD7480" w:rsidRDefault="000276C6" w:rsidP="00CD7480">
      <w:pPr>
        <w:pStyle w:val="Poetry"/>
      </w:pPr>
      <w:r w:rsidRPr="00CD7480">
        <w:t xml:space="preserve">for in my mind is fixed, and stirs e’en now </w:t>
      </w:r>
    </w:p>
    <w:p w14:paraId="3DD67ED7" w14:textId="370B6907" w:rsidR="000276C6" w:rsidRPr="00CD7480" w:rsidRDefault="000276C6" w:rsidP="00CD7480">
      <w:pPr>
        <w:pStyle w:val="Poetry"/>
      </w:pPr>
      <w:r w:rsidRPr="00CD7480">
        <w:t>my heart, that dear and kind paternal face</w:t>
      </w:r>
    </w:p>
    <w:p w14:paraId="68CCC164" w14:textId="77777777" w:rsidR="000276C6" w:rsidRPr="00CD7480" w:rsidRDefault="000276C6" w:rsidP="00CD7480">
      <w:pPr>
        <w:pStyle w:val="Poetry"/>
      </w:pPr>
      <w:r w:rsidRPr="00CD7480">
        <w:t>you showed, when in the world from time to time</w:t>
      </w:r>
    </w:p>
    <w:p w14:paraId="1223F784" w14:textId="126AAFA3" w:rsidR="000276C6" w:rsidRPr="00CD7480" w:rsidRDefault="000276C6" w:rsidP="00CD7480">
      <w:pPr>
        <w:pStyle w:val="Poetry"/>
      </w:pPr>
      <w:r w:rsidRPr="00CD7480">
        <w:t>you taught me how man makes himself eternal;</w:t>
      </w:r>
    </w:p>
    <w:p w14:paraId="4323ECF1" w14:textId="77777777" w:rsidR="00CD7480" w:rsidRDefault="000276C6" w:rsidP="00CD7480">
      <w:pPr>
        <w:pStyle w:val="Poetry"/>
      </w:pPr>
      <w:r w:rsidRPr="00CD7480">
        <w:t xml:space="preserve">and how much gratitude I feel for this, </w:t>
      </w:r>
    </w:p>
    <w:p w14:paraId="08DB42CC" w14:textId="21E0AB9A" w:rsidR="000276C6" w:rsidRPr="00CD7480" w:rsidRDefault="000276C6" w:rsidP="00CD7480">
      <w:pPr>
        <w:pStyle w:val="Poetry"/>
      </w:pPr>
      <w:r w:rsidRPr="00CD7480">
        <w:t>must, while I live, be in my words perceived.</w:t>
      </w:r>
    </w:p>
    <w:p w14:paraId="0EA43029" w14:textId="77777777" w:rsidR="00CD7480" w:rsidRDefault="000276C6" w:rsidP="00CD7480">
      <w:pPr>
        <w:pStyle w:val="Poetry"/>
      </w:pPr>
      <w:r w:rsidRPr="00CD7480">
        <w:t xml:space="preserve">What of my course you tell, I write, and keep, </w:t>
      </w:r>
    </w:p>
    <w:p w14:paraId="5E9E364B" w14:textId="5445A3A7" w:rsidR="000276C6" w:rsidRPr="00CD7480" w:rsidRDefault="000276C6" w:rsidP="00CD7480">
      <w:pPr>
        <w:pStyle w:val="Poetry"/>
      </w:pPr>
      <w:r w:rsidRPr="00CD7480">
        <w:t>with other texts, for a Lady to explain,</w:t>
      </w:r>
    </w:p>
    <w:p w14:paraId="7695BF33" w14:textId="06F853DA" w:rsidR="000276C6" w:rsidRPr="00CD7480" w:rsidRDefault="000276C6" w:rsidP="00CD7480">
      <w:pPr>
        <w:pStyle w:val="Poetry"/>
      </w:pPr>
      <w:r w:rsidRPr="00CD7480">
        <w:t>who can, if ever I attain to her.</w:t>
      </w:r>
    </w:p>
    <w:p w14:paraId="69D4ED34" w14:textId="77777777" w:rsidR="000276C6" w:rsidRPr="00CD7480" w:rsidRDefault="000276C6" w:rsidP="00CD7480">
      <w:pPr>
        <w:pStyle w:val="Poetry"/>
      </w:pPr>
      <w:r w:rsidRPr="00CD7480">
        <w:t>I only wish that this be clear to you,</w:t>
      </w:r>
    </w:p>
    <w:p w14:paraId="74512C93" w14:textId="77777777" w:rsidR="00CD7480" w:rsidRDefault="000276C6" w:rsidP="00CD7480">
      <w:pPr>
        <w:pStyle w:val="Poetry"/>
      </w:pPr>
      <w:r w:rsidRPr="00CD7480">
        <w:t xml:space="preserve">that I, if but my conscience chide me not, </w:t>
      </w:r>
    </w:p>
    <w:p w14:paraId="289CD077" w14:textId="7FB5963A" w:rsidR="000276C6" w:rsidRPr="00CD7480" w:rsidRDefault="000276C6" w:rsidP="00CD7480">
      <w:pPr>
        <w:pStyle w:val="Poetry"/>
      </w:pPr>
      <w:r w:rsidRPr="00CD7480">
        <w:t>am ready for whatever Fortune wills.</w:t>
      </w:r>
    </w:p>
    <w:p w14:paraId="22F62047" w14:textId="77777777" w:rsidR="000276C6" w:rsidRPr="00CD7480" w:rsidRDefault="000276C6" w:rsidP="00CD7480">
      <w:pPr>
        <w:pStyle w:val="Poetry"/>
      </w:pPr>
      <w:r w:rsidRPr="00CD7480">
        <w:t>Not new unto mine ears is such reward;</w:t>
      </w:r>
    </w:p>
    <w:p w14:paraId="5740FC5D" w14:textId="3EF1DA6E" w:rsidR="000276C6" w:rsidRPr="00CD7480" w:rsidRDefault="000276C6" w:rsidP="00CD7480">
      <w:pPr>
        <w:pStyle w:val="Poetry"/>
      </w:pPr>
      <w:r w:rsidRPr="00CD7480">
        <w:t>hence, as she lists, let Fortune turn her wheel,</w:t>
      </w:r>
    </w:p>
    <w:p w14:paraId="731E5AF1" w14:textId="5F5581A7" w:rsidR="000276C6" w:rsidRDefault="000276C6" w:rsidP="00CD7480">
      <w:pPr>
        <w:pStyle w:val="Poetry"/>
      </w:pPr>
      <w:r w:rsidRPr="00CD7480">
        <w:t>and let the country clown his mattock ply!”</w:t>
      </w:r>
    </w:p>
    <w:p w14:paraId="6E5BDFBF" w14:textId="77777777" w:rsidR="00CD7480" w:rsidRPr="00CD7480" w:rsidRDefault="00CD7480" w:rsidP="00CD7480">
      <w:pPr>
        <w:pStyle w:val="Poetry"/>
      </w:pPr>
    </w:p>
    <w:p w14:paraId="6E93C39D" w14:textId="77777777" w:rsidR="000276C6" w:rsidRPr="00CD7480" w:rsidRDefault="000276C6" w:rsidP="00CD7480">
      <w:pPr>
        <w:pStyle w:val="Poetry"/>
      </w:pPr>
      <w:r w:rsidRPr="00CD7480">
        <w:t>Thereat my Teacher over his right cheek</w:t>
      </w:r>
    </w:p>
    <w:p w14:paraId="35C445D0" w14:textId="77777777" w:rsidR="000276C6" w:rsidRPr="00CD7480" w:rsidRDefault="000276C6" w:rsidP="00CD7480">
      <w:pPr>
        <w:pStyle w:val="Poetry"/>
      </w:pPr>
      <w:r w:rsidRPr="00CD7480">
        <w:t>turned back, and looked at me; and then he said:</w:t>
      </w:r>
    </w:p>
    <w:p w14:paraId="45B70611" w14:textId="55A39ACC" w:rsidR="000276C6" w:rsidRDefault="000276C6" w:rsidP="00CD7480">
      <w:pPr>
        <w:pStyle w:val="Poetry"/>
      </w:pPr>
      <w:r w:rsidRPr="00CD7480">
        <w:t>“He listens well, who giveth heed to this.”</w:t>
      </w:r>
    </w:p>
    <w:p w14:paraId="00765A0E" w14:textId="77777777" w:rsidR="00CD7480" w:rsidRPr="00CD7480" w:rsidRDefault="00CD7480" w:rsidP="00CD7480">
      <w:pPr>
        <w:pStyle w:val="Poetry"/>
      </w:pPr>
    </w:p>
    <w:p w14:paraId="19709B49" w14:textId="49AFD41C" w:rsidR="000276C6" w:rsidRPr="00CD7480" w:rsidRDefault="000276C6" w:rsidP="00CD7480">
      <w:pPr>
        <w:pStyle w:val="Poetry"/>
      </w:pPr>
      <w:r w:rsidRPr="00CD7480">
        <w:t>Nor speaking less do I, on this account,</w:t>
      </w:r>
    </w:p>
    <w:p w14:paraId="10020295" w14:textId="77777777" w:rsidR="000276C6" w:rsidRPr="00CD7480" w:rsidRDefault="000276C6" w:rsidP="00CD7480">
      <w:pPr>
        <w:pStyle w:val="Poetry"/>
      </w:pPr>
      <w:r w:rsidRPr="00CD7480">
        <w:t>go on with Ser Brunetto, asking who</w:t>
      </w:r>
    </w:p>
    <w:p w14:paraId="3829D769" w14:textId="7969151A" w:rsidR="000276C6" w:rsidRDefault="000276C6" w:rsidP="00CD7480">
      <w:pPr>
        <w:pStyle w:val="Poetry"/>
      </w:pPr>
      <w:r w:rsidRPr="00CD7480">
        <w:t>his fellows were, of greatest note and rank.</w:t>
      </w:r>
    </w:p>
    <w:p w14:paraId="4F5B8BF8" w14:textId="77777777" w:rsidR="00CD7480" w:rsidRPr="00CD7480" w:rsidRDefault="00CD7480" w:rsidP="00CD7480">
      <w:pPr>
        <w:pStyle w:val="Poetry"/>
      </w:pPr>
    </w:p>
    <w:p w14:paraId="0080F131" w14:textId="77777777" w:rsidR="00CD7480" w:rsidRDefault="000276C6" w:rsidP="00CD7480">
      <w:pPr>
        <w:pStyle w:val="Poetry"/>
      </w:pPr>
      <w:r w:rsidRPr="00CD7480">
        <w:t xml:space="preserve">And he to me: ’T is well to know of some; </w:t>
      </w:r>
    </w:p>
    <w:p w14:paraId="3839A359" w14:textId="061576F3" w:rsidR="000276C6" w:rsidRPr="00CD7480" w:rsidRDefault="000276C6" w:rsidP="00CD7480">
      <w:pPr>
        <w:pStyle w:val="Poetry"/>
      </w:pPr>
      <w:r w:rsidRPr="00CD7480">
        <w:t>our silence on the rest will merit praise,</w:t>
      </w:r>
    </w:p>
    <w:p w14:paraId="44CA1346" w14:textId="586BCD51" w:rsidR="000276C6" w:rsidRPr="00CD7480" w:rsidRDefault="000276C6" w:rsidP="00CD7480">
      <w:pPr>
        <w:pStyle w:val="Poetry"/>
      </w:pPr>
      <w:r w:rsidRPr="00CD7480">
        <w:t>for short the time were for so long a talk.</w:t>
      </w:r>
      <w:r w:rsidRPr="00CD7480">
        <w:tab/>
      </w:r>
    </w:p>
    <w:p w14:paraId="21DD9C09" w14:textId="77777777" w:rsidR="00CD7480" w:rsidRDefault="000276C6" w:rsidP="00CD7480">
      <w:pPr>
        <w:pStyle w:val="Poetry"/>
      </w:pPr>
      <w:r w:rsidRPr="00CD7480">
        <w:t>Know then, in brief, that clerics were they all,</w:t>
      </w:r>
    </w:p>
    <w:p w14:paraId="1B069EE7" w14:textId="77777777" w:rsidR="00CD7480" w:rsidRDefault="000276C6" w:rsidP="00CD7480">
      <w:pPr>
        <w:pStyle w:val="Poetry"/>
      </w:pPr>
      <w:r w:rsidRPr="00CD7480">
        <w:t xml:space="preserve">and mighty men of letters of great fame, </w:t>
      </w:r>
    </w:p>
    <w:p w14:paraId="17524D55" w14:textId="20D4B3E8" w:rsidR="000276C6" w:rsidRPr="00CD7480" w:rsidRDefault="000276C6" w:rsidP="00CD7480">
      <w:pPr>
        <w:pStyle w:val="Poetry"/>
      </w:pPr>
      <w:r w:rsidRPr="00CD7480">
        <w:t>soiled by the self same sin when in the world.</w:t>
      </w:r>
    </w:p>
    <w:p w14:paraId="4B6D74BE" w14:textId="77777777" w:rsidR="000276C6" w:rsidRPr="00CD7480" w:rsidRDefault="000276C6" w:rsidP="00CD7480">
      <w:pPr>
        <w:pStyle w:val="Poetry"/>
      </w:pPr>
      <w:r w:rsidRPr="00CD7480">
        <w:t>And with that sad crowd yonder Priscian goes,</w:t>
      </w:r>
    </w:p>
    <w:p w14:paraId="41248613" w14:textId="526AC262" w:rsidR="000276C6" w:rsidRPr="00CD7480" w:rsidRDefault="000276C6" w:rsidP="00CD7480">
      <w:pPr>
        <w:pStyle w:val="Poetry"/>
      </w:pPr>
      <w:r w:rsidRPr="00CD7480">
        <w:t>and Francis of Accorso, too; and him,</w:t>
      </w:r>
    </w:p>
    <w:p w14:paraId="313853B4" w14:textId="77777777" w:rsidR="000276C6" w:rsidRPr="00CD7480" w:rsidRDefault="000276C6" w:rsidP="00CD7480">
      <w:pPr>
        <w:pStyle w:val="Poetry"/>
      </w:pPr>
      <w:r w:rsidRPr="00CD7480">
        <w:lastRenderedPageBreak/>
        <w:t>if thou hadst had a longing for such scurf,</w:t>
      </w:r>
    </w:p>
    <w:p w14:paraId="4E7527BD" w14:textId="77777777" w:rsidR="00CD7480" w:rsidRDefault="000276C6" w:rsidP="00CD7480">
      <w:pPr>
        <w:pStyle w:val="Poetry"/>
      </w:pPr>
      <w:r w:rsidRPr="00CD7480">
        <w:t xml:space="preserve">thou couldst have seen there, whom the servants’ Servant </w:t>
      </w:r>
    </w:p>
    <w:p w14:paraId="58F00132" w14:textId="64AFFC76" w:rsidR="000276C6" w:rsidRPr="00CD7480" w:rsidRDefault="000276C6" w:rsidP="00CD7480">
      <w:pPr>
        <w:pStyle w:val="Poetry"/>
      </w:pPr>
      <w:r w:rsidRPr="00CD7480">
        <w:t>changed from the Arno to the Bacchigliònë,</w:t>
      </w:r>
    </w:p>
    <w:p w14:paraId="0A6ACF15" w14:textId="77777777" w:rsidR="000276C6" w:rsidRPr="00CD7480" w:rsidRDefault="000276C6" w:rsidP="00CD7480">
      <w:pPr>
        <w:pStyle w:val="Poetry"/>
      </w:pPr>
      <w:r w:rsidRPr="00CD7480">
        <w:t>where he behind him left his ill-strained nerves.</w:t>
      </w:r>
    </w:p>
    <w:p w14:paraId="3E970C08" w14:textId="45F79910" w:rsidR="000276C6" w:rsidRPr="00CD7480" w:rsidRDefault="000276C6" w:rsidP="00CD7480">
      <w:pPr>
        <w:pStyle w:val="Poetry"/>
      </w:pPr>
      <w:r w:rsidRPr="00CD7480">
        <w:t>I’d speak of more; but I can come and talk</w:t>
      </w:r>
    </w:p>
    <w:p w14:paraId="1601155C" w14:textId="77777777" w:rsidR="00CD7480" w:rsidRDefault="000276C6" w:rsidP="00CD7480">
      <w:pPr>
        <w:pStyle w:val="Poetry"/>
      </w:pPr>
      <w:r w:rsidRPr="00CD7480">
        <w:t xml:space="preserve">no further, for a new dust-cloud I see </w:t>
      </w:r>
    </w:p>
    <w:p w14:paraId="43B5599C" w14:textId="46B7D8B3" w:rsidR="000276C6" w:rsidRPr="00CD7480" w:rsidRDefault="000276C6" w:rsidP="00CD7480">
      <w:pPr>
        <w:pStyle w:val="Poetry"/>
      </w:pPr>
      <w:r w:rsidRPr="00CD7480">
        <w:t>rising o’er yonder from the sandy plain.</w:t>
      </w:r>
    </w:p>
    <w:p w14:paraId="21A4C5D0" w14:textId="77777777" w:rsidR="00CD7480" w:rsidRDefault="000276C6" w:rsidP="00CD7480">
      <w:pPr>
        <w:pStyle w:val="Poetry"/>
      </w:pPr>
      <w:r w:rsidRPr="00CD7480">
        <w:t xml:space="preserve">People, with whom I must not be, are coming; </w:t>
      </w:r>
    </w:p>
    <w:p w14:paraId="1F3B932F" w14:textId="429D2517" w:rsidR="000276C6" w:rsidRPr="00CD7480" w:rsidRDefault="000276C6" w:rsidP="00CD7480">
      <w:pPr>
        <w:pStyle w:val="Poetry"/>
      </w:pPr>
      <w:r w:rsidRPr="00CD7480">
        <w:t>let my Tesoro, in which I’m still alive,</w:t>
      </w:r>
    </w:p>
    <w:p w14:paraId="4B8A3FED" w14:textId="4DBBE2AF" w:rsidR="000276C6" w:rsidRDefault="000276C6" w:rsidP="00CD7480">
      <w:pPr>
        <w:pStyle w:val="Poetry"/>
      </w:pPr>
      <w:r w:rsidRPr="00CD7480">
        <w:t>be recommended thee; I ask no more.”</w:t>
      </w:r>
    </w:p>
    <w:p w14:paraId="3BF433A2" w14:textId="77777777" w:rsidR="00CD7480" w:rsidRPr="00CD7480" w:rsidRDefault="00CD7480" w:rsidP="00CD7480">
      <w:pPr>
        <w:pStyle w:val="Poetry"/>
      </w:pPr>
    </w:p>
    <w:p w14:paraId="62FDCC06" w14:textId="77777777" w:rsidR="00CD7480" w:rsidRDefault="000276C6" w:rsidP="00CD7480">
      <w:pPr>
        <w:pStyle w:val="Poetry"/>
      </w:pPr>
      <w:r w:rsidRPr="00CD7480">
        <w:t xml:space="preserve">Then round he turned, and seemed to be of those </w:t>
      </w:r>
    </w:p>
    <w:p w14:paraId="11C33660" w14:textId="226DA273" w:rsidR="000276C6" w:rsidRPr="00CD7480" w:rsidRDefault="000276C6" w:rsidP="00CD7480">
      <w:pPr>
        <w:pStyle w:val="Poetry"/>
      </w:pPr>
      <w:r w:rsidRPr="00CD7480">
        <w:t>who at Verona run across the meadow</w:t>
      </w:r>
    </w:p>
    <w:p w14:paraId="4958DBDD" w14:textId="77777777" w:rsidR="00CD7480" w:rsidRDefault="000276C6" w:rsidP="00CD7480">
      <w:pPr>
        <w:pStyle w:val="Poetry"/>
      </w:pPr>
      <w:r w:rsidRPr="00CD7480">
        <w:t xml:space="preserve">to win the green cloth; and of these he seemed </w:t>
      </w:r>
    </w:p>
    <w:p w14:paraId="0909BB19" w14:textId="3D88EF80" w:rsidR="000276C6" w:rsidRPr="00CD7480" w:rsidRDefault="000276C6" w:rsidP="00CD7480">
      <w:pPr>
        <w:pStyle w:val="Poetry"/>
      </w:pPr>
      <w:r w:rsidRPr="00CD7480">
        <w:t>not he who loses, but the one who wins.</w:t>
      </w:r>
    </w:p>
    <w:p w14:paraId="555B66BA" w14:textId="77777777" w:rsidR="000276C6" w:rsidRDefault="000276C6" w:rsidP="000276C6">
      <w:pPr>
        <w:pStyle w:val="BodyText"/>
        <w:spacing w:before="6"/>
        <w:rPr>
          <w:sz w:val="12"/>
        </w:rPr>
      </w:pPr>
    </w:p>
    <w:p w14:paraId="2E80D3B3" w14:textId="77777777" w:rsidR="000276C6" w:rsidRPr="00CD7480" w:rsidRDefault="000276C6" w:rsidP="00CD7480">
      <w:pPr>
        <w:pStyle w:val="Heading3"/>
      </w:pPr>
      <w:r w:rsidRPr="00CD7480">
        <w:t>Inferno XVI</w:t>
      </w:r>
    </w:p>
    <w:p w14:paraId="1F46439C" w14:textId="77777777" w:rsidR="000276C6" w:rsidRPr="00CD7480" w:rsidRDefault="000276C6" w:rsidP="00CD7480">
      <w:pPr>
        <w:pStyle w:val="Heading4"/>
      </w:pPr>
      <w:r w:rsidRPr="00CD7480">
        <w:t>The Seventh Circle. The Third Ring Violence against Nature. Sodomites</w:t>
      </w:r>
    </w:p>
    <w:p w14:paraId="659C7962" w14:textId="77777777" w:rsidR="000276C6" w:rsidRPr="00CD7480" w:rsidRDefault="000276C6" w:rsidP="00CD7480">
      <w:pPr>
        <w:pStyle w:val="Poetry"/>
      </w:pPr>
      <w:r w:rsidRPr="00CD7480">
        <w:t>I now was where the booming of the water,</w:t>
      </w:r>
    </w:p>
    <w:p w14:paraId="3EE989E8" w14:textId="77777777" w:rsidR="000276C6" w:rsidRPr="00CD7480" w:rsidRDefault="000276C6" w:rsidP="00CD7480">
      <w:pPr>
        <w:pStyle w:val="Poetry"/>
      </w:pPr>
      <w:r w:rsidRPr="00CD7480">
        <w:t>which fell into the following round, was heard</w:t>
      </w:r>
    </w:p>
    <w:p w14:paraId="635DE46A" w14:textId="77777777" w:rsidR="00CD7480" w:rsidRDefault="000276C6" w:rsidP="00CD7480">
      <w:pPr>
        <w:pStyle w:val="Poetry"/>
      </w:pPr>
      <w:r w:rsidRPr="00CD7480">
        <w:t xml:space="preserve">like the dull, buzzing sound which bee-hives make; </w:t>
      </w:r>
    </w:p>
    <w:p w14:paraId="205C52F0" w14:textId="70F7895F" w:rsidR="000276C6" w:rsidRPr="00CD7480" w:rsidRDefault="000276C6" w:rsidP="00CD7480">
      <w:pPr>
        <w:pStyle w:val="Poetry"/>
      </w:pPr>
      <w:r w:rsidRPr="00CD7480">
        <w:t>when three shades separated from a group,</w:t>
      </w:r>
    </w:p>
    <w:p w14:paraId="10E689DF" w14:textId="08BCADA3" w:rsidR="000276C6" w:rsidRPr="00CD7480" w:rsidRDefault="000276C6" w:rsidP="00CD7480">
      <w:pPr>
        <w:pStyle w:val="Poetry"/>
      </w:pPr>
      <w:r w:rsidRPr="00CD7480">
        <w:t>which ’neath the rain’s tormenting punishment</w:t>
      </w:r>
    </w:p>
    <w:p w14:paraId="7743EAD4" w14:textId="77777777" w:rsidR="000276C6" w:rsidRPr="00CD7480" w:rsidRDefault="000276C6" w:rsidP="00CD7480">
      <w:pPr>
        <w:pStyle w:val="Poetry"/>
      </w:pPr>
      <w:r w:rsidRPr="00CD7480">
        <w:t>was passing by, and ran along together.</w:t>
      </w:r>
    </w:p>
    <w:p w14:paraId="0394B769" w14:textId="77777777" w:rsidR="000276C6" w:rsidRPr="00CD7480" w:rsidRDefault="000276C6" w:rsidP="00CD7480">
      <w:pPr>
        <w:pStyle w:val="Poetry"/>
      </w:pPr>
      <w:r w:rsidRPr="00CD7480">
        <w:t>Toward us they came, and each of them cried out:</w:t>
      </w:r>
    </w:p>
    <w:p w14:paraId="370138CC" w14:textId="77777777" w:rsidR="00CD7480" w:rsidRDefault="000276C6" w:rsidP="00CD7480">
      <w:pPr>
        <w:pStyle w:val="Poetry"/>
      </w:pPr>
      <w:r w:rsidRPr="00CD7480">
        <w:t xml:space="preserve">“Stop, thou, that by thy garb dost seem to us </w:t>
      </w:r>
    </w:p>
    <w:p w14:paraId="7B4CFC4D" w14:textId="44ECCCCA" w:rsidR="000276C6" w:rsidRDefault="000276C6" w:rsidP="00CD7480">
      <w:pPr>
        <w:pStyle w:val="Poetry"/>
      </w:pPr>
      <w:r w:rsidRPr="00CD7480">
        <w:t>a citizen of our corrupted town!”</w:t>
      </w:r>
    </w:p>
    <w:p w14:paraId="4B7943B0" w14:textId="77777777" w:rsidR="00CD7480" w:rsidRPr="00CD7480" w:rsidRDefault="00CD7480" w:rsidP="00CD7480">
      <w:pPr>
        <w:pStyle w:val="Poetry"/>
      </w:pPr>
    </w:p>
    <w:p w14:paraId="537808E9" w14:textId="767A529F" w:rsidR="000276C6" w:rsidRPr="00CD7480" w:rsidRDefault="000276C6" w:rsidP="00CD7480">
      <w:pPr>
        <w:pStyle w:val="Poetry"/>
      </w:pPr>
      <w:r w:rsidRPr="00CD7480">
        <w:t>Alas, what wounds I saw upon their limbs,</w:t>
      </w:r>
    </w:p>
    <w:p w14:paraId="72F72D33" w14:textId="77777777" w:rsidR="00CD7480" w:rsidRDefault="000276C6" w:rsidP="00CD7480">
      <w:pPr>
        <w:pStyle w:val="Poetry"/>
      </w:pPr>
      <w:r w:rsidRPr="00CD7480">
        <w:t xml:space="preserve">both old and recent, by the flames burnt in! </w:t>
      </w:r>
    </w:p>
    <w:p w14:paraId="3EFAC50F" w14:textId="0F8DF245" w:rsidR="000276C6" w:rsidRDefault="000276C6" w:rsidP="00CD7480">
      <w:pPr>
        <w:pStyle w:val="Poetry"/>
      </w:pPr>
      <w:r w:rsidRPr="00CD7480">
        <w:t>It pains me still but to remember them.</w:t>
      </w:r>
    </w:p>
    <w:p w14:paraId="5393F48B" w14:textId="77777777" w:rsidR="00CD7480" w:rsidRPr="00CD7480" w:rsidRDefault="00CD7480" w:rsidP="00CD7480">
      <w:pPr>
        <w:pStyle w:val="Poetry"/>
      </w:pPr>
    </w:p>
    <w:p w14:paraId="3566B84D" w14:textId="77777777" w:rsidR="000276C6" w:rsidRPr="00CD7480" w:rsidRDefault="000276C6" w:rsidP="00CD7480">
      <w:pPr>
        <w:pStyle w:val="Poetry"/>
      </w:pPr>
      <w:r w:rsidRPr="00CD7480">
        <w:t>My Leader, giving heed to these their cries,</w:t>
      </w:r>
    </w:p>
    <w:p w14:paraId="40B9325F" w14:textId="77777777" w:rsidR="000276C6" w:rsidRPr="00CD7480" w:rsidRDefault="000276C6" w:rsidP="00CD7480">
      <w:pPr>
        <w:pStyle w:val="Poetry"/>
      </w:pPr>
      <w:r w:rsidRPr="00CD7480">
        <w:t>turned his face round toward me, and said: “Now wait!</w:t>
      </w:r>
    </w:p>
    <w:p w14:paraId="1BCE3C88" w14:textId="21AE9A64" w:rsidR="000276C6" w:rsidRPr="00CD7480" w:rsidRDefault="000276C6" w:rsidP="00CD7480">
      <w:pPr>
        <w:pStyle w:val="Poetry"/>
      </w:pPr>
      <w:r w:rsidRPr="00CD7480">
        <w:lastRenderedPageBreak/>
        <w:t>To those men yonder courtesy is due;</w:t>
      </w:r>
    </w:p>
    <w:p w14:paraId="54ABD794" w14:textId="77777777" w:rsidR="00CD7480" w:rsidRDefault="000276C6" w:rsidP="00CD7480">
      <w:pPr>
        <w:pStyle w:val="Poetry"/>
      </w:pPr>
      <w:r w:rsidRPr="00CD7480">
        <w:t xml:space="preserve">and, were not for the fire, which, arrow-like, </w:t>
      </w:r>
    </w:p>
    <w:p w14:paraId="51F4F4F6" w14:textId="4265C10D" w:rsidR="000276C6" w:rsidRPr="00CD7480" w:rsidRDefault="000276C6" w:rsidP="00CD7480">
      <w:pPr>
        <w:pStyle w:val="Poetry"/>
      </w:pPr>
      <w:r w:rsidRPr="00CD7480">
        <w:t>the nature of the place shoots forth, I’d say</w:t>
      </w:r>
    </w:p>
    <w:p w14:paraId="3D666D1D" w14:textId="5F7A2A05" w:rsidR="000276C6" w:rsidRDefault="000276C6" w:rsidP="00CD7480">
      <w:pPr>
        <w:pStyle w:val="Poetry"/>
      </w:pPr>
      <w:r w:rsidRPr="00CD7480">
        <w:t>that haste were more becoming thee than them.”</w:t>
      </w:r>
    </w:p>
    <w:p w14:paraId="6CAAF92D" w14:textId="77777777" w:rsidR="00CD7480" w:rsidRPr="00CD7480" w:rsidRDefault="00CD7480" w:rsidP="00CD7480">
      <w:pPr>
        <w:pStyle w:val="Poetry"/>
      </w:pPr>
    </w:p>
    <w:p w14:paraId="1D74D305" w14:textId="77777777" w:rsidR="000276C6" w:rsidRPr="00CD7480" w:rsidRDefault="000276C6" w:rsidP="00CD7480">
      <w:pPr>
        <w:pStyle w:val="Poetry"/>
      </w:pPr>
      <w:r w:rsidRPr="00CD7480">
        <w:t>And they, when we had stopped, began again</w:t>
      </w:r>
    </w:p>
    <w:p w14:paraId="25D0265C" w14:textId="700A35D8" w:rsidR="000276C6" w:rsidRPr="00CD7480" w:rsidRDefault="000276C6" w:rsidP="00CD7480">
      <w:pPr>
        <w:pStyle w:val="Poetry"/>
      </w:pPr>
      <w:r w:rsidRPr="00CD7480">
        <w:t>their old refrain; and after they had reached us,</w:t>
      </w:r>
    </w:p>
    <w:p w14:paraId="3D5C4C19" w14:textId="52C0921C" w:rsidR="000276C6" w:rsidRDefault="000276C6" w:rsidP="00CD7480">
      <w:pPr>
        <w:pStyle w:val="Poetry"/>
      </w:pPr>
      <w:r w:rsidRPr="00CD7480">
        <w:t>all three of them made of themselves a wheel.</w:t>
      </w:r>
    </w:p>
    <w:p w14:paraId="40B212B7" w14:textId="77777777" w:rsidR="00CD7480" w:rsidRPr="00CD7480" w:rsidRDefault="00CD7480" w:rsidP="00CD7480">
      <w:pPr>
        <w:pStyle w:val="Poetry"/>
      </w:pPr>
    </w:p>
    <w:p w14:paraId="230AD90B" w14:textId="77777777" w:rsidR="00CD7480" w:rsidRDefault="000276C6" w:rsidP="00CD7480">
      <w:pPr>
        <w:pStyle w:val="Poetry"/>
      </w:pPr>
      <w:r w:rsidRPr="00CD7480">
        <w:t xml:space="preserve">As champions oiled and nude are wont to do, </w:t>
      </w:r>
    </w:p>
    <w:p w14:paraId="7ECE77E8" w14:textId="77777777" w:rsidR="00CD7480" w:rsidRDefault="000276C6" w:rsidP="00CD7480">
      <w:pPr>
        <w:pStyle w:val="Poetry"/>
      </w:pPr>
      <w:r w:rsidRPr="00CD7480">
        <w:t xml:space="preserve">when looking for an advantageous grip, </w:t>
      </w:r>
    </w:p>
    <w:p w14:paraId="18E02929" w14:textId="723538BC" w:rsidR="000276C6" w:rsidRPr="00CD7480" w:rsidRDefault="000276C6" w:rsidP="00CD7480">
      <w:pPr>
        <w:pStyle w:val="Poetry"/>
      </w:pPr>
      <w:r w:rsidRPr="00CD7480">
        <w:t>before they come to giving blows and wounds;</w:t>
      </w:r>
    </w:p>
    <w:p w14:paraId="6A97C7B5" w14:textId="216E79CD" w:rsidR="000276C6" w:rsidRPr="00CD7480" w:rsidRDefault="000276C6" w:rsidP="00CD7480">
      <w:pPr>
        <w:pStyle w:val="Poetry"/>
      </w:pPr>
      <w:r w:rsidRPr="00CD7480">
        <w:t>thus, as he wheeled, each turned his face toward me,</w:t>
      </w:r>
    </w:p>
    <w:p w14:paraId="01ABDECC" w14:textId="77777777" w:rsidR="00CD7480" w:rsidRDefault="000276C6" w:rsidP="00CD7480">
      <w:pPr>
        <w:pStyle w:val="Poetry"/>
      </w:pPr>
      <w:r w:rsidRPr="00CD7480">
        <w:t xml:space="preserve">so that his feet continuous journey made </w:t>
      </w:r>
    </w:p>
    <w:p w14:paraId="5BD56556" w14:textId="26435F4D" w:rsidR="000276C6" w:rsidRPr="00CD7480" w:rsidRDefault="000276C6" w:rsidP="00CD7480">
      <w:pPr>
        <w:pStyle w:val="Poetry"/>
      </w:pPr>
      <w:r w:rsidRPr="00CD7480">
        <w:t>in opposite direction to his neck.</w:t>
      </w:r>
    </w:p>
    <w:p w14:paraId="097B3B2E" w14:textId="77777777" w:rsidR="000276C6" w:rsidRDefault="000276C6" w:rsidP="000276C6">
      <w:pPr>
        <w:pStyle w:val="BodyText"/>
      </w:pPr>
    </w:p>
    <w:p w14:paraId="579A1B0B" w14:textId="77777777" w:rsidR="000276C6" w:rsidRPr="00CD7480" w:rsidRDefault="000276C6" w:rsidP="00CD7480">
      <w:pPr>
        <w:pStyle w:val="Poetry"/>
      </w:pPr>
      <w:r w:rsidRPr="00CD7480">
        <w:t>And one began: “Even if the wretched nature</w:t>
      </w:r>
    </w:p>
    <w:p w14:paraId="4E0C4BD6" w14:textId="77777777" w:rsidR="000276C6" w:rsidRPr="00CD7480" w:rsidRDefault="000276C6" w:rsidP="00CD7480">
      <w:pPr>
        <w:pStyle w:val="Poetry"/>
      </w:pPr>
      <w:r w:rsidRPr="00CD7480">
        <w:t>of this soft place, and our burned, shrivelled faces</w:t>
      </w:r>
    </w:p>
    <w:p w14:paraId="48C63E96" w14:textId="4765CEF8" w:rsidR="000276C6" w:rsidRPr="00CD7480" w:rsidRDefault="000276C6" w:rsidP="00CD7480">
      <w:pPr>
        <w:pStyle w:val="Poetry"/>
      </w:pPr>
      <w:r w:rsidRPr="00CD7480">
        <w:t>bring us and our requests into contempt,</w:t>
      </w:r>
    </w:p>
    <w:p w14:paraId="785BE545" w14:textId="77777777" w:rsidR="000276C6" w:rsidRPr="00CD7480" w:rsidRDefault="000276C6" w:rsidP="00CD7480">
      <w:pPr>
        <w:pStyle w:val="Poetry"/>
      </w:pPr>
      <w:r w:rsidRPr="00CD7480">
        <w:t>still let our reputation bend thy mind</w:t>
      </w:r>
    </w:p>
    <w:p w14:paraId="54146903" w14:textId="77777777" w:rsidR="00CD7480" w:rsidRDefault="000276C6" w:rsidP="00CD7480">
      <w:pPr>
        <w:pStyle w:val="Poetry"/>
      </w:pPr>
      <w:r w:rsidRPr="00CD7480">
        <w:t xml:space="preserve">to tell us who thou art, that dost so safely </w:t>
      </w:r>
    </w:p>
    <w:p w14:paraId="78776DAB" w14:textId="27C1E254" w:rsidR="000276C6" w:rsidRPr="00CD7480" w:rsidRDefault="000276C6" w:rsidP="00CD7480">
      <w:pPr>
        <w:pStyle w:val="Poetry"/>
      </w:pPr>
      <w:r w:rsidRPr="00CD7480">
        <w:t>rub on the soil of Hell thy living feet.</w:t>
      </w:r>
    </w:p>
    <w:p w14:paraId="18B71EA7" w14:textId="77777777" w:rsidR="000276C6" w:rsidRPr="00CD7480" w:rsidRDefault="000276C6" w:rsidP="00CD7480">
      <w:pPr>
        <w:pStyle w:val="Poetry"/>
      </w:pPr>
      <w:r w:rsidRPr="00CD7480">
        <w:t>He, in whose footprints thou dost see me tread,</w:t>
      </w:r>
    </w:p>
    <w:p w14:paraId="441FA4F0" w14:textId="18049D26" w:rsidR="000276C6" w:rsidRPr="00CD7480" w:rsidRDefault="000276C6" w:rsidP="00CD7480">
      <w:pPr>
        <w:pStyle w:val="Poetry"/>
      </w:pPr>
      <w:r w:rsidRPr="00CD7480">
        <w:t>was, though he go both nude and hairless now,</w:t>
      </w:r>
    </w:p>
    <w:p w14:paraId="0D0774D7" w14:textId="77777777" w:rsidR="000276C6" w:rsidRPr="00CD7480" w:rsidRDefault="000276C6" w:rsidP="00CD7480">
      <w:pPr>
        <w:pStyle w:val="Poetry"/>
      </w:pPr>
      <w:r w:rsidRPr="00CD7480">
        <w:t>of higher rank then thou believest him.</w:t>
      </w:r>
    </w:p>
    <w:p w14:paraId="151291E3" w14:textId="77777777" w:rsidR="00CD7480" w:rsidRDefault="000276C6" w:rsidP="00CD7480">
      <w:pPr>
        <w:pStyle w:val="Poetry"/>
      </w:pPr>
      <w:r w:rsidRPr="00CD7480">
        <w:t xml:space="preserve">He was the grandson of the good Gualdrada; </w:t>
      </w:r>
    </w:p>
    <w:p w14:paraId="5C920517" w14:textId="77777777" w:rsidR="00CD7480" w:rsidRDefault="000276C6" w:rsidP="00CD7480">
      <w:pPr>
        <w:pStyle w:val="Poetry"/>
      </w:pPr>
      <w:r w:rsidRPr="00CD7480">
        <w:t xml:space="preserve">his name was Guido Guerra, and when alive, </w:t>
      </w:r>
    </w:p>
    <w:p w14:paraId="721A13ED" w14:textId="04737667" w:rsidR="000276C6" w:rsidRPr="00CD7480" w:rsidRDefault="000276C6" w:rsidP="00CD7480">
      <w:pPr>
        <w:pStyle w:val="Poetry"/>
      </w:pPr>
      <w:r w:rsidRPr="00CD7480">
        <w:t>his wisdom and his sword accomplished much.</w:t>
      </w:r>
    </w:p>
    <w:p w14:paraId="6D7B514C" w14:textId="672AB36D" w:rsidR="000276C6" w:rsidRPr="00CD7480" w:rsidRDefault="000276C6" w:rsidP="00CD7480">
      <w:pPr>
        <w:pStyle w:val="Poetry"/>
      </w:pPr>
      <w:r w:rsidRPr="00CD7480">
        <w:t>The other, who behind me treads the sand,</w:t>
      </w:r>
    </w:p>
    <w:p w14:paraId="2EEAC786" w14:textId="77777777" w:rsidR="000276C6" w:rsidRPr="00CD7480" w:rsidRDefault="000276C6" w:rsidP="00CD7480">
      <w:pPr>
        <w:pStyle w:val="Poetry"/>
      </w:pPr>
      <w:r w:rsidRPr="00CD7480">
        <w:t>Tegghiàio Aldobrandi is, whose voice</w:t>
      </w:r>
    </w:p>
    <w:p w14:paraId="603397C5" w14:textId="77777777" w:rsidR="00CD7480" w:rsidRDefault="000276C6" w:rsidP="00CD7480">
      <w:pPr>
        <w:pStyle w:val="Poetry"/>
      </w:pPr>
      <w:r w:rsidRPr="00CD7480">
        <w:t xml:space="preserve">should have been welcomed in the world above. </w:t>
      </w:r>
    </w:p>
    <w:p w14:paraId="7FF51D58" w14:textId="6C324951" w:rsidR="000276C6" w:rsidRPr="00CD7480" w:rsidRDefault="000276C6" w:rsidP="00CD7480">
      <w:pPr>
        <w:pStyle w:val="Poetry"/>
      </w:pPr>
      <w:r w:rsidRPr="00CD7480">
        <w:t>And I, who with them am tormented here,</w:t>
      </w:r>
    </w:p>
    <w:p w14:paraId="7973A59D" w14:textId="77777777" w:rsidR="000276C6" w:rsidRPr="00CD7480" w:rsidRDefault="000276C6" w:rsidP="00CD7480">
      <w:pPr>
        <w:pStyle w:val="Poetry"/>
      </w:pPr>
      <w:r w:rsidRPr="00CD7480">
        <w:t>Iàcopo Rusticucci was; and surely</w:t>
      </w:r>
    </w:p>
    <w:p w14:paraId="64A5608F" w14:textId="23351786" w:rsidR="000276C6" w:rsidRDefault="000276C6" w:rsidP="00CD7480">
      <w:pPr>
        <w:pStyle w:val="Poetry"/>
      </w:pPr>
      <w:r w:rsidRPr="00CD7480">
        <w:t>my shrewish wife than aught else hurts me more.”</w:t>
      </w:r>
    </w:p>
    <w:p w14:paraId="46D42ED8" w14:textId="77777777" w:rsidR="00CD7480" w:rsidRPr="00CD7480" w:rsidRDefault="00CD7480" w:rsidP="00CD7480">
      <w:pPr>
        <w:pStyle w:val="Poetry"/>
      </w:pPr>
    </w:p>
    <w:p w14:paraId="377636C6" w14:textId="77777777" w:rsidR="000276C6" w:rsidRPr="00CD7480" w:rsidRDefault="000276C6" w:rsidP="00CD7480">
      <w:pPr>
        <w:pStyle w:val="Poetry"/>
      </w:pPr>
      <w:r w:rsidRPr="00CD7480">
        <w:lastRenderedPageBreak/>
        <w:t>If I had been protected from the fire,</w:t>
      </w:r>
    </w:p>
    <w:p w14:paraId="46193639" w14:textId="77777777" w:rsidR="00CD7480" w:rsidRDefault="000276C6" w:rsidP="00CD7480">
      <w:pPr>
        <w:pStyle w:val="Poetry"/>
      </w:pPr>
      <w:r w:rsidRPr="00CD7480">
        <w:t xml:space="preserve">I would have lept into their midst below, </w:t>
      </w:r>
    </w:p>
    <w:p w14:paraId="4D202830" w14:textId="5515F307" w:rsidR="000276C6" w:rsidRPr="00CD7480" w:rsidRDefault="000276C6" w:rsidP="00CD7480">
      <w:pPr>
        <w:pStyle w:val="Poetry"/>
      </w:pPr>
      <w:r w:rsidRPr="00CD7480">
        <w:t>and I believe my Leader had allowed it.</w:t>
      </w:r>
    </w:p>
    <w:p w14:paraId="65B2A69B" w14:textId="77777777" w:rsidR="000276C6" w:rsidRPr="00CD7480" w:rsidRDefault="000276C6" w:rsidP="00CD7480">
      <w:pPr>
        <w:pStyle w:val="Poetry"/>
      </w:pPr>
      <w:r w:rsidRPr="00CD7480">
        <w:t>But since I should have burned and baked myself,</w:t>
      </w:r>
    </w:p>
    <w:p w14:paraId="11AE7B1A" w14:textId="6512A670" w:rsidR="000276C6" w:rsidRPr="00CD7480" w:rsidRDefault="000276C6" w:rsidP="00CD7480">
      <w:pPr>
        <w:pStyle w:val="Poetry"/>
      </w:pPr>
      <w:r w:rsidRPr="00CD7480">
        <w:t>fear was victorious over my good will,</w:t>
      </w:r>
    </w:p>
    <w:p w14:paraId="6DB55269" w14:textId="17880F40" w:rsidR="000276C6" w:rsidRDefault="000276C6" w:rsidP="00CD7480">
      <w:pPr>
        <w:pStyle w:val="Poetry"/>
      </w:pPr>
      <w:r w:rsidRPr="00CD7480">
        <w:t>which made me eager to embrace them there.</w:t>
      </w:r>
    </w:p>
    <w:p w14:paraId="59BDC7B1" w14:textId="77777777" w:rsidR="00CD7480" w:rsidRPr="00CD7480" w:rsidRDefault="00CD7480" w:rsidP="00CD7480">
      <w:pPr>
        <w:pStyle w:val="Poetry"/>
      </w:pPr>
    </w:p>
    <w:p w14:paraId="5B3BD95F" w14:textId="77777777" w:rsidR="00CD7480" w:rsidRDefault="000276C6" w:rsidP="00CD7480">
      <w:pPr>
        <w:pStyle w:val="Poetry"/>
      </w:pPr>
      <w:r w:rsidRPr="00CD7480">
        <w:t xml:space="preserve">I then began: “Your state impressed within me </w:t>
      </w:r>
    </w:p>
    <w:p w14:paraId="3161EDA1" w14:textId="77777777" w:rsidR="00CD7480" w:rsidRDefault="000276C6" w:rsidP="00CD7480">
      <w:pPr>
        <w:pStyle w:val="Poetry"/>
      </w:pPr>
      <w:r w:rsidRPr="00CD7480">
        <w:t xml:space="preserve">not scorn, but so much pain, that only late </w:t>
      </w:r>
    </w:p>
    <w:p w14:paraId="6027684D" w14:textId="220EEB34" w:rsidR="000276C6" w:rsidRPr="00CD7480" w:rsidRDefault="000276C6" w:rsidP="00CD7480">
      <w:pPr>
        <w:pStyle w:val="Poetry"/>
      </w:pPr>
      <w:r w:rsidRPr="00CD7480">
        <w:t>will all of it entirely disappear,</w:t>
      </w:r>
    </w:p>
    <w:p w14:paraId="62D92A03" w14:textId="6A31FA6F" w:rsidR="000276C6" w:rsidRPr="00CD7480" w:rsidRDefault="000276C6" w:rsidP="00CD7480">
      <w:pPr>
        <w:pStyle w:val="Poetry"/>
      </w:pPr>
      <w:r w:rsidRPr="00CD7480">
        <w:t>as soon as this my Lord said words to me,</w:t>
      </w:r>
    </w:p>
    <w:p w14:paraId="2619A3BA" w14:textId="77777777" w:rsidR="00CD7480" w:rsidRDefault="000276C6" w:rsidP="00CD7480">
      <w:pPr>
        <w:pStyle w:val="Poetry"/>
      </w:pPr>
      <w:r w:rsidRPr="00CD7480">
        <w:t xml:space="preserve">because of which I thought within myself </w:t>
      </w:r>
    </w:p>
    <w:p w14:paraId="402D9F57" w14:textId="1A616984" w:rsidR="000276C6" w:rsidRPr="00CD7480" w:rsidRDefault="000276C6" w:rsidP="00CD7480">
      <w:pPr>
        <w:pStyle w:val="Poetry"/>
      </w:pPr>
      <w:r w:rsidRPr="00CD7480">
        <w:t>that there were people coming such as you.</w:t>
      </w:r>
    </w:p>
    <w:p w14:paraId="314695D0" w14:textId="77777777" w:rsidR="000276C6" w:rsidRPr="00CD7480" w:rsidRDefault="000276C6" w:rsidP="00CD7480">
      <w:pPr>
        <w:pStyle w:val="Poetry"/>
      </w:pPr>
      <w:r w:rsidRPr="00CD7480">
        <w:t>Of your own town am I, and evermore</w:t>
      </w:r>
    </w:p>
    <w:p w14:paraId="7BEE11CB" w14:textId="77777777" w:rsidR="000276C6" w:rsidRPr="00CD7480" w:rsidRDefault="000276C6" w:rsidP="00CD7480">
      <w:pPr>
        <w:pStyle w:val="Poetry"/>
      </w:pPr>
      <w:r w:rsidRPr="00CD7480">
        <w:t>have I your doings and your honored names</w:t>
      </w:r>
    </w:p>
    <w:p w14:paraId="772D92A7" w14:textId="0DCB16AC" w:rsidR="000276C6" w:rsidRPr="00CD7480" w:rsidRDefault="000276C6" w:rsidP="00CD7480">
      <w:pPr>
        <w:pStyle w:val="Poetry"/>
      </w:pPr>
      <w:r w:rsidRPr="00CD7480">
        <w:t>related, and heard mentioned, with regard.</w:t>
      </w:r>
    </w:p>
    <w:p w14:paraId="5F3DC2B9" w14:textId="77777777" w:rsidR="00CD7480" w:rsidRDefault="000276C6" w:rsidP="00CD7480">
      <w:pPr>
        <w:pStyle w:val="Poetry"/>
      </w:pPr>
      <w:r w:rsidRPr="00CD7480">
        <w:t xml:space="preserve">I leave the gall, and for the sweet fruit go, </w:t>
      </w:r>
    </w:p>
    <w:p w14:paraId="1E3E010C" w14:textId="77777777" w:rsidR="00CD7480" w:rsidRDefault="000276C6" w:rsidP="00CD7480">
      <w:pPr>
        <w:pStyle w:val="Poetry"/>
      </w:pPr>
      <w:r w:rsidRPr="00CD7480">
        <w:t xml:space="preserve">which my veracious Leader promised me; </w:t>
      </w:r>
    </w:p>
    <w:p w14:paraId="2A5FFEE4" w14:textId="4BBAF8B5" w:rsidR="000276C6" w:rsidRDefault="000276C6" w:rsidP="00CD7480">
      <w:pPr>
        <w:pStyle w:val="Poetry"/>
      </w:pPr>
      <w:r w:rsidRPr="00CD7480">
        <w:t>but to the center must I first descend.”</w:t>
      </w:r>
    </w:p>
    <w:p w14:paraId="5EE41F4E" w14:textId="77777777" w:rsidR="00CD7480" w:rsidRPr="00CD7480" w:rsidRDefault="00CD7480" w:rsidP="00CD7480">
      <w:pPr>
        <w:pStyle w:val="Poetry"/>
      </w:pPr>
    </w:p>
    <w:p w14:paraId="3FC22BCC" w14:textId="77777777" w:rsidR="000276C6" w:rsidRPr="00CD7480" w:rsidRDefault="000276C6" w:rsidP="00CD7480">
      <w:pPr>
        <w:pStyle w:val="Poetry"/>
      </w:pPr>
      <w:r w:rsidRPr="00CD7480">
        <w:t>“So may thy spirit lead thy members long,”</w:t>
      </w:r>
    </w:p>
    <w:p w14:paraId="17170914" w14:textId="5A35A8AD" w:rsidR="000276C6" w:rsidRPr="00CD7480" w:rsidRDefault="000276C6" w:rsidP="00CD7480">
      <w:pPr>
        <w:pStyle w:val="Poetry"/>
      </w:pPr>
      <w:r w:rsidRPr="00CD7480">
        <w:t>the former thereupon replied to me,</w:t>
      </w:r>
    </w:p>
    <w:p w14:paraId="01D5B29B" w14:textId="77777777" w:rsidR="00CD7480" w:rsidRDefault="000276C6" w:rsidP="00CD7480">
      <w:pPr>
        <w:pStyle w:val="Poetry"/>
      </w:pPr>
      <w:r w:rsidRPr="00CD7480">
        <w:t xml:space="preserve">“and, after thou art gone, thy fame be bright, </w:t>
      </w:r>
    </w:p>
    <w:p w14:paraId="69C4012E" w14:textId="5794C851" w:rsidR="000276C6" w:rsidRPr="00CD7480" w:rsidRDefault="000276C6" w:rsidP="00CD7480">
      <w:pPr>
        <w:pStyle w:val="Poetry"/>
      </w:pPr>
      <w:r w:rsidRPr="00CD7480">
        <w:t>tell me if courtesy and worth abide</w:t>
      </w:r>
    </w:p>
    <w:p w14:paraId="504823CE" w14:textId="77777777" w:rsidR="00CD7480" w:rsidRDefault="000276C6" w:rsidP="00CD7480">
      <w:pPr>
        <w:pStyle w:val="Poetry"/>
      </w:pPr>
      <w:r w:rsidRPr="00CD7480">
        <w:t xml:space="preserve">within our town, as they were wont to do, </w:t>
      </w:r>
    </w:p>
    <w:p w14:paraId="1F6E3567" w14:textId="7E319C5A" w:rsidR="000276C6" w:rsidRPr="00CD7480" w:rsidRDefault="000276C6" w:rsidP="00CD7480">
      <w:pPr>
        <w:pStyle w:val="Poetry"/>
      </w:pPr>
      <w:r w:rsidRPr="00CD7480">
        <w:t>or whether they have wholly gone from it;</w:t>
      </w:r>
    </w:p>
    <w:p w14:paraId="62037546" w14:textId="234766BD" w:rsidR="000276C6" w:rsidRPr="00CD7480" w:rsidRDefault="000276C6" w:rsidP="00CD7480">
      <w:pPr>
        <w:pStyle w:val="Poetry"/>
      </w:pPr>
      <w:r w:rsidRPr="00CD7480">
        <w:t>for Guglielmo Borsierë, who but newly</w:t>
      </w:r>
    </w:p>
    <w:p w14:paraId="183F3A95" w14:textId="77777777" w:rsidR="00CD7480" w:rsidRDefault="000276C6" w:rsidP="00CD7480">
      <w:pPr>
        <w:pStyle w:val="Poetry"/>
      </w:pPr>
      <w:r w:rsidRPr="00CD7480">
        <w:t xml:space="preserve">has been in pain with us, and with our mates </w:t>
      </w:r>
    </w:p>
    <w:p w14:paraId="39B6FBDC" w14:textId="4CB7187B" w:rsidR="000276C6" w:rsidRDefault="000276C6" w:rsidP="00CD7480">
      <w:pPr>
        <w:pStyle w:val="Poetry"/>
      </w:pPr>
      <w:r w:rsidRPr="00CD7480">
        <w:t>goes yonder, grieves us greatly with his words.”</w:t>
      </w:r>
    </w:p>
    <w:p w14:paraId="273302EC" w14:textId="77777777" w:rsidR="00CD7480" w:rsidRPr="00CD7480" w:rsidRDefault="00CD7480" w:rsidP="00CD7480">
      <w:pPr>
        <w:pStyle w:val="Poetry"/>
      </w:pPr>
    </w:p>
    <w:p w14:paraId="0F0A2097" w14:textId="77777777" w:rsidR="00CD7480" w:rsidRDefault="000276C6" w:rsidP="00CD7480">
      <w:pPr>
        <w:pStyle w:val="Poetry"/>
      </w:pPr>
      <w:r w:rsidRPr="00CD7480">
        <w:t xml:space="preserve">“The people newly come, and sudden gains, </w:t>
      </w:r>
    </w:p>
    <w:p w14:paraId="3BE9034F" w14:textId="6B03E236" w:rsidR="000276C6" w:rsidRPr="00CD7480" w:rsidRDefault="000276C6" w:rsidP="00CD7480">
      <w:pPr>
        <w:pStyle w:val="Poetry"/>
      </w:pPr>
      <w:r w:rsidRPr="00CD7480">
        <w:t>have bred in thee such pride and such excess,</w:t>
      </w:r>
    </w:p>
    <w:p w14:paraId="7530C61D" w14:textId="78189FF4" w:rsidR="000276C6" w:rsidRPr="00CD7480" w:rsidRDefault="000276C6" w:rsidP="00CD7480">
      <w:pPr>
        <w:pStyle w:val="Poetry"/>
      </w:pPr>
      <w:r w:rsidRPr="00CD7480">
        <w:t>that, Florence, thou art even now in pain!”</w:t>
      </w:r>
    </w:p>
    <w:p w14:paraId="6FDF0774" w14:textId="77777777" w:rsidR="00CD7480" w:rsidRDefault="000276C6" w:rsidP="00CD7480">
      <w:pPr>
        <w:pStyle w:val="Poetry"/>
      </w:pPr>
      <w:r w:rsidRPr="00CD7480">
        <w:t xml:space="preserve">Thus with uplifted face I cried; whereat </w:t>
      </w:r>
    </w:p>
    <w:p w14:paraId="2DB24968" w14:textId="77777777" w:rsidR="00CD7480" w:rsidRDefault="000276C6" w:rsidP="00CD7480">
      <w:pPr>
        <w:pStyle w:val="Poetry"/>
      </w:pPr>
      <w:r w:rsidRPr="00CD7480">
        <w:t xml:space="preserve">the three, who this as answer understood, </w:t>
      </w:r>
    </w:p>
    <w:p w14:paraId="6B2D2D42" w14:textId="2BB6E111" w:rsidR="000276C6" w:rsidRDefault="000276C6" w:rsidP="00CD7480">
      <w:pPr>
        <w:pStyle w:val="Poetry"/>
      </w:pPr>
      <w:r w:rsidRPr="00CD7480">
        <w:lastRenderedPageBreak/>
        <w:t>looked at each other, as one looks at truth.</w:t>
      </w:r>
    </w:p>
    <w:p w14:paraId="21E50B31" w14:textId="77777777" w:rsidR="00CD7480" w:rsidRPr="00CD7480" w:rsidRDefault="00CD7480" w:rsidP="00CD7480">
      <w:pPr>
        <w:pStyle w:val="Poetry"/>
      </w:pPr>
    </w:p>
    <w:p w14:paraId="3F2E3E61" w14:textId="77777777" w:rsidR="000276C6" w:rsidRPr="00CD7480" w:rsidRDefault="000276C6" w:rsidP="00CD7480">
      <w:pPr>
        <w:pStyle w:val="Poetry"/>
      </w:pPr>
      <w:r w:rsidRPr="00CD7480">
        <w:t>“If satisfying others other times</w:t>
      </w:r>
    </w:p>
    <w:p w14:paraId="6C1BDD63" w14:textId="76826A45" w:rsidR="000276C6" w:rsidRPr="00CD7480" w:rsidRDefault="000276C6" w:rsidP="00CD7480">
      <w:pPr>
        <w:pStyle w:val="Poetry"/>
      </w:pPr>
      <w:r w:rsidRPr="00CD7480">
        <w:t>cost thee so little, happy thou, that thus</w:t>
      </w:r>
    </w:p>
    <w:p w14:paraId="542B9D80" w14:textId="77777777" w:rsidR="00CD7480" w:rsidRDefault="000276C6" w:rsidP="00CD7480">
      <w:pPr>
        <w:pStyle w:val="Poetry"/>
      </w:pPr>
      <w:r w:rsidRPr="00CD7480">
        <w:t xml:space="preserve">at thy sweet will dost speak!” they all replied. </w:t>
      </w:r>
    </w:p>
    <w:p w14:paraId="233F2657" w14:textId="77777777" w:rsidR="00CD7480" w:rsidRDefault="000276C6" w:rsidP="00CD7480">
      <w:pPr>
        <w:pStyle w:val="Poetry"/>
      </w:pPr>
      <w:r w:rsidRPr="00CD7480">
        <w:t xml:space="preserve">“Hence,—so mayst thou, from these dark places </w:t>
      </w:r>
    </w:p>
    <w:p w14:paraId="6D453D57" w14:textId="77777777" w:rsidR="00CD7480" w:rsidRDefault="000276C6" w:rsidP="00CD7480">
      <w:pPr>
        <w:pStyle w:val="Poetry"/>
      </w:pPr>
      <w:r w:rsidRPr="00CD7480">
        <w:t xml:space="preserve">saved, return to see the lovely stars again,— </w:t>
      </w:r>
    </w:p>
    <w:p w14:paraId="7CEE3A3E" w14:textId="48AE998B" w:rsidR="000276C6" w:rsidRPr="00CD7480" w:rsidRDefault="000276C6" w:rsidP="00CD7480">
      <w:pPr>
        <w:pStyle w:val="Poetry"/>
      </w:pPr>
      <w:r w:rsidRPr="00CD7480">
        <w:t>when saying ‘I was there’ shall do thee good,</w:t>
      </w:r>
    </w:p>
    <w:p w14:paraId="5A3D4785" w14:textId="15316BCE" w:rsidR="000276C6" w:rsidRPr="00CD7480" w:rsidRDefault="000276C6" w:rsidP="00CD7480">
      <w:pPr>
        <w:pStyle w:val="Poetry"/>
      </w:pPr>
      <w:r w:rsidRPr="00CD7480">
        <w:t>see that thou tell the people about us.”</w:t>
      </w:r>
    </w:p>
    <w:p w14:paraId="65062B83" w14:textId="77777777" w:rsidR="00CD7480" w:rsidRDefault="000276C6" w:rsidP="00CD7480">
      <w:pPr>
        <w:pStyle w:val="Poetry"/>
      </w:pPr>
      <w:r w:rsidRPr="00CD7480">
        <w:t xml:space="preserve">They then broke up their wheel, and in their flight </w:t>
      </w:r>
    </w:p>
    <w:p w14:paraId="7BEDA1D7" w14:textId="38C01E07" w:rsidR="000276C6" w:rsidRDefault="000276C6" w:rsidP="00CD7480">
      <w:pPr>
        <w:pStyle w:val="Poetry"/>
      </w:pPr>
      <w:r w:rsidRPr="00CD7480">
        <w:t>it seemed as if their nimble legs were wings.</w:t>
      </w:r>
    </w:p>
    <w:p w14:paraId="3D4CB96D" w14:textId="77777777" w:rsidR="00CD7480" w:rsidRPr="00CD7480" w:rsidRDefault="00CD7480" w:rsidP="00CD7480">
      <w:pPr>
        <w:pStyle w:val="Poetry"/>
      </w:pPr>
    </w:p>
    <w:p w14:paraId="66669DDA" w14:textId="77777777" w:rsidR="000276C6" w:rsidRPr="00CD7480" w:rsidRDefault="000276C6" w:rsidP="00CD7480">
      <w:pPr>
        <w:pStyle w:val="Poetry"/>
      </w:pPr>
      <w:r w:rsidRPr="00CD7480">
        <w:t>Amen could not have been as quickly said,</w:t>
      </w:r>
    </w:p>
    <w:p w14:paraId="09C2B201" w14:textId="77777777" w:rsidR="000276C6" w:rsidRPr="00CD7480" w:rsidRDefault="000276C6" w:rsidP="00CD7480">
      <w:pPr>
        <w:pStyle w:val="Poetry"/>
      </w:pPr>
      <w:r w:rsidRPr="00CD7480">
        <w:t>as they then disappeared; my Teacher, therefore,</w:t>
      </w:r>
    </w:p>
    <w:p w14:paraId="0D3382DE" w14:textId="728DC059" w:rsidR="000276C6" w:rsidRDefault="000276C6" w:rsidP="00CD7480">
      <w:pPr>
        <w:pStyle w:val="Poetry"/>
      </w:pPr>
      <w:r w:rsidRPr="00CD7480">
        <w:t>thought it advisable for us to leave.</w:t>
      </w:r>
    </w:p>
    <w:p w14:paraId="43190467" w14:textId="77777777" w:rsidR="00CD7480" w:rsidRPr="00CD7480" w:rsidRDefault="00CD7480" w:rsidP="00CD7480">
      <w:pPr>
        <w:pStyle w:val="Poetry"/>
      </w:pPr>
    </w:p>
    <w:p w14:paraId="48D429C5" w14:textId="77777777" w:rsidR="00CD7480" w:rsidRDefault="000276C6" w:rsidP="00CD7480">
      <w:pPr>
        <w:pStyle w:val="Poetry"/>
      </w:pPr>
      <w:r w:rsidRPr="00CD7480">
        <w:t xml:space="preserve">I followed him, and not far had we gone, </w:t>
      </w:r>
    </w:p>
    <w:p w14:paraId="0C304276" w14:textId="31CAB6D0" w:rsidR="000276C6" w:rsidRPr="00CD7480" w:rsidRDefault="000276C6" w:rsidP="00CD7480">
      <w:pPr>
        <w:pStyle w:val="Poetry"/>
      </w:pPr>
      <w:r w:rsidRPr="00CD7480">
        <w:t>before the water’s noise was so near by,</w:t>
      </w:r>
    </w:p>
    <w:p w14:paraId="32726B1B" w14:textId="0E534D1A" w:rsidR="000276C6" w:rsidRDefault="000276C6" w:rsidP="00CD7480">
      <w:pPr>
        <w:pStyle w:val="Poetry"/>
      </w:pPr>
      <w:r w:rsidRPr="00CD7480">
        <w:t>that, had we spoken, we had not been heard.</w:t>
      </w:r>
    </w:p>
    <w:p w14:paraId="2CC18C74" w14:textId="77777777" w:rsidR="00CD7480" w:rsidRPr="00CD7480" w:rsidRDefault="00CD7480" w:rsidP="00CD7480">
      <w:pPr>
        <w:pStyle w:val="Poetry"/>
      </w:pPr>
    </w:p>
    <w:p w14:paraId="6A83B429" w14:textId="77777777" w:rsidR="000276C6" w:rsidRPr="00CD7480" w:rsidRDefault="000276C6" w:rsidP="00CD7480">
      <w:pPr>
        <w:pStyle w:val="Poetry"/>
      </w:pPr>
      <w:r w:rsidRPr="00CD7480">
        <w:t>And as the stream, which is the first that eastward</w:t>
      </w:r>
    </w:p>
    <w:p w14:paraId="59A3826D" w14:textId="54B69668" w:rsidR="000276C6" w:rsidRPr="00CD7480" w:rsidRDefault="000276C6" w:rsidP="00CD7480">
      <w:pPr>
        <w:pStyle w:val="Poetry"/>
      </w:pPr>
      <w:r w:rsidRPr="00CD7480">
        <w:t>from Monte Veso takes a separate course</w:t>
      </w:r>
    </w:p>
    <w:p w14:paraId="68FB2830" w14:textId="77777777" w:rsidR="00CD7480" w:rsidRDefault="000276C6" w:rsidP="00CD7480">
      <w:pPr>
        <w:pStyle w:val="Poetry"/>
      </w:pPr>
      <w:r w:rsidRPr="00CD7480">
        <w:t xml:space="preserve">upon the left slope of the Apennines, </w:t>
      </w:r>
    </w:p>
    <w:p w14:paraId="1FB2BA53" w14:textId="77777777" w:rsidR="00CD7480" w:rsidRDefault="000276C6" w:rsidP="00CD7480">
      <w:pPr>
        <w:pStyle w:val="Poetry"/>
      </w:pPr>
      <w:r w:rsidRPr="00CD7480">
        <w:t xml:space="preserve">and which above is Acquacheta called, </w:t>
      </w:r>
    </w:p>
    <w:p w14:paraId="70CF8143" w14:textId="0641A710" w:rsidR="000276C6" w:rsidRPr="00CD7480" w:rsidRDefault="000276C6" w:rsidP="00CD7480">
      <w:pPr>
        <w:pStyle w:val="Poetry"/>
      </w:pPr>
      <w:r w:rsidRPr="00CD7480">
        <w:t>before it flows into its lowly bed,</w:t>
      </w:r>
    </w:p>
    <w:p w14:paraId="639ED63B" w14:textId="77777777" w:rsidR="000276C6" w:rsidRPr="00CD7480" w:rsidRDefault="000276C6" w:rsidP="00CD7480">
      <w:pPr>
        <w:pStyle w:val="Poetry"/>
      </w:pPr>
      <w:r w:rsidRPr="00CD7480">
        <w:t>and at Forlì is of that name deprived,</w:t>
      </w:r>
    </w:p>
    <w:p w14:paraId="5F8D8F0A" w14:textId="1AF0710A" w:rsidR="000276C6" w:rsidRPr="00CD7480" w:rsidRDefault="000276C6" w:rsidP="00CD7480">
      <w:pPr>
        <w:pStyle w:val="Poetry"/>
      </w:pPr>
      <w:r w:rsidRPr="00CD7480">
        <w:t>booms loud, because of falling o’er a cliff</w:t>
      </w:r>
    </w:p>
    <w:p w14:paraId="54B56B44" w14:textId="77777777" w:rsidR="000276C6" w:rsidRPr="00CD7480" w:rsidRDefault="000276C6" w:rsidP="00CD7480">
      <w:pPr>
        <w:pStyle w:val="Poetry"/>
      </w:pPr>
      <w:r w:rsidRPr="00CD7480">
        <w:t>above San Benedetto of the Alp,</w:t>
      </w:r>
    </w:p>
    <w:p w14:paraId="046E7EEF" w14:textId="77777777" w:rsidR="00CD7480" w:rsidRDefault="000276C6" w:rsidP="00CD7480">
      <w:pPr>
        <w:pStyle w:val="Poetry"/>
      </w:pPr>
      <w:r w:rsidRPr="00CD7480">
        <w:t xml:space="preserve">where for a thousand there should refuge be; </w:t>
      </w:r>
    </w:p>
    <w:p w14:paraId="4EE0FA7A" w14:textId="152D42F5" w:rsidR="000276C6" w:rsidRPr="00CD7480" w:rsidRDefault="000276C6" w:rsidP="00CD7480">
      <w:pPr>
        <w:pStyle w:val="Poetry"/>
      </w:pPr>
      <w:r w:rsidRPr="00CD7480">
        <w:t>even thus, as o’er a precipice it fell,</w:t>
      </w:r>
    </w:p>
    <w:p w14:paraId="27F5EDF1" w14:textId="77777777" w:rsidR="000276C6" w:rsidRPr="00CD7480" w:rsidRDefault="000276C6" w:rsidP="00CD7480">
      <w:pPr>
        <w:pStyle w:val="Poetry"/>
      </w:pPr>
      <w:r w:rsidRPr="00CD7480">
        <w:t>we found that colored water roaring so,</w:t>
      </w:r>
    </w:p>
    <w:p w14:paraId="20B6054D" w14:textId="64F590D9" w:rsidR="000276C6" w:rsidRDefault="000276C6" w:rsidP="00CD7480">
      <w:pPr>
        <w:pStyle w:val="Poetry"/>
      </w:pPr>
      <w:r w:rsidRPr="00CD7480">
        <w:t>that very soon it would have hurt our ears.</w:t>
      </w:r>
    </w:p>
    <w:p w14:paraId="3BC2BEC8" w14:textId="77777777" w:rsidR="00CD7480" w:rsidRPr="00CD7480" w:rsidRDefault="00CD7480" w:rsidP="00CD7480">
      <w:pPr>
        <w:pStyle w:val="Poetry"/>
      </w:pPr>
    </w:p>
    <w:p w14:paraId="01F63125" w14:textId="77777777" w:rsidR="000276C6" w:rsidRPr="00CD7480" w:rsidRDefault="000276C6" w:rsidP="00CD7480">
      <w:pPr>
        <w:pStyle w:val="Poetry"/>
      </w:pPr>
      <w:r w:rsidRPr="00CD7480">
        <w:t>I had a cord around about me girt,</w:t>
      </w:r>
    </w:p>
    <w:p w14:paraId="5BF618CF" w14:textId="77777777" w:rsidR="002767F4" w:rsidRDefault="000276C6" w:rsidP="00CD7480">
      <w:pPr>
        <w:pStyle w:val="Poetry"/>
      </w:pPr>
      <w:r w:rsidRPr="00CD7480">
        <w:t xml:space="preserve">wherewith I once had thought that I could capture </w:t>
      </w:r>
    </w:p>
    <w:p w14:paraId="5CC80792" w14:textId="4F3FC1AE" w:rsidR="000276C6" w:rsidRPr="00CD7480" w:rsidRDefault="000276C6" w:rsidP="00CD7480">
      <w:pPr>
        <w:pStyle w:val="Poetry"/>
      </w:pPr>
      <w:r w:rsidRPr="00CD7480">
        <w:lastRenderedPageBreak/>
        <w:t>the Leopard with the brightly colored hide.</w:t>
      </w:r>
    </w:p>
    <w:p w14:paraId="00D74F8D" w14:textId="77777777" w:rsidR="000276C6" w:rsidRPr="00CD7480" w:rsidRDefault="000276C6" w:rsidP="00CD7480">
      <w:pPr>
        <w:pStyle w:val="Poetry"/>
      </w:pPr>
      <w:r w:rsidRPr="00CD7480">
        <w:t>When from me I had wholly loosened it,</w:t>
      </w:r>
    </w:p>
    <w:p w14:paraId="5F1380BA" w14:textId="4C237A01" w:rsidR="000276C6" w:rsidRPr="00CD7480" w:rsidRDefault="000276C6" w:rsidP="00CD7480">
      <w:pPr>
        <w:pStyle w:val="Poetry"/>
      </w:pPr>
      <w:r w:rsidRPr="00CD7480">
        <w:t>even as my Leader had commanded me,</w:t>
      </w:r>
    </w:p>
    <w:p w14:paraId="5ABD71F1" w14:textId="77777777" w:rsidR="002767F4" w:rsidRDefault="000276C6" w:rsidP="00CD7480">
      <w:pPr>
        <w:pStyle w:val="Poetry"/>
      </w:pPr>
      <w:r w:rsidRPr="00CD7480">
        <w:t xml:space="preserve">I coiled it up and held it out to him. </w:t>
      </w:r>
    </w:p>
    <w:p w14:paraId="0A3E5BBB" w14:textId="080C4B9D" w:rsidR="000276C6" w:rsidRPr="00CD7480" w:rsidRDefault="000276C6" w:rsidP="00CD7480">
      <w:pPr>
        <w:pStyle w:val="Poetry"/>
      </w:pPr>
      <w:r w:rsidRPr="00CD7480">
        <w:t>Thereat upon his right he turned around,</w:t>
      </w:r>
    </w:p>
    <w:p w14:paraId="2D43E4C6" w14:textId="77777777" w:rsidR="002767F4" w:rsidRDefault="000276C6" w:rsidP="00CD7480">
      <w:pPr>
        <w:pStyle w:val="Poetry"/>
      </w:pPr>
      <w:r w:rsidRPr="00CD7480">
        <w:t xml:space="preserve">and hurled it to some distance from the edge </w:t>
      </w:r>
    </w:p>
    <w:p w14:paraId="1551D30D" w14:textId="20AC4EAE" w:rsidR="000276C6" w:rsidRDefault="000276C6" w:rsidP="00CD7480">
      <w:pPr>
        <w:pStyle w:val="Poetry"/>
      </w:pPr>
      <w:r w:rsidRPr="00CD7480">
        <w:t>down into that profound and dark abyss.</w:t>
      </w:r>
    </w:p>
    <w:p w14:paraId="0D533F62" w14:textId="77777777" w:rsidR="002767F4" w:rsidRPr="00CD7480" w:rsidRDefault="002767F4" w:rsidP="00CD7480">
      <w:pPr>
        <w:pStyle w:val="Poetry"/>
      </w:pPr>
    </w:p>
    <w:p w14:paraId="7F1A6373" w14:textId="5C9F0E4E" w:rsidR="000276C6" w:rsidRPr="00CD7480" w:rsidRDefault="000276C6" w:rsidP="00CD7480">
      <w:pPr>
        <w:pStyle w:val="Poetry"/>
      </w:pPr>
      <w:r w:rsidRPr="00CD7480">
        <w:t>“Surely some strange new thing must needs reply”</w:t>
      </w:r>
    </w:p>
    <w:p w14:paraId="307DC6D7" w14:textId="77777777" w:rsidR="002767F4" w:rsidRDefault="000276C6" w:rsidP="00CD7480">
      <w:pPr>
        <w:pStyle w:val="Poetry"/>
      </w:pPr>
      <w:r w:rsidRPr="00CD7480">
        <w:t xml:space="preserve">said I within myself, “to this strange signal, </w:t>
      </w:r>
    </w:p>
    <w:p w14:paraId="326628CA" w14:textId="6441E771" w:rsidR="000276C6" w:rsidRDefault="000276C6" w:rsidP="00CD7480">
      <w:pPr>
        <w:pStyle w:val="Poetry"/>
      </w:pPr>
      <w:r w:rsidRPr="00CD7480">
        <w:t>which with his eye my Teacher follows thus.”</w:t>
      </w:r>
    </w:p>
    <w:p w14:paraId="4F58C2E0" w14:textId="77777777" w:rsidR="002767F4" w:rsidRPr="00CD7480" w:rsidRDefault="002767F4" w:rsidP="00CD7480">
      <w:pPr>
        <w:pStyle w:val="Poetry"/>
      </w:pPr>
    </w:p>
    <w:p w14:paraId="7167D905" w14:textId="77777777" w:rsidR="002767F4" w:rsidRDefault="000276C6" w:rsidP="00CD7480">
      <w:pPr>
        <w:pStyle w:val="Poetry"/>
      </w:pPr>
      <w:r w:rsidRPr="00CD7480">
        <w:t xml:space="preserve">Ah, with what caution men should deal with those, </w:t>
      </w:r>
    </w:p>
    <w:p w14:paraId="1437AA86" w14:textId="1B38E9A3" w:rsidR="000276C6" w:rsidRPr="00CD7480" w:rsidRDefault="000276C6" w:rsidP="00CD7480">
      <w:pPr>
        <w:pStyle w:val="Poetry"/>
      </w:pPr>
      <w:r w:rsidRPr="00CD7480">
        <w:t>who see not only what is done by others,</w:t>
      </w:r>
    </w:p>
    <w:p w14:paraId="369581B0" w14:textId="55F963BB" w:rsidR="000276C6" w:rsidRDefault="000276C6" w:rsidP="00CD7480">
      <w:pPr>
        <w:pStyle w:val="Poetry"/>
      </w:pPr>
      <w:r w:rsidRPr="00CD7480">
        <w:t>but with their wisdom see into their thoughts!</w:t>
      </w:r>
    </w:p>
    <w:p w14:paraId="5B73CE61" w14:textId="77777777" w:rsidR="002767F4" w:rsidRPr="00CD7480" w:rsidRDefault="002767F4" w:rsidP="00CD7480">
      <w:pPr>
        <w:pStyle w:val="Poetry"/>
      </w:pPr>
    </w:p>
    <w:p w14:paraId="209D20D2" w14:textId="77777777" w:rsidR="000276C6" w:rsidRPr="00CD7480" w:rsidRDefault="000276C6" w:rsidP="00CD7480">
      <w:pPr>
        <w:pStyle w:val="Poetry"/>
      </w:pPr>
      <w:r w:rsidRPr="00CD7480">
        <w:t>He said to me: “What I am waiting for,</w:t>
      </w:r>
    </w:p>
    <w:p w14:paraId="06440896" w14:textId="77777777" w:rsidR="002767F4" w:rsidRDefault="000276C6" w:rsidP="00CD7480">
      <w:pPr>
        <w:pStyle w:val="Poetry"/>
      </w:pPr>
      <w:r w:rsidRPr="00CD7480">
        <w:t xml:space="preserve">and what thy thought now dreams, will soon come up; </w:t>
      </w:r>
    </w:p>
    <w:p w14:paraId="4700D0A3" w14:textId="7B0A06C1" w:rsidR="000276C6" w:rsidRDefault="000276C6" w:rsidP="00CD7480">
      <w:pPr>
        <w:pStyle w:val="Poetry"/>
      </w:pPr>
      <w:r w:rsidRPr="00CD7480">
        <w:t>soon to thy vision will it be revealed.”</w:t>
      </w:r>
    </w:p>
    <w:p w14:paraId="4AB21705" w14:textId="77777777" w:rsidR="002767F4" w:rsidRPr="00CD7480" w:rsidRDefault="002767F4" w:rsidP="00CD7480">
      <w:pPr>
        <w:pStyle w:val="Poetry"/>
      </w:pPr>
    </w:p>
    <w:p w14:paraId="0550C779" w14:textId="77777777" w:rsidR="000276C6" w:rsidRPr="00CD7480" w:rsidRDefault="000276C6" w:rsidP="00CD7480">
      <w:pPr>
        <w:pStyle w:val="Poetry"/>
      </w:pPr>
      <w:r w:rsidRPr="00CD7480">
        <w:t>E’er to a truth that hath a falsehood’s face</w:t>
      </w:r>
    </w:p>
    <w:p w14:paraId="070120A9" w14:textId="2E99ADCC" w:rsidR="000276C6" w:rsidRPr="00CD7480" w:rsidRDefault="000276C6" w:rsidP="00CD7480">
      <w:pPr>
        <w:pStyle w:val="Poetry"/>
      </w:pPr>
      <w:r w:rsidRPr="00CD7480">
        <w:t>ought one to close his lips as best he can,</w:t>
      </w:r>
    </w:p>
    <w:p w14:paraId="0583A645" w14:textId="77777777" w:rsidR="002767F4" w:rsidRDefault="000276C6" w:rsidP="00CD7480">
      <w:pPr>
        <w:pStyle w:val="Poetry"/>
      </w:pPr>
      <w:r w:rsidRPr="00CD7480">
        <w:t xml:space="preserve">for, though one faultless be, it brings him shame; </w:t>
      </w:r>
    </w:p>
    <w:p w14:paraId="3E82D72F" w14:textId="77777777" w:rsidR="002767F4" w:rsidRDefault="000276C6" w:rsidP="00CD7480">
      <w:pPr>
        <w:pStyle w:val="Poetry"/>
      </w:pPr>
      <w:r w:rsidRPr="00CD7480">
        <w:t xml:space="preserve">but I can not suppress it here; hence, Reader, </w:t>
      </w:r>
    </w:p>
    <w:p w14:paraId="514EB39B" w14:textId="268E5C97" w:rsidR="000276C6" w:rsidRPr="00CD7480" w:rsidRDefault="000276C6" w:rsidP="00CD7480">
      <w:pPr>
        <w:pStyle w:val="Poetry"/>
      </w:pPr>
      <w:r w:rsidRPr="00CD7480">
        <w:t>even by the verses of this Comedy,</w:t>
      </w:r>
    </w:p>
    <w:p w14:paraId="534D34B3" w14:textId="77777777" w:rsidR="000276C6" w:rsidRPr="00CD7480" w:rsidRDefault="000276C6" w:rsidP="00CD7480">
      <w:pPr>
        <w:pStyle w:val="Poetry"/>
      </w:pPr>
      <w:r w:rsidRPr="00CD7480">
        <w:t>so may they not be void of lasting favor,</w:t>
      </w:r>
    </w:p>
    <w:p w14:paraId="0432A38E" w14:textId="57361EB6" w:rsidR="000276C6" w:rsidRPr="002767F4" w:rsidRDefault="000276C6" w:rsidP="002767F4">
      <w:pPr>
        <w:pStyle w:val="Poetry"/>
      </w:pPr>
      <w:r w:rsidRPr="002767F4">
        <w:t>I swear to thee, that through that coarse, dark air</w:t>
      </w:r>
    </w:p>
    <w:p w14:paraId="3D05398C" w14:textId="77777777" w:rsidR="002767F4" w:rsidRDefault="000276C6" w:rsidP="002767F4">
      <w:pPr>
        <w:pStyle w:val="Poetry"/>
      </w:pPr>
      <w:r w:rsidRPr="002767F4">
        <w:t xml:space="preserve">I saw a shape, which would have chilled with wonder </w:t>
      </w:r>
    </w:p>
    <w:p w14:paraId="25B91E48" w14:textId="52450608" w:rsidR="000276C6" w:rsidRPr="002767F4" w:rsidRDefault="000276C6" w:rsidP="002767F4">
      <w:pPr>
        <w:pStyle w:val="Poetry"/>
      </w:pPr>
      <w:r w:rsidRPr="002767F4">
        <w:t>however brave a heart, come swimming up,</w:t>
      </w:r>
    </w:p>
    <w:p w14:paraId="46691197" w14:textId="77777777" w:rsidR="002767F4" w:rsidRDefault="000276C6" w:rsidP="002767F4">
      <w:pPr>
        <w:pStyle w:val="Poetry"/>
      </w:pPr>
      <w:r w:rsidRPr="002767F4">
        <w:t xml:space="preserve">as he returns, who, going down at times </w:t>
      </w:r>
    </w:p>
    <w:p w14:paraId="49CB83A0" w14:textId="0C7D8522" w:rsidR="000276C6" w:rsidRPr="002767F4" w:rsidRDefault="000276C6" w:rsidP="002767F4">
      <w:pPr>
        <w:pStyle w:val="Poetry"/>
      </w:pPr>
      <w:r w:rsidRPr="002767F4">
        <w:t>to clear an anchor clinging to a reef,</w:t>
      </w:r>
    </w:p>
    <w:p w14:paraId="1F85784E" w14:textId="68FFF26D" w:rsidR="000276C6" w:rsidRPr="002767F4" w:rsidRDefault="000276C6" w:rsidP="002767F4">
      <w:pPr>
        <w:pStyle w:val="Poetry"/>
      </w:pPr>
      <w:r w:rsidRPr="002767F4">
        <w:t>or aught else lying hidden in the sea,</w:t>
      </w:r>
    </w:p>
    <w:p w14:paraId="5E650061" w14:textId="3E04214E" w:rsidR="000276C6" w:rsidRDefault="000276C6" w:rsidP="002767F4">
      <w:pPr>
        <w:pStyle w:val="Poetry"/>
      </w:pPr>
      <w:r w:rsidRPr="002767F4">
        <w:t>above extends, and draweth in below.</w:t>
      </w:r>
    </w:p>
    <w:p w14:paraId="3F7E81C8" w14:textId="77777777" w:rsidR="002767F4" w:rsidRPr="002767F4" w:rsidRDefault="002767F4" w:rsidP="002767F4">
      <w:pPr>
        <w:pStyle w:val="Poetry"/>
      </w:pPr>
    </w:p>
    <w:p w14:paraId="63CC8458" w14:textId="77777777" w:rsidR="000276C6" w:rsidRPr="002767F4" w:rsidRDefault="000276C6" w:rsidP="002767F4">
      <w:pPr>
        <w:pStyle w:val="Heading3"/>
      </w:pPr>
      <w:r w:rsidRPr="002767F4">
        <w:t>Inferno XVII</w:t>
      </w:r>
    </w:p>
    <w:p w14:paraId="37FE0E85" w14:textId="77777777" w:rsidR="000276C6" w:rsidRPr="002767F4" w:rsidRDefault="000276C6" w:rsidP="002767F4">
      <w:pPr>
        <w:pStyle w:val="Heading4"/>
      </w:pPr>
      <w:r w:rsidRPr="002767F4">
        <w:lastRenderedPageBreak/>
        <w:t>The Seventh Circle. The Third Ring Violence against Art. Usurers</w:t>
      </w:r>
    </w:p>
    <w:p w14:paraId="287FC308" w14:textId="77777777" w:rsidR="000276C6" w:rsidRPr="002767F4" w:rsidRDefault="000276C6" w:rsidP="002767F4">
      <w:pPr>
        <w:pStyle w:val="Poetry"/>
      </w:pPr>
      <w:r w:rsidRPr="002767F4">
        <w:t>“Behold the wild beast with the pointed tail,</w:t>
      </w:r>
    </w:p>
    <w:p w14:paraId="51BE2014" w14:textId="77777777" w:rsidR="002767F4" w:rsidRDefault="000276C6" w:rsidP="002767F4">
      <w:pPr>
        <w:pStyle w:val="Poetry"/>
      </w:pPr>
      <w:r w:rsidRPr="002767F4">
        <w:t xml:space="preserve">which, crossing mountains, breaks through walls and armor; </w:t>
      </w:r>
    </w:p>
    <w:p w14:paraId="4869E505" w14:textId="05E178F5" w:rsidR="000276C6" w:rsidRDefault="000276C6" w:rsidP="002767F4">
      <w:pPr>
        <w:pStyle w:val="Poetry"/>
      </w:pPr>
      <w:r w:rsidRPr="002767F4">
        <w:t>behold who sickens all the world with stench!”</w:t>
      </w:r>
    </w:p>
    <w:p w14:paraId="35EA12BD" w14:textId="77777777" w:rsidR="002767F4" w:rsidRPr="002767F4" w:rsidRDefault="002767F4" w:rsidP="002767F4">
      <w:pPr>
        <w:pStyle w:val="Poetry"/>
      </w:pPr>
    </w:p>
    <w:p w14:paraId="2183C5DD" w14:textId="77777777" w:rsidR="000276C6" w:rsidRPr="002767F4" w:rsidRDefault="000276C6" w:rsidP="002767F4">
      <w:pPr>
        <w:pStyle w:val="Poetry"/>
      </w:pPr>
      <w:r w:rsidRPr="002767F4">
        <w:t>My Leader thus began to speak to me,</w:t>
      </w:r>
    </w:p>
    <w:p w14:paraId="574A68FB" w14:textId="28DA10B9" w:rsidR="000276C6" w:rsidRPr="002767F4" w:rsidRDefault="000276C6" w:rsidP="002767F4">
      <w:pPr>
        <w:pStyle w:val="Poetry"/>
      </w:pPr>
      <w:r w:rsidRPr="002767F4">
        <w:t>and signalled to it to approach the edge,</w:t>
      </w:r>
    </w:p>
    <w:p w14:paraId="7E9C20ED" w14:textId="77777777" w:rsidR="002767F4" w:rsidRDefault="000276C6" w:rsidP="002767F4">
      <w:pPr>
        <w:pStyle w:val="Poetry"/>
      </w:pPr>
      <w:r w:rsidRPr="002767F4">
        <w:t xml:space="preserve">near where the marble we had traversed ended. </w:t>
      </w:r>
    </w:p>
    <w:p w14:paraId="5CAA39C7" w14:textId="50C05C27" w:rsidR="000276C6" w:rsidRPr="002767F4" w:rsidRDefault="000276C6" w:rsidP="002767F4">
      <w:pPr>
        <w:pStyle w:val="Poetry"/>
      </w:pPr>
      <w:r w:rsidRPr="002767F4">
        <w:t>And that foul image of deceit came on,</w:t>
      </w:r>
    </w:p>
    <w:p w14:paraId="3AC7B841" w14:textId="77777777" w:rsidR="002767F4" w:rsidRDefault="000276C6" w:rsidP="002767F4">
      <w:pPr>
        <w:pStyle w:val="Poetry"/>
      </w:pPr>
      <w:r w:rsidRPr="002767F4">
        <w:t xml:space="preserve">and landed on the bank its head and chest; </w:t>
      </w:r>
    </w:p>
    <w:p w14:paraId="097763E8" w14:textId="1AF4796C" w:rsidR="000276C6" w:rsidRDefault="000276C6" w:rsidP="002767F4">
      <w:pPr>
        <w:pStyle w:val="Poetry"/>
      </w:pPr>
      <w:r w:rsidRPr="002767F4">
        <w:t>but o’er the edge it drew not up its tail.</w:t>
      </w:r>
    </w:p>
    <w:p w14:paraId="2FE2D59D" w14:textId="77777777" w:rsidR="002767F4" w:rsidRPr="002767F4" w:rsidRDefault="002767F4" w:rsidP="002767F4">
      <w:pPr>
        <w:pStyle w:val="Poetry"/>
      </w:pPr>
    </w:p>
    <w:p w14:paraId="4440823D" w14:textId="74CADC79" w:rsidR="000276C6" w:rsidRPr="002767F4" w:rsidRDefault="000276C6" w:rsidP="002767F4">
      <w:pPr>
        <w:pStyle w:val="Poetry"/>
      </w:pPr>
      <w:r w:rsidRPr="002767F4">
        <w:t>Its face was as the face of a just man,</w:t>
      </w:r>
    </w:p>
    <w:p w14:paraId="314BFF31" w14:textId="77777777" w:rsidR="002767F4" w:rsidRDefault="000276C6" w:rsidP="002767F4">
      <w:pPr>
        <w:pStyle w:val="Poetry"/>
      </w:pPr>
      <w:r w:rsidRPr="002767F4">
        <w:t xml:space="preserve">so pleasing outwardly was its complexion; </w:t>
      </w:r>
    </w:p>
    <w:p w14:paraId="79D13885" w14:textId="257915F4" w:rsidR="000276C6" w:rsidRPr="002767F4" w:rsidRDefault="000276C6" w:rsidP="002767F4">
      <w:pPr>
        <w:pStyle w:val="Poetry"/>
      </w:pPr>
      <w:r w:rsidRPr="002767F4">
        <w:t>the body of a serpent all the rest.</w:t>
      </w:r>
    </w:p>
    <w:p w14:paraId="01AC8962" w14:textId="77777777" w:rsidR="002767F4" w:rsidRDefault="000276C6" w:rsidP="002767F4">
      <w:pPr>
        <w:pStyle w:val="Poetry"/>
      </w:pPr>
      <w:r w:rsidRPr="002767F4">
        <w:t xml:space="preserve">Two paws it had, all hairy to the arm-pits; </w:t>
      </w:r>
    </w:p>
    <w:p w14:paraId="6A7248C4" w14:textId="4B89D491" w:rsidR="000276C6" w:rsidRPr="002767F4" w:rsidRDefault="000276C6" w:rsidP="002767F4">
      <w:pPr>
        <w:pStyle w:val="Poetry"/>
      </w:pPr>
      <w:r w:rsidRPr="002767F4">
        <w:t>its back and breast, as well as both its sides,</w:t>
      </w:r>
    </w:p>
    <w:p w14:paraId="3D5E6A2F" w14:textId="0048243A" w:rsidR="000276C6" w:rsidRPr="002767F4" w:rsidRDefault="000276C6" w:rsidP="002767F4">
      <w:pPr>
        <w:pStyle w:val="Poetry"/>
      </w:pPr>
      <w:r w:rsidRPr="002767F4">
        <w:t>were painted o’er with snares and wheel-like shields.</w:t>
      </w:r>
    </w:p>
    <w:p w14:paraId="75A12869" w14:textId="77777777" w:rsidR="002767F4" w:rsidRDefault="000276C6" w:rsidP="002767F4">
      <w:pPr>
        <w:pStyle w:val="Poetry"/>
      </w:pPr>
      <w:r w:rsidRPr="002767F4">
        <w:t xml:space="preserve">Ne’er with more colors in its woof and warp </w:t>
      </w:r>
    </w:p>
    <w:p w14:paraId="6421777E" w14:textId="77777777" w:rsidR="002767F4" w:rsidRDefault="000276C6" w:rsidP="002767F4">
      <w:pPr>
        <w:pStyle w:val="Poetry"/>
      </w:pPr>
      <w:r w:rsidRPr="002767F4">
        <w:t xml:space="preserve">did Turks or Tartars manufacture cloth, </w:t>
      </w:r>
    </w:p>
    <w:p w14:paraId="6A1C64E3" w14:textId="72F21ACD" w:rsidR="000276C6" w:rsidRDefault="000276C6" w:rsidP="002767F4">
      <w:pPr>
        <w:pStyle w:val="Poetry"/>
      </w:pPr>
      <w:r w:rsidRPr="002767F4">
        <w:t>nor by Arachnne were such webs designed.</w:t>
      </w:r>
    </w:p>
    <w:p w14:paraId="4CFB183E" w14:textId="77777777" w:rsidR="002767F4" w:rsidRPr="002767F4" w:rsidRDefault="002767F4" w:rsidP="002767F4">
      <w:pPr>
        <w:pStyle w:val="Poetry"/>
      </w:pPr>
    </w:p>
    <w:p w14:paraId="5E57542C" w14:textId="77777777" w:rsidR="000276C6" w:rsidRPr="002767F4" w:rsidRDefault="000276C6" w:rsidP="002767F4">
      <w:pPr>
        <w:pStyle w:val="Poetry"/>
      </w:pPr>
      <w:r w:rsidRPr="002767F4">
        <w:t>As flat-boats sometimes lie upon the shore,</w:t>
      </w:r>
    </w:p>
    <w:p w14:paraId="5744F18D" w14:textId="1BF490FE" w:rsidR="000276C6" w:rsidRPr="002767F4" w:rsidRDefault="000276C6" w:rsidP="002767F4">
      <w:pPr>
        <w:pStyle w:val="Poetry"/>
      </w:pPr>
      <w:r w:rsidRPr="002767F4">
        <w:t>in water partly, partly on the land;</w:t>
      </w:r>
    </w:p>
    <w:p w14:paraId="782EEF6B" w14:textId="77777777" w:rsidR="002767F4" w:rsidRDefault="000276C6" w:rsidP="002767F4">
      <w:pPr>
        <w:pStyle w:val="Poetry"/>
      </w:pPr>
      <w:r w:rsidRPr="002767F4">
        <w:t xml:space="preserve">and as among the greedy Germans yonder, </w:t>
      </w:r>
    </w:p>
    <w:p w14:paraId="1586F5F3" w14:textId="77777777" w:rsidR="002767F4" w:rsidRDefault="000276C6" w:rsidP="002767F4">
      <w:pPr>
        <w:pStyle w:val="Poetry"/>
      </w:pPr>
      <w:r w:rsidRPr="002767F4">
        <w:t xml:space="preserve">the beaver seats himself to wage his war; </w:t>
      </w:r>
    </w:p>
    <w:p w14:paraId="1C1AF8CC" w14:textId="77777777" w:rsidR="002767F4" w:rsidRDefault="000276C6" w:rsidP="002767F4">
      <w:pPr>
        <w:pStyle w:val="Poetry"/>
      </w:pPr>
      <w:r w:rsidRPr="002767F4">
        <w:t xml:space="preserve">so lay that worst of beasts upon the edge </w:t>
      </w:r>
    </w:p>
    <w:p w14:paraId="0AF398B3" w14:textId="7596251E" w:rsidR="000276C6" w:rsidRPr="002767F4" w:rsidRDefault="000276C6" w:rsidP="002767F4">
      <w:pPr>
        <w:pStyle w:val="Poetry"/>
      </w:pPr>
      <w:r w:rsidRPr="002767F4">
        <w:t>which closes in the sandy plain with stone.</w:t>
      </w:r>
    </w:p>
    <w:p w14:paraId="3E35C2C6" w14:textId="7890FD84" w:rsidR="000276C6" w:rsidRPr="002767F4" w:rsidRDefault="000276C6" w:rsidP="002767F4">
      <w:pPr>
        <w:pStyle w:val="Poetry"/>
      </w:pPr>
      <w:r w:rsidRPr="002767F4">
        <w:t>All of its tail was quivering in the void,</w:t>
      </w:r>
    </w:p>
    <w:p w14:paraId="4B427D97" w14:textId="77777777" w:rsidR="002767F4" w:rsidRDefault="000276C6" w:rsidP="002767F4">
      <w:pPr>
        <w:pStyle w:val="Poetry"/>
      </w:pPr>
      <w:r w:rsidRPr="002767F4">
        <w:t xml:space="preserve">and twisting upward its envenomed fork, </w:t>
      </w:r>
    </w:p>
    <w:p w14:paraId="2F7E052A" w14:textId="50D8EFAF" w:rsidR="000276C6" w:rsidRDefault="000276C6" w:rsidP="002767F4">
      <w:pPr>
        <w:pStyle w:val="Poetry"/>
      </w:pPr>
      <w:r w:rsidRPr="002767F4">
        <w:t>which like a scorpion’s weapon armed its tip.</w:t>
      </w:r>
    </w:p>
    <w:p w14:paraId="2D6FE0A5" w14:textId="77777777" w:rsidR="002767F4" w:rsidRPr="002767F4" w:rsidRDefault="002767F4" w:rsidP="002767F4">
      <w:pPr>
        <w:pStyle w:val="Poetry"/>
      </w:pPr>
    </w:p>
    <w:p w14:paraId="6FB4DE84" w14:textId="77777777" w:rsidR="002767F4" w:rsidRDefault="000276C6" w:rsidP="002767F4">
      <w:pPr>
        <w:pStyle w:val="Poetry"/>
      </w:pPr>
      <w:r w:rsidRPr="002767F4">
        <w:t xml:space="preserve">“Our path must turn aside a little now,” </w:t>
      </w:r>
    </w:p>
    <w:p w14:paraId="1098F0EE" w14:textId="3809EC23" w:rsidR="000276C6" w:rsidRPr="002767F4" w:rsidRDefault="000276C6" w:rsidP="002767F4">
      <w:pPr>
        <w:pStyle w:val="Poetry"/>
      </w:pPr>
      <w:r w:rsidRPr="002767F4">
        <w:t>my Leader said to me, “until we reach</w:t>
      </w:r>
    </w:p>
    <w:p w14:paraId="565F97AD" w14:textId="1D114699" w:rsidR="000276C6" w:rsidRDefault="000276C6" w:rsidP="002767F4">
      <w:pPr>
        <w:pStyle w:val="Poetry"/>
      </w:pPr>
      <w:r w:rsidRPr="002767F4">
        <w:lastRenderedPageBreak/>
        <w:t>that wicked beast reclining over there.”</w:t>
      </w:r>
    </w:p>
    <w:p w14:paraId="3ACE173A" w14:textId="77777777" w:rsidR="002767F4" w:rsidRPr="002767F4" w:rsidRDefault="002767F4" w:rsidP="002767F4">
      <w:pPr>
        <w:pStyle w:val="Poetry"/>
      </w:pPr>
    </w:p>
    <w:p w14:paraId="1DE888BC" w14:textId="77777777" w:rsidR="002767F4" w:rsidRDefault="000276C6" w:rsidP="002767F4">
      <w:pPr>
        <w:pStyle w:val="Poetry"/>
      </w:pPr>
      <w:r w:rsidRPr="002767F4">
        <w:t xml:space="preserve">Around our right breast, therefore, we went down, </w:t>
      </w:r>
    </w:p>
    <w:p w14:paraId="2C4AB10C" w14:textId="0F5DD607" w:rsidR="000276C6" w:rsidRPr="002767F4" w:rsidRDefault="000276C6" w:rsidP="002767F4">
      <w:pPr>
        <w:pStyle w:val="Poetry"/>
      </w:pPr>
      <w:r w:rsidRPr="002767F4">
        <w:t>and took ten paces on the very edge,</w:t>
      </w:r>
    </w:p>
    <w:p w14:paraId="2E79562A" w14:textId="77777777" w:rsidR="002767F4" w:rsidRDefault="000276C6" w:rsidP="002767F4">
      <w:pPr>
        <w:pStyle w:val="Poetry"/>
      </w:pPr>
      <w:r w:rsidRPr="002767F4">
        <w:t xml:space="preserve">thus surely to avoid both sand and fire; </w:t>
      </w:r>
    </w:p>
    <w:p w14:paraId="4876F419" w14:textId="7CD264FE" w:rsidR="000276C6" w:rsidRPr="002767F4" w:rsidRDefault="000276C6" w:rsidP="002767F4">
      <w:pPr>
        <w:pStyle w:val="Poetry"/>
      </w:pPr>
      <w:r w:rsidRPr="002767F4">
        <w:t>and after we had come to it, I saw,</w:t>
      </w:r>
    </w:p>
    <w:p w14:paraId="167F3BA6" w14:textId="27A9AB68" w:rsidR="000276C6" w:rsidRPr="002767F4" w:rsidRDefault="000276C6" w:rsidP="002767F4">
      <w:pPr>
        <w:pStyle w:val="Poetry"/>
      </w:pPr>
      <w:r w:rsidRPr="002767F4">
        <w:t>upon the sand a little further on,</w:t>
      </w:r>
    </w:p>
    <w:p w14:paraId="2A201D9B" w14:textId="33217C90" w:rsidR="000276C6" w:rsidRDefault="000276C6" w:rsidP="002767F4">
      <w:pPr>
        <w:pStyle w:val="Poetry"/>
      </w:pPr>
      <w:r w:rsidRPr="002767F4">
        <w:t>some people sitting near the precipice.</w:t>
      </w:r>
    </w:p>
    <w:p w14:paraId="26B47A9A" w14:textId="77777777" w:rsidR="002767F4" w:rsidRPr="002767F4" w:rsidRDefault="002767F4" w:rsidP="002767F4">
      <w:pPr>
        <w:pStyle w:val="Poetry"/>
      </w:pPr>
    </w:p>
    <w:p w14:paraId="7376BBD6" w14:textId="77777777" w:rsidR="002767F4" w:rsidRDefault="000276C6" w:rsidP="002767F4">
      <w:pPr>
        <w:pStyle w:val="Poetry"/>
      </w:pPr>
      <w:r w:rsidRPr="002767F4">
        <w:t xml:space="preserve">My Teacher then: “That thou mayst take with thee </w:t>
      </w:r>
    </w:p>
    <w:p w14:paraId="2D1C9608" w14:textId="74D03B10" w:rsidR="000276C6" w:rsidRPr="002767F4" w:rsidRDefault="000276C6" w:rsidP="002767F4">
      <w:pPr>
        <w:pStyle w:val="Poetry"/>
      </w:pPr>
      <w:r w:rsidRPr="002767F4">
        <w:t>a full experience of this ring, go on,</w:t>
      </w:r>
    </w:p>
    <w:p w14:paraId="49FAF8BE" w14:textId="77777777" w:rsidR="000276C6" w:rsidRPr="002767F4" w:rsidRDefault="000276C6" w:rsidP="002767F4">
      <w:pPr>
        <w:pStyle w:val="Poetry"/>
      </w:pPr>
      <w:r w:rsidRPr="002767F4">
        <w:t>and see the nature of the life they lead.</w:t>
      </w:r>
    </w:p>
    <w:p w14:paraId="3C2564F2" w14:textId="4A568A4F" w:rsidR="000276C6" w:rsidRPr="002767F4" w:rsidRDefault="000276C6" w:rsidP="002767F4">
      <w:pPr>
        <w:pStyle w:val="Poetry"/>
      </w:pPr>
      <w:r w:rsidRPr="002767F4">
        <w:t>There be thy conversation brief; meanwhile,</w:t>
      </w:r>
    </w:p>
    <w:p w14:paraId="57413075" w14:textId="77777777" w:rsidR="002767F4" w:rsidRDefault="000276C6" w:rsidP="002767F4">
      <w:pPr>
        <w:pStyle w:val="Poetry"/>
      </w:pPr>
      <w:r w:rsidRPr="002767F4">
        <w:t xml:space="preserve">till thou return, I’ll talk with this wild beast, </w:t>
      </w:r>
    </w:p>
    <w:p w14:paraId="019E5C2E" w14:textId="7AECCFF1" w:rsidR="000276C6" w:rsidRDefault="000276C6" w:rsidP="002767F4">
      <w:pPr>
        <w:pStyle w:val="Poetry"/>
      </w:pPr>
      <w:r w:rsidRPr="002767F4">
        <w:t>that its strong shoulders may be yielded us.”</w:t>
      </w:r>
    </w:p>
    <w:p w14:paraId="69F24FC7" w14:textId="77777777" w:rsidR="002767F4" w:rsidRPr="002767F4" w:rsidRDefault="002767F4" w:rsidP="002767F4">
      <w:pPr>
        <w:pStyle w:val="Poetry"/>
      </w:pPr>
    </w:p>
    <w:p w14:paraId="5625D092" w14:textId="77777777" w:rsidR="002767F4" w:rsidRDefault="000276C6" w:rsidP="002767F4">
      <w:pPr>
        <w:pStyle w:val="Poetry"/>
      </w:pPr>
      <w:r w:rsidRPr="002767F4">
        <w:t xml:space="preserve">Thus further on, along the outer edge </w:t>
      </w:r>
    </w:p>
    <w:p w14:paraId="3342F008" w14:textId="0FEB6F9F" w:rsidR="000276C6" w:rsidRPr="002767F4" w:rsidRDefault="000276C6" w:rsidP="002767F4">
      <w:pPr>
        <w:pStyle w:val="Poetry"/>
      </w:pPr>
      <w:r w:rsidRPr="002767F4">
        <w:t>of that seventh circle, all alone I went,</w:t>
      </w:r>
    </w:p>
    <w:p w14:paraId="29FF39E7" w14:textId="2A3CBCA3" w:rsidR="000276C6" w:rsidRPr="002767F4" w:rsidRDefault="000276C6" w:rsidP="002767F4">
      <w:pPr>
        <w:pStyle w:val="Poetry"/>
      </w:pPr>
      <w:r w:rsidRPr="002767F4">
        <w:t>to where the melancholy people sat.</w:t>
      </w:r>
    </w:p>
    <w:p w14:paraId="419A148C" w14:textId="77777777" w:rsidR="002767F4" w:rsidRDefault="000276C6" w:rsidP="002767F4">
      <w:pPr>
        <w:pStyle w:val="Poetry"/>
      </w:pPr>
      <w:r w:rsidRPr="002767F4">
        <w:t xml:space="preserve">Out of their eyes their woe was bursting forth; </w:t>
      </w:r>
    </w:p>
    <w:p w14:paraId="3F5D0D7A" w14:textId="771D7EE5" w:rsidR="000276C6" w:rsidRPr="002767F4" w:rsidRDefault="000276C6" w:rsidP="002767F4">
      <w:pPr>
        <w:pStyle w:val="Poetry"/>
      </w:pPr>
      <w:r w:rsidRPr="002767F4">
        <w:t>first here, then there, they helped them with their</w:t>
      </w:r>
    </w:p>
    <w:p w14:paraId="2A00A434" w14:textId="77777777" w:rsidR="002767F4" w:rsidRDefault="000276C6" w:rsidP="002767F4">
      <w:pPr>
        <w:pStyle w:val="Poetry"/>
      </w:pPr>
      <w:r w:rsidRPr="002767F4">
        <w:t xml:space="preserve">hands, now from the flames, now from the heated soil. </w:t>
      </w:r>
    </w:p>
    <w:p w14:paraId="6FDAC624" w14:textId="4F13145A" w:rsidR="000276C6" w:rsidRPr="002767F4" w:rsidRDefault="000276C6" w:rsidP="002767F4">
      <w:pPr>
        <w:pStyle w:val="Poetry"/>
      </w:pPr>
      <w:r w:rsidRPr="002767F4">
        <w:t>Not otherwise do dogs in summer-time,</w:t>
      </w:r>
    </w:p>
    <w:p w14:paraId="36F039E1" w14:textId="154AB296" w:rsidR="000276C6" w:rsidRPr="002767F4" w:rsidRDefault="000276C6" w:rsidP="002767F4">
      <w:pPr>
        <w:pStyle w:val="Poetry"/>
      </w:pPr>
      <w:r w:rsidRPr="002767F4">
        <w:t>now with their paws, and with their muzzles now,</w:t>
      </w:r>
    </w:p>
    <w:p w14:paraId="38E94EAC" w14:textId="6DB1DDE3" w:rsidR="000276C6" w:rsidRDefault="000276C6" w:rsidP="002767F4">
      <w:pPr>
        <w:pStyle w:val="Poetry"/>
      </w:pPr>
      <w:r w:rsidRPr="002767F4">
        <w:t>whene’er by flees, or flies, or gadflies bitten.</w:t>
      </w:r>
    </w:p>
    <w:p w14:paraId="5B9A2C8C" w14:textId="77777777" w:rsidR="002767F4" w:rsidRPr="002767F4" w:rsidRDefault="002767F4" w:rsidP="002767F4">
      <w:pPr>
        <w:pStyle w:val="Poetry"/>
      </w:pPr>
    </w:p>
    <w:p w14:paraId="1157D356" w14:textId="77777777" w:rsidR="002767F4" w:rsidRDefault="000276C6" w:rsidP="002767F4">
      <w:pPr>
        <w:pStyle w:val="Poetry"/>
      </w:pPr>
      <w:r w:rsidRPr="002767F4">
        <w:t xml:space="preserve">When on the face of some I set mine eyes, </w:t>
      </w:r>
    </w:p>
    <w:p w14:paraId="697BDF78" w14:textId="44ABE408" w:rsidR="000276C6" w:rsidRPr="002767F4" w:rsidRDefault="000276C6" w:rsidP="002767F4">
      <w:pPr>
        <w:pStyle w:val="Poetry"/>
      </w:pPr>
      <w:r w:rsidRPr="002767F4">
        <w:t>on whom the woeful fire is falling there,</w:t>
      </w:r>
    </w:p>
    <w:p w14:paraId="5038E745" w14:textId="77777777" w:rsidR="000276C6" w:rsidRPr="002767F4" w:rsidRDefault="000276C6" w:rsidP="002767F4">
      <w:pPr>
        <w:pStyle w:val="Poetry"/>
      </w:pPr>
      <w:r w:rsidRPr="002767F4">
        <w:t>I knew not one of them; but I perceived</w:t>
      </w:r>
    </w:p>
    <w:p w14:paraId="320D1264" w14:textId="378AC330" w:rsidR="000276C6" w:rsidRPr="002767F4" w:rsidRDefault="000276C6" w:rsidP="002767F4">
      <w:pPr>
        <w:pStyle w:val="Poetry"/>
      </w:pPr>
      <w:r w:rsidRPr="002767F4">
        <w:t>that from the neck of each there hung a pouch,</w:t>
      </w:r>
    </w:p>
    <w:p w14:paraId="3A875561" w14:textId="77777777" w:rsidR="000276C6" w:rsidRPr="002767F4" w:rsidRDefault="000276C6" w:rsidP="002767F4">
      <w:pPr>
        <w:pStyle w:val="Poetry"/>
      </w:pPr>
      <w:r w:rsidRPr="002767F4">
        <w:t>which had a certain color and design,</w:t>
      </w:r>
    </w:p>
    <w:p w14:paraId="72A1555B" w14:textId="77777777" w:rsidR="002767F4" w:rsidRDefault="000276C6" w:rsidP="002767F4">
      <w:pPr>
        <w:pStyle w:val="Poetry"/>
      </w:pPr>
      <w:r w:rsidRPr="002767F4">
        <w:t xml:space="preserve">wherewith their eyes appeared to feed themselves. </w:t>
      </w:r>
    </w:p>
    <w:p w14:paraId="74E335EA" w14:textId="616ECC52" w:rsidR="000276C6" w:rsidRPr="002767F4" w:rsidRDefault="000276C6" w:rsidP="002767F4">
      <w:pPr>
        <w:pStyle w:val="Poetry"/>
      </w:pPr>
      <w:r w:rsidRPr="002767F4">
        <w:t>And as I, looking, came into their midst,</w:t>
      </w:r>
    </w:p>
    <w:p w14:paraId="4B983D61" w14:textId="77777777" w:rsidR="000276C6" w:rsidRPr="002767F4" w:rsidRDefault="000276C6" w:rsidP="002767F4">
      <w:pPr>
        <w:pStyle w:val="Poetry"/>
      </w:pPr>
      <w:r w:rsidRPr="002767F4">
        <w:t>azure upon a yellow pouch I saw,</w:t>
      </w:r>
    </w:p>
    <w:p w14:paraId="2A779751" w14:textId="472F1C8C" w:rsidR="000276C6" w:rsidRPr="002767F4" w:rsidRDefault="000276C6" w:rsidP="002767F4">
      <w:pPr>
        <w:pStyle w:val="Poetry"/>
      </w:pPr>
      <w:r w:rsidRPr="002767F4">
        <w:t>which had the form and semblance of a lion.</w:t>
      </w:r>
    </w:p>
    <w:p w14:paraId="0BA9A3AB" w14:textId="77777777" w:rsidR="002767F4" w:rsidRDefault="000276C6" w:rsidP="002767F4">
      <w:pPr>
        <w:pStyle w:val="Poetry"/>
      </w:pPr>
      <w:r w:rsidRPr="002767F4">
        <w:lastRenderedPageBreak/>
        <w:t xml:space="preserve">Then, as my gaze continued on its course, </w:t>
      </w:r>
    </w:p>
    <w:p w14:paraId="2BAD5876" w14:textId="77777777" w:rsidR="002767F4" w:rsidRDefault="000276C6" w:rsidP="002767F4">
      <w:pPr>
        <w:pStyle w:val="Poetry"/>
      </w:pPr>
      <w:r w:rsidRPr="002767F4">
        <w:t xml:space="preserve">another I beheld, as red as blood, </w:t>
      </w:r>
    </w:p>
    <w:p w14:paraId="48F4D98A" w14:textId="34277492" w:rsidR="000276C6" w:rsidRDefault="000276C6" w:rsidP="002767F4">
      <w:pPr>
        <w:pStyle w:val="Poetry"/>
      </w:pPr>
      <w:r w:rsidRPr="002767F4">
        <w:t>exhibiting a goose more white than butter.</w:t>
      </w:r>
    </w:p>
    <w:p w14:paraId="68AFC660" w14:textId="77777777" w:rsidR="002767F4" w:rsidRPr="002767F4" w:rsidRDefault="002767F4" w:rsidP="002767F4">
      <w:pPr>
        <w:pStyle w:val="Poetry"/>
      </w:pPr>
    </w:p>
    <w:p w14:paraId="744A582C" w14:textId="77777777" w:rsidR="000276C6" w:rsidRPr="002767F4" w:rsidRDefault="000276C6" w:rsidP="002767F4">
      <w:pPr>
        <w:pStyle w:val="Poetry"/>
      </w:pPr>
      <w:r w:rsidRPr="002767F4">
        <w:t>And one of them, who had his small white pouch</w:t>
      </w:r>
    </w:p>
    <w:p w14:paraId="63259667" w14:textId="3264664A" w:rsidR="000276C6" w:rsidRPr="002767F4" w:rsidRDefault="000276C6" w:rsidP="002767F4">
      <w:pPr>
        <w:pStyle w:val="Poetry"/>
      </w:pPr>
      <w:r w:rsidRPr="002767F4">
        <w:t>emblazoned with an azure pregnant sow,</w:t>
      </w:r>
      <w:r w:rsidRPr="002767F4">
        <w:tab/>
      </w:r>
    </w:p>
    <w:p w14:paraId="47C2B1BA" w14:textId="77777777" w:rsidR="002767F4" w:rsidRDefault="000276C6" w:rsidP="002767F4">
      <w:pPr>
        <w:pStyle w:val="Poetry"/>
      </w:pPr>
      <w:r w:rsidRPr="002767F4">
        <w:t xml:space="preserve">said to me: “What dost thou in this our ditch? </w:t>
      </w:r>
    </w:p>
    <w:p w14:paraId="297A29B6" w14:textId="77777777" w:rsidR="002767F4" w:rsidRDefault="000276C6" w:rsidP="002767F4">
      <w:pPr>
        <w:pStyle w:val="Poetry"/>
      </w:pPr>
      <w:r w:rsidRPr="002767F4">
        <w:t xml:space="preserve">Now go thy way; and since thou livest still, </w:t>
      </w:r>
    </w:p>
    <w:p w14:paraId="4543400A" w14:textId="77777777" w:rsidR="002767F4" w:rsidRDefault="000276C6" w:rsidP="002767F4">
      <w:pPr>
        <w:pStyle w:val="Poetry"/>
      </w:pPr>
      <w:r w:rsidRPr="002767F4">
        <w:t xml:space="preserve">know that my fellow townsman, Vitaliano, </w:t>
      </w:r>
    </w:p>
    <w:p w14:paraId="3407E887" w14:textId="4E9F0302" w:rsidR="000276C6" w:rsidRPr="002767F4" w:rsidRDefault="000276C6" w:rsidP="002767F4">
      <w:pPr>
        <w:pStyle w:val="Poetry"/>
      </w:pPr>
      <w:r w:rsidRPr="002767F4">
        <w:t>will sit beside me here upon my left.</w:t>
      </w:r>
    </w:p>
    <w:p w14:paraId="2E70473B" w14:textId="2FF00E20" w:rsidR="000276C6" w:rsidRPr="002767F4" w:rsidRDefault="000276C6" w:rsidP="002767F4">
      <w:pPr>
        <w:pStyle w:val="Poetry"/>
      </w:pPr>
      <w:r w:rsidRPr="002767F4">
        <w:t>I, with these Florentines, a Paduan am,</w:t>
      </w:r>
    </w:p>
    <w:p w14:paraId="24696127" w14:textId="77777777" w:rsidR="000276C6" w:rsidRPr="002767F4" w:rsidRDefault="000276C6" w:rsidP="002767F4">
      <w:pPr>
        <w:pStyle w:val="Poetry"/>
      </w:pPr>
      <w:r w:rsidRPr="002767F4">
        <w:t>and very frequently they stun my ears</w:t>
      </w:r>
    </w:p>
    <w:p w14:paraId="79C0C9EA" w14:textId="77777777" w:rsidR="000276C6" w:rsidRPr="002767F4" w:rsidRDefault="000276C6" w:rsidP="002767F4">
      <w:pPr>
        <w:pStyle w:val="Poetry"/>
      </w:pPr>
      <w:r w:rsidRPr="002767F4">
        <w:t>by shouting: “Let the sovereign knight arrive,</w:t>
      </w:r>
    </w:p>
    <w:p w14:paraId="740F1169" w14:textId="77777777" w:rsidR="000276C6" w:rsidRPr="002767F4" w:rsidRDefault="000276C6" w:rsidP="002767F4">
      <w:pPr>
        <w:pStyle w:val="Poetry"/>
      </w:pPr>
      <w:r w:rsidRPr="002767F4">
        <w:t>who’ll bring with him the pocket with three beaks!”’</w:t>
      </w:r>
    </w:p>
    <w:p w14:paraId="011BEFA5" w14:textId="77777777" w:rsidR="000276C6" w:rsidRPr="002767F4" w:rsidRDefault="000276C6" w:rsidP="002767F4">
      <w:pPr>
        <w:pStyle w:val="Poetry"/>
      </w:pPr>
      <w:r w:rsidRPr="002767F4">
        <w:t>Herewith his mouth he twisted, sticking out</w:t>
      </w:r>
    </w:p>
    <w:p w14:paraId="27C54238" w14:textId="776BA080" w:rsidR="000276C6" w:rsidRPr="002767F4" w:rsidRDefault="000276C6" w:rsidP="002767F4">
      <w:pPr>
        <w:pStyle w:val="Poetry"/>
      </w:pPr>
      <w:r w:rsidRPr="002767F4">
        <w:t>his tongue, as doth an ox that licks its nose.</w:t>
      </w:r>
    </w:p>
    <w:p w14:paraId="558A1770" w14:textId="77777777" w:rsidR="000276C6" w:rsidRPr="002767F4" w:rsidRDefault="000276C6" w:rsidP="002767F4">
      <w:pPr>
        <w:pStyle w:val="Poetry"/>
      </w:pPr>
      <w:r w:rsidRPr="002767F4">
        <w:t>And I, afraid lest any longer stay</w:t>
      </w:r>
    </w:p>
    <w:p w14:paraId="53A97405" w14:textId="77777777" w:rsidR="002767F4" w:rsidRDefault="000276C6" w:rsidP="002767F4">
      <w:pPr>
        <w:pStyle w:val="Poetry"/>
      </w:pPr>
      <w:r w:rsidRPr="002767F4">
        <w:t xml:space="preserve">might anger him who warned me to be brief, </w:t>
      </w:r>
    </w:p>
    <w:p w14:paraId="2DB218C4" w14:textId="26D4B81D" w:rsidR="000276C6" w:rsidRDefault="000276C6" w:rsidP="002767F4">
      <w:pPr>
        <w:pStyle w:val="Poetry"/>
      </w:pPr>
      <w:r w:rsidRPr="002767F4">
        <w:t>turned from those weary spirits back again.</w:t>
      </w:r>
    </w:p>
    <w:p w14:paraId="49A7F146" w14:textId="77777777" w:rsidR="002767F4" w:rsidRPr="002767F4" w:rsidRDefault="002767F4" w:rsidP="002767F4">
      <w:pPr>
        <w:pStyle w:val="Poetry"/>
      </w:pPr>
    </w:p>
    <w:p w14:paraId="246CD6BF" w14:textId="77777777" w:rsidR="000276C6" w:rsidRPr="002767F4" w:rsidRDefault="000276C6" w:rsidP="002767F4">
      <w:pPr>
        <w:pStyle w:val="Poetry"/>
      </w:pPr>
      <w:r w:rsidRPr="002767F4">
        <w:t>I found my Leader, who had climbed already</w:t>
      </w:r>
    </w:p>
    <w:p w14:paraId="7E77120F" w14:textId="4AD37B8C" w:rsidR="000276C6" w:rsidRPr="002767F4" w:rsidRDefault="000276C6" w:rsidP="002767F4">
      <w:pPr>
        <w:pStyle w:val="Poetry"/>
      </w:pPr>
      <w:r w:rsidRPr="002767F4">
        <w:t>upon the back of that fierce animal,</w:t>
      </w:r>
    </w:p>
    <w:p w14:paraId="24FA8239" w14:textId="77777777" w:rsidR="002767F4" w:rsidRDefault="000276C6" w:rsidP="002767F4">
      <w:pPr>
        <w:pStyle w:val="Poetry"/>
      </w:pPr>
      <w:r w:rsidRPr="002767F4">
        <w:t xml:space="preserve">and said to me: “Now be thou strong and bold! </w:t>
      </w:r>
    </w:p>
    <w:p w14:paraId="16695E0B" w14:textId="77777777" w:rsidR="002767F4" w:rsidRDefault="000276C6" w:rsidP="002767F4">
      <w:pPr>
        <w:pStyle w:val="Poetry"/>
      </w:pPr>
      <w:r w:rsidRPr="002767F4">
        <w:t xml:space="preserve">By stairs like these shall we descend hereafter; </w:t>
      </w:r>
    </w:p>
    <w:p w14:paraId="38FCBDE3" w14:textId="396297E1" w:rsidR="000276C6" w:rsidRPr="002767F4" w:rsidRDefault="000276C6" w:rsidP="002767F4">
      <w:pPr>
        <w:pStyle w:val="Poetry"/>
      </w:pPr>
      <w:r w:rsidRPr="002767F4">
        <w:t>climb thou in front, for midst I wish to be,</w:t>
      </w:r>
    </w:p>
    <w:p w14:paraId="530D91CB" w14:textId="63499486" w:rsidR="000276C6" w:rsidRDefault="000276C6" w:rsidP="002767F4">
      <w:pPr>
        <w:pStyle w:val="Poetry"/>
      </w:pPr>
      <w:r w:rsidRPr="002767F4">
        <w:t>so that the tail may do no injury.”</w:t>
      </w:r>
    </w:p>
    <w:p w14:paraId="18D3D24B" w14:textId="77777777" w:rsidR="002767F4" w:rsidRPr="002767F4" w:rsidRDefault="002767F4" w:rsidP="002767F4">
      <w:pPr>
        <w:pStyle w:val="Poetry"/>
      </w:pPr>
    </w:p>
    <w:p w14:paraId="4A9EFAE7" w14:textId="0BCB762D" w:rsidR="000276C6" w:rsidRPr="002767F4" w:rsidRDefault="000276C6" w:rsidP="002767F4">
      <w:pPr>
        <w:pStyle w:val="Poetry"/>
      </w:pPr>
      <w:r w:rsidRPr="002767F4">
        <w:t>Like one with quartan-fever’s chill so near,</w:t>
      </w:r>
    </w:p>
    <w:p w14:paraId="500C47CF" w14:textId="77777777" w:rsidR="000276C6" w:rsidRPr="002767F4" w:rsidRDefault="000276C6" w:rsidP="002767F4">
      <w:pPr>
        <w:pStyle w:val="Poetry"/>
      </w:pPr>
      <w:r w:rsidRPr="002767F4">
        <w:t>that pale already are his finger nails,</w:t>
      </w:r>
    </w:p>
    <w:p w14:paraId="5536B677" w14:textId="77777777" w:rsidR="002767F4" w:rsidRDefault="000276C6" w:rsidP="002767F4">
      <w:pPr>
        <w:pStyle w:val="Poetry"/>
      </w:pPr>
      <w:r w:rsidRPr="002767F4">
        <w:t xml:space="preserve">and that, but looking at the shade, he shudders; </w:t>
      </w:r>
    </w:p>
    <w:p w14:paraId="022BAC84" w14:textId="178144BD" w:rsidR="000276C6" w:rsidRPr="002767F4" w:rsidRDefault="000276C6" w:rsidP="002767F4">
      <w:pPr>
        <w:pStyle w:val="Poetry"/>
      </w:pPr>
      <w:r w:rsidRPr="002767F4">
        <w:t>such at the words he uttered I became;</w:t>
      </w:r>
    </w:p>
    <w:p w14:paraId="6085EF09" w14:textId="77777777" w:rsidR="000276C6" w:rsidRPr="002767F4" w:rsidRDefault="000276C6" w:rsidP="002767F4">
      <w:pPr>
        <w:pStyle w:val="Poetry"/>
      </w:pPr>
      <w:r w:rsidRPr="002767F4">
        <w:t>but that shame made its threats to me, which renders</w:t>
      </w:r>
    </w:p>
    <w:p w14:paraId="0D30171F" w14:textId="2EE7DC59" w:rsidR="000276C6" w:rsidRPr="002767F4" w:rsidRDefault="000276C6" w:rsidP="002767F4">
      <w:pPr>
        <w:pStyle w:val="Poetry"/>
      </w:pPr>
      <w:r w:rsidRPr="002767F4">
        <w:t>a servant strong when in a good lord’s presence.</w:t>
      </w:r>
    </w:p>
    <w:p w14:paraId="08F3CB7E" w14:textId="77777777" w:rsidR="000276C6" w:rsidRPr="002767F4" w:rsidRDefault="000276C6" w:rsidP="002767F4">
      <w:pPr>
        <w:pStyle w:val="Poetry"/>
      </w:pPr>
      <w:r w:rsidRPr="002767F4">
        <w:t>As on those horrid shoulders I sat down,</w:t>
      </w:r>
    </w:p>
    <w:p w14:paraId="7D5E67B9" w14:textId="77777777" w:rsidR="002767F4" w:rsidRDefault="000276C6" w:rsidP="002767F4">
      <w:pPr>
        <w:pStyle w:val="Poetry"/>
      </w:pPr>
      <w:r w:rsidRPr="002767F4">
        <w:t xml:space="preserve">I wished to tell him: “See that thou embrace me!” </w:t>
      </w:r>
    </w:p>
    <w:p w14:paraId="3FE5C6F8" w14:textId="29BE23E3" w:rsidR="000276C6" w:rsidRDefault="000276C6" w:rsidP="002767F4">
      <w:pPr>
        <w:pStyle w:val="Poetry"/>
      </w:pPr>
      <w:r w:rsidRPr="002767F4">
        <w:lastRenderedPageBreak/>
        <w:t>my voice, however, came not as I thought.</w:t>
      </w:r>
    </w:p>
    <w:p w14:paraId="7E7382B8" w14:textId="77777777" w:rsidR="002767F4" w:rsidRPr="002767F4" w:rsidRDefault="002767F4" w:rsidP="002767F4">
      <w:pPr>
        <w:pStyle w:val="Poetry"/>
      </w:pPr>
    </w:p>
    <w:p w14:paraId="6D0F0051" w14:textId="77777777" w:rsidR="000276C6" w:rsidRPr="002767F4" w:rsidRDefault="000276C6" w:rsidP="002767F4">
      <w:pPr>
        <w:pStyle w:val="Poetry"/>
      </w:pPr>
      <w:r w:rsidRPr="002767F4">
        <w:t>But he, who succoured me at other times</w:t>
      </w:r>
    </w:p>
    <w:p w14:paraId="738C16AA" w14:textId="20762395" w:rsidR="000276C6" w:rsidRPr="002767F4" w:rsidRDefault="000276C6" w:rsidP="002767F4">
      <w:pPr>
        <w:pStyle w:val="Poetry"/>
      </w:pPr>
      <w:r w:rsidRPr="002767F4">
        <w:t>and other straights, as soon as I was up,</w:t>
      </w:r>
    </w:p>
    <w:p w14:paraId="604E5FAF" w14:textId="77777777" w:rsidR="000276C6" w:rsidRPr="002767F4" w:rsidRDefault="000276C6" w:rsidP="002767F4">
      <w:pPr>
        <w:pStyle w:val="Poetry"/>
      </w:pPr>
      <w:r w:rsidRPr="002767F4">
        <w:t>encircled and sustained me with his arms;</w:t>
      </w:r>
    </w:p>
    <w:p w14:paraId="7C8E45D2" w14:textId="77777777" w:rsidR="002767F4" w:rsidRDefault="000276C6" w:rsidP="002767F4">
      <w:pPr>
        <w:pStyle w:val="Poetry"/>
      </w:pPr>
      <w:r w:rsidRPr="002767F4">
        <w:t xml:space="preserve">and then he said: “Now, Geryon, move thou on! </w:t>
      </w:r>
    </w:p>
    <w:p w14:paraId="631B7FC3" w14:textId="77777777" w:rsidR="002767F4" w:rsidRDefault="000276C6" w:rsidP="002767F4">
      <w:pPr>
        <w:pStyle w:val="Poetry"/>
      </w:pPr>
      <w:r w:rsidRPr="002767F4">
        <w:t xml:space="preserve">Wide be thy wheels, and gradual thy descent; </w:t>
      </w:r>
    </w:p>
    <w:p w14:paraId="39B99404" w14:textId="31013CE0" w:rsidR="000276C6" w:rsidRDefault="000276C6" w:rsidP="002767F4">
      <w:pPr>
        <w:pStyle w:val="Poetry"/>
      </w:pPr>
      <w:r w:rsidRPr="002767F4">
        <w:t>bethink thee of the unwonted load thou hast.”</w:t>
      </w:r>
    </w:p>
    <w:p w14:paraId="17891978" w14:textId="77777777" w:rsidR="002767F4" w:rsidRPr="002767F4" w:rsidRDefault="002767F4" w:rsidP="002767F4">
      <w:pPr>
        <w:pStyle w:val="Poetry"/>
      </w:pPr>
    </w:p>
    <w:p w14:paraId="1F703652" w14:textId="6F839192" w:rsidR="000276C6" w:rsidRPr="002767F4" w:rsidRDefault="000276C6" w:rsidP="002767F4">
      <w:pPr>
        <w:pStyle w:val="Poetry"/>
      </w:pPr>
      <w:r w:rsidRPr="002767F4">
        <w:t>As from its mooring place a little boat</w:t>
      </w:r>
    </w:p>
    <w:p w14:paraId="01934885" w14:textId="77777777" w:rsidR="002767F4" w:rsidRDefault="000276C6" w:rsidP="002767F4">
      <w:pPr>
        <w:pStyle w:val="Poetry"/>
      </w:pPr>
      <w:r w:rsidRPr="002767F4">
        <w:t xml:space="preserve">backs slowly out, even so did he withdraw; </w:t>
      </w:r>
    </w:p>
    <w:p w14:paraId="2EE0AB9A" w14:textId="2574815B" w:rsidR="000276C6" w:rsidRPr="002767F4" w:rsidRDefault="000276C6" w:rsidP="002767F4">
      <w:pPr>
        <w:pStyle w:val="Poetry"/>
      </w:pPr>
      <w:r w:rsidRPr="002767F4">
        <w:t>and when he wholly felt himself in play,</w:t>
      </w:r>
    </w:p>
    <w:p w14:paraId="7CAEF9D3" w14:textId="77777777" w:rsidR="002767F4" w:rsidRDefault="000276C6" w:rsidP="002767F4">
      <w:pPr>
        <w:pStyle w:val="Poetry"/>
      </w:pPr>
      <w:r w:rsidRPr="002767F4">
        <w:t xml:space="preserve">to where his breast had been, he turned his tail, </w:t>
      </w:r>
    </w:p>
    <w:p w14:paraId="7C23F52E" w14:textId="0A51BC3C" w:rsidR="000276C6" w:rsidRPr="002767F4" w:rsidRDefault="000276C6" w:rsidP="002767F4">
      <w:pPr>
        <w:pStyle w:val="Poetry"/>
      </w:pPr>
      <w:r w:rsidRPr="002767F4">
        <w:t>and moved the latter, stretched out like an eel,</w:t>
      </w:r>
    </w:p>
    <w:p w14:paraId="0A81D56F" w14:textId="71ACDC18" w:rsidR="000276C6" w:rsidRDefault="000276C6" w:rsidP="002767F4">
      <w:pPr>
        <w:pStyle w:val="Poetry"/>
      </w:pPr>
      <w:r w:rsidRPr="002767F4">
        <w:t>while with his paws he gathered in the air.</w:t>
      </w:r>
    </w:p>
    <w:p w14:paraId="0F847ABC" w14:textId="77777777" w:rsidR="002767F4" w:rsidRPr="002767F4" w:rsidRDefault="002767F4" w:rsidP="002767F4">
      <w:pPr>
        <w:pStyle w:val="Poetry"/>
      </w:pPr>
    </w:p>
    <w:p w14:paraId="0DB1C4EA" w14:textId="77777777" w:rsidR="002767F4" w:rsidRDefault="000276C6" w:rsidP="002767F4">
      <w:pPr>
        <w:pStyle w:val="Poetry"/>
      </w:pPr>
      <w:r w:rsidRPr="002767F4">
        <w:t xml:space="preserve">I do not think that there was greater fear </w:t>
      </w:r>
    </w:p>
    <w:p w14:paraId="4E59AD63" w14:textId="77777777" w:rsidR="002767F4" w:rsidRDefault="000276C6" w:rsidP="002767F4">
      <w:pPr>
        <w:pStyle w:val="Poetry"/>
      </w:pPr>
      <w:r w:rsidRPr="002767F4">
        <w:t xml:space="preserve">when Phaëthon let go his horses’ reins, </w:t>
      </w:r>
    </w:p>
    <w:p w14:paraId="5FBFF131" w14:textId="77777777" w:rsidR="002767F4" w:rsidRDefault="000276C6" w:rsidP="002767F4">
      <w:pPr>
        <w:pStyle w:val="Poetry"/>
      </w:pPr>
      <w:r w:rsidRPr="002767F4">
        <w:t xml:space="preserve">whereby, as still appears, the sky was burned; </w:t>
      </w:r>
    </w:p>
    <w:p w14:paraId="31E5B035" w14:textId="615D9F95" w:rsidR="000276C6" w:rsidRPr="002767F4" w:rsidRDefault="000276C6" w:rsidP="002767F4">
      <w:pPr>
        <w:pStyle w:val="Poetry"/>
      </w:pPr>
      <w:r w:rsidRPr="002767F4">
        <w:t>nor yet when wretched Icarus perceived</w:t>
      </w:r>
    </w:p>
    <w:p w14:paraId="53A5B386" w14:textId="74DE5745" w:rsidR="000276C6" w:rsidRPr="002767F4" w:rsidRDefault="000276C6" w:rsidP="002767F4">
      <w:pPr>
        <w:pStyle w:val="Poetry"/>
      </w:pPr>
      <w:r w:rsidRPr="002767F4">
        <w:t>his back unfeathering through the melting wax,</w:t>
      </w:r>
    </w:p>
    <w:p w14:paraId="3B7710BF" w14:textId="77777777" w:rsidR="002767F4" w:rsidRDefault="000276C6" w:rsidP="002767F4">
      <w:pPr>
        <w:pStyle w:val="Poetry"/>
      </w:pPr>
      <w:r w:rsidRPr="002767F4">
        <w:t xml:space="preserve">while, calling him, his father cried: “Thou hold’st </w:t>
      </w:r>
    </w:p>
    <w:p w14:paraId="16E50675" w14:textId="10C6F379" w:rsidR="000276C6" w:rsidRPr="002767F4" w:rsidRDefault="000276C6" w:rsidP="002767F4">
      <w:pPr>
        <w:pStyle w:val="Poetry"/>
      </w:pPr>
      <w:r w:rsidRPr="002767F4">
        <w:t>an evil course!” than mine was, when I saw</w:t>
      </w:r>
    </w:p>
    <w:p w14:paraId="6B3563C2" w14:textId="77777777" w:rsidR="000276C6" w:rsidRPr="002767F4" w:rsidRDefault="000276C6" w:rsidP="002767F4">
      <w:pPr>
        <w:pStyle w:val="Poetry"/>
      </w:pPr>
      <w:r w:rsidRPr="002767F4">
        <w:t>that I was in the air on every side,</w:t>
      </w:r>
    </w:p>
    <w:p w14:paraId="7A40FE96" w14:textId="61CA342B" w:rsidR="000276C6" w:rsidRDefault="000276C6" w:rsidP="002767F4">
      <w:pPr>
        <w:pStyle w:val="Poetry"/>
      </w:pPr>
      <w:r w:rsidRPr="002767F4">
        <w:t>and gone the sight of all things save the beast.</w:t>
      </w:r>
    </w:p>
    <w:p w14:paraId="25404C16" w14:textId="77777777" w:rsidR="002767F4" w:rsidRPr="002767F4" w:rsidRDefault="002767F4" w:rsidP="002767F4">
      <w:pPr>
        <w:pStyle w:val="Poetry"/>
      </w:pPr>
    </w:p>
    <w:p w14:paraId="2A73BD19" w14:textId="7A94E6FD" w:rsidR="000276C6" w:rsidRPr="002767F4" w:rsidRDefault="000276C6" w:rsidP="002767F4">
      <w:pPr>
        <w:pStyle w:val="Poetry"/>
      </w:pPr>
      <w:r w:rsidRPr="002767F4">
        <w:t>The latter, swimming, slowly wends his way,</w:t>
      </w:r>
    </w:p>
    <w:p w14:paraId="4EEC45C5" w14:textId="77777777" w:rsidR="002767F4" w:rsidRDefault="000276C6" w:rsidP="002767F4">
      <w:pPr>
        <w:pStyle w:val="Poetry"/>
      </w:pPr>
      <w:r w:rsidRPr="002767F4">
        <w:t xml:space="preserve">wheels and descends, but I perceive it not, </w:t>
      </w:r>
    </w:p>
    <w:p w14:paraId="352A449F" w14:textId="3D6E6382" w:rsidR="000276C6" w:rsidRPr="002767F4" w:rsidRDefault="000276C6" w:rsidP="002767F4">
      <w:pPr>
        <w:pStyle w:val="Poetry"/>
      </w:pPr>
      <w:r w:rsidRPr="002767F4">
        <w:t>save by the wind below and in my face.</w:t>
      </w:r>
    </w:p>
    <w:p w14:paraId="28191468" w14:textId="77777777" w:rsidR="002767F4" w:rsidRDefault="000276C6" w:rsidP="002767F4">
      <w:pPr>
        <w:pStyle w:val="Poetry"/>
      </w:pPr>
      <w:r w:rsidRPr="002767F4">
        <w:t xml:space="preserve">The waterfall I now heard on the right, </w:t>
      </w:r>
    </w:p>
    <w:p w14:paraId="319747C0" w14:textId="593D84B6" w:rsidR="000276C6" w:rsidRPr="002767F4" w:rsidRDefault="000276C6" w:rsidP="002767F4">
      <w:pPr>
        <w:pStyle w:val="Poetry"/>
      </w:pPr>
      <w:r w:rsidRPr="002767F4">
        <w:t>making a horrid roar beneath us; hence,</w:t>
      </w:r>
    </w:p>
    <w:p w14:paraId="13A86F3D" w14:textId="38FAE89A" w:rsidR="000276C6" w:rsidRPr="002767F4" w:rsidRDefault="000276C6" w:rsidP="002767F4">
      <w:pPr>
        <w:pStyle w:val="Poetry"/>
      </w:pPr>
      <w:r w:rsidRPr="002767F4">
        <w:t>I outward thrust my head with eyes turned down.</w:t>
      </w:r>
      <w:r w:rsidRPr="002767F4">
        <w:tab/>
      </w:r>
    </w:p>
    <w:p w14:paraId="5F26EC42" w14:textId="77777777" w:rsidR="002767F4" w:rsidRDefault="000276C6" w:rsidP="002767F4">
      <w:pPr>
        <w:pStyle w:val="Poetry"/>
      </w:pPr>
      <w:r w:rsidRPr="002767F4">
        <w:t xml:space="preserve">More fearful of the abyss I then became, </w:t>
      </w:r>
    </w:p>
    <w:p w14:paraId="3FC02C82" w14:textId="0CBA38EF" w:rsidR="000276C6" w:rsidRPr="002767F4" w:rsidRDefault="000276C6" w:rsidP="002767F4">
      <w:pPr>
        <w:pStyle w:val="Poetry"/>
      </w:pPr>
      <w:r w:rsidRPr="002767F4">
        <w:t>for fires I now beheld, and wailings heard;</w:t>
      </w:r>
    </w:p>
    <w:p w14:paraId="5B05790A" w14:textId="77777777" w:rsidR="002767F4" w:rsidRDefault="000276C6" w:rsidP="002767F4">
      <w:pPr>
        <w:pStyle w:val="Poetry"/>
      </w:pPr>
      <w:r w:rsidRPr="002767F4">
        <w:t xml:space="preserve">hence, trembling, I clung closer with my thighs. </w:t>
      </w:r>
    </w:p>
    <w:p w14:paraId="4A785DA7" w14:textId="73428C18" w:rsidR="000276C6" w:rsidRPr="002767F4" w:rsidRDefault="000276C6" w:rsidP="002767F4">
      <w:pPr>
        <w:pStyle w:val="Poetry"/>
      </w:pPr>
      <w:r w:rsidRPr="002767F4">
        <w:lastRenderedPageBreak/>
        <w:t>And then, for I perceived it not before,</w:t>
      </w:r>
    </w:p>
    <w:p w14:paraId="06ADB520" w14:textId="48805CD0" w:rsidR="000276C6" w:rsidRPr="002767F4" w:rsidRDefault="000276C6" w:rsidP="002767F4">
      <w:pPr>
        <w:pStyle w:val="Poetry"/>
      </w:pPr>
      <w:r w:rsidRPr="002767F4">
        <w:t>by the great torments which on divers sides</w:t>
      </w:r>
    </w:p>
    <w:p w14:paraId="510A3DDA" w14:textId="7F7565DC" w:rsidR="000276C6" w:rsidRDefault="000276C6" w:rsidP="002767F4">
      <w:pPr>
        <w:pStyle w:val="Poetry"/>
      </w:pPr>
      <w:r w:rsidRPr="002767F4">
        <w:t>drew near, I saw our wheeling and descent.</w:t>
      </w:r>
    </w:p>
    <w:p w14:paraId="55D1A201" w14:textId="77777777" w:rsidR="002767F4" w:rsidRPr="002767F4" w:rsidRDefault="002767F4" w:rsidP="002767F4">
      <w:pPr>
        <w:pStyle w:val="Poetry"/>
      </w:pPr>
    </w:p>
    <w:p w14:paraId="10F3BB00" w14:textId="77777777" w:rsidR="000276C6" w:rsidRPr="002767F4" w:rsidRDefault="000276C6" w:rsidP="002767F4">
      <w:pPr>
        <w:pStyle w:val="Poetry"/>
      </w:pPr>
      <w:r w:rsidRPr="002767F4">
        <w:t>Even as a falcon long upon the wing,</w:t>
      </w:r>
    </w:p>
    <w:p w14:paraId="640DAB62" w14:textId="77777777" w:rsidR="002767F4" w:rsidRDefault="000276C6" w:rsidP="002767F4">
      <w:pPr>
        <w:pStyle w:val="Poetry"/>
      </w:pPr>
      <w:r w:rsidRPr="002767F4">
        <w:t xml:space="preserve">which, without seeing lure or game-bird, makes </w:t>
      </w:r>
    </w:p>
    <w:p w14:paraId="7159AA91" w14:textId="6640EE95" w:rsidR="000276C6" w:rsidRPr="002767F4" w:rsidRDefault="000276C6" w:rsidP="002767F4">
      <w:pPr>
        <w:pStyle w:val="Poetry"/>
      </w:pPr>
      <w:r w:rsidRPr="002767F4">
        <w:t>the falconer say: “Alas, thou comest down!”</w:t>
      </w:r>
    </w:p>
    <w:p w14:paraId="17F16607" w14:textId="17A33DB3" w:rsidR="000276C6" w:rsidRPr="002767F4" w:rsidRDefault="000276C6" w:rsidP="002767F4">
      <w:pPr>
        <w:pStyle w:val="Poetry"/>
      </w:pPr>
      <w:r w:rsidRPr="002767F4">
        <w:t>descendeth weary, through a hundred rings,</w:t>
      </w:r>
    </w:p>
    <w:p w14:paraId="6F459A7F" w14:textId="77777777" w:rsidR="002767F4" w:rsidRDefault="000276C6" w:rsidP="002767F4">
      <w:pPr>
        <w:pStyle w:val="Poetry"/>
      </w:pPr>
      <w:r w:rsidRPr="002767F4">
        <w:t xml:space="preserve">whence he had swiftly started, and alights </w:t>
      </w:r>
    </w:p>
    <w:p w14:paraId="22E3DD02" w14:textId="6C82C17C" w:rsidR="000276C6" w:rsidRPr="002767F4" w:rsidRDefault="000276C6" w:rsidP="002767F4">
      <w:pPr>
        <w:pStyle w:val="Poetry"/>
      </w:pPr>
      <w:r w:rsidRPr="002767F4">
        <w:t>far from his lord in angry sullenness;</w:t>
      </w:r>
    </w:p>
    <w:p w14:paraId="1AA24DA0" w14:textId="77777777" w:rsidR="000276C6" w:rsidRPr="002767F4" w:rsidRDefault="000276C6" w:rsidP="002767F4">
      <w:pPr>
        <w:pStyle w:val="Poetry"/>
      </w:pPr>
      <w:r w:rsidRPr="002767F4">
        <w:t>so likewise Geryon set us down below,</w:t>
      </w:r>
    </w:p>
    <w:p w14:paraId="5F88B9EE" w14:textId="77777777" w:rsidR="000276C6" w:rsidRPr="002767F4" w:rsidRDefault="000276C6" w:rsidP="002767F4">
      <w:pPr>
        <w:pStyle w:val="Poetry"/>
      </w:pPr>
      <w:r w:rsidRPr="002767F4">
        <w:t>close to the bottom of the rough-hewn rock;</w:t>
      </w:r>
    </w:p>
    <w:p w14:paraId="1B51D241" w14:textId="2AA6EF46" w:rsidR="000276C6" w:rsidRPr="002767F4" w:rsidRDefault="000276C6" w:rsidP="002767F4">
      <w:pPr>
        <w:pStyle w:val="Poetry"/>
      </w:pPr>
      <w:r w:rsidRPr="002767F4">
        <w:t>and, of our persons rid, as fast as flies</w:t>
      </w:r>
    </w:p>
    <w:p w14:paraId="2CFBC595" w14:textId="77777777" w:rsidR="000276C6" w:rsidRPr="002767F4" w:rsidRDefault="000276C6" w:rsidP="002767F4">
      <w:pPr>
        <w:pStyle w:val="Poetry"/>
      </w:pPr>
      <w:r w:rsidRPr="002767F4">
        <w:t>an arrow from a bowstring, sped away.</w:t>
      </w:r>
    </w:p>
    <w:p w14:paraId="76F2B76F" w14:textId="77777777" w:rsidR="000276C6" w:rsidRDefault="000276C6" w:rsidP="000276C6">
      <w:pPr>
        <w:pStyle w:val="BodyText"/>
        <w:rPr>
          <w:sz w:val="28"/>
        </w:rPr>
      </w:pPr>
    </w:p>
    <w:p w14:paraId="58741522" w14:textId="77777777" w:rsidR="000276C6" w:rsidRPr="002767F4" w:rsidRDefault="000276C6" w:rsidP="002767F4">
      <w:pPr>
        <w:pStyle w:val="Heading3"/>
      </w:pPr>
      <w:r w:rsidRPr="002767F4">
        <w:t>Inferno XVIII</w:t>
      </w:r>
    </w:p>
    <w:p w14:paraId="785BA445" w14:textId="77777777" w:rsidR="000276C6" w:rsidRPr="002767F4" w:rsidRDefault="000276C6" w:rsidP="002767F4">
      <w:pPr>
        <w:pStyle w:val="Heading4"/>
      </w:pPr>
      <w:r w:rsidRPr="002767F4">
        <w:t>The Eighth Circle. Fraud.</w:t>
      </w:r>
    </w:p>
    <w:p w14:paraId="6EB9F2FC" w14:textId="77777777" w:rsidR="000276C6" w:rsidRPr="002767F4" w:rsidRDefault="000276C6" w:rsidP="002767F4">
      <w:pPr>
        <w:pStyle w:val="Bodynoindent"/>
        <w:jc w:val="left"/>
        <w:rPr>
          <w:i/>
          <w:iCs/>
        </w:rPr>
      </w:pPr>
      <w:r w:rsidRPr="002767F4">
        <w:rPr>
          <w:i/>
          <w:iCs/>
        </w:rPr>
        <w:t>The First Trench. Pandars and Seducers.</w:t>
      </w:r>
    </w:p>
    <w:p w14:paraId="6EAB9A91" w14:textId="77777777" w:rsidR="000276C6" w:rsidRPr="002767F4" w:rsidRDefault="000276C6" w:rsidP="002767F4">
      <w:pPr>
        <w:pStyle w:val="Bodynoindent"/>
        <w:jc w:val="left"/>
        <w:rPr>
          <w:i/>
          <w:iCs/>
        </w:rPr>
      </w:pPr>
      <w:r w:rsidRPr="002767F4">
        <w:rPr>
          <w:i/>
          <w:iCs/>
        </w:rPr>
        <w:t>The Second Trench. Flatterers and Prostitutes</w:t>
      </w:r>
    </w:p>
    <w:p w14:paraId="7470DCB6" w14:textId="77777777" w:rsidR="002767F4" w:rsidRDefault="000276C6" w:rsidP="002767F4">
      <w:pPr>
        <w:pStyle w:val="Poetry"/>
      </w:pPr>
      <w:r w:rsidRPr="002767F4">
        <w:t xml:space="preserve">A place there is in Hell, called Malebolgë, </w:t>
      </w:r>
    </w:p>
    <w:p w14:paraId="4855919B" w14:textId="61361FDA" w:rsidR="000276C6" w:rsidRPr="002767F4" w:rsidRDefault="000276C6" w:rsidP="002767F4">
      <w:pPr>
        <w:pStyle w:val="Poetry"/>
      </w:pPr>
      <w:r w:rsidRPr="002767F4">
        <w:t>wholly of stone, and of an iron hue,</w:t>
      </w:r>
    </w:p>
    <w:p w14:paraId="15BFB490" w14:textId="77777777" w:rsidR="000276C6" w:rsidRPr="002767F4" w:rsidRDefault="000276C6" w:rsidP="002767F4">
      <w:pPr>
        <w:pStyle w:val="Poetry"/>
      </w:pPr>
      <w:r w:rsidRPr="002767F4">
        <w:t>as is the round wall which encircles it.</w:t>
      </w:r>
    </w:p>
    <w:p w14:paraId="767EB633" w14:textId="77777777" w:rsidR="000276C6" w:rsidRPr="002767F4" w:rsidRDefault="000276C6" w:rsidP="002767F4">
      <w:pPr>
        <w:pStyle w:val="Poetry"/>
      </w:pPr>
      <w:r w:rsidRPr="002767F4">
        <w:t>Right in the midst of its malicious field</w:t>
      </w:r>
    </w:p>
    <w:p w14:paraId="7620C413" w14:textId="55B16AEA" w:rsidR="000276C6" w:rsidRPr="002767F4" w:rsidRDefault="000276C6" w:rsidP="002767F4">
      <w:pPr>
        <w:pStyle w:val="Poetry"/>
      </w:pPr>
      <w:r w:rsidRPr="002767F4">
        <w:t>yawneth a well exceeding wide and deep,</w:t>
      </w:r>
    </w:p>
    <w:p w14:paraId="707842AB" w14:textId="77777777" w:rsidR="002767F4" w:rsidRDefault="000276C6" w:rsidP="002767F4">
      <w:pPr>
        <w:pStyle w:val="Poetry"/>
      </w:pPr>
      <w:r w:rsidRPr="002767F4">
        <w:t xml:space="preserve">of whose construction, in its place, I’ll speak. </w:t>
      </w:r>
    </w:p>
    <w:p w14:paraId="05ABBA7F" w14:textId="77777777" w:rsidR="002767F4" w:rsidRDefault="000276C6" w:rsidP="002767F4">
      <w:pPr>
        <w:pStyle w:val="Poetry"/>
      </w:pPr>
      <w:r w:rsidRPr="002767F4">
        <w:t xml:space="preserve">Round, therefore, is the girdle which remains </w:t>
      </w:r>
    </w:p>
    <w:p w14:paraId="2E326A98" w14:textId="77777777" w:rsidR="002767F4" w:rsidRDefault="000276C6" w:rsidP="002767F4">
      <w:pPr>
        <w:pStyle w:val="Poetry"/>
      </w:pPr>
      <w:r w:rsidRPr="002767F4">
        <w:t xml:space="preserve">between the well and that hard, high wall’s base, </w:t>
      </w:r>
    </w:p>
    <w:p w14:paraId="620F0F5A" w14:textId="5F302621" w:rsidR="000276C6" w:rsidRDefault="000276C6" w:rsidP="002767F4">
      <w:pPr>
        <w:pStyle w:val="Poetry"/>
      </w:pPr>
      <w:r w:rsidRPr="002767F4">
        <w:t>and ten great trenches subdivide its bed.</w:t>
      </w:r>
    </w:p>
    <w:p w14:paraId="5533A2D1" w14:textId="77777777" w:rsidR="002767F4" w:rsidRPr="002767F4" w:rsidRDefault="002767F4" w:rsidP="002767F4">
      <w:pPr>
        <w:pStyle w:val="Poetry"/>
      </w:pPr>
    </w:p>
    <w:p w14:paraId="76CCD2AC" w14:textId="15DE7513" w:rsidR="000276C6" w:rsidRPr="002767F4" w:rsidRDefault="000276C6" w:rsidP="002767F4">
      <w:pPr>
        <w:pStyle w:val="Poetry"/>
      </w:pPr>
      <w:r w:rsidRPr="002767F4">
        <w:t>As is the appearance which, where many moats</w:t>
      </w:r>
    </w:p>
    <w:p w14:paraId="75206B0A" w14:textId="77777777" w:rsidR="002767F4" w:rsidRDefault="000276C6" w:rsidP="002767F4">
      <w:pPr>
        <w:pStyle w:val="Poetry"/>
      </w:pPr>
      <w:r w:rsidRPr="002767F4">
        <w:t xml:space="preserve">encircle castles for the walls’ protection, </w:t>
      </w:r>
    </w:p>
    <w:p w14:paraId="2ABB0EAA" w14:textId="123E250F" w:rsidR="000276C6" w:rsidRPr="002767F4" w:rsidRDefault="000276C6" w:rsidP="002767F4">
      <w:pPr>
        <w:pStyle w:val="Poetry"/>
      </w:pPr>
      <w:r w:rsidRPr="002767F4">
        <w:t>the section where they are presents;</w:t>
      </w:r>
    </w:p>
    <w:p w14:paraId="50FD46A5" w14:textId="77777777" w:rsidR="002767F4" w:rsidRDefault="000276C6" w:rsidP="002767F4">
      <w:pPr>
        <w:pStyle w:val="Poetry"/>
      </w:pPr>
      <w:r w:rsidRPr="002767F4">
        <w:t xml:space="preserve">such was the one those trenches furnished here; </w:t>
      </w:r>
    </w:p>
    <w:p w14:paraId="652E6519" w14:textId="77B7607B" w:rsidR="000276C6" w:rsidRPr="002767F4" w:rsidRDefault="000276C6" w:rsidP="002767F4">
      <w:pPr>
        <w:pStyle w:val="Poetry"/>
      </w:pPr>
      <w:r w:rsidRPr="002767F4">
        <w:lastRenderedPageBreak/>
        <w:t>and just as in such fortresses small bridges</w:t>
      </w:r>
    </w:p>
    <w:p w14:paraId="3FE96C04" w14:textId="7D56119E" w:rsidR="000276C6" w:rsidRPr="002767F4" w:rsidRDefault="000276C6" w:rsidP="002767F4">
      <w:pPr>
        <w:pStyle w:val="Poetry"/>
      </w:pPr>
      <w:r w:rsidRPr="002767F4">
        <w:t>stretch from their thresholds to the outmost bank;</w:t>
      </w:r>
    </w:p>
    <w:p w14:paraId="09C6C8F9" w14:textId="77777777" w:rsidR="002767F4" w:rsidRDefault="000276C6" w:rsidP="002767F4">
      <w:pPr>
        <w:pStyle w:val="Poetry"/>
      </w:pPr>
      <w:r w:rsidRPr="002767F4">
        <w:t xml:space="preserve">so crags ran from the bottom of the cliff </w:t>
      </w:r>
    </w:p>
    <w:p w14:paraId="0D74F96D" w14:textId="77777777" w:rsidR="002767F4" w:rsidRDefault="000276C6" w:rsidP="002767F4">
      <w:pPr>
        <w:pStyle w:val="Poetry"/>
      </w:pPr>
      <w:r w:rsidRPr="002767F4">
        <w:t xml:space="preserve">across the banks and trenches to the well, </w:t>
      </w:r>
    </w:p>
    <w:p w14:paraId="78E1998F" w14:textId="5B9178C1" w:rsidR="000276C6" w:rsidRDefault="000276C6" w:rsidP="002767F4">
      <w:pPr>
        <w:pStyle w:val="Poetry"/>
      </w:pPr>
      <w:r w:rsidRPr="002767F4">
        <w:t>which, gathering them together, cuts them off.</w:t>
      </w:r>
    </w:p>
    <w:p w14:paraId="76D259C1" w14:textId="77777777" w:rsidR="002767F4" w:rsidRPr="002767F4" w:rsidRDefault="002767F4" w:rsidP="002767F4">
      <w:pPr>
        <w:pStyle w:val="Poetry"/>
      </w:pPr>
    </w:p>
    <w:p w14:paraId="01CD076D" w14:textId="77777777" w:rsidR="000276C6" w:rsidRPr="002767F4" w:rsidRDefault="000276C6" w:rsidP="002767F4">
      <w:pPr>
        <w:pStyle w:val="Poetry"/>
      </w:pPr>
      <w:r w:rsidRPr="002767F4">
        <w:t>In this place, then, we found ourselves, when dropped</w:t>
      </w:r>
    </w:p>
    <w:p w14:paraId="31A29978" w14:textId="291FE5D4" w:rsidR="000276C6" w:rsidRPr="002767F4" w:rsidRDefault="000276C6" w:rsidP="002767F4">
      <w:pPr>
        <w:pStyle w:val="Poetry"/>
      </w:pPr>
      <w:r w:rsidRPr="002767F4">
        <w:t>from Geryon’s back; the Poet thereupon</w:t>
      </w:r>
    </w:p>
    <w:p w14:paraId="45E66544" w14:textId="47C0C5E4" w:rsidR="000276C6" w:rsidRDefault="000276C6" w:rsidP="002767F4">
      <w:pPr>
        <w:pStyle w:val="Poetry"/>
      </w:pPr>
      <w:r w:rsidRPr="002767F4">
        <w:t>held to the left, and I behind him moved.</w:t>
      </w:r>
    </w:p>
    <w:p w14:paraId="4974876E" w14:textId="77777777" w:rsidR="002767F4" w:rsidRPr="002767F4" w:rsidRDefault="002767F4" w:rsidP="002767F4">
      <w:pPr>
        <w:pStyle w:val="Poetry"/>
      </w:pPr>
    </w:p>
    <w:p w14:paraId="32C7B5EC" w14:textId="77777777" w:rsidR="000276C6" w:rsidRPr="002767F4" w:rsidRDefault="000276C6" w:rsidP="002767F4">
      <w:pPr>
        <w:pStyle w:val="Poetry"/>
      </w:pPr>
      <w:r w:rsidRPr="002767F4">
        <w:t>Upon the right side I beheld new cause</w:t>
      </w:r>
    </w:p>
    <w:p w14:paraId="3E2FB7E9" w14:textId="77777777" w:rsidR="002767F4" w:rsidRDefault="000276C6" w:rsidP="002767F4">
      <w:pPr>
        <w:pStyle w:val="Poetry"/>
      </w:pPr>
      <w:r w:rsidRPr="002767F4">
        <w:t xml:space="preserve">for sympathy, new pains, and scourgers new, </w:t>
      </w:r>
    </w:p>
    <w:p w14:paraId="329AFEDE" w14:textId="167C6B5E" w:rsidR="000276C6" w:rsidRPr="002767F4" w:rsidRDefault="000276C6" w:rsidP="002767F4">
      <w:pPr>
        <w:pStyle w:val="Poetry"/>
      </w:pPr>
      <w:r w:rsidRPr="002767F4">
        <w:t>wherewith the first trench was completely filled.</w:t>
      </w:r>
    </w:p>
    <w:p w14:paraId="7F306635" w14:textId="65887016" w:rsidR="000276C6" w:rsidRPr="002767F4" w:rsidRDefault="000276C6" w:rsidP="002767F4">
      <w:pPr>
        <w:pStyle w:val="Poetry"/>
      </w:pPr>
      <w:r w:rsidRPr="002767F4">
        <w:t>Down at its bottom naked were the sinners;</w:t>
      </w:r>
    </w:p>
    <w:p w14:paraId="5D8DE20B" w14:textId="77777777" w:rsidR="002767F4" w:rsidRDefault="000276C6" w:rsidP="002767F4">
      <w:pPr>
        <w:pStyle w:val="Poetry"/>
      </w:pPr>
      <w:r w:rsidRPr="002767F4">
        <w:t xml:space="preserve">this side the middle facing us they came, </w:t>
      </w:r>
    </w:p>
    <w:p w14:paraId="69602ED7" w14:textId="77777777" w:rsidR="002767F4" w:rsidRDefault="000276C6" w:rsidP="002767F4">
      <w:pPr>
        <w:pStyle w:val="Poetry"/>
      </w:pPr>
      <w:r w:rsidRPr="002767F4">
        <w:t xml:space="preserve">beyond it with us, but with quicker steps; </w:t>
      </w:r>
    </w:p>
    <w:p w14:paraId="7ECDFE1B" w14:textId="27259F62" w:rsidR="000276C6" w:rsidRPr="002767F4" w:rsidRDefault="000276C6" w:rsidP="002767F4">
      <w:pPr>
        <w:pStyle w:val="Poetry"/>
      </w:pPr>
      <w:r w:rsidRPr="002767F4">
        <w:t>means such as those which at the Jubilee</w:t>
      </w:r>
    </w:p>
    <w:p w14:paraId="3F9A3F94" w14:textId="77777777" w:rsidR="000276C6" w:rsidRPr="002767F4" w:rsidRDefault="000276C6" w:rsidP="002767F4">
      <w:pPr>
        <w:pStyle w:val="Poetry"/>
      </w:pPr>
      <w:r w:rsidRPr="002767F4">
        <w:t>the Romans took, because of its great throng,</w:t>
      </w:r>
    </w:p>
    <w:p w14:paraId="1B85EEA7" w14:textId="572A41B7" w:rsidR="000276C6" w:rsidRPr="002767F4" w:rsidRDefault="000276C6" w:rsidP="002767F4">
      <w:pPr>
        <w:pStyle w:val="Poetry"/>
      </w:pPr>
      <w:r w:rsidRPr="002767F4">
        <w:t>to have the people pass across the bridge,</w:t>
      </w:r>
    </w:p>
    <w:p w14:paraId="13AA7994" w14:textId="77777777" w:rsidR="002767F4" w:rsidRDefault="000276C6" w:rsidP="002767F4">
      <w:pPr>
        <w:pStyle w:val="Poetry"/>
      </w:pPr>
      <w:r w:rsidRPr="002767F4">
        <w:t xml:space="preserve">who toward the Castle all on one side face, </w:t>
      </w:r>
    </w:p>
    <w:p w14:paraId="36BD810D" w14:textId="77777777" w:rsidR="002767F4" w:rsidRDefault="000276C6" w:rsidP="002767F4">
      <w:pPr>
        <w:pStyle w:val="Poetry"/>
      </w:pPr>
      <w:r w:rsidRPr="002767F4">
        <w:t xml:space="preserve">and toward Saint Peter’s go their way; while all </w:t>
      </w:r>
    </w:p>
    <w:p w14:paraId="7C2146FE" w14:textId="1F0C9D5A" w:rsidR="000276C6" w:rsidRDefault="000276C6" w:rsidP="002767F4">
      <w:pPr>
        <w:pStyle w:val="Poetry"/>
      </w:pPr>
      <w:r w:rsidRPr="002767F4">
        <w:t>move toward the mountain on the other edge.</w:t>
      </w:r>
    </w:p>
    <w:p w14:paraId="41FD4011" w14:textId="77777777" w:rsidR="002767F4" w:rsidRPr="002767F4" w:rsidRDefault="002767F4" w:rsidP="002767F4">
      <w:pPr>
        <w:pStyle w:val="Poetry"/>
      </w:pPr>
    </w:p>
    <w:p w14:paraId="23AD85AC" w14:textId="77777777" w:rsidR="000276C6" w:rsidRPr="002767F4" w:rsidRDefault="000276C6" w:rsidP="002767F4">
      <w:pPr>
        <w:pStyle w:val="Poetry"/>
      </w:pPr>
      <w:r w:rsidRPr="002767F4">
        <w:t>This side and that, upon the dark, stone floor,</w:t>
      </w:r>
    </w:p>
    <w:p w14:paraId="52EDD3A7" w14:textId="537A8C1D" w:rsidR="000276C6" w:rsidRPr="002767F4" w:rsidRDefault="000276C6" w:rsidP="002767F4">
      <w:pPr>
        <w:pStyle w:val="Poetry"/>
      </w:pPr>
      <w:r w:rsidRPr="002767F4">
        <w:t>horned demons with great scourges I beheld,</w:t>
      </w:r>
    </w:p>
    <w:p w14:paraId="08DD820A" w14:textId="77777777" w:rsidR="000276C6" w:rsidRPr="002767F4" w:rsidRDefault="000276C6" w:rsidP="002767F4">
      <w:pPr>
        <w:pStyle w:val="Poetry"/>
      </w:pPr>
      <w:r w:rsidRPr="002767F4">
        <w:t>who from behind were fiercely whipping them.</w:t>
      </w:r>
    </w:p>
    <w:p w14:paraId="776E3E21" w14:textId="77777777" w:rsidR="002767F4" w:rsidRDefault="000276C6" w:rsidP="002767F4">
      <w:pPr>
        <w:pStyle w:val="Poetry"/>
      </w:pPr>
      <w:r w:rsidRPr="002767F4">
        <w:t xml:space="preserve">Ah, how they caused them to lift them up their heels, </w:t>
      </w:r>
    </w:p>
    <w:p w14:paraId="34D28157" w14:textId="1F5E1592" w:rsidR="000276C6" w:rsidRPr="002767F4" w:rsidRDefault="000276C6" w:rsidP="002767F4">
      <w:pPr>
        <w:pStyle w:val="Poetry"/>
      </w:pPr>
      <w:r w:rsidRPr="002767F4">
        <w:t>when by the first blows smitten! Certainly</w:t>
      </w:r>
    </w:p>
    <w:p w14:paraId="0AB8B9EE" w14:textId="5B526BC0" w:rsidR="000276C6" w:rsidRDefault="000276C6" w:rsidP="002767F4">
      <w:pPr>
        <w:pStyle w:val="Poetry"/>
      </w:pPr>
      <w:r w:rsidRPr="002767F4">
        <w:t>none waited for the second, or the third.</w:t>
      </w:r>
    </w:p>
    <w:p w14:paraId="03FC9705" w14:textId="77777777" w:rsidR="002767F4" w:rsidRPr="002767F4" w:rsidRDefault="002767F4" w:rsidP="002767F4">
      <w:pPr>
        <w:pStyle w:val="Poetry"/>
      </w:pPr>
    </w:p>
    <w:p w14:paraId="6BC19256" w14:textId="4AA4CEA7" w:rsidR="000276C6" w:rsidRPr="002767F4" w:rsidRDefault="000276C6" w:rsidP="002767F4">
      <w:pPr>
        <w:pStyle w:val="Poetry"/>
      </w:pPr>
      <w:r w:rsidRPr="002767F4">
        <w:t>While I was going on, mine eyes were met</w:t>
      </w:r>
    </w:p>
    <w:p w14:paraId="7C17D3E4" w14:textId="77777777" w:rsidR="000276C6" w:rsidRPr="002767F4" w:rsidRDefault="000276C6" w:rsidP="002767F4">
      <w:pPr>
        <w:pStyle w:val="Poetry"/>
      </w:pPr>
      <w:r w:rsidRPr="002767F4">
        <w:t>by one of them; and instantly I said:</w:t>
      </w:r>
    </w:p>
    <w:p w14:paraId="3928CC56" w14:textId="77777777" w:rsidR="000276C6" w:rsidRPr="002767F4" w:rsidRDefault="000276C6" w:rsidP="002767F4">
      <w:pPr>
        <w:pStyle w:val="Poetry"/>
      </w:pPr>
      <w:r w:rsidRPr="002767F4">
        <w:t>“I fast not from a previous sight of him.”</w:t>
      </w:r>
    </w:p>
    <w:p w14:paraId="0EEF3E4D" w14:textId="77777777" w:rsidR="002767F4" w:rsidRDefault="000276C6" w:rsidP="002767F4">
      <w:pPr>
        <w:pStyle w:val="Poetry"/>
      </w:pPr>
      <w:r w:rsidRPr="002767F4">
        <w:t xml:space="preserve">To make him out I therefore stayed my feet; </w:t>
      </w:r>
    </w:p>
    <w:p w14:paraId="6D33D87B" w14:textId="2F98AB45" w:rsidR="000276C6" w:rsidRPr="002767F4" w:rsidRDefault="000276C6" w:rsidP="002767F4">
      <w:pPr>
        <w:pStyle w:val="Poetry"/>
      </w:pPr>
      <w:r w:rsidRPr="002767F4">
        <w:t>and, having stopped with me, my gentle Leader</w:t>
      </w:r>
    </w:p>
    <w:p w14:paraId="7904CD55" w14:textId="4C716B7B" w:rsidR="000276C6" w:rsidRPr="002767F4" w:rsidRDefault="000276C6" w:rsidP="002767F4">
      <w:pPr>
        <w:pStyle w:val="Poetry"/>
      </w:pPr>
      <w:r w:rsidRPr="002767F4">
        <w:lastRenderedPageBreak/>
        <w:t>assented to my going back a little.</w:t>
      </w:r>
    </w:p>
    <w:p w14:paraId="70A8F48A" w14:textId="77777777" w:rsidR="000276C6" w:rsidRDefault="000276C6" w:rsidP="000276C6">
      <w:pPr>
        <w:pStyle w:val="BodyText"/>
      </w:pPr>
    </w:p>
    <w:p w14:paraId="3167E3C6" w14:textId="77777777" w:rsidR="002767F4" w:rsidRDefault="000276C6" w:rsidP="002767F4">
      <w:pPr>
        <w:pStyle w:val="Poetry"/>
      </w:pPr>
      <w:r w:rsidRPr="002767F4">
        <w:t xml:space="preserve">That scourged one thought that he could hide himself </w:t>
      </w:r>
    </w:p>
    <w:p w14:paraId="1CBA4C7E" w14:textId="36352F64" w:rsidR="000276C6" w:rsidRPr="002767F4" w:rsidRDefault="000276C6" w:rsidP="002767F4">
      <w:pPr>
        <w:pStyle w:val="Poetry"/>
      </w:pPr>
      <w:r w:rsidRPr="002767F4">
        <w:t>by looking down, but little it availed him;</w:t>
      </w:r>
    </w:p>
    <w:p w14:paraId="21D69683" w14:textId="77777777" w:rsidR="002767F4" w:rsidRDefault="000276C6" w:rsidP="002767F4">
      <w:pPr>
        <w:pStyle w:val="Poetry"/>
      </w:pPr>
      <w:r w:rsidRPr="002767F4">
        <w:t xml:space="preserve">for “Thou, that castest down thine eyes,” said I, </w:t>
      </w:r>
    </w:p>
    <w:p w14:paraId="32154914" w14:textId="7999F19A" w:rsidR="000276C6" w:rsidRPr="002767F4" w:rsidRDefault="000276C6" w:rsidP="002767F4">
      <w:pPr>
        <w:pStyle w:val="Poetry"/>
      </w:pPr>
      <w:r w:rsidRPr="002767F4">
        <w:t>unless the features which thou hast are false,</w:t>
      </w:r>
    </w:p>
    <w:p w14:paraId="75A14CCB" w14:textId="6187FE70" w:rsidR="000276C6" w:rsidRPr="002767F4" w:rsidRDefault="000276C6" w:rsidP="002767F4">
      <w:pPr>
        <w:pStyle w:val="Poetry"/>
      </w:pPr>
      <w:r w:rsidRPr="002767F4">
        <w:t>Venèdico Caccianimico art;</w:t>
      </w:r>
    </w:p>
    <w:p w14:paraId="480C015B" w14:textId="39390287" w:rsidR="000276C6" w:rsidRDefault="000276C6" w:rsidP="002767F4">
      <w:pPr>
        <w:pStyle w:val="Poetry"/>
      </w:pPr>
      <w:r w:rsidRPr="002767F4">
        <w:t>but what brings thee into such pungent sauces?”</w:t>
      </w:r>
    </w:p>
    <w:p w14:paraId="5B22C7D6" w14:textId="77777777" w:rsidR="002767F4" w:rsidRPr="002767F4" w:rsidRDefault="002767F4" w:rsidP="002767F4">
      <w:pPr>
        <w:pStyle w:val="Poetry"/>
      </w:pPr>
    </w:p>
    <w:p w14:paraId="0F9CD268" w14:textId="77777777" w:rsidR="000276C6" w:rsidRPr="002767F4" w:rsidRDefault="000276C6" w:rsidP="002767F4">
      <w:pPr>
        <w:pStyle w:val="Poetry"/>
      </w:pPr>
      <w:r w:rsidRPr="002767F4">
        <w:t>And he to me: “Unwillingly I tell it;</w:t>
      </w:r>
    </w:p>
    <w:p w14:paraId="5DA8F498" w14:textId="77777777" w:rsidR="002767F4" w:rsidRDefault="000276C6" w:rsidP="002767F4">
      <w:pPr>
        <w:pStyle w:val="Poetry"/>
      </w:pPr>
      <w:r w:rsidRPr="002767F4">
        <w:t xml:space="preserve">but forced I am by thy transparent speech, </w:t>
      </w:r>
    </w:p>
    <w:p w14:paraId="0E40AB2A" w14:textId="605951EE" w:rsidR="000276C6" w:rsidRPr="002767F4" w:rsidRDefault="000276C6" w:rsidP="002767F4">
      <w:pPr>
        <w:pStyle w:val="Poetry"/>
      </w:pPr>
      <w:r w:rsidRPr="002767F4">
        <w:t>which makes me recollect the olden world.</w:t>
      </w:r>
    </w:p>
    <w:p w14:paraId="61F31364" w14:textId="3692E307" w:rsidR="000276C6" w:rsidRPr="002767F4" w:rsidRDefault="000276C6" w:rsidP="002767F4">
      <w:pPr>
        <w:pStyle w:val="Poetry"/>
      </w:pPr>
      <w:r w:rsidRPr="002767F4">
        <w:t>I was the one who led Ghisolabella</w:t>
      </w:r>
    </w:p>
    <w:p w14:paraId="24E1652D" w14:textId="77777777" w:rsidR="002767F4" w:rsidRDefault="000276C6" w:rsidP="002767F4">
      <w:pPr>
        <w:pStyle w:val="Poetry"/>
      </w:pPr>
      <w:r w:rsidRPr="002767F4">
        <w:t xml:space="preserve">to do according to the Marquis’ will, </w:t>
      </w:r>
    </w:p>
    <w:p w14:paraId="453BD8D1" w14:textId="3C1C4DCC" w:rsidR="000276C6" w:rsidRPr="002767F4" w:rsidRDefault="000276C6" w:rsidP="002767F4">
      <w:pPr>
        <w:pStyle w:val="Poetry"/>
      </w:pPr>
      <w:r w:rsidRPr="002767F4">
        <w:t>however the disgusting tale be told.</w:t>
      </w:r>
    </w:p>
    <w:p w14:paraId="23F99C93" w14:textId="77777777" w:rsidR="000276C6" w:rsidRPr="002767F4" w:rsidRDefault="000276C6" w:rsidP="002767F4">
      <w:pPr>
        <w:pStyle w:val="Poetry"/>
      </w:pPr>
      <w:r w:rsidRPr="002767F4">
        <w:t>Nor am I here the only Bolognese</w:t>
      </w:r>
    </w:p>
    <w:p w14:paraId="39F8744A" w14:textId="77777777" w:rsidR="000276C6" w:rsidRPr="002767F4" w:rsidRDefault="000276C6" w:rsidP="002767F4">
      <w:pPr>
        <w:pStyle w:val="Poetry"/>
      </w:pPr>
      <w:r w:rsidRPr="002767F4">
        <w:t>that weeps; nay, this place is so full of us,</w:t>
      </w:r>
    </w:p>
    <w:p w14:paraId="0B922044" w14:textId="479FFCF4" w:rsidR="000276C6" w:rsidRPr="002767F4" w:rsidRDefault="000276C6" w:rsidP="002767F4">
      <w:pPr>
        <w:pStyle w:val="Poetry"/>
      </w:pPr>
      <w:r w:rsidRPr="002767F4">
        <w:t>that not so many tongues are taught today</w:t>
      </w:r>
    </w:p>
    <w:p w14:paraId="7FEC7AF6" w14:textId="77777777" w:rsidR="000276C6" w:rsidRPr="002767F4" w:rsidRDefault="000276C6" w:rsidP="002767F4">
      <w:pPr>
        <w:pStyle w:val="Poetry"/>
      </w:pPr>
      <w:r w:rsidRPr="002767F4">
        <w:t>between Savena and Reno to say sipa;</w:t>
      </w:r>
    </w:p>
    <w:p w14:paraId="3185A6B1" w14:textId="77777777" w:rsidR="002767F4" w:rsidRDefault="000276C6" w:rsidP="002767F4">
      <w:pPr>
        <w:pStyle w:val="Poetry"/>
      </w:pPr>
      <w:r w:rsidRPr="002767F4">
        <w:t xml:space="preserve">and if thereof thou wouldst have pledge or proof, </w:t>
      </w:r>
    </w:p>
    <w:p w14:paraId="2E361A4B" w14:textId="6F589470" w:rsidR="000276C6" w:rsidRDefault="000276C6" w:rsidP="002767F4">
      <w:pPr>
        <w:pStyle w:val="Poetry"/>
      </w:pPr>
      <w:r w:rsidRPr="002767F4">
        <w:t>recall to mind our avaricious breasts.”</w:t>
      </w:r>
    </w:p>
    <w:p w14:paraId="3443791C" w14:textId="77777777" w:rsidR="002767F4" w:rsidRPr="002767F4" w:rsidRDefault="002767F4" w:rsidP="002767F4">
      <w:pPr>
        <w:pStyle w:val="Poetry"/>
      </w:pPr>
    </w:p>
    <w:p w14:paraId="6C9B6A83" w14:textId="77777777" w:rsidR="000276C6" w:rsidRPr="002767F4" w:rsidRDefault="000276C6" w:rsidP="002767F4">
      <w:pPr>
        <w:pStyle w:val="Poetry"/>
      </w:pPr>
      <w:r w:rsidRPr="002767F4">
        <w:t>As thus he spoke, a demon with his lash</w:t>
      </w:r>
    </w:p>
    <w:p w14:paraId="2152176E" w14:textId="7910D069" w:rsidR="000276C6" w:rsidRPr="002767F4" w:rsidRDefault="000276C6" w:rsidP="002767F4">
      <w:pPr>
        <w:pStyle w:val="Poetry"/>
      </w:pPr>
      <w:r w:rsidRPr="002767F4">
        <w:t>smote him, and said to him: “Pandar, begone!</w:t>
      </w:r>
    </w:p>
    <w:p w14:paraId="6559A9E8" w14:textId="151847A1" w:rsidR="000276C6" w:rsidRDefault="000276C6" w:rsidP="002767F4">
      <w:pPr>
        <w:pStyle w:val="Poetry"/>
      </w:pPr>
      <w:r w:rsidRPr="002767F4">
        <w:t>There are no women here to sell for coin.”</w:t>
      </w:r>
    </w:p>
    <w:p w14:paraId="5F80AC26" w14:textId="77777777" w:rsidR="002767F4" w:rsidRPr="002767F4" w:rsidRDefault="002767F4" w:rsidP="002767F4">
      <w:pPr>
        <w:pStyle w:val="Poetry"/>
      </w:pPr>
    </w:p>
    <w:p w14:paraId="73011948" w14:textId="77777777" w:rsidR="00EF121A" w:rsidRDefault="000276C6" w:rsidP="002767F4">
      <w:pPr>
        <w:pStyle w:val="Poetry"/>
      </w:pPr>
      <w:r w:rsidRPr="002767F4">
        <w:t xml:space="preserve">I then rejoined my Escort; whereupon, </w:t>
      </w:r>
    </w:p>
    <w:p w14:paraId="3AC2388D" w14:textId="77777777" w:rsidR="00EF121A" w:rsidRDefault="000276C6" w:rsidP="002767F4">
      <w:pPr>
        <w:pStyle w:val="Poetry"/>
      </w:pPr>
      <w:r w:rsidRPr="002767F4">
        <w:t xml:space="preserve">when we had taken some few steps, we came </w:t>
      </w:r>
    </w:p>
    <w:p w14:paraId="3BD8060B" w14:textId="0C33D014" w:rsidR="000276C6" w:rsidRPr="002767F4" w:rsidRDefault="000276C6" w:rsidP="002767F4">
      <w:pPr>
        <w:pStyle w:val="Poetry"/>
      </w:pPr>
      <w:r w:rsidRPr="002767F4">
        <w:t>to where a crag projected from the bank.</w:t>
      </w:r>
    </w:p>
    <w:p w14:paraId="696CA8E3" w14:textId="6A2C5DBC" w:rsidR="000276C6" w:rsidRPr="002767F4" w:rsidRDefault="000276C6" w:rsidP="002767F4">
      <w:pPr>
        <w:pStyle w:val="Poetry"/>
      </w:pPr>
      <w:r w:rsidRPr="002767F4">
        <w:t>This we ascended with the greatest ease,</w:t>
      </w:r>
    </w:p>
    <w:p w14:paraId="1107BBA1" w14:textId="77777777" w:rsidR="00EF121A" w:rsidRDefault="000276C6" w:rsidP="002767F4">
      <w:pPr>
        <w:pStyle w:val="Poetry"/>
      </w:pPr>
      <w:r w:rsidRPr="002767F4">
        <w:t xml:space="preserve">and turning to the right along its ridge, </w:t>
      </w:r>
    </w:p>
    <w:p w14:paraId="089804F4" w14:textId="70B5D7CB" w:rsidR="000276C6" w:rsidRDefault="000276C6" w:rsidP="002767F4">
      <w:pPr>
        <w:pStyle w:val="Poetry"/>
      </w:pPr>
      <w:r w:rsidRPr="002767F4">
        <w:t>we left those everlasting circling walls.</w:t>
      </w:r>
    </w:p>
    <w:p w14:paraId="0B246B74" w14:textId="77777777" w:rsidR="00EF121A" w:rsidRPr="002767F4" w:rsidRDefault="00EF121A" w:rsidP="002767F4">
      <w:pPr>
        <w:pStyle w:val="Poetry"/>
      </w:pPr>
    </w:p>
    <w:p w14:paraId="4B02BB1D" w14:textId="77777777" w:rsidR="000276C6" w:rsidRPr="002767F4" w:rsidRDefault="000276C6" w:rsidP="002767F4">
      <w:pPr>
        <w:pStyle w:val="Poetry"/>
      </w:pPr>
      <w:r w:rsidRPr="002767F4">
        <w:t>When we were where it hollows out below,</w:t>
      </w:r>
    </w:p>
    <w:p w14:paraId="42D12366" w14:textId="77777777" w:rsidR="000276C6" w:rsidRPr="002767F4" w:rsidRDefault="000276C6" w:rsidP="002767F4">
      <w:pPr>
        <w:pStyle w:val="Poetry"/>
      </w:pPr>
      <w:r w:rsidRPr="002767F4">
        <w:t>to let the scourged pass through, my Leader said:</w:t>
      </w:r>
    </w:p>
    <w:p w14:paraId="6C47CE0D" w14:textId="7B33BBED" w:rsidR="000276C6" w:rsidRPr="002767F4" w:rsidRDefault="000276C6" w:rsidP="002767F4">
      <w:pPr>
        <w:pStyle w:val="Poetry"/>
      </w:pPr>
      <w:r w:rsidRPr="002767F4">
        <w:lastRenderedPageBreak/>
        <w:t>“Now stay thy steps, and on thee let the sight</w:t>
      </w:r>
    </w:p>
    <w:p w14:paraId="22D76D4F" w14:textId="77777777" w:rsidR="00EF121A" w:rsidRDefault="000276C6" w:rsidP="002767F4">
      <w:pPr>
        <w:pStyle w:val="Poetry"/>
      </w:pPr>
      <w:r w:rsidRPr="002767F4">
        <w:t xml:space="preserve">of all these other ill-born spirits strike, </w:t>
      </w:r>
    </w:p>
    <w:p w14:paraId="19B8CC4D" w14:textId="0ABD7FAB" w:rsidR="000276C6" w:rsidRPr="002767F4" w:rsidRDefault="000276C6" w:rsidP="002767F4">
      <w:pPr>
        <w:pStyle w:val="Poetry"/>
      </w:pPr>
      <w:r w:rsidRPr="002767F4">
        <w:t>whose faces thou hast not perceived as yet,</w:t>
      </w:r>
    </w:p>
    <w:p w14:paraId="618257F3" w14:textId="3D892D4A" w:rsidR="000276C6" w:rsidRDefault="000276C6" w:rsidP="002767F4">
      <w:pPr>
        <w:pStyle w:val="Poetry"/>
      </w:pPr>
      <w:r w:rsidRPr="002767F4">
        <w:t>because they’ve gone with us in our direction.”</w:t>
      </w:r>
    </w:p>
    <w:p w14:paraId="529B558F" w14:textId="77777777" w:rsidR="00EF121A" w:rsidRPr="002767F4" w:rsidRDefault="00EF121A" w:rsidP="002767F4">
      <w:pPr>
        <w:pStyle w:val="Poetry"/>
      </w:pPr>
    </w:p>
    <w:p w14:paraId="6074E509" w14:textId="77777777" w:rsidR="000276C6" w:rsidRPr="002767F4" w:rsidRDefault="000276C6" w:rsidP="002767F4">
      <w:pPr>
        <w:pStyle w:val="Poetry"/>
      </w:pPr>
      <w:r w:rsidRPr="002767F4">
        <w:t>As from the ancient bridge we watched the troop,</w:t>
      </w:r>
    </w:p>
    <w:p w14:paraId="7F83695A" w14:textId="3D62B440" w:rsidR="000276C6" w:rsidRPr="002767F4" w:rsidRDefault="000276C6" w:rsidP="002767F4">
      <w:pPr>
        <w:pStyle w:val="Poetry"/>
      </w:pPr>
      <w:r w:rsidRPr="002767F4">
        <w:t>which on the other side was toward us coming,</w:t>
      </w:r>
    </w:p>
    <w:p w14:paraId="251E5C7E" w14:textId="77777777" w:rsidR="00EF121A" w:rsidRDefault="000276C6" w:rsidP="002767F4">
      <w:pPr>
        <w:pStyle w:val="Poetry"/>
      </w:pPr>
      <w:r w:rsidRPr="002767F4">
        <w:t xml:space="preserve">and which the scourge was likewise driving on, </w:t>
      </w:r>
    </w:p>
    <w:p w14:paraId="6F6D8ECA" w14:textId="0EA9DA0A" w:rsidR="000276C6" w:rsidRPr="002767F4" w:rsidRDefault="000276C6" w:rsidP="002767F4">
      <w:pPr>
        <w:pStyle w:val="Poetry"/>
      </w:pPr>
      <w:r w:rsidRPr="002767F4">
        <w:t>without my asking, my good Teacher said:</w:t>
      </w:r>
    </w:p>
    <w:p w14:paraId="5D9A0A6E" w14:textId="77777777" w:rsidR="00EF121A" w:rsidRDefault="000276C6" w:rsidP="002767F4">
      <w:pPr>
        <w:pStyle w:val="Poetry"/>
      </w:pPr>
      <w:r w:rsidRPr="002767F4">
        <w:t xml:space="preserve">“Look at that great man there, who, as he comes, </w:t>
      </w:r>
    </w:p>
    <w:p w14:paraId="590BC734" w14:textId="18CF23B8" w:rsidR="000276C6" w:rsidRPr="002767F4" w:rsidRDefault="000276C6" w:rsidP="002767F4">
      <w:pPr>
        <w:pStyle w:val="Poetry"/>
      </w:pPr>
      <w:r w:rsidRPr="002767F4">
        <w:t>for all his pain, seems not to shed a tear.</w:t>
      </w:r>
    </w:p>
    <w:p w14:paraId="33E5FE6B" w14:textId="5BD811AF" w:rsidR="000276C6" w:rsidRPr="002767F4" w:rsidRDefault="000276C6" w:rsidP="002767F4">
      <w:pPr>
        <w:pStyle w:val="Poetry"/>
      </w:pPr>
      <w:r w:rsidRPr="002767F4">
        <w:t>How royal an appearance he still keeps!</w:t>
      </w:r>
    </w:p>
    <w:p w14:paraId="195E1143" w14:textId="77777777" w:rsidR="000276C6" w:rsidRPr="002767F4" w:rsidRDefault="000276C6" w:rsidP="002767F4">
      <w:pPr>
        <w:pStyle w:val="Poetry"/>
      </w:pPr>
      <w:r w:rsidRPr="002767F4">
        <w:t>Jason is he, who, by his doughtiness</w:t>
      </w:r>
    </w:p>
    <w:p w14:paraId="18977C2F" w14:textId="77777777" w:rsidR="00EF121A" w:rsidRDefault="000276C6" w:rsidP="002767F4">
      <w:pPr>
        <w:pStyle w:val="Poetry"/>
      </w:pPr>
      <w:r w:rsidRPr="002767F4">
        <w:t xml:space="preserve">and wit, deprived the Colchians of their ram. </w:t>
      </w:r>
    </w:p>
    <w:p w14:paraId="0D84C0C8" w14:textId="77777777" w:rsidR="00EF121A" w:rsidRDefault="000276C6" w:rsidP="002767F4">
      <w:pPr>
        <w:pStyle w:val="Poetry"/>
      </w:pPr>
      <w:r w:rsidRPr="002767F4">
        <w:t>He passed the isle of Lemmos on his way,</w:t>
      </w:r>
    </w:p>
    <w:p w14:paraId="48C8E845" w14:textId="38E46085" w:rsidR="000276C6" w:rsidRPr="002767F4" w:rsidRDefault="000276C6" w:rsidP="002767F4">
      <w:pPr>
        <w:pStyle w:val="Poetry"/>
      </w:pPr>
      <w:r w:rsidRPr="002767F4">
        <w:t>after its pitiless and daring women</w:t>
      </w:r>
    </w:p>
    <w:p w14:paraId="5E8369FE" w14:textId="1FEF58D6" w:rsidR="000276C6" w:rsidRPr="002767F4" w:rsidRDefault="000276C6" w:rsidP="002767F4">
      <w:pPr>
        <w:pStyle w:val="Poetry"/>
      </w:pPr>
      <w:r w:rsidRPr="002767F4">
        <w:t>had given up to death their every male.</w:t>
      </w:r>
    </w:p>
    <w:p w14:paraId="136E85FC" w14:textId="77777777" w:rsidR="00EF121A" w:rsidRDefault="000276C6" w:rsidP="002767F4">
      <w:pPr>
        <w:pStyle w:val="Poetry"/>
      </w:pPr>
      <w:r w:rsidRPr="002767F4">
        <w:t xml:space="preserve">With tokens of his love and flattering words </w:t>
      </w:r>
    </w:p>
    <w:p w14:paraId="728627B0" w14:textId="3C2FDE43" w:rsidR="000276C6" w:rsidRPr="002767F4" w:rsidRDefault="000276C6" w:rsidP="002767F4">
      <w:pPr>
        <w:pStyle w:val="Poetry"/>
      </w:pPr>
      <w:r w:rsidRPr="002767F4">
        <w:t>he there deceived the maid, Hypsìpylë,</w:t>
      </w:r>
    </w:p>
    <w:p w14:paraId="4B1106D4" w14:textId="77777777" w:rsidR="00EF121A" w:rsidRDefault="000276C6" w:rsidP="002767F4">
      <w:pPr>
        <w:pStyle w:val="Poetry"/>
      </w:pPr>
      <w:r w:rsidRPr="002767F4">
        <w:t xml:space="preserve">who previously had all the rest deceived. </w:t>
      </w:r>
    </w:p>
    <w:p w14:paraId="1FAD72CA" w14:textId="30BC8397" w:rsidR="000276C6" w:rsidRPr="002767F4" w:rsidRDefault="000276C6" w:rsidP="002767F4">
      <w:pPr>
        <w:pStyle w:val="Poetry"/>
      </w:pPr>
      <w:r w:rsidRPr="002767F4">
        <w:t>He left her there with child, and all alone;</w:t>
      </w:r>
    </w:p>
    <w:p w14:paraId="5C197FEE" w14:textId="32D236AD" w:rsidR="000276C6" w:rsidRPr="002767F4" w:rsidRDefault="000276C6" w:rsidP="002767F4">
      <w:pPr>
        <w:pStyle w:val="Poetry"/>
      </w:pPr>
      <w:r w:rsidRPr="002767F4">
        <w:t>him to this punishment that fault condemns;</w:t>
      </w:r>
    </w:p>
    <w:p w14:paraId="1C38295D" w14:textId="77777777" w:rsidR="00EF121A" w:rsidRDefault="000276C6" w:rsidP="002767F4">
      <w:pPr>
        <w:pStyle w:val="Poetry"/>
      </w:pPr>
      <w:r w:rsidRPr="002767F4">
        <w:t xml:space="preserve">and for Medea, too, is vengeance wrought. </w:t>
      </w:r>
    </w:p>
    <w:p w14:paraId="594DB16A" w14:textId="45886284" w:rsidR="000276C6" w:rsidRPr="002767F4" w:rsidRDefault="000276C6" w:rsidP="002767F4">
      <w:pPr>
        <w:pStyle w:val="Poetry"/>
      </w:pPr>
      <w:r w:rsidRPr="002767F4">
        <w:t>With him go those that in this way deceive;</w:t>
      </w:r>
    </w:p>
    <w:p w14:paraId="1DEB9D29" w14:textId="77777777" w:rsidR="00EF121A" w:rsidRDefault="000276C6" w:rsidP="00EF121A">
      <w:pPr>
        <w:pStyle w:val="Poetry"/>
      </w:pPr>
      <w:r w:rsidRPr="00EF121A">
        <w:t xml:space="preserve">be this enough to know of this first ditch, </w:t>
      </w:r>
    </w:p>
    <w:p w14:paraId="0DFB7261" w14:textId="72F8ECAF" w:rsidR="000276C6" w:rsidRDefault="000276C6" w:rsidP="00EF121A">
      <w:pPr>
        <w:pStyle w:val="Poetry"/>
      </w:pPr>
      <w:r w:rsidRPr="00EF121A">
        <w:t>and of those, too, that in its fangs it holds.”</w:t>
      </w:r>
    </w:p>
    <w:p w14:paraId="529CD7A8" w14:textId="77777777" w:rsidR="00EF121A" w:rsidRPr="00EF121A" w:rsidRDefault="00EF121A" w:rsidP="00EF121A">
      <w:pPr>
        <w:pStyle w:val="Poetry"/>
      </w:pPr>
    </w:p>
    <w:p w14:paraId="025FABD0" w14:textId="3AB6F8DE" w:rsidR="000276C6" w:rsidRPr="00EF121A" w:rsidRDefault="000276C6" w:rsidP="00EF121A">
      <w:pPr>
        <w:pStyle w:val="Poetry"/>
      </w:pPr>
      <w:r w:rsidRPr="00EF121A">
        <w:t>Already were we where the narrow path</w:t>
      </w:r>
      <w:r w:rsidRPr="00EF121A">
        <w:tab/>
      </w:r>
    </w:p>
    <w:p w14:paraId="667F10C5" w14:textId="77777777" w:rsidR="00EF121A" w:rsidRDefault="000276C6" w:rsidP="00EF121A">
      <w:pPr>
        <w:pStyle w:val="Poetry"/>
      </w:pPr>
      <w:r w:rsidRPr="00EF121A">
        <w:t xml:space="preserve">forms with the second bank a cross, and makes </w:t>
      </w:r>
    </w:p>
    <w:p w14:paraId="2B4F035C" w14:textId="6F9FF4CB" w:rsidR="000276C6" w:rsidRPr="00EF121A" w:rsidRDefault="000276C6" w:rsidP="00EF121A">
      <w:pPr>
        <w:pStyle w:val="Poetry"/>
      </w:pPr>
      <w:r w:rsidRPr="00EF121A">
        <w:t>therewith abutments for another arch.</w:t>
      </w:r>
    </w:p>
    <w:p w14:paraId="00B7C636" w14:textId="77777777" w:rsidR="00EF121A" w:rsidRDefault="000276C6" w:rsidP="00EF121A">
      <w:pPr>
        <w:pStyle w:val="Poetry"/>
      </w:pPr>
      <w:r w:rsidRPr="00EF121A">
        <w:t xml:space="preserve">We thence heard people in the following trench </w:t>
      </w:r>
    </w:p>
    <w:p w14:paraId="1140AE21" w14:textId="33B34DAD" w:rsidR="000276C6" w:rsidRPr="00EF121A" w:rsidRDefault="000276C6" w:rsidP="00EF121A">
      <w:pPr>
        <w:pStyle w:val="Poetry"/>
      </w:pPr>
      <w:r w:rsidRPr="00EF121A">
        <w:t>who whined and groaned, and with their muzzles</w:t>
      </w:r>
    </w:p>
    <w:p w14:paraId="7964D9F6" w14:textId="34DA0AC0" w:rsidR="000276C6" w:rsidRPr="00EF121A" w:rsidRDefault="000276C6" w:rsidP="00EF121A">
      <w:pPr>
        <w:pStyle w:val="Poetry"/>
      </w:pPr>
      <w:r w:rsidRPr="00EF121A">
        <w:t>puffed, while smiting their own bodies with their palms.</w:t>
      </w:r>
    </w:p>
    <w:p w14:paraId="13ACC3D6" w14:textId="77777777" w:rsidR="00EF121A" w:rsidRDefault="000276C6" w:rsidP="00EF121A">
      <w:pPr>
        <w:pStyle w:val="Poetry"/>
      </w:pPr>
      <w:r w:rsidRPr="00EF121A">
        <w:t xml:space="preserve">The banks were crusted over with a mould </w:t>
      </w:r>
    </w:p>
    <w:p w14:paraId="1A5B4BB8" w14:textId="77777777" w:rsidR="00EF121A" w:rsidRDefault="000276C6" w:rsidP="00EF121A">
      <w:pPr>
        <w:pStyle w:val="Poetry"/>
      </w:pPr>
      <w:r w:rsidRPr="00EF121A">
        <w:t xml:space="preserve">by vapor from below, which, sticking there, </w:t>
      </w:r>
    </w:p>
    <w:p w14:paraId="2D0AB87E" w14:textId="65E19699" w:rsidR="000276C6" w:rsidRPr="00EF121A" w:rsidRDefault="000276C6" w:rsidP="00EF121A">
      <w:pPr>
        <w:pStyle w:val="Poetry"/>
      </w:pPr>
      <w:r w:rsidRPr="00EF121A">
        <w:lastRenderedPageBreak/>
        <w:t>offensive to both eyes and nose became.</w:t>
      </w:r>
    </w:p>
    <w:p w14:paraId="0F5472A6" w14:textId="77777777" w:rsidR="000276C6" w:rsidRPr="00EF121A" w:rsidRDefault="000276C6" w:rsidP="00EF121A">
      <w:pPr>
        <w:pStyle w:val="Poetry"/>
      </w:pPr>
      <w:r w:rsidRPr="00EF121A">
        <w:t>So deep the bottom, that there is no means</w:t>
      </w:r>
    </w:p>
    <w:p w14:paraId="35BEF89D" w14:textId="0E0D1ADF" w:rsidR="000276C6" w:rsidRPr="00EF121A" w:rsidRDefault="000276C6" w:rsidP="00EF121A">
      <w:pPr>
        <w:pStyle w:val="Poetry"/>
      </w:pPr>
      <w:r w:rsidRPr="00EF121A">
        <w:t>of looking into it, unless one climb</w:t>
      </w:r>
    </w:p>
    <w:p w14:paraId="6CC8AAED" w14:textId="77777777" w:rsidR="00EF121A" w:rsidRDefault="000276C6" w:rsidP="00EF121A">
      <w:pPr>
        <w:pStyle w:val="Poetry"/>
      </w:pPr>
      <w:r w:rsidRPr="00EF121A">
        <w:t xml:space="preserve">the arch’s summit, where the crag is highest. </w:t>
      </w:r>
    </w:p>
    <w:p w14:paraId="6502A489" w14:textId="77777777" w:rsidR="00EF121A" w:rsidRDefault="000276C6" w:rsidP="00EF121A">
      <w:pPr>
        <w:pStyle w:val="Poetry"/>
      </w:pPr>
      <w:r w:rsidRPr="00EF121A">
        <w:t xml:space="preserve">Thither we came, and from it in the ditch </w:t>
      </w:r>
    </w:p>
    <w:p w14:paraId="7A545C40" w14:textId="6C3FC201" w:rsidR="000276C6" w:rsidRPr="00EF121A" w:rsidRDefault="000276C6" w:rsidP="00EF121A">
      <w:pPr>
        <w:pStyle w:val="Poetry"/>
      </w:pPr>
      <w:r w:rsidRPr="00EF121A">
        <w:t>people I saw immersed in excrement,</w:t>
      </w:r>
    </w:p>
    <w:p w14:paraId="1163EC74" w14:textId="77777777" w:rsidR="000276C6" w:rsidRPr="00EF121A" w:rsidRDefault="000276C6" w:rsidP="00EF121A">
      <w:pPr>
        <w:pStyle w:val="Poetry"/>
      </w:pPr>
      <w:r w:rsidRPr="00EF121A">
        <w:t>which seemed from human privies to have come.</w:t>
      </w:r>
    </w:p>
    <w:p w14:paraId="0B3297EE" w14:textId="77777777" w:rsidR="00EF121A" w:rsidRDefault="00EF121A" w:rsidP="00EF121A">
      <w:pPr>
        <w:pStyle w:val="Poetry"/>
      </w:pPr>
    </w:p>
    <w:p w14:paraId="4172D284" w14:textId="1E2B4EAB" w:rsidR="000276C6" w:rsidRPr="00EF121A" w:rsidRDefault="000276C6" w:rsidP="00EF121A">
      <w:pPr>
        <w:pStyle w:val="Poetry"/>
      </w:pPr>
      <w:r w:rsidRPr="00EF121A">
        <w:t>While peering with mine eyes down there, I saw</w:t>
      </w:r>
    </w:p>
    <w:p w14:paraId="071714CC" w14:textId="77777777" w:rsidR="00EF121A" w:rsidRDefault="000276C6" w:rsidP="00EF121A">
      <w:pPr>
        <w:pStyle w:val="Poetry"/>
      </w:pPr>
      <w:r w:rsidRPr="00EF121A">
        <w:t xml:space="preserve">a head so foul with filth, that whether clerk’s </w:t>
      </w:r>
    </w:p>
    <w:p w14:paraId="6D02EA84" w14:textId="7E75C518" w:rsidR="000276C6" w:rsidRPr="00EF121A" w:rsidRDefault="000276C6" w:rsidP="00EF121A">
      <w:pPr>
        <w:pStyle w:val="Poetry"/>
      </w:pPr>
      <w:r w:rsidRPr="00EF121A">
        <w:t>or layman’s head it were, was not apparent.</w:t>
      </w:r>
    </w:p>
    <w:p w14:paraId="6A7DEDDF" w14:textId="77777777" w:rsidR="00EF121A" w:rsidRDefault="000276C6" w:rsidP="00EF121A">
      <w:pPr>
        <w:pStyle w:val="Poetry"/>
      </w:pPr>
      <w:r w:rsidRPr="00EF121A">
        <w:t xml:space="preserve">Scolding, he said: “Why greedier art thou </w:t>
      </w:r>
    </w:p>
    <w:p w14:paraId="23EBBE9E" w14:textId="7C1B7DEB" w:rsidR="000276C6" w:rsidRDefault="000276C6" w:rsidP="00EF121A">
      <w:pPr>
        <w:pStyle w:val="Poetry"/>
      </w:pPr>
      <w:r w:rsidRPr="00EF121A">
        <w:t>to look at me, than at the other foul ones?”</w:t>
      </w:r>
    </w:p>
    <w:p w14:paraId="45BA8E84" w14:textId="77777777" w:rsidR="00EF121A" w:rsidRPr="00EF121A" w:rsidRDefault="00EF121A" w:rsidP="00EF121A">
      <w:pPr>
        <w:pStyle w:val="Poetry"/>
      </w:pPr>
    </w:p>
    <w:p w14:paraId="25FC8632" w14:textId="115A6C31" w:rsidR="000276C6" w:rsidRPr="00EF121A" w:rsidRDefault="000276C6" w:rsidP="00EF121A">
      <w:pPr>
        <w:pStyle w:val="Poetry"/>
      </w:pPr>
      <w:r w:rsidRPr="00EF121A">
        <w:t>And I: “Because, if I remember well,</w:t>
      </w:r>
    </w:p>
    <w:p w14:paraId="6026C730" w14:textId="77777777" w:rsidR="00EF121A" w:rsidRDefault="000276C6" w:rsidP="00EF121A">
      <w:pPr>
        <w:pStyle w:val="Poetry"/>
      </w:pPr>
      <w:r w:rsidRPr="00EF121A">
        <w:t xml:space="preserve">I’ve seen thee with dry hair ere now, for thou </w:t>
      </w:r>
    </w:p>
    <w:p w14:paraId="63B4FAFD" w14:textId="54F54361" w:rsidR="000276C6" w:rsidRPr="00EF121A" w:rsidRDefault="000276C6" w:rsidP="00EF121A">
      <w:pPr>
        <w:pStyle w:val="Poetry"/>
      </w:pPr>
      <w:r w:rsidRPr="00EF121A">
        <w:t>Alèssio Interminèi of Lucca art;</w:t>
      </w:r>
    </w:p>
    <w:p w14:paraId="06ABCD72" w14:textId="77777777" w:rsidR="00EF121A" w:rsidRDefault="000276C6" w:rsidP="00EF121A">
      <w:pPr>
        <w:pStyle w:val="Poetry"/>
      </w:pPr>
      <w:r w:rsidRPr="00EF121A">
        <w:t xml:space="preserve">that’s why I eye thee more than all the rest.” </w:t>
      </w:r>
    </w:p>
    <w:p w14:paraId="310D990C" w14:textId="4AB46C4E" w:rsidR="000276C6" w:rsidRPr="00EF121A" w:rsidRDefault="000276C6" w:rsidP="00EF121A">
      <w:pPr>
        <w:pStyle w:val="Poetry"/>
      </w:pPr>
      <w:r w:rsidRPr="00EF121A">
        <w:t>And he then, as he beat upon his pate:</w:t>
      </w:r>
    </w:p>
    <w:p w14:paraId="71B532BB" w14:textId="465ECF3B" w:rsidR="000276C6" w:rsidRPr="00EF121A" w:rsidRDefault="000276C6" w:rsidP="00EF121A">
      <w:pPr>
        <w:pStyle w:val="Poetry"/>
      </w:pPr>
      <w:r w:rsidRPr="00EF121A">
        <w:t>“Those flatteries immersed me here below,</w:t>
      </w:r>
    </w:p>
    <w:p w14:paraId="4F6813D0" w14:textId="3E40D297" w:rsidR="000276C6" w:rsidRDefault="000276C6" w:rsidP="00EF121A">
      <w:pPr>
        <w:pStyle w:val="Poetry"/>
      </w:pPr>
      <w:r w:rsidRPr="00EF121A">
        <w:t>wherewith my tongue was never surfeited.”</w:t>
      </w:r>
    </w:p>
    <w:p w14:paraId="57DBC19F" w14:textId="77777777" w:rsidR="00EF121A" w:rsidRPr="00EF121A" w:rsidRDefault="00EF121A" w:rsidP="00EF121A">
      <w:pPr>
        <w:pStyle w:val="Poetry"/>
      </w:pPr>
    </w:p>
    <w:p w14:paraId="66CCF158" w14:textId="77777777" w:rsidR="000276C6" w:rsidRPr="00EF121A" w:rsidRDefault="000276C6" w:rsidP="00EF121A">
      <w:pPr>
        <w:pStyle w:val="Poetry"/>
      </w:pPr>
      <w:r w:rsidRPr="00EF121A">
        <w:t>Then, after this, my Leader said to me:</w:t>
      </w:r>
    </w:p>
    <w:p w14:paraId="2320711E" w14:textId="77777777" w:rsidR="00EF121A" w:rsidRDefault="000276C6" w:rsidP="00EF121A">
      <w:pPr>
        <w:pStyle w:val="Poetry"/>
      </w:pPr>
      <w:r w:rsidRPr="00EF121A">
        <w:t xml:space="preserve">“See that thou urge thy glance a little further, </w:t>
      </w:r>
    </w:p>
    <w:p w14:paraId="5F53B48D" w14:textId="249FD7A4" w:rsidR="000276C6" w:rsidRPr="00EF121A" w:rsidRDefault="000276C6" w:rsidP="00EF121A">
      <w:pPr>
        <w:pStyle w:val="Poetry"/>
      </w:pPr>
      <w:r w:rsidRPr="00EF121A">
        <w:t>that with thine eyes thou quite attain the face</w:t>
      </w:r>
    </w:p>
    <w:p w14:paraId="29428188" w14:textId="2241174C" w:rsidR="000276C6" w:rsidRPr="00EF121A" w:rsidRDefault="000276C6" w:rsidP="00EF121A">
      <w:pPr>
        <w:pStyle w:val="Poetry"/>
      </w:pPr>
      <w:r w:rsidRPr="00EF121A">
        <w:t>of that disgusting and dishevelled wench,</w:t>
      </w:r>
    </w:p>
    <w:p w14:paraId="2638DAA9" w14:textId="77777777" w:rsidR="00EF121A" w:rsidRDefault="000276C6" w:rsidP="00EF121A">
      <w:pPr>
        <w:pStyle w:val="Poetry"/>
      </w:pPr>
      <w:r w:rsidRPr="00EF121A">
        <w:t xml:space="preserve">who yonder claws herself with filthy nails, </w:t>
      </w:r>
    </w:p>
    <w:p w14:paraId="41F2AC98" w14:textId="77777777" w:rsidR="00EF121A" w:rsidRDefault="000276C6" w:rsidP="00EF121A">
      <w:pPr>
        <w:pStyle w:val="Poetry"/>
      </w:pPr>
      <w:r w:rsidRPr="00EF121A">
        <w:t xml:space="preserve">and crouches now, and now is on her feet. </w:t>
      </w:r>
    </w:p>
    <w:p w14:paraId="039FAED1" w14:textId="77777777" w:rsidR="00EF121A" w:rsidRDefault="000276C6" w:rsidP="00EF121A">
      <w:pPr>
        <w:pStyle w:val="Poetry"/>
      </w:pPr>
      <w:r w:rsidRPr="00EF121A">
        <w:t xml:space="preserve">That Thaïs is, the prostitute, who answered </w:t>
      </w:r>
    </w:p>
    <w:p w14:paraId="776FFEFE" w14:textId="15D41112" w:rsidR="000276C6" w:rsidRPr="00EF121A" w:rsidRDefault="000276C6" w:rsidP="00EF121A">
      <w:pPr>
        <w:pStyle w:val="Poetry"/>
      </w:pPr>
      <w:r w:rsidRPr="00EF121A">
        <w:t>her paramour, when he had said ‘Have I</w:t>
      </w:r>
    </w:p>
    <w:p w14:paraId="1E964625" w14:textId="275A0EDD" w:rsidR="000276C6" w:rsidRPr="00EF121A" w:rsidRDefault="000276C6" w:rsidP="00EF121A">
      <w:pPr>
        <w:pStyle w:val="Poetry"/>
      </w:pPr>
      <w:r w:rsidRPr="00EF121A">
        <w:t>great thanks from thee?’: ‘Nay, marvelously great!’</w:t>
      </w:r>
    </w:p>
    <w:p w14:paraId="060DB444" w14:textId="77777777" w:rsidR="000276C6" w:rsidRPr="00EF121A" w:rsidRDefault="000276C6" w:rsidP="00EF121A">
      <w:pPr>
        <w:pStyle w:val="Poetry"/>
      </w:pPr>
      <w:r w:rsidRPr="00EF121A">
        <w:t>Herewith, then, let our sight be satisfied.”</w:t>
      </w:r>
    </w:p>
    <w:p w14:paraId="56C9385E" w14:textId="77777777" w:rsidR="000276C6" w:rsidRPr="00EF121A" w:rsidRDefault="000276C6" w:rsidP="00EF121A">
      <w:pPr>
        <w:pStyle w:val="Poetry"/>
      </w:pPr>
    </w:p>
    <w:p w14:paraId="008459AD" w14:textId="77777777" w:rsidR="000276C6" w:rsidRPr="00EF121A" w:rsidRDefault="000276C6" w:rsidP="00EF121A">
      <w:pPr>
        <w:pStyle w:val="Heading3"/>
      </w:pPr>
      <w:r w:rsidRPr="00EF121A">
        <w:t>Inferno XIX</w:t>
      </w:r>
    </w:p>
    <w:p w14:paraId="7070E80F" w14:textId="77777777" w:rsidR="000276C6" w:rsidRPr="00EF121A" w:rsidRDefault="000276C6" w:rsidP="00EF121A">
      <w:pPr>
        <w:pStyle w:val="Heading4"/>
      </w:pPr>
      <w:r w:rsidRPr="00EF121A">
        <w:lastRenderedPageBreak/>
        <w:t>The Eighth Circle. Fraud The Third Trench. Simoniacs</w:t>
      </w:r>
    </w:p>
    <w:p w14:paraId="368379B8" w14:textId="77777777" w:rsidR="000276C6" w:rsidRPr="00EF121A" w:rsidRDefault="000276C6" w:rsidP="00EF121A">
      <w:pPr>
        <w:pStyle w:val="Poetry"/>
      </w:pPr>
      <w:r w:rsidRPr="00EF121A">
        <w:t>O Simon Magus, O his wretched followers,</w:t>
      </w:r>
    </w:p>
    <w:p w14:paraId="2208D202" w14:textId="77777777" w:rsidR="00EF121A" w:rsidRDefault="000276C6" w:rsidP="00EF121A">
      <w:pPr>
        <w:pStyle w:val="Poetry"/>
      </w:pPr>
      <w:r w:rsidRPr="00EF121A">
        <w:t xml:space="preserve">since ye the things of God, which ought to be </w:t>
      </w:r>
    </w:p>
    <w:p w14:paraId="4A25B7A3" w14:textId="77777777" w:rsidR="00EF121A" w:rsidRDefault="000276C6" w:rsidP="00EF121A">
      <w:pPr>
        <w:pStyle w:val="Poetry"/>
      </w:pPr>
      <w:r w:rsidRPr="00EF121A">
        <w:t xml:space="preserve">the brides of righteousness, rapaciously </w:t>
      </w:r>
    </w:p>
    <w:p w14:paraId="6CE14702" w14:textId="476D60C1" w:rsidR="000276C6" w:rsidRPr="00EF121A" w:rsidRDefault="000276C6" w:rsidP="00EF121A">
      <w:pPr>
        <w:pStyle w:val="Poetry"/>
      </w:pPr>
      <w:r w:rsidRPr="00EF121A">
        <w:t>adulterate for silver and for gold;</w:t>
      </w:r>
    </w:p>
    <w:p w14:paraId="196DF64A" w14:textId="16DE9BA7" w:rsidR="000276C6" w:rsidRPr="00EF121A" w:rsidRDefault="000276C6" w:rsidP="00EF121A">
      <w:pPr>
        <w:pStyle w:val="Poetry"/>
      </w:pPr>
      <w:r w:rsidRPr="00EF121A">
        <w:t>it now behooves the trumpet sound for you,</w:t>
      </w:r>
    </w:p>
    <w:p w14:paraId="2A8E315A" w14:textId="75060937" w:rsidR="000276C6" w:rsidRDefault="000276C6" w:rsidP="00EF121A">
      <w:pPr>
        <w:pStyle w:val="Poetry"/>
      </w:pPr>
      <w:r w:rsidRPr="00EF121A">
        <w:t>for in the third great trench your station is!</w:t>
      </w:r>
    </w:p>
    <w:p w14:paraId="039C81FD" w14:textId="77777777" w:rsidR="00EF121A" w:rsidRPr="00EF121A" w:rsidRDefault="00EF121A" w:rsidP="00EF121A">
      <w:pPr>
        <w:pStyle w:val="Poetry"/>
      </w:pPr>
    </w:p>
    <w:p w14:paraId="1F3E8166" w14:textId="77777777" w:rsidR="00EF121A" w:rsidRDefault="000276C6" w:rsidP="00EF121A">
      <w:pPr>
        <w:pStyle w:val="Poetry"/>
      </w:pPr>
      <w:r w:rsidRPr="00EF121A">
        <w:t xml:space="preserve">We now had climbed the next tomb-spanning bridge, </w:t>
      </w:r>
    </w:p>
    <w:p w14:paraId="0A822B5F" w14:textId="77777777" w:rsidR="00EF121A" w:rsidRDefault="000276C6" w:rsidP="00EF121A">
      <w:pPr>
        <w:pStyle w:val="Poetry"/>
      </w:pPr>
      <w:r w:rsidRPr="00EF121A">
        <w:t xml:space="preserve">and were on that part of the crag, which hangs </w:t>
      </w:r>
    </w:p>
    <w:p w14:paraId="5A157DBA" w14:textId="3EC69462" w:rsidR="000276C6" w:rsidRDefault="000276C6" w:rsidP="00EF121A">
      <w:pPr>
        <w:pStyle w:val="Poetry"/>
      </w:pPr>
      <w:r w:rsidRPr="00EF121A">
        <w:t>directly o’er the middle of the trench.</w:t>
      </w:r>
    </w:p>
    <w:p w14:paraId="63374845" w14:textId="77777777" w:rsidR="00EF121A" w:rsidRPr="00EF121A" w:rsidRDefault="00EF121A" w:rsidP="00EF121A">
      <w:pPr>
        <w:pStyle w:val="Poetry"/>
      </w:pPr>
    </w:p>
    <w:p w14:paraId="05853A17" w14:textId="375368D1" w:rsidR="000276C6" w:rsidRPr="00EF121A" w:rsidRDefault="000276C6" w:rsidP="00EF121A">
      <w:pPr>
        <w:pStyle w:val="Poetry"/>
      </w:pPr>
      <w:r w:rsidRPr="00EF121A">
        <w:t>Wisdom Supreme, how great the art thou showest</w:t>
      </w:r>
    </w:p>
    <w:p w14:paraId="24AB9A13" w14:textId="77777777" w:rsidR="00EF121A" w:rsidRDefault="000276C6" w:rsidP="00EF121A">
      <w:pPr>
        <w:pStyle w:val="Poetry"/>
      </w:pPr>
      <w:r w:rsidRPr="00EF121A">
        <w:t xml:space="preserve">in Heaven, on earth, and in the evil world! </w:t>
      </w:r>
    </w:p>
    <w:p w14:paraId="63123EF3" w14:textId="66429D9F" w:rsidR="000276C6" w:rsidRDefault="000276C6" w:rsidP="00EF121A">
      <w:pPr>
        <w:pStyle w:val="Poetry"/>
      </w:pPr>
      <w:r w:rsidRPr="00EF121A">
        <w:t>How justly, too, thy virtue makes awards!</w:t>
      </w:r>
    </w:p>
    <w:p w14:paraId="24A5CAFC" w14:textId="77777777" w:rsidR="00EF121A" w:rsidRPr="00EF121A" w:rsidRDefault="00EF121A" w:rsidP="00EF121A">
      <w:pPr>
        <w:pStyle w:val="Poetry"/>
      </w:pPr>
    </w:p>
    <w:p w14:paraId="5D77200C" w14:textId="77777777" w:rsidR="00EF121A" w:rsidRDefault="000276C6" w:rsidP="00EF121A">
      <w:pPr>
        <w:pStyle w:val="Poetry"/>
      </w:pPr>
      <w:r w:rsidRPr="00EF121A">
        <w:t xml:space="preserve">I saw that on its sloping sides and bottom </w:t>
      </w:r>
    </w:p>
    <w:p w14:paraId="4E05CBC4" w14:textId="0768E072" w:rsidR="000276C6" w:rsidRPr="00EF121A" w:rsidRDefault="000276C6" w:rsidP="00EF121A">
      <w:pPr>
        <w:pStyle w:val="Poetry"/>
      </w:pPr>
      <w:r w:rsidRPr="00EF121A">
        <w:t>the livid-colored stone was full of holes,</w:t>
      </w:r>
    </w:p>
    <w:p w14:paraId="4F66EFB9" w14:textId="20323021" w:rsidR="000276C6" w:rsidRPr="00EF121A" w:rsidRDefault="000276C6" w:rsidP="00EF121A">
      <w:pPr>
        <w:pStyle w:val="Poetry"/>
      </w:pPr>
      <w:r w:rsidRPr="00EF121A">
        <w:t>all of one width, while each of them was round.</w:t>
      </w:r>
    </w:p>
    <w:p w14:paraId="36896920" w14:textId="77777777" w:rsidR="00EF121A" w:rsidRDefault="000276C6" w:rsidP="00EF121A">
      <w:pPr>
        <w:pStyle w:val="Poetry"/>
      </w:pPr>
      <w:r w:rsidRPr="00EF121A">
        <w:t xml:space="preserve">Nor less nor more wide did they seem to me, </w:t>
      </w:r>
    </w:p>
    <w:p w14:paraId="271B2F2F" w14:textId="77777777" w:rsidR="00EF121A" w:rsidRDefault="000276C6" w:rsidP="00EF121A">
      <w:pPr>
        <w:pStyle w:val="Poetry"/>
      </w:pPr>
      <w:r w:rsidRPr="00EF121A">
        <w:t xml:space="preserve">than those which in my beautiful Saint John’s </w:t>
      </w:r>
    </w:p>
    <w:p w14:paraId="3B077E06" w14:textId="5092B449" w:rsidR="000276C6" w:rsidRPr="00EF121A" w:rsidRDefault="000276C6" w:rsidP="00EF121A">
      <w:pPr>
        <w:pStyle w:val="Poetry"/>
      </w:pPr>
      <w:r w:rsidRPr="00EF121A">
        <w:t>are made as places for baptizing priests;</w:t>
      </w:r>
    </w:p>
    <w:p w14:paraId="297A82A6" w14:textId="77777777" w:rsidR="000276C6" w:rsidRPr="00EF121A" w:rsidRDefault="000276C6" w:rsidP="00EF121A">
      <w:pPr>
        <w:pStyle w:val="Poetry"/>
      </w:pPr>
      <w:r w:rsidRPr="00EF121A">
        <w:t>and one of which, not many years ago,</w:t>
      </w:r>
    </w:p>
    <w:p w14:paraId="5BF2E54E" w14:textId="000875A2" w:rsidR="000276C6" w:rsidRPr="00EF121A" w:rsidRDefault="000276C6" w:rsidP="00EF121A">
      <w:pPr>
        <w:pStyle w:val="Poetry"/>
      </w:pPr>
      <w:r w:rsidRPr="00EF121A">
        <w:t>I broke, to save one who was choking in it;</w:t>
      </w:r>
    </w:p>
    <w:p w14:paraId="1053DAB9" w14:textId="5F956CDD" w:rsidR="000276C6" w:rsidRDefault="000276C6" w:rsidP="00EF121A">
      <w:pPr>
        <w:pStyle w:val="Poetry"/>
      </w:pPr>
      <w:r w:rsidRPr="00EF121A">
        <w:t>be this a witness undeceiving all!</w:t>
      </w:r>
    </w:p>
    <w:p w14:paraId="027E5027" w14:textId="77777777" w:rsidR="00EF121A" w:rsidRPr="00EF121A" w:rsidRDefault="00EF121A" w:rsidP="00EF121A">
      <w:pPr>
        <w:pStyle w:val="Poetry"/>
      </w:pPr>
    </w:p>
    <w:p w14:paraId="1830F593" w14:textId="77777777" w:rsidR="00EF121A" w:rsidRDefault="000276C6" w:rsidP="00EF121A">
      <w:pPr>
        <w:pStyle w:val="Poetry"/>
      </w:pPr>
      <w:r w:rsidRPr="00EF121A">
        <w:t xml:space="preserve">Out of the mouth of each a sinner’s feet </w:t>
      </w:r>
    </w:p>
    <w:p w14:paraId="7BFAA892" w14:textId="42D59E91" w:rsidR="000276C6" w:rsidRPr="00EF121A" w:rsidRDefault="000276C6" w:rsidP="00EF121A">
      <w:pPr>
        <w:pStyle w:val="Poetry"/>
      </w:pPr>
      <w:r w:rsidRPr="00EF121A">
        <w:t>protruded, and, as far as to the calf,</w:t>
      </w:r>
    </w:p>
    <w:p w14:paraId="5A21E02C" w14:textId="77777777" w:rsidR="000276C6" w:rsidRPr="00EF121A" w:rsidRDefault="000276C6" w:rsidP="00EF121A">
      <w:pPr>
        <w:pStyle w:val="Poetry"/>
      </w:pPr>
      <w:r w:rsidRPr="00EF121A">
        <w:t>his legs; the rest of him remained within.</w:t>
      </w:r>
    </w:p>
    <w:p w14:paraId="60A1F0FE" w14:textId="22698F3B" w:rsidR="000276C6" w:rsidRPr="00EF121A" w:rsidRDefault="000276C6" w:rsidP="00EF121A">
      <w:pPr>
        <w:pStyle w:val="Poetry"/>
      </w:pPr>
      <w:r w:rsidRPr="00EF121A">
        <w:t>The soles of all were, both of them, on fire;</w:t>
      </w:r>
    </w:p>
    <w:p w14:paraId="4CE9D7AA" w14:textId="77777777" w:rsidR="00EF121A" w:rsidRDefault="000276C6" w:rsidP="00EF121A">
      <w:pPr>
        <w:pStyle w:val="Poetry"/>
      </w:pPr>
      <w:r w:rsidRPr="00EF121A">
        <w:t xml:space="preserve">because of which their joints so strongly twitched, </w:t>
      </w:r>
    </w:p>
    <w:p w14:paraId="191B50BB" w14:textId="77777777" w:rsidR="00EF121A" w:rsidRDefault="000276C6" w:rsidP="00EF121A">
      <w:pPr>
        <w:pStyle w:val="Poetry"/>
      </w:pPr>
      <w:r w:rsidRPr="00EF121A">
        <w:t xml:space="preserve">they would have snapped green twigs and cords of </w:t>
      </w:r>
    </w:p>
    <w:p w14:paraId="3FA72786" w14:textId="42037138" w:rsidR="000276C6" w:rsidRPr="00EF121A" w:rsidRDefault="000276C6" w:rsidP="00EF121A">
      <w:pPr>
        <w:pStyle w:val="Poetry"/>
      </w:pPr>
      <w:r w:rsidRPr="00EF121A">
        <w:t>grass. And as a flame on oily things is wont</w:t>
      </w:r>
    </w:p>
    <w:p w14:paraId="0AA42510" w14:textId="77777777" w:rsidR="000276C6" w:rsidRPr="00EF121A" w:rsidRDefault="000276C6" w:rsidP="00EF121A">
      <w:pPr>
        <w:pStyle w:val="Poetry"/>
      </w:pPr>
      <w:r w:rsidRPr="00EF121A">
        <w:t>to move along the outer surface only;</w:t>
      </w:r>
    </w:p>
    <w:p w14:paraId="562E8112" w14:textId="6ABADA5F" w:rsidR="000276C6" w:rsidRDefault="000276C6" w:rsidP="00EF121A">
      <w:pPr>
        <w:pStyle w:val="Poetry"/>
      </w:pPr>
      <w:r w:rsidRPr="00EF121A">
        <w:lastRenderedPageBreak/>
        <w:t>so likewise was it there from heels to toes.</w:t>
      </w:r>
    </w:p>
    <w:p w14:paraId="1D586A98" w14:textId="77777777" w:rsidR="00EF121A" w:rsidRPr="00EF121A" w:rsidRDefault="00EF121A" w:rsidP="00EF121A">
      <w:pPr>
        <w:pStyle w:val="Poetry"/>
      </w:pPr>
    </w:p>
    <w:p w14:paraId="2668D593" w14:textId="77777777" w:rsidR="00EF121A" w:rsidRDefault="000276C6" w:rsidP="00EF121A">
      <w:pPr>
        <w:pStyle w:val="Poetry"/>
      </w:pPr>
      <w:r w:rsidRPr="00EF121A">
        <w:t xml:space="preserve">“Who, Teacher, is he yonder, who is tortured </w:t>
      </w:r>
    </w:p>
    <w:p w14:paraId="17E40DCF" w14:textId="77777777" w:rsidR="00EF121A" w:rsidRDefault="000276C6" w:rsidP="00EF121A">
      <w:pPr>
        <w:pStyle w:val="Poetry"/>
      </w:pPr>
      <w:r w:rsidRPr="00EF121A">
        <w:t xml:space="preserve">by twitching more than all the rest, his mates,” </w:t>
      </w:r>
    </w:p>
    <w:p w14:paraId="511A7A76" w14:textId="22F27892" w:rsidR="000276C6" w:rsidRDefault="000276C6" w:rsidP="00EF121A">
      <w:pPr>
        <w:pStyle w:val="Poetry"/>
      </w:pPr>
      <w:r w:rsidRPr="00EF121A">
        <w:t>said I, “and whom a redder flame is sucking?”</w:t>
      </w:r>
    </w:p>
    <w:p w14:paraId="4B083F9F" w14:textId="77777777" w:rsidR="00EF121A" w:rsidRPr="00EF121A" w:rsidRDefault="00EF121A" w:rsidP="00EF121A">
      <w:pPr>
        <w:pStyle w:val="Poetry"/>
      </w:pPr>
    </w:p>
    <w:p w14:paraId="7FD8E26C" w14:textId="77777777" w:rsidR="000276C6" w:rsidRPr="00EF121A" w:rsidRDefault="000276C6" w:rsidP="00EF121A">
      <w:pPr>
        <w:pStyle w:val="Poetry"/>
      </w:pPr>
      <w:r w:rsidRPr="00EF121A">
        <w:t>And he to me: “If thou wouldst have me bear thee</w:t>
      </w:r>
    </w:p>
    <w:p w14:paraId="3E73361B" w14:textId="59ED1DE2" w:rsidR="000276C6" w:rsidRPr="00EF121A" w:rsidRDefault="000276C6" w:rsidP="00EF121A">
      <w:pPr>
        <w:pStyle w:val="Poetry"/>
      </w:pPr>
      <w:r w:rsidRPr="00EF121A">
        <w:t>down yonder bank which lowest lies, from him</w:t>
      </w:r>
    </w:p>
    <w:p w14:paraId="64EF80CC" w14:textId="78A0498E" w:rsidR="000276C6" w:rsidRDefault="000276C6" w:rsidP="00EF121A">
      <w:pPr>
        <w:pStyle w:val="Poetry"/>
      </w:pPr>
      <w:r w:rsidRPr="00EF121A">
        <w:t>thou’lt know both of himself and of his sins.”</w:t>
      </w:r>
    </w:p>
    <w:p w14:paraId="3832C05A" w14:textId="77777777" w:rsidR="00EF121A" w:rsidRPr="00EF121A" w:rsidRDefault="00EF121A" w:rsidP="00EF121A">
      <w:pPr>
        <w:pStyle w:val="Poetry"/>
      </w:pPr>
    </w:p>
    <w:p w14:paraId="31F8AF7F" w14:textId="77777777" w:rsidR="00EF121A" w:rsidRDefault="000276C6" w:rsidP="00EF121A">
      <w:pPr>
        <w:pStyle w:val="Poetry"/>
      </w:pPr>
      <w:r w:rsidRPr="00EF121A">
        <w:t xml:space="preserve">And I: “What pleases thee I like; my lord </w:t>
      </w:r>
    </w:p>
    <w:p w14:paraId="17736E90" w14:textId="77777777" w:rsidR="00EF121A" w:rsidRDefault="000276C6" w:rsidP="00EF121A">
      <w:pPr>
        <w:pStyle w:val="Poetry"/>
      </w:pPr>
      <w:r w:rsidRPr="00EF121A">
        <w:t xml:space="preserve">thou art, and that I part not from thy will </w:t>
      </w:r>
    </w:p>
    <w:p w14:paraId="532D0DE4" w14:textId="426558EA" w:rsidR="000276C6" w:rsidRDefault="000276C6" w:rsidP="00EF121A">
      <w:pPr>
        <w:pStyle w:val="Poetry"/>
      </w:pPr>
      <w:r w:rsidRPr="00EF121A">
        <w:t>thou knowst, as also what is left unsaid.”</w:t>
      </w:r>
    </w:p>
    <w:p w14:paraId="4510D13D" w14:textId="77777777" w:rsidR="00EF121A" w:rsidRPr="00EF121A" w:rsidRDefault="00EF121A" w:rsidP="00EF121A">
      <w:pPr>
        <w:pStyle w:val="Poetry"/>
      </w:pPr>
    </w:p>
    <w:p w14:paraId="027AC05E" w14:textId="7E88922F" w:rsidR="000276C6" w:rsidRPr="00EF121A" w:rsidRDefault="000276C6" w:rsidP="00EF121A">
      <w:pPr>
        <w:pStyle w:val="Poetry"/>
      </w:pPr>
      <w:r w:rsidRPr="00EF121A">
        <w:t>We then upon the fourth embankment came,</w:t>
      </w:r>
    </w:p>
    <w:p w14:paraId="0733E8E4" w14:textId="77777777" w:rsidR="00EF121A" w:rsidRDefault="000276C6" w:rsidP="00EF121A">
      <w:pPr>
        <w:pStyle w:val="Poetry"/>
      </w:pPr>
      <w:r w:rsidRPr="00EF121A">
        <w:t xml:space="preserve">and, turning round, descended on our left </w:t>
      </w:r>
    </w:p>
    <w:p w14:paraId="00700348" w14:textId="77777777" w:rsidR="00EF121A" w:rsidRDefault="000276C6" w:rsidP="00EF121A">
      <w:pPr>
        <w:pStyle w:val="Poetry"/>
      </w:pPr>
      <w:r w:rsidRPr="00EF121A">
        <w:t xml:space="preserve">into that narrow bottom pierced with holes; </w:t>
      </w:r>
    </w:p>
    <w:p w14:paraId="365F1CC9" w14:textId="77777777" w:rsidR="00EF121A" w:rsidRDefault="000276C6" w:rsidP="00EF121A">
      <w:pPr>
        <w:pStyle w:val="Poetry"/>
      </w:pPr>
      <w:r w:rsidRPr="00EF121A">
        <w:t xml:space="preserve">nor yet did my good Teacher set me down </w:t>
      </w:r>
    </w:p>
    <w:p w14:paraId="3A329623" w14:textId="643A947B" w:rsidR="000276C6" w:rsidRPr="00EF121A" w:rsidRDefault="000276C6" w:rsidP="00EF121A">
      <w:pPr>
        <w:pStyle w:val="Poetry"/>
      </w:pPr>
      <w:r w:rsidRPr="00EF121A">
        <w:t>from off his back, but brought me to the hole</w:t>
      </w:r>
    </w:p>
    <w:p w14:paraId="41B69B34" w14:textId="3CACD010" w:rsidR="000276C6" w:rsidRDefault="000276C6" w:rsidP="00EF121A">
      <w:pPr>
        <w:pStyle w:val="Poetry"/>
      </w:pPr>
      <w:r w:rsidRPr="00EF121A">
        <w:t>of him who grieved so sorely with his shank.</w:t>
      </w:r>
    </w:p>
    <w:p w14:paraId="4CB6CD41" w14:textId="77777777" w:rsidR="00EF121A" w:rsidRPr="00EF121A" w:rsidRDefault="00EF121A" w:rsidP="00EF121A">
      <w:pPr>
        <w:pStyle w:val="Poetry"/>
      </w:pPr>
    </w:p>
    <w:p w14:paraId="7077A57E" w14:textId="77777777" w:rsidR="00EF121A" w:rsidRDefault="000276C6" w:rsidP="00EF121A">
      <w:pPr>
        <w:pStyle w:val="Poetry"/>
      </w:pPr>
      <w:r w:rsidRPr="00EF121A">
        <w:t xml:space="preserve">“Whoe’er thou art, sad soul, that holdest down </w:t>
      </w:r>
    </w:p>
    <w:p w14:paraId="156CE63F" w14:textId="1BED0F7B" w:rsidR="000276C6" w:rsidRPr="00EF121A" w:rsidRDefault="000276C6" w:rsidP="00EF121A">
      <w:pPr>
        <w:pStyle w:val="Poetry"/>
      </w:pPr>
      <w:r w:rsidRPr="00EF121A">
        <w:t>thine upper portion, planted like a stake,”</w:t>
      </w:r>
    </w:p>
    <w:p w14:paraId="0DC9B5E3" w14:textId="3914BB60" w:rsidR="000276C6" w:rsidRDefault="000276C6" w:rsidP="00EF121A">
      <w:pPr>
        <w:pStyle w:val="Poetry"/>
      </w:pPr>
      <w:r w:rsidRPr="00EF121A">
        <w:t>I then began, “say something, if thou canst.”</w:t>
      </w:r>
    </w:p>
    <w:p w14:paraId="6B651B3A" w14:textId="77777777" w:rsidR="00EF121A" w:rsidRPr="00EF121A" w:rsidRDefault="00EF121A" w:rsidP="00EF121A">
      <w:pPr>
        <w:pStyle w:val="Poetry"/>
      </w:pPr>
    </w:p>
    <w:p w14:paraId="0E538562" w14:textId="77777777" w:rsidR="000276C6" w:rsidRPr="00EF121A" w:rsidRDefault="000276C6" w:rsidP="00EF121A">
      <w:pPr>
        <w:pStyle w:val="Poetry"/>
      </w:pPr>
      <w:r w:rsidRPr="00EF121A">
        <w:t>I there was like a friar that confesses</w:t>
      </w:r>
    </w:p>
    <w:p w14:paraId="3530B1C1" w14:textId="3F93E14F" w:rsidR="000276C6" w:rsidRPr="00EF121A" w:rsidRDefault="000276C6" w:rsidP="00EF121A">
      <w:pPr>
        <w:pStyle w:val="Poetry"/>
      </w:pPr>
      <w:r w:rsidRPr="00EF121A">
        <w:t>a base assassin, who, on being planted,</w:t>
      </w:r>
    </w:p>
    <w:p w14:paraId="282018F3" w14:textId="27375EB4" w:rsidR="000276C6" w:rsidRDefault="000276C6" w:rsidP="00EF121A">
      <w:pPr>
        <w:pStyle w:val="Poetry"/>
      </w:pPr>
      <w:r w:rsidRPr="00EF121A">
        <w:t>calls him again, that death may be delayed.</w:t>
      </w:r>
    </w:p>
    <w:p w14:paraId="1238F26A" w14:textId="77777777" w:rsidR="00EF121A" w:rsidRPr="00EF121A" w:rsidRDefault="00EF121A" w:rsidP="00EF121A">
      <w:pPr>
        <w:pStyle w:val="Poetry"/>
      </w:pPr>
    </w:p>
    <w:p w14:paraId="37E23C24" w14:textId="77777777" w:rsidR="00EF121A" w:rsidRDefault="000276C6" w:rsidP="00EF121A">
      <w:pPr>
        <w:pStyle w:val="Poetry"/>
      </w:pPr>
      <w:r w:rsidRPr="00EF121A">
        <w:t xml:space="preserve">And he cried out: “Dost thou stand there already, </w:t>
      </w:r>
    </w:p>
    <w:p w14:paraId="7269E1F7" w14:textId="5ED1F649" w:rsidR="000276C6" w:rsidRPr="00EF121A" w:rsidRDefault="000276C6" w:rsidP="00EF121A">
      <w:pPr>
        <w:pStyle w:val="Poetry"/>
      </w:pPr>
      <w:r w:rsidRPr="00EF121A">
        <w:t>dost thou stand there already, Boniface?</w:t>
      </w:r>
    </w:p>
    <w:p w14:paraId="750C034C" w14:textId="77777777" w:rsidR="000276C6" w:rsidRPr="00EF121A" w:rsidRDefault="000276C6" w:rsidP="00EF121A">
      <w:pPr>
        <w:pStyle w:val="Poetry"/>
      </w:pPr>
      <w:r w:rsidRPr="00EF121A">
        <w:t>By several years the writing lied to me.</w:t>
      </w:r>
    </w:p>
    <w:p w14:paraId="68E77EA2" w14:textId="17A69B01" w:rsidR="000276C6" w:rsidRPr="00EF121A" w:rsidRDefault="000276C6" w:rsidP="00EF121A">
      <w:pPr>
        <w:pStyle w:val="Poetry"/>
      </w:pPr>
      <w:r w:rsidRPr="00EF121A">
        <w:t>Art thou so quickly sated with the wealth,</w:t>
      </w:r>
    </w:p>
    <w:p w14:paraId="11A24B5F" w14:textId="77777777" w:rsidR="00EF121A" w:rsidRDefault="000276C6" w:rsidP="00EF121A">
      <w:pPr>
        <w:pStyle w:val="Poetry"/>
      </w:pPr>
      <w:r w:rsidRPr="00EF121A">
        <w:t xml:space="preserve">for which thou didst not fear to seize by fraud, </w:t>
      </w:r>
    </w:p>
    <w:p w14:paraId="13F1E8CB" w14:textId="1A323249" w:rsidR="000276C6" w:rsidRDefault="000276C6" w:rsidP="00EF121A">
      <w:pPr>
        <w:pStyle w:val="Poetry"/>
      </w:pPr>
      <w:r w:rsidRPr="00EF121A">
        <w:t>and outrage next, the Lady beautiful?”</w:t>
      </w:r>
    </w:p>
    <w:p w14:paraId="12BFEBE5" w14:textId="77777777" w:rsidR="00EF121A" w:rsidRPr="00EF121A" w:rsidRDefault="00EF121A" w:rsidP="00EF121A">
      <w:pPr>
        <w:pStyle w:val="Poetry"/>
      </w:pPr>
    </w:p>
    <w:p w14:paraId="35829777" w14:textId="77777777" w:rsidR="00EF121A" w:rsidRDefault="000276C6" w:rsidP="00EF121A">
      <w:pPr>
        <w:pStyle w:val="Poetry"/>
      </w:pPr>
      <w:r w:rsidRPr="00EF121A">
        <w:t xml:space="preserve">Even such did I become, as those are, who, </w:t>
      </w:r>
    </w:p>
    <w:p w14:paraId="427C625A" w14:textId="67C96DB5" w:rsidR="000276C6" w:rsidRPr="00EF121A" w:rsidRDefault="000276C6" w:rsidP="00EF121A">
      <w:pPr>
        <w:pStyle w:val="Poetry"/>
      </w:pPr>
      <w:r w:rsidRPr="00EF121A">
        <w:t>not understanding what is answered them,</w:t>
      </w:r>
    </w:p>
    <w:p w14:paraId="38D5EFC9" w14:textId="2DE935E6" w:rsidR="000276C6" w:rsidRPr="00EF121A" w:rsidRDefault="000276C6" w:rsidP="00EF121A">
      <w:pPr>
        <w:pStyle w:val="Poetry"/>
      </w:pPr>
      <w:r w:rsidRPr="00EF121A">
        <w:t>deem themselves mocked, and think of no reply.</w:t>
      </w:r>
    </w:p>
    <w:p w14:paraId="025CCABD" w14:textId="77777777" w:rsidR="000276C6" w:rsidRPr="00EF121A" w:rsidRDefault="000276C6" w:rsidP="00EF121A">
      <w:pPr>
        <w:pStyle w:val="Poetry"/>
      </w:pPr>
      <w:r w:rsidRPr="00EF121A">
        <w:t>Then Virgil said: “Tell him immediately:</w:t>
      </w:r>
    </w:p>
    <w:p w14:paraId="44B91C6C" w14:textId="77777777" w:rsidR="00EF121A" w:rsidRDefault="000276C6" w:rsidP="00EF121A">
      <w:pPr>
        <w:pStyle w:val="Poetry"/>
      </w:pPr>
      <w:r w:rsidRPr="00EF121A">
        <w:t xml:space="preserve">‘I’m not the one, I’m not the one thou thinkest!’” </w:t>
      </w:r>
    </w:p>
    <w:p w14:paraId="3CDA6A89" w14:textId="0C84438A" w:rsidR="000276C6" w:rsidRDefault="000276C6" w:rsidP="00EF121A">
      <w:pPr>
        <w:pStyle w:val="Poetry"/>
      </w:pPr>
      <w:r w:rsidRPr="00EF121A">
        <w:t>And I replied to him as I was bidden.</w:t>
      </w:r>
    </w:p>
    <w:p w14:paraId="491FB29D" w14:textId="77777777" w:rsidR="00EF121A" w:rsidRPr="00EF121A" w:rsidRDefault="00EF121A" w:rsidP="00EF121A">
      <w:pPr>
        <w:pStyle w:val="Poetry"/>
      </w:pPr>
    </w:p>
    <w:p w14:paraId="2235D441" w14:textId="77777777" w:rsidR="000276C6" w:rsidRPr="00EF121A" w:rsidRDefault="000276C6" w:rsidP="00EF121A">
      <w:pPr>
        <w:pStyle w:val="Poetry"/>
      </w:pPr>
      <w:r w:rsidRPr="00EF121A">
        <w:t>Whereat the spirit writhed with both his feet;</w:t>
      </w:r>
    </w:p>
    <w:p w14:paraId="061C7ADD" w14:textId="7CC0A66C" w:rsidR="000276C6" w:rsidRPr="00EF121A" w:rsidRDefault="000276C6" w:rsidP="00EF121A">
      <w:pPr>
        <w:pStyle w:val="Poetry"/>
      </w:pPr>
      <w:r w:rsidRPr="00EF121A">
        <w:t>then, sighing, and with weeping voice, he said:</w:t>
      </w:r>
    </w:p>
    <w:p w14:paraId="515F84FC" w14:textId="77777777" w:rsidR="00EF121A" w:rsidRDefault="000276C6" w:rsidP="00EF121A">
      <w:pPr>
        <w:pStyle w:val="Poetry"/>
      </w:pPr>
      <w:r w:rsidRPr="00EF121A">
        <w:t>“What is it, then, that thou dost ask of me?</w:t>
      </w:r>
    </w:p>
    <w:p w14:paraId="0DA21B13" w14:textId="587DA2FE" w:rsidR="000276C6" w:rsidRPr="00EF121A" w:rsidRDefault="000276C6" w:rsidP="00EF121A">
      <w:pPr>
        <w:pStyle w:val="Poetry"/>
      </w:pPr>
      <w:r w:rsidRPr="00EF121A">
        <w:t>If to know who I am concern thee so,</w:t>
      </w:r>
    </w:p>
    <w:p w14:paraId="2741FEE9" w14:textId="77777777" w:rsidR="00EF121A" w:rsidRDefault="000276C6" w:rsidP="00EF121A">
      <w:pPr>
        <w:pStyle w:val="Poetry"/>
      </w:pPr>
      <w:r w:rsidRPr="00EF121A">
        <w:t xml:space="preserve">that for it thou hast crossed the bank; know, then, </w:t>
      </w:r>
    </w:p>
    <w:p w14:paraId="1EF55084" w14:textId="66E2D63E" w:rsidR="000276C6" w:rsidRPr="00EF121A" w:rsidRDefault="000276C6" w:rsidP="00EF121A">
      <w:pPr>
        <w:pStyle w:val="Poetry"/>
      </w:pPr>
      <w:r w:rsidRPr="00EF121A">
        <w:t>that I was with the mighty Mantle clothed;</w:t>
      </w:r>
    </w:p>
    <w:p w14:paraId="441E9CAA" w14:textId="6A89ACAB" w:rsidR="000276C6" w:rsidRPr="00EF121A" w:rsidRDefault="000276C6" w:rsidP="00EF121A">
      <w:pPr>
        <w:pStyle w:val="Poetry"/>
      </w:pPr>
      <w:r w:rsidRPr="00EF121A">
        <w:t>and verily the she-Bear’s son was I,</w:t>
      </w:r>
    </w:p>
    <w:p w14:paraId="4FFE6475" w14:textId="77777777" w:rsidR="00EF121A" w:rsidRDefault="000276C6" w:rsidP="00EF121A">
      <w:pPr>
        <w:pStyle w:val="Poetry"/>
      </w:pPr>
      <w:r w:rsidRPr="00EF121A">
        <w:t xml:space="preserve">so eager to advance the cubs, that wealth </w:t>
      </w:r>
    </w:p>
    <w:p w14:paraId="656CEEE3" w14:textId="3EB20F36" w:rsidR="000276C6" w:rsidRPr="00EF121A" w:rsidRDefault="000276C6" w:rsidP="00EF121A">
      <w:pPr>
        <w:pStyle w:val="Poetry"/>
      </w:pPr>
      <w:r w:rsidRPr="00EF121A">
        <w:t>I pocketed up there, and here myself.</w:t>
      </w:r>
    </w:p>
    <w:p w14:paraId="3106CDBD" w14:textId="77777777" w:rsidR="00EF121A" w:rsidRDefault="000276C6" w:rsidP="00EF121A">
      <w:pPr>
        <w:pStyle w:val="Poetry"/>
      </w:pPr>
      <w:r w:rsidRPr="00EF121A">
        <w:t xml:space="preserve">The others, who in working simony </w:t>
      </w:r>
    </w:p>
    <w:p w14:paraId="1F155F19" w14:textId="6D60AE2C" w:rsidR="000276C6" w:rsidRPr="00EF121A" w:rsidRDefault="000276C6" w:rsidP="00EF121A">
      <w:pPr>
        <w:pStyle w:val="Poetry"/>
      </w:pPr>
      <w:r w:rsidRPr="00EF121A">
        <w:t>preceded me, are gathered ’neath my head,</w:t>
      </w:r>
    </w:p>
    <w:p w14:paraId="11EDF363" w14:textId="28714B37" w:rsidR="000276C6" w:rsidRPr="00EF121A" w:rsidRDefault="000276C6" w:rsidP="00EF121A">
      <w:pPr>
        <w:pStyle w:val="Poetry"/>
      </w:pPr>
      <w:r w:rsidRPr="00EF121A">
        <w:t>flattened between the fissures of the rock.</w:t>
      </w:r>
    </w:p>
    <w:p w14:paraId="68EF5D5F" w14:textId="77777777" w:rsidR="00EF121A" w:rsidRDefault="000276C6" w:rsidP="00EF121A">
      <w:pPr>
        <w:pStyle w:val="Poetry"/>
      </w:pPr>
      <w:r w:rsidRPr="00EF121A">
        <w:t xml:space="preserve">I, in like manner, shall down yonder fall, </w:t>
      </w:r>
    </w:p>
    <w:p w14:paraId="79D699F5" w14:textId="77777777" w:rsidR="00EF121A" w:rsidRDefault="000276C6" w:rsidP="00EF121A">
      <w:pPr>
        <w:pStyle w:val="Poetry"/>
      </w:pPr>
      <w:r w:rsidRPr="00EF121A">
        <w:t xml:space="preserve">when he arrives, whom I believed thou wast, </w:t>
      </w:r>
    </w:p>
    <w:p w14:paraId="709EE45E" w14:textId="41DDECEA" w:rsidR="000276C6" w:rsidRPr="00EF121A" w:rsidRDefault="000276C6" w:rsidP="00EF121A">
      <w:pPr>
        <w:pStyle w:val="Poetry"/>
      </w:pPr>
      <w:r w:rsidRPr="00EF121A">
        <w:t>when I of thee the sudden question asked.</w:t>
      </w:r>
    </w:p>
    <w:p w14:paraId="1AABEE53" w14:textId="77777777" w:rsidR="000276C6" w:rsidRPr="00EF121A" w:rsidRDefault="000276C6" w:rsidP="00EF121A">
      <w:pPr>
        <w:pStyle w:val="Poetry"/>
      </w:pPr>
      <w:r w:rsidRPr="00EF121A">
        <w:t>But now already longer is the time,</w:t>
      </w:r>
    </w:p>
    <w:p w14:paraId="50E2A983" w14:textId="6352E2B4" w:rsidR="000276C6" w:rsidRPr="00EF121A" w:rsidRDefault="000276C6" w:rsidP="00EF121A">
      <w:pPr>
        <w:pStyle w:val="Poetry"/>
      </w:pPr>
      <w:r w:rsidRPr="00EF121A">
        <w:t>that I, thus up-side down, have cooked my feet,</w:t>
      </w:r>
    </w:p>
    <w:p w14:paraId="2DFD7466" w14:textId="77777777" w:rsidR="00EF121A" w:rsidRDefault="000276C6" w:rsidP="00EF121A">
      <w:pPr>
        <w:pStyle w:val="Poetry"/>
      </w:pPr>
      <w:r w:rsidRPr="00EF121A">
        <w:t xml:space="preserve">than he will planted stay with ruddy soles; </w:t>
      </w:r>
    </w:p>
    <w:p w14:paraId="65CD2B3E" w14:textId="77777777" w:rsidR="00EF121A" w:rsidRDefault="000276C6" w:rsidP="00EF121A">
      <w:pPr>
        <w:pStyle w:val="Poetry"/>
      </w:pPr>
      <w:r w:rsidRPr="00EF121A">
        <w:t xml:space="preserve">for after him shall come from westward lands </w:t>
      </w:r>
    </w:p>
    <w:p w14:paraId="228DEBBF" w14:textId="6F67379B" w:rsidR="000276C6" w:rsidRPr="00EF121A" w:rsidRDefault="000276C6" w:rsidP="00EF121A">
      <w:pPr>
        <w:pStyle w:val="Poetry"/>
      </w:pPr>
      <w:r w:rsidRPr="00EF121A">
        <w:t>a lawless shepherd of still uglier deed,</w:t>
      </w:r>
    </w:p>
    <w:p w14:paraId="3999BA1B" w14:textId="77777777" w:rsidR="000276C6" w:rsidRPr="00EF121A" w:rsidRDefault="000276C6" w:rsidP="00EF121A">
      <w:pPr>
        <w:pStyle w:val="Poetry"/>
      </w:pPr>
      <w:r w:rsidRPr="00EF121A">
        <w:t>and fit to cover him and me. Renewed</w:t>
      </w:r>
    </w:p>
    <w:p w14:paraId="59856EBB" w14:textId="7CAC8728" w:rsidR="000276C6" w:rsidRPr="00EF121A" w:rsidRDefault="000276C6" w:rsidP="00EF121A">
      <w:pPr>
        <w:pStyle w:val="Poetry"/>
      </w:pPr>
      <w:r w:rsidRPr="00EF121A">
        <w:t>shall Jason be, of whom in Maccabees</w:t>
      </w:r>
    </w:p>
    <w:p w14:paraId="403493D7" w14:textId="77777777" w:rsidR="00EF121A" w:rsidRDefault="000276C6" w:rsidP="00EF121A">
      <w:pPr>
        <w:pStyle w:val="Poetry"/>
      </w:pPr>
      <w:r w:rsidRPr="00EF121A">
        <w:t xml:space="preserve">one reads; and as to that one his king yielded, </w:t>
      </w:r>
    </w:p>
    <w:p w14:paraId="6EF5DC5D" w14:textId="3C1862B2" w:rsidR="000276C6" w:rsidRDefault="000276C6" w:rsidP="00EF121A">
      <w:pPr>
        <w:pStyle w:val="Poetry"/>
      </w:pPr>
      <w:r w:rsidRPr="00EF121A">
        <w:t>even so who governs France shall yield to this.”</w:t>
      </w:r>
    </w:p>
    <w:p w14:paraId="0E8F0B01" w14:textId="77777777" w:rsidR="00EF121A" w:rsidRPr="00EF121A" w:rsidRDefault="00EF121A" w:rsidP="00EF121A">
      <w:pPr>
        <w:pStyle w:val="Poetry"/>
      </w:pPr>
    </w:p>
    <w:p w14:paraId="1382988B" w14:textId="77777777" w:rsidR="00EF121A" w:rsidRDefault="000276C6" w:rsidP="00EF121A">
      <w:pPr>
        <w:pStyle w:val="Poetry"/>
      </w:pPr>
      <w:r w:rsidRPr="00EF121A">
        <w:t xml:space="preserve">I know not whether I was here too bold, </w:t>
      </w:r>
    </w:p>
    <w:p w14:paraId="6913D338" w14:textId="20A5CBA7" w:rsidR="000276C6" w:rsidRPr="00EF121A" w:rsidRDefault="000276C6" w:rsidP="00EF121A">
      <w:pPr>
        <w:pStyle w:val="Poetry"/>
      </w:pPr>
      <w:r w:rsidRPr="00EF121A">
        <w:t>in that I answered him in this strain only:</w:t>
      </w:r>
    </w:p>
    <w:p w14:paraId="389AF9DD" w14:textId="21C4C649" w:rsidR="000276C6" w:rsidRPr="00EF121A" w:rsidRDefault="000276C6" w:rsidP="00EF121A">
      <w:pPr>
        <w:pStyle w:val="Poetry"/>
      </w:pPr>
      <w:r w:rsidRPr="00EF121A">
        <w:lastRenderedPageBreak/>
        <w:t>“Now tell me, pray, how great the treasure was,</w:t>
      </w:r>
    </w:p>
    <w:p w14:paraId="79A2CA0E" w14:textId="77777777" w:rsidR="00EF121A" w:rsidRDefault="000276C6" w:rsidP="00EF121A">
      <w:pPr>
        <w:pStyle w:val="Poetry"/>
      </w:pPr>
      <w:r w:rsidRPr="00EF121A">
        <w:t xml:space="preserve">our Lord demanded of Saint Peter first, </w:t>
      </w:r>
    </w:p>
    <w:p w14:paraId="112E8F39" w14:textId="77777777" w:rsidR="00EF121A" w:rsidRDefault="000276C6" w:rsidP="00EF121A">
      <w:pPr>
        <w:pStyle w:val="Poetry"/>
      </w:pPr>
      <w:r w:rsidRPr="00EF121A">
        <w:t xml:space="preserve">before He placed the Keys in his control? </w:t>
      </w:r>
    </w:p>
    <w:p w14:paraId="2C706A0E" w14:textId="752E6D93" w:rsidR="000276C6" w:rsidRPr="00EF121A" w:rsidRDefault="000276C6" w:rsidP="00EF121A">
      <w:pPr>
        <w:pStyle w:val="Poetry"/>
      </w:pPr>
      <w:r w:rsidRPr="00EF121A">
        <w:t>Surely he asked for naught but ‘Follow me.’</w:t>
      </w:r>
    </w:p>
    <w:p w14:paraId="6FA15B99" w14:textId="77777777" w:rsidR="000276C6" w:rsidRPr="00EF121A" w:rsidRDefault="000276C6" w:rsidP="00EF121A">
      <w:pPr>
        <w:pStyle w:val="Poetry"/>
      </w:pPr>
      <w:r w:rsidRPr="00EF121A">
        <w:t>Nor yet did Peter or the rest take gold</w:t>
      </w:r>
    </w:p>
    <w:p w14:paraId="1C43E57C" w14:textId="2E6E317A" w:rsidR="000276C6" w:rsidRPr="00EF121A" w:rsidRDefault="000276C6" w:rsidP="00EF121A">
      <w:pPr>
        <w:pStyle w:val="Poetry"/>
      </w:pPr>
      <w:r w:rsidRPr="00EF121A">
        <w:t>or silver from Matthias, when by lot</w:t>
      </w:r>
    </w:p>
    <w:p w14:paraId="71C6AD93" w14:textId="77777777" w:rsidR="00EF121A" w:rsidRDefault="000276C6" w:rsidP="00EF121A">
      <w:pPr>
        <w:pStyle w:val="Poetry"/>
      </w:pPr>
      <w:r w:rsidRPr="00EF121A">
        <w:t xml:space="preserve">he took the place the guilty soul had lost. </w:t>
      </w:r>
    </w:p>
    <w:p w14:paraId="3BB33944" w14:textId="77777777" w:rsidR="00EF121A" w:rsidRDefault="000276C6" w:rsidP="00EF121A">
      <w:pPr>
        <w:pStyle w:val="Poetry"/>
      </w:pPr>
      <w:r w:rsidRPr="00EF121A">
        <w:t xml:space="preserve">Therefore keep still, for thou art rightly punished; </w:t>
      </w:r>
    </w:p>
    <w:p w14:paraId="14E31384" w14:textId="77777777" w:rsidR="00EF121A" w:rsidRDefault="000276C6" w:rsidP="00EF121A">
      <w:pPr>
        <w:pStyle w:val="Poetry"/>
      </w:pPr>
      <w:r w:rsidRPr="00EF121A">
        <w:t xml:space="preserve">and take good care of that ill-gotten wealth, </w:t>
      </w:r>
    </w:p>
    <w:p w14:paraId="73C784E9" w14:textId="65A8B98C" w:rsidR="000276C6" w:rsidRPr="00EF121A" w:rsidRDefault="000276C6" w:rsidP="00EF121A">
      <w:pPr>
        <w:pStyle w:val="Poetry"/>
      </w:pPr>
      <w:r w:rsidRPr="00EF121A">
        <w:t>which caused thee to be valiant against Charles.</w:t>
      </w:r>
    </w:p>
    <w:p w14:paraId="4842C7B2" w14:textId="42C4742C" w:rsidR="000276C6" w:rsidRPr="00EF121A" w:rsidRDefault="000276C6" w:rsidP="00EF121A">
      <w:pPr>
        <w:pStyle w:val="Poetry"/>
      </w:pPr>
      <w:r w:rsidRPr="00EF121A">
        <w:t>And were it not for this, that I am still</w:t>
      </w:r>
    </w:p>
    <w:p w14:paraId="577DBEF5" w14:textId="77777777" w:rsidR="00EF121A" w:rsidRDefault="000276C6" w:rsidP="00EF121A">
      <w:pPr>
        <w:pStyle w:val="Poetry"/>
      </w:pPr>
      <w:r w:rsidRPr="00EF121A">
        <w:t xml:space="preserve">forbidden by reverence for the Keys supreme </w:t>
      </w:r>
    </w:p>
    <w:p w14:paraId="24C77D84" w14:textId="77777777" w:rsidR="00EF121A" w:rsidRDefault="000276C6" w:rsidP="00EF121A">
      <w:pPr>
        <w:pStyle w:val="Poetry"/>
      </w:pPr>
      <w:r w:rsidRPr="00EF121A">
        <w:t xml:space="preserve">thou hadst in keeping in the joyful life, </w:t>
      </w:r>
    </w:p>
    <w:p w14:paraId="44F3C49E" w14:textId="0E13B305" w:rsidR="000276C6" w:rsidRPr="00EF121A" w:rsidRDefault="000276C6" w:rsidP="00EF121A">
      <w:pPr>
        <w:pStyle w:val="Poetry"/>
      </w:pPr>
      <w:r w:rsidRPr="00EF121A">
        <w:t>words of still greater weight would I employ;</w:t>
      </w:r>
    </w:p>
    <w:p w14:paraId="56CAA9C7" w14:textId="77777777" w:rsidR="000276C6" w:rsidRPr="00EF121A" w:rsidRDefault="000276C6" w:rsidP="00EF121A">
      <w:pPr>
        <w:pStyle w:val="Poetry"/>
      </w:pPr>
      <w:r w:rsidRPr="00EF121A">
        <w:t>because your greed, by trampling on the good</w:t>
      </w:r>
    </w:p>
    <w:p w14:paraId="37E022F7" w14:textId="7D477FCB" w:rsidR="000276C6" w:rsidRPr="00EF121A" w:rsidRDefault="000276C6" w:rsidP="00EF121A">
      <w:pPr>
        <w:pStyle w:val="Poetry"/>
      </w:pPr>
      <w:r w:rsidRPr="00EF121A">
        <w:t>and raising the depraved, afflicts the world.</w:t>
      </w:r>
    </w:p>
    <w:p w14:paraId="501E3049" w14:textId="77777777" w:rsidR="00EF121A" w:rsidRDefault="000276C6" w:rsidP="00EF121A">
      <w:pPr>
        <w:pStyle w:val="Poetry"/>
      </w:pPr>
      <w:r w:rsidRPr="00EF121A">
        <w:t xml:space="preserve">The Evangelist was thinking of your shepherds, </w:t>
      </w:r>
    </w:p>
    <w:p w14:paraId="2CAA383F" w14:textId="3AFE7D6A" w:rsidR="000276C6" w:rsidRPr="00EF121A" w:rsidRDefault="000276C6" w:rsidP="00EF121A">
      <w:pPr>
        <w:pStyle w:val="Poetry"/>
      </w:pPr>
      <w:r w:rsidRPr="00EF121A">
        <w:t>when she, who on the waters hath her seat,</w:t>
      </w:r>
    </w:p>
    <w:p w14:paraId="3A8EFD37" w14:textId="77777777" w:rsidR="000276C6" w:rsidRPr="00EF121A" w:rsidRDefault="000276C6" w:rsidP="00EF121A">
      <w:pPr>
        <w:pStyle w:val="Poetry"/>
      </w:pPr>
      <w:r w:rsidRPr="00EF121A">
        <w:t>was seen by him to fornicate with kings;</w:t>
      </w:r>
    </w:p>
    <w:p w14:paraId="1A94F954" w14:textId="77777777" w:rsidR="000276C6" w:rsidRPr="00EF121A" w:rsidRDefault="000276C6" w:rsidP="00EF121A">
      <w:pPr>
        <w:pStyle w:val="Poetry"/>
      </w:pPr>
      <w:r w:rsidRPr="00EF121A">
        <w:t>the one who with the seven heads was born,</w:t>
      </w:r>
    </w:p>
    <w:p w14:paraId="602DD6E4" w14:textId="21526F62" w:rsidR="000276C6" w:rsidRPr="00EF121A" w:rsidRDefault="000276C6" w:rsidP="00EF121A">
      <w:pPr>
        <w:pStyle w:val="Poetry"/>
      </w:pPr>
      <w:r w:rsidRPr="00EF121A">
        <w:t>and from the ten horns her support received,</w:t>
      </w:r>
    </w:p>
    <w:p w14:paraId="5EBC6844" w14:textId="77777777" w:rsidR="00EF121A" w:rsidRDefault="000276C6" w:rsidP="00EF121A">
      <w:pPr>
        <w:pStyle w:val="Poetry"/>
      </w:pPr>
      <w:r w:rsidRPr="00EF121A">
        <w:t xml:space="preserve">while virtue still was pleasing to her spouse. </w:t>
      </w:r>
    </w:p>
    <w:p w14:paraId="75B3F67C" w14:textId="77777777" w:rsidR="00EF121A" w:rsidRDefault="000276C6" w:rsidP="00EF121A">
      <w:pPr>
        <w:pStyle w:val="Poetry"/>
      </w:pPr>
      <w:r w:rsidRPr="00EF121A">
        <w:t xml:space="preserve">Ye’ve made yourselves a god of gold and silver; </w:t>
      </w:r>
    </w:p>
    <w:p w14:paraId="5999DEB0" w14:textId="7CF8F3F5" w:rsidR="000276C6" w:rsidRPr="00EF121A" w:rsidRDefault="000276C6" w:rsidP="00EF121A">
      <w:pPr>
        <w:pStyle w:val="Poetry"/>
      </w:pPr>
      <w:r w:rsidRPr="00EF121A">
        <w:t>and from idolaters how differ ye,</w:t>
      </w:r>
    </w:p>
    <w:p w14:paraId="7F00FB6C" w14:textId="1403F640" w:rsidR="000276C6" w:rsidRDefault="000276C6" w:rsidP="00EF121A">
      <w:pPr>
        <w:pStyle w:val="Poetry"/>
      </w:pPr>
      <w:r w:rsidRPr="00EF121A">
        <w:t>save that they worship one, and ye a hundred?</w:t>
      </w:r>
    </w:p>
    <w:p w14:paraId="770AAAD2" w14:textId="77777777" w:rsidR="00EF121A" w:rsidRPr="00EF121A" w:rsidRDefault="00EF121A" w:rsidP="00EF121A">
      <w:pPr>
        <w:pStyle w:val="Poetry"/>
      </w:pPr>
    </w:p>
    <w:p w14:paraId="63BA573E" w14:textId="14522689" w:rsidR="000276C6" w:rsidRPr="00EF121A" w:rsidRDefault="000276C6" w:rsidP="00EF121A">
      <w:pPr>
        <w:pStyle w:val="Poetry"/>
      </w:pPr>
      <w:r w:rsidRPr="00EF121A">
        <w:t>Ah, Constantine, of how much ill was mother,</w:t>
      </w:r>
    </w:p>
    <w:p w14:paraId="7EB1CCD9" w14:textId="77777777" w:rsidR="000276C6" w:rsidRPr="00EF121A" w:rsidRDefault="000276C6" w:rsidP="00EF121A">
      <w:pPr>
        <w:pStyle w:val="Poetry"/>
      </w:pPr>
      <w:r w:rsidRPr="00EF121A">
        <w:t>not thy conversion, but the dower-gift</w:t>
      </w:r>
    </w:p>
    <w:p w14:paraId="060C8D2F" w14:textId="2E9D1CE1" w:rsidR="000276C6" w:rsidRDefault="000276C6" w:rsidP="00EF121A">
      <w:pPr>
        <w:pStyle w:val="Poetry"/>
      </w:pPr>
      <w:r w:rsidRPr="00EF121A">
        <w:t>the earliest wealthy Father took from thee!”</w:t>
      </w:r>
    </w:p>
    <w:p w14:paraId="5C69A5AC" w14:textId="77777777" w:rsidR="00EF121A" w:rsidRPr="00EF121A" w:rsidRDefault="00EF121A" w:rsidP="00EF121A">
      <w:pPr>
        <w:pStyle w:val="Poetry"/>
      </w:pPr>
    </w:p>
    <w:p w14:paraId="2A90EA5D" w14:textId="77777777" w:rsidR="000276C6" w:rsidRPr="00EF121A" w:rsidRDefault="000276C6" w:rsidP="00EF121A">
      <w:pPr>
        <w:pStyle w:val="Poetry"/>
      </w:pPr>
      <w:r w:rsidRPr="00EF121A">
        <w:t>While I was singing him such notes as these,</w:t>
      </w:r>
    </w:p>
    <w:p w14:paraId="147BC4A9" w14:textId="77777777" w:rsidR="000276C6" w:rsidRPr="00EF121A" w:rsidRDefault="000276C6" w:rsidP="00EF121A">
      <w:pPr>
        <w:pStyle w:val="Poetry"/>
      </w:pPr>
      <w:r w:rsidRPr="00EF121A">
        <w:t>he, whether it were wrath or conscience bit him,</w:t>
      </w:r>
    </w:p>
    <w:p w14:paraId="6B3436D2" w14:textId="380241D1" w:rsidR="000276C6" w:rsidRPr="00EF121A" w:rsidRDefault="000276C6" w:rsidP="00EF121A">
      <w:pPr>
        <w:pStyle w:val="Poetry"/>
      </w:pPr>
      <w:r w:rsidRPr="00EF121A">
        <w:t>was fiercely kicking out with both his feet.</w:t>
      </w:r>
    </w:p>
    <w:p w14:paraId="4D2815AB" w14:textId="77777777" w:rsidR="000276C6" w:rsidRPr="00EF121A" w:rsidRDefault="000276C6" w:rsidP="00EF121A">
      <w:pPr>
        <w:pStyle w:val="Poetry"/>
      </w:pPr>
      <w:r w:rsidRPr="00EF121A">
        <w:t>I verily believe it pleased my Leader,</w:t>
      </w:r>
    </w:p>
    <w:p w14:paraId="15D412DF" w14:textId="77777777" w:rsidR="000276C6" w:rsidRPr="00EF121A" w:rsidRDefault="000276C6" w:rsidP="00EF121A">
      <w:pPr>
        <w:pStyle w:val="Poetry"/>
      </w:pPr>
      <w:r w:rsidRPr="00EF121A">
        <w:t>he heeded with so glad a look throughout</w:t>
      </w:r>
    </w:p>
    <w:p w14:paraId="2B375A6E" w14:textId="77777777" w:rsidR="00EF121A" w:rsidRDefault="000276C6" w:rsidP="00EF121A">
      <w:pPr>
        <w:pStyle w:val="Poetry"/>
      </w:pPr>
      <w:r w:rsidRPr="00EF121A">
        <w:lastRenderedPageBreak/>
        <w:t xml:space="preserve">the utterance of those true, clear words of mine. </w:t>
      </w:r>
    </w:p>
    <w:p w14:paraId="03E4AF03" w14:textId="49A3C7DE" w:rsidR="000276C6" w:rsidRPr="00EF121A" w:rsidRDefault="000276C6" w:rsidP="00EF121A">
      <w:pPr>
        <w:pStyle w:val="Poetry"/>
      </w:pPr>
      <w:r w:rsidRPr="00EF121A">
        <w:t>He therefore took me up with both his arms,</w:t>
      </w:r>
    </w:p>
    <w:p w14:paraId="771AA9D4" w14:textId="25D99F95" w:rsidR="000276C6" w:rsidRPr="00EF121A" w:rsidRDefault="000276C6" w:rsidP="00EF121A">
      <w:pPr>
        <w:pStyle w:val="Poetry"/>
      </w:pPr>
      <w:r w:rsidRPr="00EF121A">
        <w:t>and when he had me wholly on his breast,</w:t>
      </w:r>
    </w:p>
    <w:p w14:paraId="30980668" w14:textId="77777777" w:rsidR="00EF121A" w:rsidRDefault="000276C6" w:rsidP="00EF121A">
      <w:pPr>
        <w:pStyle w:val="Poetry"/>
      </w:pPr>
      <w:r w:rsidRPr="00EF121A">
        <w:t>he climbed again the path down which he came; n</w:t>
      </w:r>
    </w:p>
    <w:p w14:paraId="54F21C81" w14:textId="28CBE189" w:rsidR="000276C6" w:rsidRPr="00EF121A" w:rsidRDefault="000276C6" w:rsidP="00EF121A">
      <w:pPr>
        <w:pStyle w:val="Poetry"/>
      </w:pPr>
      <w:r w:rsidRPr="00EF121A">
        <w:t>or tired of holding me in his embrace,</w:t>
      </w:r>
    </w:p>
    <w:p w14:paraId="673C6FAE" w14:textId="77777777" w:rsidR="000276C6" w:rsidRPr="00EF121A" w:rsidRDefault="000276C6" w:rsidP="00EF121A">
      <w:pPr>
        <w:pStyle w:val="Poetry"/>
      </w:pPr>
      <w:r w:rsidRPr="00EF121A">
        <w:t>but bore me to the summit of the arch,</w:t>
      </w:r>
    </w:p>
    <w:p w14:paraId="149558DB" w14:textId="77777777" w:rsidR="000276C6" w:rsidRPr="00EF121A" w:rsidRDefault="000276C6" w:rsidP="00EF121A">
      <w:pPr>
        <w:pStyle w:val="Poetry"/>
      </w:pPr>
      <w:r w:rsidRPr="00EF121A">
        <w:t>which crosses from the fourth bank to the fifth.</w:t>
      </w:r>
    </w:p>
    <w:p w14:paraId="407E7997" w14:textId="656653DF" w:rsidR="000276C6" w:rsidRPr="00EF121A" w:rsidRDefault="000276C6" w:rsidP="00EF121A">
      <w:pPr>
        <w:pStyle w:val="Poetry"/>
      </w:pPr>
      <w:r w:rsidRPr="00EF121A">
        <w:t>When there, he gently set his burden down,</w:t>
      </w:r>
    </w:p>
    <w:p w14:paraId="6F6A6A97" w14:textId="77777777" w:rsidR="00EF121A" w:rsidRDefault="000276C6" w:rsidP="00EF121A">
      <w:pPr>
        <w:pStyle w:val="Poetry"/>
      </w:pPr>
      <w:r w:rsidRPr="00EF121A">
        <w:t xml:space="preserve">gently, because that crag was rough and steep, </w:t>
      </w:r>
    </w:p>
    <w:p w14:paraId="4F0B59E4" w14:textId="21AC70A7" w:rsidR="000276C6" w:rsidRPr="00EF121A" w:rsidRDefault="000276C6" w:rsidP="00EF121A">
      <w:pPr>
        <w:pStyle w:val="Poetry"/>
      </w:pPr>
      <w:r w:rsidRPr="00EF121A">
        <w:t>and would be difficult for goats to cross;</w:t>
      </w:r>
    </w:p>
    <w:p w14:paraId="018456F9" w14:textId="60881E56" w:rsidR="000276C6" w:rsidRDefault="000276C6" w:rsidP="00EF121A">
      <w:pPr>
        <w:pStyle w:val="Poetry"/>
      </w:pPr>
      <w:r w:rsidRPr="00EF121A">
        <w:t>from thence another trench was shown to me.</w:t>
      </w:r>
    </w:p>
    <w:p w14:paraId="6100B044" w14:textId="77777777" w:rsidR="00EF121A" w:rsidRPr="00EF121A" w:rsidRDefault="00EF121A" w:rsidP="00EF121A">
      <w:pPr>
        <w:pStyle w:val="Poetry"/>
      </w:pPr>
    </w:p>
    <w:p w14:paraId="4D094B73" w14:textId="77777777" w:rsidR="000276C6" w:rsidRPr="00EF121A" w:rsidRDefault="000276C6" w:rsidP="00EF121A">
      <w:pPr>
        <w:pStyle w:val="Heading3"/>
      </w:pPr>
      <w:r w:rsidRPr="00EF121A">
        <w:t>Inferno XX</w:t>
      </w:r>
    </w:p>
    <w:p w14:paraId="78A04F12" w14:textId="77777777" w:rsidR="000276C6" w:rsidRPr="00EF121A" w:rsidRDefault="000276C6" w:rsidP="00EF121A">
      <w:pPr>
        <w:pStyle w:val="Heading4"/>
      </w:pPr>
      <w:r w:rsidRPr="00EF121A">
        <w:t>The Eighth Circle. Fraud</w:t>
      </w:r>
    </w:p>
    <w:p w14:paraId="3906581B" w14:textId="77777777" w:rsidR="000276C6" w:rsidRPr="00EF121A" w:rsidRDefault="000276C6" w:rsidP="00EF121A">
      <w:pPr>
        <w:pStyle w:val="Bodynoindent"/>
        <w:rPr>
          <w:i/>
          <w:iCs/>
        </w:rPr>
      </w:pPr>
      <w:r w:rsidRPr="00EF121A">
        <w:rPr>
          <w:i/>
          <w:iCs/>
        </w:rPr>
        <w:t>The Fourth Trench. Diviners and Soothsayers</w:t>
      </w:r>
    </w:p>
    <w:p w14:paraId="5DCEE61E" w14:textId="77777777" w:rsidR="00EF121A" w:rsidRDefault="000276C6" w:rsidP="00EF121A">
      <w:pPr>
        <w:pStyle w:val="Poetry"/>
      </w:pPr>
      <w:r w:rsidRPr="00EF121A">
        <w:t xml:space="preserve">About strange punishments must I make verses, </w:t>
      </w:r>
    </w:p>
    <w:p w14:paraId="436ED34F" w14:textId="72771789" w:rsidR="000276C6" w:rsidRPr="00EF121A" w:rsidRDefault="000276C6" w:rsidP="00EF121A">
      <w:pPr>
        <w:pStyle w:val="Poetry"/>
      </w:pPr>
      <w:r w:rsidRPr="00EF121A">
        <w:t>and furnish matter for the twentieth song</w:t>
      </w:r>
    </w:p>
    <w:p w14:paraId="0DAD4CD4" w14:textId="655EF6C5" w:rsidR="000276C6" w:rsidRDefault="000276C6" w:rsidP="00EF121A">
      <w:pPr>
        <w:pStyle w:val="Poetry"/>
      </w:pPr>
      <w:r w:rsidRPr="00EF121A">
        <w:t>of this first lay, which treats of those submerged.</w:t>
      </w:r>
    </w:p>
    <w:p w14:paraId="072DD6A9" w14:textId="77777777" w:rsidR="00EF121A" w:rsidRPr="00EF121A" w:rsidRDefault="00EF121A" w:rsidP="00EF121A">
      <w:pPr>
        <w:pStyle w:val="Poetry"/>
      </w:pPr>
    </w:p>
    <w:p w14:paraId="4C690D4C" w14:textId="77777777" w:rsidR="000276C6" w:rsidRPr="00EF121A" w:rsidRDefault="000276C6" w:rsidP="00EF121A">
      <w:pPr>
        <w:pStyle w:val="Poetry"/>
      </w:pPr>
      <w:r w:rsidRPr="00EF121A">
        <w:t>Already had I wholly given myself</w:t>
      </w:r>
    </w:p>
    <w:p w14:paraId="753003DC" w14:textId="40DD70AF" w:rsidR="000276C6" w:rsidRPr="00EF121A" w:rsidRDefault="000276C6" w:rsidP="00EF121A">
      <w:pPr>
        <w:pStyle w:val="Poetry"/>
      </w:pPr>
      <w:r w:rsidRPr="00EF121A">
        <w:t>to looking down at its uncovered bottom,</w:t>
      </w:r>
    </w:p>
    <w:p w14:paraId="3E9C4BF5" w14:textId="77777777" w:rsidR="00EF121A" w:rsidRDefault="000276C6" w:rsidP="00EF121A">
      <w:pPr>
        <w:pStyle w:val="Poetry"/>
      </w:pPr>
      <w:r w:rsidRPr="00EF121A">
        <w:t xml:space="preserve">which with the tears of agony was bathed; </w:t>
      </w:r>
    </w:p>
    <w:p w14:paraId="5687FB74" w14:textId="77777777" w:rsidR="00EF121A" w:rsidRDefault="000276C6" w:rsidP="00EF121A">
      <w:pPr>
        <w:pStyle w:val="Poetry"/>
      </w:pPr>
      <w:r w:rsidRPr="00EF121A">
        <w:t xml:space="preserve">when people in the great round trench I saw </w:t>
      </w:r>
    </w:p>
    <w:p w14:paraId="4E10F44D" w14:textId="0D1AC1C3" w:rsidR="000276C6" w:rsidRPr="00EF121A" w:rsidRDefault="000276C6" w:rsidP="00EF121A">
      <w:pPr>
        <w:pStyle w:val="Poetry"/>
      </w:pPr>
      <w:r w:rsidRPr="00EF121A">
        <w:t>come weeping silently, and at the pace,</w:t>
      </w:r>
    </w:p>
    <w:p w14:paraId="7B78FEAB" w14:textId="39C67206" w:rsidR="000276C6" w:rsidRDefault="000276C6" w:rsidP="00EF121A">
      <w:pPr>
        <w:pStyle w:val="Poetry"/>
      </w:pPr>
      <w:r w:rsidRPr="00EF121A">
        <w:t>at which in this world litanies advance.</w:t>
      </w:r>
    </w:p>
    <w:p w14:paraId="0D1124B4" w14:textId="77777777" w:rsidR="00EF121A" w:rsidRPr="00EF121A" w:rsidRDefault="00EF121A" w:rsidP="00EF121A">
      <w:pPr>
        <w:pStyle w:val="Poetry"/>
      </w:pPr>
    </w:p>
    <w:p w14:paraId="6BCED802" w14:textId="744BB74C" w:rsidR="000276C6" w:rsidRPr="00EF121A" w:rsidRDefault="000276C6" w:rsidP="00EF121A">
      <w:pPr>
        <w:pStyle w:val="Poetry"/>
      </w:pPr>
      <w:r w:rsidRPr="00EF121A">
        <w:t>Then, as my sight fell on them lower down,</w:t>
      </w:r>
    </w:p>
    <w:p w14:paraId="5124F947" w14:textId="77777777" w:rsidR="00EF121A" w:rsidRDefault="000276C6" w:rsidP="00EF121A">
      <w:pPr>
        <w:pStyle w:val="Poetry"/>
      </w:pPr>
      <w:r w:rsidRPr="00EF121A">
        <w:t xml:space="preserve">wondrously twisted each of them appeared </w:t>
      </w:r>
    </w:p>
    <w:p w14:paraId="36773547" w14:textId="77777777" w:rsidR="00EF121A" w:rsidRDefault="000276C6" w:rsidP="00EF121A">
      <w:pPr>
        <w:pStyle w:val="Poetry"/>
      </w:pPr>
      <w:r w:rsidRPr="00EF121A">
        <w:t xml:space="preserve">between the chin and where the chest begins; </w:t>
      </w:r>
    </w:p>
    <w:p w14:paraId="3D741B5D" w14:textId="77777777" w:rsidR="00EF121A" w:rsidRDefault="000276C6" w:rsidP="00EF121A">
      <w:pPr>
        <w:pStyle w:val="Poetry"/>
      </w:pPr>
      <w:r w:rsidRPr="00EF121A">
        <w:t xml:space="preserve">for toward his loins his face was turned around, </w:t>
      </w:r>
    </w:p>
    <w:p w14:paraId="7941C886" w14:textId="1643ADED" w:rsidR="000276C6" w:rsidRPr="00EF121A" w:rsidRDefault="000276C6" w:rsidP="00EF121A">
      <w:pPr>
        <w:pStyle w:val="Poetry"/>
      </w:pPr>
      <w:r w:rsidRPr="00EF121A">
        <w:t>and backward it behooved him to advance,</w:t>
      </w:r>
    </w:p>
    <w:p w14:paraId="6BB6A9FF" w14:textId="5D1A20D8" w:rsidR="000276C6" w:rsidRDefault="000276C6" w:rsidP="00EF121A">
      <w:pPr>
        <w:pStyle w:val="Poetry"/>
      </w:pPr>
      <w:r w:rsidRPr="00EF121A">
        <w:t>because of foresight they had been deprived.</w:t>
      </w:r>
    </w:p>
    <w:p w14:paraId="4E6AE39F" w14:textId="77777777" w:rsidR="00EF121A" w:rsidRPr="00EF121A" w:rsidRDefault="00EF121A" w:rsidP="00EF121A">
      <w:pPr>
        <w:pStyle w:val="Poetry"/>
      </w:pPr>
    </w:p>
    <w:p w14:paraId="42E42B64" w14:textId="77777777" w:rsidR="00EF121A" w:rsidRDefault="000276C6" w:rsidP="00EF121A">
      <w:pPr>
        <w:pStyle w:val="Poetry"/>
      </w:pPr>
      <w:r w:rsidRPr="00EF121A">
        <w:t xml:space="preserve">By palsy some, perhaps, may thus have been </w:t>
      </w:r>
    </w:p>
    <w:p w14:paraId="24D5B8EA" w14:textId="77777777" w:rsidR="00EF121A" w:rsidRDefault="000276C6" w:rsidP="00EF121A">
      <w:pPr>
        <w:pStyle w:val="Poetry"/>
      </w:pPr>
      <w:r w:rsidRPr="00EF121A">
        <w:lastRenderedPageBreak/>
        <w:t xml:space="preserve">entirely turned around, but I’ve not seen it, </w:t>
      </w:r>
    </w:p>
    <w:p w14:paraId="59A49C70" w14:textId="3623B104" w:rsidR="000276C6" w:rsidRDefault="000276C6" w:rsidP="00EF121A">
      <w:pPr>
        <w:pStyle w:val="Poetry"/>
      </w:pPr>
      <w:r w:rsidRPr="00EF121A">
        <w:t>nor do I think there ever was one such.</w:t>
      </w:r>
    </w:p>
    <w:p w14:paraId="124AAF49" w14:textId="77777777" w:rsidR="00EF121A" w:rsidRPr="00EF121A" w:rsidRDefault="00EF121A" w:rsidP="00EF121A">
      <w:pPr>
        <w:pStyle w:val="Poetry"/>
      </w:pPr>
    </w:p>
    <w:p w14:paraId="1B1257D2" w14:textId="77777777" w:rsidR="000276C6" w:rsidRPr="00EF121A" w:rsidRDefault="000276C6" w:rsidP="00EF121A">
      <w:pPr>
        <w:pStyle w:val="Poetry"/>
      </w:pPr>
      <w:r w:rsidRPr="00EF121A">
        <w:t>So may God let thee, Reader, gather fruit</w:t>
      </w:r>
    </w:p>
    <w:p w14:paraId="29BFD2AE" w14:textId="2D03770A" w:rsidR="000276C6" w:rsidRPr="00EF121A" w:rsidRDefault="000276C6" w:rsidP="00EF121A">
      <w:pPr>
        <w:pStyle w:val="Poetry"/>
      </w:pPr>
      <w:r w:rsidRPr="00EF121A">
        <w:t>from this thy reading, think now for thyself</w:t>
      </w:r>
    </w:p>
    <w:p w14:paraId="3D13BAAD" w14:textId="77777777" w:rsidR="00EF121A" w:rsidRDefault="000276C6" w:rsidP="00EF121A">
      <w:pPr>
        <w:pStyle w:val="Poetry"/>
      </w:pPr>
      <w:r w:rsidRPr="00EF121A">
        <w:t xml:space="preserve">how I could ever keep my own face dry, </w:t>
      </w:r>
    </w:p>
    <w:p w14:paraId="0505A2E3" w14:textId="77777777" w:rsidR="00EF121A" w:rsidRDefault="000276C6" w:rsidP="00EF121A">
      <w:pPr>
        <w:pStyle w:val="Poetry"/>
      </w:pPr>
      <w:r w:rsidRPr="00EF121A">
        <w:t xml:space="preserve">when at close range I saw our human image </w:t>
      </w:r>
    </w:p>
    <w:p w14:paraId="64A9C194" w14:textId="77777777" w:rsidR="00EF121A" w:rsidRDefault="000276C6" w:rsidP="00EF121A">
      <w:pPr>
        <w:pStyle w:val="Poetry"/>
      </w:pPr>
      <w:r w:rsidRPr="00EF121A">
        <w:t xml:space="preserve">so twisted, that the weeping of the eyes </w:t>
      </w:r>
    </w:p>
    <w:p w14:paraId="17443463" w14:textId="4446A160" w:rsidR="000276C6" w:rsidRPr="00EF121A" w:rsidRDefault="000276C6" w:rsidP="00EF121A">
      <w:pPr>
        <w:pStyle w:val="Poetry"/>
      </w:pPr>
      <w:r w:rsidRPr="00EF121A">
        <w:t>along the fissure bathed the back. Indeed,</w:t>
      </w:r>
    </w:p>
    <w:p w14:paraId="2E9A7695" w14:textId="66B6B976" w:rsidR="000276C6" w:rsidRPr="00EF121A" w:rsidRDefault="000276C6" w:rsidP="00EF121A">
      <w:pPr>
        <w:pStyle w:val="Poetry"/>
      </w:pPr>
      <w:r w:rsidRPr="00EF121A">
        <w:t>as on a rock of that hard crag I leaned,</w:t>
      </w:r>
    </w:p>
    <w:p w14:paraId="76C409F1" w14:textId="77777777" w:rsidR="000276C6" w:rsidRPr="00EF121A" w:rsidRDefault="000276C6" w:rsidP="00EF121A">
      <w:pPr>
        <w:pStyle w:val="Poetry"/>
      </w:pPr>
      <w:r w:rsidRPr="00EF121A">
        <w:t>I wept so, that my Escort said to me:</w:t>
      </w:r>
    </w:p>
    <w:p w14:paraId="59BE5E42" w14:textId="77777777" w:rsidR="000276C6" w:rsidRPr="00EF121A" w:rsidRDefault="000276C6" w:rsidP="00EF121A">
      <w:pPr>
        <w:pStyle w:val="Poetry"/>
      </w:pPr>
      <w:r w:rsidRPr="00EF121A">
        <w:t>“Art thou still foolish as the others are?</w:t>
      </w:r>
    </w:p>
    <w:p w14:paraId="1632B89A" w14:textId="77777777" w:rsidR="00EF121A" w:rsidRDefault="000276C6" w:rsidP="00EF121A">
      <w:pPr>
        <w:pStyle w:val="Poetry"/>
      </w:pPr>
      <w:r w:rsidRPr="00EF121A">
        <w:t xml:space="preserve">Here liveth piety when wholly dead </w:t>
      </w:r>
    </w:p>
    <w:p w14:paraId="7732DF9E" w14:textId="0AF5E3D9" w:rsidR="000276C6" w:rsidRPr="00EF121A" w:rsidRDefault="000276C6" w:rsidP="00EF121A">
      <w:pPr>
        <w:pStyle w:val="Poetry"/>
      </w:pPr>
      <w:r w:rsidRPr="00EF121A">
        <w:t>is pity. Who, then, guiltier is than he</w:t>
      </w:r>
    </w:p>
    <w:p w14:paraId="75B9A1D6" w14:textId="538688F3" w:rsidR="000276C6" w:rsidRDefault="000276C6" w:rsidP="00EF121A">
      <w:pPr>
        <w:pStyle w:val="Poetry"/>
      </w:pPr>
      <w:r w:rsidRPr="00EF121A">
        <w:t>who lets his feelings judge Divine Decrees?</w:t>
      </w:r>
    </w:p>
    <w:p w14:paraId="6B40AD8A" w14:textId="77777777" w:rsidR="00EF121A" w:rsidRPr="00EF121A" w:rsidRDefault="00EF121A" w:rsidP="00EF121A">
      <w:pPr>
        <w:pStyle w:val="Poetry"/>
      </w:pPr>
    </w:p>
    <w:p w14:paraId="7A49B26C" w14:textId="77777777" w:rsidR="00EF121A" w:rsidRDefault="000276C6" w:rsidP="00EF121A">
      <w:pPr>
        <w:pStyle w:val="Poetry"/>
      </w:pPr>
      <w:r w:rsidRPr="00EF121A">
        <w:t xml:space="preserve">Lift, lift thy head, and see the man for whom, </w:t>
      </w:r>
    </w:p>
    <w:p w14:paraId="04574B18" w14:textId="2DC0315A" w:rsidR="00EF121A" w:rsidRDefault="000276C6" w:rsidP="00EF121A">
      <w:pPr>
        <w:pStyle w:val="Poetry"/>
      </w:pPr>
      <w:r w:rsidRPr="00EF121A">
        <w:t xml:space="preserve">before the Trojans’ eyes, the earth was opened! </w:t>
      </w:r>
      <w:r w:rsidR="00EF121A" w:rsidRPr="00EF121A">
        <w:t>W</w:t>
      </w:r>
    </w:p>
    <w:p w14:paraId="38A471CF" w14:textId="77777777" w:rsidR="00EF121A" w:rsidRDefault="000276C6" w:rsidP="00EF121A">
      <w:pPr>
        <w:pStyle w:val="Poetry"/>
      </w:pPr>
      <w:r w:rsidRPr="00EF121A">
        <w:t xml:space="preserve">hence all cried: ‘Whither art thou rushing now, </w:t>
      </w:r>
    </w:p>
    <w:p w14:paraId="6D828F3E" w14:textId="41321034" w:rsidR="000276C6" w:rsidRPr="00EF121A" w:rsidRDefault="000276C6" w:rsidP="00EF121A">
      <w:pPr>
        <w:pStyle w:val="Poetry"/>
      </w:pPr>
      <w:r w:rsidRPr="00EF121A">
        <w:t>Amphiaràus? Why quittest thou the war?’</w:t>
      </w:r>
    </w:p>
    <w:p w14:paraId="44BE2B25" w14:textId="66166358" w:rsidR="000276C6" w:rsidRPr="00EF121A" w:rsidRDefault="000276C6" w:rsidP="00EF121A">
      <w:pPr>
        <w:pStyle w:val="Poetry"/>
      </w:pPr>
      <w:r w:rsidRPr="00EF121A">
        <w:t>and he ceased not from plunging headlong down</w:t>
      </w:r>
    </w:p>
    <w:p w14:paraId="4E89FA64" w14:textId="77777777" w:rsidR="000276C6" w:rsidRPr="00EF121A" w:rsidRDefault="000276C6" w:rsidP="00EF121A">
      <w:pPr>
        <w:pStyle w:val="Poetry"/>
      </w:pPr>
      <w:r w:rsidRPr="00EF121A">
        <w:t>to Minos, who lays hold on every one.</w:t>
      </w:r>
    </w:p>
    <w:p w14:paraId="5DDB28C6" w14:textId="77777777" w:rsidR="00EF121A" w:rsidRDefault="000276C6" w:rsidP="00EF121A">
      <w:pPr>
        <w:pStyle w:val="Poetry"/>
      </w:pPr>
      <w:r w:rsidRPr="00EF121A">
        <w:t xml:space="preserve">See how he makes a bosom of his shoulders; </w:t>
      </w:r>
    </w:p>
    <w:p w14:paraId="1E57A0E7" w14:textId="03EE08FB" w:rsidR="000276C6" w:rsidRPr="00EF121A" w:rsidRDefault="000276C6" w:rsidP="00EF121A">
      <w:pPr>
        <w:pStyle w:val="Poetry"/>
      </w:pPr>
      <w:r w:rsidRPr="00EF121A">
        <w:t>because he wished to see too far ahead,</w:t>
      </w:r>
    </w:p>
    <w:p w14:paraId="22C477D7" w14:textId="3BB8187C" w:rsidR="000276C6" w:rsidRDefault="000276C6" w:rsidP="00EF121A">
      <w:pPr>
        <w:pStyle w:val="Poetry"/>
      </w:pPr>
      <w:r w:rsidRPr="00EF121A">
        <w:t>he looks behind, and backward goes his way.</w:t>
      </w:r>
    </w:p>
    <w:p w14:paraId="20901DBF" w14:textId="77777777" w:rsidR="00EF121A" w:rsidRPr="00EF121A" w:rsidRDefault="00EF121A" w:rsidP="00EF121A">
      <w:pPr>
        <w:pStyle w:val="Poetry"/>
      </w:pPr>
    </w:p>
    <w:p w14:paraId="6636363D" w14:textId="361A1D4C" w:rsidR="000276C6" w:rsidRPr="00EF121A" w:rsidRDefault="000276C6" w:rsidP="00EF121A">
      <w:pPr>
        <w:pStyle w:val="Poetry"/>
      </w:pPr>
      <w:r w:rsidRPr="00EF121A">
        <w:t>Behold Tiresias there, who changed his looks,</w:t>
      </w:r>
    </w:p>
    <w:p w14:paraId="6FECC692" w14:textId="77777777" w:rsidR="00EF121A" w:rsidRDefault="000276C6" w:rsidP="00EF121A">
      <w:pPr>
        <w:pStyle w:val="Poetry"/>
      </w:pPr>
      <w:r w:rsidRPr="00EF121A">
        <w:t xml:space="preserve">when female he became, from being male, </w:t>
      </w:r>
    </w:p>
    <w:p w14:paraId="08CB027D" w14:textId="77777777" w:rsidR="00EF121A" w:rsidRDefault="000276C6" w:rsidP="00EF121A">
      <w:pPr>
        <w:pStyle w:val="Poetry"/>
      </w:pPr>
      <w:r w:rsidRPr="00EF121A">
        <w:t xml:space="preserve">his members being each and all transformed; </w:t>
      </w:r>
    </w:p>
    <w:p w14:paraId="48CBB8C5" w14:textId="698AB191" w:rsidR="000276C6" w:rsidRPr="00EF121A" w:rsidRDefault="000276C6" w:rsidP="00EF121A">
      <w:pPr>
        <w:pStyle w:val="Poetry"/>
      </w:pPr>
      <w:r w:rsidRPr="00EF121A">
        <w:t>and afterward he needs must strike again</w:t>
      </w:r>
    </w:p>
    <w:p w14:paraId="4A7C4C03" w14:textId="77777777" w:rsidR="000276C6" w:rsidRPr="00EF121A" w:rsidRDefault="000276C6" w:rsidP="00EF121A">
      <w:pPr>
        <w:pStyle w:val="Poetry"/>
      </w:pPr>
      <w:r w:rsidRPr="00EF121A">
        <w:t>the two entwining serpents with his rod,</w:t>
      </w:r>
    </w:p>
    <w:p w14:paraId="1D7CDEE4" w14:textId="25A791B2" w:rsidR="000276C6" w:rsidRDefault="000276C6" w:rsidP="00EF121A">
      <w:pPr>
        <w:pStyle w:val="Poetry"/>
      </w:pPr>
      <w:r w:rsidRPr="00EF121A">
        <w:t>ere he the plumage of a male regained.</w:t>
      </w:r>
    </w:p>
    <w:p w14:paraId="288D14EF" w14:textId="77777777" w:rsidR="00EF121A" w:rsidRPr="00EF121A" w:rsidRDefault="00EF121A" w:rsidP="00EF121A">
      <w:pPr>
        <w:pStyle w:val="Poetry"/>
      </w:pPr>
    </w:p>
    <w:p w14:paraId="1DBE76C5" w14:textId="77777777" w:rsidR="00EF121A" w:rsidRDefault="000276C6" w:rsidP="00EF121A">
      <w:pPr>
        <w:pStyle w:val="Poetry"/>
      </w:pPr>
      <w:r w:rsidRPr="00EF121A">
        <w:t xml:space="preserve">He who to that one’s belly turns his back, </w:t>
      </w:r>
    </w:p>
    <w:p w14:paraId="5A7F9576" w14:textId="4768E24D" w:rsidR="000276C6" w:rsidRPr="00EF121A" w:rsidRDefault="000276C6" w:rsidP="00EF121A">
      <w:pPr>
        <w:pStyle w:val="Poetry"/>
      </w:pPr>
      <w:r w:rsidRPr="00EF121A">
        <w:t>is Aruns, who in Luni’s mountain quarries,</w:t>
      </w:r>
    </w:p>
    <w:p w14:paraId="439D0377" w14:textId="77777777" w:rsidR="00EF121A" w:rsidRDefault="000276C6" w:rsidP="00EF121A">
      <w:pPr>
        <w:pStyle w:val="Poetry"/>
      </w:pPr>
      <w:r w:rsidRPr="00EF121A">
        <w:lastRenderedPageBreak/>
        <w:t xml:space="preserve">where toils the Carrarese who dwells below, </w:t>
      </w:r>
    </w:p>
    <w:p w14:paraId="6B95B864" w14:textId="2EDF3264" w:rsidR="000276C6" w:rsidRPr="00EF121A" w:rsidRDefault="000276C6" w:rsidP="00EF121A">
      <w:pPr>
        <w:pStyle w:val="Poetry"/>
      </w:pPr>
      <w:r w:rsidRPr="00EF121A">
        <w:t>among white marbles had as dwelling-place</w:t>
      </w:r>
    </w:p>
    <w:p w14:paraId="69CFBD13" w14:textId="08EE9D71" w:rsidR="000276C6" w:rsidRPr="00EF121A" w:rsidRDefault="000276C6" w:rsidP="00EF121A">
      <w:pPr>
        <w:pStyle w:val="Poetry"/>
      </w:pPr>
      <w:r w:rsidRPr="00EF121A">
        <w:t>a cave, from which his view was not cut off,</w:t>
      </w:r>
    </w:p>
    <w:p w14:paraId="61957FB5" w14:textId="451AA2E9" w:rsidR="000276C6" w:rsidRDefault="000276C6" w:rsidP="00EF121A">
      <w:pPr>
        <w:pStyle w:val="Poetry"/>
      </w:pPr>
      <w:r w:rsidRPr="00EF121A">
        <w:t>when at the stars he gazed, or at the sea.</w:t>
      </w:r>
    </w:p>
    <w:p w14:paraId="29E89A97" w14:textId="77777777" w:rsidR="00EF121A" w:rsidRPr="00EF121A" w:rsidRDefault="00EF121A" w:rsidP="00EF121A">
      <w:pPr>
        <w:pStyle w:val="Poetry"/>
      </w:pPr>
    </w:p>
    <w:p w14:paraId="3EB105EB" w14:textId="77777777" w:rsidR="00EF121A" w:rsidRDefault="000276C6" w:rsidP="00EF121A">
      <w:pPr>
        <w:pStyle w:val="Poetry"/>
      </w:pPr>
      <w:r w:rsidRPr="00EF121A">
        <w:t xml:space="preserve">And she who, yonder, with dishevelled locks </w:t>
      </w:r>
    </w:p>
    <w:p w14:paraId="43D5D6BF" w14:textId="77777777" w:rsidR="00EF121A" w:rsidRDefault="000276C6" w:rsidP="00EF121A">
      <w:pPr>
        <w:pStyle w:val="Poetry"/>
      </w:pPr>
      <w:r w:rsidRPr="00EF121A">
        <w:t xml:space="preserve">covers the breasts which thou dost not behold, </w:t>
      </w:r>
    </w:p>
    <w:p w14:paraId="3F511B9F" w14:textId="283CE97B" w:rsidR="000276C6" w:rsidRPr="00EF121A" w:rsidRDefault="000276C6" w:rsidP="00EF121A">
      <w:pPr>
        <w:pStyle w:val="Poetry"/>
      </w:pPr>
      <w:r w:rsidRPr="00EF121A">
        <w:t>and has on that side all her hairy skin,</w:t>
      </w:r>
    </w:p>
    <w:p w14:paraId="259D6693" w14:textId="6DBE51A6" w:rsidR="000276C6" w:rsidRPr="00EF121A" w:rsidRDefault="000276C6" w:rsidP="00EF121A">
      <w:pPr>
        <w:pStyle w:val="Poetry"/>
      </w:pPr>
      <w:r w:rsidRPr="00EF121A">
        <w:t>was Manto, who first searched through many lands,</w:t>
      </w:r>
    </w:p>
    <w:p w14:paraId="30C23865" w14:textId="77777777" w:rsidR="00EF121A" w:rsidRDefault="000276C6" w:rsidP="00EF121A">
      <w:pPr>
        <w:pStyle w:val="Poetry"/>
      </w:pPr>
      <w:r w:rsidRPr="00EF121A">
        <w:t xml:space="preserve">then settled in the place where I was born; </w:t>
      </w:r>
    </w:p>
    <w:p w14:paraId="2274D7A4" w14:textId="25FA3B95" w:rsidR="000276C6" w:rsidRDefault="000276C6" w:rsidP="00EF121A">
      <w:pPr>
        <w:pStyle w:val="Poetry"/>
      </w:pPr>
      <w:r w:rsidRPr="00EF121A">
        <w:t>thereof I’d have thee hear me speak a little.</w:t>
      </w:r>
    </w:p>
    <w:p w14:paraId="0BCC8226" w14:textId="77777777" w:rsidR="00EF121A" w:rsidRPr="00EF121A" w:rsidRDefault="00EF121A" w:rsidP="00EF121A">
      <w:pPr>
        <w:pStyle w:val="Poetry"/>
      </w:pPr>
    </w:p>
    <w:p w14:paraId="67EECEBC" w14:textId="77777777" w:rsidR="00EF121A" w:rsidRDefault="000276C6" w:rsidP="00EF121A">
      <w:pPr>
        <w:pStyle w:val="Poetry"/>
      </w:pPr>
      <w:r w:rsidRPr="00EF121A">
        <w:t xml:space="preserve">After her father had from life departed, </w:t>
      </w:r>
    </w:p>
    <w:p w14:paraId="778177EE" w14:textId="3FA99611" w:rsidR="000276C6" w:rsidRPr="00EF121A" w:rsidRDefault="000276C6" w:rsidP="00EF121A">
      <w:pPr>
        <w:pStyle w:val="Poetry"/>
      </w:pPr>
      <w:r w:rsidRPr="00EF121A">
        <w:t>and Bacchus’ city had become enslaved,</w:t>
      </w:r>
    </w:p>
    <w:p w14:paraId="3CE2DEFF" w14:textId="769DD617" w:rsidR="000276C6" w:rsidRPr="00EF121A" w:rsidRDefault="000276C6" w:rsidP="00EF121A">
      <w:pPr>
        <w:pStyle w:val="Poetry"/>
      </w:pPr>
      <w:r w:rsidRPr="00EF121A">
        <w:t>she wandered long about the world. Up there</w:t>
      </w:r>
    </w:p>
    <w:p w14:paraId="6691A816" w14:textId="77777777" w:rsidR="000276C6" w:rsidRPr="00EF121A" w:rsidRDefault="000276C6" w:rsidP="00EF121A">
      <w:pPr>
        <w:pStyle w:val="Poetry"/>
      </w:pPr>
      <w:r w:rsidRPr="00EF121A">
        <w:t>in lovely Italy, beneath the Alps</w:t>
      </w:r>
    </w:p>
    <w:p w14:paraId="323DC35B" w14:textId="77777777" w:rsidR="00EF121A" w:rsidRDefault="000276C6" w:rsidP="00EF121A">
      <w:pPr>
        <w:pStyle w:val="Poetry"/>
      </w:pPr>
      <w:r w:rsidRPr="00EF121A">
        <w:t xml:space="preserve">which o’er the Tyrol lock out Germany, </w:t>
      </w:r>
    </w:p>
    <w:p w14:paraId="7CEA50D2" w14:textId="202B252C" w:rsidR="000276C6" w:rsidRPr="00EF121A" w:rsidRDefault="000276C6" w:rsidP="00EF121A">
      <w:pPr>
        <w:pStyle w:val="Poetry"/>
      </w:pPr>
      <w:r w:rsidRPr="00EF121A">
        <w:t>there lies a lake which is Benàco called.</w:t>
      </w:r>
    </w:p>
    <w:p w14:paraId="442B79A8" w14:textId="77777777" w:rsidR="000276C6" w:rsidRPr="00EF121A" w:rsidRDefault="000276C6" w:rsidP="00EF121A">
      <w:pPr>
        <w:pStyle w:val="Poetry"/>
      </w:pPr>
      <w:r w:rsidRPr="00EF121A">
        <w:t>From o’er a thousand springs, I trow, ’tween Garda</w:t>
      </w:r>
    </w:p>
    <w:p w14:paraId="52E6F520" w14:textId="194CEC90" w:rsidR="000276C6" w:rsidRPr="00EF121A" w:rsidRDefault="000276C6" w:rsidP="00EF121A">
      <w:pPr>
        <w:pStyle w:val="Poetry"/>
      </w:pPr>
      <w:r w:rsidRPr="00EF121A">
        <w:t>and Val Camònica, the Pennine Alp</w:t>
      </w:r>
    </w:p>
    <w:p w14:paraId="0156B754" w14:textId="77777777" w:rsidR="000276C6" w:rsidRPr="00EF121A" w:rsidRDefault="000276C6" w:rsidP="00EF121A">
      <w:pPr>
        <w:pStyle w:val="Poetry"/>
      </w:pPr>
      <w:r w:rsidRPr="00EF121A">
        <w:t>is bathed by waters which therein find rest.</w:t>
      </w:r>
    </w:p>
    <w:p w14:paraId="49DE21A4" w14:textId="77777777" w:rsidR="00EF121A" w:rsidRDefault="000276C6" w:rsidP="00EF121A">
      <w:pPr>
        <w:pStyle w:val="Poetry"/>
      </w:pPr>
      <w:r w:rsidRPr="00EF121A">
        <w:t xml:space="preserve">A midway place there is, where Trento’s shepherd, </w:t>
      </w:r>
    </w:p>
    <w:p w14:paraId="76C3B7CD" w14:textId="371C0AFB" w:rsidR="000276C6" w:rsidRPr="00EF121A" w:rsidRDefault="000276C6" w:rsidP="00EF121A">
      <w:pPr>
        <w:pStyle w:val="Poetry"/>
      </w:pPr>
      <w:r w:rsidRPr="00EF121A">
        <w:t>and he of Brescia, and the Veronese,</w:t>
      </w:r>
    </w:p>
    <w:p w14:paraId="4D6F2CB5" w14:textId="77777777" w:rsidR="000276C6" w:rsidRPr="00EF121A" w:rsidRDefault="000276C6" w:rsidP="00EF121A">
      <w:pPr>
        <w:pStyle w:val="Poetry"/>
      </w:pPr>
      <w:r w:rsidRPr="00EF121A">
        <w:t>might each his blessing give, if there he went.</w:t>
      </w:r>
    </w:p>
    <w:p w14:paraId="3D12FD16" w14:textId="2E4A7009" w:rsidR="000276C6" w:rsidRPr="00EF121A" w:rsidRDefault="000276C6" w:rsidP="00EF121A">
      <w:pPr>
        <w:pStyle w:val="Poetry"/>
      </w:pPr>
      <w:r w:rsidRPr="00EF121A">
        <w:t>Peschiera next, a fair and mighty fortress,</w:t>
      </w:r>
    </w:p>
    <w:p w14:paraId="685D95CC" w14:textId="77777777" w:rsidR="00EF121A" w:rsidRDefault="000276C6" w:rsidP="00EF121A">
      <w:pPr>
        <w:pStyle w:val="Poetry"/>
      </w:pPr>
      <w:r w:rsidRPr="00EF121A">
        <w:t xml:space="preserve">and fit to face both Bergamasks and Brescians, </w:t>
      </w:r>
    </w:p>
    <w:p w14:paraId="1C840CF6" w14:textId="78B8E607" w:rsidR="000276C6" w:rsidRPr="00EF121A" w:rsidRDefault="000276C6" w:rsidP="00EF121A">
      <w:pPr>
        <w:pStyle w:val="Poetry"/>
      </w:pPr>
      <w:r w:rsidRPr="00EF121A">
        <w:t>sits where the shore lies lowest round about.</w:t>
      </w:r>
    </w:p>
    <w:p w14:paraId="737318B0" w14:textId="77777777" w:rsidR="000276C6" w:rsidRDefault="000276C6" w:rsidP="000276C6">
      <w:pPr>
        <w:pStyle w:val="BodyText"/>
      </w:pPr>
    </w:p>
    <w:p w14:paraId="23EEA2ED" w14:textId="77777777" w:rsidR="00EF121A" w:rsidRDefault="000276C6" w:rsidP="00EF121A">
      <w:pPr>
        <w:pStyle w:val="Poetry"/>
      </w:pPr>
      <w:r w:rsidRPr="00EF121A">
        <w:t xml:space="preserve">There all that in Benàco’s spacious lap </w:t>
      </w:r>
    </w:p>
    <w:p w14:paraId="2187155F" w14:textId="6948ABAB" w:rsidR="000276C6" w:rsidRPr="00EF121A" w:rsidRDefault="000276C6" w:rsidP="00EF121A">
      <w:pPr>
        <w:pStyle w:val="Poetry"/>
      </w:pPr>
      <w:r w:rsidRPr="00EF121A">
        <w:t>cannot be held, flows out of it perforce,</w:t>
      </w:r>
    </w:p>
    <w:p w14:paraId="564B93AF" w14:textId="42BE135F" w:rsidR="000276C6" w:rsidRPr="00EF121A" w:rsidRDefault="000276C6" w:rsidP="00EF121A">
      <w:pPr>
        <w:pStyle w:val="Poetry"/>
      </w:pPr>
      <w:r w:rsidRPr="00EF121A">
        <w:t>and down through verdant pastures forms a stream.</w:t>
      </w:r>
    </w:p>
    <w:p w14:paraId="63EBDB2C" w14:textId="77777777" w:rsidR="00EF121A" w:rsidRDefault="000276C6" w:rsidP="00EF121A">
      <w:pPr>
        <w:pStyle w:val="Poetry"/>
      </w:pPr>
      <w:r w:rsidRPr="00EF121A">
        <w:t xml:space="preserve">When once its water gathers head to run, </w:t>
      </w:r>
    </w:p>
    <w:p w14:paraId="2C6D86EE" w14:textId="10FA0DB0" w:rsidR="000276C6" w:rsidRPr="00EF121A" w:rsidRDefault="000276C6" w:rsidP="00EF121A">
      <w:pPr>
        <w:pStyle w:val="Poetry"/>
      </w:pPr>
      <w:r w:rsidRPr="00EF121A">
        <w:t>no more Benàco, Mincio is its name,</w:t>
      </w:r>
    </w:p>
    <w:p w14:paraId="00DE1096" w14:textId="77777777" w:rsidR="000276C6" w:rsidRPr="00EF121A" w:rsidRDefault="000276C6" w:rsidP="00EF121A">
      <w:pPr>
        <w:pStyle w:val="Poetry"/>
      </w:pPr>
      <w:r w:rsidRPr="00EF121A">
        <w:t>till at Govèrnolo it joins the Po.</w:t>
      </w:r>
    </w:p>
    <w:p w14:paraId="622EFFD7" w14:textId="77777777" w:rsidR="000276C6" w:rsidRPr="00EF121A" w:rsidRDefault="000276C6" w:rsidP="00EF121A">
      <w:pPr>
        <w:pStyle w:val="Poetry"/>
      </w:pPr>
      <w:r w:rsidRPr="00EF121A">
        <w:t>Not long its course, before it finds low ground,</w:t>
      </w:r>
    </w:p>
    <w:p w14:paraId="4019C189" w14:textId="7E92C19D" w:rsidR="000276C6" w:rsidRPr="00EF121A" w:rsidRDefault="000276C6" w:rsidP="00EF121A">
      <w:pPr>
        <w:pStyle w:val="Poetry"/>
      </w:pPr>
      <w:r w:rsidRPr="00EF121A">
        <w:lastRenderedPageBreak/>
        <w:t>o’er which it spreads, and, making it a marsh,</w:t>
      </w:r>
    </w:p>
    <w:p w14:paraId="37226F53" w14:textId="5F1A92ED" w:rsidR="000276C6" w:rsidRDefault="000276C6" w:rsidP="00EF121A">
      <w:pPr>
        <w:pStyle w:val="Poetry"/>
      </w:pPr>
      <w:r w:rsidRPr="00EF121A">
        <w:t>is wont at times to be unsound in summer.</w:t>
      </w:r>
    </w:p>
    <w:p w14:paraId="198387B5" w14:textId="77777777" w:rsidR="00EF121A" w:rsidRPr="00EF121A" w:rsidRDefault="00EF121A" w:rsidP="00EF121A">
      <w:pPr>
        <w:pStyle w:val="Poetry"/>
      </w:pPr>
    </w:p>
    <w:p w14:paraId="426CB9F4" w14:textId="77777777" w:rsidR="00EF121A" w:rsidRDefault="000276C6" w:rsidP="00EF121A">
      <w:pPr>
        <w:pStyle w:val="Poetry"/>
      </w:pPr>
      <w:r w:rsidRPr="00EF121A">
        <w:t xml:space="preserve">Passing that way, the cruel virgin saw a </w:t>
      </w:r>
    </w:p>
    <w:p w14:paraId="38C12B91" w14:textId="77777777" w:rsidR="00EF121A" w:rsidRDefault="000276C6" w:rsidP="00EF121A">
      <w:pPr>
        <w:pStyle w:val="Poetry"/>
      </w:pPr>
      <w:r w:rsidRPr="00EF121A">
        <w:t xml:space="preserve">region in the middle of the fen, </w:t>
      </w:r>
    </w:p>
    <w:p w14:paraId="3F1592BA" w14:textId="0829702D" w:rsidR="000276C6" w:rsidRPr="00EF121A" w:rsidRDefault="000276C6" w:rsidP="00EF121A">
      <w:pPr>
        <w:pStyle w:val="Poetry"/>
      </w:pPr>
      <w:r w:rsidRPr="00EF121A">
        <w:t>untilled and naked of inhabitants.</w:t>
      </w:r>
    </w:p>
    <w:p w14:paraId="39AABFAA" w14:textId="46097715" w:rsidR="000276C6" w:rsidRPr="00EF121A" w:rsidRDefault="000276C6" w:rsidP="00EF121A">
      <w:pPr>
        <w:pStyle w:val="Poetry"/>
      </w:pPr>
      <w:r w:rsidRPr="00EF121A">
        <w:t>There, to escape all human fellowship,</w:t>
      </w:r>
    </w:p>
    <w:p w14:paraId="1157332F" w14:textId="77777777" w:rsidR="00EF121A" w:rsidRDefault="000276C6" w:rsidP="00EF121A">
      <w:pPr>
        <w:pStyle w:val="Poetry"/>
      </w:pPr>
      <w:r w:rsidRPr="00EF121A">
        <w:t xml:space="preserve">and work her arts, she settled with her slaves, </w:t>
      </w:r>
    </w:p>
    <w:p w14:paraId="6DADE0B7" w14:textId="77777777" w:rsidR="00EF121A" w:rsidRDefault="000276C6" w:rsidP="00EF121A">
      <w:pPr>
        <w:pStyle w:val="Poetry"/>
      </w:pPr>
      <w:r w:rsidRPr="00EF121A">
        <w:t xml:space="preserve">and lived, and there she left her empty body. </w:t>
      </w:r>
    </w:p>
    <w:p w14:paraId="136FF696" w14:textId="77777777" w:rsidR="00EF121A" w:rsidRDefault="000276C6" w:rsidP="00EF121A">
      <w:pPr>
        <w:pStyle w:val="Poetry"/>
      </w:pPr>
      <w:r w:rsidRPr="00EF121A">
        <w:t xml:space="preserve">Thereafter men, who all around were scattered, </w:t>
      </w:r>
    </w:p>
    <w:p w14:paraId="6687AB48" w14:textId="4292C3D7" w:rsidR="000276C6" w:rsidRPr="00EF121A" w:rsidRDefault="000276C6" w:rsidP="00EF121A">
      <w:pPr>
        <w:pStyle w:val="Poetry"/>
      </w:pPr>
      <w:r w:rsidRPr="00EF121A">
        <w:t>collected in that place, which was a strong one,</w:t>
      </w:r>
    </w:p>
    <w:p w14:paraId="7DC2D0C7" w14:textId="5510DD3B" w:rsidR="000276C6" w:rsidRPr="00EF121A" w:rsidRDefault="000276C6" w:rsidP="00EF121A">
      <w:pPr>
        <w:pStyle w:val="Poetry"/>
      </w:pPr>
      <w:r w:rsidRPr="00EF121A">
        <w:t>because it had a fen on every side.</w:t>
      </w:r>
    </w:p>
    <w:p w14:paraId="4A37E604" w14:textId="77777777" w:rsidR="00EF121A" w:rsidRDefault="000276C6" w:rsidP="00EF121A">
      <w:pPr>
        <w:pStyle w:val="Poetry"/>
      </w:pPr>
      <w:r w:rsidRPr="00EF121A">
        <w:t xml:space="preserve">O’er those dead bones of hers they built a town; </w:t>
      </w:r>
    </w:p>
    <w:p w14:paraId="1325FE45" w14:textId="77777777" w:rsidR="00EF121A" w:rsidRDefault="000276C6" w:rsidP="00EF121A">
      <w:pPr>
        <w:pStyle w:val="Poetry"/>
      </w:pPr>
      <w:r w:rsidRPr="00EF121A">
        <w:t xml:space="preserve">then, after her, who first picked out the site, </w:t>
      </w:r>
    </w:p>
    <w:p w14:paraId="35D06A83" w14:textId="5D8003FE" w:rsidR="000276C6" w:rsidRPr="00EF121A" w:rsidRDefault="000276C6" w:rsidP="00EF121A">
      <w:pPr>
        <w:pStyle w:val="Poetry"/>
      </w:pPr>
      <w:r w:rsidRPr="00EF121A">
        <w:t>they called it Mantua, with no other lot.</w:t>
      </w:r>
    </w:p>
    <w:p w14:paraId="17930620" w14:textId="77777777" w:rsidR="000276C6" w:rsidRPr="00EF121A" w:rsidRDefault="000276C6" w:rsidP="00EF121A">
      <w:pPr>
        <w:pStyle w:val="Poetry"/>
      </w:pPr>
      <w:r w:rsidRPr="00EF121A">
        <w:t>The people in it were more numerous once,</w:t>
      </w:r>
    </w:p>
    <w:p w14:paraId="7E5EA7A1" w14:textId="305D0176" w:rsidR="000276C6" w:rsidRPr="00EF121A" w:rsidRDefault="000276C6" w:rsidP="00EF121A">
      <w:pPr>
        <w:pStyle w:val="Poetry"/>
      </w:pPr>
      <w:r w:rsidRPr="00EF121A">
        <w:t>before the foolishness of Casalodi</w:t>
      </w:r>
    </w:p>
    <w:p w14:paraId="1051B990" w14:textId="77777777" w:rsidR="000276C6" w:rsidRPr="00EF121A" w:rsidRDefault="000276C6" w:rsidP="00EF121A">
      <w:pPr>
        <w:pStyle w:val="Poetry"/>
      </w:pPr>
      <w:r w:rsidRPr="00EF121A">
        <w:t>had been deceived by Pinamonte’s guile.</w:t>
      </w:r>
    </w:p>
    <w:p w14:paraId="5FEA1A26" w14:textId="77777777" w:rsidR="00EF121A" w:rsidRDefault="000276C6" w:rsidP="00EF121A">
      <w:pPr>
        <w:pStyle w:val="Poetry"/>
      </w:pPr>
      <w:r w:rsidRPr="00EF121A">
        <w:t xml:space="preserve">I charge thee, then, if e’er thou hear it said </w:t>
      </w:r>
    </w:p>
    <w:p w14:paraId="3C30ECDB" w14:textId="77777777" w:rsidR="00EF121A" w:rsidRDefault="000276C6" w:rsidP="00EF121A">
      <w:pPr>
        <w:pStyle w:val="Poetry"/>
      </w:pPr>
      <w:r w:rsidRPr="00EF121A">
        <w:t xml:space="preserve">my town had its beginning otherwise, </w:t>
      </w:r>
    </w:p>
    <w:p w14:paraId="2A487659" w14:textId="3BFB55DD" w:rsidR="000276C6" w:rsidRDefault="000276C6" w:rsidP="00EF121A">
      <w:pPr>
        <w:pStyle w:val="Poetry"/>
      </w:pPr>
      <w:r w:rsidRPr="00EF121A">
        <w:t>permit no falsehood to defraud the truth.”</w:t>
      </w:r>
    </w:p>
    <w:p w14:paraId="3419E3FD" w14:textId="77777777" w:rsidR="00EF121A" w:rsidRPr="00EF121A" w:rsidRDefault="00EF121A" w:rsidP="00EF121A">
      <w:pPr>
        <w:pStyle w:val="Poetry"/>
      </w:pPr>
    </w:p>
    <w:p w14:paraId="38F0EE2D" w14:textId="04E46E55" w:rsidR="000276C6" w:rsidRPr="00EF121A" w:rsidRDefault="000276C6" w:rsidP="00EF121A">
      <w:pPr>
        <w:pStyle w:val="Poetry"/>
      </w:pPr>
      <w:r w:rsidRPr="00EF121A">
        <w:t>“Thy statements, Teacher, are so sure to me,”</w:t>
      </w:r>
    </w:p>
    <w:p w14:paraId="472412C4" w14:textId="77777777" w:rsidR="00EF121A" w:rsidRDefault="000276C6" w:rsidP="00EF121A">
      <w:pPr>
        <w:pStyle w:val="Poetry"/>
      </w:pPr>
      <w:r w:rsidRPr="00EF121A">
        <w:t xml:space="preserve">said I, “and take such hold upon my faith, </w:t>
      </w:r>
    </w:p>
    <w:p w14:paraId="2A3D7A3C" w14:textId="77777777" w:rsidR="00EF121A" w:rsidRDefault="000276C6" w:rsidP="00EF121A">
      <w:pPr>
        <w:pStyle w:val="Poetry"/>
      </w:pPr>
      <w:r w:rsidRPr="00EF121A">
        <w:t xml:space="preserve">that those of others would be burnt-out coals. </w:t>
      </w:r>
    </w:p>
    <w:p w14:paraId="436C22DA" w14:textId="77777777" w:rsidR="00EF121A" w:rsidRDefault="000276C6" w:rsidP="00EF121A">
      <w:pPr>
        <w:pStyle w:val="Poetry"/>
      </w:pPr>
      <w:r w:rsidRPr="00EF121A">
        <w:t xml:space="preserve">But tell me if among these passing people </w:t>
      </w:r>
    </w:p>
    <w:p w14:paraId="0DEE16E2" w14:textId="13872A3D" w:rsidR="000276C6" w:rsidRPr="00EF121A" w:rsidRDefault="000276C6" w:rsidP="00EF121A">
      <w:pPr>
        <w:pStyle w:val="Poetry"/>
      </w:pPr>
      <w:r w:rsidRPr="00EF121A">
        <w:t>thou seest any one deserving note;</w:t>
      </w:r>
    </w:p>
    <w:p w14:paraId="01F08A1D" w14:textId="442F8A8D" w:rsidR="000276C6" w:rsidRDefault="000276C6" w:rsidP="00EF121A">
      <w:pPr>
        <w:pStyle w:val="Poetry"/>
      </w:pPr>
      <w:r w:rsidRPr="00EF121A">
        <w:t>for my mind now is wholly bent on that.”</w:t>
      </w:r>
    </w:p>
    <w:p w14:paraId="6EE30BE7" w14:textId="77777777" w:rsidR="00EF121A" w:rsidRPr="00EF121A" w:rsidRDefault="00EF121A" w:rsidP="00EF121A">
      <w:pPr>
        <w:pStyle w:val="Poetry"/>
      </w:pPr>
    </w:p>
    <w:p w14:paraId="6C8E758C" w14:textId="77777777" w:rsidR="00EF121A" w:rsidRDefault="000276C6" w:rsidP="00EF121A">
      <w:pPr>
        <w:pStyle w:val="Poetry"/>
      </w:pPr>
      <w:r w:rsidRPr="00EF121A">
        <w:t xml:space="preserve">He told me then: “The one who from his cheeks </w:t>
      </w:r>
    </w:p>
    <w:p w14:paraId="03EF1BE2" w14:textId="174C7E1A" w:rsidR="000276C6" w:rsidRPr="00EF121A" w:rsidRDefault="000276C6" w:rsidP="00EF121A">
      <w:pPr>
        <w:pStyle w:val="Poetry"/>
      </w:pPr>
      <w:r w:rsidRPr="00EF121A">
        <w:t>extends his beard across his swarthy shoulders,</w:t>
      </w:r>
    </w:p>
    <w:p w14:paraId="32D63B27" w14:textId="77777777" w:rsidR="00EF121A" w:rsidRDefault="000276C6" w:rsidP="00EF121A">
      <w:pPr>
        <w:pStyle w:val="Poetry"/>
      </w:pPr>
      <w:r w:rsidRPr="00EF121A">
        <w:t xml:space="preserve">an augur was, when Greece lacked males so much, </w:t>
      </w:r>
    </w:p>
    <w:p w14:paraId="070D5A11" w14:textId="30406E5A" w:rsidR="000276C6" w:rsidRPr="00EF121A" w:rsidRDefault="000276C6" w:rsidP="00EF121A">
      <w:pPr>
        <w:pStyle w:val="Poetry"/>
      </w:pPr>
      <w:r w:rsidRPr="00EF121A">
        <w:t>that for her cradles only few were left;</w:t>
      </w:r>
    </w:p>
    <w:p w14:paraId="2644E1AF" w14:textId="05F0BBF1" w:rsidR="000276C6" w:rsidRPr="00EF121A" w:rsidRDefault="000276C6" w:rsidP="00EF121A">
      <w:pPr>
        <w:pStyle w:val="Poetry"/>
      </w:pPr>
      <w:r w:rsidRPr="00EF121A">
        <w:t>’t was he who set, with Chalcas’ aid, at Aulis</w:t>
      </w:r>
    </w:p>
    <w:p w14:paraId="254EADCB" w14:textId="77777777" w:rsidR="00EF121A" w:rsidRDefault="000276C6" w:rsidP="00EF121A">
      <w:pPr>
        <w:pStyle w:val="Poetry"/>
      </w:pPr>
      <w:r w:rsidRPr="00EF121A">
        <w:t xml:space="preserve">the time to cut the fleet’s first rope. His name </w:t>
      </w:r>
    </w:p>
    <w:p w14:paraId="3B92C4E7" w14:textId="7F66C98A" w:rsidR="000276C6" w:rsidRPr="00EF121A" w:rsidRDefault="000276C6" w:rsidP="00EF121A">
      <w:pPr>
        <w:pStyle w:val="Poetry"/>
      </w:pPr>
      <w:r w:rsidRPr="00EF121A">
        <w:lastRenderedPageBreak/>
        <w:t>Eurỳpylus, and in a certain place</w:t>
      </w:r>
    </w:p>
    <w:p w14:paraId="0898AC0F" w14:textId="77777777" w:rsidR="000276C6" w:rsidRPr="00EF121A" w:rsidRDefault="000276C6" w:rsidP="00EF121A">
      <w:pPr>
        <w:pStyle w:val="Poetry"/>
      </w:pPr>
      <w:r w:rsidRPr="00EF121A">
        <w:t>he thus is called by my high Tragedy;</w:t>
      </w:r>
    </w:p>
    <w:p w14:paraId="640D82A1" w14:textId="77777777" w:rsidR="000276C6" w:rsidRPr="00EF121A" w:rsidRDefault="000276C6" w:rsidP="00EF121A">
      <w:pPr>
        <w:pStyle w:val="Poetry"/>
      </w:pPr>
      <w:r w:rsidRPr="00EF121A">
        <w:t>this thou know’st well, who knowest all of it.</w:t>
      </w:r>
    </w:p>
    <w:p w14:paraId="755949C1" w14:textId="7E4A60CD" w:rsidR="000276C6" w:rsidRPr="00EF121A" w:rsidRDefault="000276C6" w:rsidP="00EF121A">
      <w:pPr>
        <w:pStyle w:val="Poetry"/>
      </w:pPr>
      <w:r w:rsidRPr="00EF121A">
        <w:t>That other one, so thin about his flanks,</w:t>
      </w:r>
    </w:p>
    <w:p w14:paraId="2A4D2332" w14:textId="77777777" w:rsidR="00EF121A" w:rsidRDefault="000276C6" w:rsidP="00EF121A">
      <w:pPr>
        <w:pStyle w:val="Poetry"/>
      </w:pPr>
      <w:r w:rsidRPr="00EF121A">
        <w:t xml:space="preserve">was Michael Scot, who surely understood </w:t>
      </w:r>
    </w:p>
    <w:p w14:paraId="7D6F6732" w14:textId="0670A3EB" w:rsidR="000276C6" w:rsidRPr="00EF121A" w:rsidRDefault="000276C6" w:rsidP="00EF121A">
      <w:pPr>
        <w:pStyle w:val="Poetry"/>
      </w:pPr>
      <w:r w:rsidRPr="00EF121A">
        <w:t>the artful game of magical deceits.</w:t>
      </w:r>
    </w:p>
    <w:p w14:paraId="3D3BC749" w14:textId="77777777" w:rsidR="00EF121A" w:rsidRDefault="000276C6" w:rsidP="00EF121A">
      <w:pPr>
        <w:pStyle w:val="Poetry"/>
      </w:pPr>
      <w:r w:rsidRPr="00EF121A">
        <w:t xml:space="preserve">Guido Bonatti see; and see Asdente, </w:t>
      </w:r>
    </w:p>
    <w:p w14:paraId="35D6F38F" w14:textId="6C4C112C" w:rsidR="000276C6" w:rsidRPr="00EF121A" w:rsidRDefault="000276C6" w:rsidP="00EF121A">
      <w:pPr>
        <w:pStyle w:val="Poetry"/>
      </w:pPr>
      <w:r w:rsidRPr="00EF121A">
        <w:t>who wishes now that he had given heed</w:t>
      </w:r>
    </w:p>
    <w:p w14:paraId="124A7B4F" w14:textId="255A796C" w:rsidR="000276C6" w:rsidRPr="00EF121A" w:rsidRDefault="000276C6" w:rsidP="00EF121A">
      <w:pPr>
        <w:pStyle w:val="Poetry"/>
      </w:pPr>
      <w:r w:rsidRPr="00EF121A">
        <w:t>to cord and leather, but too late repents.</w:t>
      </w:r>
    </w:p>
    <w:p w14:paraId="277B912B" w14:textId="77777777" w:rsidR="00EF121A" w:rsidRDefault="000276C6" w:rsidP="00EF121A">
      <w:pPr>
        <w:pStyle w:val="Poetry"/>
      </w:pPr>
      <w:r w:rsidRPr="00EF121A">
        <w:t xml:space="preserve">See the sad women who abandoned needles, </w:t>
      </w:r>
    </w:p>
    <w:p w14:paraId="4E694EAE" w14:textId="1AF0EB32" w:rsidR="000276C6" w:rsidRPr="00EF121A" w:rsidRDefault="000276C6" w:rsidP="00EF121A">
      <w:pPr>
        <w:pStyle w:val="Poetry"/>
      </w:pPr>
      <w:r w:rsidRPr="00EF121A">
        <w:t>spindles and shuttles, to become diviners;</w:t>
      </w:r>
    </w:p>
    <w:p w14:paraId="38FC3FE7" w14:textId="4A7CD458" w:rsidR="000276C6" w:rsidRDefault="000276C6" w:rsidP="00EF121A">
      <w:pPr>
        <w:pStyle w:val="Poetry"/>
      </w:pPr>
      <w:r w:rsidRPr="00EF121A">
        <w:t>these wrought their spells with herbs and images.</w:t>
      </w:r>
    </w:p>
    <w:p w14:paraId="31EB16E0" w14:textId="77777777" w:rsidR="00EF121A" w:rsidRPr="00EF121A" w:rsidRDefault="00EF121A" w:rsidP="00EF121A">
      <w:pPr>
        <w:pStyle w:val="Poetry"/>
      </w:pPr>
    </w:p>
    <w:p w14:paraId="402C60D4" w14:textId="77777777" w:rsidR="000276C6" w:rsidRPr="00EF121A" w:rsidRDefault="000276C6" w:rsidP="00EF121A">
      <w:pPr>
        <w:pStyle w:val="Poetry"/>
      </w:pPr>
      <w:r w:rsidRPr="00EF121A">
        <w:t>But now come on, for Cain is with his thorns</w:t>
      </w:r>
    </w:p>
    <w:p w14:paraId="018B6BAD" w14:textId="1F2EA958" w:rsidR="000276C6" w:rsidRPr="00EF121A" w:rsidRDefault="000276C6" w:rsidP="00EF121A">
      <w:pPr>
        <w:pStyle w:val="Poetry"/>
      </w:pPr>
      <w:r w:rsidRPr="00EF121A">
        <w:t>holding the bounds of both the hemispheres,</w:t>
      </w:r>
    </w:p>
    <w:p w14:paraId="54596426" w14:textId="77777777" w:rsidR="00EF121A" w:rsidRDefault="000276C6" w:rsidP="00EF121A">
      <w:pPr>
        <w:pStyle w:val="Poetry"/>
        <w:rPr>
          <w:spacing w:val="1"/>
        </w:rPr>
      </w:pPr>
      <w:r>
        <w:t>and plays upon the waves below Seville,</w:t>
      </w:r>
      <w:r>
        <w:rPr>
          <w:spacing w:val="1"/>
        </w:rPr>
        <w:t xml:space="preserve"> </w:t>
      </w:r>
    </w:p>
    <w:p w14:paraId="0864B926" w14:textId="77777777" w:rsidR="00EF121A" w:rsidRDefault="000276C6" w:rsidP="00EF121A">
      <w:pPr>
        <w:pStyle w:val="Poetry"/>
      </w:pPr>
      <w:r>
        <w:t>and round already was the moon last night;</w:t>
      </w:r>
    </w:p>
    <w:p w14:paraId="35016A3E" w14:textId="0463EC16" w:rsidR="000276C6" w:rsidRDefault="000276C6" w:rsidP="00EF121A">
      <w:pPr>
        <w:pStyle w:val="Poetry"/>
      </w:pPr>
      <w:r>
        <w:rPr>
          <w:spacing w:val="-52"/>
        </w:rPr>
        <w:t xml:space="preserve"> </w:t>
      </w:r>
      <w:r>
        <w:t>thou</w:t>
      </w:r>
      <w:r>
        <w:rPr>
          <w:spacing w:val="-7"/>
        </w:rPr>
        <w:t xml:space="preserve"> </w:t>
      </w:r>
      <w:r>
        <w:t>surely</w:t>
      </w:r>
      <w:r>
        <w:rPr>
          <w:spacing w:val="-7"/>
        </w:rPr>
        <w:t xml:space="preserve"> </w:t>
      </w:r>
      <w:r>
        <w:t>must</w:t>
      </w:r>
      <w:r>
        <w:rPr>
          <w:spacing w:val="-7"/>
        </w:rPr>
        <w:t xml:space="preserve"> </w:t>
      </w:r>
      <w:r>
        <w:t>recall</w:t>
      </w:r>
      <w:r>
        <w:rPr>
          <w:spacing w:val="-7"/>
        </w:rPr>
        <w:t xml:space="preserve"> </w:t>
      </w:r>
      <w:r>
        <w:t>it,</w:t>
      </w:r>
      <w:r>
        <w:rPr>
          <w:spacing w:val="-7"/>
        </w:rPr>
        <w:t xml:space="preserve"> </w:t>
      </w:r>
      <w:r>
        <w:t>since</w:t>
      </w:r>
      <w:r>
        <w:rPr>
          <w:spacing w:val="-7"/>
        </w:rPr>
        <w:t xml:space="preserve"> </w:t>
      </w:r>
      <w:r>
        <w:t>at</w:t>
      </w:r>
      <w:r>
        <w:rPr>
          <w:spacing w:val="-7"/>
        </w:rPr>
        <w:t xml:space="preserve"> </w:t>
      </w:r>
      <w:r>
        <w:t>times,</w:t>
      </w:r>
    </w:p>
    <w:p w14:paraId="12559AFA" w14:textId="1B1FA047" w:rsidR="000276C6" w:rsidRDefault="000276C6" w:rsidP="00EF121A">
      <w:pPr>
        <w:pStyle w:val="Poetry"/>
      </w:pPr>
      <w:r>
        <w:t>it</w:t>
      </w:r>
      <w:r>
        <w:rPr>
          <w:spacing w:val="-8"/>
        </w:rPr>
        <w:t xml:space="preserve"> </w:t>
      </w:r>
      <w:r>
        <w:t>harmed</w:t>
      </w:r>
      <w:r>
        <w:rPr>
          <w:spacing w:val="-7"/>
        </w:rPr>
        <w:t xml:space="preserve"> </w:t>
      </w:r>
      <w:r>
        <w:t>thee</w:t>
      </w:r>
      <w:r>
        <w:rPr>
          <w:spacing w:val="-7"/>
        </w:rPr>
        <w:t xml:space="preserve"> </w:t>
      </w:r>
      <w:r>
        <w:t>not,</w:t>
      </w:r>
      <w:r>
        <w:rPr>
          <w:spacing w:val="-7"/>
        </w:rPr>
        <w:t xml:space="preserve"> </w:t>
      </w:r>
      <w:r>
        <w:t>when</w:t>
      </w:r>
      <w:r>
        <w:rPr>
          <w:spacing w:val="-7"/>
        </w:rPr>
        <w:t xml:space="preserve"> </w:t>
      </w:r>
      <w:r>
        <w:t>in</w:t>
      </w:r>
      <w:r>
        <w:rPr>
          <w:spacing w:val="-7"/>
        </w:rPr>
        <w:t xml:space="preserve"> </w:t>
      </w:r>
      <w:r>
        <w:t>the</w:t>
      </w:r>
      <w:r>
        <w:rPr>
          <w:spacing w:val="-7"/>
        </w:rPr>
        <w:t xml:space="preserve"> </w:t>
      </w:r>
      <w:r>
        <w:t>dark</w:t>
      </w:r>
      <w:r>
        <w:rPr>
          <w:spacing w:val="-7"/>
        </w:rPr>
        <w:t xml:space="preserve"> </w:t>
      </w:r>
      <w:r>
        <w:t>wood’s</w:t>
      </w:r>
      <w:r>
        <w:rPr>
          <w:spacing w:val="-7"/>
        </w:rPr>
        <w:t xml:space="preserve"> </w:t>
      </w:r>
      <w:r>
        <w:t>depths.”</w:t>
      </w:r>
    </w:p>
    <w:p w14:paraId="2754837C" w14:textId="77777777" w:rsidR="00EF121A" w:rsidRDefault="00EF121A" w:rsidP="00EF121A">
      <w:pPr>
        <w:pStyle w:val="Poetry"/>
      </w:pPr>
    </w:p>
    <w:p w14:paraId="7927231D" w14:textId="7D27A5A1" w:rsidR="000276C6" w:rsidRDefault="000276C6" w:rsidP="00EF121A">
      <w:pPr>
        <w:pStyle w:val="Poetry"/>
      </w:pPr>
      <w:r>
        <w:t>Thus</w:t>
      </w:r>
      <w:r>
        <w:rPr>
          <w:spacing w:val="-7"/>
        </w:rPr>
        <w:t xml:space="preserve"> </w:t>
      </w:r>
      <w:r>
        <w:t>he</w:t>
      </w:r>
      <w:r>
        <w:rPr>
          <w:spacing w:val="-7"/>
        </w:rPr>
        <w:t xml:space="preserve"> </w:t>
      </w:r>
      <w:r>
        <w:t>to</w:t>
      </w:r>
      <w:r>
        <w:rPr>
          <w:spacing w:val="-6"/>
        </w:rPr>
        <w:t xml:space="preserve"> </w:t>
      </w:r>
      <w:r>
        <w:t>me,</w:t>
      </w:r>
      <w:r>
        <w:rPr>
          <w:spacing w:val="-7"/>
        </w:rPr>
        <w:t xml:space="preserve"> </w:t>
      </w:r>
      <w:r>
        <w:t>as,</w:t>
      </w:r>
      <w:r>
        <w:rPr>
          <w:spacing w:val="-6"/>
        </w:rPr>
        <w:t xml:space="preserve"> </w:t>
      </w:r>
      <w:r>
        <w:t>meanwhile,</w:t>
      </w:r>
      <w:r>
        <w:rPr>
          <w:spacing w:val="-7"/>
        </w:rPr>
        <w:t xml:space="preserve"> </w:t>
      </w:r>
      <w:r>
        <w:t>on</w:t>
      </w:r>
      <w:r>
        <w:rPr>
          <w:spacing w:val="-7"/>
        </w:rPr>
        <w:t xml:space="preserve"> </w:t>
      </w:r>
      <w:r>
        <w:t>we</w:t>
      </w:r>
      <w:r>
        <w:rPr>
          <w:spacing w:val="-6"/>
        </w:rPr>
        <w:t xml:space="preserve"> </w:t>
      </w:r>
      <w:r>
        <w:t>went.</w:t>
      </w:r>
    </w:p>
    <w:p w14:paraId="750A173B" w14:textId="77777777" w:rsidR="00EF121A" w:rsidRDefault="00EF121A" w:rsidP="00EF121A">
      <w:pPr>
        <w:pStyle w:val="Poetry"/>
      </w:pPr>
    </w:p>
    <w:p w14:paraId="6D7AF583" w14:textId="77777777" w:rsidR="000276C6" w:rsidRPr="00EF121A" w:rsidRDefault="000276C6" w:rsidP="00EF121A">
      <w:pPr>
        <w:pStyle w:val="Heading3"/>
      </w:pPr>
      <w:r w:rsidRPr="00EF121A">
        <w:t>Inferno XXI</w:t>
      </w:r>
    </w:p>
    <w:p w14:paraId="212984AC" w14:textId="77777777" w:rsidR="000276C6" w:rsidRDefault="000276C6" w:rsidP="00EF121A">
      <w:pPr>
        <w:pStyle w:val="Heading4"/>
      </w:pPr>
      <w:r>
        <w:rPr>
          <w:w w:val="95"/>
        </w:rPr>
        <w:t>The</w:t>
      </w:r>
      <w:r>
        <w:rPr>
          <w:spacing w:val="-9"/>
          <w:w w:val="95"/>
        </w:rPr>
        <w:t xml:space="preserve"> </w:t>
      </w:r>
      <w:r>
        <w:rPr>
          <w:w w:val="95"/>
        </w:rPr>
        <w:t>Eighth</w:t>
      </w:r>
      <w:r>
        <w:rPr>
          <w:spacing w:val="-9"/>
          <w:w w:val="95"/>
        </w:rPr>
        <w:t xml:space="preserve"> </w:t>
      </w:r>
      <w:r>
        <w:rPr>
          <w:w w:val="95"/>
        </w:rPr>
        <w:t>Circle.</w:t>
      </w:r>
      <w:r>
        <w:rPr>
          <w:spacing w:val="-9"/>
          <w:w w:val="95"/>
        </w:rPr>
        <w:t xml:space="preserve"> </w:t>
      </w:r>
      <w:r>
        <w:rPr>
          <w:w w:val="95"/>
        </w:rPr>
        <w:t>Fraud</w:t>
      </w:r>
    </w:p>
    <w:p w14:paraId="50D38B7B" w14:textId="77777777" w:rsidR="000276C6" w:rsidRPr="00EF121A" w:rsidRDefault="000276C6" w:rsidP="00EF121A">
      <w:pPr>
        <w:pStyle w:val="Bodynoindent"/>
        <w:jc w:val="left"/>
        <w:rPr>
          <w:i/>
          <w:iCs/>
        </w:rPr>
      </w:pPr>
      <w:r w:rsidRPr="00EF121A">
        <w:rPr>
          <w:i/>
          <w:iCs/>
        </w:rPr>
        <w:t>The Fifth Trench. Corrupt Politicians</w:t>
      </w:r>
    </w:p>
    <w:p w14:paraId="5E9AD515" w14:textId="77777777" w:rsidR="000276C6" w:rsidRPr="008A6B83" w:rsidRDefault="000276C6" w:rsidP="008A6B83">
      <w:pPr>
        <w:pStyle w:val="Poetry"/>
      </w:pPr>
      <w:r w:rsidRPr="008A6B83">
        <w:t>Speaking of other things my Comedy</w:t>
      </w:r>
    </w:p>
    <w:p w14:paraId="093E0D5D" w14:textId="77777777" w:rsidR="008A6B83" w:rsidRDefault="000276C6" w:rsidP="008A6B83">
      <w:pPr>
        <w:pStyle w:val="Poetry"/>
      </w:pPr>
      <w:r w:rsidRPr="008A6B83">
        <w:t xml:space="preserve">cares not to sing, we thus from bridge to bridge </w:t>
      </w:r>
    </w:p>
    <w:p w14:paraId="2E32D1E6" w14:textId="77777777" w:rsidR="008A6B83" w:rsidRDefault="000276C6" w:rsidP="008A6B83">
      <w:pPr>
        <w:pStyle w:val="Poetry"/>
      </w:pPr>
      <w:r w:rsidRPr="008A6B83">
        <w:t xml:space="preserve">moved on, and, when upon the summit, stopped, </w:t>
      </w:r>
    </w:p>
    <w:p w14:paraId="74ED79F1" w14:textId="2C936913" w:rsidR="000276C6" w:rsidRPr="008A6B83" w:rsidRDefault="000276C6" w:rsidP="008A6B83">
      <w:pPr>
        <w:pStyle w:val="Poetry"/>
      </w:pPr>
      <w:r w:rsidRPr="008A6B83">
        <w:t>in order to behold the next ravine</w:t>
      </w:r>
    </w:p>
    <w:p w14:paraId="556C014B" w14:textId="3854F395" w:rsidR="000276C6" w:rsidRPr="008A6B83" w:rsidRDefault="000276C6" w:rsidP="008A6B83">
      <w:pPr>
        <w:pStyle w:val="Poetry"/>
      </w:pPr>
      <w:r w:rsidRPr="008A6B83">
        <w:t>of Malebòlgë, and the next vain cries;</w:t>
      </w:r>
    </w:p>
    <w:p w14:paraId="2B7A8612" w14:textId="2E117292" w:rsidR="000276C6" w:rsidRDefault="000276C6" w:rsidP="008A6B83">
      <w:pPr>
        <w:pStyle w:val="Poetry"/>
      </w:pPr>
      <w:r w:rsidRPr="008A6B83">
        <w:t>and I beheld it wonderfully dark.</w:t>
      </w:r>
    </w:p>
    <w:p w14:paraId="6E6523E7" w14:textId="77777777" w:rsidR="008A6B83" w:rsidRPr="008A6B83" w:rsidRDefault="008A6B83" w:rsidP="008A6B83">
      <w:pPr>
        <w:pStyle w:val="Poetry"/>
      </w:pPr>
    </w:p>
    <w:p w14:paraId="7EC43E07" w14:textId="77777777" w:rsidR="008A6B83" w:rsidRDefault="000276C6" w:rsidP="008A6B83">
      <w:pPr>
        <w:pStyle w:val="Poetry"/>
      </w:pPr>
      <w:r w:rsidRPr="008A6B83">
        <w:t xml:space="preserve">And just such sticky pitch as that which boils </w:t>
      </w:r>
    </w:p>
    <w:p w14:paraId="167622A1" w14:textId="391F3F18" w:rsidR="000276C6" w:rsidRPr="008A6B83" w:rsidRDefault="000276C6" w:rsidP="008A6B83">
      <w:pPr>
        <w:pStyle w:val="Poetry"/>
      </w:pPr>
      <w:r w:rsidRPr="008A6B83">
        <w:t>in the Venetians’ Arsenal in winter,</w:t>
      </w:r>
    </w:p>
    <w:p w14:paraId="4D1B35E8" w14:textId="77777777" w:rsidR="000276C6" w:rsidRPr="008A6B83" w:rsidRDefault="000276C6" w:rsidP="008A6B83">
      <w:pPr>
        <w:pStyle w:val="Poetry"/>
      </w:pPr>
      <w:r w:rsidRPr="008A6B83">
        <w:lastRenderedPageBreak/>
        <w:t>for calking up again the unsound ships,</w:t>
      </w:r>
    </w:p>
    <w:p w14:paraId="27EFE0B2" w14:textId="601D3FB9" w:rsidR="000276C6" w:rsidRPr="008A6B83" w:rsidRDefault="000276C6" w:rsidP="008A6B83">
      <w:pPr>
        <w:pStyle w:val="Poetry"/>
      </w:pPr>
      <w:r w:rsidRPr="008A6B83">
        <w:t>which cannot then be sailed;—instead of which,</w:t>
      </w:r>
    </w:p>
    <w:p w14:paraId="10B81DC6" w14:textId="77777777" w:rsidR="008A6B83" w:rsidRDefault="000276C6" w:rsidP="008A6B83">
      <w:pPr>
        <w:pStyle w:val="Poetry"/>
      </w:pPr>
      <w:r w:rsidRPr="008A6B83">
        <w:t xml:space="preserve">as one a new one builds, one plugs the ribs </w:t>
      </w:r>
    </w:p>
    <w:p w14:paraId="388BD738" w14:textId="5D228794" w:rsidR="000276C6" w:rsidRPr="008A6B83" w:rsidRDefault="000276C6" w:rsidP="008A6B83">
      <w:pPr>
        <w:pStyle w:val="Poetry"/>
      </w:pPr>
      <w:r w:rsidRPr="008A6B83">
        <w:t>of that which many voyages has made;</w:t>
      </w:r>
    </w:p>
    <w:p w14:paraId="73B83947" w14:textId="77777777" w:rsidR="008A6B83" w:rsidRDefault="000276C6" w:rsidP="008A6B83">
      <w:pPr>
        <w:pStyle w:val="Poetry"/>
      </w:pPr>
      <w:r w:rsidRPr="008A6B83">
        <w:t xml:space="preserve">one hammers at the stern, and at the prow another; </w:t>
      </w:r>
    </w:p>
    <w:p w14:paraId="67CC4EEA" w14:textId="025AE2B7" w:rsidR="000276C6" w:rsidRPr="008A6B83" w:rsidRDefault="000276C6" w:rsidP="008A6B83">
      <w:pPr>
        <w:pStyle w:val="Poetry"/>
      </w:pPr>
      <w:r w:rsidRPr="008A6B83">
        <w:t>one fashions oars, another cordage twists,</w:t>
      </w:r>
    </w:p>
    <w:p w14:paraId="23FC6377" w14:textId="2CC06BEF" w:rsidR="000276C6" w:rsidRPr="008A6B83" w:rsidRDefault="000276C6" w:rsidP="008A6B83">
      <w:pPr>
        <w:pStyle w:val="Poetry"/>
      </w:pPr>
      <w:r w:rsidRPr="008A6B83">
        <w:t>while still another mends a jib or mainsail;—</w:t>
      </w:r>
    </w:p>
    <w:p w14:paraId="3A31C6CE" w14:textId="77777777" w:rsidR="008A6B83" w:rsidRDefault="000276C6" w:rsidP="008A6B83">
      <w:pPr>
        <w:pStyle w:val="Poetry"/>
      </w:pPr>
      <w:r w:rsidRPr="008A6B83">
        <w:t xml:space="preserve">such was the coarse, dense pitch, which, not by fire, </w:t>
      </w:r>
    </w:p>
    <w:p w14:paraId="24809AC2" w14:textId="6CF97CB3" w:rsidR="000276C6" w:rsidRPr="008A6B83" w:rsidRDefault="000276C6" w:rsidP="008A6B83">
      <w:pPr>
        <w:pStyle w:val="Poetry"/>
      </w:pPr>
      <w:r w:rsidRPr="008A6B83">
        <w:t>but by an art divine, boiled there below,</w:t>
      </w:r>
    </w:p>
    <w:p w14:paraId="74BDC5BC" w14:textId="77777777" w:rsidR="000276C6" w:rsidRPr="008A6B83" w:rsidRDefault="000276C6" w:rsidP="008A6B83">
      <w:pPr>
        <w:pStyle w:val="Poetry"/>
      </w:pPr>
      <w:r w:rsidRPr="008A6B83">
        <w:t>and limed the bank on every side. I saw</w:t>
      </w:r>
    </w:p>
    <w:p w14:paraId="2F57C585" w14:textId="77777777" w:rsidR="000276C6" w:rsidRPr="008A6B83" w:rsidRDefault="000276C6" w:rsidP="008A6B83">
      <w:pPr>
        <w:pStyle w:val="Poetry"/>
      </w:pPr>
      <w:r w:rsidRPr="008A6B83">
        <w:t>the pitch, but nothing in it, save the bubbles</w:t>
      </w:r>
    </w:p>
    <w:p w14:paraId="55413B7C" w14:textId="6C45F78A" w:rsidR="000276C6" w:rsidRPr="008A6B83" w:rsidRDefault="000276C6" w:rsidP="008A6B83">
      <w:pPr>
        <w:pStyle w:val="Poetry"/>
      </w:pPr>
      <w:r w:rsidRPr="008A6B83">
        <w:t>the boiling raised, and that the whole of it</w:t>
      </w:r>
    </w:p>
    <w:p w14:paraId="4293D86B" w14:textId="533658C6" w:rsidR="000276C6" w:rsidRDefault="000276C6" w:rsidP="008A6B83">
      <w:pPr>
        <w:pStyle w:val="Poetry"/>
      </w:pPr>
      <w:r w:rsidRPr="008A6B83">
        <w:t>kept swelling up, and settling back compressed.</w:t>
      </w:r>
    </w:p>
    <w:p w14:paraId="66F896A5" w14:textId="77777777" w:rsidR="008A6B83" w:rsidRPr="008A6B83" w:rsidRDefault="008A6B83" w:rsidP="008A6B83">
      <w:pPr>
        <w:pStyle w:val="Poetry"/>
      </w:pPr>
    </w:p>
    <w:p w14:paraId="56161140" w14:textId="77777777" w:rsidR="008A6B83" w:rsidRDefault="000276C6" w:rsidP="008A6B83">
      <w:pPr>
        <w:pStyle w:val="Poetry"/>
      </w:pPr>
      <w:r w:rsidRPr="008A6B83">
        <w:t xml:space="preserve">While I was gazing fixedly down yonder, </w:t>
      </w:r>
    </w:p>
    <w:p w14:paraId="57848E09" w14:textId="77777777" w:rsidR="008A6B83" w:rsidRDefault="000276C6" w:rsidP="008A6B83">
      <w:pPr>
        <w:pStyle w:val="Poetry"/>
      </w:pPr>
      <w:r w:rsidRPr="008A6B83">
        <w:t xml:space="preserve">my Leader cried to me: “Beware, beware!” </w:t>
      </w:r>
    </w:p>
    <w:p w14:paraId="3CE24894" w14:textId="27A09BC5" w:rsidR="000276C6" w:rsidRPr="008A6B83" w:rsidRDefault="000276C6" w:rsidP="008A6B83">
      <w:pPr>
        <w:pStyle w:val="Poetry"/>
      </w:pPr>
      <w:r w:rsidRPr="008A6B83">
        <w:t>and drew me to himself from where I was.</w:t>
      </w:r>
    </w:p>
    <w:p w14:paraId="50072916" w14:textId="42F68C09" w:rsidR="000276C6" w:rsidRPr="008A6B83" w:rsidRDefault="000276C6" w:rsidP="008A6B83">
      <w:pPr>
        <w:pStyle w:val="Poetry"/>
      </w:pPr>
      <w:r w:rsidRPr="008A6B83">
        <w:t>I then turned round, as one who longs to see</w:t>
      </w:r>
    </w:p>
    <w:p w14:paraId="1964E3B5" w14:textId="77777777" w:rsidR="008A6B83" w:rsidRDefault="000276C6" w:rsidP="008A6B83">
      <w:pPr>
        <w:pStyle w:val="Poetry"/>
      </w:pPr>
      <w:r w:rsidRPr="008A6B83">
        <w:t xml:space="preserve">the thing which it behooves him to escape, </w:t>
      </w:r>
    </w:p>
    <w:p w14:paraId="2B30C528" w14:textId="77777777" w:rsidR="008A6B83" w:rsidRDefault="000276C6" w:rsidP="008A6B83">
      <w:pPr>
        <w:pStyle w:val="Poetry"/>
      </w:pPr>
      <w:r w:rsidRPr="008A6B83">
        <w:t xml:space="preserve">and who, when by a sudden fear unmanned, </w:t>
      </w:r>
    </w:p>
    <w:p w14:paraId="23043015" w14:textId="77777777" w:rsidR="008A6B83" w:rsidRDefault="000276C6" w:rsidP="008A6B83">
      <w:pPr>
        <w:pStyle w:val="Poetry"/>
      </w:pPr>
      <w:r w:rsidRPr="008A6B83">
        <w:t xml:space="preserve">although he sees, delays not his departure; </w:t>
      </w:r>
    </w:p>
    <w:p w14:paraId="3DC00A3B" w14:textId="09086B2C" w:rsidR="000276C6" w:rsidRPr="008A6B83" w:rsidRDefault="000276C6" w:rsidP="008A6B83">
      <w:pPr>
        <w:pStyle w:val="Poetry"/>
      </w:pPr>
      <w:r w:rsidRPr="008A6B83">
        <w:t>and I perceived behind us a black devil</w:t>
      </w:r>
    </w:p>
    <w:p w14:paraId="0B556017" w14:textId="6EAF8BB5" w:rsidR="000276C6" w:rsidRDefault="000276C6" w:rsidP="008A6B83">
      <w:pPr>
        <w:pStyle w:val="Poetry"/>
      </w:pPr>
      <w:r w:rsidRPr="008A6B83">
        <w:t>come running up along the rocky crag.</w:t>
      </w:r>
    </w:p>
    <w:p w14:paraId="5F8F863A" w14:textId="77777777" w:rsidR="008A6B83" w:rsidRPr="008A6B83" w:rsidRDefault="008A6B83" w:rsidP="008A6B83">
      <w:pPr>
        <w:pStyle w:val="Poetry"/>
      </w:pPr>
    </w:p>
    <w:p w14:paraId="20FC9C31" w14:textId="77777777" w:rsidR="008A6B83" w:rsidRDefault="000276C6" w:rsidP="008A6B83">
      <w:pPr>
        <w:pStyle w:val="Poetry"/>
      </w:pPr>
      <w:r w:rsidRPr="008A6B83">
        <w:t xml:space="preserve">Ah, how ferocious in his looks he was, </w:t>
      </w:r>
    </w:p>
    <w:p w14:paraId="6553FFFC" w14:textId="201D596E" w:rsidR="000276C6" w:rsidRPr="008A6B83" w:rsidRDefault="000276C6" w:rsidP="008A6B83">
      <w:pPr>
        <w:pStyle w:val="Poetry"/>
      </w:pPr>
      <w:r w:rsidRPr="008A6B83">
        <w:t>and in his actions how severe he seemed,</w:t>
      </w:r>
    </w:p>
    <w:p w14:paraId="62905823" w14:textId="77777777" w:rsidR="000276C6" w:rsidRPr="008A6B83" w:rsidRDefault="000276C6" w:rsidP="008A6B83">
      <w:pPr>
        <w:pStyle w:val="Poetry"/>
      </w:pPr>
      <w:r w:rsidRPr="008A6B83">
        <w:t>with wings outspread, and light upon his feet!</w:t>
      </w:r>
    </w:p>
    <w:p w14:paraId="56921EA4" w14:textId="77777777" w:rsidR="000276C6" w:rsidRPr="008A6B83" w:rsidRDefault="000276C6" w:rsidP="008A6B83">
      <w:pPr>
        <w:pStyle w:val="Poetry"/>
      </w:pPr>
      <w:r w:rsidRPr="008A6B83">
        <w:t>His shoulder, which was sharp and high, was loaded</w:t>
      </w:r>
    </w:p>
    <w:p w14:paraId="3EAE50F2" w14:textId="4062A211" w:rsidR="000276C6" w:rsidRPr="008A6B83" w:rsidRDefault="000276C6" w:rsidP="008A6B83">
      <w:pPr>
        <w:pStyle w:val="Poetry"/>
      </w:pPr>
      <w:r w:rsidRPr="008A6B83">
        <w:t>with both a sinner’s haunches, whom he held</w:t>
      </w:r>
    </w:p>
    <w:p w14:paraId="406425D0" w14:textId="22F02E1C" w:rsidR="000276C6" w:rsidRDefault="000276C6" w:rsidP="008A6B83">
      <w:pPr>
        <w:pStyle w:val="Poetry"/>
      </w:pPr>
      <w:r w:rsidRPr="008A6B83">
        <w:t>clutched tightly by the sinews of his feet.</w:t>
      </w:r>
    </w:p>
    <w:p w14:paraId="7325AA08" w14:textId="77777777" w:rsidR="008A6B83" w:rsidRPr="008A6B83" w:rsidRDefault="008A6B83" w:rsidP="008A6B83">
      <w:pPr>
        <w:pStyle w:val="Poetry"/>
      </w:pPr>
    </w:p>
    <w:p w14:paraId="15EEBB5F" w14:textId="77777777" w:rsidR="008A6B83" w:rsidRDefault="000276C6" w:rsidP="008A6B83">
      <w:pPr>
        <w:pStyle w:val="Poetry"/>
      </w:pPr>
      <w:r w:rsidRPr="008A6B83">
        <w:t xml:space="preserve">“O Malebranche,” from our bridge he cried, </w:t>
      </w:r>
    </w:p>
    <w:p w14:paraId="0C0201CF" w14:textId="77777777" w:rsidR="008A6B83" w:rsidRDefault="000276C6" w:rsidP="008A6B83">
      <w:pPr>
        <w:pStyle w:val="Poetry"/>
      </w:pPr>
      <w:r w:rsidRPr="008A6B83">
        <w:t xml:space="preserve">“here’s one of Santa Zita’s Ancients! Put him </w:t>
      </w:r>
    </w:p>
    <w:p w14:paraId="5D0B647E" w14:textId="1D100E51" w:rsidR="000276C6" w:rsidRPr="008A6B83" w:rsidRDefault="000276C6" w:rsidP="008A6B83">
      <w:pPr>
        <w:pStyle w:val="Poetry"/>
      </w:pPr>
      <w:r w:rsidRPr="008A6B83">
        <w:t>beneath, for I’m for more of them returning</w:t>
      </w:r>
    </w:p>
    <w:p w14:paraId="191B1E00" w14:textId="39A30520" w:rsidR="000276C6" w:rsidRPr="008A6B83" w:rsidRDefault="000276C6" w:rsidP="008A6B83">
      <w:pPr>
        <w:pStyle w:val="Poetry"/>
      </w:pPr>
      <w:r w:rsidRPr="008A6B83">
        <w:t>to that town which I have well stocked therewith;</w:t>
      </w:r>
    </w:p>
    <w:p w14:paraId="6719F4DD" w14:textId="77777777" w:rsidR="008A6B83" w:rsidRDefault="000276C6" w:rsidP="008A6B83">
      <w:pPr>
        <w:pStyle w:val="Poetry"/>
      </w:pPr>
      <w:r w:rsidRPr="008A6B83">
        <w:lastRenderedPageBreak/>
        <w:t xml:space="preserve">there, save Bonturo, every one’s a grafter; </w:t>
      </w:r>
    </w:p>
    <w:p w14:paraId="405AB2E0" w14:textId="3E087FC1" w:rsidR="000276C6" w:rsidRPr="008A6B83" w:rsidRDefault="000276C6" w:rsidP="008A6B83">
      <w:pPr>
        <w:pStyle w:val="Poetry"/>
      </w:pPr>
      <w:r w:rsidRPr="008A6B83">
        <w:t>a ‘No’ for money there becomes a ‘Yes.’”</w:t>
      </w:r>
    </w:p>
    <w:p w14:paraId="79F05D10" w14:textId="77777777" w:rsidR="008A6B83" w:rsidRDefault="000276C6" w:rsidP="008A6B83">
      <w:pPr>
        <w:pStyle w:val="Poetry"/>
      </w:pPr>
      <w:r w:rsidRPr="008A6B83">
        <w:t xml:space="preserve">He hurled him down, and o’er the rugged crag </w:t>
      </w:r>
    </w:p>
    <w:p w14:paraId="4148E364" w14:textId="69D3B5BF" w:rsidR="000276C6" w:rsidRPr="008A6B83" w:rsidRDefault="000276C6" w:rsidP="008A6B83">
      <w:pPr>
        <w:pStyle w:val="Poetry"/>
      </w:pPr>
      <w:r w:rsidRPr="008A6B83">
        <w:t>returned; and never was a mastif loosed</w:t>
      </w:r>
    </w:p>
    <w:p w14:paraId="24483C63" w14:textId="218ECA86" w:rsidR="000276C6" w:rsidRDefault="000276C6" w:rsidP="008A6B83">
      <w:pPr>
        <w:pStyle w:val="Poetry"/>
      </w:pPr>
      <w:r w:rsidRPr="008A6B83">
        <w:t>with so much hurry to pursue a thief.</w:t>
      </w:r>
    </w:p>
    <w:p w14:paraId="7DFC4C65" w14:textId="77777777" w:rsidR="008A6B83" w:rsidRPr="008A6B83" w:rsidRDefault="008A6B83" w:rsidP="008A6B83">
      <w:pPr>
        <w:pStyle w:val="Poetry"/>
      </w:pPr>
    </w:p>
    <w:p w14:paraId="02415944" w14:textId="77777777" w:rsidR="000276C6" w:rsidRPr="008A6B83" w:rsidRDefault="000276C6" w:rsidP="008A6B83">
      <w:pPr>
        <w:pStyle w:val="Poetry"/>
      </w:pPr>
      <w:r w:rsidRPr="008A6B83">
        <w:t>The other sank, and then rose doubled up;</w:t>
      </w:r>
    </w:p>
    <w:p w14:paraId="037C3664" w14:textId="77777777" w:rsidR="008A6B83" w:rsidRDefault="000276C6" w:rsidP="008A6B83">
      <w:pPr>
        <w:pStyle w:val="Poetry"/>
      </w:pPr>
      <w:r w:rsidRPr="008A6B83">
        <w:t xml:space="preserve">those fiends, though, who were sheltered by the bridge, </w:t>
      </w:r>
    </w:p>
    <w:p w14:paraId="200A3B21" w14:textId="530BB71A" w:rsidR="000276C6" w:rsidRPr="008A6B83" w:rsidRDefault="000276C6" w:rsidP="008A6B83">
      <w:pPr>
        <w:pStyle w:val="Poetry"/>
      </w:pPr>
      <w:r w:rsidRPr="008A6B83">
        <w:t>cried: “Here the Holy Face availeth not!</w:t>
      </w:r>
    </w:p>
    <w:p w14:paraId="438B2806" w14:textId="77777777" w:rsidR="000276C6" w:rsidRPr="008A6B83" w:rsidRDefault="000276C6" w:rsidP="008A6B83">
      <w:pPr>
        <w:pStyle w:val="Poetry"/>
      </w:pPr>
      <w:r w:rsidRPr="008A6B83">
        <w:t>One here swims otherwise than in the Serchio!</w:t>
      </w:r>
    </w:p>
    <w:p w14:paraId="4C8B4027" w14:textId="3FCE1C7B" w:rsidR="000276C6" w:rsidRPr="008A6B83" w:rsidRDefault="000276C6" w:rsidP="008A6B83">
      <w:pPr>
        <w:pStyle w:val="Poetry"/>
      </w:pPr>
      <w:r w:rsidRPr="008A6B83">
        <w:t>If, therefore, thou dost not desire our hooks,</w:t>
      </w:r>
    </w:p>
    <w:p w14:paraId="1528E712" w14:textId="6127841B" w:rsidR="000276C6" w:rsidRDefault="000276C6" w:rsidP="008A6B83">
      <w:pPr>
        <w:pStyle w:val="Poetry"/>
      </w:pPr>
      <w:r w:rsidRPr="008A6B83">
        <w:t>protrude not from the surface of the pitch.”</w:t>
      </w:r>
    </w:p>
    <w:p w14:paraId="4403EF74" w14:textId="77777777" w:rsidR="008A6B83" w:rsidRPr="008A6B83" w:rsidRDefault="008A6B83" w:rsidP="008A6B83">
      <w:pPr>
        <w:pStyle w:val="Poetry"/>
      </w:pPr>
    </w:p>
    <w:p w14:paraId="0F6E5C65" w14:textId="77777777" w:rsidR="008A6B83" w:rsidRDefault="000276C6" w:rsidP="008A6B83">
      <w:pPr>
        <w:pStyle w:val="Poetry"/>
      </w:pPr>
      <w:r w:rsidRPr="008A6B83">
        <w:t xml:space="preserve">They pricked him then with o’er a hundred prongs, </w:t>
      </w:r>
    </w:p>
    <w:p w14:paraId="549F9999" w14:textId="77777777" w:rsidR="008A6B83" w:rsidRDefault="000276C6" w:rsidP="008A6B83">
      <w:pPr>
        <w:pStyle w:val="Poetry"/>
      </w:pPr>
      <w:r w:rsidRPr="008A6B83">
        <w:t xml:space="preserve">and said: “Here under cover must thou dance, </w:t>
      </w:r>
    </w:p>
    <w:p w14:paraId="5D355B47" w14:textId="17DB56DA" w:rsidR="000276C6" w:rsidRPr="008A6B83" w:rsidRDefault="000276C6" w:rsidP="008A6B83">
      <w:pPr>
        <w:pStyle w:val="Poetry"/>
      </w:pPr>
      <w:r w:rsidRPr="008A6B83">
        <w:t>that, if thou canst, thou mayst thieve secretly.”</w:t>
      </w:r>
    </w:p>
    <w:p w14:paraId="62FBA668" w14:textId="5A3CD2A5" w:rsidR="000276C6" w:rsidRPr="008A6B83" w:rsidRDefault="000276C6" w:rsidP="008A6B83">
      <w:pPr>
        <w:pStyle w:val="Poetry"/>
      </w:pPr>
      <w:r w:rsidRPr="008A6B83">
        <w:t>Not otherwise do cooks have scullions plunge</w:t>
      </w:r>
    </w:p>
    <w:p w14:paraId="7CB59912" w14:textId="77777777" w:rsidR="008A6B83" w:rsidRDefault="000276C6" w:rsidP="008A6B83">
      <w:pPr>
        <w:pStyle w:val="Poetry"/>
      </w:pPr>
      <w:r w:rsidRPr="008A6B83">
        <w:t xml:space="preserve">the meat with hooks into the cauldron’s midst, </w:t>
      </w:r>
    </w:p>
    <w:p w14:paraId="6B2BC808" w14:textId="5DBE4EB5" w:rsidR="000276C6" w:rsidRDefault="000276C6" w:rsidP="008A6B83">
      <w:pPr>
        <w:pStyle w:val="Poetry"/>
      </w:pPr>
      <w:r w:rsidRPr="008A6B83">
        <w:t>to hinder it from floating on its surface.</w:t>
      </w:r>
    </w:p>
    <w:p w14:paraId="68DE69AA" w14:textId="77777777" w:rsidR="008A6B83" w:rsidRPr="008A6B83" w:rsidRDefault="008A6B83" w:rsidP="008A6B83">
      <w:pPr>
        <w:pStyle w:val="Poetry"/>
      </w:pPr>
    </w:p>
    <w:p w14:paraId="09A5DC76" w14:textId="77777777" w:rsidR="000276C6" w:rsidRPr="008A6B83" w:rsidRDefault="000276C6" w:rsidP="008A6B83">
      <w:pPr>
        <w:pStyle w:val="Poetry"/>
      </w:pPr>
      <w:r w:rsidRPr="008A6B83">
        <w:t>Thereat my kindly Teacher said to me:</w:t>
      </w:r>
    </w:p>
    <w:p w14:paraId="3B075097" w14:textId="77777777" w:rsidR="000276C6" w:rsidRPr="008A6B83" w:rsidRDefault="000276C6" w:rsidP="008A6B83">
      <w:pPr>
        <w:pStyle w:val="Poetry"/>
      </w:pPr>
      <w:r w:rsidRPr="008A6B83">
        <w:t>“That here thy presence be not known, crouch down</w:t>
      </w:r>
    </w:p>
    <w:p w14:paraId="22AB93C3" w14:textId="46B89022" w:rsidR="000276C6" w:rsidRPr="008A6B83" w:rsidRDefault="000276C6" w:rsidP="008A6B83">
      <w:pPr>
        <w:pStyle w:val="Poetry"/>
      </w:pPr>
      <w:r w:rsidRPr="008A6B83">
        <w:t>behind a rock, which may avail to screen thee;</w:t>
      </w:r>
    </w:p>
    <w:p w14:paraId="2B5070B0" w14:textId="77777777" w:rsidR="000276C6" w:rsidRPr="008A6B83" w:rsidRDefault="000276C6" w:rsidP="008A6B83">
      <w:pPr>
        <w:pStyle w:val="Poetry"/>
      </w:pPr>
      <w:r w:rsidRPr="008A6B83">
        <w:t>and be not thou afraid, for any harm</w:t>
      </w:r>
    </w:p>
    <w:p w14:paraId="51F2382A" w14:textId="77777777" w:rsidR="008A6B83" w:rsidRDefault="000276C6" w:rsidP="008A6B83">
      <w:pPr>
        <w:pStyle w:val="Poetry"/>
      </w:pPr>
      <w:r w:rsidRPr="008A6B83">
        <w:t xml:space="preserve">that may be done to me, who know these things, </w:t>
      </w:r>
    </w:p>
    <w:p w14:paraId="47FFE967" w14:textId="546183D7" w:rsidR="000276C6" w:rsidRDefault="000276C6" w:rsidP="008A6B83">
      <w:pPr>
        <w:pStyle w:val="Poetry"/>
      </w:pPr>
      <w:r w:rsidRPr="008A6B83">
        <w:t>for I in frays like this have been before.”</w:t>
      </w:r>
    </w:p>
    <w:p w14:paraId="3C0BAE1D" w14:textId="77777777" w:rsidR="008A6B83" w:rsidRPr="008A6B83" w:rsidRDefault="008A6B83" w:rsidP="008A6B83">
      <w:pPr>
        <w:pStyle w:val="Poetry"/>
      </w:pPr>
    </w:p>
    <w:p w14:paraId="3FA9E99D" w14:textId="77777777" w:rsidR="000276C6" w:rsidRPr="008A6B83" w:rsidRDefault="000276C6" w:rsidP="008A6B83">
      <w:pPr>
        <w:pStyle w:val="Poetry"/>
      </w:pPr>
      <w:r w:rsidRPr="008A6B83">
        <w:t>He then passed on beyond the bridge’s head,</w:t>
      </w:r>
    </w:p>
    <w:p w14:paraId="7473F3AA" w14:textId="196C3652" w:rsidR="000276C6" w:rsidRPr="008A6B83" w:rsidRDefault="000276C6" w:rsidP="008A6B83">
      <w:pPr>
        <w:pStyle w:val="Poetry"/>
      </w:pPr>
      <w:r w:rsidRPr="008A6B83">
        <w:t>and when the sixth embankment had been reached,</w:t>
      </w:r>
    </w:p>
    <w:p w14:paraId="1F57B37A" w14:textId="77777777" w:rsidR="000276C6" w:rsidRPr="008A6B83" w:rsidRDefault="000276C6" w:rsidP="008A6B83">
      <w:pPr>
        <w:pStyle w:val="Poetry"/>
      </w:pPr>
      <w:r w:rsidRPr="008A6B83">
        <w:t>he had to show assurance in his face.</w:t>
      </w:r>
    </w:p>
    <w:p w14:paraId="4E451D96" w14:textId="77777777" w:rsidR="008A6B83" w:rsidRDefault="000276C6" w:rsidP="008A6B83">
      <w:pPr>
        <w:pStyle w:val="Poetry"/>
      </w:pPr>
      <w:r w:rsidRPr="008A6B83">
        <w:t xml:space="preserve">With just the storm and fury wherewith dogs </w:t>
      </w:r>
    </w:p>
    <w:p w14:paraId="564152F3" w14:textId="77777777" w:rsidR="008A6B83" w:rsidRDefault="000276C6" w:rsidP="008A6B83">
      <w:pPr>
        <w:pStyle w:val="Poetry"/>
      </w:pPr>
      <w:r w:rsidRPr="008A6B83">
        <w:t xml:space="preserve">break out and rush upon a poor old man, </w:t>
      </w:r>
    </w:p>
    <w:p w14:paraId="028D0666" w14:textId="4C8CF289" w:rsidR="000276C6" w:rsidRPr="008A6B83" w:rsidRDefault="000276C6" w:rsidP="008A6B83">
      <w:pPr>
        <w:pStyle w:val="Poetry"/>
      </w:pPr>
      <w:r w:rsidRPr="008A6B83">
        <w:t>who stops and begs at once from where he is;</w:t>
      </w:r>
    </w:p>
    <w:p w14:paraId="773B1792" w14:textId="6D504984" w:rsidR="000276C6" w:rsidRPr="008A6B83" w:rsidRDefault="000276C6" w:rsidP="008A6B83">
      <w:pPr>
        <w:pStyle w:val="Poetry"/>
      </w:pPr>
      <w:r w:rsidRPr="008A6B83">
        <w:t>from ’neath the little bridge those devils issued,</w:t>
      </w:r>
    </w:p>
    <w:p w14:paraId="6288E112" w14:textId="77777777" w:rsidR="008A6B83" w:rsidRDefault="000276C6" w:rsidP="008A6B83">
      <w:pPr>
        <w:pStyle w:val="Poetry"/>
      </w:pPr>
      <w:r w:rsidRPr="008A6B83">
        <w:t xml:space="preserve">and turned against him all their grappling hooks; </w:t>
      </w:r>
    </w:p>
    <w:p w14:paraId="310435CD" w14:textId="3C213F5F" w:rsidR="000276C6" w:rsidRPr="008A6B83" w:rsidRDefault="000276C6" w:rsidP="008A6B83">
      <w:pPr>
        <w:pStyle w:val="Poetry"/>
      </w:pPr>
      <w:r w:rsidRPr="008A6B83">
        <w:lastRenderedPageBreak/>
        <w:t>but he cried out: “Be none of you malicious!</w:t>
      </w:r>
    </w:p>
    <w:p w14:paraId="0E7FC1F7" w14:textId="77777777" w:rsidR="008A6B83" w:rsidRDefault="000276C6" w:rsidP="008A6B83">
      <w:pPr>
        <w:pStyle w:val="Poetry"/>
      </w:pPr>
      <w:r w:rsidRPr="008A6B83">
        <w:t xml:space="preserve">Before your grappling hooks take hold of me, </w:t>
      </w:r>
    </w:p>
    <w:p w14:paraId="0990CA53" w14:textId="382F6D45" w:rsidR="000276C6" w:rsidRPr="008A6B83" w:rsidRDefault="000276C6" w:rsidP="008A6B83">
      <w:pPr>
        <w:pStyle w:val="Poetry"/>
      </w:pPr>
      <w:r w:rsidRPr="008A6B83">
        <w:t>let one of you advance, and hear me speak;</w:t>
      </w:r>
    </w:p>
    <w:p w14:paraId="12AE8542" w14:textId="134B4FFE" w:rsidR="000276C6" w:rsidRDefault="000276C6" w:rsidP="008A6B83">
      <w:pPr>
        <w:pStyle w:val="Poetry"/>
      </w:pPr>
      <w:r w:rsidRPr="008A6B83">
        <w:t>then take ye counsel as to grappling me.”</w:t>
      </w:r>
    </w:p>
    <w:p w14:paraId="4B488CB4" w14:textId="77777777" w:rsidR="008A6B83" w:rsidRPr="008A6B83" w:rsidRDefault="008A6B83" w:rsidP="008A6B83">
      <w:pPr>
        <w:pStyle w:val="Poetry"/>
      </w:pPr>
    </w:p>
    <w:p w14:paraId="013CBB98" w14:textId="77777777" w:rsidR="008A6B83" w:rsidRDefault="000276C6" w:rsidP="008A6B83">
      <w:pPr>
        <w:pStyle w:val="Poetry"/>
      </w:pPr>
      <w:r w:rsidRPr="008A6B83">
        <w:t xml:space="preserve">Then all cried out: “Let Malacoda go!” </w:t>
      </w:r>
    </w:p>
    <w:p w14:paraId="4C3AE3CE" w14:textId="394AAF88" w:rsidR="000276C6" w:rsidRPr="008A6B83" w:rsidRDefault="000276C6" w:rsidP="008A6B83">
      <w:pPr>
        <w:pStyle w:val="Poetry"/>
      </w:pPr>
      <w:r w:rsidRPr="008A6B83">
        <w:t>Thereat one started, while the rest kept still,</w:t>
      </w:r>
    </w:p>
    <w:p w14:paraId="0A4243D6" w14:textId="11F558C4" w:rsidR="000276C6" w:rsidRDefault="000276C6" w:rsidP="008A6B83">
      <w:pPr>
        <w:pStyle w:val="Poetry"/>
      </w:pPr>
      <w:r w:rsidRPr="008A6B83">
        <w:t>and, as he came, said: “What does this avail him?”</w:t>
      </w:r>
    </w:p>
    <w:p w14:paraId="0C5B0091" w14:textId="77777777" w:rsidR="008A6B83" w:rsidRPr="008A6B83" w:rsidRDefault="008A6B83" w:rsidP="008A6B83">
      <w:pPr>
        <w:pStyle w:val="Poetry"/>
      </w:pPr>
    </w:p>
    <w:p w14:paraId="2B310EBC" w14:textId="77777777" w:rsidR="000276C6" w:rsidRPr="008A6B83" w:rsidRDefault="000276C6" w:rsidP="008A6B83">
      <w:pPr>
        <w:pStyle w:val="Poetry"/>
      </w:pPr>
      <w:r w:rsidRPr="008A6B83">
        <w:t>“Dost thou think, Malacoda,” said my Teacher,</w:t>
      </w:r>
    </w:p>
    <w:p w14:paraId="140EF94C" w14:textId="0BB093D8" w:rsidR="000276C6" w:rsidRPr="008A6B83" w:rsidRDefault="000276C6" w:rsidP="008A6B83">
      <w:pPr>
        <w:pStyle w:val="Poetry"/>
      </w:pPr>
      <w:r w:rsidRPr="008A6B83">
        <w:t>“that, as thou seest, I have hither come,</w:t>
      </w:r>
    </w:p>
    <w:p w14:paraId="6548CAAA" w14:textId="77777777" w:rsidR="008A6B83" w:rsidRDefault="000276C6" w:rsidP="008A6B83">
      <w:pPr>
        <w:pStyle w:val="Poetry"/>
      </w:pPr>
      <w:r w:rsidRPr="008A6B83">
        <w:t xml:space="preserve">safe until now from all your hindrances, </w:t>
      </w:r>
    </w:p>
    <w:p w14:paraId="1D7E9887" w14:textId="10248D2E" w:rsidR="000276C6" w:rsidRPr="008A6B83" w:rsidRDefault="000276C6" w:rsidP="008A6B83">
      <w:pPr>
        <w:pStyle w:val="Poetry"/>
      </w:pPr>
      <w:r w:rsidRPr="008A6B83">
        <w:t>unhelped by Will Divine and favoring fate?</w:t>
      </w:r>
    </w:p>
    <w:p w14:paraId="1CAE2433" w14:textId="77777777" w:rsidR="000276C6" w:rsidRPr="008A6B83" w:rsidRDefault="000276C6" w:rsidP="008A6B83">
      <w:pPr>
        <w:pStyle w:val="Poetry"/>
      </w:pPr>
      <w:r w:rsidRPr="008A6B83">
        <w:t>Let us go on, for it is willed in Heaven</w:t>
      </w:r>
    </w:p>
    <w:p w14:paraId="5FAF71FF" w14:textId="3493DB5D" w:rsidR="000276C6" w:rsidRDefault="000276C6" w:rsidP="008A6B83">
      <w:pPr>
        <w:pStyle w:val="Poetry"/>
      </w:pPr>
      <w:r w:rsidRPr="008A6B83">
        <w:t>that I should show another this wild road.”</w:t>
      </w:r>
    </w:p>
    <w:p w14:paraId="27533F13" w14:textId="77777777" w:rsidR="008A6B83" w:rsidRPr="008A6B83" w:rsidRDefault="008A6B83" w:rsidP="008A6B83">
      <w:pPr>
        <w:pStyle w:val="Poetry"/>
      </w:pPr>
    </w:p>
    <w:p w14:paraId="68B529B0" w14:textId="1A4835C9" w:rsidR="000276C6" w:rsidRPr="008A6B83" w:rsidRDefault="000276C6" w:rsidP="008A6B83">
      <w:pPr>
        <w:pStyle w:val="Poetry"/>
      </w:pPr>
      <w:r w:rsidRPr="008A6B83">
        <w:t>Thereat his pride received so great a fall,</w:t>
      </w:r>
      <w:r w:rsidRPr="008A6B83">
        <w:tab/>
      </w:r>
    </w:p>
    <w:p w14:paraId="53C9287F" w14:textId="77777777" w:rsidR="008A6B83" w:rsidRDefault="000276C6" w:rsidP="008A6B83">
      <w:pPr>
        <w:pStyle w:val="Poetry"/>
      </w:pPr>
      <w:r w:rsidRPr="008A6B83">
        <w:t xml:space="preserve">that at his feet he dropped his grappling hook, </w:t>
      </w:r>
    </w:p>
    <w:p w14:paraId="090D2DEA" w14:textId="67236208" w:rsidR="000276C6" w:rsidRDefault="000276C6" w:rsidP="008A6B83">
      <w:pPr>
        <w:pStyle w:val="Poetry"/>
      </w:pPr>
      <w:r w:rsidRPr="008A6B83">
        <w:t>and to the rest said: “Let him not be wounded.”</w:t>
      </w:r>
    </w:p>
    <w:p w14:paraId="5374BB33" w14:textId="77777777" w:rsidR="008A6B83" w:rsidRPr="008A6B83" w:rsidRDefault="008A6B83" w:rsidP="008A6B83">
      <w:pPr>
        <w:pStyle w:val="Poetry"/>
      </w:pPr>
    </w:p>
    <w:p w14:paraId="59A72FD7" w14:textId="77777777" w:rsidR="000276C6" w:rsidRPr="008A6B83" w:rsidRDefault="000276C6" w:rsidP="008A6B83">
      <w:pPr>
        <w:pStyle w:val="Poetry"/>
      </w:pPr>
      <w:r w:rsidRPr="008A6B83">
        <w:t>My Leader thereupon cried out to me:</w:t>
      </w:r>
    </w:p>
    <w:p w14:paraId="7DE33008" w14:textId="77777777" w:rsidR="000276C6" w:rsidRPr="008A6B83" w:rsidRDefault="000276C6" w:rsidP="008A6B83">
      <w:pPr>
        <w:pStyle w:val="Poetry"/>
      </w:pPr>
      <w:r w:rsidRPr="008A6B83">
        <w:t>“Thou that among the bridge’s broken rocks</w:t>
      </w:r>
    </w:p>
    <w:p w14:paraId="0FB69673" w14:textId="01883CB1" w:rsidR="000276C6" w:rsidRPr="008A6B83" w:rsidRDefault="000276C6" w:rsidP="008A6B83">
      <w:pPr>
        <w:pStyle w:val="Poetry"/>
      </w:pPr>
      <w:r w:rsidRPr="008A6B83">
        <w:t>art crouching, safely now regain my side.”</w:t>
      </w:r>
    </w:p>
    <w:p w14:paraId="436C2CA9" w14:textId="77777777" w:rsidR="000276C6" w:rsidRDefault="000276C6" w:rsidP="000276C6">
      <w:pPr>
        <w:pStyle w:val="BodyText"/>
      </w:pPr>
    </w:p>
    <w:p w14:paraId="54ADF14A" w14:textId="77777777" w:rsidR="008A6B83" w:rsidRDefault="000276C6" w:rsidP="008A6B83">
      <w:pPr>
        <w:pStyle w:val="Poetry"/>
      </w:pPr>
      <w:r w:rsidRPr="008A6B83">
        <w:t xml:space="preserve">I therefore moved, and quickly came to him; </w:t>
      </w:r>
    </w:p>
    <w:p w14:paraId="27FA2FAE" w14:textId="628CF55E" w:rsidR="000276C6" w:rsidRPr="008A6B83" w:rsidRDefault="000276C6" w:rsidP="008A6B83">
      <w:pPr>
        <w:pStyle w:val="Poetry"/>
      </w:pPr>
      <w:r w:rsidRPr="008A6B83">
        <w:t>then all the fiends advanced so far, I feared</w:t>
      </w:r>
    </w:p>
    <w:p w14:paraId="200D9E50" w14:textId="77777777" w:rsidR="008A6B83" w:rsidRDefault="000276C6" w:rsidP="008A6B83">
      <w:pPr>
        <w:pStyle w:val="Poetry"/>
      </w:pPr>
      <w:r w:rsidRPr="008A6B83">
        <w:t xml:space="preserve">they would not keep their word. Even thus I once </w:t>
      </w:r>
    </w:p>
    <w:p w14:paraId="4403E959" w14:textId="278B24C0" w:rsidR="000276C6" w:rsidRPr="008A6B83" w:rsidRDefault="000276C6" w:rsidP="008A6B83">
      <w:pPr>
        <w:pStyle w:val="Poetry"/>
      </w:pPr>
      <w:r w:rsidRPr="008A6B83">
        <w:t>saw infantry, who, under pledge of safety,</w:t>
      </w:r>
    </w:p>
    <w:p w14:paraId="651BCB94" w14:textId="38B8907C" w:rsidR="000276C6" w:rsidRPr="008A6B83" w:rsidRDefault="000276C6" w:rsidP="008A6B83">
      <w:pPr>
        <w:pStyle w:val="Poetry"/>
      </w:pPr>
      <w:r w:rsidRPr="008A6B83">
        <w:t>were from Caprona coming forth, afraid,</w:t>
      </w:r>
      <w:r w:rsidRPr="008A6B83">
        <w:tab/>
      </w:r>
    </w:p>
    <w:p w14:paraId="5AB6C12E" w14:textId="77777777" w:rsidR="008A6B83" w:rsidRDefault="000276C6" w:rsidP="008A6B83">
      <w:pPr>
        <w:pStyle w:val="Poetry"/>
      </w:pPr>
      <w:r w:rsidRPr="008A6B83">
        <w:t xml:space="preserve">when ’mong so many foes they saw themselves. </w:t>
      </w:r>
    </w:p>
    <w:p w14:paraId="765DDB35" w14:textId="1B8BBBF7" w:rsidR="000276C6" w:rsidRPr="008A6B83" w:rsidRDefault="000276C6" w:rsidP="008A6B83">
      <w:pPr>
        <w:pStyle w:val="Poetry"/>
      </w:pPr>
      <w:r w:rsidRPr="008A6B83">
        <w:t>Then wholly to my Leader’s side I drew,</w:t>
      </w:r>
    </w:p>
    <w:p w14:paraId="05821621" w14:textId="77777777" w:rsidR="008A6B83" w:rsidRDefault="000276C6" w:rsidP="008A6B83">
      <w:pPr>
        <w:pStyle w:val="Poetry"/>
      </w:pPr>
      <w:r w:rsidRPr="008A6B83">
        <w:t xml:space="preserve">nor from their faces, which did not look good, </w:t>
      </w:r>
    </w:p>
    <w:p w14:paraId="09AF766B" w14:textId="301DE25F" w:rsidR="000276C6" w:rsidRPr="008A6B83" w:rsidRDefault="000276C6" w:rsidP="008A6B83">
      <w:pPr>
        <w:pStyle w:val="Poetry"/>
      </w:pPr>
      <w:r w:rsidRPr="008A6B83">
        <w:t>did I remove my eyes. For as their prongs</w:t>
      </w:r>
    </w:p>
    <w:p w14:paraId="2B5EAB95" w14:textId="196B8B07" w:rsidR="000276C6" w:rsidRPr="008A6B83" w:rsidRDefault="000276C6" w:rsidP="008A6B83">
      <w:pPr>
        <w:pStyle w:val="Poetry"/>
      </w:pPr>
      <w:r w:rsidRPr="008A6B83">
        <w:t>they lowered, one fiend to another said:</w:t>
      </w:r>
    </w:p>
    <w:p w14:paraId="0D362AFA" w14:textId="77777777" w:rsidR="008A6B83" w:rsidRDefault="000276C6" w:rsidP="008A6B83">
      <w:pPr>
        <w:pStyle w:val="Poetry"/>
      </w:pPr>
      <w:r w:rsidRPr="008A6B83">
        <w:t xml:space="preserve">“Wouldst thou that I should touch him on his rump?” </w:t>
      </w:r>
    </w:p>
    <w:p w14:paraId="69E93C42" w14:textId="721B7FB3" w:rsidR="000276C6" w:rsidRDefault="000276C6" w:rsidP="008A6B83">
      <w:pPr>
        <w:pStyle w:val="Poetry"/>
      </w:pPr>
      <w:r w:rsidRPr="008A6B83">
        <w:lastRenderedPageBreak/>
        <w:t>and they replied: “Yes, see thou nick it for him!”</w:t>
      </w:r>
    </w:p>
    <w:p w14:paraId="23FEEFCA" w14:textId="77777777" w:rsidR="008A6B83" w:rsidRPr="008A6B83" w:rsidRDefault="008A6B83" w:rsidP="008A6B83">
      <w:pPr>
        <w:pStyle w:val="Poetry"/>
      </w:pPr>
    </w:p>
    <w:p w14:paraId="262DBD79" w14:textId="77777777" w:rsidR="008A6B83" w:rsidRDefault="000276C6" w:rsidP="008A6B83">
      <w:pPr>
        <w:pStyle w:val="Poetry"/>
      </w:pPr>
      <w:r w:rsidRPr="008A6B83">
        <w:t xml:space="preserve">But that fiend, who was with my Leader talking, </w:t>
      </w:r>
    </w:p>
    <w:p w14:paraId="33B9949B" w14:textId="0641D24E" w:rsidR="000276C6" w:rsidRPr="008A6B83" w:rsidRDefault="000276C6" w:rsidP="008A6B83">
      <w:pPr>
        <w:pStyle w:val="Poetry"/>
      </w:pPr>
      <w:r w:rsidRPr="008A6B83">
        <w:t>turned round at once, and said to him: “Keep still,</w:t>
      </w:r>
    </w:p>
    <w:p w14:paraId="7186D5F9" w14:textId="37DDB9A2" w:rsidR="000276C6" w:rsidRPr="008A6B83" w:rsidRDefault="000276C6" w:rsidP="008A6B83">
      <w:pPr>
        <w:pStyle w:val="Poetry"/>
      </w:pPr>
      <w:r w:rsidRPr="008A6B83">
        <w:t>keep still there, Scarmiglionë!” Then to us:</w:t>
      </w:r>
    </w:p>
    <w:p w14:paraId="5CCB9F3A" w14:textId="77777777" w:rsidR="000276C6" w:rsidRPr="008A6B83" w:rsidRDefault="000276C6" w:rsidP="008A6B83">
      <w:pPr>
        <w:pStyle w:val="Poetry"/>
      </w:pPr>
      <w:r w:rsidRPr="008A6B83">
        <w:t>“Further advance along this present crag</w:t>
      </w:r>
    </w:p>
    <w:p w14:paraId="0C82E1D8" w14:textId="77777777" w:rsidR="008A6B83" w:rsidRDefault="000276C6" w:rsidP="008A6B83">
      <w:pPr>
        <w:pStyle w:val="Poetry"/>
      </w:pPr>
      <w:r w:rsidRPr="008A6B83">
        <w:t xml:space="preserve">can not be made, because the sixth arch yonder </w:t>
      </w:r>
    </w:p>
    <w:p w14:paraId="0AA851F6" w14:textId="50273E03" w:rsidR="000276C6" w:rsidRPr="008A6B83" w:rsidRDefault="000276C6" w:rsidP="008A6B83">
      <w:pPr>
        <w:pStyle w:val="Poetry"/>
      </w:pPr>
      <w:r w:rsidRPr="008A6B83">
        <w:t>lies wholly shattered on the ground below;</w:t>
      </w:r>
    </w:p>
    <w:p w14:paraId="765CEE54" w14:textId="77777777" w:rsidR="000276C6" w:rsidRPr="008A6B83" w:rsidRDefault="000276C6" w:rsidP="008A6B83">
      <w:pPr>
        <w:pStyle w:val="Poetry"/>
      </w:pPr>
      <w:r w:rsidRPr="008A6B83">
        <w:t>but if it please you still to go ahead,</w:t>
      </w:r>
    </w:p>
    <w:p w14:paraId="663013E9" w14:textId="45C7AF82" w:rsidR="000276C6" w:rsidRPr="008A6B83" w:rsidRDefault="000276C6" w:rsidP="008A6B83">
      <w:pPr>
        <w:pStyle w:val="Poetry"/>
      </w:pPr>
      <w:r w:rsidRPr="008A6B83">
        <w:t>go on along this ridge; there is near by</w:t>
      </w:r>
    </w:p>
    <w:p w14:paraId="0908CA1E" w14:textId="77777777" w:rsidR="008A6B83" w:rsidRDefault="000276C6" w:rsidP="008A6B83">
      <w:pPr>
        <w:pStyle w:val="Poetry"/>
      </w:pPr>
      <w:r w:rsidRPr="008A6B83">
        <w:t xml:space="preserve">another crag which furnishes a path. </w:t>
      </w:r>
    </w:p>
    <w:p w14:paraId="5D78B42C" w14:textId="18A4E598" w:rsidR="000276C6" w:rsidRPr="008A6B83" w:rsidRDefault="000276C6" w:rsidP="008A6B83">
      <w:pPr>
        <w:pStyle w:val="Poetry"/>
      </w:pPr>
      <w:r w:rsidRPr="008A6B83">
        <w:t>Than this hour five hours later yesterday,</w:t>
      </w:r>
    </w:p>
    <w:p w14:paraId="4BDFB53E" w14:textId="77777777" w:rsidR="008A6B83" w:rsidRDefault="000276C6" w:rsidP="008A6B83">
      <w:pPr>
        <w:pStyle w:val="Poetry"/>
      </w:pPr>
      <w:r w:rsidRPr="008A6B83">
        <w:t xml:space="preserve">twelve hundred, six and sixty years had passed, </w:t>
      </w:r>
    </w:p>
    <w:p w14:paraId="7AA4F6B7" w14:textId="313EA8D5" w:rsidR="000276C6" w:rsidRPr="008A6B83" w:rsidRDefault="000276C6" w:rsidP="008A6B83">
      <w:pPr>
        <w:pStyle w:val="Poetry"/>
      </w:pPr>
      <w:r w:rsidRPr="008A6B83">
        <w:t>since here the path was broken. I am sending</w:t>
      </w:r>
    </w:p>
    <w:p w14:paraId="2599B88D" w14:textId="578F2B56" w:rsidR="000276C6" w:rsidRPr="008A6B83" w:rsidRDefault="000276C6" w:rsidP="008A6B83">
      <w:pPr>
        <w:pStyle w:val="Poetry"/>
      </w:pPr>
      <w:r w:rsidRPr="008A6B83">
        <w:t>some of my company in that direction,</w:t>
      </w:r>
    </w:p>
    <w:p w14:paraId="1549CC9F" w14:textId="77777777" w:rsidR="000276C6" w:rsidRPr="008A6B83" w:rsidRDefault="000276C6" w:rsidP="008A6B83">
      <w:pPr>
        <w:pStyle w:val="Poetry"/>
      </w:pPr>
      <w:r w:rsidRPr="008A6B83">
        <w:t>to see if any yonder air themselves;</w:t>
      </w:r>
    </w:p>
    <w:p w14:paraId="4B3BA99B" w14:textId="2A7E6FCA" w:rsidR="000276C6" w:rsidRDefault="000276C6" w:rsidP="008A6B83">
      <w:pPr>
        <w:pStyle w:val="Poetry"/>
      </w:pPr>
      <w:r w:rsidRPr="008A6B83">
        <w:t>go on with them, for they will not be bad.”</w:t>
      </w:r>
    </w:p>
    <w:p w14:paraId="4F93614A" w14:textId="77777777" w:rsidR="008A6B83" w:rsidRPr="008A6B83" w:rsidRDefault="008A6B83" w:rsidP="008A6B83">
      <w:pPr>
        <w:pStyle w:val="Poetry"/>
      </w:pPr>
    </w:p>
    <w:p w14:paraId="274AD557" w14:textId="77777777" w:rsidR="008A6B83" w:rsidRDefault="000276C6" w:rsidP="008A6B83">
      <w:pPr>
        <w:pStyle w:val="Poetry"/>
      </w:pPr>
      <w:r w:rsidRPr="008A6B83">
        <w:t xml:space="preserve">“Step forward, Alichino, and Calcabrina,” </w:t>
      </w:r>
    </w:p>
    <w:p w14:paraId="4AE681D7" w14:textId="6408239B" w:rsidR="000276C6" w:rsidRPr="008A6B83" w:rsidRDefault="000276C6" w:rsidP="008A6B83">
      <w:pPr>
        <w:pStyle w:val="Poetry"/>
      </w:pPr>
      <w:r w:rsidRPr="008A6B83">
        <w:t>he then began to say, “thou, too, Cagnazzo;</w:t>
      </w:r>
    </w:p>
    <w:p w14:paraId="080FE97A" w14:textId="5955BCC6" w:rsidR="000276C6" w:rsidRPr="008A6B83" w:rsidRDefault="000276C6" w:rsidP="008A6B83">
      <w:pPr>
        <w:pStyle w:val="Poetry"/>
      </w:pPr>
      <w:r w:rsidRPr="008A6B83">
        <w:t>and let old Barbariccia guide the ten.</w:t>
      </w:r>
    </w:p>
    <w:p w14:paraId="00403B2C" w14:textId="77777777" w:rsidR="008A6B83" w:rsidRDefault="000276C6" w:rsidP="008A6B83">
      <w:pPr>
        <w:pStyle w:val="Poetry"/>
      </w:pPr>
      <w:r w:rsidRPr="008A6B83">
        <w:t xml:space="preserve">Have Libicocco go, and Draghignazzo; </w:t>
      </w:r>
    </w:p>
    <w:p w14:paraId="71E3EB2B" w14:textId="77777777" w:rsidR="008A6B83" w:rsidRDefault="000276C6" w:rsidP="008A6B83">
      <w:pPr>
        <w:pStyle w:val="Poetry"/>
      </w:pPr>
      <w:r w:rsidRPr="008A6B83">
        <w:t xml:space="preserve">tusked Ciriatto, too, and Graffiacane, </w:t>
      </w:r>
    </w:p>
    <w:p w14:paraId="657CB506" w14:textId="3B2ABEBB" w:rsidR="000276C6" w:rsidRPr="008A6B83" w:rsidRDefault="000276C6" w:rsidP="008A6B83">
      <w:pPr>
        <w:pStyle w:val="Poetry"/>
      </w:pPr>
      <w:r w:rsidRPr="008A6B83">
        <w:t>with Farfarello and crazy Rubicante.</w:t>
      </w:r>
    </w:p>
    <w:p w14:paraId="7C39A0DC" w14:textId="77777777" w:rsidR="000276C6" w:rsidRPr="008A6B83" w:rsidRDefault="000276C6" w:rsidP="008A6B83">
      <w:pPr>
        <w:pStyle w:val="Poetry"/>
      </w:pPr>
      <w:r w:rsidRPr="008A6B83">
        <w:t>Search round about the boiling birdlime pitch;</w:t>
      </w:r>
    </w:p>
    <w:p w14:paraId="49DD1786" w14:textId="2B9B1CA1" w:rsidR="000276C6" w:rsidRPr="008A6B83" w:rsidRDefault="000276C6" w:rsidP="008A6B83">
      <w:pPr>
        <w:pStyle w:val="Poetry"/>
      </w:pPr>
      <w:r w:rsidRPr="008A6B83">
        <w:t>let these be safe as far as that next crag,</w:t>
      </w:r>
    </w:p>
    <w:p w14:paraId="41DC5668" w14:textId="78A60DD3" w:rsidR="000276C6" w:rsidRDefault="000276C6" w:rsidP="008A6B83">
      <w:pPr>
        <w:pStyle w:val="Poetry"/>
      </w:pPr>
      <w:r w:rsidRPr="008A6B83">
        <w:t>which all unbroken goes across the dens.”</w:t>
      </w:r>
    </w:p>
    <w:p w14:paraId="156D407B" w14:textId="77777777" w:rsidR="008A6B83" w:rsidRPr="008A6B83" w:rsidRDefault="008A6B83" w:rsidP="008A6B83">
      <w:pPr>
        <w:pStyle w:val="Poetry"/>
      </w:pPr>
    </w:p>
    <w:p w14:paraId="502208CE" w14:textId="77777777" w:rsidR="008A6B83" w:rsidRDefault="000276C6" w:rsidP="008A6B83">
      <w:pPr>
        <w:pStyle w:val="Poetry"/>
      </w:pPr>
      <w:r w:rsidRPr="008A6B83">
        <w:t xml:space="preserve">“Oh, Teacher, what is this I see?” said I. </w:t>
      </w:r>
    </w:p>
    <w:p w14:paraId="7D17FA90" w14:textId="77777777" w:rsidR="008A6B83" w:rsidRDefault="000276C6" w:rsidP="008A6B83">
      <w:pPr>
        <w:pStyle w:val="Poetry"/>
      </w:pPr>
      <w:r w:rsidRPr="008A6B83">
        <w:t xml:space="preserve">“If thou know how, pray let us go alone, </w:t>
      </w:r>
    </w:p>
    <w:p w14:paraId="3CEBAEBF" w14:textId="44B8B581" w:rsidR="000276C6" w:rsidRPr="008A6B83" w:rsidRDefault="000276C6" w:rsidP="008A6B83">
      <w:pPr>
        <w:pStyle w:val="Poetry"/>
      </w:pPr>
      <w:r w:rsidRPr="008A6B83">
        <w:t>for I request no escort for myself.</w:t>
      </w:r>
    </w:p>
    <w:p w14:paraId="389B9C7F" w14:textId="4230D30C" w:rsidR="000276C6" w:rsidRPr="008A6B83" w:rsidRDefault="000276C6" w:rsidP="008A6B83">
      <w:pPr>
        <w:pStyle w:val="Poetry"/>
      </w:pPr>
      <w:r w:rsidRPr="008A6B83">
        <w:t>If thou as wary art as thou art wont,</w:t>
      </w:r>
    </w:p>
    <w:p w14:paraId="0BD15E98" w14:textId="77777777" w:rsidR="008A6B83" w:rsidRDefault="000276C6" w:rsidP="008A6B83">
      <w:pPr>
        <w:pStyle w:val="Poetry"/>
      </w:pPr>
      <w:r w:rsidRPr="008A6B83">
        <w:t xml:space="preserve">dost thou not notice how they gnash their teeth, </w:t>
      </w:r>
    </w:p>
    <w:p w14:paraId="44CF7613" w14:textId="7A2697ED" w:rsidR="000276C6" w:rsidRDefault="000276C6" w:rsidP="008A6B83">
      <w:pPr>
        <w:pStyle w:val="Poetry"/>
      </w:pPr>
      <w:r w:rsidRPr="008A6B83">
        <w:t>and with their eyebrows threaten us with woe?”</w:t>
      </w:r>
    </w:p>
    <w:p w14:paraId="359F4D78" w14:textId="77777777" w:rsidR="008A6B83" w:rsidRPr="008A6B83" w:rsidRDefault="008A6B83" w:rsidP="008A6B83">
      <w:pPr>
        <w:pStyle w:val="Poetry"/>
      </w:pPr>
    </w:p>
    <w:p w14:paraId="2F51A73A" w14:textId="77777777" w:rsidR="008A6B83" w:rsidRDefault="000276C6" w:rsidP="008A6B83">
      <w:pPr>
        <w:pStyle w:val="Poetry"/>
      </w:pPr>
      <w:r w:rsidRPr="008A6B83">
        <w:lastRenderedPageBreak/>
        <w:t xml:space="preserve">And he to me: “I would not have thee frightened; </w:t>
      </w:r>
    </w:p>
    <w:p w14:paraId="65F18ABF" w14:textId="3B6BBD80" w:rsidR="000276C6" w:rsidRPr="008A6B83" w:rsidRDefault="000276C6" w:rsidP="008A6B83">
      <w:pPr>
        <w:pStyle w:val="Poetry"/>
      </w:pPr>
      <w:r w:rsidRPr="008A6B83">
        <w:t>let them grin on, then, as they like, for that</w:t>
      </w:r>
    </w:p>
    <w:p w14:paraId="7E64A50A" w14:textId="1C6DBE2E" w:rsidR="000276C6" w:rsidRDefault="000276C6" w:rsidP="008A6B83">
      <w:pPr>
        <w:pStyle w:val="Poetry"/>
      </w:pPr>
      <w:r w:rsidRPr="008A6B83">
        <w:t>they’re doing at the wretches who are boiled.”</w:t>
      </w:r>
    </w:p>
    <w:p w14:paraId="3925B4E4" w14:textId="77777777" w:rsidR="008A6B83" w:rsidRPr="008A6B83" w:rsidRDefault="008A6B83" w:rsidP="008A6B83">
      <w:pPr>
        <w:pStyle w:val="Poetry"/>
      </w:pPr>
    </w:p>
    <w:p w14:paraId="754E856E" w14:textId="77777777" w:rsidR="008A6B83" w:rsidRDefault="000276C6" w:rsidP="008A6B83">
      <w:pPr>
        <w:pStyle w:val="Poetry"/>
      </w:pPr>
      <w:r w:rsidRPr="008A6B83">
        <w:t xml:space="preserve">They wheeled, and moved along the left bank then; </w:t>
      </w:r>
    </w:p>
    <w:p w14:paraId="761C60CC" w14:textId="769961EC" w:rsidR="000276C6" w:rsidRPr="008A6B83" w:rsidRDefault="000276C6" w:rsidP="008A6B83">
      <w:pPr>
        <w:pStyle w:val="Poetry"/>
      </w:pPr>
      <w:r w:rsidRPr="008A6B83">
        <w:t>but not till each, as signal toward their leader,</w:t>
      </w:r>
    </w:p>
    <w:p w14:paraId="210EACC5" w14:textId="77777777" w:rsidR="008A6B83" w:rsidRDefault="000276C6" w:rsidP="008A6B83">
      <w:pPr>
        <w:pStyle w:val="Poetry"/>
      </w:pPr>
      <w:r w:rsidRPr="008A6B83">
        <w:t xml:space="preserve">had first thrust out his tongue between his teeth, </w:t>
      </w:r>
    </w:p>
    <w:p w14:paraId="39BA6F2A" w14:textId="6061BFF9" w:rsidR="000276C6" w:rsidRPr="008A6B83" w:rsidRDefault="000276C6" w:rsidP="008A6B83">
      <w:pPr>
        <w:pStyle w:val="Poetry"/>
      </w:pPr>
      <w:r w:rsidRPr="008A6B83">
        <w:t>and he had of his rump a trumpet made.</w:t>
      </w:r>
    </w:p>
    <w:p w14:paraId="7BD13889" w14:textId="77777777" w:rsidR="000276C6" w:rsidRDefault="000276C6" w:rsidP="000276C6">
      <w:pPr>
        <w:pStyle w:val="BodyText"/>
        <w:rPr>
          <w:sz w:val="28"/>
        </w:rPr>
      </w:pPr>
    </w:p>
    <w:p w14:paraId="2472CCB8" w14:textId="77777777" w:rsidR="000276C6" w:rsidRPr="008A6B83" w:rsidRDefault="000276C6" w:rsidP="008A6B83">
      <w:pPr>
        <w:pStyle w:val="Heading3"/>
      </w:pPr>
      <w:r w:rsidRPr="008A6B83">
        <w:t>Inferno XXII</w:t>
      </w:r>
    </w:p>
    <w:p w14:paraId="63246683" w14:textId="77777777" w:rsidR="000276C6" w:rsidRPr="008A6B83" w:rsidRDefault="000276C6" w:rsidP="008A6B83">
      <w:pPr>
        <w:pStyle w:val="Heading4"/>
      </w:pPr>
      <w:r w:rsidRPr="008A6B83">
        <w:t>The Eighth Circle. Fraud</w:t>
      </w:r>
    </w:p>
    <w:p w14:paraId="067DAE39" w14:textId="77777777" w:rsidR="000276C6" w:rsidRPr="008A6B83" w:rsidRDefault="000276C6" w:rsidP="008A6B83">
      <w:pPr>
        <w:pStyle w:val="Bodynoindent"/>
        <w:jc w:val="left"/>
        <w:rPr>
          <w:i/>
          <w:iCs/>
        </w:rPr>
      </w:pPr>
      <w:r w:rsidRPr="008A6B83">
        <w:rPr>
          <w:i/>
          <w:iCs/>
        </w:rPr>
        <w:t>The Fifth Trench. Corrupt Politicians</w:t>
      </w:r>
    </w:p>
    <w:p w14:paraId="5BCC539F" w14:textId="77777777" w:rsidR="008A6B83" w:rsidRDefault="000276C6" w:rsidP="008A6B83">
      <w:pPr>
        <w:pStyle w:val="Poetry"/>
      </w:pPr>
      <w:r w:rsidRPr="008A6B83">
        <w:t xml:space="preserve">Ere now have I seen cavalry break camp, </w:t>
      </w:r>
    </w:p>
    <w:p w14:paraId="477094B9" w14:textId="77777777" w:rsidR="008A6B83" w:rsidRDefault="000276C6" w:rsidP="008A6B83">
      <w:pPr>
        <w:pStyle w:val="Poetry"/>
      </w:pPr>
      <w:r w:rsidRPr="008A6B83">
        <w:t xml:space="preserve">start to attack, or be reviewed, and even, </w:t>
      </w:r>
    </w:p>
    <w:p w14:paraId="1F93D58B" w14:textId="77777777" w:rsidR="008A6B83" w:rsidRDefault="000276C6" w:rsidP="008A6B83">
      <w:pPr>
        <w:pStyle w:val="Poetry"/>
      </w:pPr>
      <w:r w:rsidRPr="008A6B83">
        <w:t xml:space="preserve">at times, retreat, in order to escape; </w:t>
      </w:r>
    </w:p>
    <w:p w14:paraId="1E917323" w14:textId="45065912" w:rsidR="000276C6" w:rsidRPr="008A6B83" w:rsidRDefault="000276C6" w:rsidP="008A6B83">
      <w:pPr>
        <w:pStyle w:val="Poetry"/>
      </w:pPr>
      <w:r w:rsidRPr="008A6B83">
        <w:t>scouts have I also seen upon your lands,</w:t>
      </w:r>
    </w:p>
    <w:p w14:paraId="4CFAC28E" w14:textId="4B3EC44F" w:rsidR="000276C6" w:rsidRPr="008A6B83" w:rsidRDefault="000276C6" w:rsidP="008A6B83">
      <w:pPr>
        <w:pStyle w:val="Poetry"/>
      </w:pPr>
      <w:r w:rsidRPr="008A6B83">
        <w:t>O Aretines; raids, too, have I beheld,</w:t>
      </w:r>
    </w:p>
    <w:p w14:paraId="4B06AE4E" w14:textId="77777777" w:rsidR="000276C6" w:rsidRPr="008A6B83" w:rsidRDefault="000276C6" w:rsidP="008A6B83">
      <w:pPr>
        <w:pStyle w:val="Poetry"/>
      </w:pPr>
      <w:r w:rsidRPr="008A6B83">
        <w:t>and tournaments and tilting-matches fought;</w:t>
      </w:r>
    </w:p>
    <w:p w14:paraId="54F94250" w14:textId="77777777" w:rsidR="008A6B83" w:rsidRDefault="000276C6" w:rsidP="008A6B83">
      <w:pPr>
        <w:pStyle w:val="Poetry"/>
      </w:pPr>
      <w:r w:rsidRPr="008A6B83">
        <w:t xml:space="preserve">with trumpets now, and now with bells, with drums </w:t>
      </w:r>
    </w:p>
    <w:p w14:paraId="5A59D5AE" w14:textId="54978C96" w:rsidR="000276C6" w:rsidRPr="008A6B83" w:rsidRDefault="000276C6" w:rsidP="008A6B83">
      <w:pPr>
        <w:pStyle w:val="Poetry"/>
      </w:pPr>
      <w:r w:rsidRPr="008A6B83">
        <w:t>and beacon-signals made from fortresses,</w:t>
      </w:r>
    </w:p>
    <w:p w14:paraId="43674AE7" w14:textId="77777777" w:rsidR="000276C6" w:rsidRPr="008A6B83" w:rsidRDefault="000276C6" w:rsidP="008A6B83">
      <w:pPr>
        <w:pStyle w:val="Poetry"/>
      </w:pPr>
      <w:r w:rsidRPr="008A6B83">
        <w:t>with native and with foreign things; but never</w:t>
      </w:r>
    </w:p>
    <w:p w14:paraId="6CB15FD3" w14:textId="1667C601" w:rsidR="000276C6" w:rsidRPr="008A6B83" w:rsidRDefault="000276C6" w:rsidP="008A6B83">
      <w:pPr>
        <w:pStyle w:val="Poetry"/>
      </w:pPr>
      <w:r w:rsidRPr="008A6B83">
        <w:t>have I seen horse, or infantry, or ship,</w:t>
      </w:r>
    </w:p>
    <w:p w14:paraId="44774322" w14:textId="77777777" w:rsidR="008A6B83" w:rsidRDefault="000276C6" w:rsidP="008A6B83">
      <w:pPr>
        <w:pStyle w:val="Poetry"/>
      </w:pPr>
      <w:r w:rsidRPr="008A6B83">
        <w:t xml:space="preserve">by sign of either land or sky, set out </w:t>
      </w:r>
    </w:p>
    <w:p w14:paraId="6BB60EAC" w14:textId="2E5745D2" w:rsidR="000276C6" w:rsidRDefault="000276C6" w:rsidP="008A6B83">
      <w:pPr>
        <w:pStyle w:val="Poetry"/>
      </w:pPr>
      <w:r w:rsidRPr="008A6B83">
        <w:t>with instrument of wind as odd as that.</w:t>
      </w:r>
    </w:p>
    <w:p w14:paraId="651E544A" w14:textId="77777777" w:rsidR="008A6B83" w:rsidRPr="008A6B83" w:rsidRDefault="008A6B83" w:rsidP="008A6B83">
      <w:pPr>
        <w:pStyle w:val="Poetry"/>
      </w:pPr>
    </w:p>
    <w:p w14:paraId="007DEE02" w14:textId="77777777" w:rsidR="008A6B83" w:rsidRDefault="000276C6" w:rsidP="008A6B83">
      <w:pPr>
        <w:pStyle w:val="Poetry"/>
      </w:pPr>
      <w:r w:rsidRPr="008A6B83">
        <w:t xml:space="preserve">With the ten demons we were going on; </w:t>
      </w:r>
    </w:p>
    <w:p w14:paraId="425DC16A" w14:textId="64AA9E0B" w:rsidR="000276C6" w:rsidRPr="008A6B83" w:rsidRDefault="000276C6" w:rsidP="008A6B83">
      <w:pPr>
        <w:pStyle w:val="Poetry"/>
      </w:pPr>
      <w:r w:rsidRPr="008A6B83">
        <w:t>ah, the fierce company! But in a church</w:t>
      </w:r>
    </w:p>
    <w:p w14:paraId="21D1CCC3" w14:textId="13121A6C" w:rsidR="000276C6" w:rsidRPr="008A6B83" w:rsidRDefault="000276C6" w:rsidP="008A6B83">
      <w:pPr>
        <w:pStyle w:val="Poetry"/>
      </w:pPr>
      <w:r w:rsidRPr="008A6B83">
        <w:t>with saints consort, with gluttons at an inn!</w:t>
      </w:r>
    </w:p>
    <w:p w14:paraId="08A912BC" w14:textId="77777777" w:rsidR="000276C6" w:rsidRPr="008A6B83" w:rsidRDefault="000276C6" w:rsidP="008A6B83">
      <w:pPr>
        <w:pStyle w:val="Poetry"/>
      </w:pPr>
      <w:r w:rsidRPr="008A6B83">
        <w:t>Upon the pitch alone was I intent,</w:t>
      </w:r>
    </w:p>
    <w:p w14:paraId="59406B1F" w14:textId="77777777" w:rsidR="000276C6" w:rsidRPr="008A6B83" w:rsidRDefault="000276C6" w:rsidP="008A6B83">
      <w:pPr>
        <w:pStyle w:val="Poetry"/>
      </w:pPr>
      <w:r w:rsidRPr="008A6B83">
        <w:t>that I might see all details of the trench</w:t>
      </w:r>
    </w:p>
    <w:p w14:paraId="175A6047" w14:textId="388C6BB7" w:rsidR="000276C6" w:rsidRDefault="000276C6" w:rsidP="008A6B83">
      <w:pPr>
        <w:pStyle w:val="Poetry"/>
      </w:pPr>
      <w:r w:rsidRPr="008A6B83">
        <w:t>and of the people who were burned therein.</w:t>
      </w:r>
    </w:p>
    <w:p w14:paraId="7E0D1415" w14:textId="77777777" w:rsidR="008A6B83" w:rsidRPr="008A6B83" w:rsidRDefault="008A6B83" w:rsidP="008A6B83">
      <w:pPr>
        <w:pStyle w:val="Poetry"/>
      </w:pPr>
    </w:p>
    <w:p w14:paraId="012C395F" w14:textId="77777777" w:rsidR="000276C6" w:rsidRPr="008A6B83" w:rsidRDefault="000276C6" w:rsidP="008A6B83">
      <w:pPr>
        <w:pStyle w:val="Poetry"/>
      </w:pPr>
      <w:r w:rsidRPr="008A6B83">
        <w:t>As dolphins do, when, arching up their backs,</w:t>
      </w:r>
    </w:p>
    <w:p w14:paraId="18A1A01F" w14:textId="359CF791" w:rsidR="000276C6" w:rsidRPr="008A6B83" w:rsidRDefault="000276C6" w:rsidP="008A6B83">
      <w:pPr>
        <w:pStyle w:val="Poetry"/>
      </w:pPr>
      <w:r w:rsidRPr="008A6B83">
        <w:lastRenderedPageBreak/>
        <w:t>they give the warning which bids mariners</w:t>
      </w:r>
    </w:p>
    <w:p w14:paraId="5ACB9D70" w14:textId="77777777" w:rsidR="008A6B83" w:rsidRDefault="000276C6" w:rsidP="008A6B83">
      <w:pPr>
        <w:pStyle w:val="Poetry"/>
      </w:pPr>
      <w:r w:rsidRPr="008A6B83">
        <w:t xml:space="preserve">take measures for the safety of their ship; </w:t>
      </w:r>
    </w:p>
    <w:p w14:paraId="1A732ED2" w14:textId="77777777" w:rsidR="008A6B83" w:rsidRDefault="000276C6" w:rsidP="008A6B83">
      <w:pPr>
        <w:pStyle w:val="Poetry"/>
      </w:pPr>
      <w:r w:rsidRPr="008A6B83">
        <w:t xml:space="preserve">even so at times, his suffering to relieve, </w:t>
      </w:r>
    </w:p>
    <w:p w14:paraId="2B3E885F" w14:textId="77777777" w:rsidR="008A6B83" w:rsidRDefault="000276C6" w:rsidP="008A6B83">
      <w:pPr>
        <w:pStyle w:val="Poetry"/>
      </w:pPr>
      <w:r w:rsidRPr="008A6B83">
        <w:t xml:space="preserve">one of the sinners there displayed his back, </w:t>
      </w:r>
    </w:p>
    <w:p w14:paraId="0B8877FE" w14:textId="1902780F" w:rsidR="000276C6" w:rsidRDefault="000276C6" w:rsidP="008A6B83">
      <w:pPr>
        <w:pStyle w:val="Poetry"/>
      </w:pPr>
      <w:r w:rsidRPr="008A6B83">
        <w:t>and hid it in less time than lightning takes.</w:t>
      </w:r>
    </w:p>
    <w:p w14:paraId="0EC49F3C" w14:textId="77777777" w:rsidR="008A6B83" w:rsidRPr="008A6B83" w:rsidRDefault="008A6B83" w:rsidP="008A6B83">
      <w:pPr>
        <w:pStyle w:val="Poetry"/>
      </w:pPr>
    </w:p>
    <w:p w14:paraId="0D700921" w14:textId="47AD012E" w:rsidR="000276C6" w:rsidRPr="008A6B83" w:rsidRDefault="000276C6" w:rsidP="008A6B83">
      <w:pPr>
        <w:pStyle w:val="Poetry"/>
      </w:pPr>
      <w:r w:rsidRPr="008A6B83">
        <w:t>And as in ditches at the water’s edge</w:t>
      </w:r>
    </w:p>
    <w:p w14:paraId="1DAD7210" w14:textId="77777777" w:rsidR="008A6B83" w:rsidRDefault="000276C6" w:rsidP="008A6B83">
      <w:pPr>
        <w:pStyle w:val="Poetry"/>
      </w:pPr>
      <w:r w:rsidRPr="008A6B83">
        <w:t xml:space="preserve">frogs stay with nothing but their muzzles out, </w:t>
      </w:r>
    </w:p>
    <w:p w14:paraId="1806C403" w14:textId="77777777" w:rsidR="008A6B83" w:rsidRDefault="000276C6" w:rsidP="008A6B83">
      <w:pPr>
        <w:pStyle w:val="Poetry"/>
      </w:pPr>
      <w:r w:rsidRPr="008A6B83">
        <w:t xml:space="preserve">and thus conceal their feet and all the rest; </w:t>
      </w:r>
    </w:p>
    <w:p w14:paraId="7B2F573B" w14:textId="77777777" w:rsidR="008A6B83" w:rsidRDefault="000276C6" w:rsidP="008A6B83">
      <w:pPr>
        <w:pStyle w:val="Poetry"/>
      </w:pPr>
      <w:r w:rsidRPr="008A6B83">
        <w:t xml:space="preserve">even so on all sides did those sinners stay; </w:t>
      </w:r>
    </w:p>
    <w:p w14:paraId="1E1AFB83" w14:textId="569A5EB0" w:rsidR="000276C6" w:rsidRPr="008A6B83" w:rsidRDefault="000276C6" w:rsidP="008A6B83">
      <w:pPr>
        <w:pStyle w:val="Poetry"/>
      </w:pPr>
      <w:r w:rsidRPr="008A6B83">
        <w:t>and now that Barbariccia was approaching,</w:t>
      </w:r>
    </w:p>
    <w:p w14:paraId="0C2F9B7C" w14:textId="0DF6DB60" w:rsidR="000276C6" w:rsidRPr="008A6B83" w:rsidRDefault="000276C6" w:rsidP="008A6B83">
      <w:pPr>
        <w:pStyle w:val="Poetry"/>
      </w:pPr>
      <w:r w:rsidRPr="008A6B83">
        <w:t>they likewise ’neath the boiling pitch withdrew.</w:t>
      </w:r>
    </w:p>
    <w:p w14:paraId="1545F8E7" w14:textId="77777777" w:rsidR="008A6B83" w:rsidRDefault="000276C6" w:rsidP="008A6B83">
      <w:pPr>
        <w:pStyle w:val="Poetry"/>
      </w:pPr>
      <w:r w:rsidRPr="008A6B83">
        <w:t xml:space="preserve">I saw, and still it stirs my heart with horror, </w:t>
      </w:r>
    </w:p>
    <w:p w14:paraId="68E6707E" w14:textId="77777777" w:rsidR="008A6B83" w:rsidRDefault="000276C6" w:rsidP="008A6B83">
      <w:pPr>
        <w:pStyle w:val="Poetry"/>
      </w:pPr>
      <w:r w:rsidRPr="008A6B83">
        <w:t xml:space="preserve">one waiting thus, as oft, while one frog stays, </w:t>
      </w:r>
    </w:p>
    <w:p w14:paraId="196C9970" w14:textId="386A8112" w:rsidR="000276C6" w:rsidRPr="008A6B83" w:rsidRDefault="000276C6" w:rsidP="008A6B83">
      <w:pPr>
        <w:pStyle w:val="Poetry"/>
      </w:pPr>
      <w:r w:rsidRPr="008A6B83">
        <w:t>it happens that another scurries off.</w:t>
      </w:r>
    </w:p>
    <w:p w14:paraId="76470E0D" w14:textId="77777777" w:rsidR="000276C6" w:rsidRPr="008A6B83" w:rsidRDefault="000276C6" w:rsidP="008A6B83">
      <w:pPr>
        <w:pStyle w:val="Poetry"/>
      </w:pPr>
      <w:r w:rsidRPr="008A6B83">
        <w:t>And Graffiacane, who was nearest to him,</w:t>
      </w:r>
    </w:p>
    <w:p w14:paraId="1EF2FF4D" w14:textId="0545D5C3" w:rsidR="000276C6" w:rsidRPr="008A6B83" w:rsidRDefault="000276C6" w:rsidP="008A6B83">
      <w:pPr>
        <w:pStyle w:val="Poetry"/>
      </w:pPr>
      <w:r w:rsidRPr="008A6B83">
        <w:t>hooking his pitch-smeared tresses, pulled him up,</w:t>
      </w:r>
    </w:p>
    <w:p w14:paraId="6B38DE7F" w14:textId="632649F1" w:rsidR="000276C6" w:rsidRDefault="000276C6" w:rsidP="008A6B83">
      <w:pPr>
        <w:pStyle w:val="Poetry"/>
      </w:pPr>
      <w:r w:rsidRPr="008A6B83">
        <w:t>so that an otter he appeared to me.</w:t>
      </w:r>
    </w:p>
    <w:p w14:paraId="4EEF93EB" w14:textId="77777777" w:rsidR="008A6B83" w:rsidRPr="008A6B83" w:rsidRDefault="008A6B83" w:rsidP="008A6B83">
      <w:pPr>
        <w:pStyle w:val="Poetry"/>
      </w:pPr>
    </w:p>
    <w:p w14:paraId="7FBCB0CF" w14:textId="77777777" w:rsidR="000276C6" w:rsidRPr="008A6B83" w:rsidRDefault="000276C6" w:rsidP="008A6B83">
      <w:pPr>
        <w:pStyle w:val="Poetry"/>
      </w:pPr>
      <w:r w:rsidRPr="008A6B83">
        <w:t>I knew by now the names of each and all,</w:t>
      </w:r>
    </w:p>
    <w:p w14:paraId="23ACED0F" w14:textId="77777777" w:rsidR="008A6B83" w:rsidRDefault="000276C6" w:rsidP="008A6B83">
      <w:pPr>
        <w:pStyle w:val="Poetry"/>
      </w:pPr>
      <w:r w:rsidRPr="008A6B83">
        <w:t>I noted them so well when they were chosen,</w:t>
      </w:r>
    </w:p>
    <w:p w14:paraId="04D7ED03" w14:textId="3C0F2939" w:rsidR="000276C6" w:rsidRPr="008A6B83" w:rsidRDefault="000276C6" w:rsidP="008A6B83">
      <w:pPr>
        <w:pStyle w:val="Poetry"/>
      </w:pPr>
      <w:r w:rsidRPr="008A6B83">
        <w:t>and, when they called each other, noticed how.</w:t>
      </w:r>
    </w:p>
    <w:p w14:paraId="6AAC50A6" w14:textId="3DAF1E83" w:rsidR="000276C6" w:rsidRPr="008A6B83" w:rsidRDefault="000276C6" w:rsidP="008A6B83">
      <w:pPr>
        <w:pStyle w:val="Poetry"/>
      </w:pPr>
      <w:r w:rsidRPr="008A6B83">
        <w:t>“O Rubicante, see thou set thy claws</w:t>
      </w:r>
    </w:p>
    <w:p w14:paraId="60523BD5" w14:textId="77777777" w:rsidR="008A6B83" w:rsidRDefault="000276C6" w:rsidP="008A6B83">
      <w:pPr>
        <w:pStyle w:val="Poetry"/>
      </w:pPr>
      <w:r w:rsidRPr="008A6B83">
        <w:t xml:space="preserve">upon him so, that thou peel off his skin!” </w:t>
      </w:r>
    </w:p>
    <w:p w14:paraId="6F9ED1DC" w14:textId="4DCE3EC9" w:rsidR="000276C6" w:rsidRDefault="000276C6" w:rsidP="008A6B83">
      <w:pPr>
        <w:pStyle w:val="Poetry"/>
      </w:pPr>
      <w:r w:rsidRPr="008A6B83">
        <w:t>the accursèd all cried out together then.</w:t>
      </w:r>
    </w:p>
    <w:p w14:paraId="7C4B7EC8" w14:textId="77777777" w:rsidR="008A6B83" w:rsidRPr="008A6B83" w:rsidRDefault="008A6B83" w:rsidP="008A6B83">
      <w:pPr>
        <w:pStyle w:val="Poetry"/>
      </w:pPr>
    </w:p>
    <w:p w14:paraId="2DA129CB" w14:textId="77777777" w:rsidR="008A6B83" w:rsidRDefault="000276C6" w:rsidP="008A6B83">
      <w:pPr>
        <w:pStyle w:val="Poetry"/>
      </w:pPr>
      <w:r w:rsidRPr="008A6B83">
        <w:t xml:space="preserve">And I: “My Teacher, if thou canst, contrive </w:t>
      </w:r>
    </w:p>
    <w:p w14:paraId="3AE5D1CB" w14:textId="774BAFB8" w:rsidR="000276C6" w:rsidRPr="008A6B83" w:rsidRDefault="000276C6" w:rsidP="008A6B83">
      <w:pPr>
        <w:pStyle w:val="Poetry"/>
      </w:pPr>
      <w:r w:rsidRPr="008A6B83">
        <w:t>to learn who that wretch is, who thus</w:t>
      </w:r>
    </w:p>
    <w:p w14:paraId="1DAE2FBE" w14:textId="6D699325" w:rsidR="000276C6" w:rsidRDefault="000276C6" w:rsidP="008A6B83">
      <w:pPr>
        <w:pStyle w:val="Poetry"/>
      </w:pPr>
      <w:r w:rsidRPr="008A6B83">
        <w:t>has fallen into his adversaries’ hands.”</w:t>
      </w:r>
    </w:p>
    <w:p w14:paraId="063EE6CF" w14:textId="77777777" w:rsidR="008A6B83" w:rsidRPr="008A6B83" w:rsidRDefault="008A6B83" w:rsidP="008A6B83">
      <w:pPr>
        <w:pStyle w:val="Poetry"/>
      </w:pPr>
    </w:p>
    <w:p w14:paraId="3E6A3B14" w14:textId="77777777" w:rsidR="000276C6" w:rsidRPr="008A6B83" w:rsidRDefault="000276C6" w:rsidP="008A6B83">
      <w:pPr>
        <w:pStyle w:val="Poetry"/>
      </w:pPr>
      <w:r w:rsidRPr="008A6B83">
        <w:t>My Leader thereupon drew near to him,</w:t>
      </w:r>
    </w:p>
    <w:p w14:paraId="0C694ACE" w14:textId="77777777" w:rsidR="000276C6" w:rsidRPr="008A6B83" w:rsidRDefault="000276C6" w:rsidP="008A6B83">
      <w:pPr>
        <w:pStyle w:val="Poetry"/>
      </w:pPr>
      <w:r w:rsidRPr="008A6B83">
        <w:t>and asked him whence he was, and he replied:</w:t>
      </w:r>
    </w:p>
    <w:p w14:paraId="690D6691" w14:textId="77777777" w:rsidR="008A6B83" w:rsidRDefault="000276C6" w:rsidP="008A6B83">
      <w:pPr>
        <w:pStyle w:val="Poetry"/>
      </w:pPr>
      <w:r w:rsidRPr="008A6B83">
        <w:t xml:space="preserve">“Of Navarre’s kingdom I a native was. </w:t>
      </w:r>
    </w:p>
    <w:p w14:paraId="25C95307" w14:textId="36294A1F" w:rsidR="000276C6" w:rsidRPr="008A6B83" w:rsidRDefault="000276C6" w:rsidP="008A6B83">
      <w:pPr>
        <w:pStyle w:val="Poetry"/>
      </w:pPr>
      <w:r w:rsidRPr="008A6B83">
        <w:t>My mother placed me out to serve a lord,</w:t>
      </w:r>
    </w:p>
    <w:p w14:paraId="3782F2B5" w14:textId="087D4FEA" w:rsidR="000276C6" w:rsidRPr="008A6B83" w:rsidRDefault="000276C6" w:rsidP="008A6B83">
      <w:pPr>
        <w:pStyle w:val="Poetry"/>
      </w:pPr>
      <w:r w:rsidRPr="008A6B83">
        <w:t>for she had borne me to a rascal knave,</w:t>
      </w:r>
    </w:p>
    <w:p w14:paraId="30E3063F" w14:textId="77777777" w:rsidR="008A6B83" w:rsidRDefault="000276C6" w:rsidP="008A6B83">
      <w:pPr>
        <w:pStyle w:val="Poetry"/>
      </w:pPr>
      <w:r w:rsidRPr="008A6B83">
        <w:lastRenderedPageBreak/>
        <w:t xml:space="preserve">who both himself and what he owned destroyed. </w:t>
      </w:r>
    </w:p>
    <w:p w14:paraId="377879ED" w14:textId="77777777" w:rsidR="008A6B83" w:rsidRDefault="000276C6" w:rsidP="008A6B83">
      <w:pPr>
        <w:pStyle w:val="Poetry"/>
      </w:pPr>
      <w:r w:rsidRPr="008A6B83">
        <w:t>I next in good King Thibaut’s household served,</w:t>
      </w:r>
    </w:p>
    <w:p w14:paraId="35A5E850" w14:textId="23EA4D05" w:rsidR="000276C6" w:rsidRPr="008A6B83" w:rsidRDefault="000276C6" w:rsidP="008A6B83">
      <w:pPr>
        <w:pStyle w:val="Poetry"/>
      </w:pPr>
      <w:r w:rsidRPr="008A6B83">
        <w:t>and there I set myself to practice graft,</w:t>
      </w:r>
    </w:p>
    <w:p w14:paraId="38CE27BE" w14:textId="6E997D13" w:rsidR="000276C6" w:rsidRDefault="000276C6" w:rsidP="008A6B83">
      <w:pPr>
        <w:pStyle w:val="Poetry"/>
      </w:pPr>
      <w:r w:rsidRPr="008A6B83">
        <w:t>for which I pay the reckoning in this heat.”</w:t>
      </w:r>
    </w:p>
    <w:p w14:paraId="11602DF4" w14:textId="77777777" w:rsidR="008A6B83" w:rsidRPr="008A6B83" w:rsidRDefault="008A6B83" w:rsidP="008A6B83">
      <w:pPr>
        <w:pStyle w:val="Poetry"/>
      </w:pPr>
    </w:p>
    <w:p w14:paraId="57D78654" w14:textId="06512B5E" w:rsidR="000276C6" w:rsidRPr="008A6B83" w:rsidRDefault="000276C6" w:rsidP="008A6B83">
      <w:pPr>
        <w:pStyle w:val="Poetry"/>
      </w:pPr>
      <w:r w:rsidRPr="008A6B83">
        <w:t>Here Ciriatto, from whose mouth protruded,</w:t>
      </w:r>
    </w:p>
    <w:p w14:paraId="02492A59" w14:textId="77777777" w:rsidR="000276C6" w:rsidRPr="008A6B83" w:rsidRDefault="000276C6" w:rsidP="008A6B83">
      <w:pPr>
        <w:pStyle w:val="Poetry"/>
      </w:pPr>
      <w:r w:rsidRPr="008A6B83">
        <w:t>as from a boar’s, a tusk on either side,</w:t>
      </w:r>
    </w:p>
    <w:p w14:paraId="672C5CE7" w14:textId="77777777" w:rsidR="008A6B83" w:rsidRDefault="000276C6" w:rsidP="008A6B83">
      <w:pPr>
        <w:pStyle w:val="Poetry"/>
      </w:pPr>
      <w:r w:rsidRPr="008A6B83">
        <w:t xml:space="preserve">caused him to feel how one of them could rip. </w:t>
      </w:r>
    </w:p>
    <w:p w14:paraId="726F9A7C" w14:textId="77777777" w:rsidR="008A6B83" w:rsidRDefault="000276C6" w:rsidP="008A6B83">
      <w:pPr>
        <w:pStyle w:val="Poetry"/>
      </w:pPr>
      <w:r w:rsidRPr="008A6B83">
        <w:t xml:space="preserve">Among bad cats the mouse had fallen now; </w:t>
      </w:r>
    </w:p>
    <w:p w14:paraId="4BEA460A" w14:textId="2BF50939" w:rsidR="000276C6" w:rsidRPr="008A6B83" w:rsidRDefault="000276C6" w:rsidP="008A6B83">
      <w:pPr>
        <w:pStyle w:val="Poetry"/>
      </w:pPr>
      <w:r w:rsidRPr="008A6B83">
        <w:t>for Barbariccia clasped him in his arms,</w:t>
      </w:r>
    </w:p>
    <w:p w14:paraId="758DBFD4" w14:textId="064CD274" w:rsidR="000276C6" w:rsidRPr="008A6B83" w:rsidRDefault="000276C6" w:rsidP="008A6B83">
      <w:pPr>
        <w:pStyle w:val="Poetry"/>
      </w:pPr>
      <w:r w:rsidRPr="008A6B83">
        <w:t>and said: “Stand off, while I am clutching him!”</w:t>
      </w:r>
    </w:p>
    <w:p w14:paraId="4368839F" w14:textId="77777777" w:rsidR="008A6B83" w:rsidRDefault="000276C6" w:rsidP="008A6B83">
      <w:pPr>
        <w:pStyle w:val="Poetry"/>
      </w:pPr>
      <w:r w:rsidRPr="008A6B83">
        <w:t xml:space="preserve">Then, toward my Teacher having turned his face, </w:t>
      </w:r>
    </w:p>
    <w:p w14:paraId="5A0522D2" w14:textId="4C325EB8" w:rsidR="000276C6" w:rsidRPr="008A6B83" w:rsidRDefault="000276C6" w:rsidP="008A6B83">
      <w:pPr>
        <w:pStyle w:val="Poetry"/>
      </w:pPr>
      <w:r w:rsidRPr="008A6B83">
        <w:t>he said: “Ask him again, if more thou wish</w:t>
      </w:r>
    </w:p>
    <w:p w14:paraId="1215C768" w14:textId="1B8E4F3E" w:rsidR="000276C6" w:rsidRDefault="000276C6" w:rsidP="008A6B83">
      <w:pPr>
        <w:pStyle w:val="Poetry"/>
      </w:pPr>
      <w:r w:rsidRPr="008A6B83">
        <w:t>to know of him, before the others rend him.”</w:t>
      </w:r>
    </w:p>
    <w:p w14:paraId="3D82C741" w14:textId="77777777" w:rsidR="008A6B83" w:rsidRPr="008A6B83" w:rsidRDefault="008A6B83" w:rsidP="008A6B83">
      <w:pPr>
        <w:pStyle w:val="Poetry"/>
      </w:pPr>
    </w:p>
    <w:p w14:paraId="688F9095" w14:textId="77777777" w:rsidR="000276C6" w:rsidRPr="008A6B83" w:rsidRDefault="000276C6" w:rsidP="008A6B83">
      <w:pPr>
        <w:pStyle w:val="Poetry"/>
      </w:pPr>
      <w:r w:rsidRPr="008A6B83">
        <w:t>My Leader then: “Now tell me: know’st thou any,</w:t>
      </w:r>
    </w:p>
    <w:p w14:paraId="66AA9FFC" w14:textId="1CCF5F67" w:rsidR="000276C6" w:rsidRPr="008A6B83" w:rsidRDefault="000276C6" w:rsidP="008A6B83">
      <w:pPr>
        <w:pStyle w:val="Poetry"/>
      </w:pPr>
      <w:r w:rsidRPr="008A6B83">
        <w:t>among the other sinners ’neath the pitch,</w:t>
      </w:r>
      <w:r w:rsidRPr="008A6B83">
        <w:tab/>
      </w:r>
    </w:p>
    <w:p w14:paraId="3DD7AC4A" w14:textId="77777777" w:rsidR="008A6B83" w:rsidRDefault="000276C6" w:rsidP="008A6B83">
      <w:pPr>
        <w:pStyle w:val="Poetry"/>
      </w:pPr>
      <w:r w:rsidRPr="008A6B83">
        <w:t xml:space="preserve">who Latin is?” And he: “Not long ago </w:t>
      </w:r>
    </w:p>
    <w:p w14:paraId="3AC86A0D" w14:textId="5A8BBCD2" w:rsidR="000276C6" w:rsidRPr="008A6B83" w:rsidRDefault="000276C6" w:rsidP="008A6B83">
      <w:pPr>
        <w:pStyle w:val="Poetry"/>
      </w:pPr>
      <w:r w:rsidRPr="008A6B83">
        <w:t>I left a man from that vicinity;</w:t>
      </w:r>
    </w:p>
    <w:p w14:paraId="1D793F1F" w14:textId="77777777" w:rsidR="008A6B83" w:rsidRDefault="000276C6" w:rsidP="008A6B83">
      <w:pPr>
        <w:pStyle w:val="Poetry"/>
      </w:pPr>
      <w:r w:rsidRPr="008A6B83">
        <w:t xml:space="preserve">would that like him I still were covered up, </w:t>
      </w:r>
    </w:p>
    <w:p w14:paraId="359956F4" w14:textId="4F775091" w:rsidR="000276C6" w:rsidRDefault="000276C6" w:rsidP="008A6B83">
      <w:pPr>
        <w:pStyle w:val="Poetry"/>
      </w:pPr>
      <w:r w:rsidRPr="008A6B83">
        <w:t>for I should then fear neither claw nor hook!”</w:t>
      </w:r>
    </w:p>
    <w:p w14:paraId="2F5AAF61" w14:textId="77777777" w:rsidR="008A6B83" w:rsidRPr="008A6B83" w:rsidRDefault="008A6B83" w:rsidP="008A6B83">
      <w:pPr>
        <w:pStyle w:val="Poetry"/>
      </w:pPr>
    </w:p>
    <w:p w14:paraId="56A9AD80" w14:textId="3A7EFF94" w:rsidR="000276C6" w:rsidRPr="008A6B83" w:rsidRDefault="000276C6" w:rsidP="008A6B83">
      <w:pPr>
        <w:pStyle w:val="Poetry"/>
      </w:pPr>
      <w:r w:rsidRPr="008A6B83">
        <w:t>Here Libicocco said: “We’ve borne too much!”</w:t>
      </w:r>
    </w:p>
    <w:p w14:paraId="1CBB18A5" w14:textId="77777777" w:rsidR="008A6B83" w:rsidRDefault="000276C6" w:rsidP="008A6B83">
      <w:pPr>
        <w:pStyle w:val="Poetry"/>
      </w:pPr>
      <w:r w:rsidRPr="008A6B83">
        <w:t xml:space="preserve">and with his hook so seized him by the arm, </w:t>
      </w:r>
    </w:p>
    <w:p w14:paraId="4671DFB1" w14:textId="351FB6F8" w:rsidR="000276C6" w:rsidRPr="008A6B83" w:rsidRDefault="000276C6" w:rsidP="008A6B83">
      <w:pPr>
        <w:pStyle w:val="Poetry"/>
      </w:pPr>
      <w:r w:rsidRPr="008A6B83">
        <w:t>and tore it, that he carried off a piece.</w:t>
      </w:r>
    </w:p>
    <w:p w14:paraId="1F055A16" w14:textId="77777777" w:rsidR="008A6B83" w:rsidRDefault="000276C6" w:rsidP="008A6B83">
      <w:pPr>
        <w:pStyle w:val="Poetry"/>
      </w:pPr>
      <w:r w:rsidRPr="008A6B83">
        <w:t xml:space="preserve">And Draghignazzo also wished to clutch him </w:t>
      </w:r>
    </w:p>
    <w:p w14:paraId="199F5B20" w14:textId="50AD2F88" w:rsidR="000276C6" w:rsidRPr="008A6B83" w:rsidRDefault="000276C6" w:rsidP="008A6B83">
      <w:pPr>
        <w:pStyle w:val="Poetry"/>
      </w:pPr>
      <w:r w:rsidRPr="008A6B83">
        <w:t>down at his legs; but their decurion then</w:t>
      </w:r>
    </w:p>
    <w:p w14:paraId="11779B97" w14:textId="7CC9756E" w:rsidR="000276C6" w:rsidRDefault="000276C6" w:rsidP="008A6B83">
      <w:pPr>
        <w:pStyle w:val="Poetry"/>
      </w:pPr>
      <w:r w:rsidRPr="008A6B83">
        <w:t>turned right around at them with threatening looks.</w:t>
      </w:r>
    </w:p>
    <w:p w14:paraId="57AAF48C" w14:textId="77777777" w:rsidR="008A6B83" w:rsidRPr="008A6B83" w:rsidRDefault="008A6B83" w:rsidP="008A6B83">
      <w:pPr>
        <w:pStyle w:val="Poetry"/>
      </w:pPr>
    </w:p>
    <w:p w14:paraId="12B1C36D" w14:textId="77777777" w:rsidR="008A6B83" w:rsidRDefault="000276C6" w:rsidP="008A6B83">
      <w:pPr>
        <w:pStyle w:val="Poetry"/>
      </w:pPr>
      <w:r w:rsidRPr="008A6B83">
        <w:t xml:space="preserve">When they were somewhat pacified again, </w:t>
      </w:r>
    </w:p>
    <w:p w14:paraId="2EC8248E" w14:textId="77777777" w:rsidR="008A6B83" w:rsidRDefault="000276C6" w:rsidP="008A6B83">
      <w:pPr>
        <w:pStyle w:val="Poetry"/>
      </w:pPr>
      <w:r w:rsidRPr="008A6B83">
        <w:t>of him, who still was looking at his wound,</w:t>
      </w:r>
    </w:p>
    <w:p w14:paraId="3498B5D7" w14:textId="4F2F1EA5" w:rsidR="000276C6" w:rsidRPr="008A6B83" w:rsidRDefault="000276C6" w:rsidP="008A6B83">
      <w:pPr>
        <w:pStyle w:val="Poetry"/>
      </w:pPr>
      <w:r w:rsidRPr="008A6B83">
        <w:t>my Leader asked without delay: “Who, then,</w:t>
      </w:r>
    </w:p>
    <w:p w14:paraId="6184C59B" w14:textId="77777777" w:rsidR="000276C6" w:rsidRPr="008A6B83" w:rsidRDefault="000276C6" w:rsidP="008A6B83">
      <w:pPr>
        <w:pStyle w:val="Poetry"/>
      </w:pPr>
      <w:r w:rsidRPr="008A6B83">
        <w:t>was he, from whom thou tookst unlucky leave,</w:t>
      </w:r>
    </w:p>
    <w:p w14:paraId="3D9DB69B" w14:textId="017E0784" w:rsidR="000276C6" w:rsidRDefault="000276C6" w:rsidP="008A6B83">
      <w:pPr>
        <w:pStyle w:val="Poetry"/>
      </w:pPr>
      <w:r w:rsidRPr="008A6B83">
        <w:t>as thou hast said, to land upon the shore?”</w:t>
      </w:r>
    </w:p>
    <w:p w14:paraId="5AF3036E" w14:textId="77777777" w:rsidR="008A6B83" w:rsidRPr="008A6B83" w:rsidRDefault="008A6B83" w:rsidP="008A6B83">
      <w:pPr>
        <w:pStyle w:val="Poetry"/>
      </w:pPr>
    </w:p>
    <w:p w14:paraId="61754F14" w14:textId="77777777" w:rsidR="008A6B83" w:rsidRDefault="000276C6" w:rsidP="008A6B83">
      <w:pPr>
        <w:pStyle w:val="Poetry"/>
      </w:pPr>
      <w:r w:rsidRPr="008A6B83">
        <w:lastRenderedPageBreak/>
        <w:t xml:space="preserve">And he made answer: “That was Fra Gomita, </w:t>
      </w:r>
    </w:p>
    <w:p w14:paraId="66733657" w14:textId="37D780CF" w:rsidR="000276C6" w:rsidRPr="008A6B83" w:rsidRDefault="000276C6" w:rsidP="008A6B83">
      <w:pPr>
        <w:pStyle w:val="Poetry"/>
      </w:pPr>
      <w:r w:rsidRPr="008A6B83">
        <w:t>Gallura’s man, a vessel of all fraud,</w:t>
      </w:r>
    </w:p>
    <w:p w14:paraId="6CF8A63B" w14:textId="77777777" w:rsidR="000276C6" w:rsidRPr="008A6B83" w:rsidRDefault="000276C6" w:rsidP="008A6B83">
      <w:pPr>
        <w:pStyle w:val="Poetry"/>
      </w:pPr>
      <w:r w:rsidRPr="008A6B83">
        <w:t>who, when he held in hand his master’s foes,</w:t>
      </w:r>
    </w:p>
    <w:p w14:paraId="1A0E2497" w14:textId="77777777" w:rsidR="000276C6" w:rsidRPr="008A6B83" w:rsidRDefault="000276C6" w:rsidP="008A6B83">
      <w:pPr>
        <w:pStyle w:val="Poetry"/>
      </w:pPr>
      <w:r w:rsidRPr="008A6B83">
        <w:t>so dealt with them that each is glad. Their money</w:t>
      </w:r>
    </w:p>
    <w:p w14:paraId="2B9E71C6" w14:textId="7E772B9A" w:rsidR="000276C6" w:rsidRPr="008A6B83" w:rsidRDefault="000276C6" w:rsidP="008A6B83">
      <w:pPr>
        <w:pStyle w:val="Poetry"/>
      </w:pPr>
      <w:r w:rsidRPr="008A6B83">
        <w:t>he took, and, as he puts it, let them all</w:t>
      </w:r>
    </w:p>
    <w:p w14:paraId="787F8641" w14:textId="77777777" w:rsidR="000276C6" w:rsidRPr="008A6B83" w:rsidRDefault="000276C6" w:rsidP="008A6B83">
      <w:pPr>
        <w:pStyle w:val="Poetry"/>
      </w:pPr>
      <w:r w:rsidRPr="008A6B83">
        <w:t>off easy, and even in other offices</w:t>
      </w:r>
    </w:p>
    <w:p w14:paraId="4F4E56D6" w14:textId="77777777" w:rsidR="000276C6" w:rsidRPr="008A6B83" w:rsidRDefault="000276C6" w:rsidP="008A6B83">
      <w:pPr>
        <w:pStyle w:val="Poetry"/>
      </w:pPr>
      <w:r w:rsidRPr="008A6B83">
        <w:t>was not a petty, but a first rate grafter.</w:t>
      </w:r>
    </w:p>
    <w:p w14:paraId="7372D390" w14:textId="77777777" w:rsidR="006F4074" w:rsidRDefault="000276C6" w:rsidP="008A6B83">
      <w:pPr>
        <w:pStyle w:val="Poetry"/>
      </w:pPr>
      <w:r w:rsidRPr="008A6B83">
        <w:t xml:space="preserve">With him Don Michel Zanche of Logodoro </w:t>
      </w:r>
    </w:p>
    <w:p w14:paraId="0B6626E3" w14:textId="508AAF45" w:rsidR="000276C6" w:rsidRPr="008A6B83" w:rsidRDefault="000276C6" w:rsidP="008A6B83">
      <w:pPr>
        <w:pStyle w:val="Poetry"/>
      </w:pPr>
      <w:r w:rsidRPr="008A6B83">
        <w:t>associates; and never do their tongues</w:t>
      </w:r>
    </w:p>
    <w:p w14:paraId="68EE8F74" w14:textId="4A00A961" w:rsidR="000276C6" w:rsidRPr="008A6B83" w:rsidRDefault="000276C6" w:rsidP="008A6B83">
      <w:pPr>
        <w:pStyle w:val="Poetry"/>
      </w:pPr>
      <w:r w:rsidRPr="008A6B83">
        <w:t>feel tired out by talking of Sardinia.</w:t>
      </w:r>
    </w:p>
    <w:p w14:paraId="34F8622D" w14:textId="77777777" w:rsidR="006F4074" w:rsidRDefault="000276C6" w:rsidP="008A6B83">
      <w:pPr>
        <w:pStyle w:val="Poetry"/>
      </w:pPr>
      <w:r w:rsidRPr="008A6B83">
        <w:t xml:space="preserve">But oh! Look at the other grinning there! </w:t>
      </w:r>
    </w:p>
    <w:p w14:paraId="6F99E7AD" w14:textId="77777777" w:rsidR="006F4074" w:rsidRDefault="000276C6" w:rsidP="008A6B83">
      <w:pPr>
        <w:pStyle w:val="Poetry"/>
      </w:pPr>
      <w:r w:rsidRPr="008A6B83">
        <w:t xml:space="preserve">More would I say, but am afraid lest that one </w:t>
      </w:r>
    </w:p>
    <w:p w14:paraId="23024FCD" w14:textId="7E59C3F7" w:rsidR="000276C6" w:rsidRDefault="000276C6" w:rsidP="008A6B83">
      <w:pPr>
        <w:pStyle w:val="Poetry"/>
      </w:pPr>
      <w:r w:rsidRPr="008A6B83">
        <w:t>be making ready now to claw my skin.”</w:t>
      </w:r>
    </w:p>
    <w:p w14:paraId="54BFDF21" w14:textId="77777777" w:rsidR="006F4074" w:rsidRPr="008A6B83" w:rsidRDefault="006F4074" w:rsidP="008A6B83">
      <w:pPr>
        <w:pStyle w:val="Poetry"/>
      </w:pPr>
    </w:p>
    <w:p w14:paraId="2ABC2C36" w14:textId="77777777" w:rsidR="000276C6" w:rsidRPr="008A6B83" w:rsidRDefault="000276C6" w:rsidP="008A6B83">
      <w:pPr>
        <w:pStyle w:val="Poetry"/>
      </w:pPr>
      <w:r w:rsidRPr="008A6B83">
        <w:t>Then the great provost turned toward Farfarello,</w:t>
      </w:r>
    </w:p>
    <w:p w14:paraId="0FF8EB10" w14:textId="2EEC2F84" w:rsidR="000276C6" w:rsidRPr="008A6B83" w:rsidRDefault="000276C6" w:rsidP="008A6B83">
      <w:pPr>
        <w:pStyle w:val="Poetry"/>
      </w:pPr>
      <w:r w:rsidRPr="008A6B83">
        <w:t>who rolled his eyes as if he meant to strike,</w:t>
      </w:r>
    </w:p>
    <w:p w14:paraId="5B5E7750" w14:textId="35E7A1B0" w:rsidR="000276C6" w:rsidRDefault="000276C6" w:rsidP="008A6B83">
      <w:pPr>
        <w:pStyle w:val="Poetry"/>
      </w:pPr>
      <w:r w:rsidRPr="008A6B83">
        <w:t>and said: “Off yonder, thou malicious bird!”</w:t>
      </w:r>
    </w:p>
    <w:p w14:paraId="1232A266" w14:textId="77777777" w:rsidR="006F4074" w:rsidRPr="008A6B83" w:rsidRDefault="006F4074" w:rsidP="008A6B83">
      <w:pPr>
        <w:pStyle w:val="Poetry"/>
      </w:pPr>
    </w:p>
    <w:p w14:paraId="5214223C" w14:textId="77777777" w:rsidR="000276C6" w:rsidRPr="008A6B83" w:rsidRDefault="000276C6" w:rsidP="008A6B83">
      <w:pPr>
        <w:pStyle w:val="Poetry"/>
      </w:pPr>
      <w:r w:rsidRPr="008A6B83">
        <w:t>“If you desire” thereat began again</w:t>
      </w:r>
    </w:p>
    <w:p w14:paraId="69724065" w14:textId="77777777" w:rsidR="000276C6" w:rsidRPr="008A6B83" w:rsidRDefault="000276C6" w:rsidP="008A6B83">
      <w:pPr>
        <w:pStyle w:val="Poetry"/>
      </w:pPr>
      <w:r w:rsidRPr="008A6B83">
        <w:t>the terror-stricken man, “to see or hear</w:t>
      </w:r>
    </w:p>
    <w:p w14:paraId="102D2578" w14:textId="77777777" w:rsidR="000276C6" w:rsidRPr="006F4074" w:rsidRDefault="000276C6" w:rsidP="006F4074">
      <w:pPr>
        <w:pStyle w:val="Poetry"/>
      </w:pPr>
      <w:r w:rsidRPr="006F4074">
        <w:t>Tuscans or Lombards, I will have some come.</w:t>
      </w:r>
    </w:p>
    <w:p w14:paraId="2F03307B" w14:textId="3CC0C3CC" w:rsidR="000276C6" w:rsidRPr="006F4074" w:rsidRDefault="000276C6" w:rsidP="006F4074">
      <w:pPr>
        <w:pStyle w:val="Poetry"/>
      </w:pPr>
      <w:r w:rsidRPr="006F4074">
        <w:t>But let the Evil Claws here stand aside</w:t>
      </w:r>
    </w:p>
    <w:p w14:paraId="6A9F67AA" w14:textId="77777777" w:rsidR="006F4074" w:rsidRDefault="000276C6" w:rsidP="006F4074">
      <w:pPr>
        <w:pStyle w:val="Poetry"/>
      </w:pPr>
      <w:r w:rsidRPr="006F4074">
        <w:t xml:space="preserve">a little, that their vengeance be not feared, </w:t>
      </w:r>
    </w:p>
    <w:p w14:paraId="2867A7E4" w14:textId="4A2438AF" w:rsidR="000276C6" w:rsidRPr="006F4074" w:rsidRDefault="000276C6" w:rsidP="006F4074">
      <w:pPr>
        <w:pStyle w:val="Poetry"/>
      </w:pPr>
      <w:r w:rsidRPr="006F4074">
        <w:t>and I, while sitting in this very place,</w:t>
      </w:r>
    </w:p>
    <w:p w14:paraId="6BA27691" w14:textId="77777777" w:rsidR="006F4074" w:rsidRDefault="000276C6" w:rsidP="006F4074">
      <w:pPr>
        <w:pStyle w:val="Poetry"/>
      </w:pPr>
      <w:r w:rsidRPr="006F4074">
        <w:t xml:space="preserve">for one that I am, shall make seven come out, </w:t>
      </w:r>
    </w:p>
    <w:p w14:paraId="2BA09B10" w14:textId="0058D9A6" w:rsidR="000276C6" w:rsidRPr="006F4074" w:rsidRDefault="000276C6" w:rsidP="006F4074">
      <w:pPr>
        <w:pStyle w:val="Poetry"/>
      </w:pPr>
      <w:r w:rsidRPr="006F4074">
        <w:t>when I shall whistle, as our wont it is,</w:t>
      </w:r>
    </w:p>
    <w:p w14:paraId="4B69885B" w14:textId="4A5613F4" w:rsidR="000276C6" w:rsidRDefault="000276C6" w:rsidP="006F4074">
      <w:pPr>
        <w:pStyle w:val="Poetry"/>
      </w:pPr>
      <w:r w:rsidRPr="006F4074">
        <w:t>when any one of us protrudes himself.”</w:t>
      </w:r>
    </w:p>
    <w:p w14:paraId="634846EA" w14:textId="77777777" w:rsidR="006F4074" w:rsidRPr="006F4074" w:rsidRDefault="006F4074" w:rsidP="006F4074">
      <w:pPr>
        <w:pStyle w:val="Poetry"/>
      </w:pPr>
    </w:p>
    <w:p w14:paraId="2AA0F934" w14:textId="77777777" w:rsidR="000276C6" w:rsidRPr="006F4074" w:rsidRDefault="000276C6" w:rsidP="006F4074">
      <w:pPr>
        <w:pStyle w:val="Poetry"/>
      </w:pPr>
      <w:r w:rsidRPr="006F4074">
        <w:t>Cagnazzo at this speech his muzzle raised,</w:t>
      </w:r>
    </w:p>
    <w:p w14:paraId="22C102DE" w14:textId="77777777" w:rsidR="006F4074" w:rsidRDefault="000276C6" w:rsidP="006F4074">
      <w:pPr>
        <w:pStyle w:val="Poetry"/>
      </w:pPr>
      <w:r w:rsidRPr="006F4074">
        <w:t xml:space="preserve">and shook his head, and said: “Hear the sly trick </w:t>
      </w:r>
    </w:p>
    <w:p w14:paraId="7C851A2D" w14:textId="6197BE69" w:rsidR="000276C6" w:rsidRDefault="000276C6" w:rsidP="006F4074">
      <w:pPr>
        <w:pStyle w:val="Poetry"/>
      </w:pPr>
      <w:r w:rsidRPr="006F4074">
        <w:t>devised by him to cast himself below!”</w:t>
      </w:r>
    </w:p>
    <w:p w14:paraId="1570B217" w14:textId="77777777" w:rsidR="006F4074" w:rsidRPr="006F4074" w:rsidRDefault="006F4074" w:rsidP="006F4074">
      <w:pPr>
        <w:pStyle w:val="Poetry"/>
      </w:pPr>
    </w:p>
    <w:p w14:paraId="194A2BD5" w14:textId="77777777" w:rsidR="000276C6" w:rsidRPr="006F4074" w:rsidRDefault="000276C6" w:rsidP="006F4074">
      <w:pPr>
        <w:pStyle w:val="Poetry"/>
      </w:pPr>
      <w:r w:rsidRPr="006F4074">
        <w:t>Then he, who frauds in great abundance had,</w:t>
      </w:r>
    </w:p>
    <w:p w14:paraId="4D804B0B" w14:textId="30DE394A" w:rsidR="000276C6" w:rsidRPr="006F4074" w:rsidRDefault="000276C6" w:rsidP="006F4074">
      <w:pPr>
        <w:pStyle w:val="Poetry"/>
      </w:pPr>
      <w:r w:rsidRPr="006F4074">
        <w:t>replied to him: “Tricky indeed am I,</w:t>
      </w:r>
    </w:p>
    <w:p w14:paraId="4DCBB578" w14:textId="584886B3" w:rsidR="000276C6" w:rsidRDefault="000276C6" w:rsidP="006F4074">
      <w:pPr>
        <w:pStyle w:val="Poetry"/>
      </w:pPr>
      <w:r w:rsidRPr="006F4074">
        <w:t>when for my mates a greater pain I win!”</w:t>
      </w:r>
    </w:p>
    <w:p w14:paraId="7164716B" w14:textId="77777777" w:rsidR="006F4074" w:rsidRPr="006F4074" w:rsidRDefault="006F4074" w:rsidP="006F4074">
      <w:pPr>
        <w:pStyle w:val="Poetry"/>
      </w:pPr>
    </w:p>
    <w:p w14:paraId="3F224C58" w14:textId="77777777" w:rsidR="006F4074" w:rsidRDefault="000276C6" w:rsidP="006F4074">
      <w:pPr>
        <w:pStyle w:val="Poetry"/>
      </w:pPr>
      <w:r w:rsidRPr="006F4074">
        <w:t xml:space="preserve">Here Alichìn could not control himself, </w:t>
      </w:r>
    </w:p>
    <w:p w14:paraId="1AFD9995" w14:textId="35600165" w:rsidR="000276C6" w:rsidRPr="006F4074" w:rsidRDefault="000276C6" w:rsidP="006F4074">
      <w:pPr>
        <w:pStyle w:val="Poetry"/>
      </w:pPr>
      <w:r w:rsidRPr="006F4074">
        <w:t>but said, in opposition to the rest:</w:t>
      </w:r>
    </w:p>
    <w:p w14:paraId="0DF9AC91" w14:textId="77777777" w:rsidR="000276C6" w:rsidRPr="006F4074" w:rsidRDefault="000276C6" w:rsidP="006F4074">
      <w:pPr>
        <w:pStyle w:val="Poetry"/>
      </w:pPr>
      <w:r w:rsidRPr="006F4074">
        <w:t>“I shall not gallop after thee, in case</w:t>
      </w:r>
    </w:p>
    <w:p w14:paraId="3E5DFC6F" w14:textId="4E6C1792" w:rsidR="000276C6" w:rsidRPr="006F4074" w:rsidRDefault="000276C6" w:rsidP="006F4074">
      <w:pPr>
        <w:pStyle w:val="Poetry"/>
      </w:pPr>
      <w:r w:rsidRPr="006F4074">
        <w:t>thou dive, but o’er the pitch shall beat my wings;</w:t>
      </w:r>
      <w:r w:rsidRPr="006F4074">
        <w:tab/>
      </w:r>
    </w:p>
    <w:p w14:paraId="260AB861" w14:textId="77777777" w:rsidR="006F4074" w:rsidRDefault="000276C6" w:rsidP="006F4074">
      <w:pPr>
        <w:pStyle w:val="Poetry"/>
      </w:pPr>
      <w:r w:rsidRPr="006F4074">
        <w:t xml:space="preserve">the ridge abandoned, be the bank a screen, </w:t>
      </w:r>
    </w:p>
    <w:p w14:paraId="36AA0C49" w14:textId="04502B59" w:rsidR="000276C6" w:rsidRDefault="000276C6" w:rsidP="006F4074">
      <w:pPr>
        <w:pStyle w:val="Poetry"/>
      </w:pPr>
      <w:r w:rsidRPr="006F4074">
        <w:t>to see if thou alone art more than we!”</w:t>
      </w:r>
    </w:p>
    <w:p w14:paraId="129B9B19" w14:textId="77777777" w:rsidR="006F4074" w:rsidRPr="006F4074" w:rsidRDefault="006F4074" w:rsidP="006F4074">
      <w:pPr>
        <w:pStyle w:val="Poetry"/>
      </w:pPr>
    </w:p>
    <w:p w14:paraId="34A61DD1" w14:textId="77777777" w:rsidR="000276C6" w:rsidRPr="006F4074" w:rsidRDefault="000276C6" w:rsidP="006F4074">
      <w:pPr>
        <w:pStyle w:val="Poetry"/>
      </w:pPr>
      <w:r w:rsidRPr="006F4074">
        <w:t>Now, Reader, of a new sport shalt thou hear!</w:t>
      </w:r>
    </w:p>
    <w:p w14:paraId="63D2B7D6" w14:textId="77777777" w:rsidR="000276C6" w:rsidRPr="006F4074" w:rsidRDefault="000276C6" w:rsidP="006F4074">
      <w:pPr>
        <w:pStyle w:val="Poetry"/>
      </w:pPr>
      <w:r w:rsidRPr="006F4074">
        <w:t>Each turned his eyes the other way; and he</w:t>
      </w:r>
    </w:p>
    <w:p w14:paraId="25E36F93" w14:textId="1EC033E9" w:rsidR="000276C6" w:rsidRPr="006F4074" w:rsidRDefault="000276C6" w:rsidP="006F4074">
      <w:pPr>
        <w:pStyle w:val="Poetry"/>
      </w:pPr>
      <w:r w:rsidRPr="006F4074">
        <w:t>the first, who had thereto been most opposed.</w:t>
      </w:r>
    </w:p>
    <w:p w14:paraId="287CF89A" w14:textId="77777777" w:rsidR="006F4074" w:rsidRDefault="000276C6" w:rsidP="006F4074">
      <w:pPr>
        <w:pStyle w:val="Poetry"/>
      </w:pPr>
      <w:r w:rsidRPr="006F4074">
        <w:t xml:space="preserve">The Navarrese chose well his time, stood firmly </w:t>
      </w:r>
    </w:p>
    <w:p w14:paraId="213C2449" w14:textId="4E94408B" w:rsidR="000276C6" w:rsidRPr="006F4074" w:rsidRDefault="000276C6" w:rsidP="006F4074">
      <w:pPr>
        <w:pStyle w:val="Poetry"/>
      </w:pPr>
      <w:r w:rsidRPr="006F4074">
        <w:t>upon the ground, and, jumping suddenly,</w:t>
      </w:r>
    </w:p>
    <w:p w14:paraId="1B48BBBF" w14:textId="77777777" w:rsidR="000276C6" w:rsidRPr="006F4074" w:rsidRDefault="000276C6" w:rsidP="006F4074">
      <w:pPr>
        <w:pStyle w:val="Poetry"/>
      </w:pPr>
      <w:r w:rsidRPr="006F4074">
        <w:t>from what they purposed freed himself thereby.</w:t>
      </w:r>
    </w:p>
    <w:p w14:paraId="50573CD7" w14:textId="77777777" w:rsidR="000276C6" w:rsidRPr="006F4074" w:rsidRDefault="000276C6" w:rsidP="006F4074">
      <w:pPr>
        <w:pStyle w:val="Poetry"/>
      </w:pPr>
      <w:r w:rsidRPr="006F4074">
        <w:t>For this each felt himself to blame, but most</w:t>
      </w:r>
    </w:p>
    <w:p w14:paraId="3DC5F59F" w14:textId="040ABE77" w:rsidR="000276C6" w:rsidRPr="006F4074" w:rsidRDefault="000276C6" w:rsidP="006F4074">
      <w:pPr>
        <w:pStyle w:val="Poetry"/>
      </w:pPr>
      <w:r w:rsidRPr="006F4074">
        <w:t>the one who of the loss had been the cause;</w:t>
      </w:r>
    </w:p>
    <w:p w14:paraId="6E6CB5B7" w14:textId="77777777" w:rsidR="000276C6" w:rsidRPr="006F4074" w:rsidRDefault="000276C6" w:rsidP="006F4074">
      <w:pPr>
        <w:pStyle w:val="Poetry"/>
      </w:pPr>
      <w:r w:rsidRPr="006F4074">
        <w:t>hence he moved first, and shouted: “Thou art caught!”</w:t>
      </w:r>
    </w:p>
    <w:p w14:paraId="5B842F54" w14:textId="77777777" w:rsidR="000276C6" w:rsidRPr="006F4074" w:rsidRDefault="000276C6" w:rsidP="006F4074">
      <w:pPr>
        <w:pStyle w:val="Poetry"/>
      </w:pPr>
      <w:r w:rsidRPr="006F4074">
        <w:t>But little did it profit him; for wings</w:t>
      </w:r>
    </w:p>
    <w:p w14:paraId="5A7503CE" w14:textId="77777777" w:rsidR="006F4074" w:rsidRDefault="000276C6" w:rsidP="006F4074">
      <w:pPr>
        <w:pStyle w:val="Poetry"/>
      </w:pPr>
      <w:r w:rsidRPr="006F4074">
        <w:t xml:space="preserve">could not outmeasure fear; as one went under, </w:t>
      </w:r>
    </w:p>
    <w:p w14:paraId="7918A179" w14:textId="2B3990CE" w:rsidR="000276C6" w:rsidRPr="006F4074" w:rsidRDefault="000276C6" w:rsidP="006F4074">
      <w:pPr>
        <w:pStyle w:val="Poetry"/>
      </w:pPr>
      <w:r w:rsidRPr="006F4074">
        <w:t>the other, flying upward, raised his breast;</w:t>
      </w:r>
    </w:p>
    <w:p w14:paraId="40F797BE" w14:textId="05A74FF5" w:rsidR="000276C6" w:rsidRPr="006F4074" w:rsidRDefault="000276C6" w:rsidP="006F4074">
      <w:pPr>
        <w:pStyle w:val="Poetry"/>
      </w:pPr>
      <w:r w:rsidRPr="006F4074">
        <w:t>nor different is the speed with which a duck</w:t>
      </w:r>
    </w:p>
    <w:p w14:paraId="35EF66D8" w14:textId="77777777" w:rsidR="006F4074" w:rsidRDefault="000276C6" w:rsidP="006F4074">
      <w:pPr>
        <w:pStyle w:val="Poetry"/>
      </w:pPr>
      <w:r w:rsidRPr="006F4074">
        <w:t xml:space="preserve">dives under water, when a hawk draws near, </w:t>
      </w:r>
    </w:p>
    <w:p w14:paraId="7585265E" w14:textId="3C493287" w:rsidR="000276C6" w:rsidRDefault="000276C6" w:rsidP="006F4074">
      <w:pPr>
        <w:pStyle w:val="Poetry"/>
      </w:pPr>
      <w:r w:rsidRPr="006F4074">
        <w:t>who, vexed and baffled thus, flies up again.</w:t>
      </w:r>
    </w:p>
    <w:p w14:paraId="5F243883" w14:textId="77777777" w:rsidR="006F4074" w:rsidRPr="006F4074" w:rsidRDefault="006F4074" w:rsidP="006F4074">
      <w:pPr>
        <w:pStyle w:val="Poetry"/>
      </w:pPr>
    </w:p>
    <w:p w14:paraId="101DD5E5" w14:textId="77777777" w:rsidR="000276C6" w:rsidRPr="006F4074" w:rsidRDefault="000276C6" w:rsidP="006F4074">
      <w:pPr>
        <w:pStyle w:val="Poetry"/>
      </w:pPr>
      <w:r w:rsidRPr="006F4074">
        <w:t>Then Calcabrina, angered by the flout,</w:t>
      </w:r>
    </w:p>
    <w:p w14:paraId="63A35B7A" w14:textId="77777777" w:rsidR="000276C6" w:rsidRPr="006F4074" w:rsidRDefault="000276C6" w:rsidP="006F4074">
      <w:pPr>
        <w:pStyle w:val="Poetry"/>
      </w:pPr>
      <w:r w:rsidRPr="006F4074">
        <w:t>flew out behind him, glad that one escaped,</w:t>
      </w:r>
    </w:p>
    <w:p w14:paraId="0CF93462" w14:textId="2C1110D8" w:rsidR="000276C6" w:rsidRPr="006F4074" w:rsidRDefault="000276C6" w:rsidP="006F4074">
      <w:pPr>
        <w:pStyle w:val="Poetry"/>
      </w:pPr>
      <w:r w:rsidRPr="006F4074">
        <w:t>because it let him scuffle with the other;</w:t>
      </w:r>
    </w:p>
    <w:p w14:paraId="4F5B5E01" w14:textId="77777777" w:rsidR="000276C6" w:rsidRPr="006F4074" w:rsidRDefault="000276C6" w:rsidP="006F4074">
      <w:pPr>
        <w:pStyle w:val="Poetry"/>
      </w:pPr>
      <w:r w:rsidRPr="006F4074">
        <w:t>and then, the grafter having disappeared,</w:t>
      </w:r>
    </w:p>
    <w:p w14:paraId="526D777C" w14:textId="77777777" w:rsidR="006F4074" w:rsidRDefault="000276C6" w:rsidP="006F4074">
      <w:pPr>
        <w:pStyle w:val="Poetry"/>
      </w:pPr>
      <w:r w:rsidRPr="006F4074">
        <w:t xml:space="preserve">he turned his claws upon his own companion, </w:t>
      </w:r>
    </w:p>
    <w:p w14:paraId="7122E1FD" w14:textId="77777777" w:rsidR="006F4074" w:rsidRDefault="000276C6" w:rsidP="006F4074">
      <w:pPr>
        <w:pStyle w:val="Poetry"/>
      </w:pPr>
      <w:r w:rsidRPr="006F4074">
        <w:t xml:space="preserve">and grappled with him o’er the ditch; but he, </w:t>
      </w:r>
    </w:p>
    <w:p w14:paraId="7F32345C" w14:textId="4C8DA5EA" w:rsidR="000276C6" w:rsidRPr="006F4074" w:rsidRDefault="000276C6" w:rsidP="006F4074">
      <w:pPr>
        <w:pStyle w:val="Poetry"/>
      </w:pPr>
      <w:r w:rsidRPr="006F4074">
        <w:t>being, indeed, a fighting sparrow-hawk</w:t>
      </w:r>
    </w:p>
    <w:p w14:paraId="440FB21F" w14:textId="63631643" w:rsidR="000276C6" w:rsidRPr="006F4074" w:rsidRDefault="000276C6" w:rsidP="006F4074">
      <w:pPr>
        <w:pStyle w:val="Poetry"/>
      </w:pPr>
      <w:r w:rsidRPr="006F4074">
        <w:t>fitted to claw him well, they both fell down</w:t>
      </w:r>
    </w:p>
    <w:p w14:paraId="77CA30E1" w14:textId="77777777" w:rsidR="006F4074" w:rsidRDefault="000276C6" w:rsidP="006F4074">
      <w:pPr>
        <w:pStyle w:val="Poetry"/>
      </w:pPr>
      <w:r w:rsidRPr="006F4074">
        <w:t xml:space="preserve">into the middle of the boiling fen. </w:t>
      </w:r>
    </w:p>
    <w:p w14:paraId="29311D1D" w14:textId="6B5A06F7" w:rsidR="000276C6" w:rsidRPr="006F4074" w:rsidRDefault="000276C6" w:rsidP="006F4074">
      <w:pPr>
        <w:pStyle w:val="Poetry"/>
      </w:pPr>
      <w:r w:rsidRPr="006F4074">
        <w:t>A sudden separator was the heat;</w:t>
      </w:r>
    </w:p>
    <w:p w14:paraId="5C36B0CF" w14:textId="77777777" w:rsidR="000276C6" w:rsidRPr="006F4074" w:rsidRDefault="000276C6" w:rsidP="006F4074">
      <w:pPr>
        <w:pStyle w:val="Poetry"/>
      </w:pPr>
      <w:r w:rsidRPr="006F4074">
        <w:t>but rising thence was quite impossible,</w:t>
      </w:r>
    </w:p>
    <w:p w14:paraId="3929D5C8" w14:textId="22C23162" w:rsidR="000276C6" w:rsidRDefault="000276C6" w:rsidP="006F4074">
      <w:pPr>
        <w:pStyle w:val="Poetry"/>
      </w:pPr>
      <w:r w:rsidRPr="006F4074">
        <w:lastRenderedPageBreak/>
        <w:t>they had their wings so limed with sticky pitch.</w:t>
      </w:r>
    </w:p>
    <w:p w14:paraId="0EED4A01" w14:textId="77777777" w:rsidR="006F4074" w:rsidRPr="006F4074" w:rsidRDefault="006F4074" w:rsidP="006F4074">
      <w:pPr>
        <w:pStyle w:val="Poetry"/>
      </w:pPr>
    </w:p>
    <w:p w14:paraId="14FB38AB" w14:textId="2033B0DA" w:rsidR="000276C6" w:rsidRPr="006F4074" w:rsidRDefault="000276C6" w:rsidP="006F4074">
      <w:pPr>
        <w:pStyle w:val="Poetry"/>
      </w:pPr>
      <w:r w:rsidRPr="006F4074">
        <w:t>Then Barbariccia, vexed as were the rest,</w:t>
      </w:r>
    </w:p>
    <w:p w14:paraId="790C634A" w14:textId="77777777" w:rsidR="006F4074" w:rsidRDefault="000276C6" w:rsidP="006F4074">
      <w:pPr>
        <w:pStyle w:val="Poetry"/>
      </w:pPr>
      <w:r w:rsidRPr="006F4074">
        <w:t xml:space="preserve">his mates, had four of them with all their hooks </w:t>
      </w:r>
    </w:p>
    <w:p w14:paraId="04B9B7E4" w14:textId="7A1454F6" w:rsidR="000276C6" w:rsidRPr="006F4074" w:rsidRDefault="000276C6" w:rsidP="006F4074">
      <w:pPr>
        <w:pStyle w:val="Poetry"/>
      </w:pPr>
      <w:r w:rsidRPr="006F4074">
        <w:t>fly to the other bank; on both sides then</w:t>
      </w:r>
    </w:p>
    <w:p w14:paraId="63D0490B" w14:textId="77777777" w:rsidR="000276C6" w:rsidRPr="006F4074" w:rsidRDefault="000276C6" w:rsidP="006F4074">
      <w:pPr>
        <w:pStyle w:val="Poetry"/>
      </w:pPr>
      <w:r w:rsidRPr="006F4074">
        <w:t>they speedily descended to their posts,</w:t>
      </w:r>
    </w:p>
    <w:p w14:paraId="488F1312" w14:textId="77777777" w:rsidR="000276C6" w:rsidRPr="006F4074" w:rsidRDefault="000276C6" w:rsidP="006F4074">
      <w:pPr>
        <w:pStyle w:val="Poetry"/>
      </w:pPr>
      <w:r w:rsidRPr="006F4074">
        <w:t>and stretched their hooks out toward the pitch-</w:t>
      </w:r>
    </w:p>
    <w:p w14:paraId="69293384" w14:textId="2746F88C" w:rsidR="000276C6" w:rsidRDefault="000276C6" w:rsidP="006F4074">
      <w:pPr>
        <w:pStyle w:val="Poetry"/>
      </w:pPr>
      <w:r>
        <w:t>belimed,</w:t>
      </w:r>
      <w:r>
        <w:rPr>
          <w:spacing w:val="-7"/>
        </w:rPr>
        <w:t xml:space="preserve"> </w:t>
      </w:r>
      <w:r>
        <w:t>who</w:t>
      </w:r>
      <w:r>
        <w:rPr>
          <w:spacing w:val="-6"/>
        </w:rPr>
        <w:t xml:space="preserve"> </w:t>
      </w:r>
      <w:r>
        <w:t>now</w:t>
      </w:r>
      <w:r>
        <w:rPr>
          <w:spacing w:val="-6"/>
        </w:rPr>
        <w:t xml:space="preserve"> </w:t>
      </w:r>
      <w:r>
        <w:t>were</w:t>
      </w:r>
      <w:r>
        <w:rPr>
          <w:spacing w:val="-6"/>
        </w:rPr>
        <w:t xml:space="preserve"> </w:t>
      </w:r>
      <w:r>
        <w:t>cooked</w:t>
      </w:r>
      <w:r>
        <w:rPr>
          <w:spacing w:val="-6"/>
        </w:rPr>
        <w:t xml:space="preserve"> </w:t>
      </w:r>
      <w:r>
        <w:t>inside</w:t>
      </w:r>
      <w:r>
        <w:rPr>
          <w:spacing w:val="-7"/>
        </w:rPr>
        <w:t xml:space="preserve"> </w:t>
      </w:r>
      <w:r>
        <w:t>their</w:t>
      </w:r>
      <w:r>
        <w:rPr>
          <w:spacing w:val="-6"/>
        </w:rPr>
        <w:t xml:space="preserve"> </w:t>
      </w:r>
      <w:r>
        <w:t>crusted</w:t>
      </w:r>
      <w:r>
        <w:rPr>
          <w:spacing w:val="-6"/>
        </w:rPr>
        <w:t xml:space="preserve"> </w:t>
      </w:r>
      <w:r>
        <w:t>hides;</w:t>
      </w:r>
    </w:p>
    <w:p w14:paraId="6CAA3F6B" w14:textId="68B9ECD9" w:rsidR="000276C6" w:rsidRDefault="000276C6" w:rsidP="006F4074">
      <w:pPr>
        <w:pStyle w:val="Poetry"/>
      </w:pPr>
      <w:r>
        <w:t>and,</w:t>
      </w:r>
      <w:r>
        <w:rPr>
          <w:spacing w:val="-2"/>
        </w:rPr>
        <w:t xml:space="preserve"> </w:t>
      </w:r>
      <w:r>
        <w:t>thus</w:t>
      </w:r>
      <w:r>
        <w:rPr>
          <w:spacing w:val="-2"/>
        </w:rPr>
        <w:t xml:space="preserve"> </w:t>
      </w:r>
      <w:r>
        <w:t>embarrassed,</w:t>
      </w:r>
      <w:r>
        <w:rPr>
          <w:spacing w:val="-1"/>
        </w:rPr>
        <w:t xml:space="preserve"> </w:t>
      </w:r>
      <w:r>
        <w:t>we</w:t>
      </w:r>
      <w:r>
        <w:rPr>
          <w:spacing w:val="-2"/>
        </w:rPr>
        <w:t xml:space="preserve"> </w:t>
      </w:r>
      <w:r>
        <w:t>abandoned</w:t>
      </w:r>
      <w:r>
        <w:rPr>
          <w:spacing w:val="-2"/>
        </w:rPr>
        <w:t xml:space="preserve"> </w:t>
      </w:r>
      <w:r>
        <w:t>them.</w:t>
      </w:r>
    </w:p>
    <w:p w14:paraId="3FC02071" w14:textId="77777777" w:rsidR="006F4074" w:rsidRDefault="006F4074" w:rsidP="006F4074">
      <w:pPr>
        <w:pStyle w:val="Poetry"/>
      </w:pPr>
    </w:p>
    <w:p w14:paraId="5A4FDE5C" w14:textId="77777777" w:rsidR="000276C6" w:rsidRPr="006F4074" w:rsidRDefault="000276C6" w:rsidP="006F4074">
      <w:pPr>
        <w:pStyle w:val="Heading3"/>
      </w:pPr>
      <w:r w:rsidRPr="006F4074">
        <w:t>Inferno XXIII</w:t>
      </w:r>
    </w:p>
    <w:p w14:paraId="45125E3E" w14:textId="77777777" w:rsidR="000276C6" w:rsidRPr="006F4074" w:rsidRDefault="000276C6" w:rsidP="006F4074">
      <w:pPr>
        <w:pStyle w:val="Heading4"/>
      </w:pPr>
      <w:r w:rsidRPr="006F4074">
        <w:t>The Eighth Circle. Fraud The Sixth Trench. Hypocrites</w:t>
      </w:r>
    </w:p>
    <w:p w14:paraId="6CB63CCC" w14:textId="77777777" w:rsidR="000276C6" w:rsidRPr="006F4074" w:rsidRDefault="000276C6" w:rsidP="006F4074">
      <w:pPr>
        <w:pStyle w:val="Poetry"/>
      </w:pPr>
      <w:r w:rsidRPr="006F4074">
        <w:t>Silent, alone, and unaccompanied,</w:t>
      </w:r>
    </w:p>
    <w:p w14:paraId="24DC5381" w14:textId="77777777" w:rsidR="006F4074" w:rsidRDefault="000276C6" w:rsidP="006F4074">
      <w:pPr>
        <w:pStyle w:val="Poetry"/>
      </w:pPr>
      <w:r w:rsidRPr="006F4074">
        <w:t xml:space="preserve">we went along, one first and one behind, </w:t>
      </w:r>
    </w:p>
    <w:p w14:paraId="26475ADE" w14:textId="337C4093" w:rsidR="000276C6" w:rsidRDefault="000276C6" w:rsidP="006F4074">
      <w:pPr>
        <w:pStyle w:val="Poetry"/>
      </w:pPr>
      <w:r w:rsidRPr="006F4074">
        <w:t>as Minor Friars go when on the road.</w:t>
      </w:r>
    </w:p>
    <w:p w14:paraId="40C61088" w14:textId="77777777" w:rsidR="006F4074" w:rsidRPr="006F4074" w:rsidRDefault="006F4074" w:rsidP="006F4074">
      <w:pPr>
        <w:pStyle w:val="Poetry"/>
      </w:pPr>
    </w:p>
    <w:p w14:paraId="1A75BAC3" w14:textId="77777777" w:rsidR="000276C6" w:rsidRPr="006F4074" w:rsidRDefault="000276C6" w:rsidP="006F4074">
      <w:pPr>
        <w:pStyle w:val="Poetry"/>
      </w:pPr>
      <w:r w:rsidRPr="006F4074">
        <w:t>My thoughts, by reason of the present brawl,</w:t>
      </w:r>
    </w:p>
    <w:p w14:paraId="318A8296" w14:textId="6BDB2EEF" w:rsidR="000276C6" w:rsidRPr="006F4074" w:rsidRDefault="000276C6" w:rsidP="006F4074">
      <w:pPr>
        <w:pStyle w:val="Poetry"/>
      </w:pPr>
      <w:r w:rsidRPr="006F4074">
        <w:t>were turned to Aesop’s fable, that wherein</w:t>
      </w:r>
    </w:p>
    <w:p w14:paraId="0A19C91C" w14:textId="77777777" w:rsidR="006F4074" w:rsidRDefault="000276C6" w:rsidP="006F4074">
      <w:pPr>
        <w:pStyle w:val="Poetry"/>
      </w:pPr>
      <w:r w:rsidRPr="006F4074">
        <w:t xml:space="preserve">he talks about the frog and mouse; for ‘now’ </w:t>
      </w:r>
    </w:p>
    <w:p w14:paraId="5E97AEBF" w14:textId="77777777" w:rsidR="006F4074" w:rsidRDefault="000276C6" w:rsidP="006F4074">
      <w:pPr>
        <w:pStyle w:val="Poetry"/>
      </w:pPr>
      <w:r w:rsidRPr="006F4074">
        <w:t xml:space="preserve">and ‘at this moment’ are no more alike, </w:t>
      </w:r>
    </w:p>
    <w:p w14:paraId="29C093BA" w14:textId="1A44DB24" w:rsidR="000276C6" w:rsidRPr="006F4074" w:rsidRDefault="000276C6" w:rsidP="006F4074">
      <w:pPr>
        <w:pStyle w:val="Poetry"/>
      </w:pPr>
      <w:r w:rsidRPr="006F4074">
        <w:t>than one is like the other, if beginning</w:t>
      </w:r>
    </w:p>
    <w:p w14:paraId="5BF01B3D" w14:textId="77777777" w:rsidR="000276C6" w:rsidRPr="006F4074" w:rsidRDefault="000276C6" w:rsidP="006F4074">
      <w:pPr>
        <w:pStyle w:val="Poetry"/>
      </w:pPr>
      <w:r w:rsidRPr="006F4074">
        <w:t>and end be linked by an attentive mind.</w:t>
      </w:r>
    </w:p>
    <w:p w14:paraId="2551D6BE" w14:textId="28B284EA" w:rsidR="000276C6" w:rsidRPr="006F4074" w:rsidRDefault="000276C6" w:rsidP="006F4074">
      <w:pPr>
        <w:pStyle w:val="Poetry"/>
      </w:pPr>
      <w:r w:rsidRPr="006F4074">
        <w:t>And ev’n as one thought from another springs,</w:t>
      </w:r>
    </w:p>
    <w:p w14:paraId="4FA7F9DC" w14:textId="77777777" w:rsidR="000276C6" w:rsidRPr="006F4074" w:rsidRDefault="000276C6" w:rsidP="006F4074">
      <w:pPr>
        <w:pStyle w:val="Poetry"/>
      </w:pPr>
      <w:r w:rsidRPr="006F4074">
        <w:t>so, next, from that one was another born,</w:t>
      </w:r>
    </w:p>
    <w:p w14:paraId="7A2947A8" w14:textId="77777777" w:rsidR="000276C6" w:rsidRPr="006F4074" w:rsidRDefault="000276C6" w:rsidP="006F4074">
      <w:pPr>
        <w:pStyle w:val="Poetry"/>
      </w:pPr>
      <w:r w:rsidRPr="006F4074">
        <w:t>which doubled my first fear. Hence thus I thought:</w:t>
      </w:r>
    </w:p>
    <w:p w14:paraId="53F1DC60" w14:textId="77777777" w:rsidR="006F4074" w:rsidRDefault="000276C6" w:rsidP="006F4074">
      <w:pPr>
        <w:pStyle w:val="Poetry"/>
      </w:pPr>
      <w:r w:rsidRPr="006F4074">
        <w:t xml:space="preserve">“These devils have been scorned on our account, </w:t>
      </w:r>
    </w:p>
    <w:p w14:paraId="1CAEF6F6" w14:textId="63A1DEEB" w:rsidR="000276C6" w:rsidRPr="006F4074" w:rsidRDefault="000276C6" w:rsidP="006F4074">
      <w:pPr>
        <w:pStyle w:val="Poetry"/>
      </w:pPr>
      <w:r w:rsidRPr="006F4074">
        <w:t>and with such injury and scoff, indeed,</w:t>
      </w:r>
    </w:p>
    <w:p w14:paraId="7F4509D0" w14:textId="1A976E0B" w:rsidR="000276C6" w:rsidRPr="006F4074" w:rsidRDefault="000276C6" w:rsidP="006F4074">
      <w:pPr>
        <w:pStyle w:val="Poetry"/>
      </w:pPr>
      <w:r w:rsidRPr="006F4074">
        <w:t>that I believe that they are greatly vexed.</w:t>
      </w:r>
      <w:r w:rsidRPr="006F4074">
        <w:tab/>
      </w:r>
    </w:p>
    <w:p w14:paraId="52C2EE4E" w14:textId="77777777" w:rsidR="006F4074" w:rsidRDefault="000276C6" w:rsidP="006F4074">
      <w:pPr>
        <w:pStyle w:val="Poetry"/>
      </w:pPr>
      <w:r w:rsidRPr="006F4074">
        <w:t xml:space="preserve">If anger to ill-will be joined, they’ll come </w:t>
      </w:r>
    </w:p>
    <w:p w14:paraId="11C60749" w14:textId="77777777" w:rsidR="006F4074" w:rsidRDefault="000276C6" w:rsidP="006F4074">
      <w:pPr>
        <w:pStyle w:val="Poetry"/>
      </w:pPr>
      <w:r w:rsidRPr="006F4074">
        <w:t xml:space="preserve">more fiercely after us, than doth a dog </w:t>
      </w:r>
    </w:p>
    <w:p w14:paraId="16967796" w14:textId="751234C3" w:rsidR="000276C6" w:rsidRDefault="000276C6" w:rsidP="006F4074">
      <w:pPr>
        <w:pStyle w:val="Poetry"/>
      </w:pPr>
      <w:r w:rsidRPr="006F4074">
        <w:t>the rabbit which he seizes with his teeth.”</w:t>
      </w:r>
    </w:p>
    <w:p w14:paraId="567F1459" w14:textId="77777777" w:rsidR="006F4074" w:rsidRPr="006F4074" w:rsidRDefault="006F4074" w:rsidP="006F4074">
      <w:pPr>
        <w:pStyle w:val="Poetry"/>
      </w:pPr>
    </w:p>
    <w:p w14:paraId="25767542" w14:textId="77777777" w:rsidR="000276C6" w:rsidRPr="006F4074" w:rsidRDefault="000276C6" w:rsidP="006F4074">
      <w:pPr>
        <w:pStyle w:val="Poetry"/>
      </w:pPr>
      <w:r w:rsidRPr="006F4074">
        <w:t>Already was I feeling all my hair</w:t>
      </w:r>
    </w:p>
    <w:p w14:paraId="4C7D2E8E" w14:textId="391C772F" w:rsidR="000276C6" w:rsidRPr="006F4074" w:rsidRDefault="000276C6" w:rsidP="006F4074">
      <w:pPr>
        <w:pStyle w:val="Poetry"/>
      </w:pPr>
      <w:r w:rsidRPr="006F4074">
        <w:t>bristling with fear, when, gazing back intent,</w:t>
      </w:r>
    </w:p>
    <w:p w14:paraId="0B22896B" w14:textId="77777777" w:rsidR="006F4074" w:rsidRDefault="000276C6" w:rsidP="006F4074">
      <w:pPr>
        <w:pStyle w:val="Poetry"/>
      </w:pPr>
      <w:r w:rsidRPr="006F4074">
        <w:lastRenderedPageBreak/>
        <w:t xml:space="preserve">I said: “If, Teacher, thou hide not thyself </w:t>
      </w:r>
    </w:p>
    <w:p w14:paraId="2B3F55D1" w14:textId="77777777" w:rsidR="006F4074" w:rsidRDefault="000276C6" w:rsidP="006F4074">
      <w:pPr>
        <w:pStyle w:val="Poetry"/>
      </w:pPr>
      <w:r w:rsidRPr="006F4074">
        <w:t xml:space="preserve">and me with speed, I dread the Evilclaws; </w:t>
      </w:r>
    </w:p>
    <w:p w14:paraId="29CD8FFB" w14:textId="77777777" w:rsidR="006F4074" w:rsidRDefault="000276C6" w:rsidP="006F4074">
      <w:pPr>
        <w:pStyle w:val="Poetry"/>
      </w:pPr>
      <w:r w:rsidRPr="006F4074">
        <w:t xml:space="preserve">we have them now behind us, and I so </w:t>
      </w:r>
    </w:p>
    <w:p w14:paraId="796FE5A8" w14:textId="4E195963" w:rsidR="000276C6" w:rsidRDefault="000276C6" w:rsidP="006F4074">
      <w:pPr>
        <w:pStyle w:val="Poetry"/>
      </w:pPr>
      <w:r w:rsidRPr="006F4074">
        <w:t>imagine them, that I already feel them.”</w:t>
      </w:r>
    </w:p>
    <w:p w14:paraId="3D871690" w14:textId="77777777" w:rsidR="006F4074" w:rsidRPr="006F4074" w:rsidRDefault="006F4074" w:rsidP="006F4074">
      <w:pPr>
        <w:pStyle w:val="Poetry"/>
      </w:pPr>
    </w:p>
    <w:p w14:paraId="54CA69B2" w14:textId="310183AF" w:rsidR="000276C6" w:rsidRPr="006F4074" w:rsidRDefault="000276C6" w:rsidP="006F4074">
      <w:pPr>
        <w:pStyle w:val="Poetry"/>
      </w:pPr>
      <w:r w:rsidRPr="006F4074">
        <w:t>And he: “If I were made of leaded glass,</w:t>
      </w:r>
    </w:p>
    <w:p w14:paraId="1704BCDE" w14:textId="77777777" w:rsidR="006F4074" w:rsidRDefault="000276C6" w:rsidP="006F4074">
      <w:pPr>
        <w:pStyle w:val="Poetry"/>
      </w:pPr>
      <w:r w:rsidRPr="006F4074">
        <w:t xml:space="preserve">thine outward image I would not reflect </w:t>
      </w:r>
    </w:p>
    <w:p w14:paraId="7445C1AE" w14:textId="22259653" w:rsidR="000276C6" w:rsidRPr="006F4074" w:rsidRDefault="000276C6" w:rsidP="006F4074">
      <w:pPr>
        <w:pStyle w:val="Poetry"/>
      </w:pPr>
      <w:r w:rsidRPr="006F4074">
        <w:t>more quickly than thine inward I receive.</w:t>
      </w:r>
    </w:p>
    <w:p w14:paraId="24E5AC8B" w14:textId="77777777" w:rsidR="006F4074" w:rsidRDefault="000276C6" w:rsidP="006F4074">
      <w:pPr>
        <w:pStyle w:val="Poetry"/>
      </w:pPr>
      <w:r w:rsidRPr="006F4074">
        <w:t xml:space="preserve">Even now thy thoughts were coming among mine </w:t>
      </w:r>
    </w:p>
    <w:p w14:paraId="33241F41" w14:textId="2BCE5027" w:rsidR="000276C6" w:rsidRPr="006F4074" w:rsidRDefault="000276C6" w:rsidP="006F4074">
      <w:pPr>
        <w:pStyle w:val="Poetry"/>
      </w:pPr>
      <w:r w:rsidRPr="006F4074">
        <w:t>with outlook and intent so similar,</w:t>
      </w:r>
    </w:p>
    <w:p w14:paraId="0BCFE1F3" w14:textId="4E25D8C5" w:rsidR="000276C6" w:rsidRPr="006F4074" w:rsidRDefault="000276C6" w:rsidP="006F4074">
      <w:pPr>
        <w:pStyle w:val="Poetry"/>
      </w:pPr>
      <w:r w:rsidRPr="006F4074">
        <w:t>that I with both a single purpose formed.</w:t>
      </w:r>
      <w:r w:rsidRPr="006F4074">
        <w:tab/>
      </w:r>
    </w:p>
    <w:p w14:paraId="411BD8E1" w14:textId="77777777" w:rsidR="000276C6" w:rsidRPr="006F4074" w:rsidRDefault="000276C6" w:rsidP="006F4074">
      <w:pPr>
        <w:pStyle w:val="Poetry"/>
      </w:pPr>
      <w:r w:rsidRPr="006F4074">
        <w:t>If it be true the right bank slopeth so,</w:t>
      </w:r>
    </w:p>
    <w:p w14:paraId="37357914" w14:textId="77777777" w:rsidR="006F4074" w:rsidRDefault="000276C6" w:rsidP="006F4074">
      <w:pPr>
        <w:pStyle w:val="Poetry"/>
      </w:pPr>
      <w:r w:rsidRPr="006F4074">
        <w:t xml:space="preserve">that to the following trench we can descend, </w:t>
      </w:r>
    </w:p>
    <w:p w14:paraId="645C1304" w14:textId="1972B83A" w:rsidR="000276C6" w:rsidRDefault="000276C6" w:rsidP="006F4074">
      <w:pPr>
        <w:pStyle w:val="Poetry"/>
      </w:pPr>
      <w:r w:rsidRPr="006F4074">
        <w:t>we shall escape from this imagined chase.”</w:t>
      </w:r>
    </w:p>
    <w:p w14:paraId="6112593E" w14:textId="77777777" w:rsidR="006F4074" w:rsidRPr="006F4074" w:rsidRDefault="006F4074" w:rsidP="006F4074">
      <w:pPr>
        <w:pStyle w:val="Poetry"/>
      </w:pPr>
    </w:p>
    <w:p w14:paraId="3B527425" w14:textId="77777777" w:rsidR="000276C6" w:rsidRPr="006F4074" w:rsidRDefault="000276C6" w:rsidP="006F4074">
      <w:pPr>
        <w:pStyle w:val="Poetry"/>
      </w:pPr>
      <w:r w:rsidRPr="006F4074">
        <w:t>He had not finished telling me his plan,</w:t>
      </w:r>
    </w:p>
    <w:p w14:paraId="653E744C" w14:textId="6165C7FE" w:rsidR="000276C6" w:rsidRPr="006F4074" w:rsidRDefault="000276C6" w:rsidP="006F4074">
      <w:pPr>
        <w:pStyle w:val="Poetry"/>
      </w:pPr>
      <w:r w:rsidRPr="006F4074">
        <w:t>when not far off I saw them coming on</w:t>
      </w:r>
    </w:p>
    <w:p w14:paraId="2800850B" w14:textId="18B64753" w:rsidR="000276C6" w:rsidRDefault="000276C6" w:rsidP="006F4074">
      <w:pPr>
        <w:pStyle w:val="Poetry"/>
      </w:pPr>
      <w:r w:rsidRPr="006F4074">
        <w:t>with wings outspread, intent on seizing us.</w:t>
      </w:r>
    </w:p>
    <w:p w14:paraId="23DAEBC8" w14:textId="77777777" w:rsidR="006F4074" w:rsidRPr="006F4074" w:rsidRDefault="006F4074" w:rsidP="006F4074">
      <w:pPr>
        <w:pStyle w:val="Poetry"/>
      </w:pPr>
    </w:p>
    <w:p w14:paraId="6F920E70" w14:textId="77777777" w:rsidR="006F4074" w:rsidRDefault="000276C6" w:rsidP="006F4074">
      <w:pPr>
        <w:pStyle w:val="Poetry"/>
      </w:pPr>
      <w:r w:rsidRPr="006F4074">
        <w:t xml:space="preserve">My Leader then took hold of me at once, </w:t>
      </w:r>
    </w:p>
    <w:p w14:paraId="3CD3EF45" w14:textId="77777777" w:rsidR="006F4074" w:rsidRDefault="000276C6" w:rsidP="006F4074">
      <w:pPr>
        <w:pStyle w:val="Poetry"/>
      </w:pPr>
      <w:r w:rsidRPr="006F4074">
        <w:t xml:space="preserve">even as a mother, by the noise aroused, </w:t>
      </w:r>
    </w:p>
    <w:p w14:paraId="36FCAD05" w14:textId="5140C50A" w:rsidR="000276C6" w:rsidRPr="006F4074" w:rsidRDefault="000276C6" w:rsidP="006F4074">
      <w:pPr>
        <w:pStyle w:val="Poetry"/>
      </w:pPr>
      <w:r w:rsidRPr="006F4074">
        <w:t>and seeing close to her the burning flames,</w:t>
      </w:r>
    </w:p>
    <w:p w14:paraId="1686713C" w14:textId="564E64F0" w:rsidR="000276C6" w:rsidRPr="006F4074" w:rsidRDefault="000276C6" w:rsidP="006F4074">
      <w:pPr>
        <w:pStyle w:val="Poetry"/>
      </w:pPr>
      <w:r w:rsidRPr="006F4074">
        <w:t>seizes her child and flees, and doth not stop,</w:t>
      </w:r>
    </w:p>
    <w:p w14:paraId="7E8B9D08" w14:textId="77777777" w:rsidR="006F4074" w:rsidRDefault="000276C6" w:rsidP="006F4074">
      <w:pPr>
        <w:pStyle w:val="Poetry"/>
      </w:pPr>
      <w:r w:rsidRPr="006F4074">
        <w:t xml:space="preserve">since caring more for him than for herself, </w:t>
      </w:r>
    </w:p>
    <w:p w14:paraId="3EB2CB29" w14:textId="1883421A" w:rsidR="000276C6" w:rsidRPr="006F4074" w:rsidRDefault="000276C6" w:rsidP="006F4074">
      <w:pPr>
        <w:pStyle w:val="Poetry"/>
      </w:pPr>
      <w:r w:rsidRPr="006F4074">
        <w:t>even long enough to clothe her with a shift;</w:t>
      </w:r>
    </w:p>
    <w:p w14:paraId="1E18FB7D" w14:textId="77777777" w:rsidR="006F4074" w:rsidRDefault="000276C6" w:rsidP="006F4074">
      <w:pPr>
        <w:pStyle w:val="Poetry"/>
      </w:pPr>
      <w:r w:rsidRPr="006F4074">
        <w:t xml:space="preserve">and downward from the ridge of that hard bank, </w:t>
      </w:r>
    </w:p>
    <w:p w14:paraId="6C28BEDB" w14:textId="4D1447F2" w:rsidR="000276C6" w:rsidRPr="006F4074" w:rsidRDefault="000276C6" w:rsidP="006F4074">
      <w:pPr>
        <w:pStyle w:val="Poetry"/>
      </w:pPr>
      <w:r w:rsidRPr="006F4074">
        <w:t>his back he yielded to the hanging rock,</w:t>
      </w:r>
    </w:p>
    <w:p w14:paraId="722EC507" w14:textId="7E19E20F" w:rsidR="000276C6" w:rsidRPr="006F4074" w:rsidRDefault="000276C6" w:rsidP="006F4074">
      <w:pPr>
        <w:pStyle w:val="Poetry"/>
      </w:pPr>
      <w:r w:rsidRPr="006F4074">
        <w:t>which closes one side of the following trench.</w:t>
      </w:r>
    </w:p>
    <w:p w14:paraId="5923C17A" w14:textId="77777777" w:rsidR="000276C6" w:rsidRDefault="000276C6" w:rsidP="000276C6">
      <w:pPr>
        <w:pStyle w:val="BodyText"/>
      </w:pPr>
    </w:p>
    <w:p w14:paraId="6D6A421B" w14:textId="77777777" w:rsidR="006F4074" w:rsidRDefault="000276C6" w:rsidP="006F4074">
      <w:pPr>
        <w:pStyle w:val="Poetry"/>
      </w:pPr>
      <w:r w:rsidRPr="006F4074">
        <w:t xml:space="preserve">Water ne’er moved as swiftly through a sluice, </w:t>
      </w:r>
    </w:p>
    <w:p w14:paraId="4BC251BE" w14:textId="42024DAA" w:rsidR="000276C6" w:rsidRPr="006F4074" w:rsidRDefault="000276C6" w:rsidP="006F4074">
      <w:pPr>
        <w:pStyle w:val="Poetry"/>
      </w:pPr>
      <w:r w:rsidRPr="006F4074">
        <w:t>to turn the overshot wheel of a mill,</w:t>
      </w:r>
    </w:p>
    <w:p w14:paraId="0D7CBD77" w14:textId="77777777" w:rsidR="006F4074" w:rsidRDefault="000276C6" w:rsidP="006F4074">
      <w:pPr>
        <w:pStyle w:val="Poetry"/>
      </w:pPr>
      <w:r w:rsidRPr="006F4074">
        <w:t xml:space="preserve">when closest to the paddles it approaches, </w:t>
      </w:r>
    </w:p>
    <w:p w14:paraId="78C6B97E" w14:textId="2076ED5D" w:rsidR="000276C6" w:rsidRPr="006F4074" w:rsidRDefault="000276C6" w:rsidP="006F4074">
      <w:pPr>
        <w:pStyle w:val="Poetry"/>
      </w:pPr>
      <w:r w:rsidRPr="006F4074">
        <w:t>as did my Teacher o’er that selvage-bank,</w:t>
      </w:r>
    </w:p>
    <w:p w14:paraId="7AC6FDF2" w14:textId="7305A188" w:rsidR="000276C6" w:rsidRPr="006F4074" w:rsidRDefault="000276C6" w:rsidP="006F4074">
      <w:pPr>
        <w:pStyle w:val="Poetry"/>
        <w:tabs>
          <w:tab w:val="left" w:pos="720"/>
          <w:tab w:val="left" w:pos="1440"/>
          <w:tab w:val="left" w:pos="2160"/>
          <w:tab w:val="left" w:pos="2880"/>
          <w:tab w:val="left" w:pos="3600"/>
          <w:tab w:val="left" w:pos="4320"/>
          <w:tab w:val="center" w:pos="5400"/>
        </w:tabs>
      </w:pPr>
      <w:r w:rsidRPr="006F4074">
        <w:t>bearing me down with him upon his back,</w:t>
      </w:r>
    </w:p>
    <w:p w14:paraId="3F0931C3" w14:textId="3A12DD43" w:rsidR="000276C6" w:rsidRDefault="000276C6" w:rsidP="006F4074">
      <w:pPr>
        <w:pStyle w:val="Poetry"/>
      </w:pPr>
      <w:r w:rsidRPr="006F4074">
        <w:t>as though his son I were, and not his mate.</w:t>
      </w:r>
    </w:p>
    <w:p w14:paraId="00BF1AC0" w14:textId="77777777" w:rsidR="006F4074" w:rsidRPr="006F4074" w:rsidRDefault="006F4074" w:rsidP="006F4074">
      <w:pPr>
        <w:pStyle w:val="Poetry"/>
      </w:pPr>
    </w:p>
    <w:p w14:paraId="33F23AE4" w14:textId="77777777" w:rsidR="006F4074" w:rsidRDefault="000276C6" w:rsidP="006F4074">
      <w:pPr>
        <w:pStyle w:val="Poetry"/>
      </w:pPr>
      <w:r w:rsidRPr="006F4074">
        <w:t xml:space="preserve">His feet had hardly reached the trench’s bed </w:t>
      </w:r>
    </w:p>
    <w:p w14:paraId="577E8AB1" w14:textId="77777777" w:rsidR="006F4074" w:rsidRDefault="000276C6" w:rsidP="006F4074">
      <w:pPr>
        <w:pStyle w:val="Poetry"/>
      </w:pPr>
      <w:r w:rsidRPr="006F4074">
        <w:t xml:space="preserve">below, when they were on the ridge above, </w:t>
      </w:r>
    </w:p>
    <w:p w14:paraId="5EC6E1A0" w14:textId="6ECA0714" w:rsidR="000276C6" w:rsidRPr="006F4074" w:rsidRDefault="000276C6" w:rsidP="006F4074">
      <w:pPr>
        <w:pStyle w:val="Poetry"/>
      </w:pPr>
      <w:r w:rsidRPr="006F4074">
        <w:t>just over us; but naught was now to fear;</w:t>
      </w:r>
    </w:p>
    <w:p w14:paraId="0ECAA486" w14:textId="0F2D7456" w:rsidR="000276C6" w:rsidRPr="006F4074" w:rsidRDefault="000276C6" w:rsidP="006F4074">
      <w:pPr>
        <w:pStyle w:val="Poetry"/>
      </w:pPr>
      <w:r w:rsidRPr="006F4074">
        <w:t>because the Providence on high, which willed</w:t>
      </w:r>
    </w:p>
    <w:p w14:paraId="4736BD8E" w14:textId="77777777" w:rsidR="006F4074" w:rsidRDefault="000276C6" w:rsidP="006F4074">
      <w:pPr>
        <w:pStyle w:val="Poetry"/>
      </w:pPr>
      <w:r w:rsidRPr="006F4074">
        <w:t xml:space="preserve">to place them in the fifth trench as its servants, </w:t>
      </w:r>
    </w:p>
    <w:p w14:paraId="0F1663A7" w14:textId="1A12D43E" w:rsidR="000276C6" w:rsidRDefault="000276C6" w:rsidP="006F4074">
      <w:pPr>
        <w:pStyle w:val="Poetry"/>
      </w:pPr>
      <w:r w:rsidRPr="006F4074">
        <w:t>takes from them all the power of leaving it.</w:t>
      </w:r>
    </w:p>
    <w:p w14:paraId="5F651854" w14:textId="77777777" w:rsidR="006F4074" w:rsidRPr="006F4074" w:rsidRDefault="006F4074" w:rsidP="006F4074">
      <w:pPr>
        <w:pStyle w:val="Poetry"/>
      </w:pPr>
    </w:p>
    <w:p w14:paraId="2A94624B" w14:textId="77777777" w:rsidR="006F4074" w:rsidRDefault="000276C6" w:rsidP="006F4074">
      <w:pPr>
        <w:pStyle w:val="Poetry"/>
      </w:pPr>
      <w:r w:rsidRPr="006F4074">
        <w:t>A painted people found we there below,</w:t>
      </w:r>
    </w:p>
    <w:p w14:paraId="68F9AF45" w14:textId="198BA207" w:rsidR="000276C6" w:rsidRPr="006F4074" w:rsidRDefault="000276C6" w:rsidP="006F4074">
      <w:pPr>
        <w:pStyle w:val="Poetry"/>
      </w:pPr>
      <w:r w:rsidRPr="006F4074">
        <w:t>who, moving with exceedingly slow steps,</w:t>
      </w:r>
    </w:p>
    <w:p w14:paraId="4DC5CD59" w14:textId="5E77E846" w:rsidR="000276C6" w:rsidRPr="006F4074" w:rsidRDefault="000276C6" w:rsidP="006F4074">
      <w:pPr>
        <w:pStyle w:val="Poetry"/>
      </w:pPr>
      <w:r w:rsidRPr="006F4074">
        <w:t>shed tears, and in their looks appeared subdued</w:t>
      </w:r>
    </w:p>
    <w:p w14:paraId="3467660D" w14:textId="77777777" w:rsidR="006F4074" w:rsidRDefault="000276C6" w:rsidP="006F4074">
      <w:pPr>
        <w:pStyle w:val="Poetry"/>
      </w:pPr>
      <w:r w:rsidRPr="006F4074">
        <w:t xml:space="preserve">and weary. Cloaks they had equipped with cowls </w:t>
      </w:r>
    </w:p>
    <w:p w14:paraId="330908DF" w14:textId="77777777" w:rsidR="006F4074" w:rsidRDefault="000276C6" w:rsidP="006F4074">
      <w:pPr>
        <w:pStyle w:val="Poetry"/>
      </w:pPr>
      <w:r w:rsidRPr="006F4074">
        <w:t xml:space="preserve">lowered before their eyes, and cut like those </w:t>
      </w:r>
    </w:p>
    <w:p w14:paraId="0BBD93C5" w14:textId="77777777" w:rsidR="006F4074" w:rsidRDefault="000276C6" w:rsidP="006F4074">
      <w:pPr>
        <w:pStyle w:val="Poetry"/>
      </w:pPr>
      <w:r w:rsidRPr="006F4074">
        <w:t xml:space="preserve">which in Cologne are fashioned for her monks. </w:t>
      </w:r>
    </w:p>
    <w:p w14:paraId="38639CA9" w14:textId="7CA61D43" w:rsidR="000276C6" w:rsidRPr="006F4074" w:rsidRDefault="000276C6" w:rsidP="006F4074">
      <w:pPr>
        <w:pStyle w:val="Poetry"/>
      </w:pPr>
      <w:r w:rsidRPr="006F4074">
        <w:t>So gilded outside are they that they dazzle;</w:t>
      </w:r>
    </w:p>
    <w:p w14:paraId="607DC441" w14:textId="322879B5" w:rsidR="000276C6" w:rsidRPr="006F4074" w:rsidRDefault="000276C6" w:rsidP="006F4074">
      <w:pPr>
        <w:pStyle w:val="Poetry"/>
      </w:pPr>
      <w:r w:rsidRPr="006F4074">
        <w:t>but inside all are lead, and of such weight,</w:t>
      </w:r>
    </w:p>
    <w:p w14:paraId="71989071" w14:textId="77777777" w:rsidR="006F4074" w:rsidRDefault="000276C6" w:rsidP="006F4074">
      <w:pPr>
        <w:pStyle w:val="Poetry"/>
      </w:pPr>
      <w:r w:rsidRPr="006F4074">
        <w:t xml:space="preserve">that those which Frederick clothed men with were </w:t>
      </w:r>
    </w:p>
    <w:p w14:paraId="53DEC8AE" w14:textId="04EA2389" w:rsidR="000276C6" w:rsidRDefault="000276C6" w:rsidP="006F4074">
      <w:pPr>
        <w:pStyle w:val="Poetry"/>
      </w:pPr>
      <w:r w:rsidRPr="006F4074">
        <w:t>straw. O cloak that wearies through eternity!</w:t>
      </w:r>
    </w:p>
    <w:p w14:paraId="2561E236" w14:textId="77777777" w:rsidR="006F4074" w:rsidRPr="006F4074" w:rsidRDefault="006F4074" w:rsidP="006F4074">
      <w:pPr>
        <w:pStyle w:val="Poetry"/>
      </w:pPr>
    </w:p>
    <w:p w14:paraId="24C59799" w14:textId="77777777" w:rsidR="000276C6" w:rsidRPr="006F4074" w:rsidRDefault="000276C6" w:rsidP="006F4074">
      <w:pPr>
        <w:pStyle w:val="Poetry"/>
      </w:pPr>
      <w:r w:rsidRPr="006F4074">
        <w:t>We turned again, as ever, to the left,</w:t>
      </w:r>
    </w:p>
    <w:p w14:paraId="4B55A0FF" w14:textId="77777777" w:rsidR="000276C6" w:rsidRPr="006F4074" w:rsidRDefault="000276C6" w:rsidP="006F4074">
      <w:pPr>
        <w:pStyle w:val="Poetry"/>
      </w:pPr>
      <w:r w:rsidRPr="006F4074">
        <w:t>along with them, intent on their sad plaint;</w:t>
      </w:r>
    </w:p>
    <w:p w14:paraId="2F0E3D5D" w14:textId="48B8BEBD" w:rsidR="000276C6" w:rsidRPr="006F4074" w:rsidRDefault="000276C6" w:rsidP="006F4074">
      <w:pPr>
        <w:pStyle w:val="Poetry"/>
      </w:pPr>
      <w:r w:rsidRPr="006F4074">
        <w:t>but, owing to the weight, that weary folk</w:t>
      </w:r>
      <w:r w:rsidRPr="006F4074">
        <w:tab/>
      </w:r>
    </w:p>
    <w:p w14:paraId="52AE642A" w14:textId="77777777" w:rsidR="006F4074" w:rsidRDefault="000276C6" w:rsidP="006F4074">
      <w:pPr>
        <w:pStyle w:val="Poetry"/>
      </w:pPr>
      <w:r w:rsidRPr="006F4074">
        <w:t xml:space="preserve">came on so slowly, that new company </w:t>
      </w:r>
    </w:p>
    <w:p w14:paraId="5054F3BF" w14:textId="727A2370" w:rsidR="000276C6" w:rsidRPr="006F4074" w:rsidRDefault="000276C6" w:rsidP="006F4074">
      <w:pPr>
        <w:pStyle w:val="Poetry"/>
      </w:pPr>
      <w:r w:rsidRPr="006F4074">
        <w:t>we had at every motion of our legs.</w:t>
      </w:r>
    </w:p>
    <w:p w14:paraId="6617D3DB" w14:textId="77777777" w:rsidR="000276C6" w:rsidRPr="006F4074" w:rsidRDefault="000276C6" w:rsidP="006F4074">
      <w:pPr>
        <w:pStyle w:val="Poetry"/>
      </w:pPr>
      <w:r w:rsidRPr="006F4074">
        <w:t>Hence to my Leader I: “Contrive to find</w:t>
      </w:r>
    </w:p>
    <w:p w14:paraId="3B2760DC" w14:textId="77777777" w:rsidR="000276C6" w:rsidRPr="006F4074" w:rsidRDefault="000276C6" w:rsidP="006F4074">
      <w:pPr>
        <w:pStyle w:val="Poetry"/>
      </w:pPr>
      <w:r w:rsidRPr="006F4074">
        <w:t>some one whom we may know by deed or name,</w:t>
      </w:r>
    </w:p>
    <w:p w14:paraId="70BBABC4" w14:textId="13947D84" w:rsidR="000276C6" w:rsidRDefault="000276C6" w:rsidP="006F4074">
      <w:pPr>
        <w:pStyle w:val="Poetry"/>
      </w:pPr>
      <w:r w:rsidRPr="006F4074">
        <w:t>and, while thus going, move thine eyes around.”</w:t>
      </w:r>
    </w:p>
    <w:p w14:paraId="429FEF12" w14:textId="77777777" w:rsidR="006F4074" w:rsidRPr="006F4074" w:rsidRDefault="006F4074" w:rsidP="006F4074">
      <w:pPr>
        <w:pStyle w:val="Poetry"/>
      </w:pPr>
    </w:p>
    <w:p w14:paraId="7024D9B6" w14:textId="77777777" w:rsidR="006F4074" w:rsidRDefault="000276C6" w:rsidP="006F4074">
      <w:pPr>
        <w:pStyle w:val="Poetry"/>
      </w:pPr>
      <w:r w:rsidRPr="006F4074">
        <w:t xml:space="preserve">And one, who heard my Tuscan speech, cried out </w:t>
      </w:r>
    </w:p>
    <w:p w14:paraId="6AB961DB" w14:textId="0CA34F46" w:rsidR="000276C6" w:rsidRPr="006F4074" w:rsidRDefault="000276C6" w:rsidP="006F4074">
      <w:pPr>
        <w:pStyle w:val="Poetry"/>
      </w:pPr>
      <w:r w:rsidRPr="006F4074">
        <w:t>behind us: “Stay your feet, O ye that run</w:t>
      </w:r>
    </w:p>
    <w:p w14:paraId="1BBD850D" w14:textId="77777777" w:rsidR="006F4074" w:rsidRDefault="000276C6" w:rsidP="006F4074">
      <w:pPr>
        <w:pStyle w:val="Poetry"/>
      </w:pPr>
      <w:r w:rsidRPr="006F4074">
        <w:t xml:space="preserve">so quickly through the gloomy air! From me, </w:t>
      </w:r>
    </w:p>
    <w:p w14:paraId="64EBFEE0" w14:textId="50C11E8A" w:rsidR="000276C6" w:rsidRPr="006F4074" w:rsidRDefault="000276C6" w:rsidP="006F4074">
      <w:pPr>
        <w:pStyle w:val="Poetry"/>
      </w:pPr>
      <w:r w:rsidRPr="006F4074">
        <w:t>perhaps, shalt thou receive what thou dost ask.”</w:t>
      </w:r>
    </w:p>
    <w:p w14:paraId="4C9DBBEE" w14:textId="26D667EB" w:rsidR="000276C6" w:rsidRPr="006F4074" w:rsidRDefault="000276C6" w:rsidP="006F4074">
      <w:pPr>
        <w:pStyle w:val="Poetry"/>
      </w:pPr>
      <w:r w:rsidRPr="006F4074">
        <w:t>Thereat my Leader turned and said: “Now wait;</w:t>
      </w:r>
    </w:p>
    <w:p w14:paraId="5A3F6A28" w14:textId="0A5D63A3" w:rsidR="000276C6" w:rsidRDefault="000276C6" w:rsidP="006F4074">
      <w:pPr>
        <w:pStyle w:val="Poetry"/>
      </w:pPr>
      <w:r w:rsidRPr="006F4074">
        <w:t>and then proceed according to his pace.”</w:t>
      </w:r>
    </w:p>
    <w:p w14:paraId="3BC41FB5" w14:textId="77777777" w:rsidR="006F4074" w:rsidRPr="006F4074" w:rsidRDefault="006F4074" w:rsidP="006F4074">
      <w:pPr>
        <w:pStyle w:val="Poetry"/>
      </w:pPr>
    </w:p>
    <w:p w14:paraId="41C61626" w14:textId="77777777" w:rsidR="006F4074" w:rsidRDefault="000276C6" w:rsidP="006F4074">
      <w:pPr>
        <w:pStyle w:val="Poetry"/>
      </w:pPr>
      <w:r w:rsidRPr="006F4074">
        <w:lastRenderedPageBreak/>
        <w:t xml:space="preserve">I stopped, and two I saw, whose faces showed </w:t>
      </w:r>
    </w:p>
    <w:p w14:paraId="4DD8726C" w14:textId="6E014522" w:rsidR="000276C6" w:rsidRPr="006F4074" w:rsidRDefault="000276C6" w:rsidP="006F4074">
      <w:pPr>
        <w:pStyle w:val="Poetry"/>
      </w:pPr>
      <w:r w:rsidRPr="006F4074">
        <w:t>great mental haste to be with me, and yet</w:t>
      </w:r>
    </w:p>
    <w:p w14:paraId="03AA76AD" w14:textId="77777777" w:rsidR="000276C6" w:rsidRPr="006F4074" w:rsidRDefault="000276C6" w:rsidP="006F4074">
      <w:pPr>
        <w:pStyle w:val="Poetry"/>
      </w:pPr>
      <w:r w:rsidRPr="006F4074">
        <w:t>their burden and the narrow path delayed them.</w:t>
      </w:r>
    </w:p>
    <w:p w14:paraId="3D976B5E" w14:textId="0157D6DC" w:rsidR="000276C6" w:rsidRPr="006F4074" w:rsidRDefault="000276C6" w:rsidP="006F4074">
      <w:pPr>
        <w:pStyle w:val="Poetry"/>
      </w:pPr>
      <w:r w:rsidRPr="006F4074">
        <w:t>On coming up to us, they watched me long</w:t>
      </w:r>
    </w:p>
    <w:p w14:paraId="74FEC88A" w14:textId="77777777" w:rsidR="000276C6" w:rsidRPr="006F4074" w:rsidRDefault="000276C6" w:rsidP="006F4074">
      <w:pPr>
        <w:pStyle w:val="Poetry"/>
      </w:pPr>
      <w:r w:rsidRPr="006F4074">
        <w:t>with eyes askance, and uttered not a word;</w:t>
      </w:r>
    </w:p>
    <w:p w14:paraId="6D605CB4" w14:textId="77777777" w:rsidR="000276C6" w:rsidRPr="006F4074" w:rsidRDefault="000276C6" w:rsidP="006F4074">
      <w:pPr>
        <w:pStyle w:val="Poetry"/>
      </w:pPr>
      <w:r w:rsidRPr="006F4074">
        <w:t>then, toward each other turning, thus they spoke:</w:t>
      </w:r>
    </w:p>
    <w:p w14:paraId="22F6FE9D" w14:textId="77777777" w:rsidR="006F4074" w:rsidRDefault="000276C6" w:rsidP="006F4074">
      <w:pPr>
        <w:pStyle w:val="Poetry"/>
      </w:pPr>
      <w:r w:rsidRPr="006F4074">
        <w:t xml:space="preserve">“This one seems by the action of his throat </w:t>
      </w:r>
    </w:p>
    <w:p w14:paraId="24D147EC" w14:textId="7F2E015B" w:rsidR="000276C6" w:rsidRPr="006F4074" w:rsidRDefault="000276C6" w:rsidP="006F4074">
      <w:pPr>
        <w:pStyle w:val="Poetry"/>
      </w:pPr>
      <w:r w:rsidRPr="006F4074">
        <w:t>alive; but if they’re dead, by what right, then,</w:t>
      </w:r>
    </w:p>
    <w:p w14:paraId="0BC0FD2F" w14:textId="7070487B" w:rsidR="000276C6" w:rsidRDefault="000276C6" w:rsidP="006F4074">
      <w:pPr>
        <w:pStyle w:val="Poetry"/>
      </w:pPr>
      <w:r w:rsidRPr="006F4074">
        <w:t>go they uncovered by the heavy stole?”</w:t>
      </w:r>
    </w:p>
    <w:p w14:paraId="1E997E9D" w14:textId="77777777" w:rsidR="006F4074" w:rsidRPr="006F4074" w:rsidRDefault="006F4074" w:rsidP="006F4074">
      <w:pPr>
        <w:pStyle w:val="Poetry"/>
      </w:pPr>
    </w:p>
    <w:p w14:paraId="32137767" w14:textId="77777777" w:rsidR="006F4074" w:rsidRDefault="000276C6" w:rsidP="006F4074">
      <w:pPr>
        <w:pStyle w:val="Poetry"/>
      </w:pPr>
      <w:r w:rsidRPr="006F4074">
        <w:t xml:space="preserve">And then, addressing me, they said: “O Tuscan, </w:t>
      </w:r>
    </w:p>
    <w:p w14:paraId="05BD9C64" w14:textId="019AFE1E" w:rsidR="000276C6" w:rsidRPr="006F4074" w:rsidRDefault="000276C6" w:rsidP="006F4074">
      <w:pPr>
        <w:pStyle w:val="Poetry"/>
      </w:pPr>
      <w:r w:rsidRPr="006F4074">
        <w:t>who to the gathering of sad hypocrites</w:t>
      </w:r>
    </w:p>
    <w:p w14:paraId="5625512A" w14:textId="2FD86E3B" w:rsidR="000276C6" w:rsidRDefault="000276C6" w:rsidP="006F4074">
      <w:pPr>
        <w:pStyle w:val="Poetry"/>
      </w:pPr>
      <w:r w:rsidRPr="006F4074">
        <w:t>art come, scorn not to tell us who thou art.”</w:t>
      </w:r>
    </w:p>
    <w:p w14:paraId="1D099B2D" w14:textId="77777777" w:rsidR="006F4074" w:rsidRPr="006F4074" w:rsidRDefault="006F4074" w:rsidP="006F4074">
      <w:pPr>
        <w:pStyle w:val="Poetry"/>
      </w:pPr>
    </w:p>
    <w:p w14:paraId="70A791DF" w14:textId="77777777" w:rsidR="000276C6" w:rsidRPr="006F4074" w:rsidRDefault="000276C6" w:rsidP="006F4074">
      <w:pPr>
        <w:pStyle w:val="Poetry"/>
      </w:pPr>
      <w:r w:rsidRPr="006F4074">
        <w:t>And I to them: “On Arno’s lovely stream,</w:t>
      </w:r>
    </w:p>
    <w:p w14:paraId="6793FB24" w14:textId="44199738" w:rsidR="000276C6" w:rsidRPr="006F4074" w:rsidRDefault="000276C6" w:rsidP="006F4074">
      <w:pPr>
        <w:pStyle w:val="Poetry"/>
      </w:pPr>
      <w:r w:rsidRPr="006F4074">
        <w:t>and in its famous town, both born and bred,</w:t>
      </w:r>
    </w:p>
    <w:p w14:paraId="07E019A3" w14:textId="77777777" w:rsidR="000276C6" w:rsidRPr="006F4074" w:rsidRDefault="000276C6" w:rsidP="006F4074">
      <w:pPr>
        <w:pStyle w:val="Poetry"/>
      </w:pPr>
      <w:r w:rsidRPr="006F4074">
        <w:t>I’m in the body I have always had.</w:t>
      </w:r>
    </w:p>
    <w:p w14:paraId="2135735B" w14:textId="77777777" w:rsidR="006F4074" w:rsidRDefault="000276C6" w:rsidP="006F4074">
      <w:pPr>
        <w:pStyle w:val="Poetry"/>
      </w:pPr>
      <w:r w:rsidRPr="006F4074">
        <w:t xml:space="preserve">But who are ye, adown whose cheeks there drips, </w:t>
      </w:r>
    </w:p>
    <w:p w14:paraId="3B4441F8" w14:textId="24CB2ACB" w:rsidR="000276C6" w:rsidRPr="006F4074" w:rsidRDefault="000276C6" w:rsidP="006F4074">
      <w:pPr>
        <w:pStyle w:val="Poetry"/>
      </w:pPr>
      <w:r w:rsidRPr="006F4074">
        <w:t>as I perceive, so great a woe, and what</w:t>
      </w:r>
    </w:p>
    <w:p w14:paraId="44A3A7C8" w14:textId="1A973A16" w:rsidR="000276C6" w:rsidRDefault="000276C6" w:rsidP="006F4074">
      <w:pPr>
        <w:pStyle w:val="Poetry"/>
      </w:pPr>
      <w:r w:rsidRPr="006F4074">
        <w:t>the penalty which sparkles on you thus?”</w:t>
      </w:r>
    </w:p>
    <w:p w14:paraId="369C112B" w14:textId="77777777" w:rsidR="006F4074" w:rsidRPr="006F4074" w:rsidRDefault="006F4074" w:rsidP="006F4074">
      <w:pPr>
        <w:pStyle w:val="Poetry"/>
      </w:pPr>
    </w:p>
    <w:p w14:paraId="55686AB0" w14:textId="11427C32" w:rsidR="000276C6" w:rsidRPr="006F4074" w:rsidRDefault="000276C6" w:rsidP="006F4074">
      <w:pPr>
        <w:pStyle w:val="Poetry"/>
      </w:pPr>
      <w:r w:rsidRPr="006F4074">
        <w:t>“These orange cloaks,” one answered, “are of lead,</w:t>
      </w:r>
    </w:p>
    <w:p w14:paraId="16473C59" w14:textId="77777777" w:rsidR="006F4074" w:rsidRDefault="000276C6" w:rsidP="006F4074">
      <w:pPr>
        <w:pStyle w:val="Poetry"/>
      </w:pPr>
      <w:r w:rsidRPr="006F4074">
        <w:t xml:space="preserve">and of such thickness are they, that the weights </w:t>
      </w:r>
    </w:p>
    <w:p w14:paraId="2E3369B4" w14:textId="77777777" w:rsidR="006F4074" w:rsidRDefault="000276C6" w:rsidP="006F4074">
      <w:pPr>
        <w:pStyle w:val="Poetry"/>
      </w:pPr>
      <w:r w:rsidRPr="006F4074">
        <w:t xml:space="preserve">thus cause the scales that balance them to creak. </w:t>
      </w:r>
    </w:p>
    <w:p w14:paraId="21D1C346" w14:textId="45E2F08F" w:rsidR="000276C6" w:rsidRPr="006F4074" w:rsidRDefault="000276C6" w:rsidP="006F4074">
      <w:pPr>
        <w:pStyle w:val="Poetry"/>
      </w:pPr>
      <w:r w:rsidRPr="006F4074">
        <w:t>We Jovial Friars were, and Bolognese;</w:t>
      </w:r>
    </w:p>
    <w:p w14:paraId="073D0609" w14:textId="77777777" w:rsidR="000276C6" w:rsidRPr="006F4074" w:rsidRDefault="000276C6" w:rsidP="006F4074">
      <w:pPr>
        <w:pStyle w:val="Poetry"/>
      </w:pPr>
      <w:r w:rsidRPr="006F4074">
        <w:t>I, Catalàn, and Loderingo he,</w:t>
      </w:r>
    </w:p>
    <w:p w14:paraId="4B1D4430" w14:textId="7DAD373D" w:rsidR="000276C6" w:rsidRPr="006F4074" w:rsidRDefault="000276C6" w:rsidP="006F4074">
      <w:pPr>
        <w:pStyle w:val="Poetry"/>
      </w:pPr>
      <w:r w:rsidRPr="006F4074">
        <w:t>by name, and chosen by thy town together,</w:t>
      </w:r>
    </w:p>
    <w:p w14:paraId="3CCDB2C4" w14:textId="77777777" w:rsidR="000276C6" w:rsidRPr="006F4074" w:rsidRDefault="000276C6" w:rsidP="006F4074">
      <w:pPr>
        <w:pStyle w:val="Poetry"/>
      </w:pPr>
      <w:r w:rsidRPr="006F4074">
        <w:t>as one alone is usually called,</w:t>
      </w:r>
    </w:p>
    <w:p w14:paraId="50E2BE15" w14:textId="77777777" w:rsidR="006F4074" w:rsidRDefault="000276C6" w:rsidP="006F4074">
      <w:pPr>
        <w:pStyle w:val="Poetry"/>
      </w:pPr>
      <w:r w:rsidRPr="006F4074">
        <w:t xml:space="preserve">to keep its peace; and such we were, as still </w:t>
      </w:r>
    </w:p>
    <w:p w14:paraId="3A4FCE10" w14:textId="25A31940" w:rsidR="000276C6" w:rsidRDefault="000276C6" w:rsidP="006F4074">
      <w:pPr>
        <w:pStyle w:val="Poetry"/>
      </w:pPr>
      <w:r w:rsidRPr="006F4074">
        <w:t>in the Gardingo’s neighborhood appears.”</w:t>
      </w:r>
    </w:p>
    <w:p w14:paraId="7D0C7C1F" w14:textId="77777777" w:rsidR="006F4074" w:rsidRPr="006F4074" w:rsidRDefault="006F4074" w:rsidP="006F4074">
      <w:pPr>
        <w:pStyle w:val="Poetry"/>
      </w:pPr>
    </w:p>
    <w:p w14:paraId="22A112E2" w14:textId="77777777" w:rsidR="000276C6" w:rsidRPr="006F4074" w:rsidRDefault="000276C6" w:rsidP="006F4074">
      <w:pPr>
        <w:pStyle w:val="Poetry"/>
      </w:pPr>
      <w:r w:rsidRPr="006F4074">
        <w:t>“O friars,” I began, “your evil deeds</w:t>
      </w:r>
      <w:r w:rsidRPr="006F4074">
        <w:tab/>
        <w:t>”</w:t>
      </w:r>
    </w:p>
    <w:p w14:paraId="185E1E21" w14:textId="728006F3" w:rsidR="000276C6" w:rsidRPr="006F4074" w:rsidRDefault="000276C6" w:rsidP="006F4074">
      <w:pPr>
        <w:pStyle w:val="Poetry"/>
      </w:pPr>
      <w:r w:rsidRPr="006F4074">
        <w:t>but said no more; because there struck mine eyes</w:t>
      </w:r>
      <w:r w:rsidRPr="006F4074">
        <w:tab/>
      </w:r>
    </w:p>
    <w:p w14:paraId="353A8A05" w14:textId="77777777" w:rsidR="006F4074" w:rsidRDefault="000276C6" w:rsidP="006F4074">
      <w:pPr>
        <w:pStyle w:val="Poetry"/>
      </w:pPr>
      <w:r w:rsidRPr="006F4074">
        <w:t xml:space="preserve">one crucified by three stakes on the ground. </w:t>
      </w:r>
    </w:p>
    <w:p w14:paraId="6B601C51" w14:textId="77777777" w:rsidR="006F4074" w:rsidRDefault="000276C6" w:rsidP="006F4074">
      <w:pPr>
        <w:pStyle w:val="Poetry"/>
      </w:pPr>
      <w:r w:rsidRPr="006F4074">
        <w:t xml:space="preserve">On seeing me, sighs through his beard he blew, </w:t>
      </w:r>
    </w:p>
    <w:p w14:paraId="5095BEF8" w14:textId="77777777" w:rsidR="006F4074" w:rsidRDefault="000276C6" w:rsidP="006F4074">
      <w:pPr>
        <w:pStyle w:val="Poetry"/>
      </w:pPr>
      <w:r w:rsidRPr="006F4074">
        <w:lastRenderedPageBreak/>
        <w:t xml:space="preserve">and writhed all over; then Fra Catalàn, </w:t>
      </w:r>
    </w:p>
    <w:p w14:paraId="6DB68A0A" w14:textId="1BCC0A29" w:rsidR="000276C6" w:rsidRDefault="000276C6" w:rsidP="006F4074">
      <w:pPr>
        <w:pStyle w:val="Poetry"/>
      </w:pPr>
      <w:r w:rsidRPr="006F4074">
        <w:t>informed thereby of what had happened, said:</w:t>
      </w:r>
    </w:p>
    <w:p w14:paraId="7DAE871B" w14:textId="77777777" w:rsidR="006F4074" w:rsidRPr="006F4074" w:rsidRDefault="006F4074" w:rsidP="006F4074">
      <w:pPr>
        <w:pStyle w:val="Poetry"/>
      </w:pPr>
    </w:p>
    <w:p w14:paraId="0EDA885D" w14:textId="393173FD" w:rsidR="000276C6" w:rsidRPr="006F4074" w:rsidRDefault="000276C6" w:rsidP="006F4074">
      <w:pPr>
        <w:pStyle w:val="Poetry"/>
      </w:pPr>
      <w:r w:rsidRPr="006F4074">
        <w:t>“The pinioned man thou gazest at, advised</w:t>
      </w:r>
    </w:p>
    <w:p w14:paraId="70AE0C75" w14:textId="77777777" w:rsidR="000276C6" w:rsidRPr="006F4074" w:rsidRDefault="000276C6" w:rsidP="006F4074">
      <w:pPr>
        <w:pStyle w:val="Poetry"/>
      </w:pPr>
      <w:r w:rsidRPr="006F4074">
        <w:t>the Pharisees that it expedient was</w:t>
      </w:r>
    </w:p>
    <w:p w14:paraId="386CC5C8" w14:textId="77777777" w:rsidR="006F4074" w:rsidRDefault="000276C6" w:rsidP="006F4074">
      <w:pPr>
        <w:pStyle w:val="Poetry"/>
      </w:pPr>
      <w:r w:rsidRPr="006F4074">
        <w:t xml:space="preserve">to torture one man for the people’s sake. </w:t>
      </w:r>
    </w:p>
    <w:p w14:paraId="69BD7BCD" w14:textId="77777777" w:rsidR="006F4074" w:rsidRDefault="000276C6" w:rsidP="006F4074">
      <w:pPr>
        <w:pStyle w:val="Poetry"/>
      </w:pPr>
      <w:r w:rsidRPr="006F4074">
        <w:t xml:space="preserve">Stretched crosswise, as thou seest, on the road, </w:t>
      </w:r>
    </w:p>
    <w:p w14:paraId="6020D8F1" w14:textId="3FEC5D20" w:rsidR="000276C6" w:rsidRPr="006F4074" w:rsidRDefault="000276C6" w:rsidP="006F4074">
      <w:pPr>
        <w:pStyle w:val="Poetry"/>
      </w:pPr>
      <w:r w:rsidRPr="006F4074">
        <w:t>and naked, he is forced to be the first</w:t>
      </w:r>
    </w:p>
    <w:p w14:paraId="672F79E1" w14:textId="79A31E87" w:rsidR="000276C6" w:rsidRPr="006F4074" w:rsidRDefault="000276C6" w:rsidP="006F4074">
      <w:pPr>
        <w:pStyle w:val="Poetry"/>
      </w:pPr>
      <w:r w:rsidRPr="006F4074">
        <w:t>to feel how much whoever passes weighs.</w:t>
      </w:r>
    </w:p>
    <w:p w14:paraId="23638EE5" w14:textId="77777777" w:rsidR="000276C6" w:rsidRPr="006F4074" w:rsidRDefault="000276C6" w:rsidP="006F4074">
      <w:pPr>
        <w:pStyle w:val="Poetry"/>
      </w:pPr>
      <w:r w:rsidRPr="006F4074">
        <w:t>And in like fashion suffer in this ditch</w:t>
      </w:r>
    </w:p>
    <w:p w14:paraId="35541D5C" w14:textId="77777777" w:rsidR="006F4074" w:rsidRDefault="000276C6" w:rsidP="006F4074">
      <w:pPr>
        <w:pStyle w:val="Poetry"/>
      </w:pPr>
      <w:r w:rsidRPr="006F4074">
        <w:t xml:space="preserve">his father-in-law, and others of the council </w:t>
      </w:r>
    </w:p>
    <w:p w14:paraId="3D6DBF15" w14:textId="76F7327B" w:rsidR="000276C6" w:rsidRDefault="000276C6" w:rsidP="006F4074">
      <w:pPr>
        <w:pStyle w:val="Poetry"/>
      </w:pPr>
      <w:r w:rsidRPr="006F4074">
        <w:t>which proved a seed of evil for the Jews.”</w:t>
      </w:r>
    </w:p>
    <w:p w14:paraId="04588449" w14:textId="77777777" w:rsidR="006F4074" w:rsidRPr="006F4074" w:rsidRDefault="006F4074" w:rsidP="006F4074">
      <w:pPr>
        <w:pStyle w:val="Poetry"/>
      </w:pPr>
    </w:p>
    <w:p w14:paraId="364864F1" w14:textId="77777777" w:rsidR="000276C6" w:rsidRPr="006F4074" w:rsidRDefault="000276C6" w:rsidP="006F4074">
      <w:pPr>
        <w:pStyle w:val="Poetry"/>
      </w:pPr>
      <w:r w:rsidRPr="006F4074">
        <w:t>I then saw Virgil marvelling at him,</w:t>
      </w:r>
    </w:p>
    <w:p w14:paraId="12554300" w14:textId="09451A8D" w:rsidR="000276C6" w:rsidRPr="006F4074" w:rsidRDefault="000276C6" w:rsidP="006F4074">
      <w:pPr>
        <w:pStyle w:val="Poetry"/>
      </w:pPr>
      <w:r w:rsidRPr="006F4074">
        <w:t>who in the figure of a cross was stretched</w:t>
      </w:r>
    </w:p>
    <w:p w14:paraId="6BF81B7B" w14:textId="3B1853E3" w:rsidR="000276C6" w:rsidRDefault="000276C6" w:rsidP="006F4074">
      <w:pPr>
        <w:pStyle w:val="Poetry"/>
      </w:pPr>
      <w:r w:rsidRPr="006F4074">
        <w:t>so basely in eternal banishment.</w:t>
      </w:r>
    </w:p>
    <w:p w14:paraId="2F56FBF0" w14:textId="77777777" w:rsidR="006F4074" w:rsidRPr="006F4074" w:rsidRDefault="006F4074" w:rsidP="006F4074">
      <w:pPr>
        <w:pStyle w:val="Poetry"/>
      </w:pPr>
    </w:p>
    <w:p w14:paraId="28433EA3" w14:textId="77777777" w:rsidR="000276C6" w:rsidRPr="006F4074" w:rsidRDefault="000276C6" w:rsidP="006F4074">
      <w:pPr>
        <w:pStyle w:val="Poetry"/>
      </w:pPr>
      <w:r w:rsidRPr="006F4074">
        <w:t>Then to the friar he addressed these words:</w:t>
      </w:r>
    </w:p>
    <w:p w14:paraId="62E298C8" w14:textId="77777777" w:rsidR="006F4074" w:rsidRDefault="000276C6" w:rsidP="006F4074">
      <w:pPr>
        <w:pStyle w:val="Poetry"/>
      </w:pPr>
      <w:r w:rsidRPr="006F4074">
        <w:t xml:space="preserve">“Be not displeased to tell us, an ye may, </w:t>
      </w:r>
    </w:p>
    <w:p w14:paraId="36C6BDEB" w14:textId="370C032D" w:rsidR="000276C6" w:rsidRPr="006F4074" w:rsidRDefault="000276C6" w:rsidP="006F4074">
      <w:pPr>
        <w:pStyle w:val="Poetry"/>
      </w:pPr>
      <w:r w:rsidRPr="006F4074">
        <w:t>if on the right there lie a crossing-place,</w:t>
      </w:r>
    </w:p>
    <w:p w14:paraId="0170BDE3" w14:textId="5006198E" w:rsidR="000276C6" w:rsidRPr="006F4074" w:rsidRDefault="000276C6" w:rsidP="006F4074">
      <w:pPr>
        <w:pStyle w:val="Poetry"/>
      </w:pPr>
      <w:r w:rsidRPr="006F4074">
        <w:t>by means of which we two may issue hence,</w:t>
      </w:r>
    </w:p>
    <w:p w14:paraId="0500B5C1" w14:textId="77777777" w:rsidR="006F4074" w:rsidRDefault="000276C6" w:rsidP="006F4074">
      <w:pPr>
        <w:pStyle w:val="Poetry"/>
      </w:pPr>
      <w:r w:rsidRPr="006F4074">
        <w:t xml:space="preserve">without black Angels being forced to come </w:t>
      </w:r>
    </w:p>
    <w:p w14:paraId="5D3154F3" w14:textId="07496457" w:rsidR="000276C6" w:rsidRDefault="000276C6" w:rsidP="006F4074">
      <w:pPr>
        <w:pStyle w:val="Poetry"/>
      </w:pPr>
      <w:r w:rsidRPr="006F4074">
        <w:t>and extricate us from this trench’s bed.”</w:t>
      </w:r>
    </w:p>
    <w:p w14:paraId="259B0C10" w14:textId="77777777" w:rsidR="006F4074" w:rsidRPr="006F4074" w:rsidRDefault="006F4074" w:rsidP="006F4074">
      <w:pPr>
        <w:pStyle w:val="Poetry"/>
      </w:pPr>
    </w:p>
    <w:p w14:paraId="236EC0B1" w14:textId="77777777" w:rsidR="006F4074" w:rsidRDefault="000276C6" w:rsidP="006F4074">
      <w:pPr>
        <w:pStyle w:val="Poetry"/>
      </w:pPr>
      <w:r w:rsidRPr="006F4074">
        <w:t xml:space="preserve">“Nearer than thou dost hope” he then replied, </w:t>
      </w:r>
    </w:p>
    <w:p w14:paraId="4894E3EA" w14:textId="482A8CF7" w:rsidR="000276C6" w:rsidRPr="006F4074" w:rsidRDefault="000276C6" w:rsidP="006F4074">
      <w:pPr>
        <w:pStyle w:val="Poetry"/>
      </w:pPr>
      <w:r w:rsidRPr="006F4074">
        <w:t>“a crag there is, which at the great round wall</w:t>
      </w:r>
    </w:p>
    <w:p w14:paraId="12F8740F" w14:textId="3B5378F3" w:rsidR="000276C6" w:rsidRPr="006F4074" w:rsidRDefault="000276C6" w:rsidP="006F4074">
      <w:pPr>
        <w:pStyle w:val="Poetry"/>
      </w:pPr>
      <w:r w:rsidRPr="006F4074">
        <w:t>begins, and all the cruel trenches spans,</w:t>
      </w:r>
    </w:p>
    <w:p w14:paraId="60891413" w14:textId="77777777" w:rsidR="000276C6" w:rsidRPr="006F4074" w:rsidRDefault="000276C6" w:rsidP="006F4074">
      <w:pPr>
        <w:pStyle w:val="Poetry"/>
      </w:pPr>
      <w:r w:rsidRPr="006F4074">
        <w:t>save that at this one it is broken down,</w:t>
      </w:r>
    </w:p>
    <w:p w14:paraId="05F7162E" w14:textId="77777777" w:rsidR="006F4074" w:rsidRDefault="000276C6" w:rsidP="006F4074">
      <w:pPr>
        <w:pStyle w:val="Poetry"/>
      </w:pPr>
      <w:r w:rsidRPr="006F4074">
        <w:t xml:space="preserve">and spans it not; but ye can climb the ruins, </w:t>
      </w:r>
    </w:p>
    <w:p w14:paraId="05D418B0" w14:textId="731AA013" w:rsidR="000276C6" w:rsidRDefault="000276C6" w:rsidP="006F4074">
      <w:pPr>
        <w:pStyle w:val="Poetry"/>
      </w:pPr>
      <w:r w:rsidRPr="006F4074">
        <w:t>which from its base lie piled along the slope.”</w:t>
      </w:r>
    </w:p>
    <w:p w14:paraId="5F7BF009" w14:textId="77777777" w:rsidR="006F4074" w:rsidRPr="006F4074" w:rsidRDefault="006F4074" w:rsidP="006F4074">
      <w:pPr>
        <w:pStyle w:val="Poetry"/>
      </w:pPr>
    </w:p>
    <w:p w14:paraId="34C3CE1D" w14:textId="77777777" w:rsidR="000276C6" w:rsidRPr="006F4074" w:rsidRDefault="000276C6" w:rsidP="006F4074">
      <w:pPr>
        <w:pStyle w:val="Poetry"/>
      </w:pPr>
      <w:r w:rsidRPr="006F4074">
        <w:t>My Leader kept his head bowed down awhile;</w:t>
      </w:r>
    </w:p>
    <w:p w14:paraId="56C6EE86" w14:textId="13375F80" w:rsidR="000276C6" w:rsidRPr="006F4074" w:rsidRDefault="000276C6" w:rsidP="006F4074">
      <w:pPr>
        <w:pStyle w:val="Poetry"/>
      </w:pPr>
      <w:r w:rsidRPr="006F4074">
        <w:t>then said: “Wrongly did he report the thing,</w:t>
      </w:r>
    </w:p>
    <w:p w14:paraId="28B9692A" w14:textId="4E57760F" w:rsidR="000276C6" w:rsidRDefault="000276C6" w:rsidP="006F4074">
      <w:pPr>
        <w:pStyle w:val="Poetry"/>
      </w:pPr>
      <w:r w:rsidRPr="006F4074">
        <w:t>who yonder grapples sinners with his hook!”</w:t>
      </w:r>
    </w:p>
    <w:p w14:paraId="0C58FF02" w14:textId="77777777" w:rsidR="006F4074" w:rsidRPr="006F4074" w:rsidRDefault="006F4074" w:rsidP="006F4074">
      <w:pPr>
        <w:pStyle w:val="Poetry"/>
      </w:pPr>
    </w:p>
    <w:p w14:paraId="06CAF2B8" w14:textId="77777777" w:rsidR="006F4074" w:rsidRDefault="000276C6" w:rsidP="006F4074">
      <w:pPr>
        <w:pStyle w:val="Poetry"/>
      </w:pPr>
      <w:r w:rsidRPr="006F4074">
        <w:lastRenderedPageBreak/>
        <w:t xml:space="preserve">The friar then: “Among the many vices given </w:t>
      </w:r>
    </w:p>
    <w:p w14:paraId="6C044BF8" w14:textId="4D3BB63C" w:rsidR="000276C6" w:rsidRPr="006F4074" w:rsidRDefault="000276C6" w:rsidP="006F4074">
      <w:pPr>
        <w:pStyle w:val="Poetry"/>
      </w:pPr>
      <w:r w:rsidRPr="006F4074">
        <w:t>the Devil at Bologna, I once heard</w:t>
      </w:r>
    </w:p>
    <w:p w14:paraId="7BE34F84" w14:textId="77777777" w:rsidR="000276C6" w:rsidRPr="006F4074" w:rsidRDefault="000276C6" w:rsidP="006F4074">
      <w:pPr>
        <w:pStyle w:val="Poetry"/>
      </w:pPr>
      <w:r w:rsidRPr="006F4074">
        <w:t>that he a liar is, and sire of lies.”</w:t>
      </w:r>
    </w:p>
    <w:p w14:paraId="45432E18" w14:textId="77777777" w:rsidR="000276C6" w:rsidRDefault="000276C6" w:rsidP="000276C6">
      <w:pPr>
        <w:pStyle w:val="BodyText"/>
        <w:spacing w:before="5"/>
        <w:rPr>
          <w:sz w:val="28"/>
        </w:rPr>
      </w:pPr>
    </w:p>
    <w:p w14:paraId="3D4C2CE7" w14:textId="203A9E62" w:rsidR="000276C6" w:rsidRPr="006F4074" w:rsidRDefault="000276C6" w:rsidP="006F4074">
      <w:pPr>
        <w:pStyle w:val="Poetry"/>
      </w:pPr>
      <w:r w:rsidRPr="006F4074">
        <w:t>Thereat my Leader with great strides departed,</w:t>
      </w:r>
    </w:p>
    <w:p w14:paraId="7EBF2F23" w14:textId="77777777" w:rsidR="006F4074" w:rsidRDefault="000276C6" w:rsidP="006F4074">
      <w:pPr>
        <w:pStyle w:val="Poetry"/>
      </w:pPr>
      <w:r w:rsidRPr="006F4074">
        <w:t xml:space="preserve">somewhat disturbed by anger in his looks; </w:t>
      </w:r>
    </w:p>
    <w:p w14:paraId="5F74C5E5" w14:textId="77777777" w:rsidR="006F4074" w:rsidRDefault="000276C6" w:rsidP="006F4074">
      <w:pPr>
        <w:pStyle w:val="Poetry"/>
      </w:pPr>
      <w:r w:rsidRPr="006F4074">
        <w:t xml:space="preserve">then I the burdened left, and followed on </w:t>
      </w:r>
    </w:p>
    <w:p w14:paraId="2E63801F" w14:textId="1DD8C699" w:rsidR="000276C6" w:rsidRDefault="000276C6" w:rsidP="006F4074">
      <w:pPr>
        <w:pStyle w:val="Poetry"/>
      </w:pPr>
      <w:r w:rsidRPr="006F4074">
        <w:t>behind the footprints of belovèd feet.</w:t>
      </w:r>
    </w:p>
    <w:p w14:paraId="20479E58" w14:textId="77777777" w:rsidR="006F4074" w:rsidRPr="006F4074" w:rsidRDefault="006F4074" w:rsidP="006F4074">
      <w:pPr>
        <w:pStyle w:val="Poetry"/>
      </w:pPr>
    </w:p>
    <w:p w14:paraId="3A36F5CF" w14:textId="77777777" w:rsidR="000276C6" w:rsidRPr="006F4074" w:rsidRDefault="000276C6" w:rsidP="006F4074">
      <w:pPr>
        <w:pStyle w:val="Heading3"/>
      </w:pPr>
      <w:r w:rsidRPr="006F4074">
        <w:t>Inferno XXIV</w:t>
      </w:r>
    </w:p>
    <w:p w14:paraId="6980EA27" w14:textId="77777777" w:rsidR="000276C6" w:rsidRPr="006F4074" w:rsidRDefault="000276C6" w:rsidP="006F4074">
      <w:pPr>
        <w:pStyle w:val="Heading4"/>
      </w:pPr>
      <w:r w:rsidRPr="006F4074">
        <w:t>The Eighth Circle. Fraud The Seventh Trench. Thieves</w:t>
      </w:r>
    </w:p>
    <w:p w14:paraId="11A3BFD9" w14:textId="77777777" w:rsidR="000276C6" w:rsidRPr="006F4074" w:rsidRDefault="000276C6" w:rsidP="006F4074">
      <w:pPr>
        <w:pStyle w:val="Poetry"/>
      </w:pPr>
      <w:r w:rsidRPr="006F4074">
        <w:t>When in the youthful season of the year</w:t>
      </w:r>
    </w:p>
    <w:p w14:paraId="5203ADF7" w14:textId="77777777" w:rsidR="000276C6" w:rsidRPr="006F4074" w:rsidRDefault="000276C6" w:rsidP="006F4074">
      <w:pPr>
        <w:pStyle w:val="Poetry"/>
      </w:pPr>
      <w:r w:rsidRPr="006F4074">
        <w:t>the sun beneath Aquarius warms his locks,</w:t>
      </w:r>
    </w:p>
    <w:p w14:paraId="69EF5458" w14:textId="77777777" w:rsidR="006F4074" w:rsidRDefault="000276C6" w:rsidP="006F4074">
      <w:pPr>
        <w:pStyle w:val="Poetry"/>
      </w:pPr>
      <w:r w:rsidRPr="006F4074">
        <w:t xml:space="preserve">while southward now the nights pursue their way; </w:t>
      </w:r>
    </w:p>
    <w:p w14:paraId="7235B72B" w14:textId="769269BC" w:rsidR="000276C6" w:rsidRPr="006F4074" w:rsidRDefault="000276C6" w:rsidP="006F4074">
      <w:pPr>
        <w:pStyle w:val="Poetry"/>
      </w:pPr>
      <w:r w:rsidRPr="006F4074">
        <w:t>and when the hoar-frost draws upon the ground</w:t>
      </w:r>
    </w:p>
    <w:p w14:paraId="11C0CFAE" w14:textId="5EDDA217" w:rsidR="000276C6" w:rsidRPr="006F4074" w:rsidRDefault="000276C6" w:rsidP="006F4074">
      <w:pPr>
        <w:pStyle w:val="Poetry"/>
      </w:pPr>
      <w:r w:rsidRPr="006F4074">
        <w:t>the counterfeit of her white sister’s face,</w:t>
      </w:r>
    </w:p>
    <w:p w14:paraId="55ACA06C" w14:textId="77777777" w:rsidR="006F4074" w:rsidRDefault="000276C6" w:rsidP="006F4074">
      <w:pPr>
        <w:pStyle w:val="Poetry"/>
      </w:pPr>
      <w:r w:rsidRPr="006F4074">
        <w:t xml:space="preserve">though shortly lasts the temper of her pen; </w:t>
      </w:r>
    </w:p>
    <w:p w14:paraId="5B6A8643" w14:textId="77777777" w:rsidR="006F4074" w:rsidRDefault="000276C6" w:rsidP="006F4074">
      <w:pPr>
        <w:pStyle w:val="Poetry"/>
      </w:pPr>
      <w:r w:rsidRPr="006F4074">
        <w:t xml:space="preserve">the peasant, lacking provender, gets up, </w:t>
      </w:r>
    </w:p>
    <w:p w14:paraId="3F436F92" w14:textId="77777777" w:rsidR="006F4074" w:rsidRDefault="000276C6" w:rsidP="006F4074">
      <w:pPr>
        <w:pStyle w:val="Poetry"/>
      </w:pPr>
      <w:r w:rsidRPr="006F4074">
        <w:t xml:space="preserve">looks out, and, seeing all the country white, </w:t>
      </w:r>
    </w:p>
    <w:p w14:paraId="2CEBFEC9" w14:textId="20AD9BEC" w:rsidR="000276C6" w:rsidRPr="006F4074" w:rsidRDefault="000276C6" w:rsidP="006F4074">
      <w:pPr>
        <w:pStyle w:val="Poetry"/>
      </w:pPr>
      <w:r w:rsidRPr="006F4074">
        <w:t>slaps himself on the thigh, returns in doors,</w:t>
      </w:r>
    </w:p>
    <w:p w14:paraId="749A1DD0" w14:textId="2E468639" w:rsidR="000276C6" w:rsidRPr="006F4074" w:rsidRDefault="000276C6" w:rsidP="006F4074">
      <w:pPr>
        <w:pStyle w:val="Poetry"/>
      </w:pPr>
      <w:r w:rsidRPr="006F4074">
        <w:t>and walking to and fro, laments, poor wretch,</w:t>
      </w:r>
    </w:p>
    <w:p w14:paraId="7DFB42D0" w14:textId="77777777" w:rsidR="006F4074" w:rsidRDefault="000276C6" w:rsidP="006F4074">
      <w:pPr>
        <w:pStyle w:val="Poetry"/>
      </w:pPr>
      <w:r w:rsidRPr="006F4074">
        <w:t xml:space="preserve">not knowing what to do; then later on </w:t>
      </w:r>
    </w:p>
    <w:p w14:paraId="5776A8A0" w14:textId="62980B6D" w:rsidR="000276C6" w:rsidRPr="006F4074" w:rsidRDefault="000276C6" w:rsidP="006F4074">
      <w:pPr>
        <w:pStyle w:val="Poetry"/>
      </w:pPr>
      <w:r w:rsidRPr="006F4074">
        <w:t>returning out again, recovers hope,</w:t>
      </w:r>
    </w:p>
    <w:p w14:paraId="31B53539" w14:textId="77777777" w:rsidR="006F4074" w:rsidRDefault="000276C6" w:rsidP="006F4074">
      <w:pPr>
        <w:pStyle w:val="Poetry"/>
      </w:pPr>
      <w:r w:rsidRPr="006F4074">
        <w:t xml:space="preserve">on seeing that the world has shortly changed </w:t>
      </w:r>
    </w:p>
    <w:p w14:paraId="7E2FE9E6" w14:textId="2B3F2D2F" w:rsidR="000276C6" w:rsidRPr="006F4074" w:rsidRDefault="000276C6" w:rsidP="006F4074">
      <w:pPr>
        <w:pStyle w:val="Poetry"/>
      </w:pPr>
      <w:r w:rsidRPr="006F4074">
        <w:t>its face; and, taking down his shepherd-staff,</w:t>
      </w:r>
    </w:p>
    <w:p w14:paraId="0F2D0C5A" w14:textId="429369EF" w:rsidR="000276C6" w:rsidRDefault="000276C6" w:rsidP="006F4074">
      <w:pPr>
        <w:pStyle w:val="Poetry"/>
      </w:pPr>
      <w:r w:rsidRPr="006F4074">
        <w:t>out to their feeding drives his tender sheep.</w:t>
      </w:r>
    </w:p>
    <w:p w14:paraId="2C53CD7E" w14:textId="77777777" w:rsidR="006F4074" w:rsidRPr="006F4074" w:rsidRDefault="006F4074" w:rsidP="006F4074">
      <w:pPr>
        <w:pStyle w:val="Poetry"/>
      </w:pPr>
    </w:p>
    <w:p w14:paraId="47CF1C85" w14:textId="77777777" w:rsidR="006F4074" w:rsidRDefault="000276C6" w:rsidP="006F4074">
      <w:pPr>
        <w:pStyle w:val="Poetry"/>
      </w:pPr>
      <w:r w:rsidRPr="006F4074">
        <w:t xml:space="preserve">Even thus my Teacher filled me with dismay, </w:t>
      </w:r>
    </w:p>
    <w:p w14:paraId="4E3F8C78" w14:textId="25FF222F" w:rsidR="000276C6" w:rsidRPr="006F4074" w:rsidRDefault="000276C6" w:rsidP="006F4074">
      <w:pPr>
        <w:pStyle w:val="Poetry"/>
      </w:pPr>
      <w:r w:rsidRPr="006F4074">
        <w:t>when I beheld such trouble in his face;</w:t>
      </w:r>
    </w:p>
    <w:p w14:paraId="0355D8CA" w14:textId="77777777" w:rsidR="006F4074" w:rsidRDefault="000276C6" w:rsidP="006F4074">
      <w:pPr>
        <w:pStyle w:val="Poetry"/>
      </w:pPr>
      <w:r w:rsidRPr="006F4074">
        <w:t xml:space="preserve">thus, too, the plaster quickly reached the wound; </w:t>
      </w:r>
    </w:p>
    <w:p w14:paraId="76FCC523" w14:textId="6F86040A" w:rsidR="000276C6" w:rsidRPr="006F4074" w:rsidRDefault="000276C6" w:rsidP="006F4074">
      <w:pPr>
        <w:pStyle w:val="Poetry"/>
      </w:pPr>
      <w:r w:rsidRPr="006F4074">
        <w:t>for when we had attained the ruined bridge,</w:t>
      </w:r>
    </w:p>
    <w:p w14:paraId="5A23BEFB" w14:textId="44ABE95D" w:rsidR="000276C6" w:rsidRPr="006F4074" w:rsidRDefault="000276C6" w:rsidP="006F4074">
      <w:pPr>
        <w:pStyle w:val="Poetry"/>
      </w:pPr>
      <w:r w:rsidRPr="006F4074">
        <w:t>my Leader turned to me with that sweet look,</w:t>
      </w:r>
    </w:p>
    <w:p w14:paraId="198146A4" w14:textId="77777777" w:rsidR="006F4074" w:rsidRDefault="000276C6" w:rsidP="006F4074">
      <w:pPr>
        <w:pStyle w:val="Poetry"/>
      </w:pPr>
      <w:r w:rsidRPr="006F4074">
        <w:t xml:space="preserve">which at the Mountain’s foot I first perceived. </w:t>
      </w:r>
    </w:p>
    <w:p w14:paraId="32BBDB77" w14:textId="77777777" w:rsidR="006F4074" w:rsidRDefault="000276C6" w:rsidP="006F4074">
      <w:pPr>
        <w:pStyle w:val="Poetry"/>
      </w:pPr>
      <w:r w:rsidRPr="006F4074">
        <w:t xml:space="preserve">First having well surveyed the ruined arch, </w:t>
      </w:r>
    </w:p>
    <w:p w14:paraId="28629959" w14:textId="0F7FBE80" w:rsidR="000276C6" w:rsidRPr="006F4074" w:rsidRDefault="000276C6" w:rsidP="006F4074">
      <w:pPr>
        <w:pStyle w:val="Poetry"/>
      </w:pPr>
      <w:r w:rsidRPr="006F4074">
        <w:lastRenderedPageBreak/>
        <w:t>after some counsel taken with himself,</w:t>
      </w:r>
    </w:p>
    <w:p w14:paraId="69A1AFF7" w14:textId="77777777" w:rsidR="000276C6" w:rsidRPr="006F4074" w:rsidRDefault="000276C6" w:rsidP="006F4074">
      <w:pPr>
        <w:pStyle w:val="Poetry"/>
      </w:pPr>
      <w:r w:rsidRPr="006F4074">
        <w:t>his arms he opened, and took hold of me.</w:t>
      </w:r>
    </w:p>
    <w:p w14:paraId="7AE87F41" w14:textId="6559C1C5" w:rsidR="000276C6" w:rsidRPr="006F4074" w:rsidRDefault="000276C6" w:rsidP="006F4074">
      <w:pPr>
        <w:pStyle w:val="Poetry"/>
      </w:pPr>
      <w:r w:rsidRPr="006F4074">
        <w:t>And like a man who ponders while he acts,</w:t>
      </w:r>
    </w:p>
    <w:p w14:paraId="1B735DBB" w14:textId="77777777" w:rsidR="006F4074" w:rsidRDefault="000276C6" w:rsidP="006F4074">
      <w:pPr>
        <w:pStyle w:val="Poetry"/>
      </w:pPr>
      <w:r w:rsidRPr="006F4074">
        <w:t xml:space="preserve">and always seems to look ahead; ev’n so, </w:t>
      </w:r>
    </w:p>
    <w:p w14:paraId="20448BB3" w14:textId="77777777" w:rsidR="006F4074" w:rsidRDefault="000276C6" w:rsidP="006F4074">
      <w:pPr>
        <w:pStyle w:val="Poetry"/>
      </w:pPr>
      <w:r w:rsidRPr="006F4074">
        <w:t xml:space="preserve">while upward to the top of one great rock </w:t>
      </w:r>
    </w:p>
    <w:p w14:paraId="4466C95D" w14:textId="33DF802A" w:rsidR="000276C6" w:rsidRPr="006F4074" w:rsidRDefault="000276C6" w:rsidP="006F4074">
      <w:pPr>
        <w:pStyle w:val="Poetry"/>
      </w:pPr>
      <w:r w:rsidRPr="006F4074">
        <w:t>he pushed me, he sought out another crag,</w:t>
      </w:r>
    </w:p>
    <w:p w14:paraId="3647CC3A" w14:textId="77777777" w:rsidR="000276C6" w:rsidRPr="006F4074" w:rsidRDefault="000276C6" w:rsidP="006F4074">
      <w:pPr>
        <w:pStyle w:val="Poetry"/>
      </w:pPr>
      <w:r w:rsidRPr="006F4074">
        <w:t>and said: “Take hold of that one next, but first</w:t>
      </w:r>
    </w:p>
    <w:p w14:paraId="7B72A5EF" w14:textId="576F00A2" w:rsidR="000276C6" w:rsidRDefault="000276C6" w:rsidP="006F4074">
      <w:pPr>
        <w:pStyle w:val="Poetry"/>
      </w:pPr>
      <w:r w:rsidRPr="006F4074">
        <w:t>see whether it be fit to bear thy weight.”</w:t>
      </w:r>
    </w:p>
    <w:p w14:paraId="58781BE5" w14:textId="77777777" w:rsidR="006F4074" w:rsidRPr="006F4074" w:rsidRDefault="006F4074" w:rsidP="006F4074">
      <w:pPr>
        <w:pStyle w:val="Poetry"/>
      </w:pPr>
    </w:p>
    <w:p w14:paraId="43BD6BD8" w14:textId="77777777" w:rsidR="006F4074" w:rsidRDefault="000276C6" w:rsidP="006F4074">
      <w:pPr>
        <w:pStyle w:val="Poetry"/>
      </w:pPr>
      <w:r w:rsidRPr="006F4074">
        <w:t xml:space="preserve">No path was this for one who wore a cloak, </w:t>
      </w:r>
    </w:p>
    <w:p w14:paraId="0DF85E97" w14:textId="77777777" w:rsidR="006F4074" w:rsidRDefault="000276C6" w:rsidP="006F4074">
      <w:pPr>
        <w:pStyle w:val="Poetry"/>
      </w:pPr>
      <w:r w:rsidRPr="006F4074">
        <w:t xml:space="preserve">since scarcely could we two, though he was light, </w:t>
      </w:r>
    </w:p>
    <w:p w14:paraId="7854ABFF" w14:textId="54DF1A14" w:rsidR="000276C6" w:rsidRPr="006F4074" w:rsidRDefault="000276C6" w:rsidP="006F4074">
      <w:pPr>
        <w:pStyle w:val="Poetry"/>
      </w:pPr>
      <w:r w:rsidRPr="006F4074">
        <w:t>and I was pushed, ascend from rock to rock.</w:t>
      </w:r>
    </w:p>
    <w:p w14:paraId="63573E4F" w14:textId="77777777" w:rsidR="000276C6" w:rsidRPr="006F4074" w:rsidRDefault="000276C6" w:rsidP="006F4074">
      <w:pPr>
        <w:pStyle w:val="Poetry"/>
      </w:pPr>
      <w:r w:rsidRPr="006F4074">
        <w:t>And had the slope on that bank not been shorter,</w:t>
      </w:r>
    </w:p>
    <w:p w14:paraId="24FE5376" w14:textId="1B763FD9" w:rsidR="000276C6" w:rsidRPr="006F4074" w:rsidRDefault="000276C6" w:rsidP="006F4074">
      <w:pPr>
        <w:pStyle w:val="Poetry"/>
      </w:pPr>
      <w:r w:rsidRPr="006F4074">
        <w:t>than on the other, I know not of him,</w:t>
      </w:r>
    </w:p>
    <w:p w14:paraId="129744AE" w14:textId="77777777" w:rsidR="006F4074" w:rsidRDefault="000276C6" w:rsidP="006F4074">
      <w:pPr>
        <w:pStyle w:val="Poetry"/>
      </w:pPr>
      <w:r w:rsidRPr="006F4074">
        <w:t xml:space="preserve">but I would surely have been overcome; </w:t>
      </w:r>
    </w:p>
    <w:p w14:paraId="3AE74BA1" w14:textId="77777777" w:rsidR="006F4074" w:rsidRDefault="000276C6" w:rsidP="006F4074">
      <w:pPr>
        <w:pStyle w:val="Poetry"/>
      </w:pPr>
      <w:r w:rsidRPr="006F4074">
        <w:t xml:space="preserve">but since the whole of Malebolgë slopes </w:t>
      </w:r>
    </w:p>
    <w:p w14:paraId="6997B477" w14:textId="77777777" w:rsidR="006F4074" w:rsidRDefault="000276C6" w:rsidP="006F4074">
      <w:pPr>
        <w:pStyle w:val="Poetry"/>
      </w:pPr>
      <w:r w:rsidRPr="006F4074">
        <w:t xml:space="preserve">down to the opening of the lowest well, </w:t>
      </w:r>
    </w:p>
    <w:p w14:paraId="4BD4ABE2" w14:textId="564D2BD7" w:rsidR="000276C6" w:rsidRPr="006F4074" w:rsidRDefault="000276C6" w:rsidP="006F4074">
      <w:pPr>
        <w:pStyle w:val="Poetry"/>
      </w:pPr>
      <w:r w:rsidRPr="006F4074">
        <w:t>such is the nature of each trench’s banks,</w:t>
      </w:r>
    </w:p>
    <w:p w14:paraId="38D2EB06" w14:textId="32D979DC" w:rsidR="000276C6" w:rsidRPr="006F4074" w:rsidRDefault="000276C6" w:rsidP="006F4074">
      <w:pPr>
        <w:pStyle w:val="Poetry"/>
      </w:pPr>
      <w:r w:rsidRPr="006F4074">
        <w:t>that one is high, and low the following one;</w:t>
      </w:r>
    </w:p>
    <w:p w14:paraId="05FEC5A6" w14:textId="77777777" w:rsidR="006F4074" w:rsidRDefault="000276C6" w:rsidP="006F4074">
      <w:pPr>
        <w:pStyle w:val="Poetry"/>
      </w:pPr>
      <w:r w:rsidRPr="006F4074">
        <w:t xml:space="preserve">and yet we reached at length the ridge above, </w:t>
      </w:r>
    </w:p>
    <w:p w14:paraId="0E8F0A91" w14:textId="5C24AC9C" w:rsidR="000276C6" w:rsidRPr="006F4074" w:rsidRDefault="000276C6" w:rsidP="006F4074">
      <w:pPr>
        <w:pStyle w:val="Poetry"/>
      </w:pPr>
      <w:r w:rsidRPr="006F4074">
        <w:t>from which the crag’s last rock projects.</w:t>
      </w:r>
    </w:p>
    <w:p w14:paraId="55DD1EA4" w14:textId="77777777" w:rsidR="006F4074" w:rsidRDefault="000276C6" w:rsidP="006F4074">
      <w:pPr>
        <w:pStyle w:val="Poetry"/>
      </w:pPr>
      <w:r w:rsidRPr="006F4074">
        <w:t xml:space="preserve">My breath was so exhausted from my lungs, </w:t>
      </w:r>
    </w:p>
    <w:p w14:paraId="209517CC" w14:textId="19F13724" w:rsidR="000276C6" w:rsidRPr="006F4074" w:rsidRDefault="000276C6" w:rsidP="006F4074">
      <w:pPr>
        <w:pStyle w:val="Poetry"/>
      </w:pPr>
      <w:r w:rsidRPr="006F4074">
        <w:t>when up at last, that I could go no further;</w:t>
      </w:r>
    </w:p>
    <w:p w14:paraId="12BEACA7" w14:textId="68EDEB61" w:rsidR="000276C6" w:rsidRPr="006F4074" w:rsidRDefault="000276C6" w:rsidP="006F4074">
      <w:pPr>
        <w:pStyle w:val="Poetry"/>
      </w:pPr>
      <w:r w:rsidRPr="006F4074">
        <w:t>nay, on arriving I sat down at once.</w:t>
      </w:r>
    </w:p>
    <w:p w14:paraId="17FBFF2E" w14:textId="77777777" w:rsidR="000276C6" w:rsidRDefault="000276C6" w:rsidP="000276C6">
      <w:pPr>
        <w:pStyle w:val="BodyText"/>
      </w:pPr>
    </w:p>
    <w:p w14:paraId="6906059E" w14:textId="77777777" w:rsidR="006F4074" w:rsidRDefault="000276C6" w:rsidP="006F4074">
      <w:pPr>
        <w:pStyle w:val="Poetry"/>
      </w:pPr>
      <w:r w:rsidRPr="006F4074">
        <w:t xml:space="preserve">“Thus, henceforth, must thou rid thyself of sloth,” </w:t>
      </w:r>
    </w:p>
    <w:p w14:paraId="082B92AD" w14:textId="77777777" w:rsidR="006F4074" w:rsidRDefault="000276C6" w:rsidP="006F4074">
      <w:pPr>
        <w:pStyle w:val="Poetry"/>
      </w:pPr>
      <w:r w:rsidRPr="006F4074">
        <w:t xml:space="preserve">my Teacher said; “for one attains not fame, </w:t>
      </w:r>
    </w:p>
    <w:p w14:paraId="39793591" w14:textId="271267F9" w:rsidR="000276C6" w:rsidRPr="006F4074" w:rsidRDefault="000276C6" w:rsidP="006F4074">
      <w:pPr>
        <w:pStyle w:val="Poetry"/>
      </w:pPr>
      <w:r w:rsidRPr="006F4074">
        <w:t>sitting on cushions, or ’neath canopies;</w:t>
      </w:r>
    </w:p>
    <w:p w14:paraId="7A08DBCE" w14:textId="77777777" w:rsidR="000276C6" w:rsidRPr="006F4074" w:rsidRDefault="000276C6" w:rsidP="006F4074">
      <w:pPr>
        <w:pStyle w:val="Poetry"/>
      </w:pPr>
      <w:r w:rsidRPr="006F4074">
        <w:t>and he that lives without attaining it,</w:t>
      </w:r>
    </w:p>
    <w:p w14:paraId="40E56FC3" w14:textId="35DF8EFD" w:rsidR="000276C6" w:rsidRPr="006F4074" w:rsidRDefault="000276C6" w:rsidP="006F4074">
      <w:pPr>
        <w:pStyle w:val="Poetry"/>
      </w:pPr>
      <w:r w:rsidRPr="006F4074">
        <w:t>leaveth on earth such traces of himself,</w:t>
      </w:r>
    </w:p>
    <w:p w14:paraId="4F05D6A3" w14:textId="77777777" w:rsidR="006F4074" w:rsidRDefault="000276C6" w:rsidP="006F4074">
      <w:pPr>
        <w:pStyle w:val="Poetry"/>
      </w:pPr>
      <w:r w:rsidRPr="006F4074">
        <w:t xml:space="preserve">as smoke doth in the air, or foam in water. </w:t>
      </w:r>
    </w:p>
    <w:p w14:paraId="07713C56" w14:textId="77777777" w:rsidR="006F4074" w:rsidRDefault="000276C6" w:rsidP="006F4074">
      <w:pPr>
        <w:pStyle w:val="Poetry"/>
      </w:pPr>
      <w:r w:rsidRPr="006F4074">
        <w:t xml:space="preserve">Therefore get up! O’ercome thy troubled breath </w:t>
      </w:r>
    </w:p>
    <w:p w14:paraId="74426625" w14:textId="77777777" w:rsidR="006F4074" w:rsidRDefault="000276C6" w:rsidP="006F4074">
      <w:pPr>
        <w:pStyle w:val="Poetry"/>
      </w:pPr>
      <w:r w:rsidRPr="006F4074">
        <w:t xml:space="preserve">with that soul-energy, which wins all fights, </w:t>
      </w:r>
    </w:p>
    <w:p w14:paraId="3CFD647B" w14:textId="1E245E4D" w:rsidR="000276C6" w:rsidRPr="006F4074" w:rsidRDefault="000276C6" w:rsidP="006F4074">
      <w:pPr>
        <w:pStyle w:val="Poetry"/>
      </w:pPr>
      <w:r w:rsidRPr="006F4074">
        <w:t>unless it sink beneath its body’s weight!</w:t>
      </w:r>
    </w:p>
    <w:p w14:paraId="600497F3" w14:textId="4BB50BE3" w:rsidR="000276C6" w:rsidRPr="006F4074" w:rsidRDefault="000276C6" w:rsidP="006F4074">
      <w:pPr>
        <w:pStyle w:val="Poetry"/>
      </w:pPr>
      <w:r w:rsidRPr="006F4074">
        <w:t>A longer stairway must be climbed; ’t is not</w:t>
      </w:r>
    </w:p>
    <w:p w14:paraId="3FFE8382" w14:textId="77777777" w:rsidR="006F4074" w:rsidRDefault="000276C6" w:rsidP="006F4074">
      <w:pPr>
        <w:pStyle w:val="Poetry"/>
      </w:pPr>
      <w:r w:rsidRPr="006F4074">
        <w:lastRenderedPageBreak/>
        <w:t xml:space="preserve">enough that these stairs have been left; if, then, </w:t>
      </w:r>
    </w:p>
    <w:p w14:paraId="2B463A3E" w14:textId="2207E2C7" w:rsidR="000276C6" w:rsidRDefault="000276C6" w:rsidP="006F4074">
      <w:pPr>
        <w:pStyle w:val="Poetry"/>
      </w:pPr>
      <w:r w:rsidRPr="006F4074">
        <w:t>thou understand me, let it profit thee.”</w:t>
      </w:r>
    </w:p>
    <w:p w14:paraId="2393A9E3" w14:textId="77777777" w:rsidR="006F4074" w:rsidRPr="006F4074" w:rsidRDefault="006F4074" w:rsidP="006F4074">
      <w:pPr>
        <w:pStyle w:val="Poetry"/>
      </w:pPr>
    </w:p>
    <w:p w14:paraId="75CE46C9" w14:textId="77777777" w:rsidR="006F4074" w:rsidRDefault="000276C6" w:rsidP="006F4074">
      <w:pPr>
        <w:pStyle w:val="Poetry"/>
      </w:pPr>
      <w:r w:rsidRPr="006F4074">
        <w:t xml:space="preserve">I thereupon arose, and showed myself </w:t>
      </w:r>
    </w:p>
    <w:p w14:paraId="403524C1" w14:textId="72E928C7" w:rsidR="000276C6" w:rsidRPr="006F4074" w:rsidRDefault="000276C6" w:rsidP="006F4074">
      <w:pPr>
        <w:pStyle w:val="Poetry"/>
      </w:pPr>
      <w:r w:rsidRPr="006F4074">
        <w:t>better equipped with breath than I had felt,</w:t>
      </w:r>
    </w:p>
    <w:p w14:paraId="51CFDDD9" w14:textId="6A9E7139" w:rsidR="000276C6" w:rsidRDefault="000276C6" w:rsidP="006F4074">
      <w:pPr>
        <w:pStyle w:val="Poetry"/>
      </w:pPr>
      <w:r w:rsidRPr="006F4074">
        <w:t>and said: “Go on, for I am strong and bold!”</w:t>
      </w:r>
    </w:p>
    <w:p w14:paraId="5B6A9463" w14:textId="77777777" w:rsidR="006F4074" w:rsidRPr="006F4074" w:rsidRDefault="006F4074" w:rsidP="006F4074">
      <w:pPr>
        <w:pStyle w:val="Poetry"/>
      </w:pPr>
    </w:p>
    <w:p w14:paraId="754E332A" w14:textId="77777777" w:rsidR="006F4074" w:rsidRDefault="000276C6" w:rsidP="006F4074">
      <w:pPr>
        <w:pStyle w:val="Poetry"/>
      </w:pPr>
      <w:r w:rsidRPr="006F4074">
        <w:t xml:space="preserve">We took the pathway up along the crag, </w:t>
      </w:r>
    </w:p>
    <w:p w14:paraId="302D77C1" w14:textId="77777777" w:rsidR="006F4074" w:rsidRDefault="000276C6" w:rsidP="006F4074">
      <w:pPr>
        <w:pStyle w:val="Poetry"/>
      </w:pPr>
      <w:r w:rsidRPr="006F4074">
        <w:t xml:space="preserve">which rocky was, narrow and hard to climb, </w:t>
      </w:r>
    </w:p>
    <w:p w14:paraId="2E7EB097" w14:textId="540DCAE4" w:rsidR="000276C6" w:rsidRPr="006F4074" w:rsidRDefault="000276C6" w:rsidP="006F4074">
      <w:pPr>
        <w:pStyle w:val="Poetry"/>
      </w:pPr>
      <w:r w:rsidRPr="006F4074">
        <w:t>and steeper far than was the one before.</w:t>
      </w:r>
    </w:p>
    <w:p w14:paraId="4D4953C4" w14:textId="77777777" w:rsidR="000276C6" w:rsidRPr="006F4074" w:rsidRDefault="000276C6" w:rsidP="006F4074">
      <w:pPr>
        <w:pStyle w:val="Poetry"/>
      </w:pPr>
      <w:r w:rsidRPr="006F4074">
        <w:t>Not to seem weak, I talked as on I went;</w:t>
      </w:r>
    </w:p>
    <w:p w14:paraId="111F67EA" w14:textId="5591B735" w:rsidR="000276C6" w:rsidRPr="006F4074" w:rsidRDefault="000276C6" w:rsidP="006F4074">
      <w:pPr>
        <w:pStyle w:val="Poetry"/>
      </w:pPr>
      <w:r w:rsidRPr="006F4074">
        <w:t>this from the next trench caused a voice to come,</w:t>
      </w:r>
      <w:r w:rsidRPr="006F4074">
        <w:tab/>
      </w:r>
    </w:p>
    <w:p w14:paraId="53D3BD6F" w14:textId="77777777" w:rsidR="006F4074" w:rsidRDefault="000276C6" w:rsidP="006F4074">
      <w:pPr>
        <w:pStyle w:val="Poetry"/>
      </w:pPr>
      <w:r w:rsidRPr="006F4074">
        <w:t xml:space="preserve">which was incapable of forming words. </w:t>
      </w:r>
    </w:p>
    <w:p w14:paraId="7CFF2228" w14:textId="77777777" w:rsidR="006F4074" w:rsidRDefault="000276C6" w:rsidP="006F4074">
      <w:pPr>
        <w:pStyle w:val="Poetry"/>
      </w:pPr>
      <w:r w:rsidRPr="006F4074">
        <w:t xml:space="preserve">Though I was on the summit of the arch </w:t>
      </w:r>
    </w:p>
    <w:p w14:paraId="7CE22A16" w14:textId="7D172BFA" w:rsidR="000276C6" w:rsidRPr="006F4074" w:rsidRDefault="000276C6" w:rsidP="006F4074">
      <w:pPr>
        <w:pStyle w:val="Poetry"/>
      </w:pPr>
      <w:r w:rsidRPr="006F4074">
        <w:t>which crosses here, I know not what it said;</w:t>
      </w:r>
    </w:p>
    <w:p w14:paraId="0B758309" w14:textId="77777777" w:rsidR="000276C6" w:rsidRPr="006F4074" w:rsidRDefault="000276C6" w:rsidP="006F4074">
      <w:pPr>
        <w:pStyle w:val="Poetry"/>
      </w:pPr>
      <w:r w:rsidRPr="006F4074">
        <w:t>but moved to anger seemed the one who spoke.</w:t>
      </w:r>
    </w:p>
    <w:p w14:paraId="36309942" w14:textId="03E36455" w:rsidR="000276C6" w:rsidRPr="006F4074" w:rsidRDefault="000276C6" w:rsidP="006F4074">
      <w:pPr>
        <w:pStyle w:val="Poetry"/>
      </w:pPr>
      <w:r w:rsidRPr="006F4074">
        <w:t>Downward I looked, and yet my living eyes</w:t>
      </w:r>
    </w:p>
    <w:p w14:paraId="01743A2B" w14:textId="77777777" w:rsidR="000276C6" w:rsidRPr="006F4074" w:rsidRDefault="000276C6" w:rsidP="006F4074">
      <w:pPr>
        <w:pStyle w:val="Poetry"/>
      </w:pPr>
      <w:r w:rsidRPr="006F4074">
        <w:t>could not attain the bottom for the dark;</w:t>
      </w:r>
    </w:p>
    <w:p w14:paraId="42673EFA" w14:textId="77777777" w:rsidR="006F4074" w:rsidRDefault="000276C6" w:rsidP="006F4074">
      <w:pPr>
        <w:pStyle w:val="Poetry"/>
      </w:pPr>
      <w:r w:rsidRPr="006F4074">
        <w:t xml:space="preserve">hence, “Teacher, try to reach the following ridge,” </w:t>
      </w:r>
    </w:p>
    <w:p w14:paraId="62E83825" w14:textId="458CB778" w:rsidR="000276C6" w:rsidRPr="006F4074" w:rsidRDefault="000276C6" w:rsidP="006F4074">
      <w:pPr>
        <w:pStyle w:val="Poetry"/>
      </w:pPr>
      <w:r w:rsidRPr="006F4074">
        <w:t>said I, “and let us from the wall descend,</w:t>
      </w:r>
    </w:p>
    <w:p w14:paraId="01BEC9F3" w14:textId="77777777" w:rsidR="000276C6" w:rsidRPr="006F4074" w:rsidRDefault="000276C6" w:rsidP="006F4074">
      <w:pPr>
        <w:pStyle w:val="Poetry"/>
      </w:pPr>
      <w:r w:rsidRPr="006F4074">
        <w:t>for as I hear, but do not understand,</w:t>
      </w:r>
    </w:p>
    <w:p w14:paraId="0F561A70" w14:textId="0D059D59" w:rsidR="000276C6" w:rsidRDefault="000276C6" w:rsidP="006F4074">
      <w:pPr>
        <w:pStyle w:val="Poetry"/>
      </w:pPr>
      <w:r w:rsidRPr="006F4074">
        <w:t>so, looking down from hence, I make out nothing.”</w:t>
      </w:r>
    </w:p>
    <w:p w14:paraId="2B720A91" w14:textId="77777777" w:rsidR="006F4074" w:rsidRPr="006F4074" w:rsidRDefault="006F4074" w:rsidP="006F4074">
      <w:pPr>
        <w:pStyle w:val="Poetry"/>
      </w:pPr>
    </w:p>
    <w:p w14:paraId="5B77A46D" w14:textId="77777777" w:rsidR="006F4074" w:rsidRDefault="000276C6" w:rsidP="006F4074">
      <w:pPr>
        <w:pStyle w:val="Poetry"/>
      </w:pPr>
      <w:r w:rsidRPr="006F4074">
        <w:t xml:space="preserve">“No other answer give I thee,” he said, </w:t>
      </w:r>
    </w:p>
    <w:p w14:paraId="4E4A681B" w14:textId="77777777" w:rsidR="006F4074" w:rsidRDefault="000276C6" w:rsidP="006F4074">
      <w:pPr>
        <w:pStyle w:val="Poetry"/>
      </w:pPr>
      <w:r w:rsidRPr="006F4074">
        <w:t xml:space="preserve">“save that of action; for a fair request </w:t>
      </w:r>
    </w:p>
    <w:p w14:paraId="75410624" w14:textId="1788A2F0" w:rsidR="000276C6" w:rsidRDefault="000276C6" w:rsidP="006F4074">
      <w:pPr>
        <w:pStyle w:val="Poetry"/>
      </w:pPr>
      <w:r w:rsidRPr="006F4074">
        <w:t>ought to be met by deeds without a word.”</w:t>
      </w:r>
    </w:p>
    <w:p w14:paraId="6FDF7D78" w14:textId="77777777" w:rsidR="006F4074" w:rsidRPr="006F4074" w:rsidRDefault="006F4074" w:rsidP="006F4074">
      <w:pPr>
        <w:pStyle w:val="Poetry"/>
      </w:pPr>
    </w:p>
    <w:p w14:paraId="5A95808C" w14:textId="77777777" w:rsidR="000276C6" w:rsidRPr="006F4074" w:rsidRDefault="000276C6" w:rsidP="006F4074">
      <w:pPr>
        <w:pStyle w:val="Poetry"/>
      </w:pPr>
      <w:r w:rsidRPr="006F4074">
        <w:t>We climbed down from the bridge’s further head,</w:t>
      </w:r>
    </w:p>
    <w:p w14:paraId="3471633C" w14:textId="38B54F46" w:rsidR="000276C6" w:rsidRPr="006F4074" w:rsidRDefault="000276C6" w:rsidP="006F4074">
      <w:pPr>
        <w:pStyle w:val="Poetry"/>
      </w:pPr>
      <w:r w:rsidRPr="006F4074">
        <w:t>where to the eighth embankment it is joined,</w:t>
      </w:r>
    </w:p>
    <w:p w14:paraId="38C891AB" w14:textId="77777777" w:rsidR="006F4074" w:rsidRDefault="000276C6" w:rsidP="006F4074">
      <w:pPr>
        <w:pStyle w:val="Poetry"/>
      </w:pPr>
      <w:r w:rsidRPr="006F4074">
        <w:t xml:space="preserve">and then the trench was clearly shown to me; </w:t>
      </w:r>
    </w:p>
    <w:p w14:paraId="7CF8CF9B" w14:textId="1EAEF3B8" w:rsidR="000276C6" w:rsidRPr="006F4074" w:rsidRDefault="000276C6" w:rsidP="006F4074">
      <w:pPr>
        <w:pStyle w:val="Poetry"/>
      </w:pPr>
      <w:r w:rsidRPr="006F4074">
        <w:t>and in it I beheld a frightful throng</w:t>
      </w:r>
    </w:p>
    <w:p w14:paraId="01C309EB" w14:textId="77777777" w:rsidR="006F4074" w:rsidRDefault="000276C6" w:rsidP="006F4074">
      <w:pPr>
        <w:pStyle w:val="Poetry"/>
      </w:pPr>
      <w:r w:rsidRPr="006F4074">
        <w:t xml:space="preserve">of snakes, and of so weird a kind, that still </w:t>
      </w:r>
    </w:p>
    <w:p w14:paraId="70417334" w14:textId="326039F7" w:rsidR="000276C6" w:rsidRDefault="000276C6" w:rsidP="006F4074">
      <w:pPr>
        <w:pStyle w:val="Poetry"/>
      </w:pPr>
      <w:r w:rsidRPr="006F4074">
        <w:t>the memory of them freezes up my blood.</w:t>
      </w:r>
    </w:p>
    <w:p w14:paraId="309C838C" w14:textId="6C4F0421" w:rsidR="006F4074" w:rsidRPr="006F4074" w:rsidRDefault="006F4074" w:rsidP="006F4074">
      <w:pPr>
        <w:pStyle w:val="Poetry"/>
      </w:pPr>
    </w:p>
    <w:p w14:paraId="19ED8283" w14:textId="1B5B45F7" w:rsidR="000276C6" w:rsidRPr="006F4074" w:rsidRDefault="000276C6" w:rsidP="006F4074">
      <w:pPr>
        <w:pStyle w:val="Poetry"/>
      </w:pPr>
      <w:r w:rsidRPr="006F4074">
        <w:t>Let Libya and her sand no longer boast;</w:t>
      </w:r>
    </w:p>
    <w:p w14:paraId="35FC5E83" w14:textId="77777777" w:rsidR="006F4074" w:rsidRDefault="000276C6" w:rsidP="006F4074">
      <w:pPr>
        <w:pStyle w:val="Poetry"/>
      </w:pPr>
      <w:r w:rsidRPr="006F4074">
        <w:lastRenderedPageBreak/>
        <w:t xml:space="preserve">for though she breed chelỳdri, jàculi, </w:t>
      </w:r>
    </w:p>
    <w:p w14:paraId="1CDAA01A" w14:textId="77777777" w:rsidR="006F4074" w:rsidRDefault="000276C6" w:rsidP="006F4074">
      <w:pPr>
        <w:pStyle w:val="Poetry"/>
      </w:pPr>
      <w:r w:rsidRPr="006F4074">
        <w:t xml:space="preserve">with cenchri, phàreae and àmphisbaenae, </w:t>
      </w:r>
    </w:p>
    <w:p w14:paraId="47B48F5D" w14:textId="2DC294FE" w:rsidR="000276C6" w:rsidRPr="006F4074" w:rsidRDefault="000276C6" w:rsidP="006F4074">
      <w:pPr>
        <w:pStyle w:val="Poetry"/>
      </w:pPr>
      <w:r w:rsidRPr="006F4074">
        <w:t>ne’er with all Ethiopia did she show,</w:t>
      </w:r>
    </w:p>
    <w:p w14:paraId="74ECD054" w14:textId="77777777" w:rsidR="000276C6" w:rsidRPr="006F4074" w:rsidRDefault="000276C6" w:rsidP="006F4074">
      <w:pPr>
        <w:pStyle w:val="Poetry"/>
      </w:pPr>
      <w:r w:rsidRPr="006F4074">
        <w:t>nor e’en with what above the Red Sea lies,</w:t>
      </w:r>
    </w:p>
    <w:p w14:paraId="3C0115C9" w14:textId="33A1B440" w:rsidR="000276C6" w:rsidRPr="006F4074" w:rsidRDefault="000276C6" w:rsidP="006F4074">
      <w:pPr>
        <w:pStyle w:val="Poetry"/>
      </w:pPr>
      <w:r w:rsidRPr="006F4074">
        <w:t>either so many or such evil plagues.</w:t>
      </w:r>
    </w:p>
    <w:p w14:paraId="7DAF9258" w14:textId="77777777" w:rsidR="006F4074" w:rsidRDefault="000276C6" w:rsidP="006F4074">
      <w:pPr>
        <w:pStyle w:val="Poetry"/>
      </w:pPr>
      <w:r w:rsidRPr="006F4074">
        <w:t xml:space="preserve">Among this cruel and most dismal swarm </w:t>
      </w:r>
    </w:p>
    <w:p w14:paraId="12A81851" w14:textId="77777777" w:rsidR="006F4074" w:rsidRDefault="000276C6" w:rsidP="006F4074">
      <w:pPr>
        <w:pStyle w:val="Poetry"/>
      </w:pPr>
      <w:r w:rsidRPr="006F4074">
        <w:t xml:space="preserve">people were running, nude and terrified, </w:t>
      </w:r>
    </w:p>
    <w:p w14:paraId="10AD8FD2" w14:textId="538E3C31" w:rsidR="000276C6" w:rsidRPr="006F4074" w:rsidRDefault="000276C6" w:rsidP="006F4074">
      <w:pPr>
        <w:pStyle w:val="Poetry"/>
      </w:pPr>
      <w:r w:rsidRPr="006F4074">
        <w:t>and with no hope of hole or heliotrope.</w:t>
      </w:r>
    </w:p>
    <w:p w14:paraId="6D732FEC" w14:textId="77777777" w:rsidR="000276C6" w:rsidRPr="006F4074" w:rsidRDefault="000276C6" w:rsidP="006F4074">
      <w:pPr>
        <w:pStyle w:val="Poetry"/>
      </w:pPr>
      <w:r w:rsidRPr="006F4074">
        <w:t>Their hands were bound behind their back with snakes,</w:t>
      </w:r>
    </w:p>
    <w:p w14:paraId="77025942" w14:textId="45E8D7FD" w:rsidR="000276C6" w:rsidRPr="006F4074" w:rsidRDefault="000276C6" w:rsidP="006F4074">
      <w:pPr>
        <w:pStyle w:val="Poetry"/>
      </w:pPr>
      <w:r w:rsidRPr="006F4074">
        <w:t>whose tail and head were thrust between their loins,</w:t>
      </w:r>
    </w:p>
    <w:p w14:paraId="302721CD" w14:textId="77777777" w:rsidR="000276C6" w:rsidRPr="006F4074" w:rsidRDefault="000276C6" w:rsidP="006F4074">
      <w:pPr>
        <w:pStyle w:val="Poetry"/>
      </w:pPr>
      <w:r w:rsidRPr="006F4074">
        <w:t>and tied together in a knot in front.</w:t>
      </w:r>
    </w:p>
    <w:p w14:paraId="1DCBF421" w14:textId="77777777" w:rsidR="000276C6" w:rsidRDefault="000276C6" w:rsidP="000276C6">
      <w:pPr>
        <w:pStyle w:val="BodyText"/>
      </w:pPr>
    </w:p>
    <w:p w14:paraId="34615454" w14:textId="77777777" w:rsidR="000276C6" w:rsidRPr="006F4074" w:rsidRDefault="000276C6" w:rsidP="006F4074">
      <w:pPr>
        <w:pStyle w:val="Poetry"/>
      </w:pPr>
      <w:r w:rsidRPr="006F4074">
        <w:t>Then lo, a serpent hurled himself at one,</w:t>
      </w:r>
    </w:p>
    <w:p w14:paraId="38D34087" w14:textId="77777777" w:rsidR="006F4074" w:rsidRDefault="000276C6" w:rsidP="006F4074">
      <w:pPr>
        <w:pStyle w:val="Poetry"/>
      </w:pPr>
      <w:r w:rsidRPr="006F4074">
        <w:t xml:space="preserve">who near our bank was standing, and transfixed him </w:t>
      </w:r>
    </w:p>
    <w:p w14:paraId="14ECF927" w14:textId="10B2DCF4" w:rsidR="000276C6" w:rsidRPr="006F4074" w:rsidRDefault="000276C6" w:rsidP="006F4074">
      <w:pPr>
        <w:pStyle w:val="Poetry"/>
      </w:pPr>
      <w:r w:rsidRPr="006F4074">
        <w:t>there where the neck is to the shoulders joined.</w:t>
      </w:r>
    </w:p>
    <w:p w14:paraId="621F1074" w14:textId="0B72E701" w:rsidR="000276C6" w:rsidRPr="006F4074" w:rsidRDefault="000276C6" w:rsidP="006F4074">
      <w:pPr>
        <w:pStyle w:val="Poetry"/>
      </w:pPr>
      <w:r w:rsidRPr="006F4074">
        <w:t>Never were o or i so quickly written,</w:t>
      </w:r>
    </w:p>
    <w:p w14:paraId="01E17D01" w14:textId="77777777" w:rsidR="006F4074" w:rsidRDefault="000276C6" w:rsidP="006F4074">
      <w:pPr>
        <w:pStyle w:val="Poetry"/>
      </w:pPr>
      <w:r w:rsidRPr="006F4074">
        <w:t xml:space="preserve">as he took fire, and, burning up, must needs </w:t>
      </w:r>
    </w:p>
    <w:p w14:paraId="5CC71053" w14:textId="5214C54A" w:rsidR="000276C6" w:rsidRPr="006F4074" w:rsidRDefault="000276C6" w:rsidP="006F4074">
      <w:pPr>
        <w:pStyle w:val="Poetry"/>
      </w:pPr>
      <w:r w:rsidRPr="006F4074">
        <w:t>turn wholly into ashes as he fell;</w:t>
      </w:r>
    </w:p>
    <w:p w14:paraId="0F5BED06" w14:textId="77777777" w:rsidR="006F4074" w:rsidRDefault="000276C6" w:rsidP="006F4074">
      <w:pPr>
        <w:pStyle w:val="Poetry"/>
      </w:pPr>
      <w:r w:rsidRPr="006F4074">
        <w:t xml:space="preserve">whereat, though thus destroyed upon the ground, </w:t>
      </w:r>
    </w:p>
    <w:p w14:paraId="5BCA265A" w14:textId="42855007" w:rsidR="000276C6" w:rsidRPr="006F4074" w:rsidRDefault="000276C6" w:rsidP="006F4074">
      <w:pPr>
        <w:pStyle w:val="Poetry"/>
      </w:pPr>
      <w:r w:rsidRPr="006F4074">
        <w:t>the dust, assembling of its own accord,</w:t>
      </w:r>
    </w:p>
    <w:p w14:paraId="752E419B" w14:textId="0FFEA0B6" w:rsidR="000276C6" w:rsidRDefault="000276C6" w:rsidP="006F4074">
      <w:pPr>
        <w:pStyle w:val="Poetry"/>
      </w:pPr>
      <w:r w:rsidRPr="006F4074">
        <w:t>turned instantly into the self-same man.</w:t>
      </w:r>
    </w:p>
    <w:p w14:paraId="366820C9" w14:textId="77777777" w:rsidR="006F4074" w:rsidRPr="006F4074" w:rsidRDefault="006F4074" w:rsidP="006F4074">
      <w:pPr>
        <w:pStyle w:val="Poetry"/>
      </w:pPr>
    </w:p>
    <w:p w14:paraId="534592B8" w14:textId="77777777" w:rsidR="006F4074" w:rsidRDefault="000276C6" w:rsidP="006F4074">
      <w:pPr>
        <w:pStyle w:val="Poetry"/>
      </w:pPr>
      <w:r w:rsidRPr="006F4074">
        <w:t xml:space="preserve">So likewise, as great sages have declared, </w:t>
      </w:r>
    </w:p>
    <w:p w14:paraId="28EE1F38" w14:textId="77777777" w:rsidR="006F4074" w:rsidRDefault="000276C6" w:rsidP="006F4074">
      <w:pPr>
        <w:pStyle w:val="Poetry"/>
      </w:pPr>
      <w:r w:rsidRPr="006F4074">
        <w:t xml:space="preserve">the Phoenix dies, and then is born again, </w:t>
      </w:r>
    </w:p>
    <w:p w14:paraId="0A97BB44" w14:textId="2F1A8F09" w:rsidR="000276C6" w:rsidRPr="006F4074" w:rsidRDefault="000276C6" w:rsidP="006F4074">
      <w:pPr>
        <w:pStyle w:val="Poetry"/>
      </w:pPr>
      <w:r w:rsidRPr="006F4074">
        <w:t>as she approaches her five-hundredth year;</w:t>
      </w:r>
    </w:p>
    <w:p w14:paraId="79F7DF2A" w14:textId="77777777" w:rsidR="000276C6" w:rsidRPr="006F4074" w:rsidRDefault="000276C6" w:rsidP="006F4074">
      <w:pPr>
        <w:pStyle w:val="Poetry"/>
      </w:pPr>
      <w:r w:rsidRPr="006F4074">
        <w:t>she feeds through life on neither herbs or grain,</w:t>
      </w:r>
    </w:p>
    <w:p w14:paraId="353948B1" w14:textId="6BC9499B" w:rsidR="000276C6" w:rsidRPr="006F4074" w:rsidRDefault="000276C6" w:rsidP="006F4074">
      <w:pPr>
        <w:pStyle w:val="Poetry"/>
      </w:pPr>
      <w:r w:rsidRPr="006F4074">
        <w:t>but on amòmum only and incense-tears;</w:t>
      </w:r>
    </w:p>
    <w:p w14:paraId="71A680A5" w14:textId="2419C189" w:rsidR="000276C6" w:rsidRDefault="000276C6" w:rsidP="006F4074">
      <w:pPr>
        <w:pStyle w:val="Poetry"/>
      </w:pPr>
      <w:r w:rsidRPr="006F4074">
        <w:t>her final swaddling bands are nard and myrrh.</w:t>
      </w:r>
    </w:p>
    <w:p w14:paraId="0B2272EC" w14:textId="77777777" w:rsidR="006F4074" w:rsidRPr="006F4074" w:rsidRDefault="006F4074" w:rsidP="006F4074">
      <w:pPr>
        <w:pStyle w:val="Poetry"/>
      </w:pPr>
    </w:p>
    <w:p w14:paraId="1BA22BAF" w14:textId="77777777" w:rsidR="000276C6" w:rsidRPr="006F4074" w:rsidRDefault="000276C6" w:rsidP="006F4074">
      <w:pPr>
        <w:pStyle w:val="Poetry"/>
      </w:pPr>
      <w:r w:rsidRPr="006F4074">
        <w:t>And as is he who falls, nor knoweth how,</w:t>
      </w:r>
    </w:p>
    <w:p w14:paraId="5ADE9A6A" w14:textId="77777777" w:rsidR="006F4074" w:rsidRDefault="000276C6" w:rsidP="006F4074">
      <w:pPr>
        <w:pStyle w:val="Poetry"/>
      </w:pPr>
      <w:r w:rsidRPr="006F4074">
        <w:t xml:space="preserve">by demon force, which pulls him to the ground, </w:t>
      </w:r>
    </w:p>
    <w:p w14:paraId="3772A839" w14:textId="439F8C85" w:rsidR="000276C6" w:rsidRPr="006F4074" w:rsidRDefault="000276C6" w:rsidP="006F4074">
      <w:pPr>
        <w:pStyle w:val="Poetry"/>
      </w:pPr>
      <w:r w:rsidRPr="006F4074">
        <w:t>or other inhibition binding man,</w:t>
      </w:r>
    </w:p>
    <w:p w14:paraId="44AC6FC5" w14:textId="5F770D62" w:rsidR="000276C6" w:rsidRPr="006F4074" w:rsidRDefault="000276C6" w:rsidP="006F4074">
      <w:pPr>
        <w:pStyle w:val="Poetry"/>
      </w:pPr>
      <w:r w:rsidRPr="006F4074">
        <w:t>and who, on getting up again, looks round</w:t>
      </w:r>
    </w:p>
    <w:p w14:paraId="2648A2F9" w14:textId="77777777" w:rsidR="000276C6" w:rsidRPr="006F4074" w:rsidRDefault="000276C6" w:rsidP="006F4074">
      <w:pPr>
        <w:pStyle w:val="Poetry"/>
      </w:pPr>
      <w:r w:rsidRPr="006F4074">
        <w:t>wholly bewildered by the great distress</w:t>
      </w:r>
    </w:p>
    <w:p w14:paraId="192FFC13" w14:textId="77777777" w:rsidR="006F4074" w:rsidRDefault="000276C6" w:rsidP="006F4074">
      <w:pPr>
        <w:pStyle w:val="Poetry"/>
      </w:pPr>
      <w:r w:rsidRPr="006F4074">
        <w:t xml:space="preserve">which he has felt, and, as he looks, heaves sighs; </w:t>
      </w:r>
    </w:p>
    <w:p w14:paraId="4BA0EC18" w14:textId="75495432" w:rsidR="000276C6" w:rsidRPr="006F4074" w:rsidRDefault="000276C6" w:rsidP="006F4074">
      <w:pPr>
        <w:pStyle w:val="Poetry"/>
      </w:pPr>
      <w:r w:rsidRPr="006F4074">
        <w:lastRenderedPageBreak/>
        <w:t>such was that sinner, after he had risen.</w:t>
      </w:r>
    </w:p>
    <w:p w14:paraId="778E330D" w14:textId="77777777" w:rsidR="000276C6" w:rsidRPr="006F4074" w:rsidRDefault="000276C6" w:rsidP="006F4074">
      <w:pPr>
        <w:pStyle w:val="Poetry"/>
      </w:pPr>
      <w:r w:rsidRPr="006F4074">
        <w:t>O Power of God, how truly just thou art,</w:t>
      </w:r>
    </w:p>
    <w:p w14:paraId="25496DDD" w14:textId="2F84F121" w:rsidR="000276C6" w:rsidRDefault="000276C6" w:rsidP="006F4074">
      <w:pPr>
        <w:pStyle w:val="Poetry"/>
      </w:pPr>
      <w:r w:rsidRPr="006F4074">
        <w:t>that in revenge dost deal such blows as these!</w:t>
      </w:r>
    </w:p>
    <w:p w14:paraId="1A234340" w14:textId="77777777" w:rsidR="006F4074" w:rsidRPr="006F4074" w:rsidRDefault="006F4074" w:rsidP="006F4074">
      <w:pPr>
        <w:pStyle w:val="Poetry"/>
      </w:pPr>
    </w:p>
    <w:p w14:paraId="4F1EAED1" w14:textId="77777777" w:rsidR="006F4074" w:rsidRDefault="000276C6" w:rsidP="006F4074">
      <w:pPr>
        <w:pStyle w:val="Poetry"/>
      </w:pPr>
      <w:r w:rsidRPr="006F4074">
        <w:t xml:space="preserve">Thereat my Leader asked him who he was, </w:t>
      </w:r>
    </w:p>
    <w:p w14:paraId="0D087FBF" w14:textId="55D7B3EF" w:rsidR="000276C6" w:rsidRPr="006F4074" w:rsidRDefault="000276C6" w:rsidP="006F4074">
      <w:pPr>
        <w:pStyle w:val="Poetry"/>
      </w:pPr>
      <w:r w:rsidRPr="006F4074">
        <w:t>and he replied: “Into this wild ravine</w:t>
      </w:r>
    </w:p>
    <w:p w14:paraId="1F7AD582" w14:textId="77777777" w:rsidR="006F4074" w:rsidRDefault="000276C6" w:rsidP="006F4074">
      <w:pPr>
        <w:pStyle w:val="Poetry"/>
      </w:pPr>
      <w:r w:rsidRPr="006F4074">
        <w:t xml:space="preserve">I rained from Tuscany not long ago. </w:t>
      </w:r>
    </w:p>
    <w:p w14:paraId="1A19684E" w14:textId="67255D58" w:rsidR="000276C6" w:rsidRPr="006F4074" w:rsidRDefault="000276C6" w:rsidP="006F4074">
      <w:pPr>
        <w:pStyle w:val="Poetry"/>
      </w:pPr>
      <w:r w:rsidRPr="006F4074">
        <w:t>Mule that I was, a beast’s life, not a man’s,</w:t>
      </w:r>
    </w:p>
    <w:p w14:paraId="5BC3285D" w14:textId="5669FBFA" w:rsidR="000276C6" w:rsidRPr="006F4074" w:rsidRDefault="000276C6" w:rsidP="006F4074">
      <w:pPr>
        <w:pStyle w:val="Poetry"/>
      </w:pPr>
      <w:r w:rsidRPr="006F4074">
        <w:t>I liked; I’m Vanni Fucci, called the Beast;</w:t>
      </w:r>
    </w:p>
    <w:p w14:paraId="68F0622E" w14:textId="3AF48B46" w:rsidR="000276C6" w:rsidRDefault="000276C6" w:rsidP="006F4074">
      <w:pPr>
        <w:pStyle w:val="Poetry"/>
      </w:pPr>
      <w:r w:rsidRPr="006F4074">
        <w:t>for me Pistoia was a worthy den.”</w:t>
      </w:r>
    </w:p>
    <w:p w14:paraId="528FD405" w14:textId="77777777" w:rsidR="006F4074" w:rsidRPr="006F4074" w:rsidRDefault="006F4074" w:rsidP="006F4074">
      <w:pPr>
        <w:pStyle w:val="Poetry"/>
      </w:pPr>
    </w:p>
    <w:p w14:paraId="68F37C37" w14:textId="77777777" w:rsidR="000276C6" w:rsidRPr="006F4074" w:rsidRDefault="000276C6" w:rsidP="006F4074">
      <w:pPr>
        <w:pStyle w:val="Poetry"/>
      </w:pPr>
      <w:r w:rsidRPr="006F4074">
        <w:t>Then “Tell him not to slip away,” I said,</w:t>
      </w:r>
    </w:p>
    <w:p w14:paraId="242F5155" w14:textId="77777777" w:rsidR="006F4074" w:rsidRDefault="000276C6" w:rsidP="006F4074">
      <w:pPr>
        <w:pStyle w:val="Poetry"/>
      </w:pPr>
      <w:r w:rsidRPr="006F4074">
        <w:t xml:space="preserve">“and ask what fault thrust him down here; for I </w:t>
      </w:r>
    </w:p>
    <w:p w14:paraId="5FF12D55" w14:textId="464FECF1" w:rsidR="000276C6" w:rsidRDefault="000276C6" w:rsidP="006F4074">
      <w:pPr>
        <w:pStyle w:val="Poetry"/>
      </w:pPr>
      <w:r w:rsidRPr="006F4074">
        <w:t>once saw in him a man of blood and strife.”</w:t>
      </w:r>
    </w:p>
    <w:p w14:paraId="0341A2D6" w14:textId="77777777" w:rsidR="006F4074" w:rsidRPr="006F4074" w:rsidRDefault="006F4074" w:rsidP="006F4074">
      <w:pPr>
        <w:pStyle w:val="Poetry"/>
      </w:pPr>
    </w:p>
    <w:p w14:paraId="42651089" w14:textId="013D2F3B" w:rsidR="000276C6" w:rsidRPr="006F4074" w:rsidRDefault="000276C6" w:rsidP="006F4074">
      <w:pPr>
        <w:pStyle w:val="Poetry"/>
      </w:pPr>
      <w:r w:rsidRPr="006F4074">
        <w:t>The sinner then, who understood, feigned not,</w:t>
      </w:r>
    </w:p>
    <w:p w14:paraId="5858DB0B" w14:textId="77777777" w:rsidR="006F4074" w:rsidRDefault="000276C6" w:rsidP="006F4074">
      <w:pPr>
        <w:pStyle w:val="Poetry"/>
      </w:pPr>
      <w:r w:rsidRPr="006F4074">
        <w:t xml:space="preserve">but turned toward me both mind and face, and said, </w:t>
      </w:r>
    </w:p>
    <w:p w14:paraId="3A383EDF" w14:textId="23499153" w:rsidR="000276C6" w:rsidRPr="006F4074" w:rsidRDefault="000276C6" w:rsidP="006F4074">
      <w:pPr>
        <w:pStyle w:val="Poetry"/>
      </w:pPr>
      <w:r w:rsidRPr="006F4074">
        <w:t>as with a sudden shame he colored up:</w:t>
      </w:r>
    </w:p>
    <w:p w14:paraId="1AD0C875" w14:textId="77777777" w:rsidR="000276C6" w:rsidRPr="006F4074" w:rsidRDefault="000276C6" w:rsidP="006F4074">
      <w:pPr>
        <w:pStyle w:val="Poetry"/>
      </w:pPr>
      <w:r w:rsidRPr="006F4074">
        <w:t>“That thou hast caught me in the misery</w:t>
      </w:r>
    </w:p>
    <w:p w14:paraId="56A6E301" w14:textId="77777777" w:rsidR="000276C6" w:rsidRPr="006F4074" w:rsidRDefault="000276C6" w:rsidP="006F4074">
      <w:pPr>
        <w:pStyle w:val="Poetry"/>
      </w:pPr>
      <w:r w:rsidRPr="006F4074">
        <w:t>in which thou see’st me, gives me greater pain</w:t>
      </w:r>
    </w:p>
    <w:p w14:paraId="5B5F8789" w14:textId="0421A594" w:rsidR="000276C6" w:rsidRPr="006F4074" w:rsidRDefault="000276C6" w:rsidP="006F4074">
      <w:pPr>
        <w:pStyle w:val="Poetry"/>
      </w:pPr>
      <w:r w:rsidRPr="006F4074">
        <w:t>than that which took me from the other life.</w:t>
      </w:r>
    </w:p>
    <w:p w14:paraId="7ADF7B5E" w14:textId="77777777" w:rsidR="000276C6" w:rsidRPr="006F4074" w:rsidRDefault="000276C6" w:rsidP="006F4074">
      <w:pPr>
        <w:pStyle w:val="Poetry"/>
      </w:pPr>
      <w:r w:rsidRPr="006F4074">
        <w:t>I can’t refuse what thou dost ask of me.</w:t>
      </w:r>
    </w:p>
    <w:p w14:paraId="54D38127" w14:textId="77777777" w:rsidR="006F4074" w:rsidRDefault="000276C6" w:rsidP="006F4074">
      <w:pPr>
        <w:pStyle w:val="Poetry"/>
      </w:pPr>
      <w:r w:rsidRPr="006F4074">
        <w:t xml:space="preserve">I’m placed thus low, because ’t was I who robbed </w:t>
      </w:r>
    </w:p>
    <w:p w14:paraId="6A8CB4DD" w14:textId="19D9D52B" w:rsidR="000276C6" w:rsidRPr="006F4074" w:rsidRDefault="000276C6" w:rsidP="006F4074">
      <w:pPr>
        <w:pStyle w:val="Poetry"/>
      </w:pPr>
      <w:r w:rsidRPr="006F4074">
        <w:t>the vestry known for its fair ornaments;</w:t>
      </w:r>
    </w:p>
    <w:p w14:paraId="33037BE5" w14:textId="77777777" w:rsidR="000276C6" w:rsidRPr="006F4074" w:rsidRDefault="000276C6" w:rsidP="006F4074">
      <w:pPr>
        <w:pStyle w:val="Poetry"/>
      </w:pPr>
      <w:r w:rsidRPr="006F4074">
        <w:t>a deed once falsely put upon another.</w:t>
      </w:r>
    </w:p>
    <w:p w14:paraId="27B4D277" w14:textId="6E2151C0" w:rsidR="000276C6" w:rsidRPr="006F4074" w:rsidRDefault="000276C6" w:rsidP="006F4074">
      <w:pPr>
        <w:pStyle w:val="Poetry"/>
      </w:pPr>
      <w:r w:rsidRPr="006F4074">
        <w:t>But now, lest thou enjoy this sight of me,</w:t>
      </w:r>
    </w:p>
    <w:p w14:paraId="5EFAE3A3" w14:textId="77777777" w:rsidR="000276C6" w:rsidRPr="006F4074" w:rsidRDefault="000276C6" w:rsidP="006F4074">
      <w:pPr>
        <w:pStyle w:val="Poetry"/>
      </w:pPr>
      <w:r w:rsidRPr="006F4074">
        <w:t>if thou art ever out of these dark lands,</w:t>
      </w:r>
    </w:p>
    <w:p w14:paraId="59FBDE32" w14:textId="77777777" w:rsidR="000276C6" w:rsidRPr="006F4074" w:rsidRDefault="000276C6" w:rsidP="006F4074">
      <w:pPr>
        <w:pStyle w:val="Poetry"/>
      </w:pPr>
      <w:r w:rsidRPr="006F4074">
        <w:t>thine ears to my announcement ope, and hear:</w:t>
      </w:r>
    </w:p>
    <w:p w14:paraId="2E881947" w14:textId="77777777" w:rsidR="000276C6" w:rsidRPr="006F4074" w:rsidRDefault="000276C6" w:rsidP="006F4074">
      <w:pPr>
        <w:pStyle w:val="Poetry"/>
      </w:pPr>
      <w:r w:rsidRPr="006F4074">
        <w:t>Pistoia first despoils herself of Neri;</w:t>
      </w:r>
    </w:p>
    <w:p w14:paraId="363E8EF6" w14:textId="77777777" w:rsidR="000276C6" w:rsidRPr="006F4074" w:rsidRDefault="000276C6" w:rsidP="006F4074">
      <w:pPr>
        <w:pStyle w:val="Poetry"/>
      </w:pPr>
      <w:r w:rsidRPr="006F4074">
        <w:t>then Florence changes folk and government.</w:t>
      </w:r>
    </w:p>
    <w:p w14:paraId="18FF48DD" w14:textId="40810CF6" w:rsidR="000276C6" w:rsidRPr="006F4074" w:rsidRDefault="000276C6" w:rsidP="006F4074">
      <w:pPr>
        <w:pStyle w:val="Poetry"/>
      </w:pPr>
      <w:r w:rsidRPr="006F4074">
        <w:t>From Val di Magra Mars draws forth a bolt</w:t>
      </w:r>
    </w:p>
    <w:p w14:paraId="3CBBE715" w14:textId="77777777" w:rsidR="006F4074" w:rsidRDefault="000276C6" w:rsidP="006F4074">
      <w:pPr>
        <w:pStyle w:val="Poetry"/>
      </w:pPr>
      <w:r w:rsidRPr="006F4074">
        <w:t xml:space="preserve">by turbid clouds enveloped; next, with wild </w:t>
      </w:r>
    </w:p>
    <w:p w14:paraId="0FB3E819" w14:textId="77777777" w:rsidR="006F4074" w:rsidRDefault="000276C6" w:rsidP="006F4074">
      <w:pPr>
        <w:pStyle w:val="Poetry"/>
      </w:pPr>
      <w:r w:rsidRPr="006F4074">
        <w:t xml:space="preserve">and cruel storm, a battle will be fought </w:t>
      </w:r>
    </w:p>
    <w:p w14:paraId="149B036E" w14:textId="0F9CDC16" w:rsidR="000276C6" w:rsidRPr="006F4074" w:rsidRDefault="000276C6" w:rsidP="006F4074">
      <w:pPr>
        <w:pStyle w:val="Poetry"/>
      </w:pPr>
      <w:r w:rsidRPr="006F4074">
        <w:t>upon the Picene Plain; then suddenly</w:t>
      </w:r>
    </w:p>
    <w:p w14:paraId="06443280" w14:textId="77777777" w:rsidR="000276C6" w:rsidRDefault="000276C6" w:rsidP="006F4074">
      <w:pPr>
        <w:pStyle w:val="Poetry"/>
      </w:pPr>
      <w:r>
        <w:t>the</w:t>
      </w:r>
      <w:r>
        <w:rPr>
          <w:spacing w:val="-11"/>
        </w:rPr>
        <w:t xml:space="preserve"> </w:t>
      </w:r>
      <w:r>
        <w:t>bolt</w:t>
      </w:r>
      <w:r>
        <w:rPr>
          <w:spacing w:val="-11"/>
        </w:rPr>
        <w:t xml:space="preserve"> </w:t>
      </w:r>
      <w:r>
        <w:t>will</w:t>
      </w:r>
      <w:r>
        <w:rPr>
          <w:spacing w:val="-11"/>
        </w:rPr>
        <w:t xml:space="preserve"> </w:t>
      </w:r>
      <w:r>
        <w:t>cleave</w:t>
      </w:r>
      <w:r>
        <w:rPr>
          <w:spacing w:val="-11"/>
        </w:rPr>
        <w:t xml:space="preserve"> </w:t>
      </w:r>
      <w:r>
        <w:t>the</w:t>
      </w:r>
      <w:r>
        <w:rPr>
          <w:spacing w:val="-11"/>
        </w:rPr>
        <w:t xml:space="preserve"> </w:t>
      </w:r>
      <w:r>
        <w:t>mist</w:t>
      </w:r>
      <w:r>
        <w:rPr>
          <w:spacing w:val="-11"/>
        </w:rPr>
        <w:t xml:space="preserve"> </w:t>
      </w:r>
      <w:r>
        <w:t>in</w:t>
      </w:r>
      <w:r>
        <w:rPr>
          <w:spacing w:val="-11"/>
        </w:rPr>
        <w:t xml:space="preserve"> </w:t>
      </w:r>
      <w:r>
        <w:t>such</w:t>
      </w:r>
      <w:r>
        <w:rPr>
          <w:spacing w:val="-11"/>
        </w:rPr>
        <w:t xml:space="preserve"> </w:t>
      </w:r>
      <w:r>
        <w:t>a</w:t>
      </w:r>
      <w:r>
        <w:rPr>
          <w:spacing w:val="-10"/>
        </w:rPr>
        <w:t xml:space="preserve"> </w:t>
      </w:r>
      <w:r>
        <w:t>way,</w:t>
      </w:r>
    </w:p>
    <w:p w14:paraId="01521978" w14:textId="16AEF811" w:rsidR="000276C6" w:rsidRDefault="000276C6" w:rsidP="006F4074">
      <w:pPr>
        <w:pStyle w:val="Poetry"/>
      </w:pPr>
      <w:r>
        <w:lastRenderedPageBreak/>
        <w:t>that</w:t>
      </w:r>
      <w:r>
        <w:rPr>
          <w:spacing w:val="-7"/>
        </w:rPr>
        <w:t xml:space="preserve"> </w:t>
      </w:r>
      <w:r>
        <w:t>every</w:t>
      </w:r>
      <w:r>
        <w:rPr>
          <w:spacing w:val="-6"/>
        </w:rPr>
        <w:t xml:space="preserve"> </w:t>
      </w:r>
      <w:r>
        <w:t>Bianco</w:t>
      </w:r>
      <w:r>
        <w:rPr>
          <w:spacing w:val="-7"/>
        </w:rPr>
        <w:t xml:space="preserve"> </w:t>
      </w:r>
      <w:r>
        <w:t>will</w:t>
      </w:r>
      <w:r>
        <w:rPr>
          <w:spacing w:val="-6"/>
        </w:rPr>
        <w:t xml:space="preserve"> </w:t>
      </w:r>
      <w:r>
        <w:t>thereby</w:t>
      </w:r>
      <w:r>
        <w:rPr>
          <w:spacing w:val="-7"/>
        </w:rPr>
        <w:t xml:space="preserve"> </w:t>
      </w:r>
      <w:r>
        <w:t>be</w:t>
      </w:r>
      <w:r>
        <w:rPr>
          <w:spacing w:val="-6"/>
        </w:rPr>
        <w:t xml:space="preserve"> </w:t>
      </w:r>
      <w:r>
        <w:t>wounded.</w:t>
      </w:r>
    </w:p>
    <w:p w14:paraId="45A7B037" w14:textId="516F504F" w:rsidR="000276C6" w:rsidRDefault="000276C6" w:rsidP="006F4074">
      <w:pPr>
        <w:pStyle w:val="Poetry"/>
      </w:pPr>
      <w:r>
        <w:t>And</w:t>
      </w:r>
      <w:r>
        <w:rPr>
          <w:spacing w:val="-11"/>
        </w:rPr>
        <w:t xml:space="preserve"> </w:t>
      </w:r>
      <w:r>
        <w:t>this</w:t>
      </w:r>
      <w:r>
        <w:rPr>
          <w:spacing w:val="-11"/>
        </w:rPr>
        <w:t xml:space="preserve"> </w:t>
      </w:r>
      <w:r>
        <w:t>I’ve</w:t>
      </w:r>
      <w:r>
        <w:rPr>
          <w:spacing w:val="-11"/>
        </w:rPr>
        <w:t xml:space="preserve"> </w:t>
      </w:r>
      <w:r>
        <w:t>said,</w:t>
      </w:r>
      <w:r>
        <w:rPr>
          <w:spacing w:val="-11"/>
        </w:rPr>
        <w:t xml:space="preserve"> </w:t>
      </w:r>
      <w:r>
        <w:t>that</w:t>
      </w:r>
      <w:r>
        <w:rPr>
          <w:spacing w:val="-11"/>
        </w:rPr>
        <w:t xml:space="preserve"> </w:t>
      </w:r>
      <w:r>
        <w:t>it</w:t>
      </w:r>
      <w:r>
        <w:rPr>
          <w:spacing w:val="-11"/>
        </w:rPr>
        <w:t xml:space="preserve"> </w:t>
      </w:r>
      <w:r>
        <w:t>may</w:t>
      </w:r>
      <w:r>
        <w:rPr>
          <w:spacing w:val="-11"/>
        </w:rPr>
        <w:t xml:space="preserve"> </w:t>
      </w:r>
      <w:r>
        <w:t>give</w:t>
      </w:r>
      <w:r>
        <w:rPr>
          <w:spacing w:val="-11"/>
        </w:rPr>
        <w:t xml:space="preserve"> </w:t>
      </w:r>
      <w:r>
        <w:t>thee</w:t>
      </w:r>
      <w:r>
        <w:rPr>
          <w:spacing w:val="-11"/>
        </w:rPr>
        <w:t xml:space="preserve"> </w:t>
      </w:r>
      <w:r>
        <w:t>pain!”</w:t>
      </w:r>
    </w:p>
    <w:p w14:paraId="3668C004" w14:textId="77777777" w:rsidR="006F4074" w:rsidRDefault="006F4074" w:rsidP="006F4074">
      <w:pPr>
        <w:pStyle w:val="Poetry"/>
      </w:pPr>
    </w:p>
    <w:p w14:paraId="4D1FFA7C" w14:textId="77777777" w:rsidR="000276C6" w:rsidRPr="006F4074" w:rsidRDefault="000276C6" w:rsidP="006F4074">
      <w:pPr>
        <w:pStyle w:val="Heading3"/>
      </w:pPr>
      <w:r w:rsidRPr="006F4074">
        <w:t>Inferno XXV</w:t>
      </w:r>
    </w:p>
    <w:p w14:paraId="5ED93772" w14:textId="77777777" w:rsidR="000276C6" w:rsidRPr="006F4074" w:rsidRDefault="000276C6" w:rsidP="006F4074">
      <w:pPr>
        <w:pStyle w:val="Heading4"/>
      </w:pPr>
      <w:r w:rsidRPr="006F4074">
        <w:t>The Eighth Circle. Fraud The Seventh Trench. Thieves</w:t>
      </w:r>
    </w:p>
    <w:p w14:paraId="4E30E66E" w14:textId="77777777" w:rsidR="000276C6" w:rsidRPr="006F4074" w:rsidRDefault="000276C6" w:rsidP="006F4074">
      <w:pPr>
        <w:pStyle w:val="Poetry"/>
      </w:pPr>
      <w:r w:rsidRPr="006F4074">
        <w:t>The thief, at the conclusion of his words,</w:t>
      </w:r>
    </w:p>
    <w:p w14:paraId="4504F7E1" w14:textId="77777777" w:rsidR="000276C6" w:rsidRPr="006F4074" w:rsidRDefault="000276C6" w:rsidP="006F4074">
      <w:pPr>
        <w:pStyle w:val="Poetry"/>
      </w:pPr>
      <w:r w:rsidRPr="006F4074">
        <w:t>lifted his hands with both their figs, and cried:</w:t>
      </w:r>
    </w:p>
    <w:p w14:paraId="6AA65E7C" w14:textId="6B9B20B5" w:rsidR="000276C6" w:rsidRDefault="000276C6" w:rsidP="006F4074">
      <w:pPr>
        <w:pStyle w:val="Poetry"/>
      </w:pPr>
      <w:r w:rsidRPr="006F4074">
        <w:t>“Take that, O God, for ’t is to Thee I show them!”</w:t>
      </w:r>
    </w:p>
    <w:p w14:paraId="3942B5FE" w14:textId="77777777" w:rsidR="006F4074" w:rsidRPr="006F4074" w:rsidRDefault="006F4074" w:rsidP="006F4074">
      <w:pPr>
        <w:pStyle w:val="Poetry"/>
      </w:pPr>
    </w:p>
    <w:p w14:paraId="0B839C88" w14:textId="77777777" w:rsidR="000276C6" w:rsidRPr="006F4074" w:rsidRDefault="000276C6" w:rsidP="006F4074">
      <w:pPr>
        <w:pStyle w:val="Poetry"/>
      </w:pPr>
      <w:r w:rsidRPr="006F4074">
        <w:t>From that time onward snakes have been my friends,</w:t>
      </w:r>
    </w:p>
    <w:p w14:paraId="5318CCF2" w14:textId="4930E185" w:rsidR="000276C6" w:rsidRPr="006F4074" w:rsidRDefault="000276C6" w:rsidP="006F4074">
      <w:pPr>
        <w:pStyle w:val="Poetry"/>
      </w:pPr>
      <w:r w:rsidRPr="006F4074">
        <w:t>for thereupon one coiled around his neck,</w:t>
      </w:r>
    </w:p>
    <w:p w14:paraId="4137550C" w14:textId="77777777" w:rsidR="006F4074" w:rsidRDefault="000276C6" w:rsidP="006F4074">
      <w:pPr>
        <w:pStyle w:val="Poetry"/>
      </w:pPr>
      <w:r w:rsidRPr="006F4074">
        <w:t xml:space="preserve">as if to say: “I’d have thee speak no more;” </w:t>
      </w:r>
    </w:p>
    <w:p w14:paraId="1805433F" w14:textId="77777777" w:rsidR="006F4074" w:rsidRDefault="000276C6" w:rsidP="006F4074">
      <w:pPr>
        <w:pStyle w:val="Poetry"/>
      </w:pPr>
      <w:r w:rsidRPr="006F4074">
        <w:t xml:space="preserve">another, coiling, tied his arms together, </w:t>
      </w:r>
    </w:p>
    <w:p w14:paraId="149C8872" w14:textId="542B310B" w:rsidR="006F4074" w:rsidRDefault="000276C6" w:rsidP="006F4074">
      <w:pPr>
        <w:pStyle w:val="Poetry"/>
      </w:pPr>
      <w:r w:rsidRPr="006F4074">
        <w:t xml:space="preserve">and clinched itself so well in front of him, </w:t>
      </w:r>
    </w:p>
    <w:p w14:paraId="797B3AF3" w14:textId="1CF18FF8" w:rsidR="000276C6" w:rsidRDefault="000276C6" w:rsidP="006F4074">
      <w:pPr>
        <w:pStyle w:val="Poetry"/>
      </w:pPr>
      <w:r w:rsidRPr="006F4074">
        <w:t>that he could make no use of them at all.</w:t>
      </w:r>
    </w:p>
    <w:p w14:paraId="7A2CECE4" w14:textId="77777777" w:rsidR="006F4074" w:rsidRPr="006F4074" w:rsidRDefault="006F4074" w:rsidP="006F4074">
      <w:pPr>
        <w:pStyle w:val="Poetry"/>
      </w:pPr>
    </w:p>
    <w:p w14:paraId="079170B8" w14:textId="5B03CB19" w:rsidR="000276C6" w:rsidRPr="006F4074" w:rsidRDefault="000276C6" w:rsidP="006F4074">
      <w:pPr>
        <w:pStyle w:val="Poetry"/>
      </w:pPr>
      <w:r w:rsidRPr="006F4074">
        <w:t>Pistoia, ah, Pistoia, why not will</w:t>
      </w:r>
    </w:p>
    <w:p w14:paraId="1E3F0ECE" w14:textId="77777777" w:rsidR="006F4074" w:rsidRDefault="000276C6" w:rsidP="006F4074">
      <w:pPr>
        <w:pStyle w:val="Poetry"/>
      </w:pPr>
      <w:r w:rsidRPr="006F4074">
        <w:t xml:space="preserve">to burn to ashes, and no longer last, </w:t>
      </w:r>
    </w:p>
    <w:p w14:paraId="719E00CF" w14:textId="3B935560" w:rsidR="000276C6" w:rsidRPr="006F4074" w:rsidRDefault="000276C6" w:rsidP="006F4074">
      <w:pPr>
        <w:pStyle w:val="Poetry"/>
      </w:pPr>
      <w:r w:rsidRPr="006F4074">
        <w:t>since in ill-doing thou excell’st thy seed?</w:t>
      </w:r>
    </w:p>
    <w:p w14:paraId="341FAC51" w14:textId="77777777" w:rsidR="006F4074" w:rsidRDefault="000276C6" w:rsidP="006F4074">
      <w:pPr>
        <w:pStyle w:val="Poetry"/>
      </w:pPr>
      <w:r w:rsidRPr="006F4074">
        <w:t xml:space="preserve">In all of Hell’s dark rings I’ve seen no spirit </w:t>
      </w:r>
    </w:p>
    <w:p w14:paraId="5591E75B" w14:textId="7427C0E3" w:rsidR="000276C6" w:rsidRPr="006F4074" w:rsidRDefault="000276C6" w:rsidP="006F4074">
      <w:pPr>
        <w:pStyle w:val="Poetry"/>
      </w:pPr>
      <w:r w:rsidRPr="006F4074">
        <w:t>so arrogant toward God; not even he,</w:t>
      </w:r>
    </w:p>
    <w:p w14:paraId="59656619" w14:textId="05ABE0CA" w:rsidR="000276C6" w:rsidRDefault="000276C6" w:rsidP="006F4074">
      <w:pPr>
        <w:pStyle w:val="Poetry"/>
      </w:pPr>
      <w:r w:rsidRPr="006F4074">
        <w:t>who fell down headlong from the walls at Thebes.</w:t>
      </w:r>
    </w:p>
    <w:p w14:paraId="2DDB5976" w14:textId="77777777" w:rsidR="006F4074" w:rsidRPr="006F4074" w:rsidRDefault="006F4074" w:rsidP="006F4074">
      <w:pPr>
        <w:pStyle w:val="Poetry"/>
      </w:pPr>
    </w:p>
    <w:p w14:paraId="51FF0CBC" w14:textId="77777777" w:rsidR="006F4074" w:rsidRDefault="000276C6" w:rsidP="006F4074">
      <w:pPr>
        <w:pStyle w:val="Poetry"/>
      </w:pPr>
      <w:r w:rsidRPr="006F4074">
        <w:t xml:space="preserve">Without another word he fled away; </w:t>
      </w:r>
    </w:p>
    <w:p w14:paraId="220AB755" w14:textId="5303C08F" w:rsidR="000276C6" w:rsidRPr="006F4074" w:rsidRDefault="000276C6" w:rsidP="006F4074">
      <w:pPr>
        <w:pStyle w:val="Poetry"/>
      </w:pPr>
      <w:r w:rsidRPr="006F4074">
        <w:t>whereat I saw a Centaur full of rage</w:t>
      </w:r>
    </w:p>
    <w:p w14:paraId="2FAF1943" w14:textId="77777777" w:rsidR="006F4074" w:rsidRDefault="000276C6" w:rsidP="006F4074">
      <w:pPr>
        <w:pStyle w:val="Poetry"/>
      </w:pPr>
      <w:r w:rsidRPr="006F4074">
        <w:t xml:space="preserve">come crying: “Where, where is the stubborn soul?” </w:t>
      </w:r>
    </w:p>
    <w:p w14:paraId="10280116" w14:textId="40985985" w:rsidR="000276C6" w:rsidRPr="006F4074" w:rsidRDefault="000276C6" w:rsidP="006F4074">
      <w:pPr>
        <w:pStyle w:val="Poetry"/>
      </w:pPr>
      <w:r w:rsidRPr="006F4074">
        <w:t>Not ev’n Maremma has so many snakes,</w:t>
      </w:r>
    </w:p>
    <w:p w14:paraId="69BE6E39" w14:textId="4FD7C2E9" w:rsidR="000276C6" w:rsidRPr="006F4074" w:rsidRDefault="000276C6" w:rsidP="006F4074">
      <w:pPr>
        <w:pStyle w:val="Poetry"/>
      </w:pPr>
      <w:r w:rsidRPr="006F4074">
        <w:t>I think, as on his crupper that one had,</w:t>
      </w:r>
    </w:p>
    <w:p w14:paraId="49977A9D" w14:textId="77777777" w:rsidR="000276C6" w:rsidRPr="006F4074" w:rsidRDefault="000276C6" w:rsidP="006F4074">
      <w:pPr>
        <w:pStyle w:val="Poetry"/>
      </w:pPr>
      <w:r w:rsidRPr="006F4074">
        <w:t>as far as where our human form begins.</w:t>
      </w:r>
    </w:p>
    <w:p w14:paraId="5347C72E" w14:textId="77777777" w:rsidR="000276C6" w:rsidRPr="006F4074" w:rsidRDefault="000276C6" w:rsidP="006F4074">
      <w:pPr>
        <w:pStyle w:val="Poetry"/>
      </w:pPr>
      <w:r w:rsidRPr="006F4074">
        <w:t>Upon his shoulders right behind his nape</w:t>
      </w:r>
    </w:p>
    <w:p w14:paraId="4E9425CB" w14:textId="77777777" w:rsidR="006F4074" w:rsidRDefault="000276C6" w:rsidP="006F4074">
      <w:pPr>
        <w:pStyle w:val="Poetry"/>
      </w:pPr>
      <w:r w:rsidRPr="006F4074">
        <w:t xml:space="preserve">there crouched a dragon with wide opened wings; </w:t>
      </w:r>
    </w:p>
    <w:p w14:paraId="03B10A01" w14:textId="247AA953" w:rsidR="000276C6" w:rsidRDefault="000276C6" w:rsidP="006F4074">
      <w:pPr>
        <w:pStyle w:val="Poetry"/>
      </w:pPr>
      <w:r w:rsidRPr="006F4074">
        <w:t>and he sets fire to whomsoe’er he meets.</w:t>
      </w:r>
    </w:p>
    <w:p w14:paraId="10BEA10F" w14:textId="77777777" w:rsidR="006F4074" w:rsidRPr="006F4074" w:rsidRDefault="006F4074" w:rsidP="006F4074">
      <w:pPr>
        <w:pStyle w:val="Poetry"/>
      </w:pPr>
    </w:p>
    <w:p w14:paraId="39D9771F" w14:textId="6084D0EB" w:rsidR="000276C6" w:rsidRPr="006F4074" w:rsidRDefault="000276C6" w:rsidP="006F4074">
      <w:pPr>
        <w:pStyle w:val="Poetry"/>
      </w:pPr>
      <w:r w:rsidRPr="006F4074">
        <w:t>My Teacher said: “He, yonder, Cacus is,</w:t>
      </w:r>
    </w:p>
    <w:p w14:paraId="29044B73" w14:textId="77777777" w:rsidR="006F4074" w:rsidRDefault="000276C6" w:rsidP="006F4074">
      <w:pPr>
        <w:pStyle w:val="Poetry"/>
      </w:pPr>
      <w:r w:rsidRPr="006F4074">
        <w:lastRenderedPageBreak/>
        <w:t xml:space="preserve">who ’neath the rocks that form Mount Aventine </w:t>
      </w:r>
    </w:p>
    <w:p w14:paraId="66BBA0EC" w14:textId="624FC34D" w:rsidR="000276C6" w:rsidRPr="006F4074" w:rsidRDefault="000276C6" w:rsidP="006F4074">
      <w:pPr>
        <w:pStyle w:val="Poetry"/>
      </w:pPr>
      <w:r w:rsidRPr="006F4074">
        <w:t>oft made a lake of blood. He travels not</w:t>
      </w:r>
    </w:p>
    <w:p w14:paraId="3BD21DEA" w14:textId="77777777" w:rsidR="006F4074" w:rsidRDefault="000276C6" w:rsidP="006F4074">
      <w:pPr>
        <w:pStyle w:val="Poetry"/>
      </w:pPr>
      <w:r w:rsidRPr="006F4074">
        <w:t xml:space="preserve">along the road o’er which his brethren go, </w:t>
      </w:r>
    </w:p>
    <w:p w14:paraId="47197492" w14:textId="24CF3287" w:rsidR="000276C6" w:rsidRPr="006F4074" w:rsidRDefault="000276C6" w:rsidP="006F4074">
      <w:pPr>
        <w:pStyle w:val="Poetry"/>
      </w:pPr>
      <w:r w:rsidRPr="006F4074">
        <w:t>because of having fraudulently robbed</w:t>
      </w:r>
    </w:p>
    <w:p w14:paraId="3699E207" w14:textId="03852CCD" w:rsidR="000276C6" w:rsidRPr="006F4074" w:rsidRDefault="000276C6" w:rsidP="006F4074">
      <w:pPr>
        <w:pStyle w:val="Poetry"/>
      </w:pPr>
      <w:r w:rsidRPr="006F4074">
        <w:t>the famous herd which he as neighbor had;</w:t>
      </w:r>
    </w:p>
    <w:p w14:paraId="4880E9FA" w14:textId="77777777" w:rsidR="000276C6" w:rsidRPr="006F4074" w:rsidRDefault="000276C6" w:rsidP="006F4074">
      <w:pPr>
        <w:pStyle w:val="Poetry"/>
      </w:pPr>
      <w:r w:rsidRPr="006F4074">
        <w:t>this ended his sly deeds beneath the club</w:t>
      </w:r>
    </w:p>
    <w:p w14:paraId="55072565" w14:textId="77777777" w:rsidR="006F4074" w:rsidRDefault="000276C6" w:rsidP="006F4074">
      <w:pPr>
        <w:pStyle w:val="Poetry"/>
      </w:pPr>
      <w:r w:rsidRPr="006F4074">
        <w:t xml:space="preserve">of Hercules, who may perhaps have dealt him </w:t>
      </w:r>
    </w:p>
    <w:p w14:paraId="149D07F2" w14:textId="0E32885C" w:rsidR="000276C6" w:rsidRDefault="000276C6" w:rsidP="006F4074">
      <w:pPr>
        <w:pStyle w:val="Poetry"/>
      </w:pPr>
      <w:r w:rsidRPr="006F4074">
        <w:t>a hundred blows, whereof he felt but ten.”</w:t>
      </w:r>
    </w:p>
    <w:p w14:paraId="43A5DDC8" w14:textId="77777777" w:rsidR="006F4074" w:rsidRPr="006F4074" w:rsidRDefault="006F4074" w:rsidP="006F4074">
      <w:pPr>
        <w:pStyle w:val="Poetry"/>
      </w:pPr>
    </w:p>
    <w:p w14:paraId="67468682" w14:textId="77777777" w:rsidR="000276C6" w:rsidRPr="006F4074" w:rsidRDefault="000276C6" w:rsidP="006F4074">
      <w:pPr>
        <w:pStyle w:val="Poetry"/>
      </w:pPr>
      <w:r w:rsidRPr="006F4074">
        <w:t>While thus he spoke, that sinner, too, made off;</w:t>
      </w:r>
    </w:p>
    <w:p w14:paraId="17A320E4" w14:textId="7B7EA0D4" w:rsidR="000276C6" w:rsidRPr="006F4074" w:rsidRDefault="000276C6" w:rsidP="006F4074">
      <w:pPr>
        <w:pStyle w:val="Poetry"/>
      </w:pPr>
      <w:r w:rsidRPr="006F4074">
        <w:t>whereat three spirits came and stood below us,</w:t>
      </w:r>
    </w:p>
    <w:p w14:paraId="6E6AF1D2" w14:textId="77777777" w:rsidR="006F4074" w:rsidRDefault="000276C6" w:rsidP="006F4074">
      <w:pPr>
        <w:pStyle w:val="Poetry"/>
      </w:pPr>
      <w:r w:rsidRPr="006F4074">
        <w:t xml:space="preserve">whom neither I nor even my Leader noticed, </w:t>
      </w:r>
    </w:p>
    <w:p w14:paraId="065DC2BB" w14:textId="77777777" w:rsidR="006F4074" w:rsidRDefault="000276C6" w:rsidP="006F4074">
      <w:pPr>
        <w:pStyle w:val="Poetry"/>
      </w:pPr>
      <w:r w:rsidRPr="006F4074">
        <w:t xml:space="preserve">until they all cried out: “Who then are ye?” </w:t>
      </w:r>
    </w:p>
    <w:p w14:paraId="7C659B98" w14:textId="77777777" w:rsidR="006F4074" w:rsidRDefault="000276C6" w:rsidP="006F4074">
      <w:pPr>
        <w:pStyle w:val="Poetry"/>
      </w:pPr>
      <w:r w:rsidRPr="006F4074">
        <w:t xml:space="preserve">because of which our conversation ceased, </w:t>
      </w:r>
    </w:p>
    <w:p w14:paraId="68318160" w14:textId="56044205" w:rsidR="000276C6" w:rsidRPr="006F4074" w:rsidRDefault="000276C6" w:rsidP="006F4074">
      <w:pPr>
        <w:pStyle w:val="Poetry"/>
      </w:pPr>
      <w:r w:rsidRPr="006F4074">
        <w:t>for afterward we heeded them alone.</w:t>
      </w:r>
    </w:p>
    <w:p w14:paraId="4E3D22B4" w14:textId="10959361" w:rsidR="000276C6" w:rsidRPr="006F4074" w:rsidRDefault="000276C6" w:rsidP="006F4074">
      <w:pPr>
        <w:pStyle w:val="Poetry"/>
      </w:pPr>
      <w:r w:rsidRPr="006F4074">
        <w:t>I knew them not; but so it happened then,</w:t>
      </w:r>
    </w:p>
    <w:p w14:paraId="1A6943A3" w14:textId="77777777" w:rsidR="000276C6" w:rsidRPr="006F4074" w:rsidRDefault="000276C6" w:rsidP="006F4074">
      <w:pPr>
        <w:pStyle w:val="Poetry"/>
      </w:pPr>
      <w:r w:rsidRPr="006F4074">
        <w:t>as it is wont to do in certain cases,</w:t>
      </w:r>
    </w:p>
    <w:p w14:paraId="1E5CBB9F" w14:textId="77777777" w:rsidR="006F4074" w:rsidRDefault="000276C6" w:rsidP="006F4074">
      <w:pPr>
        <w:pStyle w:val="Poetry"/>
      </w:pPr>
      <w:r w:rsidRPr="006F4074">
        <w:t xml:space="preserve">that one perforce employed another’s name, </w:t>
      </w:r>
    </w:p>
    <w:p w14:paraId="53547B70" w14:textId="55439FF7" w:rsidR="000276C6" w:rsidRPr="006F4074" w:rsidRDefault="000276C6" w:rsidP="006F4074">
      <w:pPr>
        <w:pStyle w:val="Poetry"/>
      </w:pPr>
      <w:r w:rsidRPr="006F4074">
        <w:t>saying: “But where can Cianfa have remained?”</w:t>
      </w:r>
    </w:p>
    <w:p w14:paraId="567F2D99" w14:textId="77777777" w:rsidR="000276C6" w:rsidRPr="006F4074" w:rsidRDefault="000276C6" w:rsidP="006F4074">
      <w:pPr>
        <w:pStyle w:val="Poetry"/>
      </w:pPr>
      <w:r w:rsidRPr="006F4074">
        <w:t>Hence, that my Leader might give heed, I placed</w:t>
      </w:r>
    </w:p>
    <w:p w14:paraId="68051AF3" w14:textId="129DD81B" w:rsidR="000276C6" w:rsidRDefault="000276C6" w:rsidP="006F4074">
      <w:pPr>
        <w:pStyle w:val="Poetry"/>
      </w:pPr>
      <w:r w:rsidRPr="006F4074">
        <w:t>my finger in a line from chin to nose.</w:t>
      </w:r>
    </w:p>
    <w:p w14:paraId="4C782D65" w14:textId="77777777" w:rsidR="006F4074" w:rsidRPr="006F4074" w:rsidRDefault="006F4074" w:rsidP="006F4074">
      <w:pPr>
        <w:pStyle w:val="Poetry"/>
      </w:pPr>
    </w:p>
    <w:p w14:paraId="7131409F" w14:textId="77777777" w:rsidR="006F4074" w:rsidRDefault="000276C6" w:rsidP="006F4074">
      <w:pPr>
        <w:pStyle w:val="Poetry"/>
      </w:pPr>
      <w:r w:rsidRPr="006F4074">
        <w:t xml:space="preserve">If thou art slow now, Reader, to believe </w:t>
      </w:r>
    </w:p>
    <w:p w14:paraId="6768C396" w14:textId="77777777" w:rsidR="006F4074" w:rsidRDefault="000276C6" w:rsidP="006F4074">
      <w:pPr>
        <w:pStyle w:val="Poetry"/>
      </w:pPr>
      <w:r w:rsidRPr="006F4074">
        <w:t xml:space="preserve">what I shall tell, no marvel will it be, </w:t>
      </w:r>
    </w:p>
    <w:p w14:paraId="26E7CA59" w14:textId="39243FF0" w:rsidR="000276C6" w:rsidRDefault="000276C6" w:rsidP="006F4074">
      <w:pPr>
        <w:pStyle w:val="Poetry"/>
      </w:pPr>
      <w:r w:rsidRPr="006F4074">
        <w:t>for I, who saw it, hardly grant I did.</w:t>
      </w:r>
    </w:p>
    <w:p w14:paraId="3EB5A9FD" w14:textId="77777777" w:rsidR="006F4074" w:rsidRPr="006F4074" w:rsidRDefault="006F4074" w:rsidP="006F4074">
      <w:pPr>
        <w:pStyle w:val="Poetry"/>
      </w:pPr>
    </w:p>
    <w:p w14:paraId="254A8BA7" w14:textId="77777777" w:rsidR="000276C6" w:rsidRPr="006F4074" w:rsidRDefault="000276C6" w:rsidP="006F4074">
      <w:pPr>
        <w:pStyle w:val="Poetry"/>
      </w:pPr>
      <w:r w:rsidRPr="006F4074">
        <w:t>As toward them I was holding up my brows,</w:t>
      </w:r>
    </w:p>
    <w:p w14:paraId="37DC5EE9" w14:textId="00323C92" w:rsidR="000276C6" w:rsidRPr="006F4074" w:rsidRDefault="000276C6" w:rsidP="006F4074">
      <w:pPr>
        <w:pStyle w:val="Poetry"/>
      </w:pPr>
      <w:r w:rsidRPr="006F4074">
        <w:t>lo, a six-footed serpent hurls itself</w:t>
      </w:r>
    </w:p>
    <w:p w14:paraId="1C31D0EF" w14:textId="77777777" w:rsidR="000276C6" w:rsidRPr="006F4074" w:rsidRDefault="000276C6" w:rsidP="006F4074">
      <w:pPr>
        <w:pStyle w:val="Poetry"/>
      </w:pPr>
      <w:r w:rsidRPr="006F4074">
        <w:t>in front of one, and clings to him all over;</w:t>
      </w:r>
    </w:p>
    <w:p w14:paraId="1A097DC4" w14:textId="77777777" w:rsidR="006F4074" w:rsidRDefault="000276C6" w:rsidP="006F4074">
      <w:pPr>
        <w:pStyle w:val="Poetry"/>
      </w:pPr>
      <w:r w:rsidRPr="006F4074">
        <w:t xml:space="preserve">with both its middle feet it clasped his paunch, </w:t>
      </w:r>
    </w:p>
    <w:p w14:paraId="72721EDB" w14:textId="77777777" w:rsidR="006F4074" w:rsidRDefault="000276C6" w:rsidP="006F4074">
      <w:pPr>
        <w:pStyle w:val="Poetry"/>
      </w:pPr>
      <w:r w:rsidRPr="006F4074">
        <w:t xml:space="preserve">and with its fore feet seized upon his arms; </w:t>
      </w:r>
    </w:p>
    <w:p w14:paraId="3E2934D2" w14:textId="792A9A65" w:rsidR="000276C6" w:rsidRPr="006F4074" w:rsidRDefault="000276C6" w:rsidP="006F4074">
      <w:pPr>
        <w:pStyle w:val="Poetry"/>
      </w:pPr>
      <w:r w:rsidRPr="006F4074">
        <w:t>then with its teeth it wounded both his cheeks;</w:t>
      </w:r>
    </w:p>
    <w:p w14:paraId="4DDC2784" w14:textId="5E2216E9" w:rsidR="000276C6" w:rsidRPr="006F4074" w:rsidRDefault="000276C6" w:rsidP="006F4074">
      <w:pPr>
        <w:pStyle w:val="Poetry"/>
      </w:pPr>
      <w:r w:rsidRPr="006F4074">
        <w:t>it spread its hind feet out along his thighs,</w:t>
      </w:r>
    </w:p>
    <w:p w14:paraId="11648BC5" w14:textId="77777777" w:rsidR="006F4074" w:rsidRDefault="000276C6" w:rsidP="006F4074">
      <w:pPr>
        <w:pStyle w:val="Poetry"/>
      </w:pPr>
      <w:r w:rsidRPr="006F4074">
        <w:t xml:space="preserve">and thrusting next its tail between the two, </w:t>
      </w:r>
    </w:p>
    <w:p w14:paraId="11E4DAE2" w14:textId="5CD5CE9F" w:rsidR="000276C6" w:rsidRPr="006F4074" w:rsidRDefault="000276C6" w:rsidP="006F4074">
      <w:pPr>
        <w:pStyle w:val="Poetry"/>
      </w:pPr>
      <w:r w:rsidRPr="006F4074">
        <w:t>it stretched it upward all along his back.</w:t>
      </w:r>
    </w:p>
    <w:p w14:paraId="13ADC11C" w14:textId="77777777" w:rsidR="000276C6" w:rsidRPr="006F4074" w:rsidRDefault="000276C6" w:rsidP="006F4074">
      <w:pPr>
        <w:pStyle w:val="Poetry"/>
      </w:pPr>
      <w:r w:rsidRPr="006F4074">
        <w:lastRenderedPageBreak/>
        <w:t>Ivy was never rooted to a tree</w:t>
      </w:r>
    </w:p>
    <w:p w14:paraId="0BD5FAB5" w14:textId="77777777" w:rsidR="000276C6" w:rsidRPr="006F4074" w:rsidRDefault="000276C6" w:rsidP="006F4074">
      <w:pPr>
        <w:pStyle w:val="Poetry"/>
      </w:pPr>
      <w:r w:rsidRPr="006F4074">
        <w:t>so fast, as round about the other’s limbs</w:t>
      </w:r>
    </w:p>
    <w:p w14:paraId="2AFFB9B0" w14:textId="4B6043B6" w:rsidR="000276C6" w:rsidRPr="006F4074" w:rsidRDefault="000276C6" w:rsidP="006F4074">
      <w:pPr>
        <w:pStyle w:val="Poetry"/>
      </w:pPr>
      <w:r w:rsidRPr="006F4074">
        <w:t>that horrible wild creature twined its own.</w:t>
      </w:r>
    </w:p>
    <w:p w14:paraId="28455F61" w14:textId="77777777" w:rsidR="006F4074" w:rsidRDefault="000276C6" w:rsidP="006F4074">
      <w:pPr>
        <w:pStyle w:val="Poetry"/>
      </w:pPr>
      <w:r w:rsidRPr="006F4074">
        <w:t xml:space="preserve">And thereupon, as if hot wax they were, </w:t>
      </w:r>
    </w:p>
    <w:p w14:paraId="38781FA8" w14:textId="77777777" w:rsidR="006F4074" w:rsidRDefault="000276C6" w:rsidP="006F4074">
      <w:pPr>
        <w:pStyle w:val="Poetry"/>
      </w:pPr>
      <w:r w:rsidRPr="006F4074">
        <w:t xml:space="preserve">they stuck together, and their colors mixed, </w:t>
      </w:r>
    </w:p>
    <w:p w14:paraId="440A16B1" w14:textId="77777777" w:rsidR="006F4074" w:rsidRDefault="000276C6" w:rsidP="006F4074">
      <w:pPr>
        <w:pStyle w:val="Poetry"/>
      </w:pPr>
      <w:r w:rsidRPr="006F4074">
        <w:t xml:space="preserve">till neither seemed to be what it had been; </w:t>
      </w:r>
    </w:p>
    <w:p w14:paraId="2F8356CD" w14:textId="7363503D" w:rsidR="000276C6" w:rsidRPr="006F4074" w:rsidRDefault="000276C6" w:rsidP="006F4074">
      <w:pPr>
        <w:pStyle w:val="Poetry"/>
      </w:pPr>
      <w:r w:rsidRPr="006F4074">
        <w:t>just as a browish hue precedes the flame</w:t>
      </w:r>
    </w:p>
    <w:p w14:paraId="5CA5C359" w14:textId="7C2A4302" w:rsidR="000276C6" w:rsidRPr="006F4074" w:rsidRDefault="000276C6" w:rsidP="006F4074">
      <w:pPr>
        <w:pStyle w:val="Poetry"/>
      </w:pPr>
      <w:r w:rsidRPr="006F4074">
        <w:t>on burning paper which is not yet black,</w:t>
      </w:r>
    </w:p>
    <w:p w14:paraId="5E44151B" w14:textId="7C59A3B3" w:rsidR="000276C6" w:rsidRDefault="000276C6" w:rsidP="006F4074">
      <w:pPr>
        <w:pStyle w:val="Poetry"/>
      </w:pPr>
      <w:r w:rsidRPr="006F4074">
        <w:t>while, equally, the white part dies away.</w:t>
      </w:r>
    </w:p>
    <w:p w14:paraId="15EA1386" w14:textId="77777777" w:rsidR="006F4074" w:rsidRPr="006F4074" w:rsidRDefault="006F4074" w:rsidP="006F4074">
      <w:pPr>
        <w:pStyle w:val="Poetry"/>
      </w:pPr>
    </w:p>
    <w:p w14:paraId="74EA9C99" w14:textId="77777777" w:rsidR="000276C6" w:rsidRPr="006F4074" w:rsidRDefault="000276C6" w:rsidP="006F4074">
      <w:pPr>
        <w:pStyle w:val="Poetry"/>
      </w:pPr>
      <w:r w:rsidRPr="006F4074">
        <w:t>The other two looked on, and each exclaimed:</w:t>
      </w:r>
    </w:p>
    <w:p w14:paraId="4677BBDD" w14:textId="77777777" w:rsidR="006F4074" w:rsidRDefault="000276C6" w:rsidP="006F4074">
      <w:pPr>
        <w:pStyle w:val="Poetry"/>
      </w:pPr>
      <w:r w:rsidRPr="006F4074">
        <w:t xml:space="preserve">“O me, Agnello, what a change is thine! </w:t>
      </w:r>
    </w:p>
    <w:p w14:paraId="67869A15" w14:textId="7A6EF761" w:rsidR="000276C6" w:rsidRDefault="006F4074" w:rsidP="006F4074">
      <w:pPr>
        <w:pStyle w:val="Poetry"/>
      </w:pPr>
      <w:r w:rsidRPr="006F4074">
        <w:t>F</w:t>
      </w:r>
      <w:r w:rsidR="000276C6" w:rsidRPr="006F4074">
        <w:t>or see, thou now art neither two nor one.”</w:t>
      </w:r>
    </w:p>
    <w:p w14:paraId="0E154C3D" w14:textId="77777777" w:rsidR="006F4074" w:rsidRPr="006F4074" w:rsidRDefault="006F4074" w:rsidP="006F4074">
      <w:pPr>
        <w:pStyle w:val="Poetry"/>
      </w:pPr>
    </w:p>
    <w:p w14:paraId="31D20540" w14:textId="3479D8C9" w:rsidR="000276C6" w:rsidRPr="006F4074" w:rsidRDefault="000276C6" w:rsidP="006F4074">
      <w:pPr>
        <w:pStyle w:val="Poetry"/>
      </w:pPr>
      <w:r w:rsidRPr="006F4074">
        <w:t>Already into one had both heads turned,</w:t>
      </w:r>
    </w:p>
    <w:p w14:paraId="2B495342" w14:textId="77777777" w:rsidR="006F4074" w:rsidRDefault="000276C6" w:rsidP="006F4074">
      <w:pPr>
        <w:pStyle w:val="Poetry"/>
      </w:pPr>
      <w:r w:rsidRPr="006F4074">
        <w:t xml:space="preserve">when we two countenances still beheld </w:t>
      </w:r>
    </w:p>
    <w:p w14:paraId="6120381F" w14:textId="417E7488" w:rsidR="000276C6" w:rsidRPr="006F4074" w:rsidRDefault="000276C6" w:rsidP="006F4074">
      <w:pPr>
        <w:pStyle w:val="Poetry"/>
      </w:pPr>
      <w:r w:rsidRPr="006F4074">
        <w:t>mixed in a single face, where both were lost.</w:t>
      </w:r>
    </w:p>
    <w:p w14:paraId="5CC0A9D5" w14:textId="77777777" w:rsidR="006F4074" w:rsidRDefault="000276C6" w:rsidP="006F4074">
      <w:pPr>
        <w:pStyle w:val="Poetry"/>
      </w:pPr>
      <w:r w:rsidRPr="006F4074">
        <w:t xml:space="preserve">From the four previous strips two arms were made; </w:t>
      </w:r>
    </w:p>
    <w:p w14:paraId="2C15EF3B" w14:textId="370BDA40" w:rsidR="000276C6" w:rsidRPr="006F4074" w:rsidRDefault="000276C6" w:rsidP="006F4074">
      <w:pPr>
        <w:pStyle w:val="Poetry"/>
      </w:pPr>
      <w:r w:rsidRPr="006F4074">
        <w:t>the thighs and legs, the belly and the chest</w:t>
      </w:r>
    </w:p>
    <w:p w14:paraId="60876879" w14:textId="4E23954C" w:rsidR="000276C6" w:rsidRPr="006F4074" w:rsidRDefault="000276C6" w:rsidP="006F4074">
      <w:pPr>
        <w:pStyle w:val="Poetry"/>
      </w:pPr>
      <w:r w:rsidRPr="006F4074">
        <w:t>became such members as were never seen.</w:t>
      </w:r>
    </w:p>
    <w:p w14:paraId="45BFD315" w14:textId="77777777" w:rsidR="000276C6" w:rsidRPr="006F4074" w:rsidRDefault="000276C6" w:rsidP="006F4074">
      <w:pPr>
        <w:pStyle w:val="Poetry"/>
      </w:pPr>
      <w:r w:rsidRPr="006F4074">
        <w:t>Cancelled therein was every former aspect;</w:t>
      </w:r>
    </w:p>
    <w:p w14:paraId="580D5AE0" w14:textId="77777777" w:rsidR="006F4074" w:rsidRDefault="000276C6" w:rsidP="006F4074">
      <w:pPr>
        <w:pStyle w:val="Poetry"/>
      </w:pPr>
      <w:r w:rsidRPr="006F4074">
        <w:t xml:space="preserve">the transformed figure seemed both two and none; </w:t>
      </w:r>
    </w:p>
    <w:p w14:paraId="6B11A065" w14:textId="13643365" w:rsidR="000276C6" w:rsidRDefault="000276C6" w:rsidP="006F4074">
      <w:pPr>
        <w:pStyle w:val="Poetry"/>
      </w:pPr>
      <w:r w:rsidRPr="006F4074">
        <w:t>and thus appearing slowly moved away.</w:t>
      </w:r>
    </w:p>
    <w:p w14:paraId="06147260" w14:textId="77777777" w:rsidR="006F4074" w:rsidRPr="006F4074" w:rsidRDefault="006F4074" w:rsidP="006F4074">
      <w:pPr>
        <w:pStyle w:val="Poetry"/>
      </w:pPr>
    </w:p>
    <w:p w14:paraId="1E4345BE" w14:textId="77777777" w:rsidR="000276C6" w:rsidRPr="006F4074" w:rsidRDefault="000276C6" w:rsidP="006F4074">
      <w:pPr>
        <w:pStyle w:val="Poetry"/>
      </w:pPr>
      <w:r w:rsidRPr="006F4074">
        <w:t>As like a lightning-flash a lizard looks,</w:t>
      </w:r>
    </w:p>
    <w:p w14:paraId="15D75807" w14:textId="512A4ED2" w:rsidR="000276C6" w:rsidRPr="006F4074" w:rsidRDefault="000276C6" w:rsidP="006F4074">
      <w:pPr>
        <w:pStyle w:val="Poetry"/>
      </w:pPr>
      <w:r w:rsidRPr="006F4074">
        <w:t>if, changing hedges ’neath the dog-day’s scourge,</w:t>
      </w:r>
    </w:p>
    <w:p w14:paraId="39E7C056" w14:textId="77777777" w:rsidR="006F4074" w:rsidRDefault="000276C6" w:rsidP="006F4074">
      <w:pPr>
        <w:pStyle w:val="Poetry"/>
      </w:pPr>
      <w:r w:rsidRPr="006F4074">
        <w:t xml:space="preserve">across a road it passes; even such </w:t>
      </w:r>
    </w:p>
    <w:p w14:paraId="0158BB65" w14:textId="5F1EC13A" w:rsidR="000276C6" w:rsidRPr="006F4074" w:rsidRDefault="000276C6" w:rsidP="006F4074">
      <w:pPr>
        <w:pStyle w:val="Poetry"/>
      </w:pPr>
      <w:r w:rsidRPr="006F4074">
        <w:t>a little fiery serpent seemed to me,</w:t>
      </w:r>
    </w:p>
    <w:p w14:paraId="1530402D" w14:textId="77777777" w:rsidR="006F4074" w:rsidRDefault="000276C6" w:rsidP="006F4074">
      <w:pPr>
        <w:pStyle w:val="Poetry"/>
      </w:pPr>
      <w:r w:rsidRPr="006F4074">
        <w:t xml:space="preserve">as toward the bellies of the other two </w:t>
      </w:r>
    </w:p>
    <w:p w14:paraId="4419C3AB" w14:textId="0ACA7D29" w:rsidR="000276C6" w:rsidRPr="006F4074" w:rsidRDefault="000276C6" w:rsidP="006F4074">
      <w:pPr>
        <w:pStyle w:val="Poetry"/>
      </w:pPr>
      <w:r w:rsidRPr="006F4074">
        <w:t>it came, livid and black as peppercorn.</w:t>
      </w:r>
    </w:p>
    <w:p w14:paraId="2B7456E2" w14:textId="13B8B74A" w:rsidR="000276C6" w:rsidRPr="006F4074" w:rsidRDefault="000276C6" w:rsidP="006F4074">
      <w:pPr>
        <w:pStyle w:val="Poetry"/>
      </w:pPr>
      <w:r w:rsidRPr="006F4074">
        <w:t>And in that part through which our nourishment</w:t>
      </w:r>
    </w:p>
    <w:p w14:paraId="2935E04A" w14:textId="77777777" w:rsidR="000276C6" w:rsidRPr="006F4074" w:rsidRDefault="000276C6" w:rsidP="006F4074">
      <w:pPr>
        <w:pStyle w:val="Poetry"/>
      </w:pPr>
      <w:r w:rsidRPr="006F4074">
        <w:t>is first received, it transfixed one of them,</w:t>
      </w:r>
    </w:p>
    <w:p w14:paraId="607E7957" w14:textId="77777777" w:rsidR="006F4074" w:rsidRDefault="000276C6" w:rsidP="006F4074">
      <w:pPr>
        <w:pStyle w:val="Poetry"/>
      </w:pPr>
      <w:r w:rsidRPr="006F4074">
        <w:t xml:space="preserve">and then fell down, stretched out in front of him. </w:t>
      </w:r>
    </w:p>
    <w:p w14:paraId="3737E3CD" w14:textId="77777777" w:rsidR="006F4074" w:rsidRDefault="000276C6" w:rsidP="006F4074">
      <w:pPr>
        <w:pStyle w:val="Poetry"/>
      </w:pPr>
      <w:r w:rsidRPr="006F4074">
        <w:t xml:space="preserve">The pierced man gazed at it, but nothing said; </w:t>
      </w:r>
    </w:p>
    <w:p w14:paraId="12EA359A" w14:textId="6F01E840" w:rsidR="000276C6" w:rsidRPr="006F4074" w:rsidRDefault="000276C6" w:rsidP="006F4074">
      <w:pPr>
        <w:pStyle w:val="Poetry"/>
      </w:pPr>
      <w:r w:rsidRPr="006F4074">
        <w:t>nay, firmly on his feet he stood, and yawned,</w:t>
      </w:r>
    </w:p>
    <w:p w14:paraId="3E1709B2" w14:textId="5B03CE84" w:rsidR="000276C6" w:rsidRPr="006F4074" w:rsidRDefault="000276C6" w:rsidP="006F4074">
      <w:pPr>
        <w:pStyle w:val="Poetry"/>
      </w:pPr>
      <w:r w:rsidRPr="006F4074">
        <w:lastRenderedPageBreak/>
        <w:t>as if attacked by fever or by sleep.</w:t>
      </w:r>
    </w:p>
    <w:p w14:paraId="14DBC6B6" w14:textId="77777777" w:rsidR="000276C6" w:rsidRPr="006F4074" w:rsidRDefault="000276C6" w:rsidP="006F4074">
      <w:pPr>
        <w:pStyle w:val="Poetry"/>
      </w:pPr>
      <w:r w:rsidRPr="006F4074">
        <w:t>He at the serpent looked, and it at him;</w:t>
      </w:r>
    </w:p>
    <w:p w14:paraId="46D30356" w14:textId="77777777" w:rsidR="006F4074" w:rsidRDefault="000276C6" w:rsidP="006F4074">
      <w:pPr>
        <w:pStyle w:val="Poetry"/>
      </w:pPr>
      <w:r w:rsidRPr="006F4074">
        <w:t xml:space="preserve">one through his wound, the other through its mouth </w:t>
      </w:r>
    </w:p>
    <w:p w14:paraId="4E62EDD0" w14:textId="3C168402" w:rsidR="000276C6" w:rsidRPr="006F4074" w:rsidRDefault="000276C6" w:rsidP="006F4074">
      <w:pPr>
        <w:pStyle w:val="Poetry"/>
      </w:pPr>
      <w:r w:rsidRPr="006F4074">
        <w:t>smoked hard, and each smoke with the other mingled.</w:t>
      </w:r>
    </w:p>
    <w:p w14:paraId="37108266" w14:textId="77777777" w:rsidR="000276C6" w:rsidRDefault="000276C6" w:rsidP="000276C6">
      <w:pPr>
        <w:pStyle w:val="BodyText"/>
      </w:pPr>
    </w:p>
    <w:p w14:paraId="0F675D6C" w14:textId="77777777" w:rsidR="000276C6" w:rsidRPr="006F4074" w:rsidRDefault="000276C6" w:rsidP="006F4074">
      <w:pPr>
        <w:pStyle w:val="Poetry"/>
      </w:pPr>
      <w:r w:rsidRPr="006F4074">
        <w:t>Let Lucan, then, be silent, where he tells</w:t>
      </w:r>
    </w:p>
    <w:p w14:paraId="0B77ADF6" w14:textId="5827E993" w:rsidR="000276C6" w:rsidRPr="006F4074" w:rsidRDefault="000276C6" w:rsidP="006F4074">
      <w:pPr>
        <w:pStyle w:val="Poetry"/>
      </w:pPr>
      <w:r w:rsidRPr="006F4074">
        <w:t>of poor Sabellus’ and Nassidius’ fate,</w:t>
      </w:r>
    </w:p>
    <w:p w14:paraId="2A07043F" w14:textId="77777777" w:rsidR="006F4074" w:rsidRDefault="000276C6" w:rsidP="006F4074">
      <w:pPr>
        <w:pStyle w:val="Poetry"/>
      </w:pPr>
      <w:r w:rsidRPr="006F4074">
        <w:t xml:space="preserve">and, giving heed, hear what is now proclaimed. </w:t>
      </w:r>
    </w:p>
    <w:p w14:paraId="095972EA" w14:textId="0E3889B1" w:rsidR="000276C6" w:rsidRPr="006F4074" w:rsidRDefault="000276C6" w:rsidP="006F4074">
      <w:pPr>
        <w:pStyle w:val="Poetry"/>
      </w:pPr>
      <w:r w:rsidRPr="006F4074">
        <w:t>Of Cadmus, and of Arethusa, too,</w:t>
      </w:r>
    </w:p>
    <w:p w14:paraId="6AF8B423" w14:textId="77777777" w:rsidR="006F4074" w:rsidRDefault="000276C6" w:rsidP="006F4074">
      <w:pPr>
        <w:pStyle w:val="Poetry"/>
      </w:pPr>
      <w:r w:rsidRPr="006F4074">
        <w:t xml:space="preserve">let Ovid cease to speak; for though his verse </w:t>
      </w:r>
    </w:p>
    <w:p w14:paraId="479A257E" w14:textId="6A3AC086" w:rsidR="000276C6" w:rsidRPr="006F4074" w:rsidRDefault="000276C6" w:rsidP="006F4074">
      <w:pPr>
        <w:pStyle w:val="Poetry"/>
      </w:pPr>
      <w:r w:rsidRPr="006F4074">
        <w:t>turn him into a snake, and make of her</w:t>
      </w:r>
    </w:p>
    <w:p w14:paraId="7F9D2C3C" w14:textId="6E17CED8" w:rsidR="000276C6" w:rsidRPr="006F4074" w:rsidRDefault="000276C6" w:rsidP="006F4074">
      <w:pPr>
        <w:pStyle w:val="Poetry"/>
      </w:pPr>
      <w:r w:rsidRPr="006F4074">
        <w:t>a fount, I grudge him not; for face to face</w:t>
      </w:r>
    </w:p>
    <w:p w14:paraId="68B64656" w14:textId="77777777" w:rsidR="006F4074" w:rsidRDefault="000276C6" w:rsidP="006F4074">
      <w:pPr>
        <w:pStyle w:val="Poetry"/>
      </w:pPr>
      <w:r w:rsidRPr="006F4074">
        <w:t xml:space="preserve">he ne’er so changed two natures, that the forms </w:t>
      </w:r>
    </w:p>
    <w:p w14:paraId="4BB6F55A" w14:textId="33B53533" w:rsidR="000276C6" w:rsidRDefault="000276C6" w:rsidP="006F4074">
      <w:pPr>
        <w:pStyle w:val="Poetry"/>
      </w:pPr>
      <w:r w:rsidRPr="006F4074">
        <w:t>of each were ready to exchange their matter.</w:t>
      </w:r>
    </w:p>
    <w:p w14:paraId="49C6A4D7" w14:textId="77777777" w:rsidR="006F4074" w:rsidRPr="006F4074" w:rsidRDefault="006F4074" w:rsidP="006F4074">
      <w:pPr>
        <w:pStyle w:val="Poetry"/>
      </w:pPr>
    </w:p>
    <w:p w14:paraId="1DECC663" w14:textId="77777777" w:rsidR="006F4074" w:rsidRDefault="000276C6" w:rsidP="006F4074">
      <w:pPr>
        <w:pStyle w:val="Poetry"/>
      </w:pPr>
      <w:r w:rsidRPr="006F4074">
        <w:t xml:space="preserve">They blended each with each in such a way that, </w:t>
      </w:r>
    </w:p>
    <w:p w14:paraId="44EF6BC4" w14:textId="64AEB89A" w:rsidR="000276C6" w:rsidRPr="006F4074" w:rsidRDefault="000276C6" w:rsidP="006F4074">
      <w:pPr>
        <w:pStyle w:val="Poetry"/>
      </w:pPr>
      <w:r w:rsidRPr="006F4074">
        <w:t>while the serpent fork-wise clove its tail,</w:t>
      </w:r>
    </w:p>
    <w:p w14:paraId="30061186" w14:textId="715FA225" w:rsidR="000276C6" w:rsidRPr="006F4074" w:rsidRDefault="000276C6" w:rsidP="006F4074">
      <w:pPr>
        <w:pStyle w:val="Poetry"/>
      </w:pPr>
      <w:r w:rsidRPr="006F4074">
        <w:t>the wounded man together drew his feet.</w:t>
      </w:r>
      <w:r w:rsidRPr="006F4074">
        <w:tab/>
      </w:r>
    </w:p>
    <w:p w14:paraId="2D9EC36A" w14:textId="77777777" w:rsidR="006F4074" w:rsidRDefault="000276C6" w:rsidP="006F4074">
      <w:pPr>
        <w:pStyle w:val="Poetry"/>
      </w:pPr>
      <w:r w:rsidRPr="006F4074">
        <w:t xml:space="preserve">The legs and with them ev’n the very thighs </w:t>
      </w:r>
    </w:p>
    <w:p w14:paraId="73DB1AEB" w14:textId="7CDC61BE" w:rsidR="000276C6" w:rsidRPr="006F4074" w:rsidRDefault="000276C6" w:rsidP="006F4074">
      <w:pPr>
        <w:pStyle w:val="Poetry"/>
      </w:pPr>
      <w:r w:rsidRPr="006F4074">
        <w:t>so stuck together, that in little time</w:t>
      </w:r>
    </w:p>
    <w:p w14:paraId="37A49006" w14:textId="77777777" w:rsidR="000276C6" w:rsidRPr="006F4074" w:rsidRDefault="000276C6" w:rsidP="006F4074">
      <w:pPr>
        <w:pStyle w:val="Poetry"/>
      </w:pPr>
      <w:r w:rsidRPr="006F4074">
        <w:t>their juncture left no mark that could be seen.</w:t>
      </w:r>
    </w:p>
    <w:p w14:paraId="3F360A53" w14:textId="77777777" w:rsidR="000276C6" w:rsidRPr="006F4074" w:rsidRDefault="000276C6" w:rsidP="006F4074">
      <w:pPr>
        <w:pStyle w:val="Poetry"/>
      </w:pPr>
      <w:r w:rsidRPr="006F4074">
        <w:t>The cloven tail was taking on the shape</w:t>
      </w:r>
    </w:p>
    <w:p w14:paraId="1736EB52" w14:textId="2058CB33" w:rsidR="000276C6" w:rsidRPr="006F4074" w:rsidRDefault="000276C6" w:rsidP="006F4074">
      <w:pPr>
        <w:pStyle w:val="Poetry"/>
      </w:pPr>
      <w:r w:rsidRPr="006F4074">
        <w:t>which there was being lost; the skin of one,</w:t>
      </w:r>
    </w:p>
    <w:p w14:paraId="5F2E5200" w14:textId="77777777" w:rsidR="006F4074" w:rsidRDefault="000276C6" w:rsidP="006F4074">
      <w:pPr>
        <w:pStyle w:val="Poetry"/>
      </w:pPr>
      <w:r w:rsidRPr="006F4074">
        <w:t xml:space="preserve">meanwhile, was growing soft, and hard the other’s. </w:t>
      </w:r>
    </w:p>
    <w:p w14:paraId="30EE621C" w14:textId="0978179B" w:rsidR="000276C6" w:rsidRPr="006F4074" w:rsidRDefault="000276C6" w:rsidP="006F4074">
      <w:pPr>
        <w:pStyle w:val="Poetry"/>
      </w:pPr>
      <w:r w:rsidRPr="006F4074">
        <w:t>I saw his arms withdraw into his armpits,</w:t>
      </w:r>
    </w:p>
    <w:p w14:paraId="73B3F83D" w14:textId="77777777" w:rsidR="006F4074" w:rsidRDefault="000276C6" w:rsidP="006F4074">
      <w:pPr>
        <w:pStyle w:val="Poetry"/>
      </w:pPr>
      <w:r w:rsidRPr="006F4074">
        <w:t xml:space="preserve">and both the serpent’s feet, which were not long, </w:t>
      </w:r>
    </w:p>
    <w:p w14:paraId="4436A44A" w14:textId="0F0CA8CA" w:rsidR="000276C6" w:rsidRPr="006F4074" w:rsidRDefault="000276C6" w:rsidP="006F4074">
      <w:pPr>
        <w:pStyle w:val="Poetry"/>
      </w:pPr>
      <w:r w:rsidRPr="006F4074">
        <w:t>lengthen as much, as those were growing short.</w:t>
      </w:r>
    </w:p>
    <w:p w14:paraId="7F4975BC" w14:textId="202730EA" w:rsidR="000276C6" w:rsidRPr="006F4074" w:rsidRDefault="000276C6" w:rsidP="006F4074">
      <w:pPr>
        <w:pStyle w:val="Poetry"/>
      </w:pPr>
      <w:r w:rsidRPr="006F4074">
        <w:t>And then its hinder feet, together twisted,</w:t>
      </w:r>
    </w:p>
    <w:p w14:paraId="403698BF" w14:textId="77777777" w:rsidR="000276C6" w:rsidRPr="006F4074" w:rsidRDefault="000276C6" w:rsidP="006F4074">
      <w:pPr>
        <w:pStyle w:val="Poetry"/>
      </w:pPr>
      <w:r w:rsidRPr="006F4074">
        <w:t>became the member which a man conceals,</w:t>
      </w:r>
    </w:p>
    <w:p w14:paraId="098E9D26" w14:textId="77777777" w:rsidR="000276C6" w:rsidRPr="006F4074" w:rsidRDefault="000276C6" w:rsidP="006F4074">
      <w:pPr>
        <w:pStyle w:val="Poetry"/>
      </w:pPr>
      <w:r w:rsidRPr="006F4074">
        <w:t>while from his own the wretch had two thrust forth.</w:t>
      </w:r>
    </w:p>
    <w:p w14:paraId="1441371F" w14:textId="77777777" w:rsidR="006F4074" w:rsidRDefault="000276C6" w:rsidP="006F4074">
      <w:pPr>
        <w:pStyle w:val="Poetry"/>
      </w:pPr>
      <w:r w:rsidRPr="006F4074">
        <w:t xml:space="preserve">And while the smoke was veiling both of them </w:t>
      </w:r>
    </w:p>
    <w:p w14:paraId="3F2F7267" w14:textId="1A8C5262" w:rsidR="000276C6" w:rsidRPr="006F4074" w:rsidRDefault="000276C6" w:rsidP="006F4074">
      <w:pPr>
        <w:pStyle w:val="Poetry"/>
      </w:pPr>
      <w:r w:rsidRPr="006F4074">
        <w:t>with novel hues, and generated hair</w:t>
      </w:r>
    </w:p>
    <w:p w14:paraId="1A44AAB8" w14:textId="675DE378" w:rsidR="000276C6" w:rsidRPr="006F4074" w:rsidRDefault="000276C6" w:rsidP="006F4074">
      <w:pPr>
        <w:pStyle w:val="Poetry"/>
      </w:pPr>
      <w:r w:rsidRPr="006F4074">
        <w:t>on one side, and deprived of it the other,</w:t>
      </w:r>
    </w:p>
    <w:p w14:paraId="631423C4" w14:textId="77777777" w:rsidR="006F4074" w:rsidRDefault="000276C6" w:rsidP="006F4074">
      <w:pPr>
        <w:pStyle w:val="Poetry"/>
      </w:pPr>
      <w:r w:rsidRPr="006F4074">
        <w:t xml:space="preserve">the one stood up, and down the other fell, </w:t>
      </w:r>
    </w:p>
    <w:p w14:paraId="57560B64" w14:textId="17EC6610" w:rsidR="000276C6" w:rsidRPr="006F4074" w:rsidRDefault="000276C6" w:rsidP="006F4074">
      <w:pPr>
        <w:pStyle w:val="Poetry"/>
      </w:pPr>
      <w:r w:rsidRPr="006F4074">
        <w:t>nor turned aside for that the impious eyes,</w:t>
      </w:r>
    </w:p>
    <w:p w14:paraId="04F1971E" w14:textId="77777777" w:rsidR="006F4074" w:rsidRDefault="000276C6" w:rsidP="006F4074">
      <w:pPr>
        <w:pStyle w:val="Poetry"/>
      </w:pPr>
      <w:r w:rsidRPr="006F4074">
        <w:lastRenderedPageBreak/>
        <w:t xml:space="preserve">beneath which each of them was changing face. </w:t>
      </w:r>
    </w:p>
    <w:p w14:paraId="1AFFDE29" w14:textId="16ACF9A3" w:rsidR="000276C6" w:rsidRPr="006F4074" w:rsidRDefault="000276C6" w:rsidP="006F4074">
      <w:pPr>
        <w:pStyle w:val="Poetry"/>
      </w:pPr>
      <w:r w:rsidRPr="006F4074">
        <w:t>The one who stood, drew his in toward his temples;</w:t>
      </w:r>
    </w:p>
    <w:p w14:paraId="64FA94C6" w14:textId="0159B737" w:rsidR="000276C6" w:rsidRPr="006F4074" w:rsidRDefault="000276C6" w:rsidP="006F4074">
      <w:pPr>
        <w:pStyle w:val="Poetry"/>
      </w:pPr>
      <w:r w:rsidRPr="006F4074">
        <w:t>and from the excessive matter coming there</w:t>
      </w:r>
    </w:p>
    <w:p w14:paraId="7C2A4D83" w14:textId="77777777" w:rsidR="000276C6" w:rsidRPr="006F4074" w:rsidRDefault="000276C6" w:rsidP="006F4074">
      <w:pPr>
        <w:pStyle w:val="Poetry"/>
      </w:pPr>
      <w:r w:rsidRPr="006F4074">
        <w:t>ears issued on his undeveloped cheeks;</w:t>
      </w:r>
    </w:p>
    <w:p w14:paraId="6489B977" w14:textId="77777777" w:rsidR="006F4074" w:rsidRDefault="000276C6" w:rsidP="006F4074">
      <w:pPr>
        <w:pStyle w:val="Poetry"/>
      </w:pPr>
      <w:r w:rsidRPr="006F4074">
        <w:t xml:space="preserve">and that, which ran not back, but was retained, </w:t>
      </w:r>
    </w:p>
    <w:p w14:paraId="7DEC95C5" w14:textId="69D67D17" w:rsidR="000276C6" w:rsidRPr="006F4074" w:rsidRDefault="000276C6" w:rsidP="006F4074">
      <w:pPr>
        <w:pStyle w:val="Poetry"/>
      </w:pPr>
      <w:r w:rsidRPr="006F4074">
        <w:t>of this superfluous matter, gave the face</w:t>
      </w:r>
    </w:p>
    <w:p w14:paraId="783A9814" w14:textId="77777777" w:rsidR="000276C6" w:rsidRPr="006F4074" w:rsidRDefault="000276C6" w:rsidP="006F4074">
      <w:pPr>
        <w:pStyle w:val="Poetry"/>
      </w:pPr>
      <w:r w:rsidRPr="006F4074">
        <w:t>a nose, and thickened suitably its lips.</w:t>
      </w:r>
    </w:p>
    <w:p w14:paraId="7AE93EA8" w14:textId="36B5FA68" w:rsidR="000276C6" w:rsidRPr="006F4074" w:rsidRDefault="000276C6" w:rsidP="006F4074">
      <w:pPr>
        <w:pStyle w:val="Poetry"/>
      </w:pPr>
      <w:r w:rsidRPr="006F4074">
        <w:t>He who was lying down thrusts forth his muzzle,</w:t>
      </w:r>
      <w:r w:rsidRPr="006F4074">
        <w:tab/>
      </w:r>
    </w:p>
    <w:p w14:paraId="00CB096C" w14:textId="77777777" w:rsidR="006F4074" w:rsidRDefault="000276C6" w:rsidP="006F4074">
      <w:pPr>
        <w:pStyle w:val="Poetry"/>
      </w:pPr>
      <w:r w:rsidRPr="006F4074">
        <w:t xml:space="preserve">and backward through his head withdraws his ears, </w:t>
      </w:r>
    </w:p>
    <w:p w14:paraId="790AD0C1" w14:textId="77777777" w:rsidR="006F4074" w:rsidRDefault="000276C6" w:rsidP="006F4074">
      <w:pPr>
        <w:pStyle w:val="Poetry"/>
      </w:pPr>
      <w:r w:rsidRPr="006F4074">
        <w:t xml:space="preserve">even as a snail doth with its horns; his tongue, </w:t>
      </w:r>
    </w:p>
    <w:p w14:paraId="66C69884" w14:textId="77777777" w:rsidR="006F4074" w:rsidRDefault="000276C6" w:rsidP="006F4074">
      <w:pPr>
        <w:pStyle w:val="Poetry"/>
      </w:pPr>
      <w:r w:rsidRPr="006F4074">
        <w:t xml:space="preserve">which single used to be, and prompt to speech, </w:t>
      </w:r>
    </w:p>
    <w:p w14:paraId="6115BBEC" w14:textId="2EF77815" w:rsidR="000276C6" w:rsidRPr="006F4074" w:rsidRDefault="000276C6" w:rsidP="006F4074">
      <w:pPr>
        <w:pStyle w:val="Poetry"/>
      </w:pPr>
      <w:r w:rsidRPr="006F4074">
        <w:t>divides itself, while in the other case,</w:t>
      </w:r>
    </w:p>
    <w:p w14:paraId="19D7478B" w14:textId="29E061AE" w:rsidR="000276C6" w:rsidRDefault="000276C6" w:rsidP="006F4074">
      <w:pPr>
        <w:pStyle w:val="Poetry"/>
      </w:pPr>
      <w:r w:rsidRPr="006F4074">
        <w:t>the split one closes, and the smoking stops.</w:t>
      </w:r>
    </w:p>
    <w:p w14:paraId="20102555" w14:textId="77777777" w:rsidR="006F4074" w:rsidRPr="006F4074" w:rsidRDefault="006F4074" w:rsidP="006F4074">
      <w:pPr>
        <w:pStyle w:val="Poetry"/>
      </w:pPr>
    </w:p>
    <w:p w14:paraId="6EF01AF7" w14:textId="77777777" w:rsidR="006F4074" w:rsidRDefault="000276C6" w:rsidP="006F4074">
      <w:pPr>
        <w:pStyle w:val="Poetry"/>
      </w:pPr>
      <w:r w:rsidRPr="006F4074">
        <w:t xml:space="preserve">The soul which had become a savage beast </w:t>
      </w:r>
    </w:p>
    <w:p w14:paraId="2CFCDE24" w14:textId="77777777" w:rsidR="006F4074" w:rsidRDefault="000276C6" w:rsidP="006F4074">
      <w:pPr>
        <w:pStyle w:val="Poetry"/>
      </w:pPr>
      <w:r w:rsidRPr="006F4074">
        <w:t xml:space="preserve">flees hissing through the trench; the other spits </w:t>
      </w:r>
    </w:p>
    <w:p w14:paraId="487DD3AD" w14:textId="77777777" w:rsidR="006F4074" w:rsidRDefault="000276C6" w:rsidP="006F4074">
      <w:pPr>
        <w:pStyle w:val="Poetry"/>
      </w:pPr>
      <w:r w:rsidRPr="006F4074">
        <w:t xml:space="preserve">behind him as he talks. Then, having turned </w:t>
      </w:r>
    </w:p>
    <w:p w14:paraId="72E06E2B" w14:textId="7BE2D7CD" w:rsidR="000276C6" w:rsidRPr="006F4074" w:rsidRDefault="000276C6" w:rsidP="006F4074">
      <w:pPr>
        <w:pStyle w:val="Poetry"/>
      </w:pPr>
      <w:r w:rsidRPr="006F4074">
        <w:t>away from him his just created shoulders,</w:t>
      </w:r>
    </w:p>
    <w:p w14:paraId="26EF5D2F" w14:textId="0FDEEFDF" w:rsidR="000276C6" w:rsidRPr="006F4074" w:rsidRDefault="000276C6" w:rsidP="006F4074">
      <w:pPr>
        <w:pStyle w:val="Poetry"/>
      </w:pPr>
      <w:r w:rsidRPr="006F4074">
        <w:t>he to the third said: “I’d have Buoso run,</w:t>
      </w:r>
      <w:r w:rsidRPr="006F4074">
        <w:tab/>
      </w:r>
    </w:p>
    <w:p w14:paraId="47D6ADC3" w14:textId="76A50A36" w:rsidR="000276C6" w:rsidRDefault="000276C6" w:rsidP="006F4074">
      <w:pPr>
        <w:pStyle w:val="Poetry"/>
      </w:pPr>
      <w:r w:rsidRPr="006F4074">
        <w:t>as I have, on his belly o’er this path.”</w:t>
      </w:r>
    </w:p>
    <w:p w14:paraId="3485AF68" w14:textId="77777777" w:rsidR="006F4074" w:rsidRPr="006F4074" w:rsidRDefault="006F4074" w:rsidP="006F4074">
      <w:pPr>
        <w:pStyle w:val="Poetry"/>
      </w:pPr>
    </w:p>
    <w:p w14:paraId="2A75FDF5" w14:textId="77777777" w:rsidR="006F4074" w:rsidRDefault="000276C6" w:rsidP="006F4074">
      <w:pPr>
        <w:pStyle w:val="Poetry"/>
      </w:pPr>
      <w:r w:rsidRPr="006F4074">
        <w:t xml:space="preserve">I thus beheld the seventh balast change </w:t>
      </w:r>
    </w:p>
    <w:p w14:paraId="092F90DB" w14:textId="77777777" w:rsidR="006F4074" w:rsidRDefault="000276C6" w:rsidP="006F4074">
      <w:pPr>
        <w:pStyle w:val="Poetry"/>
      </w:pPr>
      <w:r w:rsidRPr="006F4074">
        <w:t>and interchange; here let its novelty</w:t>
      </w:r>
    </w:p>
    <w:p w14:paraId="11D4FBF1" w14:textId="00D4E06D" w:rsidR="000276C6" w:rsidRPr="006F4074" w:rsidRDefault="000276C6" w:rsidP="006F4074">
      <w:pPr>
        <w:pStyle w:val="Poetry"/>
      </w:pPr>
      <w:r w:rsidRPr="006F4074">
        <w:t>excuse me, if it slightly blur my pen.</w:t>
      </w:r>
    </w:p>
    <w:p w14:paraId="32D207D2" w14:textId="5EA5DF50" w:rsidR="000276C6" w:rsidRPr="006F4074" w:rsidRDefault="000276C6" w:rsidP="006F4074">
      <w:pPr>
        <w:pStyle w:val="Poetry"/>
      </w:pPr>
      <w:r w:rsidRPr="006F4074">
        <w:t>And though somewhat bewildered were my eyes,</w:t>
      </w:r>
    </w:p>
    <w:p w14:paraId="4EA68D3D" w14:textId="77777777" w:rsidR="006F4074" w:rsidRDefault="000276C6" w:rsidP="006F4074">
      <w:pPr>
        <w:pStyle w:val="Poetry"/>
      </w:pPr>
      <w:r w:rsidRPr="006F4074">
        <w:t xml:space="preserve">and though confused my mind, those men could not </w:t>
      </w:r>
    </w:p>
    <w:p w14:paraId="3E82D0C4" w14:textId="1C74F9F9" w:rsidR="000276C6" w:rsidRPr="006F4074" w:rsidRDefault="000276C6" w:rsidP="006F4074">
      <w:pPr>
        <w:pStyle w:val="Poetry"/>
      </w:pPr>
      <w:r w:rsidRPr="006F4074">
        <w:t>escape so secretly, that I should fail</w:t>
      </w:r>
    </w:p>
    <w:p w14:paraId="57184DC1" w14:textId="77777777" w:rsidR="000276C6" w:rsidRDefault="000276C6" w:rsidP="006F4074">
      <w:pPr>
        <w:pStyle w:val="Poetry"/>
      </w:pPr>
      <w:r>
        <w:t>Pùccio</w:t>
      </w:r>
      <w:r>
        <w:rPr>
          <w:spacing w:val="-13"/>
        </w:rPr>
        <w:t xml:space="preserve"> </w:t>
      </w:r>
      <w:r>
        <w:t>Sciancato</w:t>
      </w:r>
      <w:r>
        <w:rPr>
          <w:spacing w:val="-12"/>
        </w:rPr>
        <w:t xml:space="preserve"> </w:t>
      </w:r>
      <w:r>
        <w:t>perfectly</w:t>
      </w:r>
      <w:r>
        <w:rPr>
          <w:spacing w:val="-12"/>
        </w:rPr>
        <w:t xml:space="preserve"> </w:t>
      </w:r>
      <w:r>
        <w:t>to</w:t>
      </w:r>
      <w:r>
        <w:rPr>
          <w:spacing w:val="-12"/>
        </w:rPr>
        <w:t xml:space="preserve"> </w:t>
      </w:r>
      <w:r>
        <w:t>see;</w:t>
      </w:r>
    </w:p>
    <w:p w14:paraId="5A6BC924" w14:textId="77777777" w:rsidR="000276C6" w:rsidRDefault="000276C6" w:rsidP="006F4074">
      <w:pPr>
        <w:pStyle w:val="Poetry"/>
      </w:pPr>
      <w:r>
        <w:t>and</w:t>
      </w:r>
      <w:r>
        <w:rPr>
          <w:spacing w:val="-5"/>
        </w:rPr>
        <w:t xml:space="preserve"> </w:t>
      </w:r>
      <w:r>
        <w:t>of</w:t>
      </w:r>
      <w:r>
        <w:rPr>
          <w:spacing w:val="-4"/>
        </w:rPr>
        <w:t xml:space="preserve"> </w:t>
      </w:r>
      <w:r>
        <w:t>the</w:t>
      </w:r>
      <w:r>
        <w:rPr>
          <w:spacing w:val="-4"/>
        </w:rPr>
        <w:t xml:space="preserve"> </w:t>
      </w:r>
      <w:r>
        <w:t>three</w:t>
      </w:r>
      <w:r>
        <w:rPr>
          <w:spacing w:val="-5"/>
        </w:rPr>
        <w:t xml:space="preserve"> </w:t>
      </w:r>
      <w:r>
        <w:t>companions</w:t>
      </w:r>
      <w:r>
        <w:rPr>
          <w:spacing w:val="-4"/>
        </w:rPr>
        <w:t xml:space="preserve"> </w:t>
      </w:r>
      <w:r>
        <w:t>who</w:t>
      </w:r>
      <w:r>
        <w:rPr>
          <w:spacing w:val="-4"/>
        </w:rPr>
        <w:t xml:space="preserve"> </w:t>
      </w:r>
      <w:r>
        <w:t>came</w:t>
      </w:r>
      <w:r>
        <w:rPr>
          <w:spacing w:val="-4"/>
        </w:rPr>
        <w:t xml:space="preserve"> </w:t>
      </w:r>
      <w:r>
        <w:t>first,</w:t>
      </w:r>
    </w:p>
    <w:p w14:paraId="741056B9" w14:textId="52892FD1" w:rsidR="000276C6" w:rsidRDefault="000276C6" w:rsidP="006F4074">
      <w:pPr>
        <w:pStyle w:val="Poetry"/>
      </w:pPr>
      <w:r>
        <w:t>he</w:t>
      </w:r>
      <w:r>
        <w:rPr>
          <w:spacing w:val="-6"/>
        </w:rPr>
        <w:t xml:space="preserve"> </w:t>
      </w:r>
      <w:r>
        <w:t>only</w:t>
      </w:r>
      <w:r>
        <w:rPr>
          <w:spacing w:val="-6"/>
        </w:rPr>
        <w:t xml:space="preserve"> </w:t>
      </w:r>
      <w:r>
        <w:t>was</w:t>
      </w:r>
      <w:r>
        <w:rPr>
          <w:spacing w:val="-6"/>
        </w:rPr>
        <w:t xml:space="preserve"> </w:t>
      </w:r>
      <w:r>
        <w:t>not</w:t>
      </w:r>
      <w:r>
        <w:rPr>
          <w:spacing w:val="-6"/>
        </w:rPr>
        <w:t xml:space="preserve"> </w:t>
      </w:r>
      <w:r>
        <w:t>changed;</w:t>
      </w:r>
      <w:r>
        <w:rPr>
          <w:spacing w:val="-6"/>
        </w:rPr>
        <w:t xml:space="preserve"> </w:t>
      </w:r>
      <w:r>
        <w:t>the</w:t>
      </w:r>
      <w:r>
        <w:rPr>
          <w:spacing w:val="-6"/>
        </w:rPr>
        <w:t xml:space="preserve"> </w:t>
      </w:r>
      <w:r>
        <w:t>other</w:t>
      </w:r>
      <w:r>
        <w:rPr>
          <w:spacing w:val="-6"/>
        </w:rPr>
        <w:t xml:space="preserve"> </w:t>
      </w:r>
      <w:r>
        <w:t>one</w:t>
      </w:r>
    </w:p>
    <w:p w14:paraId="31DBDF95" w14:textId="77777777" w:rsidR="000276C6" w:rsidRDefault="000276C6" w:rsidP="006F4074">
      <w:pPr>
        <w:pStyle w:val="Poetry"/>
      </w:pPr>
      <w:r>
        <w:t>was</w:t>
      </w:r>
      <w:r>
        <w:rPr>
          <w:spacing w:val="-11"/>
        </w:rPr>
        <w:t xml:space="preserve"> </w:t>
      </w:r>
      <w:r>
        <w:t>he,</w:t>
      </w:r>
      <w:r>
        <w:rPr>
          <w:spacing w:val="-11"/>
        </w:rPr>
        <w:t xml:space="preserve"> </w:t>
      </w:r>
      <w:r>
        <w:t>for</w:t>
      </w:r>
      <w:r>
        <w:rPr>
          <w:spacing w:val="-10"/>
        </w:rPr>
        <w:t xml:space="preserve"> </w:t>
      </w:r>
      <w:r>
        <w:t>whom,</w:t>
      </w:r>
      <w:r>
        <w:rPr>
          <w:spacing w:val="-11"/>
        </w:rPr>
        <w:t xml:space="preserve"> </w:t>
      </w:r>
      <w:r>
        <w:t>Gavillë,</w:t>
      </w:r>
      <w:r>
        <w:rPr>
          <w:spacing w:val="-11"/>
        </w:rPr>
        <w:t xml:space="preserve"> </w:t>
      </w:r>
      <w:r>
        <w:t>thou</w:t>
      </w:r>
      <w:r>
        <w:rPr>
          <w:spacing w:val="-10"/>
        </w:rPr>
        <w:t xml:space="preserve"> </w:t>
      </w:r>
      <w:r>
        <w:t>dost</w:t>
      </w:r>
      <w:r>
        <w:rPr>
          <w:spacing w:val="-11"/>
        </w:rPr>
        <w:t xml:space="preserve"> </w:t>
      </w:r>
      <w:r>
        <w:t>weep.</w:t>
      </w:r>
    </w:p>
    <w:p w14:paraId="5B1D3204" w14:textId="77777777" w:rsidR="000276C6" w:rsidRDefault="000276C6" w:rsidP="000276C6">
      <w:pPr>
        <w:pStyle w:val="BodyText"/>
        <w:spacing w:before="5"/>
        <w:rPr>
          <w:sz w:val="26"/>
        </w:rPr>
      </w:pPr>
    </w:p>
    <w:p w14:paraId="0A14A9F5" w14:textId="77777777" w:rsidR="000276C6" w:rsidRPr="006F4074" w:rsidRDefault="000276C6" w:rsidP="006F4074">
      <w:pPr>
        <w:pStyle w:val="Heading3"/>
      </w:pPr>
      <w:r w:rsidRPr="006F4074">
        <w:t>Inferno XXVI</w:t>
      </w:r>
    </w:p>
    <w:p w14:paraId="55C8E210" w14:textId="77777777" w:rsidR="000276C6" w:rsidRPr="006F4074" w:rsidRDefault="000276C6" w:rsidP="006F4074">
      <w:pPr>
        <w:pStyle w:val="Heading4"/>
      </w:pPr>
      <w:r w:rsidRPr="006F4074">
        <w:t>The Eighth Circle. Fraud</w:t>
      </w:r>
    </w:p>
    <w:p w14:paraId="16955349" w14:textId="77777777" w:rsidR="000276C6" w:rsidRPr="006F4074" w:rsidRDefault="000276C6" w:rsidP="006F4074">
      <w:pPr>
        <w:pStyle w:val="Bodynoindent"/>
        <w:jc w:val="left"/>
        <w:rPr>
          <w:i/>
          <w:iCs/>
        </w:rPr>
      </w:pPr>
      <w:r w:rsidRPr="006F4074">
        <w:rPr>
          <w:i/>
          <w:iCs/>
        </w:rPr>
        <w:lastRenderedPageBreak/>
        <w:t>The Eighth Trench. Fraudulent Counselors</w:t>
      </w:r>
    </w:p>
    <w:p w14:paraId="2F797172" w14:textId="77777777" w:rsidR="006F4074" w:rsidRDefault="000276C6" w:rsidP="006F4074">
      <w:pPr>
        <w:pStyle w:val="Poetry"/>
      </w:pPr>
      <w:r w:rsidRPr="006F4074">
        <w:t xml:space="preserve">Rejoice, O Florence, since thou art so great, </w:t>
      </w:r>
    </w:p>
    <w:p w14:paraId="79A8D854" w14:textId="73FC41E9" w:rsidR="000276C6" w:rsidRPr="006F4074" w:rsidRDefault="000276C6" w:rsidP="006F4074">
      <w:pPr>
        <w:pStyle w:val="Poetry"/>
      </w:pPr>
      <w:r w:rsidRPr="006F4074">
        <w:t>that thou dost beat thy wings o’er sea and land,</w:t>
      </w:r>
    </w:p>
    <w:p w14:paraId="2134BDF2" w14:textId="77777777" w:rsidR="006F4074" w:rsidRDefault="000276C6" w:rsidP="006F4074">
      <w:pPr>
        <w:pStyle w:val="Poetry"/>
      </w:pPr>
      <w:r w:rsidRPr="006F4074">
        <w:t xml:space="preserve">while ev’n through Hell thy name is spread abroad! </w:t>
      </w:r>
    </w:p>
    <w:p w14:paraId="5D801349" w14:textId="6101E82C" w:rsidR="000276C6" w:rsidRPr="006F4074" w:rsidRDefault="000276C6" w:rsidP="006F4074">
      <w:pPr>
        <w:pStyle w:val="Poetry"/>
      </w:pPr>
      <w:r w:rsidRPr="006F4074">
        <w:t>Among the thieves five such as these I found,</w:t>
      </w:r>
    </w:p>
    <w:p w14:paraId="1570D2A1" w14:textId="49F8FA87" w:rsidR="000276C6" w:rsidRPr="006F4074" w:rsidRDefault="000276C6" w:rsidP="006F4074">
      <w:pPr>
        <w:pStyle w:val="Poetry"/>
      </w:pPr>
      <w:r w:rsidRPr="006F4074">
        <w:t>thy citizens, whence shame accrues to me,</w:t>
      </w:r>
    </w:p>
    <w:p w14:paraId="244D2EAD" w14:textId="77777777" w:rsidR="000276C6" w:rsidRPr="006F4074" w:rsidRDefault="000276C6" w:rsidP="006F4074">
      <w:pPr>
        <w:pStyle w:val="Poetry"/>
      </w:pPr>
      <w:r w:rsidRPr="006F4074">
        <w:t>nor to great honor risest thou thereby.</w:t>
      </w:r>
    </w:p>
    <w:p w14:paraId="4B922E41" w14:textId="77777777" w:rsidR="006F4074" w:rsidRDefault="000276C6" w:rsidP="006F4074">
      <w:pPr>
        <w:pStyle w:val="Poetry"/>
      </w:pPr>
      <w:r w:rsidRPr="006F4074">
        <w:t xml:space="preserve">But if the truth be dreamed at dawn’s approach, </w:t>
      </w:r>
    </w:p>
    <w:p w14:paraId="610EA616" w14:textId="77777777" w:rsidR="006F4074" w:rsidRDefault="000276C6" w:rsidP="006F4074">
      <w:pPr>
        <w:pStyle w:val="Poetry"/>
      </w:pPr>
      <w:r w:rsidRPr="006F4074">
        <w:t xml:space="preserve">thou’lt feel a little while from now what Prato, </w:t>
      </w:r>
    </w:p>
    <w:p w14:paraId="40046190" w14:textId="42055159" w:rsidR="000276C6" w:rsidRPr="006F4074" w:rsidRDefault="000276C6" w:rsidP="006F4074">
      <w:pPr>
        <w:pStyle w:val="Poetry"/>
      </w:pPr>
      <w:r w:rsidRPr="006F4074">
        <w:t>of others not to speak, is craving for thee;</w:t>
      </w:r>
    </w:p>
    <w:p w14:paraId="031FAC6E" w14:textId="49FDF597" w:rsidR="000276C6" w:rsidRPr="006F4074" w:rsidRDefault="000276C6" w:rsidP="006F4074">
      <w:pPr>
        <w:pStyle w:val="Poetry"/>
      </w:pPr>
      <w:r w:rsidRPr="006F4074">
        <w:t>and were it now, it would not be too soon;</w:t>
      </w:r>
    </w:p>
    <w:p w14:paraId="1AC0E09C" w14:textId="77777777" w:rsidR="006F4074" w:rsidRDefault="000276C6" w:rsidP="006F4074">
      <w:pPr>
        <w:pStyle w:val="Poetry"/>
      </w:pPr>
      <w:r w:rsidRPr="006F4074">
        <w:t xml:space="preserve">so were it, then, since thus it needs must be! </w:t>
      </w:r>
    </w:p>
    <w:p w14:paraId="7126A6A3" w14:textId="747573EC" w:rsidR="000276C6" w:rsidRDefault="000276C6" w:rsidP="006F4074">
      <w:pPr>
        <w:pStyle w:val="Poetry"/>
      </w:pPr>
      <w:r w:rsidRPr="006F4074">
        <w:t>for it will grieve me more, the more I age.</w:t>
      </w:r>
    </w:p>
    <w:p w14:paraId="58ED07DD" w14:textId="77777777" w:rsidR="006F4074" w:rsidRPr="006F4074" w:rsidRDefault="006F4074" w:rsidP="006F4074">
      <w:pPr>
        <w:pStyle w:val="Poetry"/>
      </w:pPr>
    </w:p>
    <w:p w14:paraId="72D3C1A3" w14:textId="77777777" w:rsidR="000276C6" w:rsidRPr="006F4074" w:rsidRDefault="000276C6" w:rsidP="006F4074">
      <w:pPr>
        <w:pStyle w:val="Poetry"/>
      </w:pPr>
      <w:r w:rsidRPr="006F4074">
        <w:t>We went away, and up the flight of stairs,</w:t>
      </w:r>
    </w:p>
    <w:p w14:paraId="40B875E3" w14:textId="77777777" w:rsidR="000276C6" w:rsidRPr="006F4074" w:rsidRDefault="000276C6" w:rsidP="006F4074">
      <w:pPr>
        <w:pStyle w:val="Poetry"/>
      </w:pPr>
      <w:r w:rsidRPr="006F4074">
        <w:t>the bournes had formed for our descent before,</w:t>
      </w:r>
    </w:p>
    <w:p w14:paraId="7F8F600D" w14:textId="78174F80" w:rsidR="000276C6" w:rsidRPr="006F4074" w:rsidRDefault="000276C6" w:rsidP="006F4074">
      <w:pPr>
        <w:pStyle w:val="Poetry"/>
      </w:pPr>
      <w:r w:rsidRPr="006F4074">
        <w:t>my Teacher climbed again, and drew me with him;</w:t>
      </w:r>
    </w:p>
    <w:p w14:paraId="2ECAD6DD" w14:textId="77777777" w:rsidR="006F4074" w:rsidRDefault="000276C6" w:rsidP="006F4074">
      <w:pPr>
        <w:pStyle w:val="Poetry"/>
      </w:pPr>
      <w:r w:rsidRPr="006F4074">
        <w:t xml:space="preserve">and as we followed up the lonely path </w:t>
      </w:r>
    </w:p>
    <w:p w14:paraId="731CEF15" w14:textId="77777777" w:rsidR="006F4074" w:rsidRDefault="000276C6" w:rsidP="006F4074">
      <w:pPr>
        <w:pStyle w:val="Poetry"/>
      </w:pPr>
      <w:r w:rsidRPr="006F4074">
        <w:t xml:space="preserve">among the rocks and boulders of the crag, </w:t>
      </w:r>
    </w:p>
    <w:p w14:paraId="3A64C3B7" w14:textId="380CE2BA" w:rsidR="000276C6" w:rsidRDefault="000276C6" w:rsidP="006F4074">
      <w:pPr>
        <w:pStyle w:val="Poetry"/>
      </w:pPr>
      <w:r w:rsidRPr="006F4074">
        <w:t>our feet proceeded not without our hands.</w:t>
      </w:r>
    </w:p>
    <w:p w14:paraId="6162DB33" w14:textId="77777777" w:rsidR="006F4074" w:rsidRPr="006F4074" w:rsidRDefault="006F4074" w:rsidP="006F4074">
      <w:pPr>
        <w:pStyle w:val="Poetry"/>
      </w:pPr>
    </w:p>
    <w:p w14:paraId="46B51A06" w14:textId="77777777" w:rsidR="000276C6" w:rsidRPr="006F4074" w:rsidRDefault="000276C6" w:rsidP="006F4074">
      <w:pPr>
        <w:pStyle w:val="Poetry"/>
      </w:pPr>
      <w:r w:rsidRPr="006F4074">
        <w:t>I sorrowed then, and now again I sorrow,</w:t>
      </w:r>
    </w:p>
    <w:p w14:paraId="2CB42A27" w14:textId="74D0F9BC" w:rsidR="000276C6" w:rsidRPr="006F4074" w:rsidRDefault="000276C6" w:rsidP="006F4074">
      <w:pPr>
        <w:pStyle w:val="Poetry"/>
      </w:pPr>
      <w:r w:rsidRPr="006F4074">
        <w:t>when I direct my mind to what I saw,</w:t>
      </w:r>
    </w:p>
    <w:p w14:paraId="5D03F78E" w14:textId="77777777" w:rsidR="006F4074" w:rsidRDefault="000276C6" w:rsidP="006F4074">
      <w:pPr>
        <w:pStyle w:val="Poetry"/>
      </w:pPr>
      <w:r w:rsidRPr="006F4074">
        <w:t xml:space="preserve">and curb my genius more than I am wont, </w:t>
      </w:r>
    </w:p>
    <w:p w14:paraId="486D95EA" w14:textId="77777777" w:rsidR="006F4074" w:rsidRDefault="000276C6" w:rsidP="006F4074">
      <w:pPr>
        <w:pStyle w:val="Poetry"/>
      </w:pPr>
      <w:r w:rsidRPr="006F4074">
        <w:t xml:space="preserve">lest it should run when virtue guides it not; </w:t>
      </w:r>
    </w:p>
    <w:p w14:paraId="0617AFA2" w14:textId="77777777" w:rsidR="006F4074" w:rsidRDefault="000276C6" w:rsidP="006F4074">
      <w:pPr>
        <w:pStyle w:val="Poetry"/>
      </w:pPr>
      <w:r w:rsidRPr="006F4074">
        <w:t xml:space="preserve">that, if a kindly star, or aught that’s better, </w:t>
      </w:r>
    </w:p>
    <w:p w14:paraId="16C1E912" w14:textId="55B98156" w:rsidR="000276C6" w:rsidRDefault="000276C6" w:rsidP="006F4074">
      <w:pPr>
        <w:pStyle w:val="Poetry"/>
      </w:pPr>
      <w:r w:rsidRPr="006F4074">
        <w:t>have blest me, I myself may not regret it.</w:t>
      </w:r>
    </w:p>
    <w:p w14:paraId="48A3B5E1" w14:textId="77777777" w:rsidR="006F4074" w:rsidRPr="006F4074" w:rsidRDefault="006F4074" w:rsidP="006F4074">
      <w:pPr>
        <w:pStyle w:val="Poetry"/>
      </w:pPr>
    </w:p>
    <w:p w14:paraId="28171548" w14:textId="54A6E13C" w:rsidR="000276C6" w:rsidRPr="006F4074" w:rsidRDefault="000276C6" w:rsidP="006F4074">
      <w:pPr>
        <w:pStyle w:val="Poetry"/>
      </w:pPr>
      <w:r w:rsidRPr="006F4074">
        <w:t>As many glow-worms as the countryman,—</w:t>
      </w:r>
    </w:p>
    <w:p w14:paraId="18983869" w14:textId="77777777" w:rsidR="000276C6" w:rsidRPr="006F4074" w:rsidRDefault="000276C6" w:rsidP="006F4074">
      <w:pPr>
        <w:pStyle w:val="Poetry"/>
      </w:pPr>
      <w:r w:rsidRPr="006F4074">
        <w:t>who on the hillside takes his rest, when he,</w:t>
      </w:r>
    </w:p>
    <w:p w14:paraId="3D71FCBC" w14:textId="77777777" w:rsidR="006F4074" w:rsidRDefault="000276C6" w:rsidP="006F4074">
      <w:pPr>
        <w:pStyle w:val="Poetry"/>
      </w:pPr>
      <w:r w:rsidRPr="006F4074">
        <w:t xml:space="preserve">who lights the world, least hides his face from us, </w:t>
      </w:r>
    </w:p>
    <w:p w14:paraId="22B8D20A" w14:textId="211BAABE" w:rsidR="000276C6" w:rsidRPr="006F4074" w:rsidRDefault="000276C6" w:rsidP="006F4074">
      <w:pPr>
        <w:pStyle w:val="Poetry"/>
      </w:pPr>
      <w:r w:rsidRPr="006F4074">
        <w:t>while to the gnat the fly is giving way,—</w:t>
      </w:r>
    </w:p>
    <w:p w14:paraId="275E7E76" w14:textId="77777777" w:rsidR="000276C6" w:rsidRPr="006F4074" w:rsidRDefault="000276C6" w:rsidP="006F4074">
      <w:pPr>
        <w:pStyle w:val="Poetry"/>
      </w:pPr>
      <w:r w:rsidRPr="006F4074">
        <w:t>sees down along the valley where, perchance,</w:t>
      </w:r>
    </w:p>
    <w:p w14:paraId="6F262A83" w14:textId="11DE6AA1" w:rsidR="000276C6" w:rsidRPr="006F4074" w:rsidRDefault="000276C6" w:rsidP="006F4074">
      <w:pPr>
        <w:pStyle w:val="Poetry"/>
      </w:pPr>
      <w:r w:rsidRPr="006F4074">
        <w:t>he gathers in his grapes, or ploughs his field;</w:t>
      </w:r>
    </w:p>
    <w:p w14:paraId="41E72978" w14:textId="77777777" w:rsidR="006F4074" w:rsidRDefault="000276C6" w:rsidP="006F4074">
      <w:pPr>
        <w:pStyle w:val="Poetry"/>
      </w:pPr>
      <w:r w:rsidRPr="006F4074">
        <w:lastRenderedPageBreak/>
        <w:t xml:space="preserve">with just as many flames the whole eighth trench </w:t>
      </w:r>
    </w:p>
    <w:p w14:paraId="091D35B4" w14:textId="77777777" w:rsidR="006F4074" w:rsidRDefault="000276C6" w:rsidP="006F4074">
      <w:pPr>
        <w:pStyle w:val="Poetry"/>
      </w:pPr>
      <w:r w:rsidRPr="006F4074">
        <w:t xml:space="preserve">was gleaming bright, as I perceived at once, </w:t>
      </w:r>
    </w:p>
    <w:p w14:paraId="2639E5E4" w14:textId="40A1FF40" w:rsidR="000276C6" w:rsidRDefault="000276C6" w:rsidP="006F4074">
      <w:pPr>
        <w:pStyle w:val="Poetry"/>
      </w:pPr>
      <w:r w:rsidRPr="006F4074">
        <w:t>when I was where its bottom came in view.</w:t>
      </w:r>
    </w:p>
    <w:p w14:paraId="21CA1152" w14:textId="77777777" w:rsidR="006F4074" w:rsidRPr="006F4074" w:rsidRDefault="006F4074" w:rsidP="006F4074">
      <w:pPr>
        <w:pStyle w:val="Poetry"/>
      </w:pPr>
    </w:p>
    <w:p w14:paraId="163530E0" w14:textId="77777777" w:rsidR="000276C6" w:rsidRPr="006F4074" w:rsidRDefault="000276C6" w:rsidP="006F4074">
      <w:pPr>
        <w:pStyle w:val="Poetry"/>
      </w:pPr>
      <w:r w:rsidRPr="006F4074">
        <w:t>As he who by the bears avenged himself,</w:t>
      </w:r>
    </w:p>
    <w:p w14:paraId="11A0BB13" w14:textId="07BF008D" w:rsidR="000276C6" w:rsidRPr="006F4074" w:rsidRDefault="000276C6" w:rsidP="006F4074">
      <w:pPr>
        <w:pStyle w:val="Poetry"/>
      </w:pPr>
      <w:r w:rsidRPr="006F4074">
        <w:t>beheld Elijah’s chariot when it left,</w:t>
      </w:r>
    </w:p>
    <w:p w14:paraId="140BC6C3" w14:textId="77777777" w:rsidR="006F4074" w:rsidRDefault="000276C6" w:rsidP="006F4074">
      <w:pPr>
        <w:pStyle w:val="Poetry"/>
      </w:pPr>
      <w:r w:rsidRPr="006F4074">
        <w:t xml:space="preserve">and when to heaven its horses rose erect, </w:t>
      </w:r>
    </w:p>
    <w:p w14:paraId="5CF2EE23" w14:textId="77777777" w:rsidR="006F4074" w:rsidRDefault="000276C6" w:rsidP="006F4074">
      <w:pPr>
        <w:pStyle w:val="Poetry"/>
      </w:pPr>
      <w:r w:rsidRPr="006F4074">
        <w:t xml:space="preserve">since he could not so trace it with his eyes, </w:t>
      </w:r>
    </w:p>
    <w:p w14:paraId="08303E52" w14:textId="77777777" w:rsidR="006F4074" w:rsidRDefault="000276C6" w:rsidP="006F4074">
      <w:pPr>
        <w:pStyle w:val="Poetry"/>
      </w:pPr>
      <w:r w:rsidRPr="006F4074">
        <w:t xml:space="preserve">as to see more than just the flame alone, </w:t>
      </w:r>
    </w:p>
    <w:p w14:paraId="5E357622" w14:textId="6EA6985E" w:rsidR="000276C6" w:rsidRPr="006F4074" w:rsidRDefault="000276C6" w:rsidP="006F4074">
      <w:pPr>
        <w:pStyle w:val="Poetry"/>
      </w:pPr>
      <w:r w:rsidRPr="006F4074">
        <w:t>when like a little cloud it rose on high;</w:t>
      </w:r>
    </w:p>
    <w:p w14:paraId="4401D2F7" w14:textId="34FE71DC" w:rsidR="000276C6" w:rsidRPr="006F4074" w:rsidRDefault="000276C6" w:rsidP="006F4074">
      <w:pPr>
        <w:pStyle w:val="Poetry"/>
      </w:pPr>
      <w:r w:rsidRPr="006F4074">
        <w:t>of such a nature were the flames that moved</w:t>
      </w:r>
    </w:p>
    <w:p w14:paraId="07F25F97" w14:textId="77777777" w:rsidR="006F4074" w:rsidRDefault="000276C6" w:rsidP="006F4074">
      <w:pPr>
        <w:pStyle w:val="Poetry"/>
      </w:pPr>
      <w:r w:rsidRPr="006F4074">
        <w:t xml:space="preserve">along the gulley of the ditch, for none </w:t>
      </w:r>
    </w:p>
    <w:p w14:paraId="150714B1" w14:textId="2062C37D" w:rsidR="000276C6" w:rsidRPr="006F4074" w:rsidRDefault="000276C6" w:rsidP="006F4074">
      <w:pPr>
        <w:pStyle w:val="Poetry"/>
      </w:pPr>
      <w:r w:rsidRPr="006F4074">
        <w:t>displays its theft, though each a sinner hides.</w:t>
      </w:r>
    </w:p>
    <w:p w14:paraId="110359E9" w14:textId="77777777" w:rsidR="000276C6" w:rsidRDefault="000276C6" w:rsidP="006F4074">
      <w:pPr>
        <w:pStyle w:val="Poetry"/>
      </w:pPr>
      <w:r>
        <w:t>Risen</w:t>
      </w:r>
      <w:r>
        <w:rPr>
          <w:spacing w:val="-5"/>
        </w:rPr>
        <w:t xml:space="preserve"> </w:t>
      </w:r>
      <w:r>
        <w:t>up</w:t>
      </w:r>
      <w:r>
        <w:rPr>
          <w:spacing w:val="-5"/>
        </w:rPr>
        <w:t xml:space="preserve"> </w:t>
      </w:r>
      <w:r>
        <w:t>to</w:t>
      </w:r>
      <w:r>
        <w:rPr>
          <w:spacing w:val="-5"/>
        </w:rPr>
        <w:t xml:space="preserve"> </w:t>
      </w:r>
      <w:r>
        <w:t>look,</w:t>
      </w:r>
      <w:r>
        <w:rPr>
          <w:spacing w:val="-4"/>
        </w:rPr>
        <w:t xml:space="preserve"> </w:t>
      </w:r>
      <w:r>
        <w:t>I</w:t>
      </w:r>
      <w:r>
        <w:rPr>
          <w:spacing w:val="-5"/>
        </w:rPr>
        <w:t xml:space="preserve"> </w:t>
      </w:r>
      <w:r>
        <w:t>so</w:t>
      </w:r>
      <w:r>
        <w:rPr>
          <w:spacing w:val="-5"/>
        </w:rPr>
        <w:t xml:space="preserve"> </w:t>
      </w:r>
      <w:r>
        <w:t>stood</w:t>
      </w:r>
      <w:r>
        <w:rPr>
          <w:spacing w:val="-5"/>
        </w:rPr>
        <w:t xml:space="preserve"> </w:t>
      </w:r>
      <w:r>
        <w:t>on</w:t>
      </w:r>
      <w:r>
        <w:rPr>
          <w:spacing w:val="-4"/>
        </w:rPr>
        <w:t xml:space="preserve"> </w:t>
      </w:r>
      <w:r>
        <w:t>the</w:t>
      </w:r>
      <w:r>
        <w:rPr>
          <w:spacing w:val="-5"/>
        </w:rPr>
        <w:t xml:space="preserve"> </w:t>
      </w:r>
      <w:r>
        <w:t>bridge,</w:t>
      </w:r>
    </w:p>
    <w:p w14:paraId="489CF2BF" w14:textId="77777777" w:rsidR="000276C6" w:rsidRDefault="000276C6" w:rsidP="006F4074">
      <w:pPr>
        <w:pStyle w:val="Poetry"/>
      </w:pPr>
      <w:r>
        <w:t>that</w:t>
      </w:r>
      <w:r>
        <w:rPr>
          <w:spacing w:val="-6"/>
        </w:rPr>
        <w:t xml:space="preserve"> </w:t>
      </w:r>
      <w:r>
        <w:t>without</w:t>
      </w:r>
      <w:r>
        <w:rPr>
          <w:spacing w:val="-6"/>
        </w:rPr>
        <w:t xml:space="preserve"> </w:t>
      </w:r>
      <w:r>
        <w:t>being</w:t>
      </w:r>
      <w:r>
        <w:rPr>
          <w:spacing w:val="-6"/>
        </w:rPr>
        <w:t xml:space="preserve"> </w:t>
      </w:r>
      <w:r>
        <w:t>pushed</w:t>
      </w:r>
      <w:r>
        <w:rPr>
          <w:spacing w:val="-6"/>
        </w:rPr>
        <w:t xml:space="preserve"> </w:t>
      </w:r>
      <w:r>
        <w:t>I</w:t>
      </w:r>
      <w:r>
        <w:rPr>
          <w:spacing w:val="-6"/>
        </w:rPr>
        <w:t xml:space="preserve"> </w:t>
      </w:r>
      <w:r>
        <w:t>would</w:t>
      </w:r>
      <w:r>
        <w:rPr>
          <w:spacing w:val="-6"/>
        </w:rPr>
        <w:t xml:space="preserve"> </w:t>
      </w:r>
      <w:r>
        <w:t>have</w:t>
      </w:r>
      <w:r>
        <w:rPr>
          <w:spacing w:val="-6"/>
        </w:rPr>
        <w:t xml:space="preserve"> </w:t>
      </w:r>
      <w:r>
        <w:t>fallen,</w:t>
      </w:r>
    </w:p>
    <w:p w14:paraId="48195E94" w14:textId="6E9E4196" w:rsidR="000276C6" w:rsidRDefault="000276C6" w:rsidP="006F4074">
      <w:pPr>
        <w:pStyle w:val="Poetry"/>
      </w:pPr>
      <w:r>
        <w:t>had</w:t>
      </w:r>
      <w:r>
        <w:rPr>
          <w:spacing w:val="-6"/>
        </w:rPr>
        <w:t xml:space="preserve"> </w:t>
      </w:r>
      <w:r>
        <w:t>I</w:t>
      </w:r>
      <w:r>
        <w:rPr>
          <w:spacing w:val="-6"/>
        </w:rPr>
        <w:t xml:space="preserve"> </w:t>
      </w:r>
      <w:r>
        <w:t>not</w:t>
      </w:r>
      <w:r>
        <w:rPr>
          <w:spacing w:val="-6"/>
        </w:rPr>
        <w:t xml:space="preserve"> </w:t>
      </w:r>
      <w:r>
        <w:t>grasped</w:t>
      </w:r>
      <w:r>
        <w:rPr>
          <w:spacing w:val="-6"/>
        </w:rPr>
        <w:t xml:space="preserve"> </w:t>
      </w:r>
      <w:r>
        <w:t>a</w:t>
      </w:r>
      <w:r>
        <w:rPr>
          <w:spacing w:val="-6"/>
        </w:rPr>
        <w:t xml:space="preserve"> </w:t>
      </w:r>
      <w:r>
        <w:t>great</w:t>
      </w:r>
      <w:r>
        <w:rPr>
          <w:spacing w:val="-6"/>
        </w:rPr>
        <w:t xml:space="preserve"> </w:t>
      </w:r>
      <w:r>
        <w:t>projecting</w:t>
      </w:r>
      <w:r>
        <w:rPr>
          <w:spacing w:val="-5"/>
        </w:rPr>
        <w:t xml:space="preserve"> </w:t>
      </w:r>
      <w:r>
        <w:t>rock.</w:t>
      </w:r>
    </w:p>
    <w:p w14:paraId="48470137" w14:textId="67068035" w:rsidR="006F4074" w:rsidRDefault="006F4074" w:rsidP="006F4074">
      <w:pPr>
        <w:pStyle w:val="Poetry"/>
      </w:pPr>
    </w:p>
    <w:p w14:paraId="7F715A4D" w14:textId="1E5CB328" w:rsidR="006F4074" w:rsidRDefault="006F4074" w:rsidP="006F4074">
      <w:pPr>
        <w:pStyle w:val="Bodynoindent"/>
        <w:jc w:val="center"/>
      </w:pPr>
      <w:r>
        <w:rPr>
          <w:noProof/>
        </w:rPr>
        <w:drawing>
          <wp:inline distT="0" distB="0" distL="0" distR="0" wp14:anchorId="5334B8C7" wp14:editId="0C44671E">
            <wp:extent cx="2245118" cy="2981947"/>
            <wp:effectExtent l="0" t="0" r="3175" b="3175"/>
            <wp:docPr id="35"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9.png"/>
                    <pic:cNvPicPr/>
                  </pic:nvPicPr>
                  <pic:blipFill>
                    <a:blip r:embed="rId23" cstate="print"/>
                    <a:stretch>
                      <a:fillRect/>
                    </a:stretch>
                  </pic:blipFill>
                  <pic:spPr>
                    <a:xfrm>
                      <a:off x="0" y="0"/>
                      <a:ext cx="2245118" cy="2981947"/>
                    </a:xfrm>
                    <a:prstGeom prst="rect">
                      <a:avLst/>
                    </a:prstGeom>
                  </pic:spPr>
                </pic:pic>
              </a:graphicData>
            </a:graphic>
          </wp:inline>
        </w:drawing>
      </w:r>
    </w:p>
    <w:p w14:paraId="59E2C7DB" w14:textId="77777777" w:rsidR="006F4074" w:rsidRDefault="006F4074" w:rsidP="006F4074">
      <w:pPr>
        <w:pStyle w:val="CaptionHeader"/>
      </w:pPr>
      <w:r>
        <w:rPr>
          <w:w w:val="105"/>
        </w:rPr>
        <w:t>image 5.14: inferno: Canto Twenty-six |</w:t>
      </w:r>
      <w:r>
        <w:rPr>
          <w:spacing w:val="1"/>
          <w:w w:val="105"/>
        </w:rPr>
        <w:t xml:space="preserve"> </w:t>
      </w:r>
      <w:r>
        <w:rPr>
          <w:spacing w:val="-2"/>
        </w:rPr>
        <w:t>Dante</w:t>
      </w:r>
      <w:r>
        <w:rPr>
          <w:spacing w:val="-10"/>
        </w:rPr>
        <w:t xml:space="preserve"> </w:t>
      </w:r>
      <w:r>
        <w:rPr>
          <w:spacing w:val="-2"/>
        </w:rPr>
        <w:t>and</w:t>
      </w:r>
      <w:r>
        <w:rPr>
          <w:spacing w:val="-9"/>
        </w:rPr>
        <w:t xml:space="preserve"> </w:t>
      </w:r>
      <w:r>
        <w:rPr>
          <w:spacing w:val="-2"/>
        </w:rPr>
        <w:t>Virgil</w:t>
      </w:r>
      <w:r>
        <w:rPr>
          <w:spacing w:val="-9"/>
        </w:rPr>
        <w:t xml:space="preserve"> </w:t>
      </w:r>
      <w:r>
        <w:rPr>
          <w:spacing w:val="-1"/>
        </w:rPr>
        <w:t>travel</w:t>
      </w:r>
      <w:r>
        <w:rPr>
          <w:spacing w:val="-9"/>
        </w:rPr>
        <w:t xml:space="preserve"> </w:t>
      </w:r>
      <w:r>
        <w:rPr>
          <w:spacing w:val="-1"/>
        </w:rPr>
        <w:t>through</w:t>
      </w:r>
      <w:r>
        <w:rPr>
          <w:spacing w:val="-9"/>
        </w:rPr>
        <w:t xml:space="preserve"> </w:t>
      </w:r>
      <w:r>
        <w:rPr>
          <w:spacing w:val="-1"/>
        </w:rPr>
        <w:t>the</w:t>
      </w:r>
      <w:r>
        <w:rPr>
          <w:spacing w:val="-9"/>
        </w:rPr>
        <w:t xml:space="preserve"> </w:t>
      </w:r>
      <w:r>
        <w:rPr>
          <w:spacing w:val="-1"/>
        </w:rPr>
        <w:t>eighth</w:t>
      </w:r>
      <w:r>
        <w:rPr>
          <w:spacing w:val="-9"/>
        </w:rPr>
        <w:t xml:space="preserve"> </w:t>
      </w:r>
      <w:r>
        <w:rPr>
          <w:spacing w:val="-1"/>
        </w:rPr>
        <w:t>circle</w:t>
      </w:r>
      <w:r>
        <w:rPr>
          <w:spacing w:val="-42"/>
        </w:rPr>
        <w:t xml:space="preserve"> </w:t>
      </w:r>
      <w:r>
        <w:rPr>
          <w:spacing w:val="-2"/>
        </w:rPr>
        <w:t>of</w:t>
      </w:r>
      <w:r>
        <w:rPr>
          <w:spacing w:val="-9"/>
        </w:rPr>
        <w:t xml:space="preserve"> </w:t>
      </w:r>
      <w:r>
        <w:rPr>
          <w:spacing w:val="-2"/>
        </w:rPr>
        <w:t>Hell,</w:t>
      </w:r>
      <w:r>
        <w:rPr>
          <w:spacing w:val="-9"/>
        </w:rPr>
        <w:t xml:space="preserve"> </w:t>
      </w:r>
      <w:r>
        <w:rPr>
          <w:spacing w:val="-2"/>
        </w:rPr>
        <w:t>where</w:t>
      </w:r>
      <w:r>
        <w:rPr>
          <w:spacing w:val="-9"/>
        </w:rPr>
        <w:t xml:space="preserve"> </w:t>
      </w:r>
      <w:r>
        <w:rPr>
          <w:spacing w:val="-2"/>
        </w:rPr>
        <w:t>sinners</w:t>
      </w:r>
      <w:r>
        <w:rPr>
          <w:spacing w:val="-9"/>
        </w:rPr>
        <w:t xml:space="preserve"> </w:t>
      </w:r>
      <w:r>
        <w:rPr>
          <w:spacing w:val="-1"/>
        </w:rPr>
        <w:t>are</w:t>
      </w:r>
      <w:r>
        <w:rPr>
          <w:spacing w:val="-9"/>
        </w:rPr>
        <w:t xml:space="preserve"> </w:t>
      </w:r>
      <w:r>
        <w:rPr>
          <w:spacing w:val="-1"/>
        </w:rPr>
        <w:t>punished</w:t>
      </w:r>
      <w:r>
        <w:rPr>
          <w:spacing w:val="-9"/>
        </w:rPr>
        <w:t xml:space="preserve"> </w:t>
      </w:r>
      <w:r>
        <w:rPr>
          <w:spacing w:val="-1"/>
        </w:rPr>
        <w:t>for</w:t>
      </w:r>
      <w:r>
        <w:rPr>
          <w:spacing w:val="-9"/>
        </w:rPr>
        <w:t xml:space="preserve"> </w:t>
      </w:r>
      <w:r>
        <w:rPr>
          <w:spacing w:val="-1"/>
        </w:rPr>
        <w:t>fraud</w:t>
      </w:r>
      <w:r>
        <w:rPr>
          <w:spacing w:val="-8"/>
        </w:rPr>
        <w:t xml:space="preserve"> </w:t>
      </w:r>
      <w:r>
        <w:rPr>
          <w:spacing w:val="-1"/>
        </w:rPr>
        <w:t>by</w:t>
      </w:r>
      <w:r>
        <w:t xml:space="preserve"> being</w:t>
      </w:r>
      <w:r>
        <w:rPr>
          <w:spacing w:val="-10"/>
        </w:rPr>
        <w:t xml:space="preserve"> </w:t>
      </w:r>
      <w:r>
        <w:t>turned</w:t>
      </w:r>
      <w:r>
        <w:rPr>
          <w:spacing w:val="-9"/>
        </w:rPr>
        <w:t xml:space="preserve"> </w:t>
      </w:r>
      <w:r>
        <w:t>into</w:t>
      </w:r>
      <w:r>
        <w:rPr>
          <w:spacing w:val="-9"/>
        </w:rPr>
        <w:t xml:space="preserve"> </w:t>
      </w:r>
      <w:r>
        <w:t>tongues</w:t>
      </w:r>
      <w:r>
        <w:rPr>
          <w:spacing w:val="-9"/>
        </w:rPr>
        <w:t xml:space="preserve"> </w:t>
      </w:r>
      <w:r>
        <w:t>of</w:t>
      </w:r>
      <w:r>
        <w:rPr>
          <w:spacing w:val="-9"/>
        </w:rPr>
        <w:t xml:space="preserve"> </w:t>
      </w:r>
      <w:r>
        <w:t>fire.</w:t>
      </w:r>
    </w:p>
    <w:p w14:paraId="175CB3E7" w14:textId="77777777" w:rsidR="006F4074" w:rsidRDefault="006F4074" w:rsidP="006F4074">
      <w:pPr>
        <w:pStyle w:val="CaptionText"/>
        <w:rPr>
          <w:spacing w:val="-43"/>
        </w:rPr>
      </w:pPr>
      <w:r>
        <w:rPr>
          <w:b/>
        </w:rPr>
        <w:t xml:space="preserve">Author: </w:t>
      </w:r>
      <w:r>
        <w:t xml:space="preserve">Teodolinda </w:t>
      </w:r>
      <w:r>
        <w:rPr>
          <w:spacing w:val="-1"/>
        </w:rPr>
        <w:t>Barolini</w:t>
      </w:r>
      <w:r>
        <w:rPr>
          <w:spacing w:val="-43"/>
        </w:rPr>
        <w:t xml:space="preserve"> </w:t>
      </w:r>
    </w:p>
    <w:p w14:paraId="475D2A9B" w14:textId="77777777" w:rsidR="006F4074" w:rsidRDefault="006F4074" w:rsidP="006F4074">
      <w:pPr>
        <w:pStyle w:val="CaptionText"/>
      </w:pPr>
      <w:r>
        <w:rPr>
          <w:b/>
          <w:spacing w:val="-5"/>
        </w:rPr>
        <w:t xml:space="preserve">Source: </w:t>
      </w:r>
      <w:r>
        <w:rPr>
          <w:spacing w:val="-4"/>
        </w:rPr>
        <w:t>Digital Dante</w:t>
      </w:r>
      <w:r>
        <w:t xml:space="preserve"> </w:t>
      </w:r>
    </w:p>
    <w:p w14:paraId="6C1A0382" w14:textId="7332EAB1" w:rsidR="006F4074" w:rsidRDefault="006F4074" w:rsidP="006F4074">
      <w:pPr>
        <w:pStyle w:val="CaptionText"/>
      </w:pPr>
      <w:r>
        <w:rPr>
          <w:b/>
          <w:spacing w:val="1"/>
          <w:w w:val="106"/>
        </w:rPr>
        <w:t>Li</w:t>
      </w:r>
      <w:r>
        <w:rPr>
          <w:b/>
          <w:w w:val="95"/>
        </w:rPr>
        <w:t>c</w:t>
      </w:r>
      <w:r>
        <w:rPr>
          <w:b/>
          <w:spacing w:val="-1"/>
          <w:w w:val="98"/>
        </w:rPr>
        <w:t>e</w:t>
      </w:r>
      <w:r>
        <w:rPr>
          <w:b/>
        </w:rPr>
        <w:t>n</w:t>
      </w:r>
      <w:r>
        <w:rPr>
          <w:b/>
          <w:spacing w:val="1"/>
        </w:rPr>
        <w:t>s</w:t>
      </w:r>
      <w:r>
        <w:rPr>
          <w:b/>
          <w:w w:val="88"/>
        </w:rPr>
        <w:t>e:</w:t>
      </w:r>
      <w:r>
        <w:rPr>
          <w:b/>
          <w:spacing w:val="-6"/>
        </w:rPr>
        <w:t xml:space="preserve"> </w:t>
      </w:r>
      <w:r>
        <w:rPr>
          <w:w w:val="103"/>
        </w:rPr>
        <w:t>P</w:t>
      </w:r>
      <w:r>
        <w:rPr>
          <w:spacing w:val="-1"/>
          <w:w w:val="103"/>
        </w:rPr>
        <w:t>u</w:t>
      </w:r>
      <w:r>
        <w:rPr>
          <w:w w:val="101"/>
        </w:rPr>
        <w:t>b</w:t>
      </w:r>
      <w:r>
        <w:rPr>
          <w:w w:val="94"/>
        </w:rPr>
        <w:t>lic</w:t>
      </w:r>
      <w:r>
        <w:rPr>
          <w:spacing w:val="-5"/>
        </w:rPr>
        <w:t xml:space="preserve"> </w:t>
      </w:r>
      <w:r>
        <w:rPr>
          <w:spacing w:val="1"/>
          <w:w w:val="101"/>
        </w:rPr>
        <w:t>D</w:t>
      </w:r>
      <w:r>
        <w:rPr>
          <w:w w:val="102"/>
        </w:rPr>
        <w:t>o</w:t>
      </w:r>
      <w:r>
        <w:rPr>
          <w:spacing w:val="-1"/>
          <w:w w:val="105"/>
        </w:rPr>
        <w:t>m</w:t>
      </w:r>
      <w:r>
        <w:rPr>
          <w:w w:val="98"/>
        </w:rPr>
        <w:t>a</w:t>
      </w:r>
      <w:r>
        <w:rPr>
          <w:w w:val="104"/>
        </w:rPr>
        <w:t>in</w:t>
      </w:r>
    </w:p>
    <w:p w14:paraId="7AF73298" w14:textId="1BF4A2A8" w:rsidR="006F4074" w:rsidRDefault="006F4074" w:rsidP="006F4074">
      <w:pPr>
        <w:pStyle w:val="Poetry"/>
      </w:pPr>
    </w:p>
    <w:p w14:paraId="0EF748A6" w14:textId="77777777" w:rsidR="00793C85" w:rsidRDefault="000276C6" w:rsidP="006F4074">
      <w:pPr>
        <w:pStyle w:val="Poetry"/>
      </w:pPr>
      <w:r w:rsidRPr="006F4074">
        <w:lastRenderedPageBreak/>
        <w:t xml:space="preserve">My Leader, who perceived me thus intent, </w:t>
      </w:r>
    </w:p>
    <w:p w14:paraId="104E41C3" w14:textId="7B2D2BD3" w:rsidR="000276C6" w:rsidRPr="006F4074" w:rsidRDefault="000276C6" w:rsidP="006F4074">
      <w:pPr>
        <w:pStyle w:val="Poetry"/>
      </w:pPr>
      <w:r w:rsidRPr="006F4074">
        <w:t>then said: “The spirits are within the fires,</w:t>
      </w:r>
    </w:p>
    <w:p w14:paraId="253DA232" w14:textId="3FAAB9AF" w:rsidR="000276C6" w:rsidRDefault="000276C6" w:rsidP="006F4074">
      <w:pPr>
        <w:pStyle w:val="Poetry"/>
      </w:pPr>
      <w:r w:rsidRPr="006F4074">
        <w:t>and each is swathed by that wherewith he burns.”</w:t>
      </w:r>
    </w:p>
    <w:p w14:paraId="13A23CF4" w14:textId="77777777" w:rsidR="00793C85" w:rsidRPr="006F4074" w:rsidRDefault="00793C85" w:rsidP="006F4074">
      <w:pPr>
        <w:pStyle w:val="Poetry"/>
      </w:pPr>
    </w:p>
    <w:p w14:paraId="48840F29" w14:textId="77777777" w:rsidR="000276C6" w:rsidRPr="006F4074" w:rsidRDefault="000276C6" w:rsidP="006F4074">
      <w:pPr>
        <w:pStyle w:val="Poetry"/>
      </w:pPr>
      <w:r w:rsidRPr="006F4074">
        <w:t>“My Teacher,” I replied, “I’m more assured</w:t>
      </w:r>
    </w:p>
    <w:p w14:paraId="0D467E2D" w14:textId="2FAD86A6" w:rsidR="000276C6" w:rsidRPr="006F4074" w:rsidRDefault="000276C6" w:rsidP="006F4074">
      <w:pPr>
        <w:pStyle w:val="Poetry"/>
      </w:pPr>
      <w:r w:rsidRPr="006F4074">
        <w:t>through hearing thee, but deemed it so already,</w:t>
      </w:r>
    </w:p>
    <w:p w14:paraId="14B4DA74" w14:textId="77777777" w:rsidR="00793C85" w:rsidRDefault="000276C6" w:rsidP="006F4074">
      <w:pPr>
        <w:pStyle w:val="Poetry"/>
      </w:pPr>
      <w:r w:rsidRPr="006F4074">
        <w:t xml:space="preserve">and wished to ask thee: ‘Who is in the flame </w:t>
      </w:r>
    </w:p>
    <w:p w14:paraId="5D3A7ADD" w14:textId="77777777" w:rsidR="00793C85" w:rsidRDefault="000276C6" w:rsidP="006F4074">
      <w:pPr>
        <w:pStyle w:val="Poetry"/>
      </w:pPr>
      <w:r w:rsidRPr="006F4074">
        <w:t xml:space="preserve">which comes along so cloven at the top, </w:t>
      </w:r>
    </w:p>
    <w:p w14:paraId="370E4B91" w14:textId="77777777" w:rsidR="00793C85" w:rsidRDefault="000276C6" w:rsidP="006F4074">
      <w:pPr>
        <w:pStyle w:val="Poetry"/>
      </w:pPr>
      <w:r w:rsidRPr="006F4074">
        <w:t xml:space="preserve">that from the pyre it seems to rise, whereon </w:t>
      </w:r>
    </w:p>
    <w:p w14:paraId="64633580" w14:textId="3A75D444" w:rsidR="000276C6" w:rsidRDefault="000276C6" w:rsidP="006F4074">
      <w:pPr>
        <w:pStyle w:val="Poetry"/>
      </w:pPr>
      <w:r w:rsidRPr="006F4074">
        <w:t>Etèocles was with his brother placed?’”</w:t>
      </w:r>
    </w:p>
    <w:p w14:paraId="555CFF55" w14:textId="77777777" w:rsidR="00793C85" w:rsidRPr="006F4074" w:rsidRDefault="00793C85" w:rsidP="006F4074">
      <w:pPr>
        <w:pStyle w:val="Poetry"/>
      </w:pPr>
    </w:p>
    <w:p w14:paraId="4D084F55" w14:textId="1768834E" w:rsidR="000276C6" w:rsidRPr="006F4074" w:rsidRDefault="000276C6" w:rsidP="006F4074">
      <w:pPr>
        <w:pStyle w:val="Poetry"/>
      </w:pPr>
      <w:r w:rsidRPr="006F4074">
        <w:t>He answered me: “Therein are both Ulysses</w:t>
      </w:r>
    </w:p>
    <w:p w14:paraId="5C204576" w14:textId="77777777" w:rsidR="00793C85" w:rsidRDefault="000276C6" w:rsidP="006F4074">
      <w:pPr>
        <w:pStyle w:val="Poetry"/>
      </w:pPr>
      <w:r w:rsidRPr="006F4074">
        <w:t xml:space="preserve">and Diomed tormented, who in pain </w:t>
      </w:r>
    </w:p>
    <w:p w14:paraId="52D855EE" w14:textId="1F821304" w:rsidR="000276C6" w:rsidRPr="006F4074" w:rsidRDefault="000276C6" w:rsidP="006F4074">
      <w:pPr>
        <w:pStyle w:val="Poetry"/>
      </w:pPr>
      <w:r w:rsidRPr="006F4074">
        <w:t>thus go together, as they did in wrath;</w:t>
      </w:r>
    </w:p>
    <w:p w14:paraId="2262D329" w14:textId="77777777" w:rsidR="00793C85" w:rsidRDefault="000276C6" w:rsidP="006F4074">
      <w:pPr>
        <w:pStyle w:val="Poetry"/>
      </w:pPr>
      <w:r w:rsidRPr="006F4074">
        <w:t xml:space="preserve">and in that flame of theirs they now bewail </w:t>
      </w:r>
    </w:p>
    <w:p w14:paraId="5065746F" w14:textId="5D15A4DE" w:rsidR="000276C6" w:rsidRPr="006F4074" w:rsidRDefault="000276C6" w:rsidP="006F4074">
      <w:pPr>
        <w:pStyle w:val="Poetry"/>
      </w:pPr>
      <w:r w:rsidRPr="006F4074">
        <w:t>the ambush of the horse, which made the gate,</w:t>
      </w:r>
    </w:p>
    <w:p w14:paraId="5F30B285" w14:textId="348BF873" w:rsidR="000276C6" w:rsidRPr="006F4074" w:rsidRDefault="000276C6" w:rsidP="006F4074">
      <w:pPr>
        <w:pStyle w:val="Poetry"/>
      </w:pPr>
      <w:r w:rsidRPr="006F4074">
        <w:t>from which the Roman’s noble seed went forth;</w:t>
      </w:r>
    </w:p>
    <w:p w14:paraId="09EEF1F0" w14:textId="77777777" w:rsidR="00793C85" w:rsidRDefault="000276C6" w:rsidP="006F4074">
      <w:pPr>
        <w:pStyle w:val="Poetry"/>
      </w:pPr>
      <w:r w:rsidRPr="006F4074">
        <w:t xml:space="preserve">there they lament the trick, because of which </w:t>
      </w:r>
    </w:p>
    <w:p w14:paraId="6A3D7D3E" w14:textId="78C71EA1" w:rsidR="000276C6" w:rsidRPr="006F4074" w:rsidRDefault="000276C6" w:rsidP="006F4074">
      <w:pPr>
        <w:pStyle w:val="Poetry"/>
      </w:pPr>
      <w:r w:rsidRPr="006F4074">
        <w:t>Deidamìa, dead, still mourns Achilles;</w:t>
      </w:r>
    </w:p>
    <w:p w14:paraId="53FAA710" w14:textId="77777777" w:rsidR="000276C6" w:rsidRPr="006F4074" w:rsidRDefault="000276C6" w:rsidP="006F4074">
      <w:pPr>
        <w:pStyle w:val="Poetry"/>
      </w:pPr>
      <w:r w:rsidRPr="006F4074">
        <w:t>there the Palladium’s penalty is paid.”</w:t>
      </w:r>
    </w:p>
    <w:p w14:paraId="51E7EE19" w14:textId="77777777" w:rsidR="000276C6" w:rsidRPr="006F4074" w:rsidRDefault="000276C6" w:rsidP="006F4074">
      <w:pPr>
        <w:pStyle w:val="Poetry"/>
      </w:pPr>
    </w:p>
    <w:p w14:paraId="6844DB61" w14:textId="2EC449F2" w:rsidR="000276C6" w:rsidRPr="006F4074" w:rsidRDefault="000276C6" w:rsidP="006F4074">
      <w:pPr>
        <w:pStyle w:val="Poetry"/>
      </w:pPr>
      <w:r w:rsidRPr="006F4074">
        <w:t>“If they can speak within those sparks,” said I,</w:t>
      </w:r>
    </w:p>
    <w:p w14:paraId="34A10988" w14:textId="09599366" w:rsidR="000276C6" w:rsidRPr="006F4074" w:rsidRDefault="000276C6" w:rsidP="006F4074">
      <w:pPr>
        <w:pStyle w:val="Poetry"/>
      </w:pPr>
      <w:r w:rsidRPr="006F4074">
        <w:t>“I pray thee, Teacher, much, and pray again</w:t>
      </w:r>
    </w:p>
    <w:p w14:paraId="42E81A8F" w14:textId="77777777" w:rsidR="00793C85" w:rsidRDefault="000276C6" w:rsidP="006F4074">
      <w:pPr>
        <w:pStyle w:val="Poetry"/>
      </w:pPr>
      <w:r w:rsidRPr="006F4074">
        <w:t xml:space="preserve">that mine be worth to thee a thousand prayers, </w:t>
      </w:r>
    </w:p>
    <w:p w14:paraId="20F77276" w14:textId="4C786C85" w:rsidR="000276C6" w:rsidRPr="006F4074" w:rsidRDefault="000276C6" w:rsidP="006F4074">
      <w:pPr>
        <w:pStyle w:val="Poetry"/>
      </w:pPr>
      <w:r w:rsidRPr="006F4074">
        <w:t>refuse not my request to linger here</w:t>
      </w:r>
    </w:p>
    <w:p w14:paraId="57270596" w14:textId="77777777" w:rsidR="00793C85" w:rsidRDefault="000276C6" w:rsidP="006F4074">
      <w:pPr>
        <w:pStyle w:val="Poetry"/>
      </w:pPr>
      <w:r w:rsidRPr="006F4074">
        <w:t xml:space="preserve">until the horned flame come this way; thou see’st </w:t>
      </w:r>
    </w:p>
    <w:p w14:paraId="4FEEDA5B" w14:textId="0F0E3D03" w:rsidR="000276C6" w:rsidRDefault="000276C6" w:rsidP="006F4074">
      <w:pPr>
        <w:pStyle w:val="Poetry"/>
      </w:pPr>
      <w:r w:rsidRPr="006F4074">
        <w:t>that toward it I’m inclined by great desire.”</w:t>
      </w:r>
    </w:p>
    <w:p w14:paraId="304756AF" w14:textId="77777777" w:rsidR="00793C85" w:rsidRPr="006F4074" w:rsidRDefault="00793C85" w:rsidP="006F4074">
      <w:pPr>
        <w:pStyle w:val="Poetry"/>
      </w:pPr>
    </w:p>
    <w:p w14:paraId="193BA576" w14:textId="178FD4B3" w:rsidR="000276C6" w:rsidRPr="006F4074" w:rsidRDefault="000276C6" w:rsidP="006F4074">
      <w:pPr>
        <w:pStyle w:val="Poetry"/>
      </w:pPr>
      <w:r w:rsidRPr="006F4074">
        <w:t>And he replied to me: “Thy prayer deserves</w:t>
      </w:r>
    </w:p>
    <w:p w14:paraId="20474F86" w14:textId="77777777" w:rsidR="000276C6" w:rsidRPr="006F4074" w:rsidRDefault="000276C6" w:rsidP="006F4074">
      <w:pPr>
        <w:pStyle w:val="Poetry"/>
      </w:pPr>
      <w:r w:rsidRPr="006F4074">
        <w:t>much praise and therefore I accede to it,</w:t>
      </w:r>
    </w:p>
    <w:p w14:paraId="44FDDC8B" w14:textId="77777777" w:rsidR="000276C6" w:rsidRPr="006F4074" w:rsidRDefault="000276C6" w:rsidP="006F4074">
      <w:pPr>
        <w:pStyle w:val="Poetry"/>
      </w:pPr>
      <w:r w:rsidRPr="006F4074">
        <w:t>but see thou that thy tongue restrain itself.</w:t>
      </w:r>
    </w:p>
    <w:p w14:paraId="5A02A1FA" w14:textId="77777777" w:rsidR="000276C6" w:rsidRPr="006F4074" w:rsidRDefault="000276C6" w:rsidP="006F4074">
      <w:pPr>
        <w:pStyle w:val="Poetry"/>
      </w:pPr>
      <w:r w:rsidRPr="006F4074">
        <w:t>Leave speech to me, who have a clear idea</w:t>
      </w:r>
    </w:p>
    <w:p w14:paraId="320CD9B9" w14:textId="77777777" w:rsidR="000276C6" w:rsidRPr="006F4074" w:rsidRDefault="000276C6" w:rsidP="006F4074">
      <w:pPr>
        <w:pStyle w:val="Poetry"/>
      </w:pPr>
      <w:r w:rsidRPr="006F4074">
        <w:t>of what thou wouldst; for they, since Greeks they were,</w:t>
      </w:r>
    </w:p>
    <w:p w14:paraId="3209693F" w14:textId="6C199B6D" w:rsidR="000276C6" w:rsidRDefault="000276C6" w:rsidP="006F4074">
      <w:pPr>
        <w:pStyle w:val="Poetry"/>
      </w:pPr>
      <w:r w:rsidRPr="006F4074">
        <w:t>might be, perchance, disdainful of thy words.”</w:t>
      </w:r>
    </w:p>
    <w:p w14:paraId="2D6C9BA9" w14:textId="77777777" w:rsidR="00793C85" w:rsidRPr="006F4074" w:rsidRDefault="00793C85" w:rsidP="006F4074">
      <w:pPr>
        <w:pStyle w:val="Poetry"/>
      </w:pPr>
    </w:p>
    <w:p w14:paraId="2E1763F7" w14:textId="77777777" w:rsidR="000276C6" w:rsidRPr="006F4074" w:rsidRDefault="000276C6" w:rsidP="006F4074">
      <w:pPr>
        <w:pStyle w:val="Poetry"/>
      </w:pPr>
      <w:r w:rsidRPr="006F4074">
        <w:lastRenderedPageBreak/>
        <w:t>After the flame had come so near to us,</w:t>
      </w:r>
    </w:p>
    <w:p w14:paraId="1E34B40B" w14:textId="77777777" w:rsidR="00793C85" w:rsidRDefault="000276C6" w:rsidP="006F4074">
      <w:pPr>
        <w:pStyle w:val="Poetry"/>
      </w:pPr>
      <w:r w:rsidRPr="006F4074">
        <w:t xml:space="preserve">that time and place seemed fitting to my Leader, </w:t>
      </w:r>
    </w:p>
    <w:p w14:paraId="5262B88C" w14:textId="66EBCCC1" w:rsidR="000276C6" w:rsidRDefault="000276C6" w:rsidP="006F4074">
      <w:pPr>
        <w:pStyle w:val="Poetry"/>
      </w:pPr>
      <w:r w:rsidRPr="006F4074">
        <w:t>’t was in this fashion that I heard him speak:</w:t>
      </w:r>
    </w:p>
    <w:p w14:paraId="7F1B023E" w14:textId="77777777" w:rsidR="00793C85" w:rsidRPr="006F4074" w:rsidRDefault="00793C85" w:rsidP="006F4074">
      <w:pPr>
        <w:pStyle w:val="Poetry"/>
      </w:pPr>
    </w:p>
    <w:p w14:paraId="304EA714" w14:textId="77777777" w:rsidR="000276C6" w:rsidRPr="006F4074" w:rsidRDefault="000276C6" w:rsidP="006F4074">
      <w:pPr>
        <w:pStyle w:val="Poetry"/>
      </w:pPr>
      <w:r w:rsidRPr="006F4074">
        <w:t>“O ye that in a single flame are two,</w:t>
      </w:r>
    </w:p>
    <w:p w14:paraId="546C8A66" w14:textId="0BD42CA2" w:rsidR="000276C6" w:rsidRPr="006F4074" w:rsidRDefault="000276C6" w:rsidP="006F4074">
      <w:pPr>
        <w:pStyle w:val="Poetry"/>
      </w:pPr>
      <w:r w:rsidRPr="006F4074">
        <w:t>if I deserved of you, when still alive,</w:t>
      </w:r>
    </w:p>
    <w:p w14:paraId="367D48C6" w14:textId="77777777" w:rsidR="00793C85" w:rsidRDefault="000276C6" w:rsidP="006F4074">
      <w:pPr>
        <w:pStyle w:val="Poetry"/>
      </w:pPr>
      <w:r w:rsidRPr="006F4074">
        <w:t xml:space="preserve">if I deserved of you or much or little, </w:t>
      </w:r>
    </w:p>
    <w:p w14:paraId="48A9672F" w14:textId="77777777" w:rsidR="00793C85" w:rsidRDefault="000276C6" w:rsidP="006F4074">
      <w:pPr>
        <w:pStyle w:val="Poetry"/>
      </w:pPr>
      <w:r w:rsidRPr="006F4074">
        <w:t xml:space="preserve">when in the world I wrote the lofty verses, </w:t>
      </w:r>
    </w:p>
    <w:p w14:paraId="5F0076A4" w14:textId="77777777" w:rsidR="00793C85" w:rsidRDefault="000276C6" w:rsidP="006F4074">
      <w:pPr>
        <w:pStyle w:val="Poetry"/>
      </w:pPr>
      <w:r w:rsidRPr="006F4074">
        <w:t xml:space="preserve">depart not; but let one of you inform us </w:t>
      </w:r>
    </w:p>
    <w:p w14:paraId="6306469E" w14:textId="2FD4535C" w:rsidR="000276C6" w:rsidRDefault="000276C6" w:rsidP="006F4074">
      <w:pPr>
        <w:pStyle w:val="Poetry"/>
      </w:pPr>
      <w:r w:rsidRPr="006F4074">
        <w:t>whither, when lost, he went away to die.”</w:t>
      </w:r>
    </w:p>
    <w:p w14:paraId="7F8ECBD5" w14:textId="77777777" w:rsidR="00793C85" w:rsidRPr="006F4074" w:rsidRDefault="00793C85" w:rsidP="006F4074">
      <w:pPr>
        <w:pStyle w:val="Poetry"/>
      </w:pPr>
    </w:p>
    <w:p w14:paraId="02CFF3E5" w14:textId="0079FB0B" w:rsidR="000276C6" w:rsidRPr="006F4074" w:rsidRDefault="000276C6" w:rsidP="006F4074">
      <w:pPr>
        <w:pStyle w:val="Poetry"/>
      </w:pPr>
      <w:r w:rsidRPr="006F4074">
        <w:t>The greater horn then of the ancient flame</w:t>
      </w:r>
    </w:p>
    <w:p w14:paraId="41503645" w14:textId="77777777" w:rsidR="00793C85" w:rsidRDefault="000276C6" w:rsidP="006F4074">
      <w:pPr>
        <w:pStyle w:val="Poetry"/>
      </w:pPr>
      <w:r w:rsidRPr="006F4074">
        <w:t xml:space="preserve">began to quiver with a murmuring sound, </w:t>
      </w:r>
    </w:p>
    <w:p w14:paraId="7ECC3928" w14:textId="62A07909" w:rsidR="000276C6" w:rsidRPr="006F4074" w:rsidRDefault="000276C6" w:rsidP="006F4074">
      <w:pPr>
        <w:pStyle w:val="Poetry"/>
      </w:pPr>
      <w:r w:rsidRPr="006F4074">
        <w:t>as would a flame made weary by the wind;</w:t>
      </w:r>
    </w:p>
    <w:p w14:paraId="2FF8B068" w14:textId="77777777" w:rsidR="00793C85" w:rsidRDefault="000276C6" w:rsidP="006F4074">
      <w:pPr>
        <w:pStyle w:val="Poetry"/>
      </w:pPr>
      <w:r w:rsidRPr="006F4074">
        <w:t xml:space="preserve">and then, while swaying here and there its tip, </w:t>
      </w:r>
    </w:p>
    <w:p w14:paraId="7BB9B0BC" w14:textId="3D3EDEDE" w:rsidR="000276C6" w:rsidRPr="006F4074" w:rsidRDefault="000276C6" w:rsidP="006F4074">
      <w:pPr>
        <w:pStyle w:val="Poetry"/>
      </w:pPr>
      <w:r w:rsidRPr="006F4074">
        <w:t>as if the latter were the tongue that spoke,</w:t>
      </w:r>
    </w:p>
    <w:p w14:paraId="1DBE2126" w14:textId="7AADC3C6" w:rsidR="000276C6" w:rsidRPr="006F4074" w:rsidRDefault="000276C6" w:rsidP="006F4074">
      <w:pPr>
        <w:pStyle w:val="Poetry"/>
      </w:pPr>
      <w:r w:rsidRPr="006F4074">
        <w:t>gave forth a voice, and said: “When I departed</w:t>
      </w:r>
    </w:p>
    <w:p w14:paraId="642407B1" w14:textId="77777777" w:rsidR="00793C85" w:rsidRDefault="000276C6" w:rsidP="006F4074">
      <w:pPr>
        <w:pStyle w:val="Poetry"/>
      </w:pPr>
      <w:r w:rsidRPr="006F4074">
        <w:t xml:space="preserve">from Circe, who concealed me near Gaeta </w:t>
      </w:r>
    </w:p>
    <w:p w14:paraId="220A643B" w14:textId="773C6CBA" w:rsidR="000276C6" w:rsidRPr="006F4074" w:rsidRDefault="000276C6" w:rsidP="006F4074">
      <w:pPr>
        <w:pStyle w:val="Poetry"/>
      </w:pPr>
      <w:r w:rsidRPr="006F4074">
        <w:t>more than a year before Aeneas so</w:t>
      </w:r>
    </w:p>
    <w:p w14:paraId="43B58E82" w14:textId="77777777" w:rsidR="00793C85" w:rsidRDefault="000276C6" w:rsidP="00793C85">
      <w:pPr>
        <w:pStyle w:val="Poetry"/>
      </w:pPr>
      <w:r w:rsidRPr="00793C85">
        <w:t xml:space="preserve">had named the place, nor fondness for my son, </w:t>
      </w:r>
    </w:p>
    <w:p w14:paraId="71AF6312" w14:textId="5547EF56" w:rsidR="000276C6" w:rsidRPr="00793C85" w:rsidRDefault="000276C6" w:rsidP="00793C85">
      <w:pPr>
        <w:pStyle w:val="Poetry"/>
      </w:pPr>
      <w:r w:rsidRPr="00793C85">
        <w:t>nor pious reverence for my agèd father,</w:t>
      </w:r>
    </w:p>
    <w:p w14:paraId="70789D3A" w14:textId="7955DFC0" w:rsidR="000276C6" w:rsidRPr="00793C85" w:rsidRDefault="000276C6" w:rsidP="00793C85">
      <w:pPr>
        <w:pStyle w:val="Poetry"/>
      </w:pPr>
      <w:r w:rsidRPr="00793C85">
        <w:t>nor ev’n the bounden love which should have cheered</w:t>
      </w:r>
    </w:p>
    <w:p w14:paraId="35244790" w14:textId="77777777" w:rsidR="00793C85" w:rsidRDefault="000276C6" w:rsidP="00793C85">
      <w:pPr>
        <w:pStyle w:val="Poetry"/>
      </w:pPr>
      <w:r w:rsidRPr="00793C85">
        <w:t xml:space="preserve">Penelope, could overcome within me </w:t>
      </w:r>
    </w:p>
    <w:p w14:paraId="5E34A54B" w14:textId="6E75B817" w:rsidR="000276C6" w:rsidRPr="00793C85" w:rsidRDefault="000276C6" w:rsidP="00793C85">
      <w:pPr>
        <w:pStyle w:val="Poetry"/>
      </w:pPr>
      <w:r w:rsidRPr="00793C85">
        <w:t>the eagerness I had to gain experience</w:t>
      </w:r>
    </w:p>
    <w:p w14:paraId="0B11FE66" w14:textId="77777777" w:rsidR="00793C85" w:rsidRDefault="000276C6" w:rsidP="00793C85">
      <w:pPr>
        <w:pStyle w:val="Poetry"/>
      </w:pPr>
      <w:r w:rsidRPr="00793C85">
        <w:t xml:space="preserve">both of the world, and of the vice and worth </w:t>
      </w:r>
    </w:p>
    <w:p w14:paraId="24B60564" w14:textId="4BDA26DE" w:rsidR="000276C6" w:rsidRPr="00793C85" w:rsidRDefault="000276C6" w:rsidP="00793C85">
      <w:pPr>
        <w:pStyle w:val="Poetry"/>
      </w:pPr>
      <w:r w:rsidRPr="00793C85">
        <w:t>of men; but forth I put upon the deep</w:t>
      </w:r>
    </w:p>
    <w:p w14:paraId="75F98A51" w14:textId="1665BCF1" w:rsidR="000276C6" w:rsidRPr="00793C85" w:rsidRDefault="000276C6" w:rsidP="00793C85">
      <w:pPr>
        <w:pStyle w:val="Poetry"/>
      </w:pPr>
      <w:r w:rsidRPr="00793C85">
        <w:t>and open sea with but a single ship,</w:t>
      </w:r>
    </w:p>
    <w:p w14:paraId="3209155E" w14:textId="77777777" w:rsidR="00793C85" w:rsidRDefault="000276C6" w:rsidP="00793C85">
      <w:pPr>
        <w:pStyle w:val="Poetry"/>
      </w:pPr>
      <w:r w:rsidRPr="00793C85">
        <w:t xml:space="preserve">and with that little company, by whom </w:t>
      </w:r>
    </w:p>
    <w:p w14:paraId="1D0980B9" w14:textId="77777777" w:rsidR="00793C85" w:rsidRDefault="000276C6" w:rsidP="00793C85">
      <w:pPr>
        <w:pStyle w:val="Poetry"/>
      </w:pPr>
      <w:r w:rsidRPr="00793C85">
        <w:t xml:space="preserve">I had not been deserted. Both its shores </w:t>
      </w:r>
    </w:p>
    <w:p w14:paraId="48A00993" w14:textId="77777777" w:rsidR="00793C85" w:rsidRDefault="000276C6" w:rsidP="00793C85">
      <w:pPr>
        <w:pStyle w:val="Poetry"/>
      </w:pPr>
      <w:r w:rsidRPr="00793C85">
        <w:t xml:space="preserve">I then beheld, as far away as Spain, </w:t>
      </w:r>
    </w:p>
    <w:p w14:paraId="013C4016" w14:textId="109BEB56" w:rsidR="000276C6" w:rsidRPr="00793C85" w:rsidRDefault="000276C6" w:rsidP="00793C85">
      <w:pPr>
        <w:pStyle w:val="Poetry"/>
      </w:pPr>
      <w:r w:rsidRPr="00793C85">
        <w:t>Morocco and the island of the Sards,</w:t>
      </w:r>
    </w:p>
    <w:p w14:paraId="7F734CCD" w14:textId="7647E2B3" w:rsidR="000276C6" w:rsidRPr="00793C85" w:rsidRDefault="000276C6" w:rsidP="00793C85">
      <w:pPr>
        <w:pStyle w:val="Poetry"/>
      </w:pPr>
      <w:r w:rsidRPr="00793C85">
        <w:t>and all the rest that sea bathes round about.</w:t>
      </w:r>
    </w:p>
    <w:p w14:paraId="6C2A7038" w14:textId="77777777" w:rsidR="00793C85" w:rsidRDefault="000276C6" w:rsidP="00793C85">
      <w:pPr>
        <w:pStyle w:val="Poetry"/>
      </w:pPr>
      <w:r w:rsidRPr="00793C85">
        <w:t xml:space="preserve">Both old and slow were I and my companions, </w:t>
      </w:r>
    </w:p>
    <w:p w14:paraId="6D5FD79B" w14:textId="77777777" w:rsidR="00793C85" w:rsidRDefault="000276C6" w:rsidP="00793C85">
      <w:pPr>
        <w:pStyle w:val="Poetry"/>
      </w:pPr>
      <w:r w:rsidRPr="00793C85">
        <w:t xml:space="preserve">when we attained that narrow passage-way, </w:t>
      </w:r>
    </w:p>
    <w:p w14:paraId="05565940" w14:textId="331FFDFE" w:rsidR="000276C6" w:rsidRPr="00793C85" w:rsidRDefault="000276C6" w:rsidP="00793C85">
      <w:pPr>
        <w:pStyle w:val="Poetry"/>
      </w:pPr>
      <w:r w:rsidRPr="00793C85">
        <w:t>where Hercules set up those signs of his,</w:t>
      </w:r>
    </w:p>
    <w:p w14:paraId="5CAAA62B" w14:textId="77777777" w:rsidR="000276C6" w:rsidRPr="00793C85" w:rsidRDefault="000276C6" w:rsidP="00793C85">
      <w:pPr>
        <w:pStyle w:val="Poetry"/>
      </w:pPr>
      <w:r w:rsidRPr="00793C85">
        <w:lastRenderedPageBreak/>
        <w:t>which warned men not to sail beyond their bounds;</w:t>
      </w:r>
    </w:p>
    <w:p w14:paraId="19B5A91F" w14:textId="0DDFA24C" w:rsidR="000276C6" w:rsidRPr="00793C85" w:rsidRDefault="000276C6" w:rsidP="00793C85">
      <w:pPr>
        <w:pStyle w:val="Poetry"/>
      </w:pPr>
      <w:r w:rsidRPr="00793C85">
        <w:t>Seville I left behind me on the right hand,</w:t>
      </w:r>
    </w:p>
    <w:p w14:paraId="6925DA82" w14:textId="576201B8" w:rsidR="000276C6" w:rsidRDefault="000276C6" w:rsidP="00793C85">
      <w:pPr>
        <w:pStyle w:val="Poetry"/>
      </w:pPr>
      <w:r w:rsidRPr="00793C85">
        <w:t>Ceuta I’d left already on the other.</w:t>
      </w:r>
    </w:p>
    <w:p w14:paraId="65E8CDF4" w14:textId="77777777" w:rsidR="00793C85" w:rsidRPr="00793C85" w:rsidRDefault="00793C85" w:rsidP="00793C85">
      <w:pPr>
        <w:pStyle w:val="Poetry"/>
      </w:pPr>
    </w:p>
    <w:p w14:paraId="6C3C9BAB" w14:textId="77777777" w:rsidR="000276C6" w:rsidRPr="00793C85" w:rsidRDefault="000276C6" w:rsidP="00793C85">
      <w:pPr>
        <w:pStyle w:val="Poetry"/>
      </w:pPr>
      <w:r w:rsidRPr="00793C85">
        <w:t>And then I said: ‘O brothers, ye who now</w:t>
      </w:r>
    </w:p>
    <w:p w14:paraId="28BFAE0C" w14:textId="77777777" w:rsidR="00793C85" w:rsidRDefault="000276C6" w:rsidP="00793C85">
      <w:pPr>
        <w:pStyle w:val="Poetry"/>
      </w:pPr>
      <w:r w:rsidRPr="00793C85">
        <w:t xml:space="preserve">have through a hundred thousand perils reached </w:t>
      </w:r>
    </w:p>
    <w:p w14:paraId="6C2CE548" w14:textId="2F31E8E0" w:rsidR="000276C6" w:rsidRPr="00793C85" w:rsidRDefault="000276C6" w:rsidP="00793C85">
      <w:pPr>
        <w:pStyle w:val="Poetry"/>
      </w:pPr>
      <w:r w:rsidRPr="00793C85">
        <w:t>the West, to this so short a waking-time</w:t>
      </w:r>
    </w:p>
    <w:p w14:paraId="1164E63B" w14:textId="66F6B336" w:rsidR="000276C6" w:rsidRPr="00793C85" w:rsidRDefault="000276C6" w:rsidP="00793C85">
      <w:pPr>
        <w:pStyle w:val="Poetry"/>
      </w:pPr>
      <w:r w:rsidRPr="00793C85">
        <w:t>still left your senses, will not to refuse</w:t>
      </w:r>
    </w:p>
    <w:p w14:paraId="66E12EA3" w14:textId="77777777" w:rsidR="000276C6" w:rsidRPr="00793C85" w:rsidRDefault="000276C6" w:rsidP="00793C85">
      <w:pPr>
        <w:pStyle w:val="Poetry"/>
      </w:pPr>
      <w:r w:rsidRPr="00793C85">
        <w:t>experience of that world behind the sun</w:t>
      </w:r>
    </w:p>
    <w:p w14:paraId="1969D7DA" w14:textId="77777777" w:rsidR="00793C85" w:rsidRDefault="000276C6" w:rsidP="00793C85">
      <w:pPr>
        <w:pStyle w:val="Poetry"/>
      </w:pPr>
      <w:r w:rsidRPr="00793C85">
        <w:t xml:space="preserve">which knows not man! Bethink you of the seed </w:t>
      </w:r>
    </w:p>
    <w:p w14:paraId="3A86C955" w14:textId="77777777" w:rsidR="00793C85" w:rsidRDefault="000276C6" w:rsidP="00793C85">
      <w:pPr>
        <w:pStyle w:val="Poetry"/>
      </w:pPr>
      <w:r w:rsidRPr="00793C85">
        <w:t xml:space="preserve">whence ye have sprung; for ye were not created </w:t>
      </w:r>
    </w:p>
    <w:p w14:paraId="67C70ECF" w14:textId="0C8A8E6E" w:rsidR="000276C6" w:rsidRPr="00793C85" w:rsidRDefault="000276C6" w:rsidP="00793C85">
      <w:pPr>
        <w:pStyle w:val="Poetry"/>
      </w:pPr>
      <w:r w:rsidRPr="00793C85">
        <w:t>to lead the life of stupid animals,</w:t>
      </w:r>
    </w:p>
    <w:p w14:paraId="5A90151B" w14:textId="5C0494E7" w:rsidR="000276C6" w:rsidRDefault="000276C6" w:rsidP="00793C85">
      <w:pPr>
        <w:pStyle w:val="Poetry"/>
      </w:pPr>
      <w:r w:rsidRPr="00793C85">
        <w:t>but manliness and knowledge to pursue.’</w:t>
      </w:r>
    </w:p>
    <w:p w14:paraId="36D13816" w14:textId="77777777" w:rsidR="00793C85" w:rsidRPr="00793C85" w:rsidRDefault="00793C85" w:rsidP="00793C85">
      <w:pPr>
        <w:pStyle w:val="Poetry"/>
      </w:pPr>
    </w:p>
    <w:p w14:paraId="64869AF4" w14:textId="77777777" w:rsidR="000276C6" w:rsidRPr="00793C85" w:rsidRDefault="000276C6" w:rsidP="00793C85">
      <w:pPr>
        <w:pStyle w:val="Poetry"/>
      </w:pPr>
      <w:r w:rsidRPr="00793C85">
        <w:t>So eager for the voyage did I make</w:t>
      </w:r>
    </w:p>
    <w:p w14:paraId="1AF35CEF" w14:textId="77777777" w:rsidR="000276C6" w:rsidRPr="00793C85" w:rsidRDefault="000276C6" w:rsidP="00793C85">
      <w:pPr>
        <w:pStyle w:val="Poetry"/>
      </w:pPr>
      <w:r w:rsidRPr="00793C85">
        <w:t>my fellows by this little speech of mine,</w:t>
      </w:r>
    </w:p>
    <w:p w14:paraId="1D7E6D8E" w14:textId="77777777" w:rsidR="00793C85" w:rsidRDefault="000276C6" w:rsidP="00793C85">
      <w:pPr>
        <w:pStyle w:val="Poetry"/>
      </w:pPr>
      <w:r w:rsidRPr="00793C85">
        <w:t xml:space="preserve">that, after it, I hardly could have checked them. </w:t>
      </w:r>
    </w:p>
    <w:p w14:paraId="0540EB95" w14:textId="1361797D" w:rsidR="000276C6" w:rsidRPr="00793C85" w:rsidRDefault="000276C6" w:rsidP="00793C85">
      <w:pPr>
        <w:pStyle w:val="Poetry"/>
      </w:pPr>
      <w:r w:rsidRPr="00793C85">
        <w:t>Hence, to the morning having turned our stern,</w:t>
      </w:r>
    </w:p>
    <w:p w14:paraId="269A73CB" w14:textId="1BA0B6A0" w:rsidR="000276C6" w:rsidRPr="00793C85" w:rsidRDefault="000276C6" w:rsidP="00793C85">
      <w:pPr>
        <w:pStyle w:val="Poetry"/>
      </w:pPr>
      <w:r w:rsidRPr="00793C85">
        <w:t>we with our oars made wings for our mad flight,</w:t>
      </w:r>
    </w:p>
    <w:p w14:paraId="0E590339" w14:textId="77777777" w:rsidR="000276C6" w:rsidRPr="00793C85" w:rsidRDefault="000276C6" w:rsidP="00793C85">
      <w:pPr>
        <w:pStyle w:val="Poetry"/>
      </w:pPr>
      <w:r w:rsidRPr="00793C85">
        <w:t>e’er veering toward the left as on we sped.</w:t>
      </w:r>
    </w:p>
    <w:p w14:paraId="07DD5855" w14:textId="77777777" w:rsidR="000276C6" w:rsidRPr="00793C85" w:rsidRDefault="000276C6" w:rsidP="00793C85">
      <w:pPr>
        <w:pStyle w:val="Poetry"/>
      </w:pPr>
      <w:r w:rsidRPr="00793C85">
        <w:t>Night was already seeing all the stars</w:t>
      </w:r>
    </w:p>
    <w:p w14:paraId="0CB70D58" w14:textId="77777777" w:rsidR="00793C85" w:rsidRDefault="000276C6" w:rsidP="00793C85">
      <w:pPr>
        <w:pStyle w:val="Poetry"/>
      </w:pPr>
      <w:r w:rsidRPr="00793C85">
        <w:t xml:space="preserve">of the other pole, and our pole so low down, </w:t>
      </w:r>
    </w:p>
    <w:p w14:paraId="51927850" w14:textId="7F8AD916" w:rsidR="000276C6" w:rsidRPr="00793C85" w:rsidRDefault="000276C6" w:rsidP="00793C85">
      <w:pPr>
        <w:pStyle w:val="Poetry"/>
      </w:pPr>
      <w:r w:rsidRPr="00793C85">
        <w:t>that from the ocean’s floor it never rose.</w:t>
      </w:r>
    </w:p>
    <w:p w14:paraId="7B1E812E" w14:textId="498B3624" w:rsidR="000276C6" w:rsidRPr="00793C85" w:rsidRDefault="000276C6" w:rsidP="00793C85">
      <w:pPr>
        <w:pStyle w:val="Poetry"/>
      </w:pPr>
      <w:r w:rsidRPr="00793C85">
        <w:t>Five times rekindled, and as often quenched,</w:t>
      </w:r>
    </w:p>
    <w:p w14:paraId="73F98302" w14:textId="77777777" w:rsidR="00793C85" w:rsidRDefault="000276C6" w:rsidP="00793C85">
      <w:pPr>
        <w:pStyle w:val="Poetry"/>
      </w:pPr>
      <w:r w:rsidRPr="00793C85">
        <w:t xml:space="preserve">had been the light beneath the moon, since first </w:t>
      </w:r>
    </w:p>
    <w:p w14:paraId="5C4EC608" w14:textId="7CA8D4D2" w:rsidR="000276C6" w:rsidRPr="00793C85" w:rsidRDefault="000276C6" w:rsidP="00793C85">
      <w:pPr>
        <w:pStyle w:val="Poetry"/>
      </w:pPr>
      <w:r w:rsidRPr="00793C85">
        <w:t>we entered on the passage of the deep,</w:t>
      </w:r>
    </w:p>
    <w:p w14:paraId="67960E1B" w14:textId="77777777" w:rsidR="00793C85" w:rsidRDefault="000276C6" w:rsidP="00793C85">
      <w:pPr>
        <w:pStyle w:val="Poetry"/>
      </w:pPr>
      <w:r w:rsidRPr="00793C85">
        <w:t xml:space="preserve">when lo, a mountain loomed before us, dim </w:t>
      </w:r>
    </w:p>
    <w:p w14:paraId="551018B7" w14:textId="4623D458" w:rsidR="000276C6" w:rsidRPr="00793C85" w:rsidRDefault="000276C6" w:rsidP="00793C85">
      <w:pPr>
        <w:pStyle w:val="Poetry"/>
      </w:pPr>
      <w:r w:rsidRPr="00793C85">
        <w:t>by reason of the distance, and so high</w:t>
      </w:r>
    </w:p>
    <w:p w14:paraId="65910F54" w14:textId="3547522A" w:rsidR="000276C6" w:rsidRPr="00793C85" w:rsidRDefault="000276C6" w:rsidP="00793C85">
      <w:pPr>
        <w:pStyle w:val="Poetry"/>
      </w:pPr>
      <w:r w:rsidRPr="00793C85">
        <w:t>it seemed to me, that I had seen none such.</w:t>
      </w:r>
    </w:p>
    <w:p w14:paraId="0905E41C" w14:textId="77777777" w:rsidR="000276C6" w:rsidRPr="00793C85" w:rsidRDefault="000276C6" w:rsidP="00793C85">
      <w:pPr>
        <w:pStyle w:val="Poetry"/>
      </w:pPr>
      <w:r w:rsidRPr="00793C85">
        <w:t>And we rejoiced; but soon our happiness</w:t>
      </w:r>
    </w:p>
    <w:p w14:paraId="7237AD52" w14:textId="77777777" w:rsidR="00793C85" w:rsidRDefault="000276C6" w:rsidP="00793C85">
      <w:pPr>
        <w:pStyle w:val="Poetry"/>
      </w:pPr>
      <w:r w:rsidRPr="00793C85">
        <w:t xml:space="preserve">was turned to grief; for from the new-found land </w:t>
      </w:r>
    </w:p>
    <w:p w14:paraId="0F4C4029" w14:textId="77777777" w:rsidR="00793C85" w:rsidRDefault="000276C6" w:rsidP="00793C85">
      <w:pPr>
        <w:pStyle w:val="Poetry"/>
      </w:pPr>
      <w:r w:rsidRPr="00793C85">
        <w:t xml:space="preserve">a whirlwind rose, and smote our vessel’s prow; </w:t>
      </w:r>
    </w:p>
    <w:p w14:paraId="420CAA70" w14:textId="5D012098" w:rsidR="000276C6" w:rsidRPr="00793C85" w:rsidRDefault="000276C6" w:rsidP="00793C85">
      <w:pPr>
        <w:pStyle w:val="Poetry"/>
      </w:pPr>
      <w:r w:rsidRPr="00793C85">
        <w:t>three times it made her whirl with all the waters;</w:t>
      </w:r>
    </w:p>
    <w:p w14:paraId="7AF3613A" w14:textId="0D9B3C64" w:rsidR="000276C6" w:rsidRPr="00793C85" w:rsidRDefault="000276C6" w:rsidP="00793C85">
      <w:pPr>
        <w:pStyle w:val="Poetry"/>
      </w:pPr>
      <w:r w:rsidRPr="00793C85">
        <w:t>then at the fourth it made her stern go up,</w:t>
      </w:r>
    </w:p>
    <w:p w14:paraId="1E3FE110" w14:textId="77777777" w:rsidR="00793C85" w:rsidRDefault="000276C6" w:rsidP="00793C85">
      <w:pPr>
        <w:pStyle w:val="Poetry"/>
      </w:pPr>
      <w:r w:rsidRPr="00793C85">
        <w:t xml:space="preserve">and prow go down, even as Another pleased, </w:t>
      </w:r>
    </w:p>
    <w:p w14:paraId="65E5E667" w14:textId="17687AE8" w:rsidR="000276C6" w:rsidRPr="00793C85" w:rsidRDefault="000276C6" w:rsidP="00793C85">
      <w:pPr>
        <w:pStyle w:val="Poetry"/>
      </w:pPr>
      <w:r w:rsidRPr="00793C85">
        <w:lastRenderedPageBreak/>
        <w:t>till over us the ocean’s waves had closed.”</w:t>
      </w:r>
    </w:p>
    <w:p w14:paraId="23C38176" w14:textId="77777777" w:rsidR="000276C6" w:rsidRDefault="000276C6" w:rsidP="000276C6">
      <w:pPr>
        <w:pStyle w:val="BodyText"/>
        <w:rPr>
          <w:sz w:val="28"/>
        </w:rPr>
      </w:pPr>
    </w:p>
    <w:p w14:paraId="1E4A4A83" w14:textId="77777777" w:rsidR="000276C6" w:rsidRPr="00793C85" w:rsidRDefault="000276C6" w:rsidP="00793C85">
      <w:pPr>
        <w:pStyle w:val="Heading3"/>
      </w:pPr>
      <w:r w:rsidRPr="00793C85">
        <w:t>Inferno XXVII</w:t>
      </w:r>
    </w:p>
    <w:p w14:paraId="23193CE0" w14:textId="77777777" w:rsidR="000276C6" w:rsidRPr="00793C85" w:rsidRDefault="000276C6" w:rsidP="00793C85">
      <w:pPr>
        <w:pStyle w:val="Heading4"/>
      </w:pPr>
      <w:r w:rsidRPr="00793C85">
        <w:t>The Eighth Circle. Fraud</w:t>
      </w:r>
    </w:p>
    <w:p w14:paraId="1A411ED4" w14:textId="77777777" w:rsidR="000276C6" w:rsidRPr="00793C85" w:rsidRDefault="000276C6" w:rsidP="00793C85">
      <w:pPr>
        <w:pStyle w:val="Bodynoindent"/>
        <w:jc w:val="left"/>
        <w:rPr>
          <w:i/>
          <w:iCs/>
        </w:rPr>
      </w:pPr>
      <w:r w:rsidRPr="00793C85">
        <w:rPr>
          <w:i/>
          <w:iCs/>
        </w:rPr>
        <w:t>The Eighth Trench. Fraudulent Counselors</w:t>
      </w:r>
    </w:p>
    <w:p w14:paraId="38567970" w14:textId="77777777" w:rsidR="007872F2" w:rsidRDefault="000276C6" w:rsidP="007872F2">
      <w:pPr>
        <w:pStyle w:val="Poetry"/>
      </w:pPr>
      <w:r w:rsidRPr="007872F2">
        <w:t xml:space="preserve">The flame, because of having ceased to speak, </w:t>
      </w:r>
    </w:p>
    <w:p w14:paraId="34A6ADAA" w14:textId="77777777" w:rsidR="007872F2" w:rsidRDefault="000276C6" w:rsidP="007872F2">
      <w:pPr>
        <w:pStyle w:val="Poetry"/>
      </w:pPr>
      <w:r w:rsidRPr="007872F2">
        <w:t xml:space="preserve">was quiet and erect, and now away from us </w:t>
      </w:r>
    </w:p>
    <w:p w14:paraId="4F4864BF" w14:textId="687D9414" w:rsidR="000276C6" w:rsidRPr="007872F2" w:rsidRDefault="000276C6" w:rsidP="007872F2">
      <w:pPr>
        <w:pStyle w:val="Poetry"/>
      </w:pPr>
      <w:r w:rsidRPr="007872F2">
        <w:t>was going with the gentle Poet’s leave;</w:t>
      </w:r>
    </w:p>
    <w:p w14:paraId="274DDEA6" w14:textId="77777777" w:rsidR="000276C6" w:rsidRPr="007872F2" w:rsidRDefault="000276C6" w:rsidP="007872F2">
      <w:pPr>
        <w:pStyle w:val="Poetry"/>
      </w:pPr>
      <w:r w:rsidRPr="007872F2">
        <w:t>when lo, another, which behind it came,</w:t>
      </w:r>
    </w:p>
    <w:p w14:paraId="71634DA2" w14:textId="1F913FE9" w:rsidR="000276C6" w:rsidRPr="007872F2" w:rsidRDefault="000276C6" w:rsidP="007872F2">
      <w:pPr>
        <w:pStyle w:val="Poetry"/>
      </w:pPr>
      <w:r w:rsidRPr="007872F2">
        <w:t>caused us to turn our eyes up toward its tip,</w:t>
      </w:r>
    </w:p>
    <w:p w14:paraId="09A63D0F" w14:textId="224DA217" w:rsidR="000276C6" w:rsidRDefault="000276C6" w:rsidP="007872F2">
      <w:pPr>
        <w:pStyle w:val="Poetry"/>
      </w:pPr>
      <w:r w:rsidRPr="007872F2">
        <w:t>by reason of a vague sound issuing thence.</w:t>
      </w:r>
    </w:p>
    <w:p w14:paraId="17501B08" w14:textId="77777777" w:rsidR="007872F2" w:rsidRPr="007872F2" w:rsidRDefault="007872F2" w:rsidP="007872F2">
      <w:pPr>
        <w:pStyle w:val="Poetry"/>
      </w:pPr>
    </w:p>
    <w:p w14:paraId="1A47D26D" w14:textId="77777777" w:rsidR="007872F2" w:rsidRDefault="000276C6" w:rsidP="007872F2">
      <w:pPr>
        <w:pStyle w:val="Poetry"/>
      </w:pPr>
      <w:r w:rsidRPr="007872F2">
        <w:t xml:space="preserve">As the Sicilian bull (which bellowed first </w:t>
      </w:r>
    </w:p>
    <w:p w14:paraId="1BC4418A" w14:textId="77777777" w:rsidR="007872F2" w:rsidRDefault="000276C6" w:rsidP="007872F2">
      <w:pPr>
        <w:pStyle w:val="Poetry"/>
      </w:pPr>
      <w:r w:rsidRPr="007872F2">
        <w:t xml:space="preserve">with the lament of him, and that was right, </w:t>
      </w:r>
    </w:p>
    <w:p w14:paraId="49813001" w14:textId="50605C5D" w:rsidR="000276C6" w:rsidRPr="007872F2" w:rsidRDefault="000276C6" w:rsidP="007872F2">
      <w:pPr>
        <w:pStyle w:val="Poetry"/>
      </w:pPr>
      <w:r w:rsidRPr="007872F2">
        <w:t>who with his file had given form to it,)</w:t>
      </w:r>
    </w:p>
    <w:p w14:paraId="7C1B821B" w14:textId="6A2D17F6" w:rsidR="000276C6" w:rsidRPr="007872F2" w:rsidRDefault="000276C6" w:rsidP="007872F2">
      <w:pPr>
        <w:pStyle w:val="Poetry"/>
      </w:pPr>
      <w:r w:rsidRPr="007872F2">
        <w:t>was wont to bellow with the voice of him</w:t>
      </w:r>
    </w:p>
    <w:p w14:paraId="465B4DA7" w14:textId="77777777" w:rsidR="000276C6" w:rsidRPr="007872F2" w:rsidRDefault="000276C6" w:rsidP="007872F2">
      <w:pPr>
        <w:pStyle w:val="Poetry"/>
      </w:pPr>
      <w:r w:rsidRPr="007872F2">
        <w:t>who suffered in it, so that, though of brass,</w:t>
      </w:r>
    </w:p>
    <w:p w14:paraId="33A6A841" w14:textId="77777777" w:rsidR="007872F2" w:rsidRDefault="000276C6" w:rsidP="007872F2">
      <w:pPr>
        <w:pStyle w:val="Poetry"/>
      </w:pPr>
      <w:r w:rsidRPr="007872F2">
        <w:t xml:space="preserve">it seemed the one who by the pain was pierced; </w:t>
      </w:r>
    </w:p>
    <w:p w14:paraId="37BEE5A5" w14:textId="5EFD39FE" w:rsidR="000276C6" w:rsidRPr="007872F2" w:rsidRDefault="000276C6" w:rsidP="007872F2">
      <w:pPr>
        <w:pStyle w:val="Poetry"/>
      </w:pPr>
      <w:r w:rsidRPr="007872F2">
        <w:t>even so, since from the body of the flame</w:t>
      </w:r>
    </w:p>
    <w:p w14:paraId="317CCCF3" w14:textId="77777777" w:rsidR="000276C6" w:rsidRPr="007872F2" w:rsidRDefault="000276C6" w:rsidP="007872F2">
      <w:pPr>
        <w:pStyle w:val="Poetry"/>
      </w:pPr>
      <w:r w:rsidRPr="007872F2">
        <w:t>they had nor path nor mouth, the painful words</w:t>
      </w:r>
    </w:p>
    <w:p w14:paraId="1BCF503C" w14:textId="180237E8" w:rsidR="000276C6" w:rsidRPr="007872F2" w:rsidRDefault="000276C6" w:rsidP="007872F2">
      <w:pPr>
        <w:pStyle w:val="Poetry"/>
      </w:pPr>
      <w:r w:rsidRPr="007872F2">
        <w:t>were changed at first into the latter’s tongue.</w:t>
      </w:r>
    </w:p>
    <w:p w14:paraId="0EE87171" w14:textId="77777777" w:rsidR="007872F2" w:rsidRDefault="000276C6" w:rsidP="007872F2">
      <w:pPr>
        <w:pStyle w:val="Poetry"/>
      </w:pPr>
      <w:r w:rsidRPr="007872F2">
        <w:t xml:space="preserve">But when these words had travelled to the tip, </w:t>
      </w:r>
    </w:p>
    <w:p w14:paraId="7AAD9666" w14:textId="77777777" w:rsidR="007872F2" w:rsidRDefault="000276C6" w:rsidP="007872F2">
      <w:pPr>
        <w:pStyle w:val="Poetry"/>
      </w:pPr>
      <w:r w:rsidRPr="007872F2">
        <w:t xml:space="preserve">and given it that vibration which the tongue, </w:t>
      </w:r>
    </w:p>
    <w:p w14:paraId="7B45CBFC" w14:textId="706FD0FF" w:rsidR="000276C6" w:rsidRDefault="000276C6" w:rsidP="007872F2">
      <w:pPr>
        <w:pStyle w:val="Poetry"/>
      </w:pPr>
      <w:r w:rsidRPr="007872F2">
        <w:t>when uttered, gave to them, we heard it say:</w:t>
      </w:r>
    </w:p>
    <w:p w14:paraId="0CB1AFEA" w14:textId="77777777" w:rsidR="007872F2" w:rsidRPr="007872F2" w:rsidRDefault="007872F2" w:rsidP="007872F2">
      <w:pPr>
        <w:pStyle w:val="Poetry"/>
      </w:pPr>
    </w:p>
    <w:p w14:paraId="3FAF799C" w14:textId="77777777" w:rsidR="000276C6" w:rsidRPr="007872F2" w:rsidRDefault="000276C6" w:rsidP="007872F2">
      <w:pPr>
        <w:pStyle w:val="Poetry"/>
      </w:pPr>
      <w:r w:rsidRPr="007872F2">
        <w:t>“O thou, to whom I now address my voice,</w:t>
      </w:r>
    </w:p>
    <w:p w14:paraId="49D92146" w14:textId="6D41A1A4" w:rsidR="000276C6" w:rsidRPr="007872F2" w:rsidRDefault="000276C6" w:rsidP="007872F2">
      <w:pPr>
        <w:pStyle w:val="Poetry"/>
      </w:pPr>
      <w:r w:rsidRPr="007872F2">
        <w:t>and who just now didst talk in Lombard, saying:</w:t>
      </w:r>
    </w:p>
    <w:p w14:paraId="45FAD8D5" w14:textId="77777777" w:rsidR="007872F2" w:rsidRDefault="000276C6" w:rsidP="007872F2">
      <w:pPr>
        <w:pStyle w:val="Poetry"/>
      </w:pPr>
      <w:r w:rsidRPr="007872F2">
        <w:t xml:space="preserve">‘Now go thy way, for thee I urge no more;’ </w:t>
      </w:r>
    </w:p>
    <w:p w14:paraId="6B3BDC6D" w14:textId="77777777" w:rsidR="007872F2" w:rsidRDefault="000276C6" w:rsidP="007872F2">
      <w:pPr>
        <w:pStyle w:val="Poetry"/>
      </w:pPr>
      <w:r w:rsidRPr="007872F2">
        <w:t xml:space="preserve">though I, perhaps, have somewhat late arrived, </w:t>
      </w:r>
    </w:p>
    <w:p w14:paraId="55F171D3" w14:textId="77777777" w:rsidR="007872F2" w:rsidRDefault="000276C6" w:rsidP="007872F2">
      <w:pPr>
        <w:pStyle w:val="Poetry"/>
      </w:pPr>
      <w:r w:rsidRPr="007872F2">
        <w:t xml:space="preserve">be not displeased to stop and speak with me; </w:t>
      </w:r>
    </w:p>
    <w:p w14:paraId="29DE5ED6" w14:textId="72843BA7" w:rsidR="000276C6" w:rsidRPr="007872F2" w:rsidRDefault="000276C6" w:rsidP="007872F2">
      <w:pPr>
        <w:pStyle w:val="Poetry"/>
      </w:pPr>
      <w:r w:rsidRPr="007872F2">
        <w:t>thou see’st that I am not, although I burn!</w:t>
      </w:r>
    </w:p>
    <w:p w14:paraId="52E8FA81" w14:textId="7EF53FE5" w:rsidR="000276C6" w:rsidRPr="007872F2" w:rsidRDefault="000276C6" w:rsidP="007872F2">
      <w:pPr>
        <w:pStyle w:val="Poetry"/>
      </w:pPr>
      <w:r w:rsidRPr="007872F2">
        <w:t>If into this blind world thou only now</w:t>
      </w:r>
    </w:p>
    <w:p w14:paraId="3E169306" w14:textId="77777777" w:rsidR="007872F2" w:rsidRDefault="000276C6" w:rsidP="007872F2">
      <w:pPr>
        <w:pStyle w:val="Poetry"/>
      </w:pPr>
      <w:r w:rsidRPr="007872F2">
        <w:t xml:space="preserve">art fallen down from that sweet Latin land, </w:t>
      </w:r>
    </w:p>
    <w:p w14:paraId="12F1C3CA" w14:textId="77777777" w:rsidR="007872F2" w:rsidRDefault="000276C6" w:rsidP="007872F2">
      <w:pPr>
        <w:pStyle w:val="Poetry"/>
      </w:pPr>
      <w:r w:rsidRPr="007872F2">
        <w:lastRenderedPageBreak/>
        <w:t xml:space="preserve">whence all my guilt I bring, pray tell me whether </w:t>
      </w:r>
    </w:p>
    <w:p w14:paraId="4EDEFAA2" w14:textId="03133556" w:rsidR="000276C6" w:rsidRPr="007872F2" w:rsidRDefault="000276C6" w:rsidP="007872F2">
      <w:pPr>
        <w:pStyle w:val="Poetry"/>
      </w:pPr>
      <w:r w:rsidRPr="007872F2">
        <w:t>the Romagnoles are having peace or war;</w:t>
      </w:r>
    </w:p>
    <w:p w14:paraId="5B41F589" w14:textId="77777777" w:rsidR="000276C6" w:rsidRPr="007872F2" w:rsidRDefault="000276C6" w:rsidP="007872F2">
      <w:pPr>
        <w:pStyle w:val="Poetry"/>
      </w:pPr>
      <w:r w:rsidRPr="007872F2">
        <w:t>for I came from the mountains ’tween Urbino</w:t>
      </w:r>
    </w:p>
    <w:p w14:paraId="0C757D10" w14:textId="53E1A832" w:rsidR="000276C6" w:rsidRDefault="000276C6" w:rsidP="007872F2">
      <w:pPr>
        <w:pStyle w:val="Poetry"/>
      </w:pPr>
      <w:r w:rsidRPr="007872F2">
        <w:t>and that high peak from which the Tiber springs.”</w:t>
      </w:r>
    </w:p>
    <w:p w14:paraId="12FE737D" w14:textId="77777777" w:rsidR="007872F2" w:rsidRPr="007872F2" w:rsidRDefault="007872F2" w:rsidP="007872F2">
      <w:pPr>
        <w:pStyle w:val="Poetry"/>
      </w:pPr>
    </w:p>
    <w:p w14:paraId="31B1363C" w14:textId="77777777" w:rsidR="007872F2" w:rsidRDefault="000276C6" w:rsidP="007872F2">
      <w:pPr>
        <w:pStyle w:val="Poetry"/>
      </w:pPr>
      <w:r w:rsidRPr="007872F2">
        <w:t xml:space="preserve">While downward I was leaning still intent, </w:t>
      </w:r>
    </w:p>
    <w:p w14:paraId="124B7EB2" w14:textId="46A13669" w:rsidR="000276C6" w:rsidRPr="007872F2" w:rsidRDefault="000276C6" w:rsidP="007872F2">
      <w:pPr>
        <w:pStyle w:val="Poetry"/>
      </w:pPr>
      <w:r w:rsidRPr="007872F2">
        <w:t>my Leader touched me on my side, and said:</w:t>
      </w:r>
    </w:p>
    <w:p w14:paraId="754828C2" w14:textId="767A5856" w:rsidR="000276C6" w:rsidRDefault="000276C6" w:rsidP="007872F2">
      <w:pPr>
        <w:pStyle w:val="Poetry"/>
      </w:pPr>
      <w:r w:rsidRPr="007872F2">
        <w:t>“Speak thou, for this one an Italian is.”</w:t>
      </w:r>
    </w:p>
    <w:p w14:paraId="4E9BD274" w14:textId="77777777" w:rsidR="007872F2" w:rsidRPr="007872F2" w:rsidRDefault="007872F2" w:rsidP="007872F2">
      <w:pPr>
        <w:pStyle w:val="Poetry"/>
      </w:pPr>
    </w:p>
    <w:p w14:paraId="6C50A039" w14:textId="77777777" w:rsidR="000276C6" w:rsidRPr="007872F2" w:rsidRDefault="000276C6" w:rsidP="007872F2">
      <w:pPr>
        <w:pStyle w:val="Poetry"/>
      </w:pPr>
      <w:r w:rsidRPr="007872F2">
        <w:t>And I, who had my answer all prepared,</w:t>
      </w:r>
    </w:p>
    <w:p w14:paraId="6C1F8D63" w14:textId="3C206663" w:rsidR="000276C6" w:rsidRPr="007872F2" w:rsidRDefault="000276C6" w:rsidP="007872F2">
      <w:pPr>
        <w:pStyle w:val="Poetry"/>
      </w:pPr>
      <w:r w:rsidRPr="007872F2">
        <w:t>began to speak without delay: “O soul,</w:t>
      </w:r>
    </w:p>
    <w:p w14:paraId="48FB5024" w14:textId="77777777" w:rsidR="007872F2" w:rsidRDefault="000276C6" w:rsidP="007872F2">
      <w:pPr>
        <w:pStyle w:val="Poetry"/>
      </w:pPr>
      <w:r w:rsidRPr="007872F2">
        <w:t xml:space="preserve">that art concealed down yonder, thy Romagna </w:t>
      </w:r>
    </w:p>
    <w:p w14:paraId="117FF159" w14:textId="4204B0B1" w:rsidR="000276C6" w:rsidRPr="007872F2" w:rsidRDefault="000276C6" w:rsidP="007872F2">
      <w:pPr>
        <w:pStyle w:val="Poetry"/>
      </w:pPr>
      <w:r w:rsidRPr="007872F2">
        <w:t>is not at present, and she never was,</w:t>
      </w:r>
    </w:p>
    <w:p w14:paraId="2C2D0D24" w14:textId="77777777" w:rsidR="007872F2" w:rsidRDefault="000276C6" w:rsidP="007872F2">
      <w:pPr>
        <w:pStyle w:val="Poetry"/>
      </w:pPr>
      <w:r w:rsidRPr="007872F2">
        <w:t xml:space="preserve">devoid of war within her tyrants’ hearts; </w:t>
      </w:r>
    </w:p>
    <w:p w14:paraId="745AA9D6" w14:textId="6C3E46BF" w:rsidR="000276C6" w:rsidRPr="007872F2" w:rsidRDefault="000276C6" w:rsidP="007872F2">
      <w:pPr>
        <w:pStyle w:val="Poetry"/>
      </w:pPr>
      <w:r w:rsidRPr="007872F2">
        <w:t>but I left none apparent there just now.</w:t>
      </w:r>
    </w:p>
    <w:p w14:paraId="55327405" w14:textId="079E003A" w:rsidR="000276C6" w:rsidRPr="007872F2" w:rsidRDefault="000276C6" w:rsidP="007872F2">
      <w:pPr>
        <w:pStyle w:val="Poetry"/>
      </w:pPr>
      <w:r w:rsidRPr="007872F2">
        <w:t>Ravenna is, as she for many years</w:t>
      </w:r>
    </w:p>
    <w:p w14:paraId="40E9B3BA" w14:textId="77777777" w:rsidR="007872F2" w:rsidRDefault="000276C6" w:rsidP="007872F2">
      <w:pPr>
        <w:pStyle w:val="Poetry"/>
      </w:pPr>
      <w:r w:rsidRPr="007872F2">
        <w:t xml:space="preserve">has been; Polenta’s eagle so broods there, </w:t>
      </w:r>
    </w:p>
    <w:p w14:paraId="0B99D8A2" w14:textId="537B6BF7" w:rsidR="000276C6" w:rsidRPr="007872F2" w:rsidRDefault="000276C6" w:rsidP="007872F2">
      <w:pPr>
        <w:pStyle w:val="Poetry"/>
      </w:pPr>
      <w:r w:rsidRPr="007872F2">
        <w:t>that Cervia it o’ercovers with its wings.</w:t>
      </w:r>
    </w:p>
    <w:p w14:paraId="140A9669" w14:textId="77777777" w:rsidR="007872F2" w:rsidRDefault="000276C6" w:rsidP="007872F2">
      <w:pPr>
        <w:pStyle w:val="Poetry"/>
      </w:pPr>
      <w:r w:rsidRPr="007872F2">
        <w:t xml:space="preserve">The town which made the long resistance once, </w:t>
      </w:r>
    </w:p>
    <w:p w14:paraId="28187926" w14:textId="60A0CDF8" w:rsidR="000276C6" w:rsidRPr="007872F2" w:rsidRDefault="000276C6" w:rsidP="007872F2">
      <w:pPr>
        <w:pStyle w:val="Poetry"/>
      </w:pPr>
      <w:r w:rsidRPr="007872F2">
        <w:t>and of the French a sanguinary heap,</w:t>
      </w:r>
    </w:p>
    <w:p w14:paraId="4DEC666B" w14:textId="7A53E948" w:rsidR="000276C6" w:rsidRPr="007872F2" w:rsidRDefault="000276C6" w:rsidP="007872F2">
      <w:pPr>
        <w:pStyle w:val="Poetry"/>
      </w:pPr>
      <w:r w:rsidRPr="007872F2">
        <w:t>beneath the green paws finds itself again.</w:t>
      </w:r>
    </w:p>
    <w:p w14:paraId="4E5A6859" w14:textId="77777777" w:rsidR="007872F2" w:rsidRDefault="000276C6" w:rsidP="007872F2">
      <w:pPr>
        <w:pStyle w:val="Poetry"/>
      </w:pPr>
      <w:r w:rsidRPr="007872F2">
        <w:t xml:space="preserve">Verrucchio’s former Mastif and the new, </w:t>
      </w:r>
    </w:p>
    <w:p w14:paraId="314CBD9F" w14:textId="77777777" w:rsidR="007872F2" w:rsidRDefault="000276C6" w:rsidP="007872F2">
      <w:pPr>
        <w:pStyle w:val="Poetry"/>
      </w:pPr>
      <w:r w:rsidRPr="007872F2">
        <w:t xml:space="preserve">who foully with Montagna dealt, there make, </w:t>
      </w:r>
    </w:p>
    <w:p w14:paraId="0121F8E2" w14:textId="7D61F04D" w:rsidR="000276C6" w:rsidRPr="007872F2" w:rsidRDefault="000276C6" w:rsidP="007872F2">
      <w:pPr>
        <w:pStyle w:val="Poetry"/>
      </w:pPr>
      <w:r w:rsidRPr="007872F2">
        <w:t>where they are wont, a gimlet of their teeth.</w:t>
      </w:r>
    </w:p>
    <w:p w14:paraId="0AD7FCB2" w14:textId="77777777" w:rsidR="000276C6" w:rsidRPr="007872F2" w:rsidRDefault="000276C6" w:rsidP="007872F2">
      <w:pPr>
        <w:pStyle w:val="Poetry"/>
      </w:pPr>
      <w:r w:rsidRPr="007872F2">
        <w:t>The cities of Lamone and Santerno</w:t>
      </w:r>
    </w:p>
    <w:p w14:paraId="1B05E074" w14:textId="5333D9B2" w:rsidR="000276C6" w:rsidRPr="007872F2" w:rsidRDefault="000276C6" w:rsidP="007872F2">
      <w:pPr>
        <w:pStyle w:val="Poetry"/>
      </w:pPr>
      <w:r w:rsidRPr="007872F2">
        <w:t>the little lion of the white lair rules,</w:t>
      </w:r>
    </w:p>
    <w:p w14:paraId="5AB439BB" w14:textId="77777777" w:rsidR="007872F2" w:rsidRDefault="000276C6" w:rsidP="007872F2">
      <w:pPr>
        <w:pStyle w:val="Poetry"/>
      </w:pPr>
      <w:r w:rsidRPr="007872F2">
        <w:t xml:space="preserve">who changes sides from summer-time to winter; </w:t>
      </w:r>
    </w:p>
    <w:p w14:paraId="561528B7" w14:textId="77777777" w:rsidR="007872F2" w:rsidRDefault="000276C6" w:rsidP="007872F2">
      <w:pPr>
        <w:pStyle w:val="Poetry"/>
      </w:pPr>
      <w:r w:rsidRPr="007872F2">
        <w:t xml:space="preserve">and that whose flank is by the Savio bathed, </w:t>
      </w:r>
    </w:p>
    <w:p w14:paraId="4B8086ED" w14:textId="4F1790A7" w:rsidR="000276C6" w:rsidRPr="007872F2" w:rsidRDefault="000276C6" w:rsidP="007872F2">
      <w:pPr>
        <w:pStyle w:val="Poetry"/>
      </w:pPr>
      <w:r w:rsidRPr="007872F2">
        <w:t>lives, as it sits twixt plain and mount,</w:t>
      </w:r>
    </w:p>
    <w:p w14:paraId="1CC50233" w14:textId="77777777" w:rsidR="000276C6" w:rsidRPr="007872F2" w:rsidRDefault="000276C6" w:rsidP="007872F2">
      <w:pPr>
        <w:pStyle w:val="Poetry"/>
      </w:pPr>
      <w:r w:rsidRPr="007872F2">
        <w:t>a free state half, and half a tyranny.</w:t>
      </w:r>
    </w:p>
    <w:p w14:paraId="4CF218AC" w14:textId="4EA2290D" w:rsidR="000276C6" w:rsidRPr="007872F2" w:rsidRDefault="000276C6" w:rsidP="007872F2">
      <w:pPr>
        <w:pStyle w:val="Poetry"/>
      </w:pPr>
      <w:r w:rsidRPr="007872F2">
        <w:t>And now, I pray thee, tell me who thou art,</w:t>
      </w:r>
    </w:p>
    <w:p w14:paraId="2F6A2716" w14:textId="77777777" w:rsidR="007872F2" w:rsidRDefault="000276C6" w:rsidP="007872F2">
      <w:pPr>
        <w:pStyle w:val="Poetry"/>
      </w:pPr>
      <w:r w:rsidRPr="007872F2">
        <w:t xml:space="preserve">nor harder be than others here have been, </w:t>
      </w:r>
    </w:p>
    <w:p w14:paraId="7EA95686" w14:textId="166A54E1" w:rsidR="000276C6" w:rsidRDefault="000276C6" w:rsidP="007872F2">
      <w:pPr>
        <w:pStyle w:val="Poetry"/>
      </w:pPr>
      <w:r w:rsidRPr="007872F2">
        <w:t>so may thy name maintain itself on earth.”</w:t>
      </w:r>
    </w:p>
    <w:p w14:paraId="08470612" w14:textId="77777777" w:rsidR="007872F2" w:rsidRPr="007872F2" w:rsidRDefault="007872F2" w:rsidP="007872F2">
      <w:pPr>
        <w:pStyle w:val="Poetry"/>
      </w:pPr>
    </w:p>
    <w:p w14:paraId="230F22B6" w14:textId="77777777" w:rsidR="007872F2" w:rsidRDefault="000276C6" w:rsidP="007872F2">
      <w:pPr>
        <w:pStyle w:val="Poetry"/>
      </w:pPr>
      <w:r w:rsidRPr="007872F2">
        <w:t xml:space="preserve">After the flame had roared a little while, </w:t>
      </w:r>
    </w:p>
    <w:p w14:paraId="41693CEE" w14:textId="27C09B36" w:rsidR="000276C6" w:rsidRPr="007872F2" w:rsidRDefault="000276C6" w:rsidP="007872F2">
      <w:pPr>
        <w:pStyle w:val="Poetry"/>
      </w:pPr>
      <w:r w:rsidRPr="007872F2">
        <w:lastRenderedPageBreak/>
        <w:t>as is its fashion, to and fro it moved</w:t>
      </w:r>
    </w:p>
    <w:p w14:paraId="7D533FD0" w14:textId="5C6903CD" w:rsidR="000276C6" w:rsidRDefault="000276C6" w:rsidP="007872F2">
      <w:pPr>
        <w:pStyle w:val="Poetry"/>
      </w:pPr>
      <w:r w:rsidRPr="007872F2">
        <w:t>its pointed tip, and then gave forth this breath:</w:t>
      </w:r>
    </w:p>
    <w:p w14:paraId="43C3AB69" w14:textId="77777777" w:rsidR="007872F2" w:rsidRPr="007872F2" w:rsidRDefault="007872F2" w:rsidP="007872F2">
      <w:pPr>
        <w:pStyle w:val="Poetry"/>
      </w:pPr>
    </w:p>
    <w:p w14:paraId="7DC40818" w14:textId="77777777" w:rsidR="000276C6" w:rsidRPr="007872F2" w:rsidRDefault="000276C6" w:rsidP="007872F2">
      <w:pPr>
        <w:pStyle w:val="Poetry"/>
      </w:pPr>
      <w:r w:rsidRPr="007872F2">
        <w:t>“If I believed that my reply were made</w:t>
      </w:r>
    </w:p>
    <w:p w14:paraId="70D8219F" w14:textId="77777777" w:rsidR="007872F2" w:rsidRDefault="000276C6" w:rsidP="007872F2">
      <w:pPr>
        <w:pStyle w:val="Poetry"/>
      </w:pPr>
      <w:r w:rsidRPr="007872F2">
        <w:t xml:space="preserve">to one who to the world would e’er return, </w:t>
      </w:r>
    </w:p>
    <w:p w14:paraId="37C84758" w14:textId="77777777" w:rsidR="007872F2" w:rsidRDefault="000276C6" w:rsidP="007872F2">
      <w:pPr>
        <w:pStyle w:val="Poetry"/>
      </w:pPr>
      <w:r w:rsidRPr="007872F2">
        <w:t xml:space="preserve">this flame would stay without another quiver; </w:t>
      </w:r>
    </w:p>
    <w:p w14:paraId="64777288" w14:textId="2E8ECFD7" w:rsidR="000276C6" w:rsidRPr="007872F2" w:rsidRDefault="000276C6" w:rsidP="007872F2">
      <w:pPr>
        <w:pStyle w:val="Poetry"/>
      </w:pPr>
      <w:r w:rsidRPr="007872F2">
        <w:t>but inasmuch as, if I hear the truth,</w:t>
      </w:r>
    </w:p>
    <w:p w14:paraId="5571C850" w14:textId="77F3AAD0" w:rsidR="000276C6" w:rsidRPr="007872F2" w:rsidRDefault="000276C6" w:rsidP="007872F2">
      <w:pPr>
        <w:pStyle w:val="Poetry"/>
      </w:pPr>
      <w:r w:rsidRPr="007872F2">
        <w:t>none e’er returned alive from this abyss,</w:t>
      </w:r>
    </w:p>
    <w:p w14:paraId="091E770A" w14:textId="77777777" w:rsidR="000276C6" w:rsidRPr="007872F2" w:rsidRDefault="000276C6" w:rsidP="007872F2">
      <w:pPr>
        <w:pStyle w:val="Poetry"/>
      </w:pPr>
      <w:r w:rsidRPr="007872F2">
        <w:t>fearless of infamy I answer thee.</w:t>
      </w:r>
    </w:p>
    <w:p w14:paraId="6FA9DE1F" w14:textId="77777777" w:rsidR="007872F2" w:rsidRDefault="000276C6" w:rsidP="007872F2">
      <w:pPr>
        <w:pStyle w:val="Poetry"/>
      </w:pPr>
      <w:r w:rsidRPr="007872F2">
        <w:t xml:space="preserve">A man of arms I was, then Cordelier, </w:t>
      </w:r>
    </w:p>
    <w:p w14:paraId="45E08AD6" w14:textId="77777777" w:rsidR="007872F2" w:rsidRDefault="000276C6" w:rsidP="007872F2">
      <w:pPr>
        <w:pStyle w:val="Poetry"/>
      </w:pPr>
      <w:r w:rsidRPr="007872F2">
        <w:t xml:space="preserve">trusting, since girded thus, to make amends; </w:t>
      </w:r>
    </w:p>
    <w:p w14:paraId="70C9632B" w14:textId="62BB48B1" w:rsidR="000276C6" w:rsidRPr="007872F2" w:rsidRDefault="000276C6" w:rsidP="007872F2">
      <w:pPr>
        <w:pStyle w:val="Poetry"/>
      </w:pPr>
      <w:r w:rsidRPr="007872F2">
        <w:t>and certainly my trust had been confirmed,</w:t>
      </w:r>
    </w:p>
    <w:p w14:paraId="78EE4CB9" w14:textId="4064E934" w:rsidR="000276C6" w:rsidRPr="007872F2" w:rsidRDefault="000276C6" w:rsidP="007872F2">
      <w:pPr>
        <w:pStyle w:val="Poetry"/>
      </w:pPr>
      <w:r w:rsidRPr="007872F2">
        <w:t>were’t not for that High Priest, (whom ill befall!)</w:t>
      </w:r>
      <w:r w:rsidRPr="007872F2">
        <w:tab/>
      </w:r>
    </w:p>
    <w:p w14:paraId="690248D2" w14:textId="77777777" w:rsidR="000276C6" w:rsidRPr="007872F2" w:rsidRDefault="000276C6" w:rsidP="007872F2">
      <w:pPr>
        <w:pStyle w:val="Poetry"/>
      </w:pPr>
      <w:r w:rsidRPr="007872F2">
        <w:t>who set me at my former sins again;</w:t>
      </w:r>
    </w:p>
    <w:p w14:paraId="6888395F" w14:textId="77777777" w:rsidR="007872F2" w:rsidRDefault="000276C6" w:rsidP="007872F2">
      <w:pPr>
        <w:pStyle w:val="Poetry"/>
      </w:pPr>
      <w:r w:rsidRPr="007872F2">
        <w:t xml:space="preserve">both how and why I’d have thee hear from me. </w:t>
      </w:r>
    </w:p>
    <w:p w14:paraId="26FF7932" w14:textId="77777777" w:rsidR="007872F2" w:rsidRDefault="000276C6" w:rsidP="007872F2">
      <w:pPr>
        <w:pStyle w:val="Poetry"/>
      </w:pPr>
      <w:r w:rsidRPr="007872F2">
        <w:t xml:space="preserve">While I was still the shape of bones and flesh </w:t>
      </w:r>
    </w:p>
    <w:p w14:paraId="17B0849F" w14:textId="4D0DD70A" w:rsidR="000276C6" w:rsidRPr="007872F2" w:rsidRDefault="000276C6" w:rsidP="007872F2">
      <w:pPr>
        <w:pStyle w:val="Poetry"/>
      </w:pPr>
      <w:r w:rsidRPr="007872F2">
        <w:t>my mother gave me, my performances</w:t>
      </w:r>
    </w:p>
    <w:p w14:paraId="69DC838D" w14:textId="27ABC6BD" w:rsidR="000276C6" w:rsidRPr="007872F2" w:rsidRDefault="000276C6" w:rsidP="007872F2">
      <w:pPr>
        <w:pStyle w:val="Poetry"/>
      </w:pPr>
      <w:r w:rsidRPr="007872F2">
        <w:t>were not a lion’s, but a fox’s deeds.</w:t>
      </w:r>
    </w:p>
    <w:p w14:paraId="45CEFC00" w14:textId="77777777" w:rsidR="007872F2" w:rsidRDefault="000276C6" w:rsidP="007872F2">
      <w:pPr>
        <w:pStyle w:val="Poetry"/>
      </w:pPr>
      <w:r w:rsidRPr="007872F2">
        <w:t xml:space="preserve">All covert practices and hidden ways </w:t>
      </w:r>
    </w:p>
    <w:p w14:paraId="4BAFB67A" w14:textId="03F414CF" w:rsidR="000276C6" w:rsidRPr="007872F2" w:rsidRDefault="000276C6" w:rsidP="007872F2">
      <w:pPr>
        <w:pStyle w:val="Poetry"/>
      </w:pPr>
      <w:r w:rsidRPr="007872F2">
        <w:t>I knew; and I so carried on their arts,</w:t>
      </w:r>
    </w:p>
    <w:p w14:paraId="2EF842A2" w14:textId="77777777" w:rsidR="000276C6" w:rsidRPr="007872F2" w:rsidRDefault="000276C6" w:rsidP="007872F2">
      <w:pPr>
        <w:pStyle w:val="Poetry"/>
      </w:pPr>
      <w:r w:rsidRPr="007872F2">
        <w:t>that to the ends of earth their fame was noised.</w:t>
      </w:r>
    </w:p>
    <w:p w14:paraId="0521124D" w14:textId="77777777" w:rsidR="000276C6" w:rsidRPr="007872F2" w:rsidRDefault="000276C6" w:rsidP="007872F2">
      <w:pPr>
        <w:pStyle w:val="Poetry"/>
      </w:pPr>
      <w:r w:rsidRPr="007872F2">
        <w:t>When I perceived at last that I had reached</w:t>
      </w:r>
    </w:p>
    <w:p w14:paraId="60C7D875" w14:textId="29878128" w:rsidR="000276C6" w:rsidRPr="007872F2" w:rsidRDefault="000276C6" w:rsidP="007872F2">
      <w:pPr>
        <w:pStyle w:val="Poetry"/>
      </w:pPr>
      <w:r w:rsidRPr="007872F2">
        <w:t>that period of my life, when each should strike</w:t>
      </w:r>
    </w:p>
    <w:p w14:paraId="1E8B72E1" w14:textId="77777777" w:rsidR="007872F2" w:rsidRDefault="000276C6" w:rsidP="007872F2">
      <w:pPr>
        <w:pStyle w:val="Poetry"/>
      </w:pPr>
      <w:r w:rsidRPr="007872F2">
        <w:t xml:space="preserve">his sails and coil his ropes, what hitherto </w:t>
      </w:r>
    </w:p>
    <w:p w14:paraId="5F23867E" w14:textId="77777777" w:rsidR="007872F2" w:rsidRDefault="000276C6" w:rsidP="007872F2">
      <w:pPr>
        <w:pStyle w:val="Poetry"/>
      </w:pPr>
      <w:r w:rsidRPr="007872F2">
        <w:t xml:space="preserve">had given me pleasure I thereat disliked; </w:t>
      </w:r>
    </w:p>
    <w:p w14:paraId="6DC7DB17" w14:textId="66C2EDA3" w:rsidR="000276C6" w:rsidRPr="007872F2" w:rsidRDefault="000276C6" w:rsidP="007872F2">
      <w:pPr>
        <w:pStyle w:val="Poetry"/>
      </w:pPr>
      <w:r w:rsidRPr="007872F2">
        <w:t>I yielded then, repenting and confessing,</w:t>
      </w:r>
    </w:p>
    <w:p w14:paraId="272CF259" w14:textId="77777777" w:rsidR="000276C6" w:rsidRPr="007872F2" w:rsidRDefault="000276C6" w:rsidP="007872F2">
      <w:pPr>
        <w:pStyle w:val="Poetry"/>
      </w:pPr>
      <w:r w:rsidRPr="007872F2">
        <w:t>and that, alas, poor me! would have availed.</w:t>
      </w:r>
    </w:p>
    <w:p w14:paraId="025A16E1" w14:textId="445FC40B" w:rsidR="000276C6" w:rsidRPr="007872F2" w:rsidRDefault="000276C6" w:rsidP="007872F2">
      <w:pPr>
        <w:pStyle w:val="Poetry"/>
      </w:pPr>
      <w:r w:rsidRPr="007872F2">
        <w:t>The Prince of modern Pharisees, who then</w:t>
      </w:r>
    </w:p>
    <w:p w14:paraId="34A310C1" w14:textId="77777777" w:rsidR="007872F2" w:rsidRDefault="000276C6" w:rsidP="007872F2">
      <w:pPr>
        <w:pStyle w:val="Poetry"/>
      </w:pPr>
      <w:r w:rsidRPr="007872F2">
        <w:t xml:space="preserve">hard by the Lateran had a war on hand, </w:t>
      </w:r>
    </w:p>
    <w:p w14:paraId="4F2694D8" w14:textId="77777777" w:rsidR="007872F2" w:rsidRDefault="000276C6" w:rsidP="007872F2">
      <w:pPr>
        <w:pStyle w:val="Poetry"/>
      </w:pPr>
      <w:r w:rsidRPr="007872F2">
        <w:t xml:space="preserve">though not with either Saracens or Jews, </w:t>
      </w:r>
    </w:p>
    <w:p w14:paraId="552C6158" w14:textId="6EC67941" w:rsidR="000276C6" w:rsidRPr="007872F2" w:rsidRDefault="000276C6" w:rsidP="007872F2">
      <w:pPr>
        <w:pStyle w:val="Poetry"/>
      </w:pPr>
      <w:r w:rsidRPr="007872F2">
        <w:t>for Christian were all enemies of his,</w:t>
      </w:r>
    </w:p>
    <w:p w14:paraId="229F623C" w14:textId="77777777" w:rsidR="000276C6" w:rsidRPr="007872F2" w:rsidRDefault="000276C6" w:rsidP="007872F2">
      <w:pPr>
        <w:pStyle w:val="Poetry"/>
      </w:pPr>
      <w:r w:rsidRPr="007872F2">
        <w:t>and none of them had gone to conquer Acre,</w:t>
      </w:r>
    </w:p>
    <w:p w14:paraId="57886C8A" w14:textId="12EE1A78" w:rsidR="000276C6" w:rsidRPr="007872F2" w:rsidRDefault="000276C6" w:rsidP="007872F2">
      <w:pPr>
        <w:pStyle w:val="Poetry"/>
      </w:pPr>
      <w:r w:rsidRPr="007872F2">
        <w:t>or been a merchant in the Soldan’s land;</w:t>
      </w:r>
    </w:p>
    <w:p w14:paraId="1167494A" w14:textId="77777777" w:rsidR="007872F2" w:rsidRDefault="000276C6" w:rsidP="007872F2">
      <w:pPr>
        <w:pStyle w:val="Poetry"/>
      </w:pPr>
      <w:r w:rsidRPr="007872F2">
        <w:t xml:space="preserve">not heeding in himself his lofty office </w:t>
      </w:r>
    </w:p>
    <w:p w14:paraId="27B8D4AF" w14:textId="537A2EEE" w:rsidR="000276C6" w:rsidRPr="007872F2" w:rsidRDefault="000276C6" w:rsidP="007872F2">
      <w:pPr>
        <w:pStyle w:val="Poetry"/>
      </w:pPr>
      <w:r w:rsidRPr="007872F2">
        <w:t>and holy orders, or in me the cord,</w:t>
      </w:r>
    </w:p>
    <w:p w14:paraId="5D61E676" w14:textId="77777777" w:rsidR="007872F2" w:rsidRDefault="000276C6" w:rsidP="007872F2">
      <w:pPr>
        <w:pStyle w:val="Poetry"/>
      </w:pPr>
      <w:r w:rsidRPr="007872F2">
        <w:lastRenderedPageBreak/>
        <w:t xml:space="preserve">which leaner used to make those girt therewith; </w:t>
      </w:r>
    </w:p>
    <w:p w14:paraId="78C3FC49" w14:textId="427353C8" w:rsidR="000276C6" w:rsidRPr="007872F2" w:rsidRDefault="000276C6" w:rsidP="007872F2">
      <w:pPr>
        <w:pStyle w:val="Poetry"/>
      </w:pPr>
      <w:r w:rsidRPr="007872F2">
        <w:t>but as upon Soracte Constantine</w:t>
      </w:r>
    </w:p>
    <w:p w14:paraId="11B27E00" w14:textId="05F7BF95" w:rsidR="000276C6" w:rsidRPr="007872F2" w:rsidRDefault="000276C6" w:rsidP="007872F2">
      <w:pPr>
        <w:pStyle w:val="Poetry"/>
      </w:pPr>
      <w:r w:rsidRPr="007872F2">
        <w:t>once bade Sylvester heal his leprosy;</w:t>
      </w:r>
    </w:p>
    <w:p w14:paraId="4224D158" w14:textId="77777777" w:rsidR="007872F2" w:rsidRDefault="000276C6" w:rsidP="007872F2">
      <w:pPr>
        <w:pStyle w:val="Poetry"/>
      </w:pPr>
      <w:r w:rsidRPr="007872F2">
        <w:t xml:space="preserve">so this one called on me, as master-leech, </w:t>
      </w:r>
    </w:p>
    <w:p w14:paraId="079874AF" w14:textId="0C7D68A9" w:rsidR="000276C6" w:rsidRPr="007872F2" w:rsidRDefault="000276C6" w:rsidP="007872F2">
      <w:pPr>
        <w:pStyle w:val="Poetry"/>
      </w:pPr>
      <w:r w:rsidRPr="007872F2">
        <w:t>to cure him of the fever of his pride;</w:t>
      </w:r>
    </w:p>
    <w:p w14:paraId="7EC11744" w14:textId="77777777" w:rsidR="000276C6" w:rsidRPr="007872F2" w:rsidRDefault="000276C6" w:rsidP="007872F2">
      <w:pPr>
        <w:pStyle w:val="Poetry"/>
      </w:pPr>
      <w:r w:rsidRPr="007872F2">
        <w:t>he asked me for advice, but I kept still,</w:t>
      </w:r>
    </w:p>
    <w:p w14:paraId="50A686A9" w14:textId="77777777" w:rsidR="000276C6" w:rsidRPr="007872F2" w:rsidRDefault="000276C6" w:rsidP="007872F2">
      <w:pPr>
        <w:pStyle w:val="Poetry"/>
      </w:pPr>
      <w:r w:rsidRPr="007872F2">
        <w:t>because his words were like a drunkard’s words.</w:t>
      </w:r>
    </w:p>
    <w:p w14:paraId="1F88DE15" w14:textId="7DB8AEEE" w:rsidR="000276C6" w:rsidRPr="007872F2" w:rsidRDefault="000276C6" w:rsidP="007872F2">
      <w:pPr>
        <w:pStyle w:val="Poetry"/>
      </w:pPr>
      <w:r w:rsidRPr="007872F2">
        <w:t>And then he said: ‘Let not thy heart mistrust;</w:t>
      </w:r>
    </w:p>
    <w:p w14:paraId="15083133" w14:textId="77777777" w:rsidR="007872F2" w:rsidRDefault="000276C6" w:rsidP="007872F2">
      <w:pPr>
        <w:pStyle w:val="Poetry"/>
      </w:pPr>
      <w:r w:rsidRPr="007872F2">
        <w:t xml:space="preserve">I from now on absolve thee; teach me, then, </w:t>
      </w:r>
    </w:p>
    <w:p w14:paraId="60BC998D" w14:textId="311BDD5E" w:rsidR="000276C6" w:rsidRPr="007872F2" w:rsidRDefault="000276C6" w:rsidP="007872F2">
      <w:pPr>
        <w:pStyle w:val="Poetry"/>
      </w:pPr>
      <w:r w:rsidRPr="007872F2">
        <w:t>how I can Palestrina overthrow.</w:t>
      </w:r>
    </w:p>
    <w:p w14:paraId="3E5BB2D4" w14:textId="77777777" w:rsidR="000276C6" w:rsidRPr="007872F2" w:rsidRDefault="000276C6" w:rsidP="007872F2">
      <w:pPr>
        <w:pStyle w:val="Poetry"/>
      </w:pPr>
      <w:r w:rsidRPr="007872F2">
        <w:t>To lock and unlock Heaven is in my power,</w:t>
      </w:r>
    </w:p>
    <w:p w14:paraId="6D91B6F9" w14:textId="77777777" w:rsidR="000276C6" w:rsidRPr="007872F2" w:rsidRDefault="000276C6" w:rsidP="007872F2">
      <w:pPr>
        <w:pStyle w:val="Poetry"/>
      </w:pPr>
      <w:r w:rsidRPr="007872F2">
        <w:t>as thou dost know; two, therefore, are the Keys,</w:t>
      </w:r>
    </w:p>
    <w:p w14:paraId="0A255869" w14:textId="3FC401BE" w:rsidR="000276C6" w:rsidRPr="007872F2" w:rsidRDefault="000276C6" w:rsidP="007872F2">
      <w:pPr>
        <w:pStyle w:val="Poetry"/>
      </w:pPr>
      <w:r w:rsidRPr="007872F2">
        <w:t>my predecessor held in small esteem.’</w:t>
      </w:r>
    </w:p>
    <w:p w14:paraId="223D6918" w14:textId="77777777" w:rsidR="007872F2" w:rsidRDefault="000276C6" w:rsidP="007872F2">
      <w:pPr>
        <w:pStyle w:val="Poetry"/>
      </w:pPr>
      <w:r w:rsidRPr="007872F2">
        <w:t xml:space="preserve">His weighty words then drove me to the point, </w:t>
      </w:r>
    </w:p>
    <w:p w14:paraId="6DE9FB78" w14:textId="77777777" w:rsidR="007872F2" w:rsidRDefault="000276C6" w:rsidP="007872F2">
      <w:pPr>
        <w:pStyle w:val="Poetry"/>
      </w:pPr>
      <w:r w:rsidRPr="007872F2">
        <w:t xml:space="preserve">at which the silent course appeared the worse; </w:t>
      </w:r>
    </w:p>
    <w:p w14:paraId="5A8655F7" w14:textId="77777777" w:rsidR="007872F2" w:rsidRDefault="000276C6" w:rsidP="007872F2">
      <w:pPr>
        <w:pStyle w:val="Poetry"/>
      </w:pPr>
      <w:r w:rsidRPr="007872F2">
        <w:t xml:space="preserve">‘Father,’ I therefore said, ‘since from the sin </w:t>
      </w:r>
    </w:p>
    <w:p w14:paraId="55BD61A0" w14:textId="44610EEC" w:rsidR="000276C6" w:rsidRPr="007872F2" w:rsidRDefault="000276C6" w:rsidP="007872F2">
      <w:pPr>
        <w:pStyle w:val="Poetry"/>
      </w:pPr>
      <w:r w:rsidRPr="007872F2">
        <w:t>thou washest me, which I must now commit,</w:t>
      </w:r>
    </w:p>
    <w:p w14:paraId="5D571AC7" w14:textId="3B70E1E9" w:rsidR="000276C6" w:rsidRPr="007872F2" w:rsidRDefault="000276C6" w:rsidP="007872F2">
      <w:pPr>
        <w:pStyle w:val="Poetry"/>
      </w:pPr>
      <w:r w:rsidRPr="007872F2">
        <w:t>a promise long drawn out but shortly kept</w:t>
      </w:r>
    </w:p>
    <w:p w14:paraId="6FB76D1A" w14:textId="77777777" w:rsidR="007872F2" w:rsidRDefault="000276C6" w:rsidP="007872F2">
      <w:pPr>
        <w:pStyle w:val="Poetry"/>
      </w:pPr>
      <w:r w:rsidRPr="007872F2">
        <w:t xml:space="preserve">will cause thy triumph on the lofty seat.’ </w:t>
      </w:r>
    </w:p>
    <w:p w14:paraId="642121F3" w14:textId="77777777" w:rsidR="007872F2" w:rsidRDefault="000276C6" w:rsidP="007872F2">
      <w:pPr>
        <w:pStyle w:val="Poetry"/>
      </w:pPr>
      <w:r w:rsidRPr="007872F2">
        <w:t xml:space="preserve">Then Francis came for me, when I was dead; </w:t>
      </w:r>
    </w:p>
    <w:p w14:paraId="71AB3475" w14:textId="6AE1665E" w:rsidR="000276C6" w:rsidRPr="007872F2" w:rsidRDefault="000276C6" w:rsidP="007872F2">
      <w:pPr>
        <w:pStyle w:val="Poetry"/>
      </w:pPr>
      <w:r w:rsidRPr="007872F2">
        <w:t>but one of our black Cherubs said to him:</w:t>
      </w:r>
    </w:p>
    <w:p w14:paraId="5008697C" w14:textId="77777777" w:rsidR="000276C6" w:rsidRPr="007872F2" w:rsidRDefault="000276C6" w:rsidP="007872F2">
      <w:pPr>
        <w:pStyle w:val="Poetry"/>
      </w:pPr>
      <w:r w:rsidRPr="007872F2">
        <w:t>‘Remove him not, and do no wrong to me!</w:t>
      </w:r>
    </w:p>
    <w:p w14:paraId="6DC392FC" w14:textId="0C749693" w:rsidR="000276C6" w:rsidRPr="007872F2" w:rsidRDefault="000276C6" w:rsidP="007872F2">
      <w:pPr>
        <w:pStyle w:val="Poetry"/>
      </w:pPr>
      <w:r w:rsidRPr="007872F2">
        <w:t>Among my menials he must needs descend,</w:t>
      </w:r>
    </w:p>
    <w:p w14:paraId="02EABEB1" w14:textId="77777777" w:rsidR="000276C6" w:rsidRPr="007872F2" w:rsidRDefault="000276C6" w:rsidP="007872F2">
      <w:pPr>
        <w:pStyle w:val="Poetry"/>
      </w:pPr>
      <w:r w:rsidRPr="007872F2">
        <w:t>because he gave the fraudulent advice,</w:t>
      </w:r>
    </w:p>
    <w:p w14:paraId="6128F2FF" w14:textId="77777777" w:rsidR="007872F2" w:rsidRDefault="000276C6" w:rsidP="007872F2">
      <w:pPr>
        <w:pStyle w:val="Poetry"/>
      </w:pPr>
      <w:r w:rsidRPr="007872F2">
        <w:t xml:space="preserve">since which till now I’ve had him by the hair; </w:t>
      </w:r>
    </w:p>
    <w:p w14:paraId="02A24A92" w14:textId="6FC12EAF" w:rsidR="000276C6" w:rsidRPr="007872F2" w:rsidRDefault="000276C6" w:rsidP="007872F2">
      <w:pPr>
        <w:pStyle w:val="Poetry"/>
      </w:pPr>
      <w:r w:rsidRPr="007872F2">
        <w:t>for who repents not cannot be absolved,</w:t>
      </w:r>
    </w:p>
    <w:p w14:paraId="27137459" w14:textId="77777777" w:rsidR="000276C6" w:rsidRPr="007872F2" w:rsidRDefault="000276C6" w:rsidP="007872F2">
      <w:pPr>
        <w:pStyle w:val="Poetry"/>
      </w:pPr>
      <w:r w:rsidRPr="007872F2">
        <w:t>nor yet can one at once repent and will,</w:t>
      </w:r>
    </w:p>
    <w:p w14:paraId="30633260" w14:textId="133BAE2E" w:rsidR="000276C6" w:rsidRPr="007872F2" w:rsidRDefault="000276C6" w:rsidP="007872F2">
      <w:pPr>
        <w:pStyle w:val="Poetry"/>
      </w:pPr>
      <w:r w:rsidRPr="007872F2">
        <w:t>the contradiction not permitting it!’</w:t>
      </w:r>
    </w:p>
    <w:p w14:paraId="55E88F8A" w14:textId="77777777" w:rsidR="007872F2" w:rsidRDefault="000276C6" w:rsidP="007872F2">
      <w:pPr>
        <w:pStyle w:val="Poetry"/>
      </w:pPr>
      <w:r w:rsidRPr="007872F2">
        <w:t xml:space="preserve">O woeful me! O how I shook with fear, </w:t>
      </w:r>
    </w:p>
    <w:p w14:paraId="689059F9" w14:textId="7395D3BB" w:rsidR="000276C6" w:rsidRPr="007872F2" w:rsidRDefault="000276C6" w:rsidP="007872F2">
      <w:pPr>
        <w:pStyle w:val="Poetry"/>
      </w:pPr>
      <w:r w:rsidRPr="007872F2">
        <w:t>when, after laying hold on me, he said:</w:t>
      </w:r>
    </w:p>
    <w:p w14:paraId="04D8A224" w14:textId="77777777" w:rsidR="000276C6" w:rsidRPr="007872F2" w:rsidRDefault="000276C6" w:rsidP="007872F2">
      <w:pPr>
        <w:pStyle w:val="Poetry"/>
      </w:pPr>
      <w:r w:rsidRPr="007872F2">
        <w:t>‘Perhaps thou didst not think me a logician!’</w:t>
      </w:r>
    </w:p>
    <w:p w14:paraId="05D0FC26" w14:textId="77777777" w:rsidR="000276C6" w:rsidRPr="007872F2" w:rsidRDefault="000276C6" w:rsidP="007872F2">
      <w:pPr>
        <w:pStyle w:val="Poetry"/>
      </w:pPr>
      <w:r w:rsidRPr="007872F2">
        <w:t>He carried me to Minos, and the latter</w:t>
      </w:r>
    </w:p>
    <w:p w14:paraId="3D65F2B4" w14:textId="24A66E85" w:rsidR="000276C6" w:rsidRPr="007872F2" w:rsidRDefault="000276C6" w:rsidP="007872F2">
      <w:pPr>
        <w:pStyle w:val="Poetry"/>
      </w:pPr>
      <w:r w:rsidRPr="007872F2">
        <w:t>round his hard back eight times entwined his tail,</w:t>
      </w:r>
    </w:p>
    <w:p w14:paraId="0A62E3A8" w14:textId="77777777" w:rsidR="007872F2" w:rsidRDefault="000276C6" w:rsidP="007872F2">
      <w:pPr>
        <w:pStyle w:val="Poetry"/>
      </w:pPr>
      <w:r w:rsidRPr="007872F2">
        <w:t xml:space="preserve">and when in great rage he had bitten it, </w:t>
      </w:r>
    </w:p>
    <w:p w14:paraId="0B1CC660" w14:textId="1FEAB65D" w:rsidR="000276C6" w:rsidRPr="007872F2" w:rsidRDefault="000276C6" w:rsidP="007872F2">
      <w:pPr>
        <w:pStyle w:val="Poetry"/>
      </w:pPr>
      <w:r w:rsidRPr="007872F2">
        <w:t>‘A sinner of the thievish fire is this,’</w:t>
      </w:r>
    </w:p>
    <w:p w14:paraId="1E499D4C" w14:textId="77777777" w:rsidR="007872F2" w:rsidRDefault="000276C6" w:rsidP="007872F2">
      <w:pPr>
        <w:pStyle w:val="Poetry"/>
      </w:pPr>
      <w:r w:rsidRPr="007872F2">
        <w:lastRenderedPageBreak/>
        <w:t xml:space="preserve">he said; hence, where thou see’st me, I am lost, </w:t>
      </w:r>
    </w:p>
    <w:p w14:paraId="69F30253" w14:textId="092426FB" w:rsidR="000276C6" w:rsidRDefault="000276C6" w:rsidP="007872F2">
      <w:pPr>
        <w:pStyle w:val="Poetry"/>
      </w:pPr>
      <w:r w:rsidRPr="007872F2">
        <w:t>and, thus robed, sorrowing go my way.”</w:t>
      </w:r>
    </w:p>
    <w:p w14:paraId="4AF831C4" w14:textId="77777777" w:rsidR="007872F2" w:rsidRPr="007872F2" w:rsidRDefault="007872F2" w:rsidP="007872F2">
      <w:pPr>
        <w:pStyle w:val="Poetry"/>
      </w:pPr>
    </w:p>
    <w:p w14:paraId="2AAD25DC" w14:textId="4511DCC4" w:rsidR="000276C6" w:rsidRPr="007872F2" w:rsidRDefault="000276C6" w:rsidP="007872F2">
      <w:pPr>
        <w:pStyle w:val="Poetry"/>
      </w:pPr>
      <w:r w:rsidRPr="007872F2">
        <w:t>When he had thus completed his discourse,</w:t>
      </w:r>
    </w:p>
    <w:p w14:paraId="4A6FBE23" w14:textId="77777777" w:rsidR="007872F2" w:rsidRDefault="000276C6" w:rsidP="007872F2">
      <w:pPr>
        <w:pStyle w:val="Poetry"/>
      </w:pPr>
      <w:r w:rsidRPr="007872F2">
        <w:t xml:space="preserve">the flame departed from us with its grief, </w:t>
      </w:r>
    </w:p>
    <w:p w14:paraId="4F923E7D" w14:textId="3BDE17A9" w:rsidR="000276C6" w:rsidRDefault="000276C6" w:rsidP="007872F2">
      <w:pPr>
        <w:pStyle w:val="Poetry"/>
      </w:pPr>
      <w:r w:rsidRPr="007872F2">
        <w:t>twisting and lashing its sharp-pointed horn.</w:t>
      </w:r>
    </w:p>
    <w:p w14:paraId="523E8B28" w14:textId="77777777" w:rsidR="007872F2" w:rsidRPr="007872F2" w:rsidRDefault="007872F2" w:rsidP="007872F2">
      <w:pPr>
        <w:pStyle w:val="Poetry"/>
      </w:pPr>
    </w:p>
    <w:p w14:paraId="30FFF1B8" w14:textId="77777777" w:rsidR="007872F2" w:rsidRDefault="000276C6" w:rsidP="007872F2">
      <w:pPr>
        <w:pStyle w:val="Poetry"/>
      </w:pPr>
      <w:r w:rsidRPr="007872F2">
        <w:t xml:space="preserve">I and my Leader then passed further on </w:t>
      </w:r>
    </w:p>
    <w:p w14:paraId="38742BE2" w14:textId="446D526D" w:rsidR="000276C6" w:rsidRPr="007872F2" w:rsidRDefault="000276C6" w:rsidP="007872F2">
      <w:pPr>
        <w:pStyle w:val="Poetry"/>
      </w:pPr>
      <w:r w:rsidRPr="007872F2">
        <w:t>up o’er the crag, as far as the next arch</w:t>
      </w:r>
    </w:p>
    <w:p w14:paraId="5BC45B36" w14:textId="59F45C21" w:rsidR="000276C6" w:rsidRPr="007872F2" w:rsidRDefault="000276C6" w:rsidP="007872F2">
      <w:pPr>
        <w:pStyle w:val="Poetry"/>
      </w:pPr>
      <w:r w:rsidRPr="007872F2">
        <w:t>which spans the ditch, wherein their due is paid</w:t>
      </w:r>
    </w:p>
    <w:p w14:paraId="16EC05DB" w14:textId="0E7F3655" w:rsidR="000276C6" w:rsidRDefault="000276C6" w:rsidP="007872F2">
      <w:pPr>
        <w:pStyle w:val="Poetry"/>
      </w:pPr>
      <w:r w:rsidRPr="007872F2">
        <w:t>to those who burdens win by severing bonds.</w:t>
      </w:r>
    </w:p>
    <w:p w14:paraId="41541446" w14:textId="77777777" w:rsidR="007872F2" w:rsidRPr="007872F2" w:rsidRDefault="007872F2" w:rsidP="007872F2">
      <w:pPr>
        <w:pStyle w:val="Poetry"/>
      </w:pPr>
    </w:p>
    <w:p w14:paraId="359011DE" w14:textId="519AA083" w:rsidR="000276C6" w:rsidRPr="007872F2" w:rsidRDefault="000276C6" w:rsidP="007872F2">
      <w:pPr>
        <w:pStyle w:val="Heading3"/>
      </w:pPr>
      <w:r w:rsidRPr="007872F2">
        <w:t>Inferno XXVIII</w:t>
      </w:r>
    </w:p>
    <w:p w14:paraId="730A348E" w14:textId="77777777" w:rsidR="000276C6" w:rsidRPr="007872F2" w:rsidRDefault="000276C6" w:rsidP="007872F2">
      <w:pPr>
        <w:pStyle w:val="Heading4"/>
      </w:pPr>
      <w:r w:rsidRPr="007872F2">
        <w:t>The Eighth Circle. Fraud</w:t>
      </w:r>
    </w:p>
    <w:p w14:paraId="698F33A7" w14:textId="77777777" w:rsidR="000276C6" w:rsidRPr="007872F2" w:rsidRDefault="000276C6" w:rsidP="007872F2">
      <w:pPr>
        <w:pStyle w:val="Bodynoindent"/>
        <w:jc w:val="left"/>
        <w:rPr>
          <w:i/>
          <w:iCs/>
        </w:rPr>
      </w:pPr>
      <w:r w:rsidRPr="007872F2">
        <w:rPr>
          <w:i/>
          <w:iCs/>
        </w:rPr>
        <w:t>The Ninth Trench. Sowers of Discord</w:t>
      </w:r>
    </w:p>
    <w:p w14:paraId="65965B65" w14:textId="77777777" w:rsidR="007872F2" w:rsidRDefault="000276C6" w:rsidP="007872F2">
      <w:pPr>
        <w:pStyle w:val="Poetry"/>
      </w:pPr>
      <w:r w:rsidRPr="007872F2">
        <w:t xml:space="preserve">Who ever could, ev’n with unfettered words, </w:t>
      </w:r>
    </w:p>
    <w:p w14:paraId="4720B8DC" w14:textId="77777777" w:rsidR="007872F2" w:rsidRDefault="000276C6" w:rsidP="007872F2">
      <w:pPr>
        <w:pStyle w:val="Poetry"/>
      </w:pPr>
      <w:r w:rsidRPr="007872F2">
        <w:t xml:space="preserve">tell fully of the blood and of the wounds </w:t>
      </w:r>
    </w:p>
    <w:p w14:paraId="1099CCCD" w14:textId="77777777" w:rsidR="007872F2" w:rsidRDefault="000276C6" w:rsidP="007872F2">
      <w:pPr>
        <w:pStyle w:val="Poetry"/>
      </w:pPr>
      <w:r w:rsidRPr="007872F2">
        <w:t xml:space="preserve">which now I saw, though oft he told the tale? </w:t>
      </w:r>
    </w:p>
    <w:p w14:paraId="35BD887A" w14:textId="4D60AB55" w:rsidR="000276C6" w:rsidRPr="007872F2" w:rsidRDefault="000276C6" w:rsidP="007872F2">
      <w:pPr>
        <w:pStyle w:val="Poetry"/>
      </w:pPr>
      <w:r w:rsidRPr="007872F2">
        <w:t>All tongues would certainly fall short of it,</w:t>
      </w:r>
    </w:p>
    <w:p w14:paraId="43297EFF" w14:textId="32AC78AB" w:rsidR="000276C6" w:rsidRPr="007872F2" w:rsidRDefault="000276C6" w:rsidP="007872F2">
      <w:pPr>
        <w:pStyle w:val="Poetry"/>
      </w:pPr>
      <w:r w:rsidRPr="007872F2">
        <w:t>by reason of our speech and of our mind,</w:t>
      </w:r>
    </w:p>
    <w:p w14:paraId="29F9CBD6" w14:textId="1D9E06B9" w:rsidR="000276C6" w:rsidRDefault="000276C6" w:rsidP="007872F2">
      <w:pPr>
        <w:pStyle w:val="Poetry"/>
      </w:pPr>
      <w:r w:rsidRPr="007872F2">
        <w:t>whose means are small for taking in so much.</w:t>
      </w:r>
    </w:p>
    <w:p w14:paraId="5274AF70" w14:textId="77777777" w:rsidR="007872F2" w:rsidRPr="007872F2" w:rsidRDefault="007872F2" w:rsidP="007872F2">
      <w:pPr>
        <w:pStyle w:val="Poetry"/>
      </w:pPr>
    </w:p>
    <w:p w14:paraId="4F56C6FD" w14:textId="77777777" w:rsidR="007872F2" w:rsidRDefault="000276C6" w:rsidP="007872F2">
      <w:pPr>
        <w:pStyle w:val="Poetry"/>
      </w:pPr>
      <w:r w:rsidRPr="007872F2">
        <w:t xml:space="preserve">If all the people should again assemble, </w:t>
      </w:r>
    </w:p>
    <w:p w14:paraId="1D2C09C8" w14:textId="77777777" w:rsidR="007872F2" w:rsidRDefault="000276C6" w:rsidP="007872F2">
      <w:pPr>
        <w:pStyle w:val="Poetry"/>
      </w:pPr>
      <w:r w:rsidRPr="007872F2">
        <w:t xml:space="preserve">who on Apulia’s fortune-ravaged soil </w:t>
      </w:r>
    </w:p>
    <w:p w14:paraId="6F0DAA5B" w14:textId="4F1CC12F" w:rsidR="000276C6" w:rsidRPr="007872F2" w:rsidRDefault="000276C6" w:rsidP="007872F2">
      <w:pPr>
        <w:pStyle w:val="Poetry"/>
      </w:pPr>
      <w:r w:rsidRPr="007872F2">
        <w:t>suffered of old from all the loss of blood</w:t>
      </w:r>
    </w:p>
    <w:p w14:paraId="7A4D482F" w14:textId="2FB2FA76" w:rsidR="000276C6" w:rsidRPr="007872F2" w:rsidRDefault="000276C6" w:rsidP="007872F2">
      <w:pPr>
        <w:pStyle w:val="Poetry"/>
      </w:pPr>
      <w:r w:rsidRPr="007872F2">
        <w:t>shed by the Trojans, and in that long war,</w:t>
      </w:r>
    </w:p>
    <w:p w14:paraId="1981E3B0" w14:textId="77777777" w:rsidR="007872F2" w:rsidRDefault="000276C6" w:rsidP="007872F2">
      <w:pPr>
        <w:pStyle w:val="Poetry"/>
      </w:pPr>
      <w:r w:rsidRPr="007872F2">
        <w:t xml:space="preserve">which with its spoil of rings made such high heaps, </w:t>
      </w:r>
    </w:p>
    <w:p w14:paraId="01D73F45" w14:textId="003F5A90" w:rsidR="000276C6" w:rsidRPr="007872F2" w:rsidRDefault="000276C6" w:rsidP="007872F2">
      <w:pPr>
        <w:pStyle w:val="Poetry"/>
      </w:pPr>
      <w:r w:rsidRPr="007872F2">
        <w:t>as Livy writes, who maketh no mistakes;</w:t>
      </w:r>
    </w:p>
    <w:p w14:paraId="0EDDD71A" w14:textId="77777777" w:rsidR="007872F2" w:rsidRDefault="000276C6" w:rsidP="007872F2">
      <w:pPr>
        <w:pStyle w:val="Poetry"/>
      </w:pPr>
      <w:r w:rsidRPr="007872F2">
        <w:t xml:space="preserve">with those who felt the painful force of blows </w:t>
      </w:r>
    </w:p>
    <w:p w14:paraId="39A2E7D9" w14:textId="27089236" w:rsidR="000276C6" w:rsidRPr="007872F2" w:rsidRDefault="000276C6" w:rsidP="007872F2">
      <w:pPr>
        <w:pStyle w:val="Poetry"/>
      </w:pPr>
      <w:r w:rsidRPr="007872F2">
        <w:t>received in waging war with Robert Guiscard,</w:t>
      </w:r>
    </w:p>
    <w:p w14:paraId="164C2034" w14:textId="0590210B" w:rsidR="000276C6" w:rsidRPr="007872F2" w:rsidRDefault="000276C6" w:rsidP="007872F2">
      <w:pPr>
        <w:pStyle w:val="Poetry"/>
      </w:pPr>
      <w:r w:rsidRPr="007872F2">
        <w:t>and those whose bones are still heaped up together</w:t>
      </w:r>
    </w:p>
    <w:p w14:paraId="017C3693" w14:textId="77777777" w:rsidR="000276C6" w:rsidRPr="007872F2" w:rsidRDefault="000276C6" w:rsidP="007872F2">
      <w:pPr>
        <w:pStyle w:val="Poetry"/>
      </w:pPr>
      <w:r w:rsidRPr="007872F2">
        <w:t>at Ceperano, where a faithless liar</w:t>
      </w:r>
    </w:p>
    <w:p w14:paraId="7825F9B3" w14:textId="77777777" w:rsidR="007872F2" w:rsidRDefault="000276C6" w:rsidP="007872F2">
      <w:pPr>
        <w:pStyle w:val="Poetry"/>
      </w:pPr>
      <w:r w:rsidRPr="007872F2">
        <w:t xml:space="preserve">was each Apulian, and near Tagliacozzo, </w:t>
      </w:r>
    </w:p>
    <w:p w14:paraId="1546440D" w14:textId="05506456" w:rsidR="000276C6" w:rsidRPr="007872F2" w:rsidRDefault="000276C6" w:rsidP="007872F2">
      <w:pPr>
        <w:pStyle w:val="Poetry"/>
      </w:pPr>
      <w:r w:rsidRPr="007872F2">
        <w:t>where old Alardo won, though all unarmed;</w:t>
      </w:r>
    </w:p>
    <w:p w14:paraId="43AD655D" w14:textId="77777777" w:rsidR="000276C6" w:rsidRPr="007872F2" w:rsidRDefault="000276C6" w:rsidP="007872F2">
      <w:pPr>
        <w:pStyle w:val="Poetry"/>
      </w:pPr>
      <w:r w:rsidRPr="007872F2">
        <w:lastRenderedPageBreak/>
        <w:t>and if, of these, one showed a limb pierced through,</w:t>
      </w:r>
    </w:p>
    <w:p w14:paraId="6E16806E" w14:textId="7796F97C" w:rsidR="000276C6" w:rsidRPr="007872F2" w:rsidRDefault="000276C6" w:rsidP="007872F2">
      <w:pPr>
        <w:pStyle w:val="Poetry"/>
      </w:pPr>
      <w:r w:rsidRPr="007872F2">
        <w:t>and one a limb lopped off, ’t would all be nothing,</w:t>
      </w:r>
    </w:p>
    <w:p w14:paraId="7049E3CF" w14:textId="75EE0C7E" w:rsidR="000276C6" w:rsidRDefault="000276C6" w:rsidP="007872F2">
      <w:pPr>
        <w:pStyle w:val="Poetry"/>
      </w:pPr>
      <w:r w:rsidRPr="007872F2">
        <w:t>compared with this ninth trench’s foul display.</w:t>
      </w:r>
    </w:p>
    <w:p w14:paraId="4862471E" w14:textId="77777777" w:rsidR="007872F2" w:rsidRPr="007872F2" w:rsidRDefault="007872F2" w:rsidP="007872F2">
      <w:pPr>
        <w:pStyle w:val="Poetry"/>
      </w:pPr>
    </w:p>
    <w:p w14:paraId="5FD01EB1" w14:textId="77777777" w:rsidR="007872F2" w:rsidRDefault="000276C6" w:rsidP="007872F2">
      <w:pPr>
        <w:pStyle w:val="Poetry"/>
      </w:pPr>
      <w:r w:rsidRPr="007872F2">
        <w:t xml:space="preserve">No cask, indeed, by loss of middle-board </w:t>
      </w:r>
    </w:p>
    <w:p w14:paraId="5DB5731C" w14:textId="7D4F21C9" w:rsidR="000276C6" w:rsidRPr="007872F2" w:rsidRDefault="000276C6" w:rsidP="007872F2">
      <w:pPr>
        <w:pStyle w:val="Poetry"/>
      </w:pPr>
      <w:r w:rsidRPr="007872F2">
        <w:t>or stave, is opened as was one I saw,</w:t>
      </w:r>
    </w:p>
    <w:p w14:paraId="150DDD34" w14:textId="77777777" w:rsidR="000276C6" w:rsidRPr="007872F2" w:rsidRDefault="000276C6" w:rsidP="007872F2">
      <w:pPr>
        <w:pStyle w:val="Poetry"/>
      </w:pPr>
      <w:r w:rsidRPr="007872F2">
        <w:t>split from the chin to where one breaketh wind;</w:t>
      </w:r>
    </w:p>
    <w:p w14:paraId="4FEBDA2C" w14:textId="271BA768" w:rsidR="000276C6" w:rsidRPr="007872F2" w:rsidRDefault="000276C6" w:rsidP="007872F2">
      <w:pPr>
        <w:pStyle w:val="Poetry"/>
      </w:pPr>
      <w:r w:rsidRPr="007872F2">
        <w:t>while down between his legs his entrails hung,</w:t>
      </w:r>
    </w:p>
    <w:p w14:paraId="62AC91AF" w14:textId="77777777" w:rsidR="007872F2" w:rsidRDefault="000276C6" w:rsidP="007872F2">
      <w:pPr>
        <w:pStyle w:val="Poetry"/>
      </w:pPr>
      <w:r w:rsidRPr="007872F2">
        <w:t xml:space="preserve">his pluck appeared, and that disgusting sack, </w:t>
      </w:r>
    </w:p>
    <w:p w14:paraId="261DB25D" w14:textId="115DDEFD" w:rsidR="000276C6" w:rsidRDefault="000276C6" w:rsidP="007872F2">
      <w:pPr>
        <w:pStyle w:val="Poetry"/>
      </w:pPr>
      <w:r w:rsidRPr="007872F2">
        <w:t>which maketh excrement of what is swallowed.</w:t>
      </w:r>
    </w:p>
    <w:p w14:paraId="59403F6A" w14:textId="77777777" w:rsidR="007872F2" w:rsidRPr="007872F2" w:rsidRDefault="007872F2" w:rsidP="007872F2">
      <w:pPr>
        <w:pStyle w:val="Poetry"/>
      </w:pPr>
    </w:p>
    <w:p w14:paraId="5C504E3C" w14:textId="77777777" w:rsidR="000276C6" w:rsidRPr="007872F2" w:rsidRDefault="000276C6" w:rsidP="007872F2">
      <w:pPr>
        <w:pStyle w:val="Poetry"/>
      </w:pPr>
      <w:r w:rsidRPr="007872F2">
        <w:t>While I on seeing him was all intent,</w:t>
      </w:r>
    </w:p>
    <w:p w14:paraId="0FD63355" w14:textId="77777777" w:rsidR="000276C6" w:rsidRPr="007872F2" w:rsidRDefault="000276C6" w:rsidP="007872F2">
      <w:pPr>
        <w:pStyle w:val="Poetry"/>
      </w:pPr>
      <w:r w:rsidRPr="007872F2">
        <w:t>he looked at me, and opening with his hands</w:t>
      </w:r>
    </w:p>
    <w:p w14:paraId="277C0E0F" w14:textId="48E049C9" w:rsidR="000276C6" w:rsidRPr="007872F2" w:rsidRDefault="000276C6" w:rsidP="007872F2">
      <w:pPr>
        <w:pStyle w:val="Poetry"/>
      </w:pPr>
      <w:r w:rsidRPr="007872F2">
        <w:t>his breast, he said: “See now how I am cloven!</w:t>
      </w:r>
    </w:p>
    <w:p w14:paraId="2275319E" w14:textId="77777777" w:rsidR="007872F2" w:rsidRDefault="000276C6" w:rsidP="007872F2">
      <w:pPr>
        <w:pStyle w:val="Poetry"/>
      </w:pPr>
      <w:r w:rsidRPr="007872F2">
        <w:t xml:space="preserve">Behold how torn apart Mahomet is! </w:t>
      </w:r>
    </w:p>
    <w:p w14:paraId="5D34288B" w14:textId="5F7B90F7" w:rsidR="000276C6" w:rsidRPr="007872F2" w:rsidRDefault="000276C6" w:rsidP="007872F2">
      <w:pPr>
        <w:pStyle w:val="Poetry"/>
      </w:pPr>
      <w:r w:rsidRPr="007872F2">
        <w:t>Ali in tears moves on ahead of me,</w:t>
      </w:r>
    </w:p>
    <w:p w14:paraId="0342749B" w14:textId="77777777" w:rsidR="007872F2" w:rsidRDefault="000276C6" w:rsidP="007872F2">
      <w:pPr>
        <w:pStyle w:val="Poetry"/>
      </w:pPr>
      <w:r w:rsidRPr="007872F2">
        <w:t xml:space="preserve">cloven in his face from forelock down to chin; </w:t>
      </w:r>
    </w:p>
    <w:p w14:paraId="35044732" w14:textId="04FD44BB" w:rsidR="000276C6" w:rsidRPr="007872F2" w:rsidRDefault="000276C6" w:rsidP="007872F2">
      <w:pPr>
        <w:pStyle w:val="Poetry"/>
      </w:pPr>
      <w:r w:rsidRPr="007872F2">
        <w:t>and all the others whom thou seest here</w:t>
      </w:r>
    </w:p>
    <w:p w14:paraId="002C15D2" w14:textId="221C911F" w:rsidR="000276C6" w:rsidRPr="007872F2" w:rsidRDefault="000276C6" w:rsidP="007872F2">
      <w:pPr>
        <w:pStyle w:val="Poetry"/>
      </w:pPr>
      <w:r w:rsidRPr="007872F2">
        <w:t>disseminators were, when still alive,</w:t>
      </w:r>
    </w:p>
    <w:p w14:paraId="364DC5CC" w14:textId="77777777" w:rsidR="000276C6" w:rsidRPr="007872F2" w:rsidRDefault="000276C6" w:rsidP="007872F2">
      <w:pPr>
        <w:pStyle w:val="Poetry"/>
      </w:pPr>
      <w:r w:rsidRPr="007872F2">
        <w:t>of strife and schism, and hence are cloven thus.</w:t>
      </w:r>
    </w:p>
    <w:p w14:paraId="155F4E8A" w14:textId="77777777" w:rsidR="007872F2" w:rsidRDefault="000276C6" w:rsidP="007872F2">
      <w:pPr>
        <w:pStyle w:val="Poetry"/>
      </w:pPr>
      <w:r w:rsidRPr="007872F2">
        <w:t xml:space="preserve">There is a devil here behind, who thus </w:t>
      </w:r>
    </w:p>
    <w:p w14:paraId="3FB5FD1F" w14:textId="77777777" w:rsidR="007872F2" w:rsidRDefault="000276C6" w:rsidP="007872F2">
      <w:pPr>
        <w:pStyle w:val="Poetry"/>
      </w:pPr>
      <w:r w:rsidRPr="007872F2">
        <w:t xml:space="preserve">fiercely adorns, and to the sword’s edge puts </w:t>
      </w:r>
    </w:p>
    <w:p w14:paraId="60A9F8E7" w14:textId="0454AE79" w:rsidR="000276C6" w:rsidRPr="007872F2" w:rsidRDefault="000276C6" w:rsidP="007872F2">
      <w:pPr>
        <w:pStyle w:val="Poetry"/>
      </w:pPr>
      <w:r w:rsidRPr="007872F2">
        <w:t>each member of this company anew,</w:t>
      </w:r>
    </w:p>
    <w:p w14:paraId="73BE9D51" w14:textId="78375609" w:rsidR="000276C6" w:rsidRPr="007872F2" w:rsidRDefault="000276C6" w:rsidP="007872F2">
      <w:pPr>
        <w:pStyle w:val="Poetry"/>
      </w:pPr>
      <w:r w:rsidRPr="007872F2">
        <w:t>when we have gone around the woeful road;</w:t>
      </w:r>
    </w:p>
    <w:p w14:paraId="72A61FBD" w14:textId="77777777" w:rsidR="000276C6" w:rsidRPr="007872F2" w:rsidRDefault="000276C6" w:rsidP="007872F2">
      <w:pPr>
        <w:pStyle w:val="Poetry"/>
      </w:pPr>
      <w:r w:rsidRPr="007872F2">
        <w:t>because, ere one return in front of him,</w:t>
      </w:r>
    </w:p>
    <w:p w14:paraId="797023A2" w14:textId="77777777" w:rsidR="007872F2" w:rsidRDefault="000276C6" w:rsidP="007872F2">
      <w:pPr>
        <w:pStyle w:val="Poetry"/>
      </w:pPr>
      <w:r w:rsidRPr="007872F2">
        <w:t xml:space="preserve">the wounds thus made have all been closed again. </w:t>
      </w:r>
    </w:p>
    <w:p w14:paraId="3F373A25" w14:textId="77777777" w:rsidR="007872F2" w:rsidRDefault="000276C6" w:rsidP="007872F2">
      <w:pPr>
        <w:pStyle w:val="Poetry"/>
      </w:pPr>
      <w:r w:rsidRPr="007872F2">
        <w:t xml:space="preserve">But who art thou, that musest on the crag, </w:t>
      </w:r>
    </w:p>
    <w:p w14:paraId="6A1C847A" w14:textId="5E13F8A8" w:rsidR="000276C6" w:rsidRPr="007872F2" w:rsidRDefault="000276C6" w:rsidP="007872F2">
      <w:pPr>
        <w:pStyle w:val="Poetry"/>
      </w:pPr>
      <w:r w:rsidRPr="007872F2">
        <w:t>perhaps to put off going to the torture</w:t>
      </w:r>
    </w:p>
    <w:p w14:paraId="63132F09" w14:textId="09D27613" w:rsidR="000276C6" w:rsidRDefault="000276C6" w:rsidP="007872F2">
      <w:pPr>
        <w:pStyle w:val="Poetry"/>
      </w:pPr>
      <w:r w:rsidRPr="007872F2">
        <w:t>adjudged thine accusation of thyself?”</w:t>
      </w:r>
    </w:p>
    <w:p w14:paraId="6A086F65" w14:textId="77777777" w:rsidR="007872F2" w:rsidRPr="007872F2" w:rsidRDefault="007872F2" w:rsidP="007872F2">
      <w:pPr>
        <w:pStyle w:val="Poetry"/>
      </w:pPr>
    </w:p>
    <w:p w14:paraId="6CC666B5" w14:textId="77777777" w:rsidR="007872F2" w:rsidRDefault="000276C6" w:rsidP="007872F2">
      <w:pPr>
        <w:pStyle w:val="Poetry"/>
      </w:pPr>
      <w:r w:rsidRPr="007872F2">
        <w:t xml:space="preserve">“Death hath not reached him yet,” replied my Teacher, </w:t>
      </w:r>
    </w:p>
    <w:p w14:paraId="720049A1" w14:textId="60A6743E" w:rsidR="000276C6" w:rsidRPr="007872F2" w:rsidRDefault="000276C6" w:rsidP="007872F2">
      <w:pPr>
        <w:pStyle w:val="Poetry"/>
      </w:pPr>
      <w:r w:rsidRPr="007872F2">
        <w:t>“nor to a torment is he led by guilt,</w:t>
      </w:r>
    </w:p>
    <w:p w14:paraId="10158BC5" w14:textId="77777777" w:rsidR="000276C6" w:rsidRPr="007872F2" w:rsidRDefault="000276C6" w:rsidP="007872F2">
      <w:pPr>
        <w:pStyle w:val="Poetry"/>
      </w:pPr>
      <w:r w:rsidRPr="007872F2">
        <w:t>but that complete experience may be giv’n him,</w:t>
      </w:r>
    </w:p>
    <w:p w14:paraId="259FB5CC" w14:textId="77777777" w:rsidR="000276C6" w:rsidRPr="007872F2" w:rsidRDefault="000276C6" w:rsidP="007872F2">
      <w:pPr>
        <w:pStyle w:val="Poetry"/>
      </w:pPr>
      <w:r w:rsidRPr="007872F2">
        <w:t>I, who am dead, must needs conduct him here</w:t>
      </w:r>
    </w:p>
    <w:p w14:paraId="7B0E138B" w14:textId="16FA0F69" w:rsidR="000276C6" w:rsidRPr="007872F2" w:rsidRDefault="000276C6" w:rsidP="007872F2">
      <w:pPr>
        <w:pStyle w:val="Poetry"/>
      </w:pPr>
      <w:r w:rsidRPr="007872F2">
        <w:t>from circle unto circle down through Hell;</w:t>
      </w:r>
    </w:p>
    <w:p w14:paraId="6610C3CA" w14:textId="122DEFF6" w:rsidR="000276C6" w:rsidRDefault="000276C6" w:rsidP="007872F2">
      <w:pPr>
        <w:pStyle w:val="Poetry"/>
      </w:pPr>
      <w:r w:rsidRPr="007872F2">
        <w:lastRenderedPageBreak/>
        <w:t>and this is true, as that I speak to thee.”</w:t>
      </w:r>
    </w:p>
    <w:p w14:paraId="075B686B" w14:textId="77777777" w:rsidR="007872F2" w:rsidRPr="007872F2" w:rsidRDefault="007872F2" w:rsidP="007872F2">
      <w:pPr>
        <w:pStyle w:val="Poetry"/>
      </w:pPr>
    </w:p>
    <w:p w14:paraId="123BA4CD" w14:textId="77777777" w:rsidR="007872F2" w:rsidRDefault="000276C6" w:rsidP="007872F2">
      <w:pPr>
        <w:pStyle w:val="Poetry"/>
      </w:pPr>
      <w:r w:rsidRPr="007872F2">
        <w:t xml:space="preserve">On hearing him, more were there than a hundred </w:t>
      </w:r>
    </w:p>
    <w:p w14:paraId="2C3405CF" w14:textId="58C17F40" w:rsidR="000276C6" w:rsidRPr="007872F2" w:rsidRDefault="000276C6" w:rsidP="007872F2">
      <w:pPr>
        <w:pStyle w:val="Poetry"/>
      </w:pPr>
      <w:r w:rsidRPr="007872F2">
        <w:t>who stopped there in the ditch to look at me,</w:t>
      </w:r>
    </w:p>
    <w:p w14:paraId="62CF9F7A" w14:textId="152E0B31" w:rsidR="000276C6" w:rsidRDefault="000276C6" w:rsidP="007872F2">
      <w:pPr>
        <w:pStyle w:val="Poetry"/>
      </w:pPr>
      <w:r w:rsidRPr="007872F2">
        <w:t>and who through their surprise forgot their pain.</w:t>
      </w:r>
    </w:p>
    <w:p w14:paraId="22700B8D" w14:textId="77777777" w:rsidR="007872F2" w:rsidRPr="007872F2" w:rsidRDefault="007872F2" w:rsidP="007872F2">
      <w:pPr>
        <w:pStyle w:val="Poetry"/>
      </w:pPr>
    </w:p>
    <w:p w14:paraId="5225FDE3" w14:textId="0EFB3A70" w:rsidR="000276C6" w:rsidRPr="007872F2" w:rsidRDefault="000276C6" w:rsidP="007872F2">
      <w:pPr>
        <w:pStyle w:val="Poetry"/>
      </w:pPr>
      <w:r w:rsidRPr="007872F2">
        <w:t>“To Fra Dolcino do thou therefore say,</w:t>
      </w:r>
    </w:p>
    <w:p w14:paraId="58B0EE04" w14:textId="77777777" w:rsidR="007872F2" w:rsidRDefault="000276C6" w:rsidP="007872F2">
      <w:pPr>
        <w:pStyle w:val="Poetry"/>
      </w:pPr>
      <w:r w:rsidRPr="007872F2">
        <w:t xml:space="preserve">thou that, perhaps, wilt shortly see the sun, </w:t>
      </w:r>
    </w:p>
    <w:p w14:paraId="1689BCE4" w14:textId="56FD9102" w:rsidR="000276C6" w:rsidRPr="007872F2" w:rsidRDefault="000276C6" w:rsidP="007872F2">
      <w:pPr>
        <w:pStyle w:val="Poetry"/>
      </w:pPr>
      <w:r w:rsidRPr="007872F2">
        <w:t>if soon he would not hither follow me,</w:t>
      </w:r>
    </w:p>
    <w:p w14:paraId="4223BA20" w14:textId="77777777" w:rsidR="007872F2" w:rsidRDefault="000276C6" w:rsidP="007872F2">
      <w:pPr>
        <w:pStyle w:val="Poetry"/>
      </w:pPr>
      <w:r w:rsidRPr="007872F2">
        <w:t xml:space="preserve">to arm him so with food, lest stress of snow </w:t>
      </w:r>
    </w:p>
    <w:p w14:paraId="3D203EFC" w14:textId="16A7E5B3" w:rsidR="000276C6" w:rsidRPr="007872F2" w:rsidRDefault="000276C6" w:rsidP="007872F2">
      <w:pPr>
        <w:pStyle w:val="Poetry"/>
      </w:pPr>
      <w:r w:rsidRPr="007872F2">
        <w:t>should give the Novarese a victory,</w:t>
      </w:r>
    </w:p>
    <w:p w14:paraId="191D2051" w14:textId="2EEF77EE" w:rsidR="000276C6" w:rsidRDefault="000276C6" w:rsidP="007872F2">
      <w:pPr>
        <w:pStyle w:val="Poetry"/>
      </w:pPr>
      <w:r w:rsidRPr="007872F2">
        <w:t>which else would not be easily obtained.”</w:t>
      </w:r>
    </w:p>
    <w:p w14:paraId="33D8B928" w14:textId="77777777" w:rsidR="007872F2" w:rsidRPr="007872F2" w:rsidRDefault="007872F2" w:rsidP="007872F2">
      <w:pPr>
        <w:pStyle w:val="Poetry"/>
      </w:pPr>
    </w:p>
    <w:p w14:paraId="7923AE4B" w14:textId="77777777" w:rsidR="007872F2" w:rsidRDefault="000276C6" w:rsidP="007872F2">
      <w:pPr>
        <w:pStyle w:val="Poetry"/>
      </w:pPr>
      <w:r w:rsidRPr="007872F2">
        <w:t xml:space="preserve">When one foot he had raised to go away, </w:t>
      </w:r>
    </w:p>
    <w:p w14:paraId="74D3DE81" w14:textId="77777777" w:rsidR="007872F2" w:rsidRDefault="000276C6" w:rsidP="007872F2">
      <w:pPr>
        <w:pStyle w:val="Poetry"/>
      </w:pPr>
      <w:r w:rsidRPr="007872F2">
        <w:t xml:space="preserve">Mahomet said these words to me; which done, </w:t>
      </w:r>
    </w:p>
    <w:p w14:paraId="0D6D83F1" w14:textId="7F0BFF09" w:rsidR="000276C6" w:rsidRDefault="000276C6" w:rsidP="007872F2">
      <w:pPr>
        <w:pStyle w:val="Poetry"/>
      </w:pPr>
      <w:r w:rsidRPr="007872F2">
        <w:t>upon the ground he stretched it to depart.</w:t>
      </w:r>
    </w:p>
    <w:p w14:paraId="0A43E5FF" w14:textId="77777777" w:rsidR="007872F2" w:rsidRPr="007872F2" w:rsidRDefault="007872F2" w:rsidP="007872F2">
      <w:pPr>
        <w:pStyle w:val="Poetry"/>
      </w:pPr>
    </w:p>
    <w:p w14:paraId="3D6B7716" w14:textId="77777777" w:rsidR="000276C6" w:rsidRPr="007872F2" w:rsidRDefault="000276C6" w:rsidP="007872F2">
      <w:pPr>
        <w:pStyle w:val="Poetry"/>
      </w:pPr>
      <w:r w:rsidRPr="007872F2">
        <w:t>Another then, who had his neck pierced through,</w:t>
      </w:r>
    </w:p>
    <w:p w14:paraId="1B3BB47F" w14:textId="7B531F05" w:rsidR="000276C6" w:rsidRPr="007872F2" w:rsidRDefault="000276C6" w:rsidP="007872F2">
      <w:pPr>
        <w:pStyle w:val="Poetry"/>
      </w:pPr>
      <w:r w:rsidRPr="007872F2">
        <w:t>his nose cut off as far as ’neath his brows,</w:t>
      </w:r>
    </w:p>
    <w:p w14:paraId="4DBDFC76" w14:textId="77777777" w:rsidR="007872F2" w:rsidRDefault="000276C6" w:rsidP="007872F2">
      <w:pPr>
        <w:pStyle w:val="Poetry"/>
      </w:pPr>
      <w:r w:rsidRPr="007872F2">
        <w:t xml:space="preserve">and who had one ear only, having stopped </w:t>
      </w:r>
    </w:p>
    <w:p w14:paraId="5C882694" w14:textId="3EDA09FD" w:rsidR="000276C6" w:rsidRPr="007872F2" w:rsidRDefault="000276C6" w:rsidP="007872F2">
      <w:pPr>
        <w:pStyle w:val="Poetry"/>
      </w:pPr>
      <w:r w:rsidRPr="007872F2">
        <w:t>to gaze in wonder with the others there,</w:t>
      </w:r>
    </w:p>
    <w:p w14:paraId="4EA3558E" w14:textId="77777777" w:rsidR="007872F2" w:rsidRDefault="000276C6" w:rsidP="007872F2">
      <w:pPr>
        <w:pStyle w:val="Poetry"/>
      </w:pPr>
      <w:r w:rsidRPr="007872F2">
        <w:t xml:space="preserve">opened, before the rest, his throat, whose neck </w:t>
      </w:r>
    </w:p>
    <w:p w14:paraId="6E3CEFAD" w14:textId="6B160618" w:rsidR="000276C6" w:rsidRDefault="000276C6" w:rsidP="007872F2">
      <w:pPr>
        <w:pStyle w:val="Poetry"/>
      </w:pPr>
      <w:r w:rsidRPr="007872F2">
        <w:t>vermilion was on every side, and said:</w:t>
      </w:r>
    </w:p>
    <w:p w14:paraId="46F4BAEF" w14:textId="77777777" w:rsidR="007872F2" w:rsidRPr="007872F2" w:rsidRDefault="007872F2" w:rsidP="007872F2">
      <w:pPr>
        <w:pStyle w:val="Poetry"/>
      </w:pPr>
    </w:p>
    <w:p w14:paraId="32C3BFFA" w14:textId="5775C7A8" w:rsidR="000276C6" w:rsidRPr="007872F2" w:rsidRDefault="000276C6" w:rsidP="007872F2">
      <w:pPr>
        <w:pStyle w:val="Poetry"/>
      </w:pPr>
      <w:r w:rsidRPr="007872F2">
        <w:t>“O thou that by thy guilt art not condemned,</w:t>
      </w:r>
    </w:p>
    <w:p w14:paraId="372C73D4" w14:textId="77777777" w:rsidR="007872F2" w:rsidRDefault="000276C6" w:rsidP="007872F2">
      <w:pPr>
        <w:pStyle w:val="Poetry"/>
      </w:pPr>
      <w:r w:rsidRPr="007872F2">
        <w:t xml:space="preserve">and whom up in the Latin land I’ve seen, </w:t>
      </w:r>
    </w:p>
    <w:p w14:paraId="08AFFF3A" w14:textId="77777777" w:rsidR="007872F2" w:rsidRDefault="000276C6" w:rsidP="007872F2">
      <w:pPr>
        <w:pStyle w:val="Poetry"/>
      </w:pPr>
      <w:r w:rsidRPr="007872F2">
        <w:t xml:space="preserve">unless too great resemblance play me false, </w:t>
      </w:r>
    </w:p>
    <w:p w14:paraId="1AA8A4AD" w14:textId="3F645F7C" w:rsidR="000276C6" w:rsidRPr="007872F2" w:rsidRDefault="000276C6" w:rsidP="007872F2">
      <w:pPr>
        <w:pStyle w:val="Poetry"/>
      </w:pPr>
      <w:r w:rsidRPr="007872F2">
        <w:t>call Pier da Medicina to thy mind,</w:t>
      </w:r>
    </w:p>
    <w:p w14:paraId="52C245EE" w14:textId="77777777" w:rsidR="000276C6" w:rsidRPr="007872F2" w:rsidRDefault="000276C6" w:rsidP="007872F2">
      <w:pPr>
        <w:pStyle w:val="Poetry"/>
      </w:pPr>
      <w:r w:rsidRPr="007872F2">
        <w:t>if e’er thou see again the lovely plain,</w:t>
      </w:r>
    </w:p>
    <w:p w14:paraId="0201A770" w14:textId="43BF1120" w:rsidR="000276C6" w:rsidRPr="007872F2" w:rsidRDefault="000276C6" w:rsidP="007872F2">
      <w:pPr>
        <w:pStyle w:val="Poetry"/>
      </w:pPr>
      <w:r w:rsidRPr="007872F2">
        <w:t>which from Vercelli slopes to Marcabò.</w:t>
      </w:r>
    </w:p>
    <w:p w14:paraId="00461D82" w14:textId="77777777" w:rsidR="007872F2" w:rsidRDefault="000276C6" w:rsidP="007872F2">
      <w:pPr>
        <w:pStyle w:val="Poetry"/>
      </w:pPr>
      <w:r w:rsidRPr="007872F2">
        <w:t xml:space="preserve">And make it known to Fano’s two best men, </w:t>
      </w:r>
    </w:p>
    <w:p w14:paraId="14811D5A" w14:textId="1400DDB5" w:rsidR="000276C6" w:rsidRPr="007872F2" w:rsidRDefault="000276C6" w:rsidP="007872F2">
      <w:pPr>
        <w:pStyle w:val="Poetry"/>
      </w:pPr>
      <w:r w:rsidRPr="007872F2">
        <w:t>to Messer Guido and Angiolello, too,</w:t>
      </w:r>
    </w:p>
    <w:p w14:paraId="384FB8E0" w14:textId="77777777" w:rsidR="000276C6" w:rsidRPr="007872F2" w:rsidRDefault="000276C6" w:rsidP="007872F2">
      <w:pPr>
        <w:pStyle w:val="Poetry"/>
      </w:pPr>
      <w:r w:rsidRPr="007872F2">
        <w:t>that they, unless foreseeing be in vain</w:t>
      </w:r>
    </w:p>
    <w:p w14:paraId="6574362D" w14:textId="77777777" w:rsidR="000276C6" w:rsidRPr="007872F2" w:rsidRDefault="000276C6" w:rsidP="007872F2">
      <w:pPr>
        <w:pStyle w:val="Poetry"/>
      </w:pPr>
      <w:r w:rsidRPr="007872F2">
        <w:t>down here, will from their vessel be cast forth,</w:t>
      </w:r>
    </w:p>
    <w:p w14:paraId="364F3D28" w14:textId="5E4C4296" w:rsidR="000276C6" w:rsidRPr="007872F2" w:rsidRDefault="000276C6" w:rsidP="007872F2">
      <w:pPr>
        <w:pStyle w:val="Poetry"/>
      </w:pPr>
      <w:r w:rsidRPr="007872F2">
        <w:t>and drowned in sacks near La Cattòlica,</w:t>
      </w:r>
    </w:p>
    <w:p w14:paraId="49B3480B" w14:textId="77777777" w:rsidR="007872F2" w:rsidRDefault="000276C6" w:rsidP="007872F2">
      <w:pPr>
        <w:pStyle w:val="Poetry"/>
      </w:pPr>
      <w:r w:rsidRPr="007872F2">
        <w:lastRenderedPageBreak/>
        <w:t xml:space="preserve">through a disloyal tyrant’s treachery. </w:t>
      </w:r>
    </w:p>
    <w:p w14:paraId="18E9F516" w14:textId="2EA34C4F" w:rsidR="000276C6" w:rsidRPr="007872F2" w:rsidRDefault="000276C6" w:rsidP="007872F2">
      <w:pPr>
        <w:pStyle w:val="Poetry"/>
      </w:pPr>
      <w:r w:rsidRPr="007872F2">
        <w:t>Between the isles Majolica and Cyprus</w:t>
      </w:r>
    </w:p>
    <w:p w14:paraId="0792B5CA" w14:textId="77777777" w:rsidR="007872F2" w:rsidRDefault="000276C6" w:rsidP="007872F2">
      <w:pPr>
        <w:pStyle w:val="Poetry"/>
      </w:pPr>
      <w:r w:rsidRPr="007872F2">
        <w:t xml:space="preserve">Neptune ne’er saw so great a crime committed </w:t>
      </w:r>
    </w:p>
    <w:p w14:paraId="626C0064" w14:textId="7DDFA390" w:rsidR="000276C6" w:rsidRPr="007872F2" w:rsidRDefault="000276C6" w:rsidP="007872F2">
      <w:pPr>
        <w:pStyle w:val="Poetry"/>
      </w:pPr>
      <w:r w:rsidRPr="007872F2">
        <w:t>by pirates, nay, nor by the Argolic folk.</w:t>
      </w:r>
    </w:p>
    <w:p w14:paraId="6457ED65" w14:textId="4AA9E444" w:rsidR="000276C6" w:rsidRPr="007872F2" w:rsidRDefault="000276C6" w:rsidP="007872F2">
      <w:pPr>
        <w:pStyle w:val="Poetry"/>
      </w:pPr>
      <w:r w:rsidRPr="007872F2">
        <w:t>That traitor who sees only with one eye,</w:t>
      </w:r>
    </w:p>
    <w:p w14:paraId="08385AB6" w14:textId="77777777" w:rsidR="007872F2" w:rsidRDefault="000276C6" w:rsidP="007872F2">
      <w:pPr>
        <w:pStyle w:val="Poetry"/>
      </w:pPr>
      <w:r w:rsidRPr="007872F2">
        <w:t xml:space="preserve">and holds the town, from seeing which, one now </w:t>
      </w:r>
    </w:p>
    <w:p w14:paraId="1C3B1934" w14:textId="72A6E8A8" w:rsidR="000276C6" w:rsidRPr="007872F2" w:rsidRDefault="000276C6" w:rsidP="007872F2">
      <w:pPr>
        <w:pStyle w:val="Poetry"/>
      </w:pPr>
      <w:r w:rsidRPr="007872F2">
        <w:t>is with me here, who fain would fasting be,</w:t>
      </w:r>
    </w:p>
    <w:p w14:paraId="1F1E5790" w14:textId="77777777" w:rsidR="007872F2" w:rsidRDefault="000276C6" w:rsidP="007872F2">
      <w:pPr>
        <w:pStyle w:val="Poetry"/>
      </w:pPr>
      <w:r w:rsidRPr="007872F2">
        <w:t xml:space="preserve">will to a conference have them come with him; </w:t>
      </w:r>
    </w:p>
    <w:p w14:paraId="2242ADBE" w14:textId="74FCBE52" w:rsidR="000276C6" w:rsidRPr="007872F2" w:rsidRDefault="000276C6" w:rsidP="007872F2">
      <w:pPr>
        <w:pStyle w:val="Poetry"/>
      </w:pPr>
      <w:r w:rsidRPr="007872F2">
        <w:t>he’ll then so act, that ’gainst Focara’s wind</w:t>
      </w:r>
    </w:p>
    <w:p w14:paraId="7310214B" w14:textId="2677C756" w:rsidR="000276C6" w:rsidRDefault="000276C6" w:rsidP="007872F2">
      <w:pPr>
        <w:pStyle w:val="Poetry"/>
      </w:pPr>
      <w:r w:rsidRPr="007872F2">
        <w:t>they’ll stand in need of neither vow nor prayer.”</w:t>
      </w:r>
    </w:p>
    <w:p w14:paraId="5C26F0B4" w14:textId="77777777" w:rsidR="007872F2" w:rsidRPr="007872F2" w:rsidRDefault="007872F2" w:rsidP="007872F2">
      <w:pPr>
        <w:pStyle w:val="Poetry"/>
      </w:pPr>
    </w:p>
    <w:p w14:paraId="4CDA4131" w14:textId="77777777" w:rsidR="000276C6" w:rsidRPr="007872F2" w:rsidRDefault="000276C6" w:rsidP="007872F2">
      <w:pPr>
        <w:pStyle w:val="Poetry"/>
      </w:pPr>
      <w:r w:rsidRPr="007872F2">
        <w:t>And I to him: “Point out and show to me,</w:t>
      </w:r>
    </w:p>
    <w:p w14:paraId="0C4B587B" w14:textId="77777777" w:rsidR="007872F2" w:rsidRDefault="000276C6" w:rsidP="007872F2">
      <w:pPr>
        <w:pStyle w:val="Poetry"/>
      </w:pPr>
      <w:r w:rsidRPr="007872F2">
        <w:t xml:space="preserve">if news of thee thou’dst have me bear above, </w:t>
      </w:r>
    </w:p>
    <w:p w14:paraId="6C03D3E2" w14:textId="5CED07A6" w:rsidR="000276C6" w:rsidRPr="007872F2" w:rsidRDefault="000276C6" w:rsidP="007872F2">
      <w:pPr>
        <w:pStyle w:val="Poetry"/>
      </w:pPr>
      <w:r w:rsidRPr="007872F2">
        <w:t>which is the one who had the bitter sight.”</w:t>
      </w:r>
    </w:p>
    <w:p w14:paraId="69E47232" w14:textId="77777777" w:rsidR="000276C6" w:rsidRPr="007872F2" w:rsidRDefault="000276C6" w:rsidP="007872F2">
      <w:pPr>
        <w:pStyle w:val="Poetry"/>
      </w:pPr>
      <w:r w:rsidRPr="007872F2">
        <w:t>Thereat he laid his hand upon the jaw</w:t>
      </w:r>
    </w:p>
    <w:p w14:paraId="7BFDD3FC" w14:textId="6E1251A2" w:rsidR="000276C6" w:rsidRPr="007872F2" w:rsidRDefault="000276C6" w:rsidP="007872F2">
      <w:pPr>
        <w:pStyle w:val="Poetry"/>
      </w:pPr>
      <w:r w:rsidRPr="007872F2">
        <w:t>of one of his companions, oped his mouth,</w:t>
      </w:r>
    </w:p>
    <w:p w14:paraId="61079DBC" w14:textId="77777777" w:rsidR="007872F2" w:rsidRDefault="000276C6" w:rsidP="007872F2">
      <w:pPr>
        <w:pStyle w:val="Poetry"/>
      </w:pPr>
      <w:r w:rsidRPr="007872F2">
        <w:t xml:space="preserve">and cried: “This is the one, for he speaks not; </w:t>
      </w:r>
    </w:p>
    <w:p w14:paraId="0061A7A9" w14:textId="77777777" w:rsidR="007872F2" w:rsidRDefault="000276C6" w:rsidP="007872F2">
      <w:pPr>
        <w:pStyle w:val="Poetry"/>
      </w:pPr>
      <w:r w:rsidRPr="007872F2">
        <w:t xml:space="preserve">when exiled, he removed all doubt in Caesar, </w:t>
      </w:r>
    </w:p>
    <w:p w14:paraId="182D6878" w14:textId="77777777" w:rsidR="007872F2" w:rsidRDefault="000276C6" w:rsidP="007872F2">
      <w:pPr>
        <w:pStyle w:val="Poetry"/>
      </w:pPr>
      <w:r w:rsidRPr="007872F2">
        <w:t xml:space="preserve">by saying that a man, when once prepared, </w:t>
      </w:r>
    </w:p>
    <w:p w14:paraId="53BA52FF" w14:textId="210D7460" w:rsidR="000276C6" w:rsidRDefault="000276C6" w:rsidP="007872F2">
      <w:pPr>
        <w:pStyle w:val="Poetry"/>
      </w:pPr>
      <w:r w:rsidRPr="007872F2">
        <w:t>ne’er brooked delay but to his detriment.”</w:t>
      </w:r>
    </w:p>
    <w:p w14:paraId="1C3643DF" w14:textId="77777777" w:rsidR="007872F2" w:rsidRPr="007872F2" w:rsidRDefault="007872F2" w:rsidP="007872F2">
      <w:pPr>
        <w:pStyle w:val="Poetry"/>
      </w:pPr>
    </w:p>
    <w:p w14:paraId="2E0EE292" w14:textId="2C1F000A" w:rsidR="000276C6" w:rsidRPr="007872F2" w:rsidRDefault="000276C6" w:rsidP="007872F2">
      <w:pPr>
        <w:pStyle w:val="Poetry"/>
      </w:pPr>
      <w:r w:rsidRPr="007872F2">
        <w:t>Oh, how dismayed that Curio seemed to me,</w:t>
      </w:r>
    </w:p>
    <w:p w14:paraId="14952EA7" w14:textId="77777777" w:rsidR="007872F2" w:rsidRDefault="000276C6" w:rsidP="007872F2">
      <w:pPr>
        <w:pStyle w:val="Poetry"/>
      </w:pPr>
      <w:r w:rsidRPr="007872F2">
        <w:t xml:space="preserve">who from his throat now had his tongue cut out, </w:t>
      </w:r>
    </w:p>
    <w:p w14:paraId="0C16BE07" w14:textId="3A2B8606" w:rsidR="000276C6" w:rsidRDefault="000276C6" w:rsidP="007872F2">
      <w:pPr>
        <w:pStyle w:val="Poetry"/>
      </w:pPr>
      <w:r w:rsidRPr="007872F2">
        <w:t>yet once had been so daring in his speech!</w:t>
      </w:r>
    </w:p>
    <w:p w14:paraId="32C1675A" w14:textId="77777777" w:rsidR="007872F2" w:rsidRPr="007872F2" w:rsidRDefault="007872F2" w:rsidP="007872F2">
      <w:pPr>
        <w:pStyle w:val="Poetry"/>
      </w:pPr>
    </w:p>
    <w:p w14:paraId="562DCF88" w14:textId="77777777" w:rsidR="007872F2" w:rsidRDefault="000276C6" w:rsidP="007872F2">
      <w:pPr>
        <w:pStyle w:val="Poetry"/>
      </w:pPr>
      <w:r w:rsidRPr="007872F2">
        <w:t xml:space="preserve">Then one, from whom both hands had been lopped off, </w:t>
      </w:r>
    </w:p>
    <w:p w14:paraId="5F84D4DA" w14:textId="40A6B300" w:rsidR="000276C6" w:rsidRPr="007872F2" w:rsidRDefault="000276C6" w:rsidP="007872F2">
      <w:pPr>
        <w:pStyle w:val="Poetry"/>
      </w:pPr>
      <w:r w:rsidRPr="007872F2">
        <w:t>raising his maimed arms through the gloomy air,</w:t>
      </w:r>
    </w:p>
    <w:p w14:paraId="05E6A5E3" w14:textId="247D08FD" w:rsidR="000276C6" w:rsidRPr="007872F2" w:rsidRDefault="000276C6" w:rsidP="007872F2">
      <w:pPr>
        <w:pStyle w:val="Poetry"/>
      </w:pPr>
      <w:r w:rsidRPr="007872F2">
        <w:t>so that his blood befouled his face, cried out:</w:t>
      </w:r>
    </w:p>
    <w:p w14:paraId="7C769E26" w14:textId="77777777" w:rsidR="000276C6" w:rsidRPr="007872F2" w:rsidRDefault="000276C6" w:rsidP="007872F2">
      <w:pPr>
        <w:pStyle w:val="Poetry"/>
      </w:pPr>
      <w:r w:rsidRPr="007872F2">
        <w:t>“Mosca will thou remember, too, who said,</w:t>
      </w:r>
    </w:p>
    <w:p w14:paraId="70F6498F" w14:textId="77777777" w:rsidR="007872F2" w:rsidRDefault="000276C6" w:rsidP="007872F2">
      <w:pPr>
        <w:pStyle w:val="Poetry"/>
      </w:pPr>
      <w:r w:rsidRPr="007872F2">
        <w:t xml:space="preserve">alas! ‘What’s done is done!’ a speech which proved </w:t>
      </w:r>
    </w:p>
    <w:p w14:paraId="6D9E09D8" w14:textId="6BCEA0A8" w:rsidR="000276C6" w:rsidRPr="007872F2" w:rsidRDefault="000276C6" w:rsidP="007872F2">
      <w:pPr>
        <w:pStyle w:val="Poetry"/>
      </w:pPr>
      <w:r w:rsidRPr="007872F2">
        <w:t>the seed of evil for the Tuscan race.”</w:t>
      </w:r>
    </w:p>
    <w:p w14:paraId="62EC8EFD" w14:textId="77777777" w:rsidR="000276C6" w:rsidRPr="007872F2" w:rsidRDefault="000276C6" w:rsidP="007872F2">
      <w:pPr>
        <w:pStyle w:val="Poetry"/>
      </w:pPr>
      <w:r w:rsidRPr="007872F2">
        <w:t>“And death” I thereto added, “to thy tribe!”</w:t>
      </w:r>
    </w:p>
    <w:p w14:paraId="283672ED" w14:textId="081251E7" w:rsidR="000276C6" w:rsidRPr="007872F2" w:rsidRDefault="000276C6" w:rsidP="007872F2">
      <w:pPr>
        <w:pStyle w:val="Poetry"/>
      </w:pPr>
      <w:r w:rsidRPr="007872F2">
        <w:t>Then he, as woe on woe he heaped, went off,</w:t>
      </w:r>
    </w:p>
    <w:p w14:paraId="4BE3C0F8" w14:textId="41DCB614" w:rsidR="000276C6" w:rsidRDefault="000276C6" w:rsidP="007872F2">
      <w:pPr>
        <w:pStyle w:val="Poetry"/>
      </w:pPr>
      <w:r w:rsidRPr="007872F2">
        <w:t>as one would whom his grief had made insane.</w:t>
      </w:r>
    </w:p>
    <w:p w14:paraId="4B41E8B8" w14:textId="77777777" w:rsidR="007872F2" w:rsidRPr="007872F2" w:rsidRDefault="007872F2" w:rsidP="007872F2">
      <w:pPr>
        <w:pStyle w:val="Poetry"/>
      </w:pPr>
    </w:p>
    <w:p w14:paraId="4F641511" w14:textId="77777777" w:rsidR="007872F2" w:rsidRDefault="000276C6" w:rsidP="007872F2">
      <w:pPr>
        <w:pStyle w:val="Poetry"/>
      </w:pPr>
      <w:r w:rsidRPr="007872F2">
        <w:lastRenderedPageBreak/>
        <w:t xml:space="preserve">But I remained to look upon the throng, </w:t>
      </w:r>
    </w:p>
    <w:p w14:paraId="1BD961E5" w14:textId="77777777" w:rsidR="007872F2" w:rsidRDefault="000276C6" w:rsidP="007872F2">
      <w:pPr>
        <w:pStyle w:val="Poetry"/>
      </w:pPr>
      <w:r w:rsidRPr="007872F2">
        <w:t xml:space="preserve">and such a thing I saw as I should be </w:t>
      </w:r>
    </w:p>
    <w:p w14:paraId="7B6EBFE2" w14:textId="4D890032" w:rsidR="000276C6" w:rsidRPr="007872F2" w:rsidRDefault="000276C6" w:rsidP="007872F2">
      <w:pPr>
        <w:pStyle w:val="Poetry"/>
      </w:pPr>
      <w:r w:rsidRPr="007872F2">
        <w:t>afraid to tell of without further proof;</w:t>
      </w:r>
    </w:p>
    <w:p w14:paraId="62C4407A" w14:textId="52BF7B17" w:rsidR="000276C6" w:rsidRPr="007872F2" w:rsidRDefault="000276C6" w:rsidP="007872F2">
      <w:pPr>
        <w:pStyle w:val="Poetry"/>
      </w:pPr>
      <w:r w:rsidRPr="007872F2">
        <w:t>if it were not that conscience reassures me,</w:t>
      </w:r>
    </w:p>
    <w:p w14:paraId="1DEA806F" w14:textId="77777777" w:rsidR="000276C6" w:rsidRPr="007872F2" w:rsidRDefault="000276C6" w:rsidP="007872F2">
      <w:pPr>
        <w:pStyle w:val="Poetry"/>
      </w:pPr>
      <w:r w:rsidRPr="007872F2">
        <w:t>the good companion which, beneath the breastplate</w:t>
      </w:r>
    </w:p>
    <w:p w14:paraId="4DB6F3F1" w14:textId="77777777" w:rsidR="007872F2" w:rsidRDefault="000276C6" w:rsidP="007872F2">
      <w:pPr>
        <w:pStyle w:val="Poetry"/>
      </w:pPr>
      <w:r w:rsidRPr="007872F2">
        <w:t xml:space="preserve">of conscious purity, emboldens man. </w:t>
      </w:r>
    </w:p>
    <w:p w14:paraId="01A0D240" w14:textId="63A1B559" w:rsidR="000276C6" w:rsidRPr="007872F2" w:rsidRDefault="000276C6" w:rsidP="007872F2">
      <w:pPr>
        <w:pStyle w:val="Poetry"/>
      </w:pPr>
      <w:r w:rsidRPr="007872F2">
        <w:t>I really saw, and still I seem to see it,</w:t>
      </w:r>
    </w:p>
    <w:p w14:paraId="11AE872B" w14:textId="77777777" w:rsidR="000276C6" w:rsidRPr="007872F2" w:rsidRDefault="000276C6" w:rsidP="007872F2">
      <w:pPr>
        <w:pStyle w:val="Poetry"/>
      </w:pPr>
      <w:r w:rsidRPr="007872F2">
        <w:t>a trunk without a head, which moved along,</w:t>
      </w:r>
    </w:p>
    <w:p w14:paraId="6F842CA6" w14:textId="7E7CC803" w:rsidR="000276C6" w:rsidRPr="007872F2" w:rsidRDefault="000276C6" w:rsidP="007872F2">
      <w:pPr>
        <w:pStyle w:val="Poetry"/>
      </w:pPr>
      <w:r w:rsidRPr="007872F2">
        <w:t>as moved the others of the mournful herd;</w:t>
      </w:r>
    </w:p>
    <w:p w14:paraId="1318BBBE" w14:textId="77777777" w:rsidR="007872F2" w:rsidRDefault="000276C6" w:rsidP="007872F2">
      <w:pPr>
        <w:pStyle w:val="Poetry"/>
      </w:pPr>
      <w:r w:rsidRPr="007872F2">
        <w:t xml:space="preserve">and by the hair it held the severed head, </w:t>
      </w:r>
    </w:p>
    <w:p w14:paraId="5A61B751" w14:textId="77777777" w:rsidR="007872F2" w:rsidRDefault="000276C6" w:rsidP="007872F2">
      <w:pPr>
        <w:pStyle w:val="Poetry"/>
      </w:pPr>
      <w:r w:rsidRPr="007872F2">
        <w:t xml:space="preserve">which, hanging like a lantern from its hand, </w:t>
      </w:r>
    </w:p>
    <w:p w14:paraId="3CB1D234" w14:textId="36E716C8" w:rsidR="000276C6" w:rsidRPr="007872F2" w:rsidRDefault="000276C6" w:rsidP="007872F2">
      <w:pPr>
        <w:pStyle w:val="Poetry"/>
      </w:pPr>
      <w:r w:rsidRPr="007872F2">
        <w:t>was saying as it gazed at us: “O me!”</w:t>
      </w:r>
    </w:p>
    <w:p w14:paraId="0CD9FAB9" w14:textId="77777777" w:rsidR="000276C6" w:rsidRPr="007872F2" w:rsidRDefault="000276C6" w:rsidP="007872F2">
      <w:pPr>
        <w:pStyle w:val="Poetry"/>
      </w:pPr>
      <w:r w:rsidRPr="007872F2">
        <w:t>With his own self he made himself a lamp,</w:t>
      </w:r>
    </w:p>
    <w:p w14:paraId="217438EA" w14:textId="495AD345" w:rsidR="000276C6" w:rsidRPr="007872F2" w:rsidRDefault="000276C6" w:rsidP="007872F2">
      <w:pPr>
        <w:pStyle w:val="Poetry"/>
      </w:pPr>
      <w:r w:rsidRPr="007872F2">
        <w:t>and two in one they were, and one in two;</w:t>
      </w:r>
    </w:p>
    <w:p w14:paraId="02B83B35" w14:textId="3C67D7E8" w:rsidR="000276C6" w:rsidRDefault="000276C6" w:rsidP="007872F2">
      <w:pPr>
        <w:pStyle w:val="Poetry"/>
      </w:pPr>
      <w:r w:rsidRPr="007872F2">
        <w:t>how this can be, He knows who so ordains.</w:t>
      </w:r>
    </w:p>
    <w:p w14:paraId="76D2B0F3" w14:textId="77777777" w:rsidR="007872F2" w:rsidRPr="007872F2" w:rsidRDefault="007872F2" w:rsidP="007872F2">
      <w:pPr>
        <w:pStyle w:val="Poetry"/>
      </w:pPr>
    </w:p>
    <w:p w14:paraId="70C41DB1" w14:textId="77777777" w:rsidR="000276C6" w:rsidRPr="007872F2" w:rsidRDefault="000276C6" w:rsidP="007872F2">
      <w:pPr>
        <w:pStyle w:val="Poetry"/>
      </w:pPr>
      <w:r w:rsidRPr="007872F2">
        <w:t>When at the bridge’s very foot he was,</w:t>
      </w:r>
    </w:p>
    <w:p w14:paraId="7919B334" w14:textId="77777777" w:rsidR="007872F2" w:rsidRDefault="000276C6" w:rsidP="007872F2">
      <w:pPr>
        <w:pStyle w:val="Poetry"/>
      </w:pPr>
      <w:r w:rsidRPr="007872F2">
        <w:t xml:space="preserve">he raised his arm above him, head and all, </w:t>
      </w:r>
    </w:p>
    <w:p w14:paraId="2EB40D69" w14:textId="0BDB5A09" w:rsidR="000276C6" w:rsidRPr="007872F2" w:rsidRDefault="000276C6" w:rsidP="007872F2">
      <w:pPr>
        <w:pStyle w:val="Poetry"/>
      </w:pPr>
      <w:r w:rsidRPr="007872F2">
        <w:t>that he might thus bring near to us his words,</w:t>
      </w:r>
    </w:p>
    <w:p w14:paraId="4C733429" w14:textId="7CB652CD" w:rsidR="000276C6" w:rsidRPr="007872F2" w:rsidRDefault="000276C6" w:rsidP="007872F2">
      <w:pPr>
        <w:pStyle w:val="Poetry"/>
      </w:pPr>
      <w:r w:rsidRPr="007872F2">
        <w:t>which were: “Now see my baneful punishment,</w:t>
      </w:r>
    </w:p>
    <w:p w14:paraId="2D114F80" w14:textId="77777777" w:rsidR="007872F2" w:rsidRDefault="000276C6" w:rsidP="007872F2">
      <w:pPr>
        <w:pStyle w:val="Poetry"/>
      </w:pPr>
      <w:r w:rsidRPr="007872F2">
        <w:t xml:space="preserve">thou that, though breathing, go’st to see the dead! </w:t>
      </w:r>
    </w:p>
    <w:p w14:paraId="7AA4D984" w14:textId="7993903C" w:rsidR="000276C6" w:rsidRPr="007872F2" w:rsidRDefault="000276C6" w:rsidP="007872F2">
      <w:pPr>
        <w:pStyle w:val="Poetry"/>
      </w:pPr>
      <w:r w:rsidRPr="007872F2">
        <w:t>See whether any be as great as this!</w:t>
      </w:r>
    </w:p>
    <w:p w14:paraId="4E83F08F" w14:textId="77777777" w:rsidR="007872F2" w:rsidRDefault="000276C6" w:rsidP="007872F2">
      <w:pPr>
        <w:pStyle w:val="Poetry"/>
      </w:pPr>
      <w:r w:rsidRPr="007872F2">
        <w:t xml:space="preserve">And that thou with thee mayst bear news of me, </w:t>
      </w:r>
    </w:p>
    <w:p w14:paraId="213987E1" w14:textId="0C23A52A" w:rsidR="000276C6" w:rsidRPr="007872F2" w:rsidRDefault="000276C6" w:rsidP="007872F2">
      <w:pPr>
        <w:pStyle w:val="Poetry"/>
      </w:pPr>
      <w:r w:rsidRPr="007872F2">
        <w:t>know that Bertran de Born I am, the man</w:t>
      </w:r>
    </w:p>
    <w:p w14:paraId="371E7E02" w14:textId="0DE8EC3F" w:rsidR="000276C6" w:rsidRPr="007872F2" w:rsidRDefault="000276C6" w:rsidP="007872F2">
      <w:pPr>
        <w:pStyle w:val="Poetry"/>
      </w:pPr>
      <w:r w:rsidRPr="007872F2">
        <w:t>who gave the youthful king the ill support.</w:t>
      </w:r>
    </w:p>
    <w:p w14:paraId="3014330C" w14:textId="77777777" w:rsidR="007872F2" w:rsidRDefault="000276C6" w:rsidP="007872F2">
      <w:pPr>
        <w:pStyle w:val="Poetry"/>
      </w:pPr>
      <w:r w:rsidRPr="007872F2">
        <w:t xml:space="preserve">Of sire and son I mutual rebels made; </w:t>
      </w:r>
    </w:p>
    <w:p w14:paraId="27D4E034" w14:textId="3BBBD62C" w:rsidR="000276C6" w:rsidRPr="007872F2" w:rsidRDefault="000276C6" w:rsidP="007872F2">
      <w:pPr>
        <w:pStyle w:val="Poetry"/>
      </w:pPr>
      <w:r w:rsidRPr="007872F2">
        <w:t>Ahithophel by Absalom and David,</w:t>
      </w:r>
    </w:p>
    <w:p w14:paraId="503DA9D7" w14:textId="77777777" w:rsidR="007872F2" w:rsidRDefault="000276C6" w:rsidP="007872F2">
      <w:pPr>
        <w:pStyle w:val="Poetry"/>
      </w:pPr>
      <w:r w:rsidRPr="007872F2">
        <w:t xml:space="preserve">with his malicious goadings, did no more. </w:t>
      </w:r>
    </w:p>
    <w:p w14:paraId="2CA9FDB0" w14:textId="11F71DC4" w:rsidR="000276C6" w:rsidRPr="007872F2" w:rsidRDefault="000276C6" w:rsidP="007872F2">
      <w:pPr>
        <w:pStyle w:val="Poetry"/>
      </w:pPr>
      <w:r w:rsidRPr="007872F2">
        <w:t>Because I severed those who thus were joined,</w:t>
      </w:r>
    </w:p>
    <w:p w14:paraId="107617C4" w14:textId="6DC26A7D" w:rsidR="000276C6" w:rsidRPr="007872F2" w:rsidRDefault="000276C6" w:rsidP="007872F2">
      <w:pPr>
        <w:pStyle w:val="Poetry"/>
      </w:pPr>
      <w:r w:rsidRPr="007872F2">
        <w:t>I bear my brain around with me, alas!</w:t>
      </w:r>
    </w:p>
    <w:p w14:paraId="780C7981" w14:textId="77777777" w:rsidR="007872F2" w:rsidRDefault="000276C6" w:rsidP="007872F2">
      <w:pPr>
        <w:pStyle w:val="Poetry"/>
      </w:pPr>
      <w:r w:rsidRPr="007872F2">
        <w:t xml:space="preserve">severed from its foundation in this trunk; </w:t>
      </w:r>
    </w:p>
    <w:p w14:paraId="1D7A70FA" w14:textId="567C4268" w:rsidR="000276C6" w:rsidRPr="007872F2" w:rsidRDefault="000276C6" w:rsidP="007872F2">
      <w:pPr>
        <w:pStyle w:val="Poetry"/>
      </w:pPr>
      <w:r w:rsidRPr="007872F2">
        <w:t>retaliation thus is seen in me.”</w:t>
      </w:r>
    </w:p>
    <w:p w14:paraId="7D4CF830" w14:textId="77777777" w:rsidR="000276C6" w:rsidRDefault="000276C6" w:rsidP="000276C6">
      <w:pPr>
        <w:pStyle w:val="BodyText"/>
        <w:spacing w:before="7"/>
        <w:rPr>
          <w:sz w:val="12"/>
        </w:rPr>
      </w:pPr>
    </w:p>
    <w:p w14:paraId="0CDA53AF" w14:textId="77777777" w:rsidR="000276C6" w:rsidRPr="007872F2" w:rsidRDefault="000276C6" w:rsidP="007872F2">
      <w:pPr>
        <w:pStyle w:val="Heading3"/>
      </w:pPr>
      <w:r w:rsidRPr="007872F2">
        <w:t>Inferno XXIX</w:t>
      </w:r>
    </w:p>
    <w:p w14:paraId="2EC918FF" w14:textId="77777777" w:rsidR="000276C6" w:rsidRPr="007872F2" w:rsidRDefault="000276C6" w:rsidP="007872F2">
      <w:pPr>
        <w:pStyle w:val="Heading4"/>
      </w:pPr>
      <w:r w:rsidRPr="007872F2">
        <w:t>The Eighth Circle. Fraud</w:t>
      </w:r>
    </w:p>
    <w:p w14:paraId="73D0BFDB" w14:textId="77777777" w:rsidR="000276C6" w:rsidRPr="007872F2" w:rsidRDefault="000276C6" w:rsidP="007872F2">
      <w:pPr>
        <w:pStyle w:val="Bodynoindent"/>
        <w:jc w:val="left"/>
        <w:rPr>
          <w:i/>
          <w:iCs/>
        </w:rPr>
      </w:pPr>
      <w:r w:rsidRPr="007872F2">
        <w:rPr>
          <w:i/>
          <w:iCs/>
        </w:rPr>
        <w:lastRenderedPageBreak/>
        <w:t>The Tenth Trench. Falsifiers of Metals</w:t>
      </w:r>
    </w:p>
    <w:p w14:paraId="7C7E8EAE" w14:textId="77777777" w:rsidR="007872F2" w:rsidRDefault="000276C6" w:rsidP="007872F2">
      <w:pPr>
        <w:pStyle w:val="Poetry"/>
      </w:pPr>
      <w:r w:rsidRPr="007872F2">
        <w:t xml:space="preserve">The many people and unheard-of wounds </w:t>
      </w:r>
    </w:p>
    <w:p w14:paraId="6614B0AA" w14:textId="77777777" w:rsidR="007872F2" w:rsidRDefault="000276C6" w:rsidP="007872F2">
      <w:pPr>
        <w:pStyle w:val="Poetry"/>
      </w:pPr>
      <w:r w:rsidRPr="007872F2">
        <w:t xml:space="preserve">had caused my eyes to be so drunk with tears, </w:t>
      </w:r>
    </w:p>
    <w:p w14:paraId="65732C09" w14:textId="77777777" w:rsidR="007872F2" w:rsidRDefault="000276C6" w:rsidP="007872F2">
      <w:pPr>
        <w:pStyle w:val="Poetry"/>
      </w:pPr>
      <w:r w:rsidRPr="007872F2">
        <w:t xml:space="preserve">that fain they were to linger there and weep; </w:t>
      </w:r>
    </w:p>
    <w:p w14:paraId="2A5D30DE" w14:textId="42CA4984" w:rsidR="000276C6" w:rsidRPr="007872F2" w:rsidRDefault="000276C6" w:rsidP="007872F2">
      <w:pPr>
        <w:pStyle w:val="Poetry"/>
      </w:pPr>
      <w:r w:rsidRPr="007872F2">
        <w:t>but Virgil said: “At what art gazing still?</w:t>
      </w:r>
    </w:p>
    <w:p w14:paraId="54287550" w14:textId="1097D59C" w:rsidR="000276C6" w:rsidRPr="007872F2" w:rsidRDefault="000276C6" w:rsidP="007872F2">
      <w:pPr>
        <w:pStyle w:val="Poetry"/>
      </w:pPr>
      <w:r w:rsidRPr="007872F2">
        <w:t>Why is it that thine eyes still rest down there</w:t>
      </w:r>
    </w:p>
    <w:p w14:paraId="2F294E89" w14:textId="77777777" w:rsidR="000276C6" w:rsidRPr="007872F2" w:rsidRDefault="000276C6" w:rsidP="007872F2">
      <w:pPr>
        <w:pStyle w:val="Poetry"/>
      </w:pPr>
      <w:r w:rsidRPr="007872F2">
        <w:t>among the wretched mutilated shades?</w:t>
      </w:r>
    </w:p>
    <w:p w14:paraId="5ECD8B42" w14:textId="77777777" w:rsidR="007872F2" w:rsidRDefault="000276C6" w:rsidP="007872F2">
      <w:pPr>
        <w:pStyle w:val="Poetry"/>
      </w:pPr>
      <w:r w:rsidRPr="007872F2">
        <w:t xml:space="preserve">Thou didst not thus when in the other trenches; </w:t>
      </w:r>
    </w:p>
    <w:p w14:paraId="36BA4CE2" w14:textId="77777777" w:rsidR="007872F2" w:rsidRDefault="000276C6" w:rsidP="007872F2">
      <w:pPr>
        <w:pStyle w:val="Poetry"/>
      </w:pPr>
      <w:r w:rsidRPr="007872F2">
        <w:t xml:space="preserve">consider, then, if thou propose to count them, </w:t>
      </w:r>
    </w:p>
    <w:p w14:paraId="5EB6BAC1" w14:textId="0E643E64" w:rsidR="000276C6" w:rsidRPr="007872F2" w:rsidRDefault="000276C6" w:rsidP="007872F2">
      <w:pPr>
        <w:pStyle w:val="Poetry"/>
      </w:pPr>
      <w:r w:rsidRPr="007872F2">
        <w:t>that this trench circles two-and-twenty miles,</w:t>
      </w:r>
    </w:p>
    <w:p w14:paraId="232767EA" w14:textId="5A73B713" w:rsidR="000276C6" w:rsidRPr="007872F2" w:rsidRDefault="000276C6" w:rsidP="007872F2">
      <w:pPr>
        <w:pStyle w:val="Poetry"/>
      </w:pPr>
      <w:r w:rsidRPr="007872F2">
        <w:t>and that the moon is now beneath our feet;</w:t>
      </w:r>
    </w:p>
    <w:p w14:paraId="424F8BE6" w14:textId="77777777" w:rsidR="007872F2" w:rsidRDefault="000276C6" w:rsidP="007872F2">
      <w:pPr>
        <w:pStyle w:val="Poetry"/>
      </w:pPr>
      <w:r w:rsidRPr="007872F2">
        <w:t xml:space="preserve">short is the time allowed us still, and more </w:t>
      </w:r>
    </w:p>
    <w:p w14:paraId="39CA41C4" w14:textId="00B6D8F1" w:rsidR="000276C6" w:rsidRDefault="000276C6" w:rsidP="007872F2">
      <w:pPr>
        <w:pStyle w:val="Poetry"/>
      </w:pPr>
      <w:r w:rsidRPr="007872F2">
        <w:t>there is to see, than what thou seest here.”</w:t>
      </w:r>
    </w:p>
    <w:p w14:paraId="01AD35A0" w14:textId="77777777" w:rsidR="007872F2" w:rsidRPr="007872F2" w:rsidRDefault="007872F2" w:rsidP="007872F2">
      <w:pPr>
        <w:pStyle w:val="Poetry"/>
      </w:pPr>
    </w:p>
    <w:p w14:paraId="1F49DA2A" w14:textId="77777777" w:rsidR="000276C6" w:rsidRPr="007872F2" w:rsidRDefault="000276C6" w:rsidP="007872F2">
      <w:pPr>
        <w:pStyle w:val="Poetry"/>
      </w:pPr>
      <w:r w:rsidRPr="007872F2">
        <w:t>“If thou hadst heeded” I thereat replied,</w:t>
      </w:r>
    </w:p>
    <w:p w14:paraId="6F434E8D" w14:textId="77777777" w:rsidR="000276C6" w:rsidRPr="007872F2" w:rsidRDefault="000276C6" w:rsidP="007872F2">
      <w:pPr>
        <w:pStyle w:val="Poetry"/>
      </w:pPr>
      <w:r w:rsidRPr="007872F2">
        <w:t>“the reason for my gazing there, thou wouldst,</w:t>
      </w:r>
    </w:p>
    <w:p w14:paraId="04297A80" w14:textId="6A9F2F91" w:rsidR="000276C6" w:rsidRDefault="000276C6" w:rsidP="007872F2">
      <w:pPr>
        <w:pStyle w:val="Poetry"/>
      </w:pPr>
      <w:r w:rsidRPr="007872F2">
        <w:t>perhaps, have granted me a longer stay.”</w:t>
      </w:r>
    </w:p>
    <w:p w14:paraId="77F0BD64" w14:textId="77777777" w:rsidR="007872F2" w:rsidRPr="007872F2" w:rsidRDefault="007872F2" w:rsidP="007872F2">
      <w:pPr>
        <w:pStyle w:val="Poetry"/>
      </w:pPr>
    </w:p>
    <w:p w14:paraId="05414FBE" w14:textId="77777777" w:rsidR="007872F2" w:rsidRDefault="000276C6" w:rsidP="007872F2">
      <w:pPr>
        <w:pStyle w:val="Poetry"/>
      </w:pPr>
      <w:r w:rsidRPr="007872F2">
        <w:t xml:space="preserve">Meantime my Leader on his way was going, </w:t>
      </w:r>
    </w:p>
    <w:p w14:paraId="464D3CF8" w14:textId="699E9EDC" w:rsidR="000276C6" w:rsidRPr="007872F2" w:rsidRDefault="000276C6" w:rsidP="007872F2">
      <w:pPr>
        <w:pStyle w:val="Poetry"/>
      </w:pPr>
      <w:r w:rsidRPr="007872F2">
        <w:t>and I behind him moving, as I made</w:t>
      </w:r>
    </w:p>
    <w:p w14:paraId="5DB5A8FD" w14:textId="77777777" w:rsidR="007872F2" w:rsidRDefault="000276C6" w:rsidP="007872F2">
      <w:pPr>
        <w:pStyle w:val="Poetry"/>
      </w:pPr>
      <w:r w:rsidRPr="007872F2">
        <w:t xml:space="preserve">my answer, adding: “In that hollow place, </w:t>
      </w:r>
    </w:p>
    <w:p w14:paraId="1C28BFFA" w14:textId="359CDC21" w:rsidR="000276C6" w:rsidRPr="007872F2" w:rsidRDefault="000276C6" w:rsidP="007872F2">
      <w:pPr>
        <w:pStyle w:val="Poetry"/>
      </w:pPr>
      <w:r w:rsidRPr="007872F2">
        <w:t>whereon I kept mine eyes so steadily,</w:t>
      </w:r>
    </w:p>
    <w:p w14:paraId="6259910A" w14:textId="090D6A99" w:rsidR="000276C6" w:rsidRPr="007872F2" w:rsidRDefault="000276C6" w:rsidP="007872F2">
      <w:pPr>
        <w:pStyle w:val="Poetry"/>
      </w:pPr>
      <w:r w:rsidRPr="007872F2">
        <w:t>I think a spirit sprung from mine own blood</w:t>
      </w:r>
    </w:p>
    <w:p w14:paraId="211E27D1" w14:textId="77777777" w:rsidR="000276C6" w:rsidRPr="007872F2" w:rsidRDefault="000276C6" w:rsidP="007872F2">
      <w:pPr>
        <w:pStyle w:val="Poetry"/>
      </w:pPr>
      <w:r w:rsidRPr="007872F2">
        <w:t>bewails the fault so dearly paid for there.”</w:t>
      </w:r>
    </w:p>
    <w:p w14:paraId="2E344E32" w14:textId="77777777" w:rsidR="000276C6" w:rsidRDefault="000276C6" w:rsidP="000276C6">
      <w:pPr>
        <w:pStyle w:val="BodyText"/>
      </w:pPr>
    </w:p>
    <w:p w14:paraId="589714CB" w14:textId="77777777" w:rsidR="007872F2" w:rsidRDefault="000276C6" w:rsidP="007872F2">
      <w:pPr>
        <w:pStyle w:val="Poetry"/>
      </w:pPr>
      <w:r w:rsidRPr="007872F2">
        <w:t xml:space="preserve">Thereat my Teacher said: “Let not thy thoughts </w:t>
      </w:r>
    </w:p>
    <w:p w14:paraId="27A8A5B0" w14:textId="62BF1BB7" w:rsidR="000276C6" w:rsidRPr="007872F2" w:rsidRDefault="000276C6" w:rsidP="007872F2">
      <w:pPr>
        <w:pStyle w:val="Poetry"/>
      </w:pPr>
      <w:r w:rsidRPr="007872F2">
        <w:t>hereafter break on him; heed other things,</w:t>
      </w:r>
    </w:p>
    <w:p w14:paraId="0BE91C65" w14:textId="77777777" w:rsidR="000276C6" w:rsidRPr="007872F2" w:rsidRDefault="000276C6" w:rsidP="007872F2">
      <w:pPr>
        <w:pStyle w:val="Poetry"/>
      </w:pPr>
      <w:r w:rsidRPr="007872F2">
        <w:t>and there let him remain; for at the foot</w:t>
      </w:r>
    </w:p>
    <w:p w14:paraId="08F2FECD" w14:textId="6D4884C8" w:rsidR="000276C6" w:rsidRPr="007872F2" w:rsidRDefault="000276C6" w:rsidP="007872F2">
      <w:pPr>
        <w:pStyle w:val="Poetry"/>
      </w:pPr>
      <w:r w:rsidRPr="007872F2">
        <w:t>of that small bridge I saw him point thee out,</w:t>
      </w:r>
    </w:p>
    <w:p w14:paraId="29D5F585" w14:textId="77777777" w:rsidR="007872F2" w:rsidRDefault="000276C6" w:rsidP="007872F2">
      <w:pPr>
        <w:pStyle w:val="Poetry"/>
      </w:pPr>
      <w:r w:rsidRPr="007872F2">
        <w:t xml:space="preserve">and with his finger fiercely threaten thee; </w:t>
      </w:r>
    </w:p>
    <w:p w14:paraId="6D25A31C" w14:textId="121AD123" w:rsidR="000276C6" w:rsidRPr="007872F2" w:rsidRDefault="000276C6" w:rsidP="007872F2">
      <w:pPr>
        <w:pStyle w:val="Poetry"/>
      </w:pPr>
      <w:r w:rsidRPr="007872F2">
        <w:t>Geri del Bello I then heard him called.</w:t>
      </w:r>
    </w:p>
    <w:p w14:paraId="57EF628E" w14:textId="77777777" w:rsidR="000276C6" w:rsidRPr="007872F2" w:rsidRDefault="000276C6" w:rsidP="007872F2">
      <w:pPr>
        <w:pStyle w:val="Poetry"/>
      </w:pPr>
      <w:r w:rsidRPr="007872F2">
        <w:t>So wholly wast thou then intent on him</w:t>
      </w:r>
    </w:p>
    <w:p w14:paraId="15A4C552" w14:textId="77777777" w:rsidR="000276C6" w:rsidRPr="007872F2" w:rsidRDefault="000276C6" w:rsidP="007872F2">
      <w:pPr>
        <w:pStyle w:val="Poetry"/>
      </w:pPr>
      <w:r w:rsidRPr="007872F2">
        <w:t>who formerly possessed Hautefort, that thou,</w:t>
      </w:r>
    </w:p>
    <w:p w14:paraId="6D328532" w14:textId="2296F0D0" w:rsidR="000276C6" w:rsidRDefault="000276C6" w:rsidP="007872F2">
      <w:pPr>
        <w:pStyle w:val="Poetry"/>
      </w:pPr>
      <w:r w:rsidRPr="007872F2">
        <w:t>till he departed, didst not look beyond.”</w:t>
      </w:r>
    </w:p>
    <w:p w14:paraId="13A1333B" w14:textId="77777777" w:rsidR="007872F2" w:rsidRPr="007872F2" w:rsidRDefault="007872F2" w:rsidP="007872F2">
      <w:pPr>
        <w:pStyle w:val="Poetry"/>
      </w:pPr>
    </w:p>
    <w:p w14:paraId="20B386EB" w14:textId="77777777" w:rsidR="007872F2" w:rsidRDefault="000276C6" w:rsidP="007872F2">
      <w:pPr>
        <w:pStyle w:val="Poetry"/>
      </w:pPr>
      <w:r w:rsidRPr="007872F2">
        <w:t xml:space="preserve">“Leader,” said I, “his death by violence, </w:t>
      </w:r>
    </w:p>
    <w:p w14:paraId="462CC806" w14:textId="2A3725D8" w:rsidR="000276C6" w:rsidRPr="007872F2" w:rsidRDefault="000276C6" w:rsidP="007872F2">
      <w:pPr>
        <w:pStyle w:val="Poetry"/>
      </w:pPr>
      <w:r w:rsidRPr="007872F2">
        <w:t>which is not yet avenged for him by any</w:t>
      </w:r>
    </w:p>
    <w:p w14:paraId="675DC115" w14:textId="77777777" w:rsidR="007872F2" w:rsidRDefault="000276C6" w:rsidP="007872F2">
      <w:pPr>
        <w:pStyle w:val="Poetry"/>
      </w:pPr>
      <w:r w:rsidRPr="007872F2">
        <w:t xml:space="preserve">who shared the shame, made him indignant; that, </w:t>
      </w:r>
    </w:p>
    <w:p w14:paraId="3F026792" w14:textId="731E2AD2" w:rsidR="000276C6" w:rsidRPr="007872F2" w:rsidRDefault="000276C6" w:rsidP="007872F2">
      <w:pPr>
        <w:pStyle w:val="Poetry"/>
      </w:pPr>
      <w:r w:rsidRPr="007872F2">
        <w:t>as I believe, was why he went away</w:t>
      </w:r>
    </w:p>
    <w:p w14:paraId="5A4C1A43" w14:textId="43104BCC" w:rsidR="000276C6" w:rsidRPr="007872F2" w:rsidRDefault="000276C6" w:rsidP="007872F2">
      <w:pPr>
        <w:pStyle w:val="Poetry"/>
      </w:pPr>
      <w:r w:rsidRPr="007872F2">
        <w:t>without addressing me; he thus has caused me</w:t>
      </w:r>
    </w:p>
    <w:p w14:paraId="34986E75" w14:textId="77777777" w:rsidR="000276C6" w:rsidRPr="007872F2" w:rsidRDefault="000276C6" w:rsidP="007872F2">
      <w:pPr>
        <w:pStyle w:val="Poetry"/>
      </w:pPr>
      <w:r w:rsidRPr="007872F2">
        <w:t>to pity him the more.” We thus conversed</w:t>
      </w:r>
    </w:p>
    <w:p w14:paraId="0D81FACB" w14:textId="77777777" w:rsidR="007872F2" w:rsidRDefault="000276C6" w:rsidP="007872F2">
      <w:pPr>
        <w:pStyle w:val="Poetry"/>
      </w:pPr>
      <w:r w:rsidRPr="007872F2">
        <w:t xml:space="preserve">till we had reached the first place on the crag, </w:t>
      </w:r>
    </w:p>
    <w:p w14:paraId="76A58D20" w14:textId="77777777" w:rsidR="007872F2" w:rsidRDefault="000276C6" w:rsidP="007872F2">
      <w:pPr>
        <w:pStyle w:val="Poetry"/>
      </w:pPr>
      <w:r w:rsidRPr="007872F2">
        <w:t xml:space="preserve">whence, had there been more light, the next ravine </w:t>
      </w:r>
    </w:p>
    <w:p w14:paraId="56D24A7B" w14:textId="482408CC" w:rsidR="000276C6" w:rsidRDefault="000276C6" w:rsidP="007872F2">
      <w:pPr>
        <w:pStyle w:val="Poetry"/>
      </w:pPr>
      <w:r w:rsidRPr="007872F2">
        <w:t>had to its very bottom been revealed.</w:t>
      </w:r>
    </w:p>
    <w:p w14:paraId="297263D6" w14:textId="77777777" w:rsidR="007872F2" w:rsidRPr="007872F2" w:rsidRDefault="007872F2" w:rsidP="007872F2">
      <w:pPr>
        <w:pStyle w:val="Poetry"/>
      </w:pPr>
    </w:p>
    <w:p w14:paraId="5C803191" w14:textId="477A2255" w:rsidR="000276C6" w:rsidRPr="007872F2" w:rsidRDefault="000276C6" w:rsidP="007872F2">
      <w:pPr>
        <w:pStyle w:val="Poetry"/>
      </w:pPr>
      <w:r w:rsidRPr="007872F2">
        <w:t>When we o’er Malebolgë’s final cloister</w:t>
      </w:r>
    </w:p>
    <w:p w14:paraId="3CFA5C32" w14:textId="77777777" w:rsidR="000276C6" w:rsidRPr="007872F2" w:rsidRDefault="000276C6" w:rsidP="007872F2">
      <w:pPr>
        <w:pStyle w:val="Poetry"/>
      </w:pPr>
      <w:r w:rsidRPr="007872F2">
        <w:t>were situated so, that its lay-brethren</w:t>
      </w:r>
    </w:p>
    <w:p w14:paraId="68B38922" w14:textId="77777777" w:rsidR="007872F2" w:rsidRDefault="000276C6" w:rsidP="007872F2">
      <w:pPr>
        <w:pStyle w:val="Poetry"/>
      </w:pPr>
      <w:r w:rsidRPr="007872F2">
        <w:t xml:space="preserve">could be perceived by us, uncouth laments, </w:t>
      </w:r>
    </w:p>
    <w:p w14:paraId="6BAFBFCE" w14:textId="3383F750" w:rsidR="000276C6" w:rsidRPr="007872F2" w:rsidRDefault="000276C6" w:rsidP="007872F2">
      <w:pPr>
        <w:pStyle w:val="Poetry"/>
      </w:pPr>
      <w:r w:rsidRPr="007872F2">
        <w:t>which had their arrow-heads with pity barbed,</w:t>
      </w:r>
    </w:p>
    <w:p w14:paraId="505E3347" w14:textId="77777777" w:rsidR="000276C6" w:rsidRPr="007872F2" w:rsidRDefault="000276C6" w:rsidP="007872F2">
      <w:pPr>
        <w:pStyle w:val="Poetry"/>
      </w:pPr>
      <w:r w:rsidRPr="007872F2">
        <w:t>so pierced me through and through, that with my</w:t>
      </w:r>
    </w:p>
    <w:p w14:paraId="48E204EE" w14:textId="3F2FE563" w:rsidR="000276C6" w:rsidRPr="007872F2" w:rsidRDefault="000276C6" w:rsidP="007872F2">
      <w:pPr>
        <w:pStyle w:val="Poetry"/>
      </w:pPr>
      <w:r w:rsidRPr="007872F2">
        <w:t>hands I closed mine ears. Such pain as there would be,</w:t>
      </w:r>
    </w:p>
    <w:p w14:paraId="660517CE" w14:textId="77777777" w:rsidR="007872F2" w:rsidRDefault="000276C6" w:rsidP="007872F2">
      <w:pPr>
        <w:pStyle w:val="Poetry"/>
      </w:pPr>
      <w:r w:rsidRPr="007872F2">
        <w:t xml:space="preserve">if from the hospitals of Val di Chiana, </w:t>
      </w:r>
    </w:p>
    <w:p w14:paraId="7F076659" w14:textId="77777777" w:rsidR="007872F2" w:rsidRDefault="000276C6" w:rsidP="007872F2">
      <w:pPr>
        <w:pStyle w:val="Poetry"/>
      </w:pPr>
      <w:r w:rsidRPr="007872F2">
        <w:t xml:space="preserve">Maremma and Sardinia, from July </w:t>
      </w:r>
    </w:p>
    <w:p w14:paraId="2A2926CB" w14:textId="77777777" w:rsidR="007872F2" w:rsidRDefault="000276C6" w:rsidP="007872F2">
      <w:pPr>
        <w:pStyle w:val="Poetry"/>
      </w:pPr>
      <w:r w:rsidRPr="007872F2">
        <w:t xml:space="preserve">until September, all diseases came </w:t>
      </w:r>
    </w:p>
    <w:p w14:paraId="21E40C02" w14:textId="59EE686E" w:rsidR="000276C6" w:rsidRPr="007872F2" w:rsidRDefault="000276C6" w:rsidP="007872F2">
      <w:pPr>
        <w:pStyle w:val="Poetry"/>
      </w:pPr>
      <w:r w:rsidRPr="007872F2">
        <w:t>together in one ditch; such was it here;</w:t>
      </w:r>
    </w:p>
    <w:p w14:paraId="44AD71A2" w14:textId="7FFF90EF" w:rsidR="000276C6" w:rsidRPr="007872F2" w:rsidRDefault="000276C6" w:rsidP="007872F2">
      <w:pPr>
        <w:pStyle w:val="Poetry"/>
      </w:pPr>
      <w:r w:rsidRPr="007872F2">
        <w:t>and out of it there came a stench, like that</w:t>
      </w:r>
    </w:p>
    <w:p w14:paraId="4CED2393" w14:textId="0A681258" w:rsidR="000276C6" w:rsidRDefault="000276C6" w:rsidP="007872F2">
      <w:pPr>
        <w:pStyle w:val="Poetry"/>
      </w:pPr>
      <w:r w:rsidRPr="007872F2">
        <w:t>which out of rotting limbs is wont to come.</w:t>
      </w:r>
    </w:p>
    <w:p w14:paraId="559474A3" w14:textId="77777777" w:rsidR="007872F2" w:rsidRPr="007872F2" w:rsidRDefault="007872F2" w:rsidP="007872F2">
      <w:pPr>
        <w:pStyle w:val="Poetry"/>
      </w:pPr>
    </w:p>
    <w:p w14:paraId="58A15AE2" w14:textId="77777777" w:rsidR="007872F2" w:rsidRDefault="000276C6" w:rsidP="007872F2">
      <w:pPr>
        <w:pStyle w:val="Poetry"/>
      </w:pPr>
      <w:r w:rsidRPr="007872F2">
        <w:t xml:space="preserve">Adown the last bank of the lengthy crag </w:t>
      </w:r>
    </w:p>
    <w:p w14:paraId="407AA26F" w14:textId="3B4B73AC" w:rsidR="000276C6" w:rsidRPr="007872F2" w:rsidRDefault="000276C6" w:rsidP="007872F2">
      <w:pPr>
        <w:pStyle w:val="Poetry"/>
      </w:pPr>
      <w:r w:rsidRPr="007872F2">
        <w:t>we went, as ever to the left; and then</w:t>
      </w:r>
    </w:p>
    <w:p w14:paraId="3BB6429C" w14:textId="77777777" w:rsidR="000276C6" w:rsidRPr="007872F2" w:rsidRDefault="000276C6" w:rsidP="007872F2">
      <w:pPr>
        <w:pStyle w:val="Poetry"/>
      </w:pPr>
      <w:r w:rsidRPr="007872F2">
        <w:t>much clearer was my vision toward the bottom,</w:t>
      </w:r>
    </w:p>
    <w:p w14:paraId="5A261CAF" w14:textId="13FA1691" w:rsidR="000276C6" w:rsidRPr="007872F2" w:rsidRDefault="000276C6" w:rsidP="007872F2">
      <w:pPr>
        <w:pStyle w:val="Poetry"/>
      </w:pPr>
      <w:r w:rsidRPr="007872F2">
        <w:t>wherein the servant of the Most High Lord,</w:t>
      </w:r>
    </w:p>
    <w:p w14:paraId="4DC42E60" w14:textId="77777777" w:rsidR="007872F2" w:rsidRDefault="000276C6" w:rsidP="007872F2">
      <w:pPr>
        <w:pStyle w:val="Poetry"/>
      </w:pPr>
      <w:r w:rsidRPr="007872F2">
        <w:t xml:space="preserve">Justice infallible, is punishing </w:t>
      </w:r>
    </w:p>
    <w:p w14:paraId="03274064" w14:textId="7A33F5B5" w:rsidR="000276C6" w:rsidRDefault="000276C6" w:rsidP="007872F2">
      <w:pPr>
        <w:pStyle w:val="Poetry"/>
      </w:pPr>
      <w:r w:rsidRPr="007872F2">
        <w:t>the falsifiers she recordeth here.</w:t>
      </w:r>
    </w:p>
    <w:p w14:paraId="366622FB" w14:textId="77777777" w:rsidR="007872F2" w:rsidRPr="007872F2" w:rsidRDefault="007872F2" w:rsidP="007872F2">
      <w:pPr>
        <w:pStyle w:val="Poetry"/>
      </w:pPr>
    </w:p>
    <w:p w14:paraId="73973906" w14:textId="77777777" w:rsidR="007872F2" w:rsidRDefault="000276C6" w:rsidP="007872F2">
      <w:pPr>
        <w:pStyle w:val="Poetry"/>
      </w:pPr>
      <w:r w:rsidRPr="007872F2">
        <w:t xml:space="preserve">I do not think it were a sadder sight </w:t>
      </w:r>
    </w:p>
    <w:p w14:paraId="13DDF580" w14:textId="0758C556" w:rsidR="000276C6" w:rsidRPr="007872F2" w:rsidRDefault="000276C6" w:rsidP="007872F2">
      <w:pPr>
        <w:pStyle w:val="Poetry"/>
      </w:pPr>
      <w:r w:rsidRPr="007872F2">
        <w:t>to see the whole race in Aegina sick,</w:t>
      </w:r>
    </w:p>
    <w:p w14:paraId="451FF9AE" w14:textId="05B000E8" w:rsidR="000276C6" w:rsidRPr="007872F2" w:rsidRDefault="000276C6" w:rsidP="007872F2">
      <w:pPr>
        <w:pStyle w:val="Poetry"/>
      </w:pPr>
      <w:r w:rsidRPr="007872F2">
        <w:t>when so suffused with poison was the air,</w:t>
      </w:r>
    </w:p>
    <w:p w14:paraId="701989F0" w14:textId="77777777" w:rsidR="007872F2" w:rsidRDefault="000276C6" w:rsidP="007872F2">
      <w:pPr>
        <w:pStyle w:val="Poetry"/>
      </w:pPr>
      <w:r w:rsidRPr="007872F2">
        <w:t xml:space="preserve">that all the animals, down to the little worm, </w:t>
      </w:r>
    </w:p>
    <w:p w14:paraId="522383B8" w14:textId="77777777" w:rsidR="007872F2" w:rsidRDefault="000276C6" w:rsidP="007872F2">
      <w:pPr>
        <w:pStyle w:val="Poetry"/>
      </w:pPr>
      <w:r w:rsidRPr="007872F2">
        <w:lastRenderedPageBreak/>
        <w:t xml:space="preserve">fell dead, and when the ancient race of people, </w:t>
      </w:r>
    </w:p>
    <w:p w14:paraId="76BA724E" w14:textId="1ECDA444" w:rsidR="000276C6" w:rsidRPr="007872F2" w:rsidRDefault="000276C6" w:rsidP="007872F2">
      <w:pPr>
        <w:pStyle w:val="Poetry"/>
      </w:pPr>
      <w:r w:rsidRPr="007872F2">
        <w:t>according to what poets hold for truth,</w:t>
      </w:r>
    </w:p>
    <w:p w14:paraId="69C02254" w14:textId="77777777" w:rsidR="000276C6" w:rsidRPr="007872F2" w:rsidRDefault="000276C6" w:rsidP="007872F2">
      <w:pPr>
        <w:pStyle w:val="Poetry"/>
      </w:pPr>
      <w:r w:rsidRPr="007872F2">
        <w:t>out of the seed of ants restored themselves;</w:t>
      </w:r>
    </w:p>
    <w:p w14:paraId="0AF1E46F" w14:textId="5894C3B9" w:rsidR="000276C6" w:rsidRPr="007872F2" w:rsidRDefault="000276C6" w:rsidP="007872F2">
      <w:pPr>
        <w:pStyle w:val="Poetry"/>
      </w:pPr>
      <w:r w:rsidRPr="007872F2">
        <w:t>than now it was, to see the spirits languish</w:t>
      </w:r>
    </w:p>
    <w:p w14:paraId="5F3C3F2E" w14:textId="77777777" w:rsidR="007872F2" w:rsidRDefault="000276C6" w:rsidP="007872F2">
      <w:pPr>
        <w:pStyle w:val="Poetry"/>
      </w:pPr>
      <w:r w:rsidRPr="007872F2">
        <w:t xml:space="preserve">down in that gloomy ditch in different heaps. </w:t>
      </w:r>
    </w:p>
    <w:p w14:paraId="255D4157" w14:textId="77777777" w:rsidR="007872F2" w:rsidRDefault="000276C6" w:rsidP="007872F2">
      <w:pPr>
        <w:pStyle w:val="Poetry"/>
      </w:pPr>
      <w:r w:rsidRPr="007872F2">
        <w:t xml:space="preserve">One on his belly lay, and others leaned </w:t>
      </w:r>
    </w:p>
    <w:p w14:paraId="757E5459" w14:textId="77777777" w:rsidR="007872F2" w:rsidRDefault="000276C6" w:rsidP="007872F2">
      <w:pPr>
        <w:pStyle w:val="Poetry"/>
      </w:pPr>
      <w:r w:rsidRPr="007872F2">
        <w:t xml:space="preserve">against each other’s shoulders, while another </w:t>
      </w:r>
    </w:p>
    <w:p w14:paraId="7CD529B9" w14:textId="0A76CAA7" w:rsidR="000276C6" w:rsidRDefault="000276C6" w:rsidP="007872F2">
      <w:pPr>
        <w:pStyle w:val="Poetry"/>
      </w:pPr>
      <w:r w:rsidRPr="007872F2">
        <w:t>crawled on all fours along the dismal path.</w:t>
      </w:r>
    </w:p>
    <w:p w14:paraId="0A4926F0" w14:textId="77777777" w:rsidR="007872F2" w:rsidRPr="007872F2" w:rsidRDefault="007872F2" w:rsidP="007872F2">
      <w:pPr>
        <w:pStyle w:val="Poetry"/>
      </w:pPr>
    </w:p>
    <w:p w14:paraId="18AE8F47" w14:textId="7103CD85" w:rsidR="000276C6" w:rsidRPr="007872F2" w:rsidRDefault="000276C6" w:rsidP="007872F2">
      <w:pPr>
        <w:pStyle w:val="Poetry"/>
      </w:pPr>
      <w:r w:rsidRPr="007872F2">
        <w:t>Without conversing, step by step we moved,</w:t>
      </w:r>
    </w:p>
    <w:p w14:paraId="7BBB4E03" w14:textId="77777777" w:rsidR="000276C6" w:rsidRPr="007872F2" w:rsidRDefault="000276C6" w:rsidP="007872F2">
      <w:pPr>
        <w:pStyle w:val="Poetry"/>
      </w:pPr>
      <w:r w:rsidRPr="007872F2">
        <w:t>both looking at and listening to the sick,</w:t>
      </w:r>
    </w:p>
    <w:p w14:paraId="5361D1DC" w14:textId="77777777" w:rsidR="007872F2" w:rsidRDefault="000276C6" w:rsidP="007872F2">
      <w:pPr>
        <w:pStyle w:val="Poetry"/>
      </w:pPr>
      <w:r w:rsidRPr="007872F2">
        <w:t xml:space="preserve">who could not raise their bodies. Two of these </w:t>
      </w:r>
    </w:p>
    <w:p w14:paraId="5BACC445" w14:textId="39F0510A" w:rsidR="000276C6" w:rsidRPr="007872F2" w:rsidRDefault="000276C6" w:rsidP="007872F2">
      <w:pPr>
        <w:pStyle w:val="Poetry"/>
      </w:pPr>
      <w:r w:rsidRPr="007872F2">
        <w:t>I then saw sitting and against each other</w:t>
      </w:r>
    </w:p>
    <w:p w14:paraId="18297435" w14:textId="77777777" w:rsidR="000276C6" w:rsidRPr="007872F2" w:rsidRDefault="000276C6" w:rsidP="007872F2">
      <w:pPr>
        <w:pStyle w:val="Poetry"/>
      </w:pPr>
      <w:r w:rsidRPr="007872F2">
        <w:t>leaning, just as a pan against a pan</w:t>
      </w:r>
    </w:p>
    <w:p w14:paraId="095BE0B6" w14:textId="112F42C9" w:rsidR="000276C6" w:rsidRPr="007872F2" w:rsidRDefault="000276C6" w:rsidP="007872F2">
      <w:pPr>
        <w:pStyle w:val="Poetry"/>
      </w:pPr>
      <w:r w:rsidRPr="007872F2">
        <w:t>is leaned to warm, and spotted o’er with scabs</w:t>
      </w:r>
    </w:p>
    <w:p w14:paraId="789748CD" w14:textId="77777777" w:rsidR="007872F2" w:rsidRDefault="000276C6" w:rsidP="007872F2">
      <w:pPr>
        <w:pStyle w:val="Poetry"/>
      </w:pPr>
      <w:r w:rsidRPr="007872F2">
        <w:t xml:space="preserve">from head to foot; and never have I seen </w:t>
      </w:r>
    </w:p>
    <w:p w14:paraId="0C0378B9" w14:textId="77777777" w:rsidR="007872F2" w:rsidRDefault="000276C6" w:rsidP="007872F2">
      <w:pPr>
        <w:pStyle w:val="Poetry"/>
      </w:pPr>
      <w:r w:rsidRPr="007872F2">
        <w:t xml:space="preserve">a curry-comb plied by a boy, for whom </w:t>
      </w:r>
    </w:p>
    <w:p w14:paraId="7E6EE7E8" w14:textId="77777777" w:rsidR="007872F2" w:rsidRDefault="000276C6" w:rsidP="007872F2">
      <w:pPr>
        <w:pStyle w:val="Poetry"/>
      </w:pPr>
      <w:r w:rsidRPr="007872F2">
        <w:t>his master waited, or by one who kept</w:t>
      </w:r>
    </w:p>
    <w:p w14:paraId="24C85639" w14:textId="7FC3B6AC" w:rsidR="000276C6" w:rsidRPr="007872F2" w:rsidRDefault="000276C6" w:rsidP="007872F2">
      <w:pPr>
        <w:pStyle w:val="Poetry"/>
      </w:pPr>
      <w:r w:rsidRPr="007872F2">
        <w:t>awake against his will, as each oft plied</w:t>
      </w:r>
    </w:p>
    <w:p w14:paraId="34A093B6" w14:textId="5433E63F" w:rsidR="000276C6" w:rsidRPr="007872F2" w:rsidRDefault="000276C6" w:rsidP="007872F2">
      <w:pPr>
        <w:pStyle w:val="Poetry"/>
      </w:pPr>
      <w:r w:rsidRPr="007872F2">
        <w:t>upon himself the edge of finger-nails</w:t>
      </w:r>
    </w:p>
    <w:p w14:paraId="0F4F8024" w14:textId="77777777" w:rsidR="000276C6" w:rsidRPr="007872F2" w:rsidRDefault="000276C6" w:rsidP="007872F2">
      <w:pPr>
        <w:pStyle w:val="Poetry"/>
      </w:pPr>
      <w:r w:rsidRPr="007872F2">
        <w:t>for the great rage of itching, which hath else</w:t>
      </w:r>
    </w:p>
    <w:p w14:paraId="4CF2B964" w14:textId="77777777" w:rsidR="007872F2" w:rsidRDefault="000276C6" w:rsidP="007872F2">
      <w:pPr>
        <w:pStyle w:val="Poetry"/>
      </w:pPr>
      <w:r w:rsidRPr="007872F2">
        <w:t xml:space="preserve">no help; their nails kept scraping down their scabs, </w:t>
      </w:r>
    </w:p>
    <w:p w14:paraId="77F3A271" w14:textId="6614F472" w:rsidR="000276C6" w:rsidRPr="007872F2" w:rsidRDefault="000276C6" w:rsidP="007872F2">
      <w:pPr>
        <w:pStyle w:val="Poetry"/>
      </w:pPr>
      <w:r w:rsidRPr="007872F2">
        <w:t>as doth a knife the scales of bream, or fish</w:t>
      </w:r>
    </w:p>
    <w:p w14:paraId="58ABC030" w14:textId="16BF1476" w:rsidR="000276C6" w:rsidRDefault="000276C6" w:rsidP="007872F2">
      <w:pPr>
        <w:pStyle w:val="Poetry"/>
      </w:pPr>
      <w:r w:rsidRPr="007872F2">
        <w:t>of other kinds equipped with larger scales.</w:t>
      </w:r>
    </w:p>
    <w:p w14:paraId="3B80B242" w14:textId="77777777" w:rsidR="007872F2" w:rsidRPr="007872F2" w:rsidRDefault="007872F2" w:rsidP="007872F2">
      <w:pPr>
        <w:pStyle w:val="Poetry"/>
      </w:pPr>
    </w:p>
    <w:p w14:paraId="4FF8C415" w14:textId="48930B8F" w:rsidR="000276C6" w:rsidRPr="007872F2" w:rsidRDefault="000276C6" w:rsidP="007872F2">
      <w:pPr>
        <w:pStyle w:val="Poetry"/>
      </w:pPr>
      <w:r w:rsidRPr="007872F2">
        <w:t>“O thou that with thy fingers flay’st thyself,”</w:t>
      </w:r>
    </w:p>
    <w:p w14:paraId="158740E2" w14:textId="77777777" w:rsidR="000276C6" w:rsidRPr="007872F2" w:rsidRDefault="000276C6" w:rsidP="007872F2">
      <w:pPr>
        <w:pStyle w:val="Poetry"/>
      </w:pPr>
      <w:r w:rsidRPr="007872F2">
        <w:t>to one of them my Leader then began,</w:t>
      </w:r>
    </w:p>
    <w:p w14:paraId="4CF22299" w14:textId="77777777" w:rsidR="007872F2" w:rsidRDefault="000276C6" w:rsidP="007872F2">
      <w:pPr>
        <w:pStyle w:val="Poetry"/>
      </w:pPr>
      <w:r w:rsidRPr="007872F2">
        <w:t xml:space="preserve">“and who at times dost pincers make of them, </w:t>
      </w:r>
    </w:p>
    <w:p w14:paraId="00D0DD1F" w14:textId="4C2F4836" w:rsidR="000276C6" w:rsidRPr="007872F2" w:rsidRDefault="000276C6" w:rsidP="007872F2">
      <w:pPr>
        <w:pStyle w:val="Poetry"/>
      </w:pPr>
      <w:r w:rsidRPr="007872F2">
        <w:t>pray tell us whether Latin any be</w:t>
      </w:r>
    </w:p>
    <w:p w14:paraId="67BF9885" w14:textId="77777777" w:rsidR="000276C6" w:rsidRPr="007872F2" w:rsidRDefault="000276C6" w:rsidP="007872F2">
      <w:pPr>
        <w:pStyle w:val="Poetry"/>
      </w:pPr>
      <w:r w:rsidRPr="007872F2">
        <w:t>of those in here, so may thy nails</w:t>
      </w:r>
    </w:p>
    <w:p w14:paraId="3C4B113E" w14:textId="63FFDB9F" w:rsidR="000276C6" w:rsidRDefault="000276C6" w:rsidP="007872F2">
      <w:pPr>
        <w:pStyle w:val="Poetry"/>
      </w:pPr>
      <w:r w:rsidRPr="007872F2">
        <w:t>suffice thee for thy work eternally.”</w:t>
      </w:r>
    </w:p>
    <w:p w14:paraId="69993C13" w14:textId="77777777" w:rsidR="007872F2" w:rsidRPr="007872F2" w:rsidRDefault="007872F2" w:rsidP="007872F2">
      <w:pPr>
        <w:pStyle w:val="Poetry"/>
      </w:pPr>
    </w:p>
    <w:p w14:paraId="26E13E2F" w14:textId="77777777" w:rsidR="000276C6" w:rsidRPr="007872F2" w:rsidRDefault="000276C6" w:rsidP="007872F2">
      <w:pPr>
        <w:pStyle w:val="Poetry"/>
      </w:pPr>
      <w:r w:rsidRPr="007872F2">
        <w:t>“We, both of us, whom thou beholdest here</w:t>
      </w:r>
    </w:p>
    <w:p w14:paraId="54A4254D" w14:textId="77777777" w:rsidR="00466533" w:rsidRDefault="000276C6" w:rsidP="007872F2">
      <w:pPr>
        <w:pStyle w:val="Poetry"/>
      </w:pPr>
      <w:r w:rsidRPr="007872F2">
        <w:t xml:space="preserve">so spoiled, are Latin,” answered one who wept, </w:t>
      </w:r>
    </w:p>
    <w:p w14:paraId="2A1B4F91" w14:textId="3837E632" w:rsidR="000276C6" w:rsidRDefault="000276C6" w:rsidP="007872F2">
      <w:pPr>
        <w:pStyle w:val="Poetry"/>
      </w:pPr>
      <w:r w:rsidRPr="007872F2">
        <w:t>“but who art thou that didst inquire of us?”</w:t>
      </w:r>
    </w:p>
    <w:p w14:paraId="5386E33B" w14:textId="77777777" w:rsidR="00466533" w:rsidRPr="007872F2" w:rsidRDefault="00466533" w:rsidP="007872F2">
      <w:pPr>
        <w:pStyle w:val="Poetry"/>
      </w:pPr>
    </w:p>
    <w:p w14:paraId="74C833E1" w14:textId="77777777" w:rsidR="000276C6" w:rsidRPr="007872F2" w:rsidRDefault="000276C6" w:rsidP="007872F2">
      <w:pPr>
        <w:pStyle w:val="Poetry"/>
      </w:pPr>
      <w:r w:rsidRPr="007872F2">
        <w:t>My Leader thereupon said: “I am one</w:t>
      </w:r>
    </w:p>
    <w:p w14:paraId="3F7B4682" w14:textId="004BEA1F" w:rsidR="000276C6" w:rsidRPr="007872F2" w:rsidRDefault="000276C6" w:rsidP="007872F2">
      <w:pPr>
        <w:pStyle w:val="Poetry"/>
      </w:pPr>
      <w:r w:rsidRPr="007872F2">
        <w:t>who with this living man from ledge to ledge</w:t>
      </w:r>
    </w:p>
    <w:p w14:paraId="774CC828" w14:textId="7B615BDC" w:rsidR="000276C6" w:rsidRDefault="000276C6" w:rsidP="007872F2">
      <w:pPr>
        <w:pStyle w:val="Poetry"/>
      </w:pPr>
      <w:r w:rsidRPr="007872F2">
        <w:t>descend, and who propose to show him Hell.”</w:t>
      </w:r>
    </w:p>
    <w:p w14:paraId="610DF464" w14:textId="77777777" w:rsidR="00466533" w:rsidRPr="007872F2" w:rsidRDefault="00466533" w:rsidP="007872F2">
      <w:pPr>
        <w:pStyle w:val="Poetry"/>
      </w:pPr>
    </w:p>
    <w:p w14:paraId="57A7AC0D" w14:textId="77777777" w:rsidR="000276C6" w:rsidRPr="007872F2" w:rsidRDefault="000276C6" w:rsidP="007872F2">
      <w:pPr>
        <w:pStyle w:val="Poetry"/>
      </w:pPr>
      <w:r w:rsidRPr="007872F2">
        <w:t>Thereat the common back was broken up,</w:t>
      </w:r>
    </w:p>
    <w:p w14:paraId="27622360" w14:textId="77777777" w:rsidR="00466533" w:rsidRDefault="000276C6" w:rsidP="007872F2">
      <w:pPr>
        <w:pStyle w:val="Poetry"/>
      </w:pPr>
      <w:r w:rsidRPr="007872F2">
        <w:t xml:space="preserve">and trembling each of them turned round toward me, </w:t>
      </w:r>
    </w:p>
    <w:p w14:paraId="568062EF" w14:textId="6F659716" w:rsidR="000276C6" w:rsidRPr="007872F2" w:rsidRDefault="000276C6" w:rsidP="007872F2">
      <w:pPr>
        <w:pStyle w:val="Poetry"/>
      </w:pPr>
      <w:r w:rsidRPr="007872F2">
        <w:t>with others who had heard him by rebound.</w:t>
      </w:r>
    </w:p>
    <w:p w14:paraId="16606077" w14:textId="22764485" w:rsidR="000276C6" w:rsidRPr="007872F2" w:rsidRDefault="000276C6" w:rsidP="007872F2">
      <w:pPr>
        <w:pStyle w:val="Poetry"/>
      </w:pPr>
      <w:r w:rsidRPr="007872F2">
        <w:t>Then my good Teacher drew close up to me,</w:t>
      </w:r>
    </w:p>
    <w:p w14:paraId="68F83E8C" w14:textId="77777777" w:rsidR="00466533" w:rsidRDefault="000276C6" w:rsidP="007872F2">
      <w:pPr>
        <w:pStyle w:val="Poetry"/>
      </w:pPr>
      <w:r w:rsidRPr="007872F2">
        <w:t xml:space="preserve">and said: “Say whatsoe’er thou wilt to them.” </w:t>
      </w:r>
    </w:p>
    <w:p w14:paraId="0A616F74" w14:textId="16845E5F" w:rsidR="000276C6" w:rsidRDefault="000276C6" w:rsidP="007872F2">
      <w:pPr>
        <w:pStyle w:val="Poetry"/>
      </w:pPr>
      <w:r w:rsidRPr="007872F2">
        <w:t>Hence, since he so had wished it, I began:</w:t>
      </w:r>
    </w:p>
    <w:p w14:paraId="6F25305C" w14:textId="77777777" w:rsidR="00466533" w:rsidRPr="007872F2" w:rsidRDefault="00466533" w:rsidP="007872F2">
      <w:pPr>
        <w:pStyle w:val="Poetry"/>
      </w:pPr>
    </w:p>
    <w:p w14:paraId="56FD6DC9" w14:textId="77777777" w:rsidR="000276C6" w:rsidRPr="007872F2" w:rsidRDefault="000276C6" w:rsidP="007872F2">
      <w:pPr>
        <w:pStyle w:val="Poetry"/>
      </w:pPr>
      <w:r w:rsidRPr="007872F2">
        <w:t>“So may your memory never fly away</w:t>
      </w:r>
    </w:p>
    <w:p w14:paraId="53699E25" w14:textId="77777777" w:rsidR="000276C6" w:rsidRPr="007872F2" w:rsidRDefault="000276C6" w:rsidP="007872F2">
      <w:pPr>
        <w:pStyle w:val="Poetry"/>
      </w:pPr>
      <w:r w:rsidRPr="007872F2">
        <w:t>from human minds in that first world of ours,</w:t>
      </w:r>
    </w:p>
    <w:p w14:paraId="15E4E163" w14:textId="39490E75" w:rsidR="000276C6" w:rsidRPr="007872F2" w:rsidRDefault="000276C6" w:rsidP="007872F2">
      <w:pPr>
        <w:pStyle w:val="Poetry"/>
      </w:pPr>
      <w:r w:rsidRPr="007872F2">
        <w:t>but rather under many suns survive,</w:t>
      </w:r>
    </w:p>
    <w:p w14:paraId="50E93617" w14:textId="77777777" w:rsidR="00466533" w:rsidRDefault="000276C6" w:rsidP="007872F2">
      <w:pPr>
        <w:pStyle w:val="Poetry"/>
      </w:pPr>
      <w:r w:rsidRPr="007872F2">
        <w:t xml:space="preserve">pray tell me who ye are, and of what people; </w:t>
      </w:r>
    </w:p>
    <w:p w14:paraId="5CD368B5" w14:textId="77777777" w:rsidR="00466533" w:rsidRDefault="000276C6" w:rsidP="007872F2">
      <w:pPr>
        <w:pStyle w:val="Poetry"/>
      </w:pPr>
      <w:r w:rsidRPr="007872F2">
        <w:t xml:space="preserve">nor let your foul and loathsome punishment </w:t>
      </w:r>
    </w:p>
    <w:p w14:paraId="08A754AE" w14:textId="3564E15D" w:rsidR="000276C6" w:rsidRDefault="000276C6" w:rsidP="007872F2">
      <w:pPr>
        <w:pStyle w:val="Poetry"/>
      </w:pPr>
      <w:r w:rsidRPr="007872F2">
        <w:t>make you afraid to show yourselves to me.”</w:t>
      </w:r>
    </w:p>
    <w:p w14:paraId="7A267F0E" w14:textId="77777777" w:rsidR="00466533" w:rsidRPr="007872F2" w:rsidRDefault="00466533" w:rsidP="007872F2">
      <w:pPr>
        <w:pStyle w:val="Poetry"/>
      </w:pPr>
    </w:p>
    <w:p w14:paraId="16685627" w14:textId="77777777" w:rsidR="000276C6" w:rsidRPr="007872F2" w:rsidRDefault="000276C6" w:rsidP="007872F2">
      <w:pPr>
        <w:pStyle w:val="Poetry"/>
      </w:pPr>
      <w:r w:rsidRPr="007872F2">
        <w:t>“I of Arezzo was; and Albero</w:t>
      </w:r>
    </w:p>
    <w:p w14:paraId="3BBDDFD3" w14:textId="4EC408F2" w:rsidR="000276C6" w:rsidRPr="007872F2" w:rsidRDefault="000276C6" w:rsidP="007872F2">
      <w:pPr>
        <w:pStyle w:val="Poetry"/>
      </w:pPr>
      <w:r w:rsidRPr="007872F2">
        <w:t>da Siena had me burned;” one then replied,</w:t>
      </w:r>
    </w:p>
    <w:p w14:paraId="4F8C1582" w14:textId="77777777" w:rsidR="00466533" w:rsidRDefault="000276C6" w:rsidP="007872F2">
      <w:pPr>
        <w:pStyle w:val="Poetry"/>
      </w:pPr>
      <w:r w:rsidRPr="007872F2">
        <w:t xml:space="preserve">“but what I died for doth not bring me here. </w:t>
      </w:r>
    </w:p>
    <w:p w14:paraId="5136D5D3" w14:textId="77777777" w:rsidR="00466533" w:rsidRDefault="000276C6" w:rsidP="007872F2">
      <w:pPr>
        <w:pStyle w:val="Poetry"/>
      </w:pPr>
      <w:r w:rsidRPr="007872F2">
        <w:t xml:space="preserve">’T is true I said to him, although in jest, </w:t>
      </w:r>
    </w:p>
    <w:p w14:paraId="7E406A54" w14:textId="4C220C18" w:rsidR="000276C6" w:rsidRPr="007872F2" w:rsidRDefault="000276C6" w:rsidP="007872F2">
      <w:pPr>
        <w:pStyle w:val="Poetry"/>
      </w:pPr>
      <w:r w:rsidRPr="007872F2">
        <w:t>that I knew how to raise me in the air;</w:t>
      </w:r>
    </w:p>
    <w:p w14:paraId="083C2011" w14:textId="77777777" w:rsidR="000276C6" w:rsidRPr="007872F2" w:rsidRDefault="000276C6" w:rsidP="007872F2">
      <w:pPr>
        <w:pStyle w:val="Poetry"/>
      </w:pPr>
      <w:r w:rsidRPr="007872F2">
        <w:t>and he, who, curious, had but little sense,</w:t>
      </w:r>
    </w:p>
    <w:p w14:paraId="05A6CFEC" w14:textId="09FEB083" w:rsidR="000276C6" w:rsidRPr="007872F2" w:rsidRDefault="000276C6" w:rsidP="007872F2">
      <w:pPr>
        <w:pStyle w:val="Poetry"/>
      </w:pPr>
      <w:r w:rsidRPr="007872F2">
        <w:t>wished me to show that art to him; and only</w:t>
      </w:r>
    </w:p>
    <w:p w14:paraId="6B83367F" w14:textId="77777777" w:rsidR="000276C6" w:rsidRPr="007872F2" w:rsidRDefault="000276C6" w:rsidP="007872F2">
      <w:pPr>
        <w:pStyle w:val="Poetry"/>
      </w:pPr>
      <w:r w:rsidRPr="007872F2">
        <w:t>because I did not make him Daedalus,</w:t>
      </w:r>
    </w:p>
    <w:p w14:paraId="7479A1A7" w14:textId="77777777" w:rsidR="00466533" w:rsidRDefault="000276C6" w:rsidP="007872F2">
      <w:pPr>
        <w:pStyle w:val="Poetry"/>
      </w:pPr>
      <w:r w:rsidRPr="007872F2">
        <w:t xml:space="preserve">he had me burned by one, who treated him </w:t>
      </w:r>
    </w:p>
    <w:p w14:paraId="23CE94F5" w14:textId="0AC64CB6" w:rsidR="000276C6" w:rsidRPr="007872F2" w:rsidRDefault="000276C6" w:rsidP="007872F2">
      <w:pPr>
        <w:pStyle w:val="Poetry"/>
      </w:pPr>
      <w:r w:rsidRPr="007872F2">
        <w:t>as son. But to the last trench of the ten</w:t>
      </w:r>
    </w:p>
    <w:p w14:paraId="4735475B" w14:textId="77777777" w:rsidR="000276C6" w:rsidRPr="007872F2" w:rsidRDefault="000276C6" w:rsidP="007872F2">
      <w:pPr>
        <w:pStyle w:val="Poetry"/>
      </w:pPr>
      <w:r w:rsidRPr="007872F2">
        <w:t>Minos, who may not make mistakes, condemned me</w:t>
      </w:r>
    </w:p>
    <w:p w14:paraId="61FF4B6B" w14:textId="3AFCC0A0" w:rsidR="000276C6" w:rsidRDefault="000276C6" w:rsidP="007872F2">
      <w:pPr>
        <w:pStyle w:val="Poetry"/>
      </w:pPr>
      <w:r w:rsidRPr="007872F2">
        <w:t>for the alchemy I practised in the world.”</w:t>
      </w:r>
    </w:p>
    <w:p w14:paraId="0D768E93" w14:textId="77777777" w:rsidR="00466533" w:rsidRPr="007872F2" w:rsidRDefault="00466533" w:rsidP="007872F2">
      <w:pPr>
        <w:pStyle w:val="Poetry"/>
      </w:pPr>
    </w:p>
    <w:p w14:paraId="27A74CAE" w14:textId="77777777" w:rsidR="00466533" w:rsidRDefault="000276C6" w:rsidP="007872F2">
      <w:pPr>
        <w:pStyle w:val="Poetry"/>
      </w:pPr>
      <w:r w:rsidRPr="007872F2">
        <w:t xml:space="preserve">Then to the Poet I: “Now was there ever </w:t>
      </w:r>
    </w:p>
    <w:p w14:paraId="19FD2E27" w14:textId="184845B7" w:rsidR="000276C6" w:rsidRPr="007872F2" w:rsidRDefault="000276C6" w:rsidP="007872F2">
      <w:pPr>
        <w:pStyle w:val="Poetry"/>
      </w:pPr>
      <w:r w:rsidRPr="007872F2">
        <w:t>a people as vainglorious as the men</w:t>
      </w:r>
    </w:p>
    <w:p w14:paraId="20E03F53" w14:textId="77777777" w:rsidR="000276C6" w:rsidRPr="007872F2" w:rsidRDefault="000276C6" w:rsidP="007872F2">
      <w:pPr>
        <w:pStyle w:val="Poetry"/>
      </w:pPr>
      <w:r w:rsidRPr="007872F2">
        <w:t>of Siena? Surely not the French by far!”</w:t>
      </w:r>
    </w:p>
    <w:p w14:paraId="1E98B58A" w14:textId="77777777" w:rsidR="000276C6" w:rsidRDefault="000276C6" w:rsidP="000276C6">
      <w:pPr>
        <w:pStyle w:val="BodyText"/>
        <w:spacing w:before="5"/>
        <w:rPr>
          <w:sz w:val="28"/>
        </w:rPr>
      </w:pPr>
    </w:p>
    <w:p w14:paraId="637934F7" w14:textId="77777777" w:rsidR="000276C6" w:rsidRDefault="000276C6" w:rsidP="00466533">
      <w:pPr>
        <w:pStyle w:val="Poetry"/>
      </w:pPr>
      <w:r>
        <w:t>Whereat</w:t>
      </w:r>
      <w:r>
        <w:rPr>
          <w:spacing w:val="-3"/>
        </w:rPr>
        <w:t xml:space="preserve"> </w:t>
      </w:r>
      <w:r>
        <w:t>the</w:t>
      </w:r>
      <w:r>
        <w:rPr>
          <w:spacing w:val="-3"/>
        </w:rPr>
        <w:t xml:space="preserve"> </w:t>
      </w:r>
      <w:r>
        <w:t>other</w:t>
      </w:r>
      <w:r>
        <w:rPr>
          <w:spacing w:val="-2"/>
        </w:rPr>
        <w:t xml:space="preserve"> </w:t>
      </w:r>
      <w:r>
        <w:t>leprous</w:t>
      </w:r>
      <w:r>
        <w:rPr>
          <w:spacing w:val="-3"/>
        </w:rPr>
        <w:t xml:space="preserve"> </w:t>
      </w:r>
      <w:r>
        <w:t>one,</w:t>
      </w:r>
      <w:r>
        <w:rPr>
          <w:spacing w:val="-2"/>
        </w:rPr>
        <w:t xml:space="preserve"> </w:t>
      </w:r>
      <w:r>
        <w:t>who</w:t>
      </w:r>
      <w:r>
        <w:rPr>
          <w:spacing w:val="-3"/>
        </w:rPr>
        <w:t xml:space="preserve"> </w:t>
      </w:r>
      <w:r>
        <w:t>heard</w:t>
      </w:r>
      <w:r>
        <w:rPr>
          <w:spacing w:val="-2"/>
        </w:rPr>
        <w:t xml:space="preserve"> </w:t>
      </w:r>
      <w:r>
        <w:t>me,</w:t>
      </w:r>
    </w:p>
    <w:p w14:paraId="3BF1CCA9" w14:textId="6A1D203E" w:rsidR="000276C6" w:rsidRDefault="000276C6" w:rsidP="00466533">
      <w:pPr>
        <w:pStyle w:val="Poetry"/>
      </w:pPr>
      <w:r>
        <w:t>replied</w:t>
      </w:r>
      <w:r>
        <w:rPr>
          <w:spacing w:val="-7"/>
        </w:rPr>
        <w:t xml:space="preserve"> </w:t>
      </w:r>
      <w:r>
        <w:t>to</w:t>
      </w:r>
      <w:r>
        <w:rPr>
          <w:spacing w:val="-7"/>
        </w:rPr>
        <w:t xml:space="preserve"> </w:t>
      </w:r>
      <w:r>
        <w:t>what</w:t>
      </w:r>
      <w:r>
        <w:rPr>
          <w:spacing w:val="-7"/>
        </w:rPr>
        <w:t xml:space="preserve"> </w:t>
      </w:r>
      <w:r>
        <w:t>I</w:t>
      </w:r>
      <w:r>
        <w:rPr>
          <w:spacing w:val="-7"/>
        </w:rPr>
        <w:t xml:space="preserve"> </w:t>
      </w:r>
      <w:r>
        <w:t>said:</w:t>
      </w:r>
      <w:r>
        <w:rPr>
          <w:spacing w:val="-6"/>
        </w:rPr>
        <w:t xml:space="preserve"> </w:t>
      </w:r>
      <w:r>
        <w:t>“Excepting</w:t>
      </w:r>
      <w:r>
        <w:rPr>
          <w:spacing w:val="-7"/>
        </w:rPr>
        <w:t xml:space="preserve"> </w:t>
      </w:r>
      <w:r>
        <w:t>Stricca,</w:t>
      </w:r>
    </w:p>
    <w:p w14:paraId="72349951" w14:textId="77777777" w:rsidR="00466533" w:rsidRDefault="000276C6" w:rsidP="00466533">
      <w:pPr>
        <w:pStyle w:val="Poetry"/>
        <w:rPr>
          <w:spacing w:val="-52"/>
        </w:rPr>
      </w:pPr>
      <w:r>
        <w:t>who moderation knew in what he spent;</w:t>
      </w:r>
      <w:r>
        <w:rPr>
          <w:spacing w:val="-52"/>
        </w:rPr>
        <w:t xml:space="preserve"> </w:t>
      </w:r>
    </w:p>
    <w:p w14:paraId="55F347A6" w14:textId="77777777" w:rsidR="00466533" w:rsidRDefault="000276C6" w:rsidP="00466533">
      <w:pPr>
        <w:pStyle w:val="Poetry"/>
        <w:rPr>
          <w:spacing w:val="1"/>
        </w:rPr>
      </w:pPr>
      <w:r>
        <w:t>and Niccolò, who was the first to find</w:t>
      </w:r>
      <w:r>
        <w:rPr>
          <w:spacing w:val="1"/>
        </w:rPr>
        <w:t xml:space="preserve"> </w:t>
      </w:r>
    </w:p>
    <w:p w14:paraId="21F04CB1" w14:textId="77777777" w:rsidR="00466533" w:rsidRDefault="000276C6" w:rsidP="00466533">
      <w:pPr>
        <w:pStyle w:val="Poetry"/>
        <w:rPr>
          <w:spacing w:val="-52"/>
        </w:rPr>
      </w:pPr>
      <w:r>
        <w:t>the</w:t>
      </w:r>
      <w:r>
        <w:rPr>
          <w:spacing w:val="-13"/>
        </w:rPr>
        <w:t xml:space="preserve"> </w:t>
      </w:r>
      <w:r>
        <w:t>costly</w:t>
      </w:r>
      <w:r>
        <w:rPr>
          <w:spacing w:val="-13"/>
        </w:rPr>
        <w:t xml:space="preserve"> </w:t>
      </w:r>
      <w:r>
        <w:t>use</w:t>
      </w:r>
      <w:r>
        <w:rPr>
          <w:spacing w:val="-12"/>
        </w:rPr>
        <w:t xml:space="preserve"> </w:t>
      </w:r>
      <w:r>
        <w:t>of</w:t>
      </w:r>
      <w:r>
        <w:rPr>
          <w:spacing w:val="-13"/>
        </w:rPr>
        <w:t xml:space="preserve"> </w:t>
      </w:r>
      <w:r>
        <w:t>cloves</w:t>
      </w:r>
      <w:r>
        <w:rPr>
          <w:spacing w:val="-13"/>
        </w:rPr>
        <w:t xml:space="preserve"> </w:t>
      </w:r>
      <w:r>
        <w:t>in</w:t>
      </w:r>
      <w:r>
        <w:rPr>
          <w:spacing w:val="-12"/>
        </w:rPr>
        <w:t xml:space="preserve"> </w:t>
      </w:r>
      <w:r>
        <w:t>gardens</w:t>
      </w:r>
      <w:r>
        <w:rPr>
          <w:spacing w:val="-13"/>
        </w:rPr>
        <w:t xml:space="preserve"> </w:t>
      </w:r>
      <w:r>
        <w:t>where</w:t>
      </w:r>
      <w:r>
        <w:rPr>
          <w:spacing w:val="-52"/>
        </w:rPr>
        <w:t xml:space="preserve"> </w:t>
      </w:r>
    </w:p>
    <w:p w14:paraId="46453C92" w14:textId="711085F7" w:rsidR="000276C6" w:rsidRDefault="000276C6" w:rsidP="00466533">
      <w:pPr>
        <w:pStyle w:val="Poetry"/>
      </w:pPr>
      <w:r>
        <w:t>such</w:t>
      </w:r>
      <w:r>
        <w:rPr>
          <w:spacing w:val="-8"/>
        </w:rPr>
        <w:t xml:space="preserve"> </w:t>
      </w:r>
      <w:r>
        <w:t>seed</w:t>
      </w:r>
      <w:r>
        <w:rPr>
          <w:spacing w:val="-8"/>
        </w:rPr>
        <w:t xml:space="preserve"> </w:t>
      </w:r>
      <w:r>
        <w:t>takes</w:t>
      </w:r>
      <w:r>
        <w:rPr>
          <w:spacing w:val="-8"/>
        </w:rPr>
        <w:t xml:space="preserve"> </w:t>
      </w:r>
      <w:r>
        <w:t>root;</w:t>
      </w:r>
      <w:r>
        <w:rPr>
          <w:spacing w:val="-8"/>
        </w:rPr>
        <w:t xml:space="preserve"> </w:t>
      </w:r>
      <w:r>
        <w:t>excepting,</w:t>
      </w:r>
      <w:r>
        <w:rPr>
          <w:spacing w:val="-8"/>
        </w:rPr>
        <w:t xml:space="preserve"> </w:t>
      </w:r>
      <w:r>
        <w:t>too,</w:t>
      </w:r>
    </w:p>
    <w:p w14:paraId="69318A53" w14:textId="7AB28FDA" w:rsidR="000276C6" w:rsidRDefault="000276C6" w:rsidP="00466533">
      <w:pPr>
        <w:pStyle w:val="Poetry"/>
      </w:pPr>
      <w:r>
        <w:t>the</w:t>
      </w:r>
      <w:r>
        <w:rPr>
          <w:spacing w:val="-7"/>
        </w:rPr>
        <w:t xml:space="preserve"> </w:t>
      </w:r>
      <w:r>
        <w:t>company,</w:t>
      </w:r>
      <w:r>
        <w:rPr>
          <w:spacing w:val="-7"/>
        </w:rPr>
        <w:t xml:space="preserve"> </w:t>
      </w:r>
      <w:r>
        <w:t>on</w:t>
      </w:r>
      <w:r>
        <w:rPr>
          <w:spacing w:val="-6"/>
        </w:rPr>
        <w:t xml:space="preserve"> </w:t>
      </w:r>
      <w:r>
        <w:t>whom</w:t>
      </w:r>
      <w:r>
        <w:rPr>
          <w:spacing w:val="-7"/>
        </w:rPr>
        <w:t xml:space="preserve"> </w:t>
      </w:r>
      <w:r>
        <w:t>Càccia</w:t>
      </w:r>
      <w:r>
        <w:rPr>
          <w:spacing w:val="-7"/>
        </w:rPr>
        <w:t xml:space="preserve"> </w:t>
      </w:r>
      <w:r>
        <w:t>d’</w:t>
      </w:r>
      <w:r>
        <w:rPr>
          <w:spacing w:val="-6"/>
        </w:rPr>
        <w:t xml:space="preserve"> </w:t>
      </w:r>
      <w:r>
        <w:t>Asciàn</w:t>
      </w:r>
      <w:r>
        <w:tab/>
      </w:r>
    </w:p>
    <w:p w14:paraId="1B5C3214" w14:textId="77777777" w:rsidR="00466533" w:rsidRDefault="000276C6" w:rsidP="00466533">
      <w:pPr>
        <w:pStyle w:val="Poetry"/>
        <w:rPr>
          <w:spacing w:val="1"/>
        </w:rPr>
      </w:pPr>
      <w:r>
        <w:t>wasted his vineyard and great forest land,</w:t>
      </w:r>
      <w:r>
        <w:rPr>
          <w:spacing w:val="1"/>
        </w:rPr>
        <w:t xml:space="preserve"> </w:t>
      </w:r>
    </w:p>
    <w:p w14:paraId="2C947176" w14:textId="2F45946F" w:rsidR="000276C6" w:rsidRDefault="000276C6" w:rsidP="00466533">
      <w:pPr>
        <w:pStyle w:val="Poetry"/>
      </w:pPr>
      <w:r>
        <w:rPr>
          <w:spacing w:val="-1"/>
        </w:rPr>
        <w:t>while</w:t>
      </w:r>
      <w:r>
        <w:rPr>
          <w:spacing w:val="-13"/>
        </w:rPr>
        <w:t xml:space="preserve"> </w:t>
      </w:r>
      <w:r>
        <w:rPr>
          <w:spacing w:val="-1"/>
        </w:rPr>
        <w:t>d’</w:t>
      </w:r>
      <w:r>
        <w:rPr>
          <w:spacing w:val="-12"/>
        </w:rPr>
        <w:t xml:space="preserve"> </w:t>
      </w:r>
      <w:r>
        <w:rPr>
          <w:spacing w:val="-1"/>
        </w:rPr>
        <w:t>Abbagliato</w:t>
      </w:r>
      <w:r>
        <w:rPr>
          <w:spacing w:val="-13"/>
        </w:rPr>
        <w:t xml:space="preserve"> </w:t>
      </w:r>
      <w:r>
        <w:rPr>
          <w:spacing w:val="-1"/>
        </w:rPr>
        <w:t>squandered</w:t>
      </w:r>
      <w:r>
        <w:rPr>
          <w:spacing w:val="-12"/>
        </w:rPr>
        <w:t xml:space="preserve"> </w:t>
      </w:r>
      <w:r>
        <w:t>all</w:t>
      </w:r>
      <w:r>
        <w:rPr>
          <w:spacing w:val="-13"/>
        </w:rPr>
        <w:t xml:space="preserve"> </w:t>
      </w:r>
      <w:r>
        <w:t>his</w:t>
      </w:r>
      <w:r>
        <w:rPr>
          <w:spacing w:val="-12"/>
        </w:rPr>
        <w:t xml:space="preserve"> </w:t>
      </w:r>
      <w:r>
        <w:t>sense.</w:t>
      </w:r>
    </w:p>
    <w:p w14:paraId="22422C68" w14:textId="77777777" w:rsidR="00466533" w:rsidRDefault="000276C6" w:rsidP="00466533">
      <w:pPr>
        <w:pStyle w:val="Poetry"/>
        <w:rPr>
          <w:spacing w:val="-52"/>
        </w:rPr>
      </w:pPr>
      <w:r>
        <w:t>But</w:t>
      </w:r>
      <w:r>
        <w:rPr>
          <w:spacing w:val="-4"/>
        </w:rPr>
        <w:t xml:space="preserve"> </w:t>
      </w:r>
      <w:r>
        <w:t>so</w:t>
      </w:r>
      <w:r>
        <w:rPr>
          <w:spacing w:val="-4"/>
        </w:rPr>
        <w:t xml:space="preserve"> </w:t>
      </w:r>
      <w:r>
        <w:t>that</w:t>
      </w:r>
      <w:r>
        <w:rPr>
          <w:spacing w:val="-4"/>
        </w:rPr>
        <w:t xml:space="preserve"> </w:t>
      </w:r>
      <w:r>
        <w:t>thou</w:t>
      </w:r>
      <w:r>
        <w:rPr>
          <w:spacing w:val="-4"/>
        </w:rPr>
        <w:t xml:space="preserve"> </w:t>
      </w:r>
      <w:r>
        <w:t>mayst</w:t>
      </w:r>
      <w:r>
        <w:rPr>
          <w:spacing w:val="-4"/>
        </w:rPr>
        <w:t xml:space="preserve"> </w:t>
      </w:r>
      <w:r>
        <w:t>know</w:t>
      </w:r>
      <w:r>
        <w:rPr>
          <w:spacing w:val="-3"/>
        </w:rPr>
        <w:t xml:space="preserve"> </w:t>
      </w:r>
      <w:r>
        <w:t>who</w:t>
      </w:r>
      <w:r>
        <w:rPr>
          <w:spacing w:val="-4"/>
        </w:rPr>
        <w:t xml:space="preserve"> </w:t>
      </w:r>
      <w:r>
        <w:t>backs</w:t>
      </w:r>
      <w:r>
        <w:rPr>
          <w:spacing w:val="-4"/>
        </w:rPr>
        <w:t xml:space="preserve"> </w:t>
      </w:r>
      <w:r>
        <w:t>thee</w:t>
      </w:r>
      <w:r>
        <w:rPr>
          <w:spacing w:val="-4"/>
        </w:rPr>
        <w:t xml:space="preserve"> </w:t>
      </w:r>
      <w:r>
        <w:t>thus</w:t>
      </w:r>
      <w:r>
        <w:rPr>
          <w:spacing w:val="-52"/>
        </w:rPr>
        <w:t xml:space="preserve"> </w:t>
      </w:r>
    </w:p>
    <w:p w14:paraId="55D19781" w14:textId="3AF9F53E" w:rsidR="000276C6" w:rsidRDefault="000276C6" w:rsidP="00466533">
      <w:pPr>
        <w:pStyle w:val="Poetry"/>
      </w:pPr>
      <w:r>
        <w:t>against</w:t>
      </w:r>
      <w:r>
        <w:rPr>
          <w:spacing w:val="-7"/>
        </w:rPr>
        <w:t xml:space="preserve"> </w:t>
      </w:r>
      <w:r>
        <w:t>the</w:t>
      </w:r>
      <w:r>
        <w:rPr>
          <w:spacing w:val="-6"/>
        </w:rPr>
        <w:t xml:space="preserve"> </w:t>
      </w:r>
      <w:r>
        <w:t>men</w:t>
      </w:r>
      <w:r>
        <w:rPr>
          <w:spacing w:val="-6"/>
        </w:rPr>
        <w:t xml:space="preserve"> </w:t>
      </w:r>
      <w:r>
        <w:t>of</w:t>
      </w:r>
      <w:r>
        <w:rPr>
          <w:spacing w:val="-7"/>
        </w:rPr>
        <w:t xml:space="preserve"> </w:t>
      </w:r>
      <w:r>
        <w:t>Siena,</w:t>
      </w:r>
      <w:r>
        <w:rPr>
          <w:spacing w:val="-6"/>
        </w:rPr>
        <w:t xml:space="preserve"> </w:t>
      </w:r>
      <w:r>
        <w:t>point</w:t>
      </w:r>
      <w:r>
        <w:rPr>
          <w:spacing w:val="-6"/>
        </w:rPr>
        <w:t xml:space="preserve"> </w:t>
      </w:r>
      <w:r>
        <w:t>thine</w:t>
      </w:r>
      <w:r>
        <w:rPr>
          <w:spacing w:val="-7"/>
        </w:rPr>
        <w:t xml:space="preserve"> </w:t>
      </w:r>
      <w:r>
        <w:t>eyes</w:t>
      </w:r>
    </w:p>
    <w:p w14:paraId="64AE0F52" w14:textId="368C4F4F" w:rsidR="000276C6" w:rsidRDefault="000276C6" w:rsidP="00466533">
      <w:pPr>
        <w:pStyle w:val="Poetry"/>
      </w:pPr>
      <w:r>
        <w:t>toward</w:t>
      </w:r>
      <w:r>
        <w:rPr>
          <w:spacing w:val="-7"/>
        </w:rPr>
        <w:t xml:space="preserve"> </w:t>
      </w:r>
      <w:r>
        <w:t>me,</w:t>
      </w:r>
      <w:r>
        <w:rPr>
          <w:spacing w:val="-7"/>
        </w:rPr>
        <w:t xml:space="preserve"> </w:t>
      </w:r>
      <w:r>
        <w:t>that</w:t>
      </w:r>
      <w:r>
        <w:rPr>
          <w:spacing w:val="-7"/>
        </w:rPr>
        <w:t xml:space="preserve"> </w:t>
      </w:r>
      <w:r>
        <w:t>well</w:t>
      </w:r>
      <w:r>
        <w:rPr>
          <w:spacing w:val="-7"/>
        </w:rPr>
        <w:t xml:space="preserve"> </w:t>
      </w:r>
      <w:r>
        <w:t>my</w:t>
      </w:r>
      <w:r>
        <w:rPr>
          <w:spacing w:val="-6"/>
        </w:rPr>
        <w:t xml:space="preserve"> </w:t>
      </w:r>
      <w:r>
        <w:t>face</w:t>
      </w:r>
      <w:r>
        <w:rPr>
          <w:spacing w:val="-7"/>
        </w:rPr>
        <w:t xml:space="preserve"> </w:t>
      </w:r>
      <w:r>
        <w:t>may</w:t>
      </w:r>
      <w:r>
        <w:rPr>
          <w:spacing w:val="-7"/>
        </w:rPr>
        <w:t xml:space="preserve"> </w:t>
      </w:r>
      <w:r>
        <w:t>answer</w:t>
      </w:r>
      <w:r>
        <w:rPr>
          <w:spacing w:val="-7"/>
        </w:rPr>
        <w:t xml:space="preserve"> </w:t>
      </w:r>
      <w:r>
        <w:t>thee;</w:t>
      </w:r>
    </w:p>
    <w:p w14:paraId="7993CCD8" w14:textId="77777777" w:rsidR="00466533" w:rsidRDefault="000276C6" w:rsidP="00466533">
      <w:pPr>
        <w:pStyle w:val="Poetry"/>
        <w:rPr>
          <w:spacing w:val="-52"/>
        </w:rPr>
      </w:pPr>
      <w:r>
        <w:rPr>
          <w:spacing w:val="-1"/>
        </w:rPr>
        <w:t>so</w:t>
      </w:r>
      <w:r>
        <w:rPr>
          <w:spacing w:val="-12"/>
        </w:rPr>
        <w:t xml:space="preserve"> </w:t>
      </w:r>
      <w:r>
        <w:rPr>
          <w:spacing w:val="-1"/>
        </w:rPr>
        <w:t>shalt</w:t>
      </w:r>
      <w:r>
        <w:rPr>
          <w:spacing w:val="-12"/>
        </w:rPr>
        <w:t xml:space="preserve"> </w:t>
      </w:r>
      <w:r>
        <w:rPr>
          <w:spacing w:val="-1"/>
        </w:rPr>
        <w:t>thou</w:t>
      </w:r>
      <w:r>
        <w:rPr>
          <w:spacing w:val="-12"/>
        </w:rPr>
        <w:t xml:space="preserve"> </w:t>
      </w:r>
      <w:r>
        <w:rPr>
          <w:spacing w:val="-1"/>
        </w:rPr>
        <w:t>see</w:t>
      </w:r>
      <w:r>
        <w:rPr>
          <w:spacing w:val="-12"/>
        </w:rPr>
        <w:t xml:space="preserve"> </w:t>
      </w:r>
      <w:r>
        <w:rPr>
          <w:spacing w:val="-1"/>
        </w:rPr>
        <w:t>that</w:t>
      </w:r>
      <w:r>
        <w:rPr>
          <w:spacing w:val="-12"/>
        </w:rPr>
        <w:t xml:space="preserve"> </w:t>
      </w:r>
      <w:r>
        <w:rPr>
          <w:spacing w:val="-1"/>
        </w:rPr>
        <w:t>I’m</w:t>
      </w:r>
      <w:r>
        <w:rPr>
          <w:spacing w:val="-12"/>
        </w:rPr>
        <w:t xml:space="preserve"> </w:t>
      </w:r>
      <w:r>
        <w:rPr>
          <w:spacing w:val="-1"/>
        </w:rPr>
        <w:t>Capocchio’s</w:t>
      </w:r>
      <w:r>
        <w:rPr>
          <w:spacing w:val="-12"/>
        </w:rPr>
        <w:t xml:space="preserve"> </w:t>
      </w:r>
      <w:r>
        <w:rPr>
          <w:spacing w:val="-1"/>
        </w:rPr>
        <w:t>shade,</w:t>
      </w:r>
      <w:r>
        <w:rPr>
          <w:spacing w:val="-52"/>
        </w:rPr>
        <w:t xml:space="preserve"> </w:t>
      </w:r>
    </w:p>
    <w:p w14:paraId="048EA65E" w14:textId="3FCB694F" w:rsidR="000276C6" w:rsidRDefault="000276C6" w:rsidP="00466533">
      <w:pPr>
        <w:pStyle w:val="Poetry"/>
      </w:pPr>
      <w:r>
        <w:t>who</w:t>
      </w:r>
      <w:r>
        <w:rPr>
          <w:spacing w:val="-9"/>
        </w:rPr>
        <w:t xml:space="preserve"> </w:t>
      </w:r>
      <w:r>
        <w:t>metals</w:t>
      </w:r>
      <w:r>
        <w:rPr>
          <w:spacing w:val="-9"/>
        </w:rPr>
        <w:t xml:space="preserve"> </w:t>
      </w:r>
      <w:r>
        <w:t>falsified</w:t>
      </w:r>
      <w:r>
        <w:rPr>
          <w:spacing w:val="-8"/>
        </w:rPr>
        <w:t xml:space="preserve"> </w:t>
      </w:r>
      <w:r>
        <w:t>by</w:t>
      </w:r>
      <w:r>
        <w:rPr>
          <w:spacing w:val="-9"/>
        </w:rPr>
        <w:t xml:space="preserve"> </w:t>
      </w:r>
      <w:r>
        <w:t>alchemy;</w:t>
      </w:r>
    </w:p>
    <w:p w14:paraId="7B9C1D0E" w14:textId="77777777" w:rsidR="00466533" w:rsidRDefault="000276C6" w:rsidP="00466533">
      <w:pPr>
        <w:pStyle w:val="Poetry"/>
        <w:rPr>
          <w:spacing w:val="-52"/>
        </w:rPr>
      </w:pPr>
      <w:r>
        <w:t>and</w:t>
      </w:r>
      <w:r>
        <w:rPr>
          <w:spacing w:val="-10"/>
        </w:rPr>
        <w:t xml:space="preserve"> </w:t>
      </w:r>
      <w:r>
        <w:t>thou,</w:t>
      </w:r>
      <w:r>
        <w:rPr>
          <w:spacing w:val="-9"/>
        </w:rPr>
        <w:t xml:space="preserve"> </w:t>
      </w:r>
      <w:r>
        <w:t>if</w:t>
      </w:r>
      <w:r>
        <w:rPr>
          <w:spacing w:val="-9"/>
        </w:rPr>
        <w:t xml:space="preserve"> </w:t>
      </w:r>
      <w:r>
        <w:t>well</w:t>
      </w:r>
      <w:r>
        <w:rPr>
          <w:spacing w:val="-9"/>
        </w:rPr>
        <w:t xml:space="preserve"> </w:t>
      </w:r>
      <w:r>
        <w:t>I</w:t>
      </w:r>
      <w:r>
        <w:rPr>
          <w:spacing w:val="-9"/>
        </w:rPr>
        <w:t xml:space="preserve"> </w:t>
      </w:r>
      <w:r>
        <w:t>see</w:t>
      </w:r>
      <w:r>
        <w:rPr>
          <w:spacing w:val="-9"/>
        </w:rPr>
        <w:t xml:space="preserve"> </w:t>
      </w:r>
      <w:r>
        <w:t>thee,</w:t>
      </w:r>
      <w:r>
        <w:rPr>
          <w:spacing w:val="-10"/>
        </w:rPr>
        <w:t xml:space="preserve"> </w:t>
      </w:r>
      <w:r>
        <w:t>shouldst</w:t>
      </w:r>
      <w:r>
        <w:rPr>
          <w:spacing w:val="-9"/>
        </w:rPr>
        <w:t xml:space="preserve"> </w:t>
      </w:r>
      <w:r>
        <w:t>recall</w:t>
      </w:r>
      <w:r>
        <w:rPr>
          <w:spacing w:val="-52"/>
        </w:rPr>
        <w:t xml:space="preserve"> </w:t>
      </w:r>
    </w:p>
    <w:p w14:paraId="6F911500" w14:textId="2F139F84" w:rsidR="000276C6" w:rsidRDefault="000276C6" w:rsidP="00466533">
      <w:pPr>
        <w:pStyle w:val="Poetry"/>
      </w:pPr>
      <w:r>
        <w:t>how</w:t>
      </w:r>
      <w:r>
        <w:rPr>
          <w:spacing w:val="-10"/>
        </w:rPr>
        <w:t xml:space="preserve"> </w:t>
      </w:r>
      <w:r>
        <w:t>good</w:t>
      </w:r>
      <w:r>
        <w:rPr>
          <w:spacing w:val="-10"/>
        </w:rPr>
        <w:t xml:space="preserve"> </w:t>
      </w:r>
      <w:r>
        <w:t>an</w:t>
      </w:r>
      <w:r>
        <w:rPr>
          <w:spacing w:val="-10"/>
        </w:rPr>
        <w:t xml:space="preserve"> </w:t>
      </w:r>
      <w:r>
        <w:t>ape</w:t>
      </w:r>
      <w:r>
        <w:rPr>
          <w:spacing w:val="-10"/>
        </w:rPr>
        <w:t xml:space="preserve"> </w:t>
      </w:r>
      <w:r>
        <w:t>of</w:t>
      </w:r>
      <w:r>
        <w:rPr>
          <w:spacing w:val="-10"/>
        </w:rPr>
        <w:t xml:space="preserve"> </w:t>
      </w:r>
      <w:r>
        <w:t>nature</w:t>
      </w:r>
      <w:r>
        <w:rPr>
          <w:spacing w:val="-10"/>
        </w:rPr>
        <w:t xml:space="preserve"> </w:t>
      </w:r>
      <w:r>
        <w:t>I</w:t>
      </w:r>
      <w:r>
        <w:rPr>
          <w:spacing w:val="-9"/>
        </w:rPr>
        <w:t xml:space="preserve"> </w:t>
      </w:r>
      <w:r>
        <w:t>was</w:t>
      </w:r>
      <w:r>
        <w:rPr>
          <w:spacing w:val="-10"/>
        </w:rPr>
        <w:t xml:space="preserve"> </w:t>
      </w:r>
      <w:r>
        <w:t>once.”</w:t>
      </w:r>
    </w:p>
    <w:p w14:paraId="1EDB677E" w14:textId="77777777" w:rsidR="00466533" w:rsidRDefault="00466533" w:rsidP="00466533">
      <w:pPr>
        <w:pStyle w:val="Poetry"/>
      </w:pPr>
    </w:p>
    <w:p w14:paraId="2BDF8B53" w14:textId="77777777" w:rsidR="000276C6" w:rsidRPr="00466533" w:rsidRDefault="000276C6" w:rsidP="00466533">
      <w:pPr>
        <w:pStyle w:val="Heading3"/>
      </w:pPr>
      <w:r w:rsidRPr="00466533">
        <w:t>Inferno XXX</w:t>
      </w:r>
    </w:p>
    <w:p w14:paraId="39F0BF67" w14:textId="77777777" w:rsidR="000276C6" w:rsidRPr="00466533" w:rsidRDefault="000276C6" w:rsidP="00466533">
      <w:pPr>
        <w:pStyle w:val="Heading4"/>
      </w:pPr>
      <w:r w:rsidRPr="00466533">
        <w:t>The Eighth Circle. Fraud. The Tenth Trench Falsifiers of Persons, Money, and Words</w:t>
      </w:r>
    </w:p>
    <w:p w14:paraId="63EB9A7F" w14:textId="77777777" w:rsidR="000276C6" w:rsidRPr="00466533" w:rsidRDefault="000276C6" w:rsidP="00466533">
      <w:pPr>
        <w:pStyle w:val="Poetry"/>
      </w:pPr>
      <w:r w:rsidRPr="00466533">
        <w:t>When Juno, on account of Semele,</w:t>
      </w:r>
    </w:p>
    <w:p w14:paraId="35DC7353" w14:textId="77777777" w:rsidR="00466533" w:rsidRDefault="000276C6" w:rsidP="00466533">
      <w:pPr>
        <w:pStyle w:val="Poetry"/>
      </w:pPr>
      <w:r w:rsidRPr="00466533">
        <w:t xml:space="preserve">was angry with the royal blood of Thebes, </w:t>
      </w:r>
    </w:p>
    <w:p w14:paraId="0C7D8EB7" w14:textId="77777777" w:rsidR="00466533" w:rsidRDefault="000276C6" w:rsidP="00466533">
      <w:pPr>
        <w:pStyle w:val="Poetry"/>
      </w:pPr>
      <w:r w:rsidRPr="00466533">
        <w:t xml:space="preserve">as several times she showed herself to be, </w:t>
      </w:r>
    </w:p>
    <w:p w14:paraId="6092F04C" w14:textId="654112DD" w:rsidR="000276C6" w:rsidRPr="00466533" w:rsidRDefault="000276C6" w:rsidP="00466533">
      <w:pPr>
        <w:pStyle w:val="Poetry"/>
      </w:pPr>
      <w:r w:rsidRPr="00466533">
        <w:t>so fiercely mad did Athamas become,</w:t>
      </w:r>
    </w:p>
    <w:p w14:paraId="00197E9C" w14:textId="6186D5A1" w:rsidR="000276C6" w:rsidRPr="00466533" w:rsidRDefault="000276C6" w:rsidP="00466533">
      <w:pPr>
        <w:pStyle w:val="Poetry"/>
      </w:pPr>
      <w:r w:rsidRPr="00466533">
        <w:t>that, when he saw his wife approaching him,</w:t>
      </w:r>
    </w:p>
    <w:p w14:paraId="7FB3C0CF" w14:textId="77777777" w:rsidR="00466533" w:rsidRDefault="000276C6" w:rsidP="00466533">
      <w:pPr>
        <w:pStyle w:val="Poetry"/>
      </w:pPr>
      <w:r w:rsidRPr="00466533">
        <w:t xml:space="preserve">burdened by her two sons on either side, </w:t>
      </w:r>
    </w:p>
    <w:p w14:paraId="3E0CD778" w14:textId="77777777" w:rsidR="00466533" w:rsidRDefault="000276C6" w:rsidP="00466533">
      <w:pPr>
        <w:pStyle w:val="Poetry"/>
      </w:pPr>
      <w:r w:rsidRPr="00466533">
        <w:t xml:space="preserve">“Spread we the nets,” he cried, “that I may take, </w:t>
      </w:r>
    </w:p>
    <w:p w14:paraId="6D1AE8D5" w14:textId="2DF8D4EA" w:rsidR="000276C6" w:rsidRPr="00466533" w:rsidRDefault="000276C6" w:rsidP="00466533">
      <w:pPr>
        <w:pStyle w:val="Poetry"/>
      </w:pPr>
      <w:r w:rsidRPr="00466533">
        <w:t>upon their passing, lioness and cubs!”</w:t>
      </w:r>
    </w:p>
    <w:p w14:paraId="3C631C21" w14:textId="77777777" w:rsidR="000276C6" w:rsidRPr="00466533" w:rsidRDefault="000276C6" w:rsidP="00466533">
      <w:pPr>
        <w:pStyle w:val="Poetry"/>
      </w:pPr>
      <w:r w:rsidRPr="00466533">
        <w:t>and thereupon stretched out his cruel claws,</w:t>
      </w:r>
    </w:p>
    <w:p w14:paraId="413B0311" w14:textId="25683C5E" w:rsidR="000276C6" w:rsidRPr="00466533" w:rsidRDefault="000276C6" w:rsidP="00466533">
      <w:pPr>
        <w:pStyle w:val="Poetry"/>
      </w:pPr>
      <w:r w:rsidRPr="00466533">
        <w:t>and taking hold of one, Learchus named,</w:t>
      </w:r>
      <w:r w:rsidRPr="00466533">
        <w:tab/>
      </w:r>
    </w:p>
    <w:p w14:paraId="089621BC" w14:textId="77777777" w:rsidR="00466533" w:rsidRDefault="000276C6" w:rsidP="00466533">
      <w:pPr>
        <w:pStyle w:val="Poetry"/>
      </w:pPr>
      <w:r w:rsidRPr="00466533">
        <w:t xml:space="preserve">whirled him around, and dashed him ’gainst a rock; </w:t>
      </w:r>
    </w:p>
    <w:p w14:paraId="0FF17E4B" w14:textId="0298E518" w:rsidR="000276C6" w:rsidRDefault="000276C6" w:rsidP="00466533">
      <w:pPr>
        <w:pStyle w:val="Poetry"/>
      </w:pPr>
      <w:r w:rsidRPr="00466533">
        <w:t>his wife then with the other drowned herself.</w:t>
      </w:r>
    </w:p>
    <w:p w14:paraId="3E997B3F" w14:textId="77777777" w:rsidR="00466533" w:rsidRPr="00466533" w:rsidRDefault="00466533" w:rsidP="00466533">
      <w:pPr>
        <w:pStyle w:val="Poetry"/>
      </w:pPr>
    </w:p>
    <w:p w14:paraId="6D85D6D8" w14:textId="77777777" w:rsidR="00466533" w:rsidRDefault="000276C6" w:rsidP="00466533">
      <w:pPr>
        <w:pStyle w:val="Poetry"/>
      </w:pPr>
      <w:r w:rsidRPr="00466533">
        <w:t xml:space="preserve">Again, when Fortune so low down had brought </w:t>
      </w:r>
    </w:p>
    <w:p w14:paraId="3E86B1ED" w14:textId="7E5DBF6E" w:rsidR="000276C6" w:rsidRPr="00466533" w:rsidRDefault="000276C6" w:rsidP="00466533">
      <w:pPr>
        <w:pStyle w:val="Poetry"/>
      </w:pPr>
      <w:r w:rsidRPr="00466533">
        <w:lastRenderedPageBreak/>
        <w:t>the Trojans’ arrogant, all-daring power,</w:t>
      </w:r>
    </w:p>
    <w:p w14:paraId="5064B128" w14:textId="09AD80CA" w:rsidR="000276C6" w:rsidRPr="00466533" w:rsidRDefault="000276C6" w:rsidP="00466533">
      <w:pPr>
        <w:pStyle w:val="Poetry"/>
      </w:pPr>
      <w:r w:rsidRPr="00466533">
        <w:t>that with their kingdom shattered was their king;</w:t>
      </w:r>
    </w:p>
    <w:p w14:paraId="09AFB47B" w14:textId="77777777" w:rsidR="00466533" w:rsidRDefault="000276C6" w:rsidP="00466533">
      <w:pPr>
        <w:pStyle w:val="Poetry"/>
      </w:pPr>
      <w:r w:rsidRPr="00466533">
        <w:t xml:space="preserve">Hecuba, sad, forlorn, and captive now, </w:t>
      </w:r>
    </w:p>
    <w:p w14:paraId="3163BA4B" w14:textId="77777777" w:rsidR="00466533" w:rsidRDefault="000276C6" w:rsidP="00466533">
      <w:pPr>
        <w:pStyle w:val="Poetry"/>
      </w:pPr>
      <w:r w:rsidRPr="00466533">
        <w:t xml:space="preserve">when she had seen her dead Polỳxena, </w:t>
      </w:r>
    </w:p>
    <w:p w14:paraId="340D4056" w14:textId="77777777" w:rsidR="00466533" w:rsidRDefault="000276C6" w:rsidP="00466533">
      <w:pPr>
        <w:pStyle w:val="Poetry"/>
      </w:pPr>
      <w:r w:rsidRPr="00466533">
        <w:t xml:space="preserve">and in her painful anguish had perceived </w:t>
      </w:r>
    </w:p>
    <w:p w14:paraId="41ED2020" w14:textId="59EEAA6F" w:rsidR="000276C6" w:rsidRPr="00466533" w:rsidRDefault="000276C6" w:rsidP="00466533">
      <w:pPr>
        <w:pStyle w:val="Poetry"/>
      </w:pPr>
      <w:r w:rsidRPr="00466533">
        <w:t>her Polydorus lying on the beach,</w:t>
      </w:r>
    </w:p>
    <w:p w14:paraId="40F6483D" w14:textId="47435873" w:rsidR="000276C6" w:rsidRPr="00466533" w:rsidRDefault="000276C6" w:rsidP="00466533">
      <w:pPr>
        <w:pStyle w:val="Poetry"/>
      </w:pPr>
      <w:r w:rsidRPr="00466533">
        <w:t>out of her senses, barked as would a dog;</w:t>
      </w:r>
    </w:p>
    <w:p w14:paraId="433E131E" w14:textId="7DA51A6D" w:rsidR="000276C6" w:rsidRDefault="000276C6" w:rsidP="00466533">
      <w:pPr>
        <w:pStyle w:val="Poetry"/>
      </w:pPr>
      <w:r w:rsidRPr="00466533">
        <w:t>so greatly had her suffering turned her mind.</w:t>
      </w:r>
    </w:p>
    <w:p w14:paraId="41F3C1F5" w14:textId="77777777" w:rsidR="00466533" w:rsidRPr="00466533" w:rsidRDefault="00466533" w:rsidP="00466533">
      <w:pPr>
        <w:pStyle w:val="Poetry"/>
      </w:pPr>
    </w:p>
    <w:p w14:paraId="1240623C" w14:textId="77777777" w:rsidR="00466533" w:rsidRDefault="000276C6" w:rsidP="00466533">
      <w:pPr>
        <w:pStyle w:val="Poetry"/>
      </w:pPr>
      <w:r w:rsidRPr="00466533">
        <w:t xml:space="preserve">But ne’er did furies or of Thebes or Troy </w:t>
      </w:r>
    </w:p>
    <w:p w14:paraId="3F704043" w14:textId="3F649F4F" w:rsidR="000276C6" w:rsidRPr="00466533" w:rsidRDefault="000276C6" w:rsidP="00466533">
      <w:pPr>
        <w:pStyle w:val="Poetry"/>
      </w:pPr>
      <w:r w:rsidRPr="00466533">
        <w:t>reveal in any one such cruelty,</w:t>
      </w:r>
    </w:p>
    <w:p w14:paraId="505E266D" w14:textId="77777777" w:rsidR="000276C6" w:rsidRPr="00466533" w:rsidRDefault="000276C6" w:rsidP="00466533">
      <w:pPr>
        <w:pStyle w:val="Poetry"/>
      </w:pPr>
      <w:r w:rsidRPr="00466533">
        <w:t>in goading beasts or, much less, human limbs,</w:t>
      </w:r>
    </w:p>
    <w:p w14:paraId="46F50681" w14:textId="4494EE75" w:rsidR="000276C6" w:rsidRPr="00466533" w:rsidRDefault="000276C6" w:rsidP="00466533">
      <w:pPr>
        <w:pStyle w:val="Poetry"/>
      </w:pPr>
      <w:r w:rsidRPr="00466533">
        <w:t>as that which I beheld in two death-pale</w:t>
      </w:r>
    </w:p>
    <w:p w14:paraId="5565E460" w14:textId="77777777" w:rsidR="00466533" w:rsidRDefault="000276C6" w:rsidP="00466533">
      <w:pPr>
        <w:pStyle w:val="Poetry"/>
      </w:pPr>
      <w:r w:rsidRPr="00466533">
        <w:t xml:space="preserve">and naked shades, who ran around, and bit, </w:t>
      </w:r>
    </w:p>
    <w:p w14:paraId="410753B6" w14:textId="208CD220" w:rsidR="000276C6" w:rsidRPr="00466533" w:rsidRDefault="000276C6" w:rsidP="00466533">
      <w:pPr>
        <w:pStyle w:val="Poetry"/>
      </w:pPr>
      <w:r w:rsidRPr="00466533">
        <w:t>as doth a boar, when from the sty let out.</w:t>
      </w:r>
    </w:p>
    <w:p w14:paraId="60BC347D" w14:textId="77777777" w:rsidR="00466533" w:rsidRDefault="000276C6" w:rsidP="00466533">
      <w:pPr>
        <w:pStyle w:val="Poetry"/>
      </w:pPr>
      <w:r w:rsidRPr="00466533">
        <w:t xml:space="preserve">One reached Capocchio, and so thrust his tusks </w:t>
      </w:r>
    </w:p>
    <w:p w14:paraId="51234695" w14:textId="40F70D0B" w:rsidR="000276C6" w:rsidRPr="00466533" w:rsidRDefault="000276C6" w:rsidP="00466533">
      <w:pPr>
        <w:pStyle w:val="Poetry"/>
      </w:pPr>
      <w:r w:rsidRPr="00466533">
        <w:t>into his neck behind, that, dragging him,</w:t>
      </w:r>
    </w:p>
    <w:p w14:paraId="51579752" w14:textId="38DCEC30" w:rsidR="000276C6" w:rsidRDefault="000276C6" w:rsidP="00466533">
      <w:pPr>
        <w:pStyle w:val="Poetry"/>
      </w:pPr>
      <w:r w:rsidRPr="00466533">
        <w:t>he made his belly scrape the solid ground.</w:t>
      </w:r>
    </w:p>
    <w:p w14:paraId="0E5DB36D" w14:textId="77777777" w:rsidR="00466533" w:rsidRPr="00466533" w:rsidRDefault="00466533" w:rsidP="00466533">
      <w:pPr>
        <w:pStyle w:val="Poetry"/>
      </w:pPr>
    </w:p>
    <w:p w14:paraId="43AAD198" w14:textId="77777777" w:rsidR="00466533" w:rsidRDefault="000276C6" w:rsidP="00466533">
      <w:pPr>
        <w:pStyle w:val="Poetry"/>
      </w:pPr>
      <w:r w:rsidRPr="00466533">
        <w:t xml:space="preserve">The Aretine, still trembling, said to me: </w:t>
      </w:r>
    </w:p>
    <w:p w14:paraId="2DF4898B" w14:textId="77777777" w:rsidR="00466533" w:rsidRDefault="000276C6" w:rsidP="00466533">
      <w:pPr>
        <w:pStyle w:val="Poetry"/>
      </w:pPr>
      <w:r w:rsidRPr="00466533">
        <w:t xml:space="preserve">“That imp is Gianni Schicchi who, enraged, </w:t>
      </w:r>
    </w:p>
    <w:p w14:paraId="285512C9" w14:textId="47694E7A" w:rsidR="000276C6" w:rsidRPr="00466533" w:rsidRDefault="000276C6" w:rsidP="00466533">
      <w:pPr>
        <w:pStyle w:val="Poetry"/>
      </w:pPr>
      <w:r w:rsidRPr="00466533">
        <w:t>goes all around ill-treating others thus.”</w:t>
      </w:r>
    </w:p>
    <w:p w14:paraId="68A74349" w14:textId="77777777" w:rsidR="000276C6" w:rsidRDefault="000276C6" w:rsidP="000276C6">
      <w:pPr>
        <w:pStyle w:val="BodyText"/>
      </w:pPr>
    </w:p>
    <w:p w14:paraId="73CD4565" w14:textId="77777777" w:rsidR="000276C6" w:rsidRPr="00466533" w:rsidRDefault="000276C6" w:rsidP="00466533">
      <w:pPr>
        <w:pStyle w:val="Poetry"/>
      </w:pPr>
      <w:r w:rsidRPr="00466533">
        <w:t>Then “Oh,” said I to him, “so may the other</w:t>
      </w:r>
    </w:p>
    <w:p w14:paraId="24EC39E4" w14:textId="2CC74B72" w:rsidR="000276C6" w:rsidRPr="00466533" w:rsidRDefault="000276C6" w:rsidP="00466533">
      <w:pPr>
        <w:pStyle w:val="Poetry"/>
      </w:pPr>
      <w:r w:rsidRPr="00466533">
        <w:t>not fix his teeth in thee, be not too tired</w:t>
      </w:r>
    </w:p>
    <w:p w14:paraId="15759F98" w14:textId="74A614C6" w:rsidR="000276C6" w:rsidRDefault="000276C6" w:rsidP="00466533">
      <w:pPr>
        <w:pStyle w:val="Poetry"/>
      </w:pPr>
      <w:r w:rsidRPr="00466533">
        <w:t>to tell me who he is, before he ‘skips’!”</w:t>
      </w:r>
    </w:p>
    <w:p w14:paraId="2277F142" w14:textId="77777777" w:rsidR="00466533" w:rsidRPr="00466533" w:rsidRDefault="00466533" w:rsidP="00466533">
      <w:pPr>
        <w:pStyle w:val="Poetry"/>
      </w:pPr>
    </w:p>
    <w:p w14:paraId="5C7853CC" w14:textId="77777777" w:rsidR="000276C6" w:rsidRPr="00466533" w:rsidRDefault="000276C6" w:rsidP="00466533">
      <w:pPr>
        <w:pStyle w:val="Poetry"/>
      </w:pPr>
      <w:r w:rsidRPr="00466533">
        <w:t>And he to me: “That is the ancient soul</w:t>
      </w:r>
    </w:p>
    <w:p w14:paraId="3BCD25AC" w14:textId="77777777" w:rsidR="00466533" w:rsidRDefault="000276C6" w:rsidP="00466533">
      <w:pPr>
        <w:pStyle w:val="Poetry"/>
      </w:pPr>
      <w:r w:rsidRPr="00466533">
        <w:t xml:space="preserve">of wicked Myrrha, who, outside the bounds </w:t>
      </w:r>
    </w:p>
    <w:p w14:paraId="0F33A130" w14:textId="6E6F383B" w:rsidR="000276C6" w:rsidRPr="00466533" w:rsidRDefault="000276C6" w:rsidP="00466533">
      <w:pPr>
        <w:pStyle w:val="Poetry"/>
      </w:pPr>
      <w:r w:rsidRPr="00466533">
        <w:t>of lawful love, became her father’s mistress.</w:t>
      </w:r>
    </w:p>
    <w:p w14:paraId="4ABB6D60" w14:textId="5BA6AA99" w:rsidR="000276C6" w:rsidRPr="00466533" w:rsidRDefault="000276C6" w:rsidP="00466533">
      <w:pPr>
        <w:pStyle w:val="Poetry"/>
      </w:pPr>
      <w:r w:rsidRPr="00466533">
        <w:t>She came to sin with him by counterfeiting</w:t>
      </w:r>
    </w:p>
    <w:p w14:paraId="1D37AF17" w14:textId="77777777" w:rsidR="00466533" w:rsidRDefault="000276C6" w:rsidP="00466533">
      <w:pPr>
        <w:pStyle w:val="Poetry"/>
      </w:pPr>
      <w:r w:rsidRPr="00466533">
        <w:t xml:space="preserve">another’s person in herself, as dared </w:t>
      </w:r>
    </w:p>
    <w:p w14:paraId="135FEBE5" w14:textId="23EB841A" w:rsidR="000276C6" w:rsidRPr="00466533" w:rsidRDefault="000276C6" w:rsidP="00466533">
      <w:pPr>
        <w:pStyle w:val="Poetry"/>
      </w:pPr>
      <w:r w:rsidRPr="00466533">
        <w:t>the other one who yonder goes away,—</w:t>
      </w:r>
    </w:p>
    <w:p w14:paraId="76FD0C4F" w14:textId="77777777" w:rsidR="00466533" w:rsidRDefault="000276C6" w:rsidP="00466533">
      <w:pPr>
        <w:pStyle w:val="Poetry"/>
      </w:pPr>
      <w:r w:rsidRPr="00466533">
        <w:t xml:space="preserve">that he might gain the lady of the stud,— </w:t>
      </w:r>
    </w:p>
    <w:p w14:paraId="61E978DF" w14:textId="7C44D06E" w:rsidR="000276C6" w:rsidRPr="00466533" w:rsidRDefault="000276C6" w:rsidP="00466533">
      <w:pPr>
        <w:pStyle w:val="Poetry"/>
      </w:pPr>
      <w:r w:rsidRPr="00466533">
        <w:t>to counterfeit Buoso Donati’s self,</w:t>
      </w:r>
    </w:p>
    <w:p w14:paraId="54CEE431" w14:textId="1DE48BD2" w:rsidR="000276C6" w:rsidRDefault="000276C6" w:rsidP="00466533">
      <w:pPr>
        <w:pStyle w:val="Poetry"/>
      </w:pPr>
      <w:r w:rsidRPr="00466533">
        <w:lastRenderedPageBreak/>
        <w:t>and make his will and give it legal form.”</w:t>
      </w:r>
    </w:p>
    <w:p w14:paraId="63D4BD45" w14:textId="77777777" w:rsidR="00466533" w:rsidRPr="00466533" w:rsidRDefault="00466533" w:rsidP="00466533">
      <w:pPr>
        <w:pStyle w:val="Poetry"/>
      </w:pPr>
    </w:p>
    <w:p w14:paraId="5C0D7FC2" w14:textId="77777777" w:rsidR="00466533" w:rsidRDefault="000276C6" w:rsidP="00466533">
      <w:pPr>
        <w:pStyle w:val="Poetry"/>
      </w:pPr>
      <w:r w:rsidRPr="00466533">
        <w:t xml:space="preserve">When the two furious souls, on whom my eyes </w:t>
      </w:r>
    </w:p>
    <w:p w14:paraId="315860DB" w14:textId="77777777" w:rsidR="00466533" w:rsidRDefault="000276C6" w:rsidP="00466533">
      <w:pPr>
        <w:pStyle w:val="Poetry"/>
      </w:pPr>
      <w:r w:rsidRPr="00466533">
        <w:t xml:space="preserve">were fixed, had passed away, I turned them round </w:t>
      </w:r>
    </w:p>
    <w:p w14:paraId="20151C32" w14:textId="26888A5A" w:rsidR="000276C6" w:rsidRDefault="000276C6" w:rsidP="00466533">
      <w:pPr>
        <w:pStyle w:val="Poetry"/>
      </w:pPr>
      <w:r w:rsidRPr="00466533">
        <w:t>to look upon the other evil born.</w:t>
      </w:r>
    </w:p>
    <w:p w14:paraId="5F305B89" w14:textId="77777777" w:rsidR="00466533" w:rsidRPr="00466533" w:rsidRDefault="00466533" w:rsidP="00466533">
      <w:pPr>
        <w:pStyle w:val="Poetry"/>
      </w:pPr>
    </w:p>
    <w:p w14:paraId="64E76F52" w14:textId="77777777" w:rsidR="000276C6" w:rsidRPr="00466533" w:rsidRDefault="000276C6" w:rsidP="00466533">
      <w:pPr>
        <w:pStyle w:val="Poetry"/>
      </w:pPr>
      <w:r w:rsidRPr="00466533">
        <w:t>And one I saw, who like a lute were shaped,</w:t>
      </w:r>
    </w:p>
    <w:p w14:paraId="1DA68FBB" w14:textId="58D85FCE" w:rsidR="000276C6" w:rsidRPr="00466533" w:rsidRDefault="000276C6" w:rsidP="00466533">
      <w:pPr>
        <w:pStyle w:val="Poetry"/>
      </w:pPr>
      <w:r w:rsidRPr="00466533">
        <w:t>if he had only had his groin cut off</w:t>
      </w:r>
    </w:p>
    <w:p w14:paraId="5947030B" w14:textId="77777777" w:rsidR="00466533" w:rsidRDefault="000276C6" w:rsidP="00466533">
      <w:pPr>
        <w:pStyle w:val="Poetry"/>
      </w:pPr>
      <w:r w:rsidRPr="00466533">
        <w:t xml:space="preserve">down in the region where a man is forked. </w:t>
      </w:r>
    </w:p>
    <w:p w14:paraId="5AECCE46" w14:textId="77777777" w:rsidR="00466533" w:rsidRDefault="000276C6" w:rsidP="00466533">
      <w:pPr>
        <w:pStyle w:val="Poetry"/>
      </w:pPr>
      <w:r w:rsidRPr="00466533">
        <w:t xml:space="preserve">The heavy dropsy which unmates the limbs </w:t>
      </w:r>
    </w:p>
    <w:p w14:paraId="19E4C4D7" w14:textId="144CA1ED" w:rsidR="000276C6" w:rsidRPr="00466533" w:rsidRDefault="000276C6" w:rsidP="00466533">
      <w:pPr>
        <w:pStyle w:val="Poetry"/>
      </w:pPr>
      <w:r w:rsidRPr="00466533">
        <w:t>in such a way with ill-digested humor,</w:t>
      </w:r>
    </w:p>
    <w:p w14:paraId="78601FA7" w14:textId="77777777" w:rsidR="000276C6" w:rsidRPr="00466533" w:rsidRDefault="000276C6" w:rsidP="00466533">
      <w:pPr>
        <w:pStyle w:val="Poetry"/>
      </w:pPr>
      <w:r w:rsidRPr="00466533">
        <w:t>that face and paunch no longer correspond,</w:t>
      </w:r>
    </w:p>
    <w:p w14:paraId="1AAB48AD" w14:textId="2E481006" w:rsidR="000276C6" w:rsidRPr="00466533" w:rsidRDefault="000276C6" w:rsidP="00466533">
      <w:pPr>
        <w:pStyle w:val="Poetry"/>
      </w:pPr>
      <w:r w:rsidRPr="00466533">
        <w:t>was causing him to keep his lips apart,</w:t>
      </w:r>
    </w:p>
    <w:p w14:paraId="6F08BA00" w14:textId="77777777" w:rsidR="00466533" w:rsidRDefault="000276C6" w:rsidP="00466533">
      <w:pPr>
        <w:pStyle w:val="Poetry"/>
      </w:pPr>
      <w:r w:rsidRPr="00466533">
        <w:t xml:space="preserve">as doth the hectic, who, because of thirst, </w:t>
      </w:r>
    </w:p>
    <w:p w14:paraId="380FC3D4" w14:textId="3CD48F95" w:rsidR="000276C6" w:rsidRDefault="000276C6" w:rsidP="00466533">
      <w:pPr>
        <w:pStyle w:val="Poetry"/>
      </w:pPr>
      <w:r w:rsidRPr="00466533">
        <w:t>turns one lip chinward, and the other up.</w:t>
      </w:r>
    </w:p>
    <w:p w14:paraId="41950B17" w14:textId="77777777" w:rsidR="00466533" w:rsidRPr="00466533" w:rsidRDefault="00466533" w:rsidP="00466533">
      <w:pPr>
        <w:pStyle w:val="Poetry"/>
      </w:pPr>
    </w:p>
    <w:p w14:paraId="15F9BF86" w14:textId="77777777" w:rsidR="00466533" w:rsidRDefault="000276C6" w:rsidP="00466533">
      <w:pPr>
        <w:pStyle w:val="Poetry"/>
      </w:pPr>
      <w:r w:rsidRPr="00466533">
        <w:t xml:space="preserve">“O ye that are, and wherefore I know not, </w:t>
      </w:r>
    </w:p>
    <w:p w14:paraId="4FD87195" w14:textId="0DD74188" w:rsidR="000276C6" w:rsidRPr="00466533" w:rsidRDefault="000276C6" w:rsidP="00466533">
      <w:pPr>
        <w:pStyle w:val="Poetry"/>
      </w:pPr>
      <w:r w:rsidRPr="00466533">
        <w:t>free from all torment in this world of woe,”</w:t>
      </w:r>
    </w:p>
    <w:p w14:paraId="3D8A4B9A" w14:textId="648D49EA" w:rsidR="000276C6" w:rsidRPr="00466533" w:rsidRDefault="000276C6" w:rsidP="00466533">
      <w:pPr>
        <w:pStyle w:val="Poetry"/>
      </w:pPr>
      <w:r w:rsidRPr="00466533">
        <w:t>said he to us, “behold, and pay attention</w:t>
      </w:r>
    </w:p>
    <w:p w14:paraId="567CEBF2" w14:textId="77777777" w:rsidR="00466533" w:rsidRDefault="000276C6" w:rsidP="00466533">
      <w:pPr>
        <w:pStyle w:val="Poetry"/>
      </w:pPr>
      <w:r w:rsidRPr="00466533">
        <w:t xml:space="preserve">to Master Adam’s wretched misery! </w:t>
      </w:r>
    </w:p>
    <w:p w14:paraId="3C0E135B" w14:textId="77777777" w:rsidR="00466533" w:rsidRDefault="000276C6" w:rsidP="00466533">
      <w:pPr>
        <w:pStyle w:val="Poetry"/>
      </w:pPr>
      <w:r w:rsidRPr="00466533">
        <w:t xml:space="preserve">When living, I had all that I desired, </w:t>
      </w:r>
    </w:p>
    <w:p w14:paraId="7D83310D" w14:textId="11747736" w:rsidR="000276C6" w:rsidRPr="00466533" w:rsidRDefault="000276C6" w:rsidP="00466533">
      <w:pPr>
        <w:pStyle w:val="Poetry"/>
      </w:pPr>
      <w:r w:rsidRPr="00466533">
        <w:t>and now, alas, I crave a drop of water.</w:t>
      </w:r>
    </w:p>
    <w:p w14:paraId="2CFDC552" w14:textId="77777777" w:rsidR="000276C6" w:rsidRPr="00466533" w:rsidRDefault="000276C6" w:rsidP="00466533">
      <w:pPr>
        <w:pStyle w:val="Poetry"/>
      </w:pPr>
      <w:r w:rsidRPr="00466533">
        <w:t>The little brooks which toward the Arno run</w:t>
      </w:r>
    </w:p>
    <w:p w14:paraId="1E87AF89" w14:textId="64C18DF5" w:rsidR="000276C6" w:rsidRPr="00466533" w:rsidRDefault="000276C6" w:rsidP="00466533">
      <w:pPr>
        <w:pStyle w:val="Poetry"/>
      </w:pPr>
      <w:r w:rsidRPr="00466533">
        <w:t>down from the Casentino’s green-clad hills,</w:t>
      </w:r>
    </w:p>
    <w:p w14:paraId="1147F3F7" w14:textId="77777777" w:rsidR="00466533" w:rsidRDefault="000276C6" w:rsidP="00466533">
      <w:pPr>
        <w:pStyle w:val="Poetry"/>
      </w:pPr>
      <w:r w:rsidRPr="00466533">
        <w:t xml:space="preserve">and render all their channels cool and fresh, </w:t>
      </w:r>
    </w:p>
    <w:p w14:paraId="595892C1" w14:textId="77777777" w:rsidR="00466533" w:rsidRDefault="000276C6" w:rsidP="00466533">
      <w:pPr>
        <w:pStyle w:val="Poetry"/>
      </w:pPr>
      <w:r w:rsidRPr="00466533">
        <w:t xml:space="preserve">are evermore before me, nor in vain; </w:t>
      </w:r>
    </w:p>
    <w:p w14:paraId="5665DEF4" w14:textId="1066F884" w:rsidR="000276C6" w:rsidRPr="00466533" w:rsidRDefault="000276C6" w:rsidP="00466533">
      <w:pPr>
        <w:pStyle w:val="Poetry"/>
      </w:pPr>
      <w:r w:rsidRPr="00466533">
        <w:t>because their image makes me drier far</w:t>
      </w:r>
    </w:p>
    <w:p w14:paraId="1D271BB9" w14:textId="77777777" w:rsidR="000276C6" w:rsidRPr="00466533" w:rsidRDefault="000276C6" w:rsidP="00466533">
      <w:pPr>
        <w:pStyle w:val="Poetry"/>
      </w:pPr>
      <w:r w:rsidRPr="00466533">
        <w:t>than this disease, which strips my face of flesh.</w:t>
      </w:r>
    </w:p>
    <w:p w14:paraId="005F3CF6" w14:textId="56113AEC" w:rsidR="000276C6" w:rsidRPr="00466533" w:rsidRDefault="000276C6" w:rsidP="00466533">
      <w:pPr>
        <w:pStyle w:val="Poetry"/>
      </w:pPr>
      <w:r w:rsidRPr="00466533">
        <w:t>The rigid Justice, which is scourging me,</w:t>
      </w:r>
    </w:p>
    <w:p w14:paraId="37CCDFAF" w14:textId="77777777" w:rsidR="00466533" w:rsidRDefault="000276C6" w:rsidP="00466533">
      <w:pPr>
        <w:pStyle w:val="Poetry"/>
      </w:pPr>
      <w:r w:rsidRPr="00466533">
        <w:t xml:space="preserve">takes from the very place in which I sinned </w:t>
      </w:r>
    </w:p>
    <w:p w14:paraId="60B2580C" w14:textId="6E0E5B2E" w:rsidR="000276C6" w:rsidRPr="00466533" w:rsidRDefault="000276C6" w:rsidP="00466533">
      <w:pPr>
        <w:pStyle w:val="Poetry"/>
      </w:pPr>
      <w:r w:rsidRPr="00466533">
        <w:t>the means to give my sighs a greater flight.</w:t>
      </w:r>
    </w:p>
    <w:p w14:paraId="34E8A46B" w14:textId="77777777" w:rsidR="000276C6" w:rsidRPr="00466533" w:rsidRDefault="000276C6" w:rsidP="00466533">
      <w:pPr>
        <w:pStyle w:val="Poetry"/>
      </w:pPr>
      <w:r w:rsidRPr="00466533">
        <w:t>There lies Romena, where I falsified</w:t>
      </w:r>
    </w:p>
    <w:p w14:paraId="5BF87FDA" w14:textId="77777777" w:rsidR="000276C6" w:rsidRPr="00466533" w:rsidRDefault="000276C6" w:rsidP="00466533">
      <w:pPr>
        <w:pStyle w:val="Poetry"/>
      </w:pPr>
      <w:r w:rsidRPr="00466533">
        <w:t>the coin on which the Baptist’s form is stamped;</w:t>
      </w:r>
    </w:p>
    <w:p w14:paraId="674DA602" w14:textId="0164A251" w:rsidR="000276C6" w:rsidRPr="00466533" w:rsidRDefault="000276C6" w:rsidP="00466533">
      <w:pPr>
        <w:pStyle w:val="Poetry"/>
      </w:pPr>
      <w:r w:rsidRPr="00466533">
        <w:t>for that I left my body burned above.</w:t>
      </w:r>
    </w:p>
    <w:p w14:paraId="670BE344" w14:textId="77777777" w:rsidR="00466533" w:rsidRDefault="000276C6" w:rsidP="00466533">
      <w:pPr>
        <w:pStyle w:val="Poetry"/>
      </w:pPr>
      <w:r w:rsidRPr="00466533">
        <w:t xml:space="preserve">But could I see the woeful soul of Guido, </w:t>
      </w:r>
    </w:p>
    <w:p w14:paraId="28E6966F" w14:textId="0CB3C150" w:rsidR="000276C6" w:rsidRPr="00466533" w:rsidRDefault="000276C6" w:rsidP="00466533">
      <w:pPr>
        <w:pStyle w:val="Poetry"/>
      </w:pPr>
      <w:r w:rsidRPr="00466533">
        <w:lastRenderedPageBreak/>
        <w:t>or Alexander, or their brother, here,</w:t>
      </w:r>
    </w:p>
    <w:p w14:paraId="6E4B00A0" w14:textId="77777777" w:rsidR="00466533" w:rsidRDefault="000276C6" w:rsidP="00466533">
      <w:pPr>
        <w:pStyle w:val="Poetry"/>
      </w:pPr>
      <w:r w:rsidRPr="00466533">
        <w:t xml:space="preserve">for Fonte Branda I’d not give the sight. </w:t>
      </w:r>
    </w:p>
    <w:p w14:paraId="3125F5E5" w14:textId="4E1A9ECD" w:rsidR="000276C6" w:rsidRPr="00466533" w:rsidRDefault="000276C6" w:rsidP="00466533">
      <w:pPr>
        <w:pStyle w:val="Poetry"/>
      </w:pPr>
      <w:r w:rsidRPr="00466533">
        <w:t>One is in here already, if the shades,</w:t>
      </w:r>
    </w:p>
    <w:p w14:paraId="1857164E" w14:textId="67AC3B8A" w:rsidR="000276C6" w:rsidRPr="00466533" w:rsidRDefault="000276C6" w:rsidP="00466533">
      <w:pPr>
        <w:pStyle w:val="Poetry"/>
      </w:pPr>
      <w:r w:rsidRPr="00466533">
        <w:t>who go around here raging, tell the truth,</w:t>
      </w:r>
    </w:p>
    <w:p w14:paraId="0521E9E4" w14:textId="77777777" w:rsidR="00466533" w:rsidRDefault="000276C6" w:rsidP="00466533">
      <w:pPr>
        <w:pStyle w:val="Poetry"/>
      </w:pPr>
      <w:r w:rsidRPr="00466533">
        <w:t xml:space="preserve">but what is that to me whose limbs are bound? </w:t>
      </w:r>
    </w:p>
    <w:p w14:paraId="5FFF6615" w14:textId="557503DC" w:rsidR="000276C6" w:rsidRPr="00466533" w:rsidRDefault="000276C6" w:rsidP="00466533">
      <w:pPr>
        <w:pStyle w:val="Poetry"/>
      </w:pPr>
      <w:r w:rsidRPr="00466533">
        <w:t>If only I were still so light of foot,</w:t>
      </w:r>
    </w:p>
    <w:p w14:paraId="54E97957" w14:textId="77777777" w:rsidR="00466533" w:rsidRDefault="000276C6" w:rsidP="00466533">
      <w:pPr>
        <w:pStyle w:val="Poetry"/>
      </w:pPr>
      <w:r w:rsidRPr="00466533">
        <w:t xml:space="preserve">that I could in a hundred years advance </w:t>
      </w:r>
    </w:p>
    <w:p w14:paraId="63FC12DC" w14:textId="01167093" w:rsidR="000276C6" w:rsidRPr="00466533" w:rsidRDefault="000276C6" w:rsidP="00466533">
      <w:pPr>
        <w:pStyle w:val="Poetry"/>
      </w:pPr>
      <w:r w:rsidRPr="00466533">
        <w:t>one inch, I’d be already on the road,</w:t>
      </w:r>
    </w:p>
    <w:p w14:paraId="586C7CF4" w14:textId="7BEF5D57" w:rsidR="000276C6" w:rsidRPr="00466533" w:rsidRDefault="000276C6" w:rsidP="00466533">
      <w:pPr>
        <w:pStyle w:val="Poetry"/>
      </w:pPr>
      <w:r w:rsidRPr="00466533">
        <w:t>in search of him among the loathsome people,</w:t>
      </w:r>
    </w:p>
    <w:p w14:paraId="37938359" w14:textId="77777777" w:rsidR="00466533" w:rsidRDefault="000276C6" w:rsidP="00466533">
      <w:pPr>
        <w:pStyle w:val="Poetry"/>
      </w:pPr>
      <w:r w:rsidRPr="00466533">
        <w:t xml:space="preserve">although this trench goes round eleven miles, </w:t>
      </w:r>
    </w:p>
    <w:p w14:paraId="55028038" w14:textId="28DCBEE1" w:rsidR="000276C6" w:rsidRPr="00466533" w:rsidRDefault="000276C6" w:rsidP="00466533">
      <w:pPr>
        <w:pStyle w:val="Poetry"/>
      </w:pPr>
      <w:r w:rsidRPr="00466533">
        <w:t>and is no less than half a mile across.</w:t>
      </w:r>
    </w:p>
    <w:p w14:paraId="778FE415" w14:textId="77777777" w:rsidR="000276C6" w:rsidRPr="00466533" w:rsidRDefault="000276C6" w:rsidP="00466533">
      <w:pPr>
        <w:pStyle w:val="Poetry"/>
      </w:pPr>
      <w:r w:rsidRPr="00466533">
        <w:t>Through them am I in such a family,</w:t>
      </w:r>
    </w:p>
    <w:p w14:paraId="662DF2B6" w14:textId="77777777" w:rsidR="000276C6" w:rsidRPr="00466533" w:rsidRDefault="000276C6" w:rsidP="00466533">
      <w:pPr>
        <w:pStyle w:val="Poetry"/>
      </w:pPr>
      <w:r w:rsidRPr="00466533">
        <w:t>for they persuaded me to coin the florins,</w:t>
      </w:r>
    </w:p>
    <w:p w14:paraId="0BC51E57" w14:textId="0D93E202" w:rsidR="000276C6" w:rsidRDefault="000276C6" w:rsidP="00466533">
      <w:pPr>
        <w:pStyle w:val="Poetry"/>
      </w:pPr>
      <w:r w:rsidRPr="00466533">
        <w:t>which had at least three carats of alloy.”</w:t>
      </w:r>
    </w:p>
    <w:p w14:paraId="7D5226A3" w14:textId="77777777" w:rsidR="00466533" w:rsidRPr="00466533" w:rsidRDefault="00466533" w:rsidP="00466533">
      <w:pPr>
        <w:pStyle w:val="Poetry"/>
      </w:pPr>
    </w:p>
    <w:p w14:paraId="6B182D8D" w14:textId="77777777" w:rsidR="00466533" w:rsidRDefault="000276C6" w:rsidP="00466533">
      <w:pPr>
        <w:pStyle w:val="Poetry"/>
      </w:pPr>
      <w:r w:rsidRPr="00466533">
        <w:t xml:space="preserve">Then I to him said: “Who are those two wretches </w:t>
      </w:r>
    </w:p>
    <w:p w14:paraId="2429AA80" w14:textId="53A13918" w:rsidR="000276C6" w:rsidRPr="00466533" w:rsidRDefault="000276C6" w:rsidP="00466533">
      <w:pPr>
        <w:pStyle w:val="Poetry"/>
      </w:pPr>
      <w:r w:rsidRPr="00466533">
        <w:t>who, smoking like wet hands in winter-time,</w:t>
      </w:r>
    </w:p>
    <w:p w14:paraId="6D7EC17F" w14:textId="19986047" w:rsidR="000276C6" w:rsidRDefault="000276C6" w:rsidP="00466533">
      <w:pPr>
        <w:pStyle w:val="Poetry"/>
      </w:pPr>
      <w:r w:rsidRPr="00466533">
        <w:t>are lying there beside thee on thy right?”</w:t>
      </w:r>
    </w:p>
    <w:p w14:paraId="05B2468F" w14:textId="77777777" w:rsidR="00466533" w:rsidRPr="00466533" w:rsidRDefault="00466533" w:rsidP="00466533">
      <w:pPr>
        <w:pStyle w:val="Poetry"/>
      </w:pPr>
    </w:p>
    <w:p w14:paraId="32D20C8A" w14:textId="77777777" w:rsidR="000276C6" w:rsidRPr="00466533" w:rsidRDefault="000276C6" w:rsidP="00466533">
      <w:pPr>
        <w:pStyle w:val="Poetry"/>
      </w:pPr>
      <w:r w:rsidRPr="00466533">
        <w:t>“I found them here,” he answered, “when I rained</w:t>
      </w:r>
    </w:p>
    <w:p w14:paraId="3F37D716" w14:textId="18852151" w:rsidR="000276C6" w:rsidRPr="00466533" w:rsidRDefault="000276C6" w:rsidP="00466533">
      <w:pPr>
        <w:pStyle w:val="Poetry"/>
      </w:pPr>
      <w:r w:rsidRPr="00466533">
        <w:t>into this ditch, since when they have not turned,</w:t>
      </w:r>
    </w:p>
    <w:p w14:paraId="5C432F5F" w14:textId="77777777" w:rsidR="000276C6" w:rsidRPr="00466533" w:rsidRDefault="000276C6" w:rsidP="00466533">
      <w:pPr>
        <w:pStyle w:val="Poetry"/>
      </w:pPr>
      <w:r w:rsidRPr="00466533">
        <w:t>nor will, I think, for all eternity.</w:t>
      </w:r>
    </w:p>
    <w:p w14:paraId="4B531CCC" w14:textId="77777777" w:rsidR="00466533" w:rsidRDefault="000276C6" w:rsidP="00466533">
      <w:pPr>
        <w:pStyle w:val="Poetry"/>
      </w:pPr>
      <w:r w:rsidRPr="00466533">
        <w:t xml:space="preserve">One is the woman who charged Joseph falsely; </w:t>
      </w:r>
    </w:p>
    <w:p w14:paraId="187D3B30" w14:textId="465BD04E" w:rsidR="000276C6" w:rsidRPr="00466533" w:rsidRDefault="000276C6" w:rsidP="00466533">
      <w:pPr>
        <w:pStyle w:val="Poetry"/>
      </w:pPr>
      <w:r w:rsidRPr="00466533">
        <w:t>the other, Sinon, Troy’s deceitful Greek;</w:t>
      </w:r>
    </w:p>
    <w:p w14:paraId="17545497" w14:textId="4E849D7E" w:rsidR="000276C6" w:rsidRDefault="000276C6" w:rsidP="00466533">
      <w:pPr>
        <w:pStyle w:val="Poetry"/>
      </w:pPr>
      <w:r w:rsidRPr="00466533">
        <w:t>their burning fever makes them reek like this.”</w:t>
      </w:r>
    </w:p>
    <w:p w14:paraId="509ACD61" w14:textId="77777777" w:rsidR="00466533" w:rsidRPr="00466533" w:rsidRDefault="00466533" w:rsidP="00466533">
      <w:pPr>
        <w:pStyle w:val="Poetry"/>
      </w:pPr>
    </w:p>
    <w:p w14:paraId="193DE885" w14:textId="556C6C0C" w:rsidR="000276C6" w:rsidRPr="00466533" w:rsidRDefault="000276C6" w:rsidP="00466533">
      <w:pPr>
        <w:pStyle w:val="Poetry"/>
      </w:pPr>
      <w:r w:rsidRPr="00466533">
        <w:t>And one of them, who felt aggrieved, perhaps,</w:t>
      </w:r>
    </w:p>
    <w:p w14:paraId="4CBC9DA6" w14:textId="77777777" w:rsidR="00466533" w:rsidRDefault="000276C6" w:rsidP="00466533">
      <w:pPr>
        <w:pStyle w:val="Poetry"/>
      </w:pPr>
      <w:r w:rsidRPr="00466533">
        <w:t xml:space="preserve">at being named so darkly, smote the speaker </w:t>
      </w:r>
    </w:p>
    <w:p w14:paraId="770DEA9D" w14:textId="3B79DA68" w:rsidR="000276C6" w:rsidRPr="00466533" w:rsidRDefault="000276C6" w:rsidP="00466533">
      <w:pPr>
        <w:pStyle w:val="Poetry"/>
      </w:pPr>
      <w:r w:rsidRPr="00466533">
        <w:t>upon his hard stiff belly with his fist.</w:t>
      </w:r>
    </w:p>
    <w:p w14:paraId="354EE982" w14:textId="77777777" w:rsidR="00466533" w:rsidRDefault="000276C6" w:rsidP="00466533">
      <w:pPr>
        <w:pStyle w:val="Poetry"/>
      </w:pPr>
      <w:r w:rsidRPr="00466533">
        <w:t xml:space="preserve">It made a sound, as it had been a drum; </w:t>
      </w:r>
    </w:p>
    <w:p w14:paraId="6BEE80FE" w14:textId="7AF8C949" w:rsidR="000276C6" w:rsidRPr="00466533" w:rsidRDefault="000276C6" w:rsidP="00466533">
      <w:pPr>
        <w:pStyle w:val="Poetry"/>
      </w:pPr>
      <w:r w:rsidRPr="00466533">
        <w:t>then Master Adam smote him with his arm,</w:t>
      </w:r>
    </w:p>
    <w:p w14:paraId="37D78922" w14:textId="1DDF3897" w:rsidR="000276C6" w:rsidRPr="00466533" w:rsidRDefault="000276C6" w:rsidP="00466533">
      <w:pPr>
        <w:pStyle w:val="Poetry"/>
      </w:pPr>
      <w:r w:rsidRPr="00466533">
        <w:t>which did not seem less hard, upon his face,</w:t>
      </w:r>
    </w:p>
    <w:p w14:paraId="3F15FE23" w14:textId="77777777" w:rsidR="00466533" w:rsidRDefault="000276C6" w:rsidP="00466533">
      <w:pPr>
        <w:pStyle w:val="Poetry"/>
      </w:pPr>
      <w:r w:rsidRPr="00466533">
        <w:t xml:space="preserve">and said: “Though I of motion be deprived, </w:t>
      </w:r>
    </w:p>
    <w:p w14:paraId="62B4B6BD" w14:textId="178AB387" w:rsidR="000276C6" w:rsidRPr="00466533" w:rsidRDefault="000276C6" w:rsidP="00466533">
      <w:pPr>
        <w:pStyle w:val="Poetry"/>
      </w:pPr>
      <w:r w:rsidRPr="00466533">
        <w:t>by reason of my limbs which heavy are,</w:t>
      </w:r>
    </w:p>
    <w:p w14:paraId="49D36540" w14:textId="49C3521E" w:rsidR="000276C6" w:rsidRDefault="000276C6" w:rsidP="00466533">
      <w:pPr>
        <w:pStyle w:val="Poetry"/>
      </w:pPr>
      <w:r w:rsidRPr="00466533">
        <w:t>I have an arm that’s loose for needs like this.”</w:t>
      </w:r>
    </w:p>
    <w:p w14:paraId="653214B9" w14:textId="77777777" w:rsidR="00466533" w:rsidRPr="00466533" w:rsidRDefault="00466533" w:rsidP="00466533">
      <w:pPr>
        <w:pStyle w:val="Poetry"/>
      </w:pPr>
    </w:p>
    <w:p w14:paraId="4DE01401" w14:textId="77777777" w:rsidR="000276C6" w:rsidRPr="00466533" w:rsidRDefault="000276C6" w:rsidP="00466533">
      <w:pPr>
        <w:pStyle w:val="Poetry"/>
      </w:pPr>
      <w:r w:rsidRPr="00466533">
        <w:t>Then he replied: “When going to the fire</w:t>
      </w:r>
    </w:p>
    <w:p w14:paraId="286C3658" w14:textId="00DF6400" w:rsidR="000276C6" w:rsidRPr="00466533" w:rsidRDefault="000276C6" w:rsidP="00466533">
      <w:pPr>
        <w:pStyle w:val="Poetry"/>
      </w:pPr>
      <w:r w:rsidRPr="00466533">
        <w:t>thou hadst it not so ready; but just so,</w:t>
      </w:r>
    </w:p>
    <w:p w14:paraId="5A6D887D" w14:textId="150C0A7A" w:rsidR="000276C6" w:rsidRDefault="000276C6" w:rsidP="00466533">
      <w:pPr>
        <w:pStyle w:val="Poetry"/>
      </w:pPr>
      <w:r w:rsidRPr="00466533">
        <w:t>and more, thou hadst it, when thou madest coin.”</w:t>
      </w:r>
    </w:p>
    <w:p w14:paraId="09FA9FD3" w14:textId="77777777" w:rsidR="00466533" w:rsidRPr="00466533" w:rsidRDefault="00466533" w:rsidP="00466533">
      <w:pPr>
        <w:pStyle w:val="Poetry"/>
      </w:pPr>
    </w:p>
    <w:p w14:paraId="0C74753F" w14:textId="77777777" w:rsidR="00466533" w:rsidRDefault="000276C6" w:rsidP="00466533">
      <w:pPr>
        <w:pStyle w:val="Poetry"/>
      </w:pPr>
      <w:r w:rsidRPr="00466533">
        <w:t xml:space="preserve">He of the dropsy: “Here thou sayest true, </w:t>
      </w:r>
    </w:p>
    <w:p w14:paraId="3719F7EE" w14:textId="6ED214CA" w:rsidR="000276C6" w:rsidRPr="00466533" w:rsidRDefault="000276C6" w:rsidP="00466533">
      <w:pPr>
        <w:pStyle w:val="Poetry"/>
      </w:pPr>
      <w:r w:rsidRPr="00466533">
        <w:t>but thou wast not so true a witness there,</w:t>
      </w:r>
    </w:p>
    <w:p w14:paraId="7A493B1A" w14:textId="6AC2A450" w:rsidR="000276C6" w:rsidRDefault="000276C6" w:rsidP="00466533">
      <w:pPr>
        <w:pStyle w:val="Poetry"/>
      </w:pPr>
      <w:r w:rsidRPr="00466533">
        <w:t>where thou wast questioned of the truth at Troy.”</w:t>
      </w:r>
    </w:p>
    <w:p w14:paraId="48267444" w14:textId="77777777" w:rsidR="00466533" w:rsidRPr="00466533" w:rsidRDefault="00466533" w:rsidP="00466533">
      <w:pPr>
        <w:pStyle w:val="Poetry"/>
      </w:pPr>
    </w:p>
    <w:p w14:paraId="666D45E2" w14:textId="319DAF7D" w:rsidR="000276C6" w:rsidRPr="00466533" w:rsidRDefault="000276C6" w:rsidP="00466533">
      <w:pPr>
        <w:pStyle w:val="Poetry"/>
      </w:pPr>
      <w:r w:rsidRPr="00466533">
        <w:t>“If I spoke falsely, thou didst falsify</w:t>
      </w:r>
    </w:p>
    <w:p w14:paraId="13DA6601" w14:textId="77777777" w:rsidR="00466533" w:rsidRDefault="000276C6" w:rsidP="00466533">
      <w:pPr>
        <w:pStyle w:val="Poetry"/>
      </w:pPr>
      <w:r w:rsidRPr="00466533">
        <w:t xml:space="preserve">the coin!” said Sinon, “I’m for one sin here, </w:t>
      </w:r>
    </w:p>
    <w:p w14:paraId="091EEF9B" w14:textId="3C87FAF2" w:rsidR="000276C6" w:rsidRDefault="000276C6" w:rsidP="00466533">
      <w:pPr>
        <w:pStyle w:val="Poetry"/>
      </w:pPr>
      <w:r w:rsidRPr="00466533">
        <w:t>and thou for more than any other demon!”</w:t>
      </w:r>
    </w:p>
    <w:p w14:paraId="47B2F3CD" w14:textId="77777777" w:rsidR="00466533" w:rsidRPr="00466533" w:rsidRDefault="00466533" w:rsidP="00466533">
      <w:pPr>
        <w:pStyle w:val="Poetry"/>
      </w:pPr>
    </w:p>
    <w:p w14:paraId="252D9E82" w14:textId="77777777" w:rsidR="00466533" w:rsidRDefault="000276C6" w:rsidP="00466533">
      <w:pPr>
        <w:pStyle w:val="Poetry"/>
      </w:pPr>
      <w:r w:rsidRPr="00466533">
        <w:t xml:space="preserve">“Remember, perjurer, the horse,” replied </w:t>
      </w:r>
    </w:p>
    <w:p w14:paraId="02DAD47F" w14:textId="373FC9CD" w:rsidR="000276C6" w:rsidRPr="00466533" w:rsidRDefault="000276C6" w:rsidP="00466533">
      <w:pPr>
        <w:pStyle w:val="Poetry"/>
      </w:pPr>
      <w:r w:rsidRPr="00466533">
        <w:t>he of the swollen paunch, “and bitter be</w:t>
      </w:r>
    </w:p>
    <w:p w14:paraId="2016AEAE" w14:textId="1268E117" w:rsidR="000276C6" w:rsidRDefault="000276C6" w:rsidP="00466533">
      <w:pPr>
        <w:pStyle w:val="Poetry"/>
      </w:pPr>
      <w:r w:rsidRPr="00466533">
        <w:t>for thee, that known it is by all the world!”</w:t>
      </w:r>
    </w:p>
    <w:p w14:paraId="5C8FDDE2" w14:textId="77777777" w:rsidR="00466533" w:rsidRPr="00466533" w:rsidRDefault="00466533" w:rsidP="00466533">
      <w:pPr>
        <w:pStyle w:val="Poetry"/>
      </w:pPr>
    </w:p>
    <w:p w14:paraId="35089A54" w14:textId="77777777" w:rsidR="00466533" w:rsidRDefault="000276C6" w:rsidP="00466533">
      <w:pPr>
        <w:pStyle w:val="Poetry"/>
      </w:pPr>
      <w:r w:rsidRPr="00466533">
        <w:t xml:space="preserve">“Ill be for thee the thirst wherewith thy tongue </w:t>
      </w:r>
    </w:p>
    <w:p w14:paraId="213818F0" w14:textId="16401F97" w:rsidR="000276C6" w:rsidRPr="00466533" w:rsidRDefault="000276C6" w:rsidP="00466533">
      <w:pPr>
        <w:pStyle w:val="Poetry"/>
      </w:pPr>
      <w:r w:rsidRPr="00466533">
        <w:t>is cracking,” said the Greek, “and that foul water,</w:t>
      </w:r>
    </w:p>
    <w:p w14:paraId="002183DC" w14:textId="26156461" w:rsidR="000276C6" w:rsidRDefault="000276C6" w:rsidP="00466533">
      <w:pPr>
        <w:pStyle w:val="Poetry"/>
      </w:pPr>
      <w:r w:rsidRPr="00466533">
        <w:t>which ’fore thine eyes thus makes thy paunch a hedge!”</w:t>
      </w:r>
    </w:p>
    <w:p w14:paraId="1DB8AB3E" w14:textId="77777777" w:rsidR="00466533" w:rsidRPr="00466533" w:rsidRDefault="00466533" w:rsidP="00466533">
      <w:pPr>
        <w:pStyle w:val="Poetry"/>
      </w:pPr>
    </w:p>
    <w:p w14:paraId="20CC4C24" w14:textId="77777777" w:rsidR="000276C6" w:rsidRPr="00466533" w:rsidRDefault="000276C6" w:rsidP="00466533">
      <w:pPr>
        <w:pStyle w:val="Poetry"/>
      </w:pPr>
      <w:r w:rsidRPr="00466533">
        <w:t>Thereat the coiner said: “As is its wont,</w:t>
      </w:r>
    </w:p>
    <w:p w14:paraId="5891C3EA" w14:textId="6B05E5DF" w:rsidR="000276C6" w:rsidRPr="00466533" w:rsidRDefault="000276C6" w:rsidP="00466533">
      <w:pPr>
        <w:pStyle w:val="Poetry"/>
      </w:pPr>
      <w:r w:rsidRPr="00466533">
        <w:t>thy mouth in speaking evil gapeth wide;</w:t>
      </w:r>
    </w:p>
    <w:p w14:paraId="1ABF64BA" w14:textId="77777777" w:rsidR="00466533" w:rsidRDefault="000276C6" w:rsidP="00466533">
      <w:pPr>
        <w:pStyle w:val="Poetry"/>
      </w:pPr>
      <w:r w:rsidRPr="00466533">
        <w:t xml:space="preserve">for though I’m thirsty, and humor stuffs me out, </w:t>
      </w:r>
    </w:p>
    <w:p w14:paraId="6B15D121" w14:textId="5C50970B" w:rsidR="000276C6" w:rsidRPr="00466533" w:rsidRDefault="000276C6" w:rsidP="00466533">
      <w:pPr>
        <w:pStyle w:val="Poetry"/>
      </w:pPr>
      <w:r w:rsidRPr="00466533">
        <w:t>thine is the fever and the aching head;</w:t>
      </w:r>
    </w:p>
    <w:p w14:paraId="6C1B7676" w14:textId="77777777" w:rsidR="00466533" w:rsidRDefault="000276C6" w:rsidP="00466533">
      <w:pPr>
        <w:pStyle w:val="Poetry"/>
      </w:pPr>
      <w:r w:rsidRPr="00466533">
        <w:t xml:space="preserve">and thou’dst not stand in need of many words </w:t>
      </w:r>
    </w:p>
    <w:p w14:paraId="3F04D91F" w14:textId="749C8C8B" w:rsidR="000276C6" w:rsidRDefault="000276C6" w:rsidP="00466533">
      <w:pPr>
        <w:pStyle w:val="Poetry"/>
      </w:pPr>
      <w:r w:rsidRPr="00466533">
        <w:t>bidding thee lick the mirror of Narcissus.”</w:t>
      </w:r>
    </w:p>
    <w:p w14:paraId="34C89E1E" w14:textId="77777777" w:rsidR="00466533" w:rsidRPr="00466533" w:rsidRDefault="00466533" w:rsidP="00466533">
      <w:pPr>
        <w:pStyle w:val="Poetry"/>
      </w:pPr>
    </w:p>
    <w:p w14:paraId="380A5719" w14:textId="1FB775A0" w:rsidR="000276C6" w:rsidRPr="00466533" w:rsidRDefault="000276C6" w:rsidP="00466533">
      <w:pPr>
        <w:pStyle w:val="Poetry"/>
      </w:pPr>
      <w:r w:rsidRPr="00466533">
        <w:t>On listening to them I was all intent,</w:t>
      </w:r>
    </w:p>
    <w:p w14:paraId="0F3F9CB6" w14:textId="77777777" w:rsidR="00466533" w:rsidRDefault="000276C6" w:rsidP="00466533">
      <w:pPr>
        <w:pStyle w:val="Poetry"/>
      </w:pPr>
      <w:r w:rsidRPr="00466533">
        <w:t xml:space="preserve">when “Now be careful there!” my Teacher said, </w:t>
      </w:r>
    </w:p>
    <w:p w14:paraId="7FBC35F1" w14:textId="166BB1A9" w:rsidR="000276C6" w:rsidRDefault="000276C6" w:rsidP="00466533">
      <w:pPr>
        <w:pStyle w:val="Poetry"/>
      </w:pPr>
      <w:r w:rsidRPr="00466533">
        <w:t>“for I’m not far from quarrelling with thee.”</w:t>
      </w:r>
    </w:p>
    <w:p w14:paraId="3C8B5512" w14:textId="77777777" w:rsidR="00466533" w:rsidRPr="00466533" w:rsidRDefault="00466533" w:rsidP="00466533">
      <w:pPr>
        <w:pStyle w:val="Poetry"/>
      </w:pPr>
    </w:p>
    <w:p w14:paraId="0EECA838" w14:textId="77777777" w:rsidR="00466533" w:rsidRDefault="000276C6" w:rsidP="00466533">
      <w:pPr>
        <w:pStyle w:val="Poetry"/>
      </w:pPr>
      <w:r w:rsidRPr="00466533">
        <w:t xml:space="preserve">When I thus heard him speak to me in anger, </w:t>
      </w:r>
    </w:p>
    <w:p w14:paraId="726E52E9" w14:textId="484B619D" w:rsidR="000276C6" w:rsidRPr="00466533" w:rsidRDefault="000276C6" w:rsidP="00466533">
      <w:pPr>
        <w:pStyle w:val="Poetry"/>
      </w:pPr>
      <w:r w:rsidRPr="00466533">
        <w:t>such was the shame wherewith I turned to him,</w:t>
      </w:r>
    </w:p>
    <w:p w14:paraId="1F7D1F0F" w14:textId="41BA6B7F" w:rsidR="000276C6" w:rsidRPr="00466533" w:rsidRDefault="000276C6" w:rsidP="00466533">
      <w:pPr>
        <w:pStyle w:val="Poetry"/>
      </w:pPr>
      <w:r w:rsidRPr="00466533">
        <w:t>that through my memory it is circling still;</w:t>
      </w:r>
    </w:p>
    <w:p w14:paraId="1E1D4609" w14:textId="77777777" w:rsidR="000276C6" w:rsidRPr="00466533" w:rsidRDefault="000276C6" w:rsidP="00466533">
      <w:pPr>
        <w:pStyle w:val="Poetry"/>
      </w:pPr>
      <w:r w:rsidRPr="00466533">
        <w:lastRenderedPageBreak/>
        <w:t>and such as he who dreameth of his harm,</w:t>
      </w:r>
    </w:p>
    <w:p w14:paraId="3FC40870" w14:textId="77777777" w:rsidR="00466533" w:rsidRDefault="000276C6" w:rsidP="00466533">
      <w:pPr>
        <w:pStyle w:val="Poetry"/>
      </w:pPr>
      <w:r w:rsidRPr="00466533">
        <w:t xml:space="preserve">and, dreaming, wishes that he dreamt, and thus, </w:t>
      </w:r>
    </w:p>
    <w:p w14:paraId="64149AF6" w14:textId="27BAAE78" w:rsidR="000276C6" w:rsidRPr="00466533" w:rsidRDefault="000276C6" w:rsidP="00466533">
      <w:pPr>
        <w:pStyle w:val="Poetry"/>
      </w:pPr>
      <w:r w:rsidRPr="00466533">
        <w:t>as if it were not, longs for that which is;</w:t>
      </w:r>
    </w:p>
    <w:p w14:paraId="0589CB74" w14:textId="77777777" w:rsidR="000276C6" w:rsidRPr="00466533" w:rsidRDefault="000276C6" w:rsidP="00466533">
      <w:pPr>
        <w:pStyle w:val="Poetry"/>
      </w:pPr>
      <w:r w:rsidRPr="00466533">
        <w:t>such I became, who, impotent to speak,</w:t>
      </w:r>
    </w:p>
    <w:p w14:paraId="124ECCD4" w14:textId="1439A690" w:rsidR="000276C6" w:rsidRPr="00466533" w:rsidRDefault="000276C6" w:rsidP="00466533">
      <w:pPr>
        <w:pStyle w:val="Poetry"/>
      </w:pPr>
      <w:r w:rsidRPr="00466533">
        <w:t>would fain excuse myself, and all the while</w:t>
      </w:r>
    </w:p>
    <w:p w14:paraId="74149084" w14:textId="02B79A83" w:rsidR="000276C6" w:rsidRDefault="000276C6" w:rsidP="00466533">
      <w:pPr>
        <w:pStyle w:val="Poetry"/>
      </w:pPr>
      <w:r w:rsidRPr="00466533">
        <w:t>was doing so, but did not think I was.</w:t>
      </w:r>
    </w:p>
    <w:p w14:paraId="58AF4FE8" w14:textId="77777777" w:rsidR="00466533" w:rsidRPr="00466533" w:rsidRDefault="00466533" w:rsidP="00466533">
      <w:pPr>
        <w:pStyle w:val="Poetry"/>
      </w:pPr>
    </w:p>
    <w:p w14:paraId="0E0ECC53" w14:textId="77777777" w:rsidR="00466533" w:rsidRDefault="000276C6" w:rsidP="00466533">
      <w:pPr>
        <w:pStyle w:val="Poetry"/>
      </w:pPr>
      <w:r w:rsidRPr="00466533">
        <w:t xml:space="preserve">“Less shame would wash away a greater fault </w:t>
      </w:r>
    </w:p>
    <w:p w14:paraId="5C396C8D" w14:textId="77777777" w:rsidR="00466533" w:rsidRDefault="000276C6" w:rsidP="00466533">
      <w:pPr>
        <w:pStyle w:val="Poetry"/>
      </w:pPr>
      <w:r w:rsidRPr="00466533">
        <w:t xml:space="preserve">than thine hath been;” my Teacher said to me, </w:t>
      </w:r>
    </w:p>
    <w:p w14:paraId="53F91E4C" w14:textId="68C15727" w:rsidR="000276C6" w:rsidRPr="00466533" w:rsidRDefault="000276C6" w:rsidP="00466533">
      <w:pPr>
        <w:pStyle w:val="Poetry"/>
      </w:pPr>
      <w:r w:rsidRPr="00466533">
        <w:t>“therefore unburden thee of all thy sadness,</w:t>
      </w:r>
    </w:p>
    <w:p w14:paraId="170C3DAD" w14:textId="30DA29AE" w:rsidR="000276C6" w:rsidRPr="00466533" w:rsidRDefault="000276C6" w:rsidP="00466533">
      <w:pPr>
        <w:pStyle w:val="Poetry"/>
      </w:pPr>
      <w:r w:rsidRPr="00466533">
        <w:t>and count on me as ever at thy side,</w:t>
      </w:r>
    </w:p>
    <w:p w14:paraId="3F272E78" w14:textId="77777777" w:rsidR="00466533" w:rsidRDefault="000276C6" w:rsidP="00466533">
      <w:pPr>
        <w:pStyle w:val="Poetry"/>
      </w:pPr>
      <w:r w:rsidRPr="00466533">
        <w:t xml:space="preserve">if it again should chance that Fortune find thee </w:t>
      </w:r>
    </w:p>
    <w:p w14:paraId="4BA6D72F" w14:textId="3C7DBF78" w:rsidR="000276C6" w:rsidRPr="00466533" w:rsidRDefault="000276C6" w:rsidP="00466533">
      <w:pPr>
        <w:pStyle w:val="Poetry"/>
      </w:pPr>
      <w:r w:rsidRPr="00466533">
        <w:t>where folk in such a wrangle are engaged;</w:t>
      </w:r>
    </w:p>
    <w:p w14:paraId="5A9A0EE6" w14:textId="77777777" w:rsidR="000276C6" w:rsidRPr="00466533" w:rsidRDefault="000276C6" w:rsidP="00466533">
      <w:pPr>
        <w:pStyle w:val="Poetry"/>
      </w:pPr>
      <w:r w:rsidRPr="00466533">
        <w:t>for vulgar is the wish to hear such things.”</w:t>
      </w:r>
    </w:p>
    <w:p w14:paraId="633A6BD0" w14:textId="77777777" w:rsidR="000276C6" w:rsidRDefault="000276C6" w:rsidP="000276C6">
      <w:pPr>
        <w:pStyle w:val="BodyText"/>
        <w:spacing w:before="5"/>
        <w:rPr>
          <w:sz w:val="12"/>
        </w:rPr>
      </w:pPr>
    </w:p>
    <w:p w14:paraId="5346F7BB" w14:textId="77777777" w:rsidR="000276C6" w:rsidRPr="00466533" w:rsidRDefault="000276C6" w:rsidP="00466533">
      <w:pPr>
        <w:pStyle w:val="Heading3"/>
      </w:pPr>
      <w:r w:rsidRPr="00466533">
        <w:t>Inferno XXXI</w:t>
      </w:r>
    </w:p>
    <w:p w14:paraId="649AB3B9" w14:textId="77777777" w:rsidR="000276C6" w:rsidRPr="00466533" w:rsidRDefault="000276C6" w:rsidP="00466533">
      <w:pPr>
        <w:pStyle w:val="Heading4"/>
      </w:pPr>
      <w:r w:rsidRPr="00466533">
        <w:t>The Edge of the Central Well The Giants</w:t>
      </w:r>
    </w:p>
    <w:p w14:paraId="1DEDA48A" w14:textId="77777777" w:rsidR="000276C6" w:rsidRPr="00466533" w:rsidRDefault="000276C6" w:rsidP="00466533">
      <w:pPr>
        <w:pStyle w:val="Poetry"/>
      </w:pPr>
      <w:r w:rsidRPr="00466533">
        <w:t>One and the selfsame tongue first wounded me,</w:t>
      </w:r>
    </w:p>
    <w:p w14:paraId="5B85CB91" w14:textId="77777777" w:rsidR="00466533" w:rsidRDefault="000276C6" w:rsidP="00466533">
      <w:pPr>
        <w:pStyle w:val="Poetry"/>
      </w:pPr>
      <w:r w:rsidRPr="00466533">
        <w:t xml:space="preserve">so that it colored both my cheeks, and then </w:t>
      </w:r>
    </w:p>
    <w:p w14:paraId="32DE263E" w14:textId="77777777" w:rsidR="00466533" w:rsidRDefault="000276C6" w:rsidP="00466533">
      <w:pPr>
        <w:pStyle w:val="Poetry"/>
      </w:pPr>
      <w:r w:rsidRPr="00466533">
        <w:t xml:space="preserve">supplied me with the medicine required; </w:t>
      </w:r>
    </w:p>
    <w:p w14:paraId="40CDFDED" w14:textId="36DF62CD" w:rsidR="000276C6" w:rsidRPr="00466533" w:rsidRDefault="000276C6" w:rsidP="00466533">
      <w:pPr>
        <w:pStyle w:val="Poetry"/>
      </w:pPr>
      <w:r w:rsidRPr="00466533">
        <w:t>Achilles’ and his father’s lance, I hear,</w:t>
      </w:r>
    </w:p>
    <w:p w14:paraId="399344FD" w14:textId="0864E68C" w:rsidR="000276C6" w:rsidRPr="00466533" w:rsidRDefault="000276C6" w:rsidP="00466533">
      <w:pPr>
        <w:pStyle w:val="Poetry"/>
      </w:pPr>
      <w:r w:rsidRPr="00466533">
        <w:t>was likewise wont to be the source of, first,</w:t>
      </w:r>
    </w:p>
    <w:p w14:paraId="61CA7A38" w14:textId="21ED38BE" w:rsidR="000276C6" w:rsidRDefault="000276C6" w:rsidP="00466533">
      <w:pPr>
        <w:pStyle w:val="Poetry"/>
      </w:pPr>
      <w:r w:rsidRPr="00466533">
        <w:t>a sad, and, after, of a grateful gift.</w:t>
      </w:r>
    </w:p>
    <w:p w14:paraId="24A68720" w14:textId="77777777" w:rsidR="00466533" w:rsidRPr="00466533" w:rsidRDefault="00466533" w:rsidP="00466533">
      <w:pPr>
        <w:pStyle w:val="Poetry"/>
      </w:pPr>
    </w:p>
    <w:p w14:paraId="7B858F8B" w14:textId="77777777" w:rsidR="00466533" w:rsidRDefault="000276C6" w:rsidP="00466533">
      <w:pPr>
        <w:pStyle w:val="Poetry"/>
      </w:pPr>
      <w:r w:rsidRPr="00466533">
        <w:t xml:space="preserve">We turned our backs upon the woeful vale </w:t>
      </w:r>
    </w:p>
    <w:p w14:paraId="43936D30" w14:textId="77777777" w:rsidR="00466533" w:rsidRDefault="000276C6" w:rsidP="00466533">
      <w:pPr>
        <w:pStyle w:val="Poetry"/>
      </w:pPr>
      <w:r w:rsidRPr="00466533">
        <w:t xml:space="preserve">over the bank which girds it round about, </w:t>
      </w:r>
    </w:p>
    <w:p w14:paraId="2FBFAE28" w14:textId="09D0A51B" w:rsidR="000276C6" w:rsidRDefault="000276C6" w:rsidP="00466533">
      <w:pPr>
        <w:pStyle w:val="Poetry"/>
      </w:pPr>
      <w:r w:rsidRPr="00466533">
        <w:t>and passed across without a single word.</w:t>
      </w:r>
    </w:p>
    <w:p w14:paraId="245AA80B" w14:textId="77777777" w:rsidR="00466533" w:rsidRPr="00466533" w:rsidRDefault="00466533" w:rsidP="00466533">
      <w:pPr>
        <w:pStyle w:val="Poetry"/>
      </w:pPr>
    </w:p>
    <w:p w14:paraId="6788F903" w14:textId="330C3EB9" w:rsidR="000276C6" w:rsidRPr="00466533" w:rsidRDefault="000276C6" w:rsidP="00466533">
      <w:pPr>
        <w:pStyle w:val="Poetry"/>
      </w:pPr>
      <w:r w:rsidRPr="00466533">
        <w:t>Here less than night it was, and less than day,</w:t>
      </w:r>
    </w:p>
    <w:p w14:paraId="5D7404E0" w14:textId="77777777" w:rsidR="00466533" w:rsidRDefault="000276C6" w:rsidP="00466533">
      <w:pPr>
        <w:pStyle w:val="Poetry"/>
      </w:pPr>
      <w:r w:rsidRPr="00466533">
        <w:t xml:space="preserve">so that my sight advanced not far; but here </w:t>
      </w:r>
    </w:p>
    <w:p w14:paraId="668ADCDA" w14:textId="77777777" w:rsidR="00466533" w:rsidRDefault="000276C6" w:rsidP="00466533">
      <w:pPr>
        <w:pStyle w:val="Poetry"/>
      </w:pPr>
      <w:r w:rsidRPr="00466533">
        <w:t xml:space="preserve">I heard a horn give forth so loud a sound, </w:t>
      </w:r>
    </w:p>
    <w:p w14:paraId="0CC5E90B" w14:textId="46EBFE62" w:rsidR="000276C6" w:rsidRPr="00466533" w:rsidRDefault="000276C6" w:rsidP="00466533">
      <w:pPr>
        <w:pStyle w:val="Poetry"/>
      </w:pPr>
      <w:r w:rsidRPr="00466533">
        <w:t>that it had rendered any thunder faint;</w:t>
      </w:r>
    </w:p>
    <w:p w14:paraId="1F8A15A1" w14:textId="77777777" w:rsidR="000276C6" w:rsidRPr="00466533" w:rsidRDefault="000276C6" w:rsidP="00466533">
      <w:pPr>
        <w:pStyle w:val="Poetry"/>
      </w:pPr>
      <w:r w:rsidRPr="00466533">
        <w:t>this led mine eyes, as counter to its path</w:t>
      </w:r>
    </w:p>
    <w:p w14:paraId="0F6C71AC" w14:textId="1234B801" w:rsidR="000276C6" w:rsidRDefault="000276C6" w:rsidP="00466533">
      <w:pPr>
        <w:pStyle w:val="Poetry"/>
      </w:pPr>
      <w:r w:rsidRPr="00466533">
        <w:t>they followed, wholly to a single place.</w:t>
      </w:r>
    </w:p>
    <w:p w14:paraId="0B83C4E0" w14:textId="77777777" w:rsidR="00466533" w:rsidRPr="00466533" w:rsidRDefault="00466533" w:rsidP="00466533">
      <w:pPr>
        <w:pStyle w:val="Poetry"/>
      </w:pPr>
    </w:p>
    <w:p w14:paraId="66CCF9E9" w14:textId="77777777" w:rsidR="00466533" w:rsidRDefault="000276C6" w:rsidP="00466533">
      <w:pPr>
        <w:pStyle w:val="Poetry"/>
      </w:pPr>
      <w:r w:rsidRPr="00466533">
        <w:t xml:space="preserve">After the woeful rout, when Charlemagne </w:t>
      </w:r>
    </w:p>
    <w:p w14:paraId="655BAFF3" w14:textId="77777777" w:rsidR="00466533" w:rsidRDefault="000276C6" w:rsidP="00466533">
      <w:pPr>
        <w:pStyle w:val="Poetry"/>
      </w:pPr>
      <w:r w:rsidRPr="00466533">
        <w:t xml:space="preserve">the holy army of his knights had lost, </w:t>
      </w:r>
    </w:p>
    <w:p w14:paraId="4E517F18" w14:textId="0979DF4A" w:rsidR="000276C6" w:rsidRDefault="000276C6" w:rsidP="00466533">
      <w:pPr>
        <w:pStyle w:val="Poetry"/>
      </w:pPr>
      <w:r w:rsidRPr="00466533">
        <w:t>Roland blew not so terrible a blast.</w:t>
      </w:r>
    </w:p>
    <w:p w14:paraId="2377BD7A" w14:textId="77777777" w:rsidR="00466533" w:rsidRPr="00466533" w:rsidRDefault="00466533" w:rsidP="00466533">
      <w:pPr>
        <w:pStyle w:val="Poetry"/>
      </w:pPr>
    </w:p>
    <w:p w14:paraId="27858A9F" w14:textId="77777777" w:rsidR="000276C6" w:rsidRPr="00466533" w:rsidRDefault="000276C6" w:rsidP="00466533">
      <w:pPr>
        <w:pStyle w:val="Poetry"/>
      </w:pPr>
      <w:r w:rsidRPr="00466533">
        <w:t>I had not kept my head turned toward it long,</w:t>
      </w:r>
    </w:p>
    <w:p w14:paraId="4923B381" w14:textId="52D60549" w:rsidR="000276C6" w:rsidRPr="00466533" w:rsidRDefault="000276C6" w:rsidP="00466533">
      <w:pPr>
        <w:pStyle w:val="Poetry"/>
      </w:pPr>
      <w:r w:rsidRPr="00466533">
        <w:t>when many lofty towers I seemed to see;</w:t>
      </w:r>
      <w:r w:rsidRPr="00466533">
        <w:tab/>
      </w:r>
    </w:p>
    <w:p w14:paraId="79AA291C" w14:textId="7795B368" w:rsidR="000276C6" w:rsidRDefault="000276C6" w:rsidP="00466533">
      <w:pPr>
        <w:pStyle w:val="Poetry"/>
      </w:pPr>
      <w:r w:rsidRPr="00466533">
        <w:t>I, therefore: “Teacher, say what town is this?”</w:t>
      </w:r>
    </w:p>
    <w:p w14:paraId="4510A095" w14:textId="77777777" w:rsidR="00466533" w:rsidRPr="00466533" w:rsidRDefault="00466533" w:rsidP="00466533">
      <w:pPr>
        <w:pStyle w:val="Poetry"/>
      </w:pPr>
    </w:p>
    <w:p w14:paraId="0D00955C" w14:textId="77777777" w:rsidR="00466533" w:rsidRDefault="000276C6" w:rsidP="00466533">
      <w:pPr>
        <w:pStyle w:val="Poetry"/>
      </w:pPr>
      <w:r w:rsidRPr="00466533">
        <w:t xml:space="preserve">“Since through the darkness from too far away </w:t>
      </w:r>
    </w:p>
    <w:p w14:paraId="0FF821CB" w14:textId="29ED3B16" w:rsidR="000276C6" w:rsidRPr="00466533" w:rsidRDefault="000276C6" w:rsidP="00466533">
      <w:pPr>
        <w:pStyle w:val="Poetry"/>
      </w:pPr>
      <w:r w:rsidRPr="00466533">
        <w:t>thou peerest,” he replied, “it comes about</w:t>
      </w:r>
    </w:p>
    <w:p w14:paraId="3D351DB9" w14:textId="77777777" w:rsidR="000276C6" w:rsidRPr="00466533" w:rsidRDefault="000276C6" w:rsidP="00466533">
      <w:pPr>
        <w:pStyle w:val="Poetry"/>
      </w:pPr>
      <w:r w:rsidRPr="00466533">
        <w:t>that afterward thou errest in conceiving.</w:t>
      </w:r>
    </w:p>
    <w:p w14:paraId="39C205CB" w14:textId="4A1BBD2E" w:rsidR="000276C6" w:rsidRPr="00466533" w:rsidRDefault="000276C6" w:rsidP="00466533">
      <w:pPr>
        <w:pStyle w:val="Poetry"/>
      </w:pPr>
      <w:r w:rsidRPr="00466533">
        <w:t>If yonder thou attain, thou’lt clearly see</w:t>
      </w:r>
    </w:p>
    <w:p w14:paraId="0CC3FE8B" w14:textId="77777777" w:rsidR="00466533" w:rsidRDefault="000276C6" w:rsidP="00466533">
      <w:pPr>
        <w:pStyle w:val="Poetry"/>
      </w:pPr>
      <w:r w:rsidRPr="00466533">
        <w:t xml:space="preserve">how from afar one’s senses are deceived; </w:t>
      </w:r>
    </w:p>
    <w:p w14:paraId="63651070" w14:textId="5608E220" w:rsidR="000276C6" w:rsidRDefault="000276C6" w:rsidP="00466533">
      <w:pPr>
        <w:pStyle w:val="Poetry"/>
      </w:pPr>
      <w:r w:rsidRPr="00466533">
        <w:t>hence onward urge thyself a little more.”</w:t>
      </w:r>
    </w:p>
    <w:p w14:paraId="2DD7D857" w14:textId="77777777" w:rsidR="00466533" w:rsidRPr="00466533" w:rsidRDefault="00466533" w:rsidP="00466533">
      <w:pPr>
        <w:pStyle w:val="Poetry"/>
      </w:pPr>
    </w:p>
    <w:p w14:paraId="4CAF1002" w14:textId="77777777" w:rsidR="00466533" w:rsidRDefault="000276C6" w:rsidP="00466533">
      <w:pPr>
        <w:pStyle w:val="Poetry"/>
      </w:pPr>
      <w:r w:rsidRPr="00466533">
        <w:t xml:space="preserve">Thereat he took my hand with kindly care, </w:t>
      </w:r>
    </w:p>
    <w:p w14:paraId="373494C5" w14:textId="4C935EF7" w:rsidR="000276C6" w:rsidRPr="00466533" w:rsidRDefault="000276C6" w:rsidP="00466533">
      <w:pPr>
        <w:pStyle w:val="Poetry"/>
      </w:pPr>
      <w:r w:rsidRPr="00466533">
        <w:t>and said to me: “Ere further on we go,</w:t>
      </w:r>
    </w:p>
    <w:p w14:paraId="773C1B9C" w14:textId="7D345F2F" w:rsidR="000276C6" w:rsidRPr="00466533" w:rsidRDefault="000276C6" w:rsidP="00466533">
      <w:pPr>
        <w:pStyle w:val="Poetry"/>
      </w:pPr>
      <w:r w:rsidRPr="00466533">
        <w:t>so that the fact may seem less strange to thee,</w:t>
      </w:r>
    </w:p>
    <w:p w14:paraId="57FC2BE7" w14:textId="77777777" w:rsidR="000276C6" w:rsidRPr="00466533" w:rsidRDefault="000276C6" w:rsidP="00466533">
      <w:pPr>
        <w:pStyle w:val="Poetry"/>
      </w:pPr>
      <w:r w:rsidRPr="00466533">
        <w:t>know, then, that towers they are not, but Giants;</w:t>
      </w:r>
    </w:p>
    <w:p w14:paraId="41D347AE" w14:textId="77777777" w:rsidR="00466533" w:rsidRDefault="000276C6" w:rsidP="00466533">
      <w:pPr>
        <w:pStyle w:val="Poetry"/>
      </w:pPr>
      <w:r w:rsidRPr="00466533">
        <w:t xml:space="preserve">and all of them are standing in the well </w:t>
      </w:r>
    </w:p>
    <w:p w14:paraId="7FC69CCE" w14:textId="6171AB16" w:rsidR="000276C6" w:rsidRDefault="000276C6" w:rsidP="00466533">
      <w:pPr>
        <w:pStyle w:val="Poetry"/>
      </w:pPr>
      <w:r w:rsidRPr="00466533">
        <w:t>around the bank, each from his navel down.”</w:t>
      </w:r>
    </w:p>
    <w:p w14:paraId="60BD52C4" w14:textId="77777777" w:rsidR="00466533" w:rsidRPr="00466533" w:rsidRDefault="00466533" w:rsidP="00466533">
      <w:pPr>
        <w:pStyle w:val="Poetry"/>
      </w:pPr>
    </w:p>
    <w:p w14:paraId="017A8340" w14:textId="77777777" w:rsidR="000276C6" w:rsidRPr="00466533" w:rsidRDefault="000276C6" w:rsidP="00466533">
      <w:pPr>
        <w:pStyle w:val="Poetry"/>
      </w:pPr>
      <w:r w:rsidRPr="00466533">
        <w:t>As, when a fog is thinning off, one’s gaze</w:t>
      </w:r>
    </w:p>
    <w:p w14:paraId="5409DDD4" w14:textId="34A7417A" w:rsidR="000276C6" w:rsidRPr="00466533" w:rsidRDefault="000276C6" w:rsidP="00466533">
      <w:pPr>
        <w:pStyle w:val="Poetry"/>
      </w:pPr>
      <w:r w:rsidRPr="00466533">
        <w:t>little by little giveth shape to that,</w:t>
      </w:r>
    </w:p>
    <w:p w14:paraId="6333B6CB" w14:textId="77777777" w:rsidR="00466533" w:rsidRDefault="000276C6" w:rsidP="00466533">
      <w:pPr>
        <w:pStyle w:val="Poetry"/>
      </w:pPr>
      <w:r w:rsidRPr="00466533">
        <w:t xml:space="preserve">which, since it packs the air, the mist conceals; </w:t>
      </w:r>
    </w:p>
    <w:p w14:paraId="42983193" w14:textId="77777777" w:rsidR="00466533" w:rsidRDefault="000276C6" w:rsidP="00466533">
      <w:pPr>
        <w:pStyle w:val="Poetry"/>
      </w:pPr>
      <w:r w:rsidRPr="00466533">
        <w:t xml:space="preserve">even so, as through the dense, dark air I pierced, </w:t>
      </w:r>
    </w:p>
    <w:p w14:paraId="198FF4F9" w14:textId="51F86DC6" w:rsidR="000276C6" w:rsidRPr="00466533" w:rsidRDefault="000276C6" w:rsidP="00466533">
      <w:pPr>
        <w:pStyle w:val="Poetry"/>
      </w:pPr>
      <w:r w:rsidRPr="00466533">
        <w:t>and nearer drew and nearer to the brink,</w:t>
      </w:r>
    </w:p>
    <w:p w14:paraId="42B5A310" w14:textId="77777777" w:rsidR="000276C6" w:rsidRPr="00466533" w:rsidRDefault="000276C6" w:rsidP="00466533">
      <w:pPr>
        <w:pStyle w:val="Poetry"/>
      </w:pPr>
      <w:r w:rsidRPr="00466533">
        <w:t>error in me took flight, and fear increased;</w:t>
      </w:r>
    </w:p>
    <w:p w14:paraId="4D3D75E7" w14:textId="4F616057" w:rsidR="000276C6" w:rsidRPr="00466533" w:rsidRDefault="000276C6" w:rsidP="00466533">
      <w:pPr>
        <w:pStyle w:val="Poetry"/>
      </w:pPr>
      <w:r w:rsidRPr="00466533">
        <w:t>for, as upon its round enclosing walls</w:t>
      </w:r>
    </w:p>
    <w:p w14:paraId="25F2B6E7" w14:textId="77777777" w:rsidR="00466533" w:rsidRDefault="000276C6" w:rsidP="00466533">
      <w:pPr>
        <w:pStyle w:val="Poetry"/>
      </w:pPr>
      <w:r w:rsidRPr="00466533">
        <w:t xml:space="preserve">Montereggione crowns itself with towers; </w:t>
      </w:r>
    </w:p>
    <w:p w14:paraId="49C80A44" w14:textId="77777777" w:rsidR="00466533" w:rsidRDefault="000276C6" w:rsidP="00466533">
      <w:pPr>
        <w:pStyle w:val="Poetry"/>
      </w:pPr>
      <w:r w:rsidRPr="00466533">
        <w:t xml:space="preserve">thus o’er the margin which surrounds the well </w:t>
      </w:r>
    </w:p>
    <w:p w14:paraId="49E0F7A2" w14:textId="6B5F8040" w:rsidR="000276C6" w:rsidRPr="00466533" w:rsidRDefault="000276C6" w:rsidP="00466533">
      <w:pPr>
        <w:pStyle w:val="Poetry"/>
      </w:pPr>
      <w:r w:rsidRPr="00466533">
        <w:t>with one half of their bodies towered up</w:t>
      </w:r>
    </w:p>
    <w:p w14:paraId="5688DE16" w14:textId="77777777" w:rsidR="000276C6" w:rsidRPr="00466533" w:rsidRDefault="000276C6" w:rsidP="00466533">
      <w:pPr>
        <w:pStyle w:val="Poetry"/>
      </w:pPr>
      <w:r w:rsidRPr="00466533">
        <w:t>those frightful Giants, whom, when from the sky</w:t>
      </w:r>
    </w:p>
    <w:p w14:paraId="5BBCE2D5" w14:textId="5B575FBC" w:rsidR="000276C6" w:rsidRDefault="000276C6" w:rsidP="00466533">
      <w:pPr>
        <w:pStyle w:val="Poetry"/>
      </w:pPr>
      <w:r w:rsidRPr="00466533">
        <w:t>he thunders, Jupiter is threatening still.</w:t>
      </w:r>
    </w:p>
    <w:p w14:paraId="4200931A" w14:textId="77777777" w:rsidR="00466533" w:rsidRPr="00466533" w:rsidRDefault="00466533" w:rsidP="00466533">
      <w:pPr>
        <w:pStyle w:val="Poetry"/>
      </w:pPr>
    </w:p>
    <w:p w14:paraId="7856F458" w14:textId="77777777" w:rsidR="000276C6" w:rsidRPr="00466533" w:rsidRDefault="000276C6" w:rsidP="00466533">
      <w:pPr>
        <w:pStyle w:val="Poetry"/>
      </w:pPr>
      <w:r w:rsidRPr="00466533">
        <w:t>Already now was I distinguishing</w:t>
      </w:r>
    </w:p>
    <w:p w14:paraId="3AE8D48C" w14:textId="77777777" w:rsidR="000276C6" w:rsidRPr="00466533" w:rsidRDefault="000276C6" w:rsidP="00466533">
      <w:pPr>
        <w:pStyle w:val="Poetry"/>
      </w:pPr>
      <w:r w:rsidRPr="00466533">
        <w:t>the face of one, his shoulders and his breast,</w:t>
      </w:r>
    </w:p>
    <w:p w14:paraId="112ECD03" w14:textId="2B182430" w:rsidR="000276C6" w:rsidRDefault="000276C6" w:rsidP="00466533">
      <w:pPr>
        <w:pStyle w:val="Poetry"/>
      </w:pPr>
      <w:r w:rsidRPr="00466533">
        <w:t>most of his paunch, and, down his sides, both arms.</w:t>
      </w:r>
    </w:p>
    <w:p w14:paraId="583113D0" w14:textId="77777777" w:rsidR="00466533" w:rsidRPr="00466533" w:rsidRDefault="00466533" w:rsidP="00466533">
      <w:pPr>
        <w:pStyle w:val="Poetry"/>
      </w:pPr>
    </w:p>
    <w:p w14:paraId="4B7BB0E0" w14:textId="77777777" w:rsidR="000276C6" w:rsidRPr="00466533" w:rsidRDefault="000276C6" w:rsidP="00466533">
      <w:pPr>
        <w:pStyle w:val="Poetry"/>
      </w:pPr>
      <w:r w:rsidRPr="00466533">
        <w:t>When Nature ceased from making animals</w:t>
      </w:r>
    </w:p>
    <w:p w14:paraId="633D5179" w14:textId="77777777" w:rsidR="000276C6" w:rsidRPr="00466533" w:rsidRDefault="000276C6" w:rsidP="00466533">
      <w:pPr>
        <w:pStyle w:val="Poetry"/>
      </w:pPr>
      <w:r w:rsidRPr="00466533">
        <w:t>like these, and took such executioners</w:t>
      </w:r>
      <w:r w:rsidRPr="00466533">
        <w:tab/>
        <w:t>50</w:t>
      </w:r>
    </w:p>
    <w:p w14:paraId="29613D5A" w14:textId="77777777" w:rsidR="00466533" w:rsidRDefault="000276C6" w:rsidP="00466533">
      <w:pPr>
        <w:pStyle w:val="Poetry"/>
      </w:pPr>
      <w:r w:rsidRPr="00466533">
        <w:t xml:space="preserve">from Mars, she certainly did very well; </w:t>
      </w:r>
    </w:p>
    <w:p w14:paraId="2243B135" w14:textId="77777777" w:rsidR="00466533" w:rsidRDefault="000276C6" w:rsidP="00466533">
      <w:pPr>
        <w:pStyle w:val="Poetry"/>
      </w:pPr>
      <w:r w:rsidRPr="00466533">
        <w:t xml:space="preserve">and ev’n if she of elephants and whales </w:t>
      </w:r>
    </w:p>
    <w:p w14:paraId="426B6F77" w14:textId="127B60F7" w:rsidR="000276C6" w:rsidRPr="00466533" w:rsidRDefault="000276C6" w:rsidP="00466533">
      <w:pPr>
        <w:pStyle w:val="Poetry"/>
      </w:pPr>
      <w:r w:rsidRPr="00466533">
        <w:t>repent her not, whoever subtly looks</w:t>
      </w:r>
    </w:p>
    <w:p w14:paraId="2EA00046" w14:textId="77777777" w:rsidR="000276C6" w:rsidRPr="00466533" w:rsidRDefault="000276C6" w:rsidP="00466533">
      <w:pPr>
        <w:pStyle w:val="Poetry"/>
      </w:pPr>
      <w:r w:rsidRPr="00466533">
        <w:t>holds her therein the more discreet and just;</w:t>
      </w:r>
    </w:p>
    <w:p w14:paraId="4B374150" w14:textId="64C04DFE" w:rsidR="000276C6" w:rsidRPr="00466533" w:rsidRDefault="000276C6" w:rsidP="00466533">
      <w:pPr>
        <w:pStyle w:val="Poetry"/>
      </w:pPr>
      <w:r w:rsidRPr="00466533">
        <w:t>for where the reasoning faculty is joined</w:t>
      </w:r>
    </w:p>
    <w:p w14:paraId="169F6D7B" w14:textId="77777777" w:rsidR="00466533" w:rsidRDefault="000276C6" w:rsidP="00466533">
      <w:pPr>
        <w:pStyle w:val="Poetry"/>
      </w:pPr>
      <w:r w:rsidRPr="00466533">
        <w:t xml:space="preserve">to evil will equipped with power to act, </w:t>
      </w:r>
    </w:p>
    <w:p w14:paraId="21D189A2" w14:textId="7D37BBE8" w:rsidR="000276C6" w:rsidRDefault="000276C6" w:rsidP="00466533">
      <w:pPr>
        <w:pStyle w:val="Poetry"/>
      </w:pPr>
      <w:r w:rsidRPr="00466533">
        <w:t>people can make against it no defence.</w:t>
      </w:r>
    </w:p>
    <w:p w14:paraId="5E30A446" w14:textId="77777777" w:rsidR="00466533" w:rsidRPr="00466533" w:rsidRDefault="00466533" w:rsidP="00466533">
      <w:pPr>
        <w:pStyle w:val="Poetry"/>
      </w:pPr>
    </w:p>
    <w:p w14:paraId="7E99D115" w14:textId="77777777" w:rsidR="000276C6" w:rsidRPr="00466533" w:rsidRDefault="000276C6" w:rsidP="00466533">
      <w:pPr>
        <w:pStyle w:val="Poetry"/>
      </w:pPr>
      <w:r w:rsidRPr="00466533">
        <w:t>His face appeared to me as long and big</w:t>
      </w:r>
    </w:p>
    <w:p w14:paraId="6DF70C89" w14:textId="77777777" w:rsidR="000276C6" w:rsidRPr="00466533" w:rsidRDefault="000276C6" w:rsidP="00466533">
      <w:pPr>
        <w:pStyle w:val="Poetry"/>
      </w:pPr>
      <w:r w:rsidRPr="00466533">
        <w:t>as is at Rome the pine-cone of Saint Peter’s,</w:t>
      </w:r>
    </w:p>
    <w:p w14:paraId="39A8D1FD" w14:textId="5B0A03DC" w:rsidR="000276C6" w:rsidRPr="00466533" w:rsidRDefault="000276C6" w:rsidP="00466533">
      <w:pPr>
        <w:pStyle w:val="Poetry"/>
      </w:pPr>
      <w:r w:rsidRPr="00466533">
        <w:t>and in proportion to it were his other bones;</w:t>
      </w:r>
    </w:p>
    <w:p w14:paraId="657220CB" w14:textId="77777777" w:rsidR="00466533" w:rsidRDefault="000276C6" w:rsidP="00466533">
      <w:pPr>
        <w:pStyle w:val="Poetry"/>
      </w:pPr>
      <w:r w:rsidRPr="00466533">
        <w:t xml:space="preserve">so that the bank, which from his middle down </w:t>
      </w:r>
    </w:p>
    <w:p w14:paraId="2FE40B30" w14:textId="77777777" w:rsidR="00466533" w:rsidRDefault="000276C6" w:rsidP="00466533">
      <w:pPr>
        <w:pStyle w:val="Poetry"/>
      </w:pPr>
      <w:r w:rsidRPr="00466533">
        <w:t xml:space="preserve">an apron was, showed quite so much of him </w:t>
      </w:r>
    </w:p>
    <w:p w14:paraId="1C8CB83F" w14:textId="6660F000" w:rsidR="000276C6" w:rsidRPr="00466533" w:rsidRDefault="000276C6" w:rsidP="00466533">
      <w:pPr>
        <w:pStyle w:val="Poetry"/>
      </w:pPr>
      <w:r w:rsidRPr="00466533">
        <w:t>above it, that of reaching to his hair</w:t>
      </w:r>
    </w:p>
    <w:p w14:paraId="5D84FA7D" w14:textId="77777777" w:rsidR="000276C6" w:rsidRPr="00466533" w:rsidRDefault="000276C6" w:rsidP="00466533">
      <w:pPr>
        <w:pStyle w:val="Poetry"/>
      </w:pPr>
      <w:r w:rsidRPr="00466533">
        <w:t>three Frisians would have made a useless boast;</w:t>
      </w:r>
    </w:p>
    <w:p w14:paraId="518A70B0" w14:textId="58E40873" w:rsidR="000276C6" w:rsidRPr="00466533" w:rsidRDefault="000276C6" w:rsidP="00466533">
      <w:pPr>
        <w:pStyle w:val="Poetry"/>
      </w:pPr>
      <w:r w:rsidRPr="00466533">
        <w:t>for I full thirty spans of him perceived,</w:t>
      </w:r>
    </w:p>
    <w:p w14:paraId="471203A0" w14:textId="3F24FCDE" w:rsidR="000276C6" w:rsidRDefault="000276C6" w:rsidP="00466533">
      <w:pPr>
        <w:pStyle w:val="Poetry"/>
      </w:pPr>
      <w:r w:rsidRPr="00466533">
        <w:t>down from the place at which one buckles cloaks.</w:t>
      </w:r>
    </w:p>
    <w:p w14:paraId="0905A95E" w14:textId="77777777" w:rsidR="00466533" w:rsidRPr="00466533" w:rsidRDefault="00466533" w:rsidP="00466533">
      <w:pPr>
        <w:pStyle w:val="Poetry"/>
      </w:pPr>
    </w:p>
    <w:p w14:paraId="1921FC5A" w14:textId="77777777" w:rsidR="000276C6" w:rsidRPr="00466533" w:rsidRDefault="000276C6" w:rsidP="00466533">
      <w:pPr>
        <w:pStyle w:val="Poetry"/>
      </w:pPr>
      <w:r w:rsidRPr="00466533">
        <w:t>“Rafel mai amech zabi et almi”</w:t>
      </w:r>
    </w:p>
    <w:p w14:paraId="48487DA9" w14:textId="77777777" w:rsidR="00466533" w:rsidRDefault="000276C6" w:rsidP="00466533">
      <w:pPr>
        <w:pStyle w:val="Poetry"/>
      </w:pPr>
      <w:r w:rsidRPr="00466533">
        <w:t xml:space="preserve">the frightful mouth, to which no sweeter psalms </w:t>
      </w:r>
    </w:p>
    <w:p w14:paraId="47DAB966" w14:textId="20098501" w:rsidR="000276C6" w:rsidRDefault="000276C6" w:rsidP="00466533">
      <w:pPr>
        <w:pStyle w:val="Poetry"/>
      </w:pPr>
      <w:r w:rsidRPr="00466533">
        <w:t>were fitting, thereupon began to cry.</w:t>
      </w:r>
    </w:p>
    <w:p w14:paraId="28402B37" w14:textId="77777777" w:rsidR="00466533" w:rsidRPr="00466533" w:rsidRDefault="00466533" w:rsidP="00466533">
      <w:pPr>
        <w:pStyle w:val="Poetry"/>
      </w:pPr>
    </w:p>
    <w:p w14:paraId="2D075A71" w14:textId="34989AD0" w:rsidR="000276C6" w:rsidRPr="00466533" w:rsidRDefault="000276C6" w:rsidP="00466533">
      <w:pPr>
        <w:pStyle w:val="Poetry"/>
      </w:pPr>
      <w:r w:rsidRPr="00466533">
        <w:t>Then toward him cried my Leader: “Foolish soul,</w:t>
      </w:r>
    </w:p>
    <w:p w14:paraId="5F5AD094" w14:textId="77777777" w:rsidR="00466533" w:rsidRDefault="000276C6" w:rsidP="00466533">
      <w:pPr>
        <w:pStyle w:val="Poetry"/>
      </w:pPr>
      <w:r w:rsidRPr="00466533">
        <w:t xml:space="preserve">keep to thy horn, and vent thyself therewith, </w:t>
      </w:r>
    </w:p>
    <w:p w14:paraId="0E257978" w14:textId="5D77FE12" w:rsidR="000276C6" w:rsidRPr="00466533" w:rsidRDefault="000276C6" w:rsidP="00466533">
      <w:pPr>
        <w:pStyle w:val="Poetry"/>
      </w:pPr>
      <w:r w:rsidRPr="00466533">
        <w:t>when wrath or other passion seizes thee!</w:t>
      </w:r>
    </w:p>
    <w:p w14:paraId="463A6AA8" w14:textId="77777777" w:rsidR="00466533" w:rsidRDefault="000276C6" w:rsidP="00466533">
      <w:pPr>
        <w:pStyle w:val="Poetry"/>
      </w:pPr>
      <w:r w:rsidRPr="00466533">
        <w:t xml:space="preserve">Search at thy neck, and thou wilt find the cord </w:t>
      </w:r>
    </w:p>
    <w:p w14:paraId="4EB1B0F5" w14:textId="3A00A804" w:rsidR="000276C6" w:rsidRPr="00466533" w:rsidRDefault="000276C6" w:rsidP="00466533">
      <w:pPr>
        <w:pStyle w:val="Poetry"/>
      </w:pPr>
      <w:r w:rsidRPr="00466533">
        <w:t>which holds it tied, O spirit of confusion,</w:t>
      </w:r>
    </w:p>
    <w:p w14:paraId="11DE81F8" w14:textId="55136029" w:rsidR="000276C6" w:rsidRDefault="000276C6" w:rsidP="00466533">
      <w:pPr>
        <w:pStyle w:val="Poetry"/>
      </w:pPr>
      <w:r w:rsidRPr="00466533">
        <w:t>and see it lying on thy mighty breast.”</w:t>
      </w:r>
    </w:p>
    <w:p w14:paraId="635CE7F3" w14:textId="77777777" w:rsidR="00466533" w:rsidRPr="00466533" w:rsidRDefault="00466533" w:rsidP="00466533">
      <w:pPr>
        <w:pStyle w:val="Poetry"/>
      </w:pPr>
    </w:p>
    <w:p w14:paraId="40491B09" w14:textId="77777777" w:rsidR="00466533" w:rsidRDefault="000276C6" w:rsidP="00466533">
      <w:pPr>
        <w:pStyle w:val="Poetry"/>
      </w:pPr>
      <w:r w:rsidRPr="00466533">
        <w:t xml:space="preserve">To me then: “Self-accused he stands, for this </w:t>
      </w:r>
    </w:p>
    <w:p w14:paraId="202CCE34" w14:textId="7E3B340F" w:rsidR="000276C6" w:rsidRPr="00466533" w:rsidRDefault="000276C6" w:rsidP="00466533">
      <w:pPr>
        <w:pStyle w:val="Poetry"/>
      </w:pPr>
      <w:r w:rsidRPr="00466533">
        <w:t>is Nimrod, to whose evil thought is due</w:t>
      </w:r>
    </w:p>
    <w:p w14:paraId="218B4492" w14:textId="77777777" w:rsidR="00466533" w:rsidRDefault="000276C6" w:rsidP="00466533">
      <w:pPr>
        <w:pStyle w:val="Poetry"/>
      </w:pPr>
      <w:r w:rsidRPr="00466533">
        <w:t xml:space="preserve">that more than one tongue in the world is spoken. </w:t>
      </w:r>
    </w:p>
    <w:p w14:paraId="71EF62D3" w14:textId="4F9EFE36" w:rsidR="000276C6" w:rsidRPr="00466533" w:rsidRDefault="000276C6" w:rsidP="00466533">
      <w:pPr>
        <w:pStyle w:val="Poetry"/>
      </w:pPr>
      <w:r w:rsidRPr="00466533">
        <w:t>Let us leave him alone, nor talk in vain;</w:t>
      </w:r>
    </w:p>
    <w:p w14:paraId="07AF32DD" w14:textId="33D28C5F" w:rsidR="000276C6" w:rsidRPr="00466533" w:rsidRDefault="000276C6" w:rsidP="00466533">
      <w:pPr>
        <w:pStyle w:val="Poetry"/>
      </w:pPr>
      <w:r w:rsidRPr="00466533">
        <w:t>for such is every tongue to him, as his</w:t>
      </w:r>
    </w:p>
    <w:p w14:paraId="673F05A6" w14:textId="77777777" w:rsidR="000276C6" w:rsidRPr="00466533" w:rsidRDefault="000276C6" w:rsidP="00466533">
      <w:pPr>
        <w:pStyle w:val="Poetry"/>
      </w:pPr>
      <w:r w:rsidRPr="00466533">
        <w:t>to others is, for that is known to none.</w:t>
      </w:r>
    </w:p>
    <w:p w14:paraId="682AD93F" w14:textId="77777777" w:rsidR="000276C6" w:rsidRDefault="000276C6" w:rsidP="000276C6">
      <w:pPr>
        <w:pStyle w:val="BodyText"/>
      </w:pPr>
    </w:p>
    <w:p w14:paraId="0C68D4D3" w14:textId="77777777" w:rsidR="00466533" w:rsidRDefault="000276C6" w:rsidP="00466533">
      <w:pPr>
        <w:pStyle w:val="Poetry"/>
      </w:pPr>
      <w:r w:rsidRPr="00466533">
        <w:t xml:space="preserve">Then, turning to the left, we travelled on </w:t>
      </w:r>
    </w:p>
    <w:p w14:paraId="4EDD3A79" w14:textId="2F5FE1DE" w:rsidR="000276C6" w:rsidRPr="00466533" w:rsidRDefault="000276C6" w:rsidP="00466533">
      <w:pPr>
        <w:pStyle w:val="Poetry"/>
      </w:pPr>
      <w:r w:rsidRPr="00466533">
        <w:t>much further; and within a crossbow’s shot</w:t>
      </w:r>
    </w:p>
    <w:p w14:paraId="18192613" w14:textId="77777777" w:rsidR="000276C6" w:rsidRPr="00466533" w:rsidRDefault="000276C6" w:rsidP="00466533">
      <w:pPr>
        <w:pStyle w:val="Poetry"/>
      </w:pPr>
      <w:r w:rsidRPr="00466533">
        <w:t>we found the next one far more large and fierce.</w:t>
      </w:r>
    </w:p>
    <w:p w14:paraId="17D672E2" w14:textId="1E324AFF" w:rsidR="000276C6" w:rsidRPr="00466533" w:rsidRDefault="000276C6" w:rsidP="00466533">
      <w:pPr>
        <w:pStyle w:val="Poetry"/>
      </w:pPr>
      <w:r w:rsidRPr="00466533">
        <w:t>What was the master’s power who girded him,</w:t>
      </w:r>
    </w:p>
    <w:p w14:paraId="190202A0" w14:textId="77777777" w:rsidR="000276C6" w:rsidRPr="00466533" w:rsidRDefault="000276C6" w:rsidP="00466533">
      <w:pPr>
        <w:pStyle w:val="Poetry"/>
      </w:pPr>
      <w:r w:rsidRPr="00466533">
        <w:t>I cannot say; but this one had in front</w:t>
      </w:r>
    </w:p>
    <w:p w14:paraId="7D2B6247" w14:textId="77777777" w:rsidR="000276C6" w:rsidRPr="00466533" w:rsidRDefault="000276C6" w:rsidP="00466533">
      <w:pPr>
        <w:pStyle w:val="Poetry"/>
      </w:pPr>
      <w:r w:rsidRPr="00466533">
        <w:t>his left arm, and behind his back his right,</w:t>
      </w:r>
    </w:p>
    <w:p w14:paraId="1C07B10E" w14:textId="77777777" w:rsidR="00466533" w:rsidRDefault="000276C6" w:rsidP="00466533">
      <w:pPr>
        <w:pStyle w:val="Poetry"/>
      </w:pPr>
      <w:r w:rsidRPr="00466533">
        <w:t xml:space="preserve">tied by a chain, which downward from his neck </w:t>
      </w:r>
    </w:p>
    <w:p w14:paraId="046639CE" w14:textId="0A73EAE9" w:rsidR="000276C6" w:rsidRPr="00466533" w:rsidRDefault="000276C6" w:rsidP="00466533">
      <w:pPr>
        <w:pStyle w:val="Poetry"/>
      </w:pPr>
      <w:r w:rsidRPr="00466533">
        <w:t>held him so bound, that on the uncovered part</w:t>
      </w:r>
    </w:p>
    <w:p w14:paraId="60C438A0" w14:textId="695B8245" w:rsidR="000276C6" w:rsidRDefault="000276C6" w:rsidP="00466533">
      <w:pPr>
        <w:pStyle w:val="Poetry"/>
      </w:pPr>
      <w:r w:rsidRPr="00466533">
        <w:t>it wound around as far as the fifth coil.</w:t>
      </w:r>
    </w:p>
    <w:p w14:paraId="76A17072" w14:textId="77777777" w:rsidR="00466533" w:rsidRPr="00466533" w:rsidRDefault="00466533" w:rsidP="00466533">
      <w:pPr>
        <w:pStyle w:val="Poetry"/>
      </w:pPr>
    </w:p>
    <w:p w14:paraId="62BD3315" w14:textId="77777777" w:rsidR="000276C6" w:rsidRPr="00466533" w:rsidRDefault="000276C6" w:rsidP="00466533">
      <w:pPr>
        <w:pStyle w:val="Poetry"/>
      </w:pPr>
      <w:r w:rsidRPr="00466533">
        <w:t>My Leader said to me: “’Gainst Jove Most High</w:t>
      </w:r>
    </w:p>
    <w:p w14:paraId="51F160F0" w14:textId="77777777" w:rsidR="00466533" w:rsidRDefault="000276C6" w:rsidP="00466533">
      <w:pPr>
        <w:pStyle w:val="Poetry"/>
      </w:pPr>
      <w:r w:rsidRPr="00466533">
        <w:t xml:space="preserve">this proud soul wished to test his strength, and hence </w:t>
      </w:r>
    </w:p>
    <w:p w14:paraId="0F5D881F" w14:textId="2A63CE62" w:rsidR="000276C6" w:rsidRPr="00466533" w:rsidRDefault="000276C6" w:rsidP="00466533">
      <w:pPr>
        <w:pStyle w:val="Poetry"/>
      </w:pPr>
      <w:r w:rsidRPr="00466533">
        <w:t>hath this reward. Ephialtes is his name;</w:t>
      </w:r>
    </w:p>
    <w:p w14:paraId="123BB86C" w14:textId="77777777" w:rsidR="000276C6" w:rsidRPr="00466533" w:rsidRDefault="000276C6" w:rsidP="00466533">
      <w:pPr>
        <w:pStyle w:val="Poetry"/>
      </w:pPr>
      <w:r w:rsidRPr="00466533">
        <w:t>his haughty undertaking he attempted</w:t>
      </w:r>
    </w:p>
    <w:p w14:paraId="181ED2B1" w14:textId="3A8DA4DD" w:rsidR="000276C6" w:rsidRPr="00466533" w:rsidRDefault="000276C6" w:rsidP="00466533">
      <w:pPr>
        <w:pStyle w:val="Poetry"/>
      </w:pPr>
      <w:r w:rsidRPr="00466533">
        <w:t>what time the Giants caused the Gods to fear;</w:t>
      </w:r>
    </w:p>
    <w:p w14:paraId="71858067" w14:textId="66FA8454" w:rsidR="000276C6" w:rsidRDefault="000276C6" w:rsidP="00466533">
      <w:pPr>
        <w:pStyle w:val="Poetry"/>
      </w:pPr>
      <w:r w:rsidRPr="00466533">
        <w:t>the arms he plied he moveth now no more.”</w:t>
      </w:r>
    </w:p>
    <w:p w14:paraId="33B386BF" w14:textId="77777777" w:rsidR="00466533" w:rsidRPr="00466533" w:rsidRDefault="00466533" w:rsidP="00466533">
      <w:pPr>
        <w:pStyle w:val="Poetry"/>
      </w:pPr>
    </w:p>
    <w:p w14:paraId="299BE0C9" w14:textId="77777777" w:rsidR="000276C6" w:rsidRPr="00466533" w:rsidRDefault="000276C6" w:rsidP="00466533">
      <w:pPr>
        <w:pStyle w:val="Poetry"/>
      </w:pPr>
      <w:r w:rsidRPr="00466533">
        <w:t>And I to him: “If possible it be,</w:t>
      </w:r>
    </w:p>
    <w:p w14:paraId="3DEA6323" w14:textId="77777777" w:rsidR="00466533" w:rsidRDefault="000276C6" w:rsidP="00466533">
      <w:pPr>
        <w:pStyle w:val="Poetry"/>
      </w:pPr>
      <w:r w:rsidRPr="00466533">
        <w:t xml:space="preserve">I’d gladly have these eyes of mine enjoy </w:t>
      </w:r>
    </w:p>
    <w:p w14:paraId="5C0B521D" w14:textId="63EA1672" w:rsidR="000276C6" w:rsidRDefault="000276C6" w:rsidP="00466533">
      <w:pPr>
        <w:pStyle w:val="Poetry"/>
      </w:pPr>
      <w:r w:rsidRPr="00466533">
        <w:t>experience of the measureless Briareus.”</w:t>
      </w:r>
    </w:p>
    <w:p w14:paraId="266C005D" w14:textId="77777777" w:rsidR="00466533" w:rsidRPr="00466533" w:rsidRDefault="00466533" w:rsidP="00466533">
      <w:pPr>
        <w:pStyle w:val="Poetry"/>
      </w:pPr>
    </w:p>
    <w:p w14:paraId="395A0D3C" w14:textId="65BCAEDB" w:rsidR="000276C6" w:rsidRPr="00466533" w:rsidRDefault="000276C6" w:rsidP="00466533">
      <w:pPr>
        <w:pStyle w:val="Poetry"/>
      </w:pPr>
      <w:r w:rsidRPr="00466533">
        <w:t>Then he replied: “Antaeus thou’lt behold</w:t>
      </w:r>
    </w:p>
    <w:p w14:paraId="45926AFB" w14:textId="77777777" w:rsidR="00466533" w:rsidRDefault="000276C6" w:rsidP="00466533">
      <w:pPr>
        <w:pStyle w:val="Poetry"/>
      </w:pPr>
      <w:r w:rsidRPr="00466533">
        <w:t xml:space="preserve">not far from here, who speaks, and, since unbound, </w:t>
      </w:r>
    </w:p>
    <w:p w14:paraId="4EBA8373" w14:textId="128CFB53" w:rsidR="000276C6" w:rsidRPr="00466533" w:rsidRDefault="000276C6" w:rsidP="00466533">
      <w:pPr>
        <w:pStyle w:val="Poetry"/>
      </w:pPr>
      <w:r w:rsidRPr="00466533">
        <w:t>can set us at the bottom of all sin.</w:t>
      </w:r>
    </w:p>
    <w:p w14:paraId="20A5E218" w14:textId="77777777" w:rsidR="00466533" w:rsidRDefault="000276C6" w:rsidP="00466533">
      <w:pPr>
        <w:pStyle w:val="Poetry"/>
      </w:pPr>
      <w:r w:rsidRPr="00466533">
        <w:t xml:space="preserve">He is much further on, whom thou wouldst see, </w:t>
      </w:r>
    </w:p>
    <w:p w14:paraId="6451A5A5" w14:textId="195D056D" w:rsidR="000276C6" w:rsidRPr="00466533" w:rsidRDefault="000276C6" w:rsidP="00466533">
      <w:pPr>
        <w:pStyle w:val="Poetry"/>
      </w:pPr>
      <w:r w:rsidRPr="00466533">
        <w:t>and bound he is, and shaped like this one, save</w:t>
      </w:r>
    </w:p>
    <w:p w14:paraId="2B4CA719" w14:textId="31B4C396" w:rsidR="000276C6" w:rsidRDefault="000276C6" w:rsidP="00466533">
      <w:pPr>
        <w:pStyle w:val="Poetry"/>
      </w:pPr>
      <w:r w:rsidRPr="00466533">
        <w:t>that more ferocious in his looks he seems.”</w:t>
      </w:r>
    </w:p>
    <w:p w14:paraId="7EC014A0" w14:textId="77777777" w:rsidR="00466533" w:rsidRPr="00466533" w:rsidRDefault="00466533" w:rsidP="00466533">
      <w:pPr>
        <w:pStyle w:val="Poetry"/>
      </w:pPr>
    </w:p>
    <w:p w14:paraId="32C7FED1" w14:textId="77777777" w:rsidR="00466533" w:rsidRDefault="000276C6" w:rsidP="00466533">
      <w:pPr>
        <w:pStyle w:val="Poetry"/>
      </w:pPr>
      <w:r w:rsidRPr="00466533">
        <w:t xml:space="preserve">There never was an earthquake strong enough </w:t>
      </w:r>
    </w:p>
    <w:p w14:paraId="36B34319" w14:textId="29E434BD" w:rsidR="000276C6" w:rsidRPr="00466533" w:rsidRDefault="000276C6" w:rsidP="00466533">
      <w:pPr>
        <w:pStyle w:val="Poetry"/>
      </w:pPr>
      <w:r w:rsidRPr="00466533">
        <w:t>to shake a tower with so much violence,</w:t>
      </w:r>
    </w:p>
    <w:p w14:paraId="1621E7D5" w14:textId="77777777" w:rsidR="000276C6" w:rsidRPr="00466533" w:rsidRDefault="000276C6" w:rsidP="00466533">
      <w:pPr>
        <w:pStyle w:val="Poetry"/>
      </w:pPr>
      <w:r w:rsidRPr="00466533">
        <w:t>as Ephialtes quickly shook at this.</w:t>
      </w:r>
    </w:p>
    <w:p w14:paraId="2DC79060" w14:textId="77777777" w:rsidR="000276C6" w:rsidRPr="00466533" w:rsidRDefault="000276C6" w:rsidP="00466533">
      <w:pPr>
        <w:pStyle w:val="Poetry"/>
      </w:pPr>
      <w:r w:rsidRPr="00466533">
        <w:t>Then more than ever yet did I fear death,</w:t>
      </w:r>
    </w:p>
    <w:p w14:paraId="5BFA7CFA" w14:textId="4806BC1D" w:rsidR="000276C6" w:rsidRPr="00466533" w:rsidRDefault="000276C6" w:rsidP="00466533">
      <w:pPr>
        <w:pStyle w:val="Poetry"/>
      </w:pPr>
      <w:r w:rsidRPr="00466533">
        <w:t>nor for it was there need of more than fear,</w:t>
      </w:r>
    </w:p>
    <w:p w14:paraId="33997550" w14:textId="456B8D96" w:rsidR="000276C6" w:rsidRDefault="000276C6" w:rsidP="00466533">
      <w:pPr>
        <w:pStyle w:val="Poetry"/>
      </w:pPr>
      <w:r w:rsidRPr="00466533">
        <w:t>had it not been that I perceived his bonds.</w:t>
      </w:r>
    </w:p>
    <w:p w14:paraId="4A23804B" w14:textId="77777777" w:rsidR="00466533" w:rsidRPr="00466533" w:rsidRDefault="00466533" w:rsidP="00466533">
      <w:pPr>
        <w:pStyle w:val="Poetry"/>
      </w:pPr>
    </w:p>
    <w:p w14:paraId="72A54CA2" w14:textId="77777777" w:rsidR="00466533" w:rsidRDefault="000276C6" w:rsidP="00466533">
      <w:pPr>
        <w:pStyle w:val="Poetry"/>
      </w:pPr>
      <w:r w:rsidRPr="00466533">
        <w:t xml:space="preserve">We thereupon proceeded further still, </w:t>
      </w:r>
    </w:p>
    <w:p w14:paraId="4105820A" w14:textId="77777777" w:rsidR="00466533" w:rsidRDefault="000276C6" w:rsidP="00466533">
      <w:pPr>
        <w:pStyle w:val="Poetry"/>
      </w:pPr>
      <w:r w:rsidRPr="00466533">
        <w:t xml:space="preserve">and to Antaeus came, who full five ells, </w:t>
      </w:r>
    </w:p>
    <w:p w14:paraId="21364685" w14:textId="0B5A7EB8" w:rsidR="000276C6" w:rsidRDefault="000276C6" w:rsidP="00466533">
      <w:pPr>
        <w:pStyle w:val="Poetry"/>
      </w:pPr>
      <w:r w:rsidRPr="00466533">
        <w:t>beside his head, protruded from the pit.</w:t>
      </w:r>
    </w:p>
    <w:p w14:paraId="29BC1E74" w14:textId="77777777" w:rsidR="00466533" w:rsidRPr="00466533" w:rsidRDefault="00466533" w:rsidP="00466533">
      <w:pPr>
        <w:pStyle w:val="Poetry"/>
      </w:pPr>
    </w:p>
    <w:p w14:paraId="3A3C2898" w14:textId="031AF318" w:rsidR="000276C6" w:rsidRPr="00466533" w:rsidRDefault="000276C6" w:rsidP="00466533">
      <w:pPr>
        <w:pStyle w:val="Poetry"/>
      </w:pPr>
      <w:r w:rsidRPr="00466533">
        <w:t>“O thou that in the valley fortune-blest,</w:t>
      </w:r>
    </w:p>
    <w:p w14:paraId="7DF7556A" w14:textId="77777777" w:rsidR="00466533" w:rsidRDefault="000276C6" w:rsidP="00466533">
      <w:pPr>
        <w:pStyle w:val="Poetry"/>
      </w:pPr>
      <w:r w:rsidRPr="00466533">
        <w:t xml:space="preserve">which once caused Scipio to inherit glory </w:t>
      </w:r>
    </w:p>
    <w:p w14:paraId="26BB162E" w14:textId="77777777" w:rsidR="00466533" w:rsidRDefault="000276C6" w:rsidP="00466533">
      <w:pPr>
        <w:pStyle w:val="Poetry"/>
      </w:pPr>
      <w:r w:rsidRPr="00466533">
        <w:t xml:space="preserve">when with his followers Hannibal took flight, </w:t>
      </w:r>
    </w:p>
    <w:p w14:paraId="30EE259D" w14:textId="1494ACEF" w:rsidR="000276C6" w:rsidRPr="00466533" w:rsidRDefault="000276C6" w:rsidP="00466533">
      <w:pPr>
        <w:pStyle w:val="Poetry"/>
      </w:pPr>
      <w:r w:rsidRPr="00466533">
        <w:t>once tookst a thousand lions as thy prey,</w:t>
      </w:r>
    </w:p>
    <w:p w14:paraId="3B25BC12" w14:textId="77777777" w:rsidR="000276C6" w:rsidRPr="00466533" w:rsidRDefault="000276C6" w:rsidP="00466533">
      <w:pPr>
        <w:pStyle w:val="Poetry"/>
      </w:pPr>
      <w:r w:rsidRPr="00466533">
        <w:t>and who, hadst thou been at thy brethren’s war</w:t>
      </w:r>
    </w:p>
    <w:p w14:paraId="31ACD5AF" w14:textId="73B7102D" w:rsidR="000276C6" w:rsidRPr="00466533" w:rsidRDefault="000276C6" w:rsidP="00466533">
      <w:pPr>
        <w:pStyle w:val="Poetry"/>
      </w:pPr>
      <w:r w:rsidRPr="00466533">
        <w:t>on high, it seems that it is still believed</w:t>
      </w:r>
    </w:p>
    <w:p w14:paraId="4F4D1D25" w14:textId="77777777" w:rsidR="00466533" w:rsidRDefault="000276C6" w:rsidP="00466533">
      <w:pPr>
        <w:pStyle w:val="Poetry"/>
      </w:pPr>
      <w:r w:rsidRPr="00466533">
        <w:t xml:space="preserve">the Sons of Earth had been the victors there; </w:t>
      </w:r>
    </w:p>
    <w:p w14:paraId="004EB69E" w14:textId="77777777" w:rsidR="00466533" w:rsidRDefault="000276C6" w:rsidP="00466533">
      <w:pPr>
        <w:pStyle w:val="Poetry"/>
      </w:pPr>
      <w:r w:rsidRPr="00466533">
        <w:t xml:space="preserve">pray set us down below, nor let disdain </w:t>
      </w:r>
    </w:p>
    <w:p w14:paraId="01998B82" w14:textId="77777777" w:rsidR="00466533" w:rsidRDefault="000276C6" w:rsidP="00466533">
      <w:pPr>
        <w:pStyle w:val="Poetry"/>
      </w:pPr>
      <w:r w:rsidRPr="00466533">
        <w:t xml:space="preserve">affect thee, where the cold locks up Cocytus. </w:t>
      </w:r>
    </w:p>
    <w:p w14:paraId="4E8E5791" w14:textId="66C07D73" w:rsidR="000276C6" w:rsidRPr="00466533" w:rsidRDefault="000276C6" w:rsidP="00466533">
      <w:pPr>
        <w:pStyle w:val="Poetry"/>
      </w:pPr>
      <w:r w:rsidRPr="00466533">
        <w:t>Make us not go to Tìtyus or to Tìpheus;</w:t>
      </w:r>
    </w:p>
    <w:p w14:paraId="45C229F8" w14:textId="1260A60C" w:rsidR="000276C6" w:rsidRPr="00466533" w:rsidRDefault="000276C6" w:rsidP="00466533">
      <w:pPr>
        <w:pStyle w:val="Poetry"/>
      </w:pPr>
      <w:r w:rsidRPr="00466533">
        <w:t>this man can give what most is longed for here;</w:t>
      </w:r>
    </w:p>
    <w:p w14:paraId="38A45D73" w14:textId="77777777" w:rsidR="00466533" w:rsidRDefault="000276C6" w:rsidP="00466533">
      <w:pPr>
        <w:pStyle w:val="Poetry"/>
      </w:pPr>
      <w:r w:rsidRPr="00466533">
        <w:t xml:space="preserve">stoop, then, nor twist thy muzzle. He can still </w:t>
      </w:r>
    </w:p>
    <w:p w14:paraId="2005EF29" w14:textId="77777777" w:rsidR="00466533" w:rsidRDefault="000276C6" w:rsidP="00466533">
      <w:pPr>
        <w:pStyle w:val="Poetry"/>
      </w:pPr>
      <w:r w:rsidRPr="00466533">
        <w:t xml:space="preserve">give fame to thee on earth, since he is living, </w:t>
      </w:r>
    </w:p>
    <w:p w14:paraId="163B94E0" w14:textId="77777777" w:rsidR="00466533" w:rsidRDefault="000276C6" w:rsidP="00466533">
      <w:pPr>
        <w:pStyle w:val="Poetry"/>
      </w:pPr>
      <w:r w:rsidRPr="00466533">
        <w:t xml:space="preserve">and still looks forward to long life, if Grace </w:t>
      </w:r>
    </w:p>
    <w:p w14:paraId="44D0F632" w14:textId="06CB00EA" w:rsidR="000276C6" w:rsidRDefault="000276C6" w:rsidP="00466533">
      <w:pPr>
        <w:pStyle w:val="Poetry"/>
      </w:pPr>
      <w:r w:rsidRPr="00466533">
        <w:t>recall him not untimely to itself.”</w:t>
      </w:r>
    </w:p>
    <w:p w14:paraId="34EEB294" w14:textId="77777777" w:rsidR="00466533" w:rsidRPr="00466533" w:rsidRDefault="00466533" w:rsidP="00466533">
      <w:pPr>
        <w:pStyle w:val="Poetry"/>
      </w:pPr>
    </w:p>
    <w:p w14:paraId="1F81B39C" w14:textId="25A78ABF" w:rsidR="000276C6" w:rsidRPr="00466533" w:rsidRDefault="000276C6" w:rsidP="00466533">
      <w:pPr>
        <w:pStyle w:val="Poetry"/>
      </w:pPr>
      <w:r w:rsidRPr="00466533">
        <w:t>The Teacher thus; then he in haste stretched out</w:t>
      </w:r>
    </w:p>
    <w:p w14:paraId="4DD41A2C" w14:textId="77777777" w:rsidR="000276C6" w:rsidRPr="00466533" w:rsidRDefault="000276C6" w:rsidP="00466533">
      <w:pPr>
        <w:pStyle w:val="Poetry"/>
      </w:pPr>
      <w:r w:rsidRPr="00466533">
        <w:t>the hands, whose mighty pressure Hercules</w:t>
      </w:r>
    </w:p>
    <w:p w14:paraId="52D59370" w14:textId="77777777" w:rsidR="00466533" w:rsidRDefault="000276C6" w:rsidP="00466533">
      <w:pPr>
        <w:pStyle w:val="Poetry"/>
      </w:pPr>
      <w:r w:rsidRPr="00466533">
        <w:t xml:space="preserve">once felt, and took my Leader. Virgil then, </w:t>
      </w:r>
    </w:p>
    <w:p w14:paraId="32FFD300" w14:textId="2782752A" w:rsidR="000276C6" w:rsidRPr="00466533" w:rsidRDefault="000276C6" w:rsidP="00466533">
      <w:pPr>
        <w:pStyle w:val="Poetry"/>
      </w:pPr>
      <w:r w:rsidRPr="00466533">
        <w:t>on feeling himself taken, said to me:</w:t>
      </w:r>
    </w:p>
    <w:p w14:paraId="1B4E7946" w14:textId="77777777" w:rsidR="000276C6" w:rsidRPr="00466533" w:rsidRDefault="000276C6" w:rsidP="00466533">
      <w:pPr>
        <w:pStyle w:val="Poetry"/>
      </w:pPr>
      <w:r w:rsidRPr="00466533">
        <w:t>“Come here, that I may take thee up;” and then</w:t>
      </w:r>
    </w:p>
    <w:p w14:paraId="2C8F36D7" w14:textId="45A80272" w:rsidR="000276C6" w:rsidRDefault="000276C6" w:rsidP="00466533">
      <w:pPr>
        <w:pStyle w:val="Poetry"/>
      </w:pPr>
      <w:r w:rsidRPr="00466533">
        <w:t>so did, that he and I one bundle were.</w:t>
      </w:r>
    </w:p>
    <w:p w14:paraId="5972AA4D" w14:textId="77777777" w:rsidR="00466533" w:rsidRPr="00466533" w:rsidRDefault="00466533" w:rsidP="00466533">
      <w:pPr>
        <w:pStyle w:val="Poetry"/>
      </w:pPr>
    </w:p>
    <w:p w14:paraId="4C293861" w14:textId="77777777" w:rsidR="00466533" w:rsidRDefault="000276C6" w:rsidP="00466533">
      <w:pPr>
        <w:pStyle w:val="Poetry"/>
      </w:pPr>
      <w:r w:rsidRPr="00466533">
        <w:lastRenderedPageBreak/>
        <w:t xml:space="preserve">Such as the Carisenda seems, when viewed </w:t>
      </w:r>
    </w:p>
    <w:p w14:paraId="06756AEF" w14:textId="77777777" w:rsidR="00466533" w:rsidRDefault="000276C6" w:rsidP="00466533">
      <w:pPr>
        <w:pStyle w:val="Poetry"/>
      </w:pPr>
      <w:r w:rsidRPr="00466533">
        <w:t xml:space="preserve">beneath its leaning side, whene’er a cloud </w:t>
      </w:r>
    </w:p>
    <w:p w14:paraId="0D37A9BB" w14:textId="6464B4B5" w:rsidR="000276C6" w:rsidRPr="00466533" w:rsidRDefault="000276C6" w:rsidP="00466533">
      <w:pPr>
        <w:pStyle w:val="Poetry"/>
      </w:pPr>
      <w:r w:rsidRPr="00466533">
        <w:t>sails o’er it so, that opposite it hangs;</w:t>
      </w:r>
    </w:p>
    <w:p w14:paraId="2B771352" w14:textId="77777777" w:rsidR="000276C6" w:rsidRPr="00466533" w:rsidRDefault="000276C6" w:rsidP="00466533">
      <w:pPr>
        <w:pStyle w:val="Poetry"/>
      </w:pPr>
      <w:r w:rsidRPr="00466533">
        <w:t>such did Antaeus seem to me, who watched</w:t>
      </w:r>
    </w:p>
    <w:p w14:paraId="122D06F6" w14:textId="79A39F78" w:rsidR="000276C6" w:rsidRPr="00466533" w:rsidRDefault="000276C6" w:rsidP="00466533">
      <w:pPr>
        <w:pStyle w:val="Poetry"/>
      </w:pPr>
      <w:r w:rsidRPr="00466533">
        <w:t>to see him stoop, and such a moment’t was,</w:t>
      </w:r>
    </w:p>
    <w:p w14:paraId="6470BA7F" w14:textId="1529C013" w:rsidR="000276C6" w:rsidRDefault="000276C6" w:rsidP="00466533">
      <w:pPr>
        <w:pStyle w:val="Poetry"/>
      </w:pPr>
      <w:r w:rsidRPr="00466533">
        <w:t>that I had gladly gone another road.</w:t>
      </w:r>
    </w:p>
    <w:p w14:paraId="7DBA4794" w14:textId="77777777" w:rsidR="00466533" w:rsidRPr="00466533" w:rsidRDefault="00466533" w:rsidP="00466533">
      <w:pPr>
        <w:pStyle w:val="Poetry"/>
      </w:pPr>
    </w:p>
    <w:p w14:paraId="6742A92E" w14:textId="77777777" w:rsidR="00466533" w:rsidRDefault="000276C6" w:rsidP="00466533">
      <w:pPr>
        <w:pStyle w:val="Poetry"/>
      </w:pPr>
      <w:r w:rsidRPr="00466533">
        <w:t xml:space="preserve">But lightly at the bottom, which devours </w:t>
      </w:r>
    </w:p>
    <w:p w14:paraId="53AF7DA4" w14:textId="6E58FF2F" w:rsidR="000276C6" w:rsidRPr="00466533" w:rsidRDefault="000276C6" w:rsidP="00466533">
      <w:pPr>
        <w:pStyle w:val="Poetry"/>
      </w:pPr>
      <w:r w:rsidRPr="00466533">
        <w:t>Judas and Lucifer, he set us down;</w:t>
      </w:r>
    </w:p>
    <w:p w14:paraId="0E73DED0" w14:textId="77777777" w:rsidR="000276C6" w:rsidRPr="00466533" w:rsidRDefault="000276C6" w:rsidP="00466533">
      <w:pPr>
        <w:pStyle w:val="Poetry"/>
      </w:pPr>
      <w:r w:rsidRPr="00466533">
        <w:t>nor, thus bent over, did he linger there,</w:t>
      </w:r>
    </w:p>
    <w:p w14:paraId="0E378A10" w14:textId="34CC8278" w:rsidR="000276C6" w:rsidRDefault="000276C6" w:rsidP="00466533">
      <w:pPr>
        <w:pStyle w:val="Poetry"/>
      </w:pPr>
      <w:r w:rsidRPr="00466533">
        <w:t>but raised himself, as on a ship a mast.</w:t>
      </w:r>
    </w:p>
    <w:p w14:paraId="24B5F596" w14:textId="77777777" w:rsidR="00466533" w:rsidRPr="00466533" w:rsidRDefault="00466533" w:rsidP="00466533">
      <w:pPr>
        <w:pStyle w:val="Poetry"/>
      </w:pPr>
    </w:p>
    <w:p w14:paraId="03B839A5" w14:textId="77777777" w:rsidR="000276C6" w:rsidRPr="007D009A" w:rsidRDefault="000276C6" w:rsidP="007D009A">
      <w:pPr>
        <w:pStyle w:val="Heading3"/>
      </w:pPr>
      <w:r w:rsidRPr="007D009A">
        <w:t>Inferno XXXII</w:t>
      </w:r>
    </w:p>
    <w:p w14:paraId="4D881A66" w14:textId="77777777" w:rsidR="000276C6" w:rsidRPr="007D009A" w:rsidRDefault="000276C6" w:rsidP="007D009A">
      <w:pPr>
        <w:pStyle w:val="Heading4"/>
      </w:pPr>
      <w:r w:rsidRPr="007D009A">
        <w:t>The Ninth Circle. Treachery. Cocytus Traitors to their Relatives, and to their Country</w:t>
      </w:r>
    </w:p>
    <w:p w14:paraId="7969A261" w14:textId="77777777" w:rsidR="000276C6" w:rsidRPr="007D009A" w:rsidRDefault="000276C6" w:rsidP="007D009A">
      <w:pPr>
        <w:pStyle w:val="Poetry"/>
      </w:pPr>
      <w:r w:rsidRPr="007D009A">
        <w:t>If I had rhymes that were as harsh and hoarse</w:t>
      </w:r>
    </w:p>
    <w:p w14:paraId="6220D2A4" w14:textId="77777777" w:rsidR="007D009A" w:rsidRDefault="000276C6" w:rsidP="007D009A">
      <w:pPr>
        <w:pStyle w:val="Poetry"/>
      </w:pPr>
      <w:r w:rsidRPr="007D009A">
        <w:t xml:space="preserve">as would be fitting for the dismal hole, </w:t>
      </w:r>
    </w:p>
    <w:p w14:paraId="64874F95" w14:textId="4C513310" w:rsidR="000276C6" w:rsidRPr="007D009A" w:rsidRDefault="000276C6" w:rsidP="007D009A">
      <w:pPr>
        <w:pStyle w:val="Poetry"/>
      </w:pPr>
      <w:r w:rsidRPr="007D009A">
        <w:t>on which lean all the other circling rocks,</w:t>
      </w:r>
    </w:p>
    <w:p w14:paraId="3604FA25" w14:textId="77777777" w:rsidR="000276C6" w:rsidRPr="007D009A" w:rsidRDefault="000276C6" w:rsidP="007D009A">
      <w:pPr>
        <w:pStyle w:val="Poetry"/>
      </w:pPr>
      <w:r w:rsidRPr="007D009A">
        <w:t>I’d squeeze the juice of my conception out</w:t>
      </w:r>
    </w:p>
    <w:p w14:paraId="77FD304F" w14:textId="7B8CCBB6" w:rsidR="000276C6" w:rsidRPr="007D009A" w:rsidRDefault="000276C6" w:rsidP="007D009A">
      <w:pPr>
        <w:pStyle w:val="Poetry"/>
      </w:pPr>
      <w:r w:rsidRPr="007D009A">
        <w:t>more fully; but because I have them not,</w:t>
      </w:r>
    </w:p>
    <w:p w14:paraId="473342DB" w14:textId="77777777" w:rsidR="000276C6" w:rsidRPr="007D009A" w:rsidRDefault="000276C6" w:rsidP="007D009A">
      <w:pPr>
        <w:pStyle w:val="Poetry"/>
      </w:pPr>
      <w:r w:rsidRPr="007D009A">
        <w:t>not without fear do I resolve to speak;</w:t>
      </w:r>
    </w:p>
    <w:p w14:paraId="5A86382D" w14:textId="77777777" w:rsidR="007D009A" w:rsidRDefault="000276C6" w:rsidP="007D009A">
      <w:pPr>
        <w:pStyle w:val="Poetry"/>
      </w:pPr>
      <w:r w:rsidRPr="007D009A">
        <w:t xml:space="preserve">for to describe the bottom of the universe </w:t>
      </w:r>
    </w:p>
    <w:p w14:paraId="1498A4A7" w14:textId="636FFE93" w:rsidR="000276C6" w:rsidRPr="007D009A" w:rsidRDefault="000276C6" w:rsidP="007D009A">
      <w:pPr>
        <w:pStyle w:val="Poetry"/>
      </w:pPr>
      <w:r w:rsidRPr="007D009A">
        <w:t>is not an enterprise wherewith to jest,</w:t>
      </w:r>
    </w:p>
    <w:p w14:paraId="3EF14D05" w14:textId="77777777" w:rsidR="000276C6" w:rsidRPr="007D009A" w:rsidRDefault="000276C6" w:rsidP="007D009A">
      <w:pPr>
        <w:pStyle w:val="Poetry"/>
      </w:pPr>
      <w:r w:rsidRPr="007D009A">
        <w:t>nor for a tongue that says ‘mamma’ and ‘dad’;</w:t>
      </w:r>
    </w:p>
    <w:p w14:paraId="4A24950E" w14:textId="12ED3DA4" w:rsidR="000276C6" w:rsidRPr="007D009A" w:rsidRDefault="000276C6" w:rsidP="007D009A">
      <w:pPr>
        <w:pStyle w:val="Poetry"/>
      </w:pPr>
      <w:r w:rsidRPr="007D009A">
        <w:t>let, then, those Ladies give my verse their aid,</w:t>
      </w:r>
    </w:p>
    <w:p w14:paraId="04CAE243" w14:textId="77777777" w:rsidR="007D009A" w:rsidRDefault="000276C6" w:rsidP="007D009A">
      <w:pPr>
        <w:pStyle w:val="Poetry"/>
      </w:pPr>
      <w:r w:rsidRPr="007D009A">
        <w:t xml:space="preserve">who helped Amphion build the walls of Thebes, </w:t>
      </w:r>
    </w:p>
    <w:p w14:paraId="78770490" w14:textId="7656E034" w:rsidR="000276C6" w:rsidRDefault="000276C6" w:rsidP="007D009A">
      <w:pPr>
        <w:pStyle w:val="Poetry"/>
      </w:pPr>
      <w:r w:rsidRPr="007D009A">
        <w:t>that from the facts the telling differ not.</w:t>
      </w:r>
    </w:p>
    <w:p w14:paraId="7DE4301C" w14:textId="77777777" w:rsidR="007D009A" w:rsidRPr="007D009A" w:rsidRDefault="007D009A" w:rsidP="007D009A">
      <w:pPr>
        <w:pStyle w:val="Poetry"/>
      </w:pPr>
    </w:p>
    <w:p w14:paraId="1D269136" w14:textId="77777777" w:rsidR="007D009A" w:rsidRDefault="000276C6" w:rsidP="007D009A">
      <w:pPr>
        <w:pStyle w:val="Poetry"/>
      </w:pPr>
      <w:r w:rsidRPr="007D009A">
        <w:t xml:space="preserve">O rabble, that, ill-born beyond all people, </w:t>
      </w:r>
    </w:p>
    <w:p w14:paraId="08F6F749" w14:textId="3616A0E0" w:rsidR="000276C6" w:rsidRPr="007D009A" w:rsidRDefault="000276C6" w:rsidP="007D009A">
      <w:pPr>
        <w:pStyle w:val="Poetry"/>
      </w:pPr>
      <w:r w:rsidRPr="007D009A">
        <w:t>are in a place, to speak of which is hard,</w:t>
      </w:r>
    </w:p>
    <w:p w14:paraId="05795F73" w14:textId="2B7544FE" w:rsidR="000276C6" w:rsidRDefault="000276C6" w:rsidP="007D009A">
      <w:pPr>
        <w:pStyle w:val="Poetry"/>
      </w:pPr>
      <w:r w:rsidRPr="007D009A">
        <w:t>far better had ye here been sheep or goats!</w:t>
      </w:r>
    </w:p>
    <w:p w14:paraId="4CE48D54" w14:textId="77777777" w:rsidR="007D009A" w:rsidRPr="007D009A" w:rsidRDefault="007D009A" w:rsidP="007D009A">
      <w:pPr>
        <w:pStyle w:val="Poetry"/>
      </w:pPr>
    </w:p>
    <w:p w14:paraId="09167323" w14:textId="77777777" w:rsidR="007D009A" w:rsidRDefault="000276C6" w:rsidP="007D009A">
      <w:pPr>
        <w:pStyle w:val="Poetry"/>
      </w:pPr>
      <w:r w:rsidRPr="007D009A">
        <w:t xml:space="preserve">When we were down within the gloomy well, </w:t>
      </w:r>
    </w:p>
    <w:p w14:paraId="1FFD7C97" w14:textId="77777777" w:rsidR="007D009A" w:rsidRDefault="000276C6" w:rsidP="007D009A">
      <w:pPr>
        <w:pStyle w:val="Poetry"/>
      </w:pPr>
      <w:r w:rsidRPr="007D009A">
        <w:t xml:space="preserve">beneath the Giant’s feet, though lower far, </w:t>
      </w:r>
    </w:p>
    <w:p w14:paraId="1C4F6D89" w14:textId="3D4BCCD3" w:rsidR="000276C6" w:rsidRPr="007D009A" w:rsidRDefault="000276C6" w:rsidP="007D009A">
      <w:pPr>
        <w:pStyle w:val="Poetry"/>
      </w:pPr>
      <w:r w:rsidRPr="007D009A">
        <w:t>and I still gazing at its lofty wall,</w:t>
      </w:r>
    </w:p>
    <w:p w14:paraId="2E29E16F" w14:textId="77777777" w:rsidR="000276C6" w:rsidRPr="007D009A" w:rsidRDefault="000276C6" w:rsidP="007D009A">
      <w:pPr>
        <w:pStyle w:val="Poetry"/>
      </w:pPr>
      <w:r w:rsidRPr="007D009A">
        <w:lastRenderedPageBreak/>
        <w:t>I heard one say to me: “Look where thou walkest!</w:t>
      </w:r>
    </w:p>
    <w:p w14:paraId="17BA2FCD" w14:textId="41E5A161" w:rsidR="000276C6" w:rsidRPr="007D009A" w:rsidRDefault="000276C6" w:rsidP="007D009A">
      <w:pPr>
        <w:pStyle w:val="Poetry"/>
      </w:pPr>
      <w:r w:rsidRPr="007D009A">
        <w:t>and see that with thy feet thou trample not</w:t>
      </w:r>
    </w:p>
    <w:p w14:paraId="6861A1F6" w14:textId="77777777" w:rsidR="007D009A" w:rsidRDefault="000276C6" w:rsidP="007D009A">
      <w:pPr>
        <w:pStyle w:val="Poetry"/>
      </w:pPr>
      <w:r w:rsidRPr="007D009A">
        <w:t xml:space="preserve">the heads of us two wretched, weary brothers!” </w:t>
      </w:r>
    </w:p>
    <w:p w14:paraId="071D0C8C" w14:textId="77777777" w:rsidR="007D009A" w:rsidRDefault="000276C6" w:rsidP="007D009A">
      <w:pPr>
        <w:pStyle w:val="Poetry"/>
      </w:pPr>
      <w:r w:rsidRPr="007D009A">
        <w:t xml:space="preserve">Thereat I turned around, and saw before me, </w:t>
      </w:r>
    </w:p>
    <w:p w14:paraId="724191FF" w14:textId="77777777" w:rsidR="007D009A" w:rsidRDefault="000276C6" w:rsidP="007D009A">
      <w:pPr>
        <w:pStyle w:val="Poetry"/>
      </w:pPr>
      <w:r w:rsidRPr="007D009A">
        <w:t xml:space="preserve">and ’neath my feet, a lake which, being frozen, </w:t>
      </w:r>
    </w:p>
    <w:p w14:paraId="5CC88218" w14:textId="588AE03E" w:rsidR="000276C6" w:rsidRDefault="000276C6" w:rsidP="007D009A">
      <w:pPr>
        <w:pStyle w:val="Poetry"/>
      </w:pPr>
      <w:r w:rsidRPr="007D009A">
        <w:t>seemed to be made of glass and not of water.</w:t>
      </w:r>
    </w:p>
    <w:p w14:paraId="62C99299" w14:textId="77777777" w:rsidR="007D009A" w:rsidRPr="007D009A" w:rsidRDefault="007D009A" w:rsidP="007D009A">
      <w:pPr>
        <w:pStyle w:val="Poetry"/>
      </w:pPr>
    </w:p>
    <w:p w14:paraId="1333BC85" w14:textId="1ACFFFF2" w:rsidR="000276C6" w:rsidRPr="007D009A" w:rsidRDefault="000276C6" w:rsidP="007D009A">
      <w:pPr>
        <w:pStyle w:val="Poetry"/>
      </w:pPr>
      <w:r w:rsidRPr="007D009A">
        <w:t>The Danube up in Austria never made</w:t>
      </w:r>
    </w:p>
    <w:p w14:paraId="42D40013" w14:textId="77777777" w:rsidR="000276C6" w:rsidRPr="007D009A" w:rsidRDefault="000276C6" w:rsidP="007D009A">
      <w:pPr>
        <w:pStyle w:val="Poetry"/>
      </w:pPr>
      <w:r w:rsidRPr="007D009A">
        <w:t>so thick a veil in winter for its course,</w:t>
      </w:r>
    </w:p>
    <w:p w14:paraId="1F3B7354" w14:textId="77777777" w:rsidR="007D009A" w:rsidRDefault="000276C6" w:rsidP="007D009A">
      <w:pPr>
        <w:pStyle w:val="Poetry"/>
      </w:pPr>
      <w:r w:rsidRPr="007D009A">
        <w:t xml:space="preserve">nor yonder ’neath the cold sky did the Don, </w:t>
      </w:r>
    </w:p>
    <w:p w14:paraId="6D73136C" w14:textId="77777777" w:rsidR="007D009A" w:rsidRDefault="000276C6" w:rsidP="007D009A">
      <w:pPr>
        <w:pStyle w:val="Poetry"/>
      </w:pPr>
      <w:r w:rsidRPr="007D009A">
        <w:t xml:space="preserve">as what was here; for even if Tambernich </w:t>
      </w:r>
    </w:p>
    <w:p w14:paraId="5A13B6DC" w14:textId="46C422AD" w:rsidR="000276C6" w:rsidRPr="007D009A" w:rsidRDefault="000276C6" w:rsidP="007D009A">
      <w:pPr>
        <w:pStyle w:val="Poetry"/>
      </w:pPr>
      <w:r w:rsidRPr="007D009A">
        <w:t>had fallen on it, or had Pietrapana,</w:t>
      </w:r>
    </w:p>
    <w:p w14:paraId="415B0D95" w14:textId="5445CB18" w:rsidR="000276C6" w:rsidRPr="007D009A" w:rsidRDefault="000276C6" w:rsidP="007D009A">
      <w:pPr>
        <w:pStyle w:val="Poetry"/>
      </w:pPr>
      <w:r w:rsidRPr="007D009A">
        <w:t>it had not cracked even at its very edge.</w:t>
      </w:r>
    </w:p>
    <w:p w14:paraId="0770EF99" w14:textId="77777777" w:rsidR="007D009A" w:rsidRDefault="000276C6" w:rsidP="007D009A">
      <w:pPr>
        <w:pStyle w:val="Poetry"/>
      </w:pPr>
      <w:r w:rsidRPr="007D009A">
        <w:t xml:space="preserve">And as a frog remains, to do its croaking, </w:t>
      </w:r>
    </w:p>
    <w:p w14:paraId="01F856E9" w14:textId="148D2FD6" w:rsidR="000276C6" w:rsidRPr="007D009A" w:rsidRDefault="000276C6" w:rsidP="007D009A">
      <w:pPr>
        <w:pStyle w:val="Poetry"/>
      </w:pPr>
      <w:r w:rsidRPr="007D009A">
        <w:t>with muzzle out of water, in the season</w:t>
      </w:r>
    </w:p>
    <w:p w14:paraId="4CA8B6BB" w14:textId="77777777" w:rsidR="007D009A" w:rsidRDefault="000276C6" w:rsidP="007D009A">
      <w:pPr>
        <w:pStyle w:val="Poetry"/>
      </w:pPr>
      <w:r w:rsidRPr="007D009A">
        <w:t xml:space="preserve">when oft the peasant dreams that she is gleaning; </w:t>
      </w:r>
    </w:p>
    <w:p w14:paraId="2F2AE50A" w14:textId="12A485AB" w:rsidR="000276C6" w:rsidRPr="007D009A" w:rsidRDefault="000276C6" w:rsidP="007D009A">
      <w:pPr>
        <w:pStyle w:val="Poetry"/>
      </w:pPr>
      <w:r w:rsidRPr="007D009A">
        <w:t>even so, as far as where one’s shame is shown,</w:t>
      </w:r>
    </w:p>
    <w:p w14:paraId="1BA1738C" w14:textId="0A4ECBBD" w:rsidR="000276C6" w:rsidRPr="007D009A" w:rsidRDefault="000276C6" w:rsidP="007D009A">
      <w:pPr>
        <w:pStyle w:val="Poetry"/>
      </w:pPr>
      <w:r w:rsidRPr="007D009A">
        <w:t>the woeful shades were livid in the ice,</w:t>
      </w:r>
    </w:p>
    <w:p w14:paraId="1BDA9435" w14:textId="77777777" w:rsidR="000276C6" w:rsidRPr="007D009A" w:rsidRDefault="000276C6" w:rsidP="007D009A">
      <w:pPr>
        <w:pStyle w:val="Poetry"/>
      </w:pPr>
      <w:r w:rsidRPr="007D009A">
        <w:t>as to the notes of storks they set their teeth.</w:t>
      </w:r>
    </w:p>
    <w:p w14:paraId="464C5BE6" w14:textId="77777777" w:rsidR="007D009A" w:rsidRDefault="000276C6" w:rsidP="007D009A">
      <w:pPr>
        <w:pStyle w:val="Poetry"/>
      </w:pPr>
      <w:r w:rsidRPr="007D009A">
        <w:t xml:space="preserve">Each kept his face turned downward; from his mouth, </w:t>
      </w:r>
    </w:p>
    <w:p w14:paraId="778333B7" w14:textId="77777777" w:rsidR="007D009A" w:rsidRDefault="000276C6" w:rsidP="007D009A">
      <w:pPr>
        <w:pStyle w:val="Poetry"/>
      </w:pPr>
      <w:r w:rsidRPr="007D009A">
        <w:t xml:space="preserve">the cold, and from his eyes, his saddened heart </w:t>
      </w:r>
    </w:p>
    <w:p w14:paraId="2B7480A2" w14:textId="7F63DEB3" w:rsidR="000276C6" w:rsidRDefault="000276C6" w:rsidP="007D009A">
      <w:pPr>
        <w:pStyle w:val="Poetry"/>
      </w:pPr>
      <w:r w:rsidRPr="007D009A">
        <w:t>provides itself a witness in their midst.</w:t>
      </w:r>
    </w:p>
    <w:p w14:paraId="35637689" w14:textId="77777777" w:rsidR="007D009A" w:rsidRPr="007D009A" w:rsidRDefault="007D009A" w:rsidP="007D009A">
      <w:pPr>
        <w:pStyle w:val="Poetry"/>
      </w:pPr>
    </w:p>
    <w:p w14:paraId="2F77965A" w14:textId="3F00D458" w:rsidR="000276C6" w:rsidRPr="007D009A" w:rsidRDefault="000276C6" w:rsidP="007D009A">
      <w:pPr>
        <w:pStyle w:val="Poetry"/>
      </w:pPr>
      <w:r w:rsidRPr="007D009A">
        <w:t>When I had gazed around a while, I looked</w:t>
      </w:r>
    </w:p>
    <w:p w14:paraId="10D3F35E" w14:textId="77777777" w:rsidR="007D009A" w:rsidRDefault="000276C6" w:rsidP="007D009A">
      <w:pPr>
        <w:pStyle w:val="Poetry"/>
      </w:pPr>
      <w:r w:rsidRPr="007D009A">
        <w:t xml:space="preserve">down at my feet, and two I saw with heads </w:t>
      </w:r>
    </w:p>
    <w:p w14:paraId="19CFC9D2" w14:textId="2E2C0C5B" w:rsidR="000276C6" w:rsidRDefault="000276C6" w:rsidP="007D009A">
      <w:pPr>
        <w:pStyle w:val="Poetry"/>
      </w:pPr>
      <w:r w:rsidRPr="007D009A">
        <w:t>so close together, that their hair was mixed.</w:t>
      </w:r>
    </w:p>
    <w:p w14:paraId="6AE2C32B" w14:textId="77777777" w:rsidR="007D009A" w:rsidRPr="007D009A" w:rsidRDefault="007D009A" w:rsidP="007D009A">
      <w:pPr>
        <w:pStyle w:val="Poetry"/>
      </w:pPr>
    </w:p>
    <w:p w14:paraId="21E8B32B" w14:textId="77777777" w:rsidR="007D009A" w:rsidRDefault="000276C6" w:rsidP="007D009A">
      <w:pPr>
        <w:pStyle w:val="Poetry"/>
      </w:pPr>
      <w:r w:rsidRPr="007D009A">
        <w:t xml:space="preserve">“Ye that are pressing thus your breasts together, </w:t>
      </w:r>
    </w:p>
    <w:p w14:paraId="537E4FEF" w14:textId="186626BC" w:rsidR="000276C6" w:rsidRPr="007D009A" w:rsidRDefault="000276C6" w:rsidP="007D009A">
      <w:pPr>
        <w:pStyle w:val="Poetry"/>
      </w:pPr>
      <w:r w:rsidRPr="007D009A">
        <w:t>say who ye are,” said I. They bent their necks,</w:t>
      </w:r>
    </w:p>
    <w:p w14:paraId="2FCD6B14" w14:textId="3723DF24" w:rsidR="000276C6" w:rsidRPr="007D009A" w:rsidRDefault="000276C6" w:rsidP="007D009A">
      <w:pPr>
        <w:pStyle w:val="Poetry"/>
      </w:pPr>
      <w:r w:rsidRPr="007D009A">
        <w:t>and when their faces had been raised toward me,</w:t>
      </w:r>
    </w:p>
    <w:p w14:paraId="76919D47" w14:textId="77777777" w:rsidR="000276C6" w:rsidRPr="007D009A" w:rsidRDefault="000276C6" w:rsidP="007D009A">
      <w:pPr>
        <w:pStyle w:val="Poetry"/>
      </w:pPr>
      <w:r w:rsidRPr="007D009A">
        <w:t>their eyes, moist only inwardly before,</w:t>
      </w:r>
    </w:p>
    <w:p w14:paraId="4EFF7877" w14:textId="77777777" w:rsidR="007D009A" w:rsidRDefault="000276C6" w:rsidP="007D009A">
      <w:pPr>
        <w:pStyle w:val="Poetry"/>
      </w:pPr>
      <w:r w:rsidRPr="007D009A">
        <w:t xml:space="preserve">gushed upward though the lids; whereat the cold, </w:t>
      </w:r>
    </w:p>
    <w:p w14:paraId="4B4BA3C7" w14:textId="31B70FC8" w:rsidR="000276C6" w:rsidRDefault="000276C6" w:rsidP="007D009A">
      <w:pPr>
        <w:pStyle w:val="Poetry"/>
      </w:pPr>
      <w:r w:rsidRPr="007D009A">
        <w:t>binding the tears between them, closed them up.</w:t>
      </w:r>
    </w:p>
    <w:p w14:paraId="56E54A84" w14:textId="77777777" w:rsidR="007D009A" w:rsidRPr="007D009A" w:rsidRDefault="007D009A" w:rsidP="007D009A">
      <w:pPr>
        <w:pStyle w:val="Poetry"/>
      </w:pPr>
    </w:p>
    <w:p w14:paraId="2FD6F438" w14:textId="77777777" w:rsidR="000276C6" w:rsidRPr="007D009A" w:rsidRDefault="000276C6" w:rsidP="007D009A">
      <w:pPr>
        <w:pStyle w:val="Poetry"/>
      </w:pPr>
      <w:r w:rsidRPr="007D009A">
        <w:t>A clamp ne’er bound so tightly board to board;</w:t>
      </w:r>
    </w:p>
    <w:p w14:paraId="6463C389" w14:textId="3F98CCAB" w:rsidR="000276C6" w:rsidRPr="007D009A" w:rsidRDefault="000276C6" w:rsidP="007D009A">
      <w:pPr>
        <w:pStyle w:val="Poetry"/>
      </w:pPr>
      <w:r w:rsidRPr="007D009A">
        <w:lastRenderedPageBreak/>
        <w:t>whereat, so great the anger mastering them,</w:t>
      </w:r>
    </w:p>
    <w:p w14:paraId="62514BA3" w14:textId="63F0821A" w:rsidR="000276C6" w:rsidRDefault="000276C6" w:rsidP="007D009A">
      <w:pPr>
        <w:pStyle w:val="Poetry"/>
      </w:pPr>
      <w:r w:rsidRPr="007D009A">
        <w:t>like two he-goats, they butted one another.</w:t>
      </w:r>
    </w:p>
    <w:p w14:paraId="1CBC1250" w14:textId="77777777" w:rsidR="007D009A" w:rsidRPr="007D009A" w:rsidRDefault="007D009A" w:rsidP="007D009A">
      <w:pPr>
        <w:pStyle w:val="Poetry"/>
      </w:pPr>
    </w:p>
    <w:p w14:paraId="63CFA97E" w14:textId="77777777" w:rsidR="000276C6" w:rsidRPr="007D009A" w:rsidRDefault="000276C6" w:rsidP="007D009A">
      <w:pPr>
        <w:pStyle w:val="Poetry"/>
      </w:pPr>
      <w:r w:rsidRPr="007D009A">
        <w:t>And one who had, by reason of the cold,</w:t>
      </w:r>
    </w:p>
    <w:p w14:paraId="30A63B97" w14:textId="77777777" w:rsidR="000276C6" w:rsidRPr="007D009A" w:rsidRDefault="000276C6" w:rsidP="007D009A">
      <w:pPr>
        <w:pStyle w:val="Poetry"/>
      </w:pPr>
      <w:r w:rsidRPr="007D009A">
        <w:t>lost both his ears, with face still lowered, said:</w:t>
      </w:r>
    </w:p>
    <w:p w14:paraId="7448CA26" w14:textId="77777777" w:rsidR="000276C6" w:rsidRPr="007D009A" w:rsidRDefault="000276C6" w:rsidP="007D009A">
      <w:pPr>
        <w:pStyle w:val="Poetry"/>
      </w:pPr>
      <w:r w:rsidRPr="007D009A">
        <w:t>“Why dost thou mirror thee so much on us?</w:t>
      </w:r>
    </w:p>
    <w:p w14:paraId="277FF9C9" w14:textId="7155C5D2" w:rsidR="000276C6" w:rsidRPr="007D009A" w:rsidRDefault="000276C6" w:rsidP="007D009A">
      <w:pPr>
        <w:pStyle w:val="Poetry"/>
      </w:pPr>
      <w:r w:rsidRPr="007D009A">
        <w:t>If thou wouldst know who those two near thee are,</w:t>
      </w:r>
    </w:p>
    <w:p w14:paraId="5EC5EE2C" w14:textId="77777777" w:rsidR="007D009A" w:rsidRDefault="000276C6" w:rsidP="007D009A">
      <w:pPr>
        <w:pStyle w:val="Poetry"/>
      </w:pPr>
      <w:r w:rsidRPr="007D009A">
        <w:t xml:space="preserve">the valley from which thy Bisenzio flows </w:t>
      </w:r>
    </w:p>
    <w:p w14:paraId="739E4FBC" w14:textId="02930F7D" w:rsidR="000276C6" w:rsidRPr="007D009A" w:rsidRDefault="000276C6" w:rsidP="007D009A">
      <w:pPr>
        <w:pStyle w:val="Poetry"/>
      </w:pPr>
      <w:r w:rsidRPr="007D009A">
        <w:t>belonged to their sire Albert and to them.</w:t>
      </w:r>
    </w:p>
    <w:p w14:paraId="73706C2C" w14:textId="77777777" w:rsidR="007D009A" w:rsidRDefault="000276C6" w:rsidP="007D009A">
      <w:pPr>
        <w:pStyle w:val="Poetry"/>
      </w:pPr>
      <w:r w:rsidRPr="007D009A">
        <w:t xml:space="preserve">They issued from one body; and thou canst search </w:t>
      </w:r>
    </w:p>
    <w:p w14:paraId="1B65D696" w14:textId="6A4EFDED" w:rsidR="000276C6" w:rsidRPr="007D009A" w:rsidRDefault="000276C6" w:rsidP="007D009A">
      <w:pPr>
        <w:pStyle w:val="Poetry"/>
      </w:pPr>
      <w:r w:rsidRPr="007D009A">
        <w:t>through all Caìna, but thou’lt never find</w:t>
      </w:r>
    </w:p>
    <w:p w14:paraId="2CE5F290" w14:textId="6DC4B2EE" w:rsidR="000276C6" w:rsidRPr="007D009A" w:rsidRDefault="000276C6" w:rsidP="007D009A">
      <w:pPr>
        <w:pStyle w:val="Poetry"/>
      </w:pPr>
      <w:r w:rsidRPr="007D009A">
        <w:t>a shade more worthy to be fixed in ice;</w:t>
      </w:r>
    </w:p>
    <w:p w14:paraId="695A15F8" w14:textId="77777777" w:rsidR="007D009A" w:rsidRDefault="000276C6" w:rsidP="007D009A">
      <w:pPr>
        <w:pStyle w:val="Poetry"/>
      </w:pPr>
      <w:r w:rsidRPr="007D009A">
        <w:t xml:space="preserve">not he, whose breast and shadow broken were </w:t>
      </w:r>
    </w:p>
    <w:p w14:paraId="502572AC" w14:textId="77777777" w:rsidR="007D009A" w:rsidRDefault="000276C6" w:rsidP="007D009A">
      <w:pPr>
        <w:pStyle w:val="Poetry"/>
      </w:pPr>
      <w:r w:rsidRPr="007D009A">
        <w:t xml:space="preserve">by one same blow at Arthur’s hand; nor yet </w:t>
      </w:r>
    </w:p>
    <w:p w14:paraId="0C974F63" w14:textId="4009B9B0" w:rsidR="000276C6" w:rsidRPr="007D009A" w:rsidRDefault="000276C6" w:rsidP="007D009A">
      <w:pPr>
        <w:pStyle w:val="Poetry"/>
      </w:pPr>
      <w:r w:rsidRPr="007D009A">
        <w:t>Focaccia; nor this fellow here, whose head</w:t>
      </w:r>
    </w:p>
    <w:p w14:paraId="23CD50F9" w14:textId="77777777" w:rsidR="000276C6" w:rsidRPr="007D009A" w:rsidRDefault="000276C6" w:rsidP="007D009A">
      <w:pPr>
        <w:pStyle w:val="Poetry"/>
      </w:pPr>
      <w:r w:rsidRPr="007D009A">
        <w:t>so blocks me, that I cannot see beyond,</w:t>
      </w:r>
    </w:p>
    <w:p w14:paraId="16A8294A" w14:textId="72F92807" w:rsidR="000276C6" w:rsidRPr="007D009A" w:rsidRDefault="000276C6" w:rsidP="007D009A">
      <w:pPr>
        <w:pStyle w:val="Poetry"/>
      </w:pPr>
      <w:r w:rsidRPr="007D009A">
        <w:t>and who was Sàssol Mascheroni called;</w:t>
      </w:r>
    </w:p>
    <w:p w14:paraId="14653E73" w14:textId="77777777" w:rsidR="007D009A" w:rsidRDefault="000276C6" w:rsidP="007D009A">
      <w:pPr>
        <w:pStyle w:val="Poetry"/>
      </w:pPr>
      <w:r w:rsidRPr="007D009A">
        <w:t xml:space="preserve">who he was, thou, if Tuscan, now knowst well. </w:t>
      </w:r>
    </w:p>
    <w:p w14:paraId="6A27369F" w14:textId="77777777" w:rsidR="007D009A" w:rsidRDefault="000276C6" w:rsidP="007D009A">
      <w:pPr>
        <w:pStyle w:val="Poetry"/>
      </w:pPr>
      <w:r w:rsidRPr="007D009A">
        <w:t xml:space="preserve">And that thou put me to no further speech, </w:t>
      </w:r>
    </w:p>
    <w:p w14:paraId="003EF3F0" w14:textId="77777777" w:rsidR="007D009A" w:rsidRDefault="000276C6" w:rsidP="007D009A">
      <w:pPr>
        <w:pStyle w:val="Poetry"/>
      </w:pPr>
      <w:r w:rsidRPr="007D009A">
        <w:t xml:space="preserve">know, then, that I was Camiciòn de’ Pazzi, </w:t>
      </w:r>
    </w:p>
    <w:p w14:paraId="4C44C4A3" w14:textId="0A20F6C3" w:rsidR="000276C6" w:rsidRDefault="000276C6" w:rsidP="007D009A">
      <w:pPr>
        <w:pStyle w:val="Poetry"/>
      </w:pPr>
      <w:r w:rsidRPr="007D009A">
        <w:t>and that, to excuse me, I await Carlìn.”</w:t>
      </w:r>
    </w:p>
    <w:p w14:paraId="2DA74FA3" w14:textId="77777777" w:rsidR="007D009A" w:rsidRPr="007D009A" w:rsidRDefault="007D009A" w:rsidP="007D009A">
      <w:pPr>
        <w:pStyle w:val="Poetry"/>
      </w:pPr>
    </w:p>
    <w:p w14:paraId="0538895E" w14:textId="0A752F56" w:rsidR="000276C6" w:rsidRPr="007D009A" w:rsidRDefault="000276C6" w:rsidP="007D009A">
      <w:pPr>
        <w:pStyle w:val="Poetry"/>
      </w:pPr>
      <w:r w:rsidRPr="007D009A">
        <w:t>Thereafter I beheld a thousand faces</w:t>
      </w:r>
    </w:p>
    <w:p w14:paraId="0C6F525F" w14:textId="77777777" w:rsidR="007D009A" w:rsidRDefault="000276C6" w:rsidP="007D009A">
      <w:pPr>
        <w:pStyle w:val="Poetry"/>
      </w:pPr>
      <w:r w:rsidRPr="007D009A">
        <w:t xml:space="preserve">made doglike by the cold; hence frozen ponds </w:t>
      </w:r>
    </w:p>
    <w:p w14:paraId="64FAA10E" w14:textId="25B7B0C6" w:rsidR="000276C6" w:rsidRDefault="000276C6" w:rsidP="007D009A">
      <w:pPr>
        <w:pStyle w:val="Poetry"/>
      </w:pPr>
      <w:r w:rsidRPr="007D009A">
        <w:t>cause me to shudder now, and always will.</w:t>
      </w:r>
    </w:p>
    <w:p w14:paraId="1305607E" w14:textId="77777777" w:rsidR="007D009A" w:rsidRPr="007D009A" w:rsidRDefault="007D009A" w:rsidP="007D009A">
      <w:pPr>
        <w:pStyle w:val="Poetry"/>
      </w:pPr>
    </w:p>
    <w:p w14:paraId="2DEDFC9A" w14:textId="77777777" w:rsidR="007D009A" w:rsidRDefault="000276C6" w:rsidP="007D009A">
      <w:pPr>
        <w:pStyle w:val="Poetry"/>
      </w:pPr>
      <w:r w:rsidRPr="007D009A">
        <w:t xml:space="preserve">And now, while toward that center we were moving, </w:t>
      </w:r>
    </w:p>
    <w:p w14:paraId="7E0181FB" w14:textId="50537CF7" w:rsidR="000276C6" w:rsidRPr="007D009A" w:rsidRDefault="000276C6" w:rsidP="007D009A">
      <w:pPr>
        <w:pStyle w:val="Poetry"/>
      </w:pPr>
      <w:r w:rsidRPr="007D009A">
        <w:t>whereto all heavy objects gravitate,</w:t>
      </w:r>
    </w:p>
    <w:p w14:paraId="1AE4699B" w14:textId="3B5A6EF4" w:rsidR="000276C6" w:rsidRPr="007D009A" w:rsidRDefault="000276C6" w:rsidP="007D009A">
      <w:pPr>
        <w:pStyle w:val="Poetry"/>
      </w:pPr>
      <w:r w:rsidRPr="007D009A">
        <w:t>and I was trembling in the eternal cold;</w:t>
      </w:r>
    </w:p>
    <w:p w14:paraId="47B416AE" w14:textId="77777777" w:rsidR="000276C6" w:rsidRPr="007D009A" w:rsidRDefault="000276C6" w:rsidP="007D009A">
      <w:pPr>
        <w:pStyle w:val="Poetry"/>
      </w:pPr>
      <w:r w:rsidRPr="007D009A">
        <w:t>I know not whether it were will, or fate,</w:t>
      </w:r>
    </w:p>
    <w:p w14:paraId="42D6CB68" w14:textId="77777777" w:rsidR="007D009A" w:rsidRDefault="000276C6" w:rsidP="007D009A">
      <w:pPr>
        <w:pStyle w:val="Poetry"/>
      </w:pPr>
      <w:r w:rsidRPr="007D009A">
        <w:t xml:space="preserve">or chance; but as I walked among the heads, </w:t>
      </w:r>
    </w:p>
    <w:p w14:paraId="62D6F3F7" w14:textId="175F6C9F" w:rsidR="000276C6" w:rsidRPr="007D009A" w:rsidRDefault="000276C6" w:rsidP="007D009A">
      <w:pPr>
        <w:pStyle w:val="Poetry"/>
      </w:pPr>
      <w:r w:rsidRPr="007D009A">
        <w:t>hard in the face of one I struck my foot.</w:t>
      </w:r>
    </w:p>
    <w:p w14:paraId="6B5A3401" w14:textId="77777777" w:rsidR="000276C6" w:rsidRPr="007D009A" w:rsidRDefault="000276C6" w:rsidP="007D009A">
      <w:pPr>
        <w:pStyle w:val="Poetry"/>
      </w:pPr>
      <w:r w:rsidRPr="007D009A">
        <w:t>Weeping he scolded: “Wherefore dost thou smite me?</w:t>
      </w:r>
    </w:p>
    <w:p w14:paraId="7E89EC11" w14:textId="1BABD9E5" w:rsidR="000276C6" w:rsidRPr="007D009A" w:rsidRDefault="000276C6" w:rsidP="007D009A">
      <w:pPr>
        <w:pStyle w:val="Poetry"/>
      </w:pPr>
      <w:r w:rsidRPr="007D009A">
        <w:t>Unless thou comest to increase the vengeance</w:t>
      </w:r>
    </w:p>
    <w:p w14:paraId="0C3242FD" w14:textId="77777777" w:rsidR="000276C6" w:rsidRPr="007D009A" w:rsidRDefault="000276C6" w:rsidP="007D009A">
      <w:pPr>
        <w:pStyle w:val="Poetry"/>
      </w:pPr>
      <w:r w:rsidRPr="007D009A">
        <w:t>for Mont’ Aperti, why dost thou molest me?”</w:t>
      </w:r>
    </w:p>
    <w:p w14:paraId="107748F0" w14:textId="77777777" w:rsidR="000276C6" w:rsidRDefault="000276C6" w:rsidP="000276C6">
      <w:pPr>
        <w:pStyle w:val="BodyText"/>
      </w:pPr>
    </w:p>
    <w:p w14:paraId="798FFD47" w14:textId="77777777" w:rsidR="007D009A" w:rsidRDefault="000276C6" w:rsidP="007D009A">
      <w:pPr>
        <w:pStyle w:val="Poetry"/>
      </w:pPr>
      <w:r w:rsidRPr="007D009A">
        <w:t xml:space="preserve">And I said: “Teacher, wait now for me here, </w:t>
      </w:r>
    </w:p>
    <w:p w14:paraId="74FAA52D" w14:textId="77777777" w:rsidR="007D009A" w:rsidRDefault="000276C6" w:rsidP="007D009A">
      <w:pPr>
        <w:pStyle w:val="Poetry"/>
      </w:pPr>
      <w:r w:rsidRPr="007D009A">
        <w:t xml:space="preserve">that I through him may issue from a doubt; </w:t>
      </w:r>
    </w:p>
    <w:p w14:paraId="4B35EA44" w14:textId="4E9F9D7E" w:rsidR="000276C6" w:rsidRDefault="000276C6" w:rsidP="007D009A">
      <w:pPr>
        <w:pStyle w:val="Poetry"/>
      </w:pPr>
      <w:r w:rsidRPr="007D009A">
        <w:t>then at thy pleasure shalt thou hurry me.”</w:t>
      </w:r>
    </w:p>
    <w:p w14:paraId="5C69C536" w14:textId="77777777" w:rsidR="007D009A" w:rsidRPr="007D009A" w:rsidRDefault="007D009A" w:rsidP="007D009A">
      <w:pPr>
        <w:pStyle w:val="Poetry"/>
      </w:pPr>
    </w:p>
    <w:p w14:paraId="6E690CB1" w14:textId="49A23C4A" w:rsidR="000276C6" w:rsidRPr="007D009A" w:rsidRDefault="000276C6" w:rsidP="007D009A">
      <w:pPr>
        <w:pStyle w:val="Poetry"/>
      </w:pPr>
      <w:r w:rsidRPr="007D009A">
        <w:t>My Leader stopped; and I to him, who still</w:t>
      </w:r>
    </w:p>
    <w:p w14:paraId="5A925D9A" w14:textId="77777777" w:rsidR="007D009A" w:rsidRDefault="000276C6" w:rsidP="007D009A">
      <w:pPr>
        <w:pStyle w:val="Poetry"/>
      </w:pPr>
      <w:r w:rsidRPr="007D009A">
        <w:t xml:space="preserve">was savagely blaspheming, said: “What sort </w:t>
      </w:r>
    </w:p>
    <w:p w14:paraId="4F18C1E9" w14:textId="3C1DCCF7" w:rsidR="000276C6" w:rsidRDefault="000276C6" w:rsidP="007D009A">
      <w:pPr>
        <w:pStyle w:val="Poetry"/>
      </w:pPr>
      <w:r w:rsidRPr="007D009A">
        <w:t>of man art thou, that scoldest people so?”</w:t>
      </w:r>
    </w:p>
    <w:p w14:paraId="5E4CE869" w14:textId="77777777" w:rsidR="007D009A" w:rsidRPr="007D009A" w:rsidRDefault="007D009A" w:rsidP="007D009A">
      <w:pPr>
        <w:pStyle w:val="Poetry"/>
      </w:pPr>
    </w:p>
    <w:p w14:paraId="1D76918C" w14:textId="77777777" w:rsidR="007D009A" w:rsidRDefault="000276C6" w:rsidP="007D009A">
      <w:pPr>
        <w:pStyle w:val="Poetry"/>
      </w:pPr>
      <w:r w:rsidRPr="007D009A">
        <w:t xml:space="preserve">“Now who art thou, that goest” he replied, </w:t>
      </w:r>
    </w:p>
    <w:p w14:paraId="03D3D8CC" w14:textId="477CE554" w:rsidR="000276C6" w:rsidRPr="007D009A" w:rsidRDefault="000276C6" w:rsidP="007D009A">
      <w:pPr>
        <w:pStyle w:val="Poetry"/>
      </w:pPr>
      <w:r w:rsidRPr="007D009A">
        <w:t>“through Antenora, smiting cheeks so roughly,</w:t>
      </w:r>
    </w:p>
    <w:p w14:paraId="7130B2B8" w14:textId="53682422" w:rsidR="000276C6" w:rsidRDefault="000276C6" w:rsidP="007D009A">
      <w:pPr>
        <w:pStyle w:val="Poetry"/>
      </w:pPr>
      <w:r w:rsidRPr="007D009A">
        <w:t>that it would be too much, wert thou alive?”</w:t>
      </w:r>
    </w:p>
    <w:p w14:paraId="5D3F04FE" w14:textId="77777777" w:rsidR="007D009A" w:rsidRPr="007D009A" w:rsidRDefault="007D009A" w:rsidP="007D009A">
      <w:pPr>
        <w:pStyle w:val="Poetry"/>
      </w:pPr>
    </w:p>
    <w:p w14:paraId="744527EA" w14:textId="77777777" w:rsidR="000276C6" w:rsidRPr="007D009A" w:rsidRDefault="000276C6" w:rsidP="007D009A">
      <w:pPr>
        <w:pStyle w:val="Poetry"/>
      </w:pPr>
      <w:r w:rsidRPr="007D009A">
        <w:t>“I am alive, and it may profit thee”</w:t>
      </w:r>
    </w:p>
    <w:p w14:paraId="430AF819" w14:textId="77777777" w:rsidR="007D009A" w:rsidRDefault="000276C6" w:rsidP="007D009A">
      <w:pPr>
        <w:pStyle w:val="Poetry"/>
      </w:pPr>
      <w:r w:rsidRPr="007D009A">
        <w:t xml:space="preserve">was my reply, “for me to place thy name, </w:t>
      </w:r>
    </w:p>
    <w:p w14:paraId="1C192B94" w14:textId="16DC9F51" w:rsidR="000276C6" w:rsidRDefault="000276C6" w:rsidP="007D009A">
      <w:pPr>
        <w:pStyle w:val="Poetry"/>
      </w:pPr>
      <w:r w:rsidRPr="007D009A">
        <w:t>if fame thou ask, among my other notes.”</w:t>
      </w:r>
    </w:p>
    <w:p w14:paraId="28D89DCD" w14:textId="77777777" w:rsidR="007D009A" w:rsidRPr="007D009A" w:rsidRDefault="007D009A" w:rsidP="007D009A">
      <w:pPr>
        <w:pStyle w:val="Poetry"/>
      </w:pPr>
    </w:p>
    <w:p w14:paraId="0CA99214" w14:textId="77777777" w:rsidR="000276C6" w:rsidRPr="007D009A" w:rsidRDefault="000276C6" w:rsidP="007D009A">
      <w:pPr>
        <w:pStyle w:val="Poetry"/>
      </w:pPr>
      <w:r w:rsidRPr="007D009A">
        <w:t>And he: “I crave the contrary; away</w:t>
      </w:r>
    </w:p>
    <w:p w14:paraId="6055BD6A" w14:textId="3389FFA8" w:rsidR="000276C6" w:rsidRPr="007D009A" w:rsidRDefault="000276C6" w:rsidP="007D009A">
      <w:pPr>
        <w:pStyle w:val="Poetry"/>
      </w:pPr>
      <w:r w:rsidRPr="007D009A">
        <w:t>with thee, and bother me no more; for ill</w:t>
      </w:r>
    </w:p>
    <w:p w14:paraId="54507588" w14:textId="5021A47A" w:rsidR="000276C6" w:rsidRDefault="000276C6" w:rsidP="007D009A">
      <w:pPr>
        <w:pStyle w:val="Poetry"/>
      </w:pPr>
      <w:r w:rsidRPr="007D009A">
        <w:t>dost thou know how to flatter in this bog!”</w:t>
      </w:r>
    </w:p>
    <w:p w14:paraId="35AFAAFF" w14:textId="77777777" w:rsidR="007D009A" w:rsidRPr="007D009A" w:rsidRDefault="007D009A" w:rsidP="007D009A">
      <w:pPr>
        <w:pStyle w:val="Poetry"/>
      </w:pPr>
    </w:p>
    <w:p w14:paraId="2DB9BD12" w14:textId="77777777" w:rsidR="000276C6" w:rsidRPr="007D009A" w:rsidRDefault="000276C6" w:rsidP="007D009A">
      <w:pPr>
        <w:pStyle w:val="Poetry"/>
      </w:pPr>
      <w:r w:rsidRPr="007D009A">
        <w:t>Thereat I seized him by the nape, and said:</w:t>
      </w:r>
    </w:p>
    <w:p w14:paraId="3CE2365B" w14:textId="77777777" w:rsidR="007D009A" w:rsidRDefault="000276C6" w:rsidP="007D009A">
      <w:pPr>
        <w:pStyle w:val="Poetry"/>
      </w:pPr>
      <w:r w:rsidRPr="007D009A">
        <w:t xml:space="preserve">“It needs must be that thou reveal thy name, </w:t>
      </w:r>
    </w:p>
    <w:p w14:paraId="49972D23" w14:textId="4D4C2430" w:rsidR="000276C6" w:rsidRDefault="000276C6" w:rsidP="007D009A">
      <w:pPr>
        <w:pStyle w:val="Poetry"/>
      </w:pPr>
      <w:r w:rsidRPr="007D009A">
        <w:t>or that no hair remain upon thee here!”</w:t>
      </w:r>
    </w:p>
    <w:p w14:paraId="7D152B30" w14:textId="77777777" w:rsidR="007D009A" w:rsidRPr="007D009A" w:rsidRDefault="007D009A" w:rsidP="007D009A">
      <w:pPr>
        <w:pStyle w:val="Poetry"/>
      </w:pPr>
    </w:p>
    <w:p w14:paraId="47AB6A23" w14:textId="7EB49638" w:rsidR="000276C6" w:rsidRPr="007D009A" w:rsidRDefault="000276C6" w:rsidP="007D009A">
      <w:pPr>
        <w:pStyle w:val="Poetry"/>
      </w:pPr>
      <w:r w:rsidRPr="007D009A">
        <w:t>Then he to me: “Though thou pull out my hair,</w:t>
      </w:r>
    </w:p>
    <w:p w14:paraId="58B6D60D" w14:textId="77777777" w:rsidR="007D009A" w:rsidRDefault="000276C6" w:rsidP="007D009A">
      <w:pPr>
        <w:pStyle w:val="Poetry"/>
      </w:pPr>
      <w:r w:rsidRPr="007D009A">
        <w:t xml:space="preserve">I’ll neither say, nor show thee, who I am, </w:t>
      </w:r>
    </w:p>
    <w:p w14:paraId="16139310" w14:textId="793E9ABE" w:rsidR="000276C6" w:rsidRDefault="000276C6" w:rsidP="007D009A">
      <w:pPr>
        <w:pStyle w:val="Poetry"/>
      </w:pPr>
      <w:r w:rsidRPr="007D009A">
        <w:t>fall thou upon my head a thousand times.”</w:t>
      </w:r>
    </w:p>
    <w:p w14:paraId="71C36C0C" w14:textId="77777777" w:rsidR="007D009A" w:rsidRPr="007D009A" w:rsidRDefault="007D009A" w:rsidP="007D009A">
      <w:pPr>
        <w:pStyle w:val="Poetry"/>
      </w:pPr>
    </w:p>
    <w:p w14:paraId="4DBFDC07" w14:textId="77777777" w:rsidR="007D009A" w:rsidRDefault="000276C6" w:rsidP="007D009A">
      <w:pPr>
        <w:pStyle w:val="Poetry"/>
      </w:pPr>
      <w:r w:rsidRPr="007D009A">
        <w:t xml:space="preserve">I had his hair wrapped round my hand already, </w:t>
      </w:r>
    </w:p>
    <w:p w14:paraId="07FD9832" w14:textId="71150077" w:rsidR="000276C6" w:rsidRPr="007D009A" w:rsidRDefault="000276C6" w:rsidP="007D009A">
      <w:pPr>
        <w:pStyle w:val="Poetry"/>
      </w:pPr>
      <w:r w:rsidRPr="007D009A">
        <w:t>and more than one shock had I plucked from him,</w:t>
      </w:r>
    </w:p>
    <w:p w14:paraId="26C45F4D" w14:textId="60C78FFE" w:rsidR="000276C6" w:rsidRPr="007D009A" w:rsidRDefault="000276C6" w:rsidP="007D009A">
      <w:pPr>
        <w:pStyle w:val="Poetry"/>
      </w:pPr>
      <w:r w:rsidRPr="007D009A">
        <w:t>while he was barking, with his eyes turned down;</w:t>
      </w:r>
    </w:p>
    <w:p w14:paraId="0F2C6096" w14:textId="77777777" w:rsidR="007D009A" w:rsidRDefault="000276C6" w:rsidP="007D009A">
      <w:pPr>
        <w:pStyle w:val="Poetry"/>
      </w:pPr>
      <w:r w:rsidRPr="007D009A">
        <w:t xml:space="preserve">when here another cried: “What ails thee, Bocca? </w:t>
      </w:r>
    </w:p>
    <w:p w14:paraId="7F5B525D" w14:textId="77777777" w:rsidR="007D009A" w:rsidRDefault="000276C6" w:rsidP="007D009A">
      <w:pPr>
        <w:pStyle w:val="Poetry"/>
      </w:pPr>
      <w:r w:rsidRPr="007D009A">
        <w:t xml:space="preserve">Is making noise with jawbones not enough, </w:t>
      </w:r>
    </w:p>
    <w:p w14:paraId="5688DC19" w14:textId="6D73A382" w:rsidR="000276C6" w:rsidRDefault="000276C6" w:rsidP="007D009A">
      <w:pPr>
        <w:pStyle w:val="Poetry"/>
      </w:pPr>
      <w:r w:rsidRPr="007D009A">
        <w:t>unless thou bark? What devil touches thee?”</w:t>
      </w:r>
    </w:p>
    <w:p w14:paraId="08549775" w14:textId="77777777" w:rsidR="007D009A" w:rsidRPr="007D009A" w:rsidRDefault="007D009A" w:rsidP="007D009A">
      <w:pPr>
        <w:pStyle w:val="Poetry"/>
      </w:pPr>
    </w:p>
    <w:p w14:paraId="5B707DBA" w14:textId="77777777" w:rsidR="000276C6" w:rsidRPr="007D009A" w:rsidRDefault="000276C6" w:rsidP="007D009A">
      <w:pPr>
        <w:pStyle w:val="Poetry"/>
      </w:pPr>
      <w:r w:rsidRPr="007D009A">
        <w:t>“Henceforth” said I, “I would not have thee speak,</w:t>
      </w:r>
    </w:p>
    <w:p w14:paraId="05942FD3" w14:textId="0721AFDF" w:rsidR="000276C6" w:rsidRPr="007D009A" w:rsidRDefault="000276C6" w:rsidP="007D009A">
      <w:pPr>
        <w:pStyle w:val="Poetry"/>
      </w:pPr>
      <w:r w:rsidRPr="007D009A">
        <w:t>perfidious traitor; for true news of thee</w:t>
      </w:r>
    </w:p>
    <w:p w14:paraId="20FB70AB" w14:textId="3264ADE4" w:rsidR="000276C6" w:rsidRDefault="000276C6" w:rsidP="007D009A">
      <w:pPr>
        <w:pStyle w:val="Poetry"/>
      </w:pPr>
      <w:r w:rsidRPr="007D009A">
        <w:t>I’ll carry with me to thy lasting shame.”</w:t>
      </w:r>
    </w:p>
    <w:p w14:paraId="5B6FE04A" w14:textId="77777777" w:rsidR="007D009A" w:rsidRPr="007D009A" w:rsidRDefault="007D009A" w:rsidP="007D009A">
      <w:pPr>
        <w:pStyle w:val="Poetry"/>
      </w:pPr>
    </w:p>
    <w:p w14:paraId="04865150" w14:textId="77777777" w:rsidR="007D009A" w:rsidRDefault="000276C6" w:rsidP="007D009A">
      <w:pPr>
        <w:pStyle w:val="Poetry"/>
      </w:pPr>
      <w:r w:rsidRPr="007D009A">
        <w:t xml:space="preserve">“Begone, and tell whate’er thou wilt;” he answered, </w:t>
      </w:r>
    </w:p>
    <w:p w14:paraId="691E20BE" w14:textId="6DFC5644" w:rsidR="000276C6" w:rsidRPr="007D009A" w:rsidRDefault="000276C6" w:rsidP="007D009A">
      <w:pPr>
        <w:pStyle w:val="Poetry"/>
      </w:pPr>
      <w:r w:rsidRPr="007D009A">
        <w:t>but be not silent, if thou issue hence,</w:t>
      </w:r>
    </w:p>
    <w:p w14:paraId="43DB03F2" w14:textId="77777777" w:rsidR="000276C6" w:rsidRPr="007D009A" w:rsidRDefault="000276C6" w:rsidP="007D009A">
      <w:pPr>
        <w:pStyle w:val="Poetry"/>
      </w:pPr>
      <w:r w:rsidRPr="007D009A">
        <w:t>of him who had just now his tongue so ready.</w:t>
      </w:r>
    </w:p>
    <w:p w14:paraId="44333C79" w14:textId="3F87E35A" w:rsidR="000276C6" w:rsidRPr="007D009A" w:rsidRDefault="000276C6" w:rsidP="007D009A">
      <w:pPr>
        <w:pStyle w:val="Poetry"/>
      </w:pPr>
      <w:r w:rsidRPr="007D009A">
        <w:t>He here bewails the money of the French;</w:t>
      </w:r>
    </w:p>
    <w:p w14:paraId="6C93DFE4" w14:textId="77777777" w:rsidR="007D009A" w:rsidRDefault="000276C6" w:rsidP="007D009A">
      <w:pPr>
        <w:pStyle w:val="Poetry"/>
      </w:pPr>
      <w:r w:rsidRPr="007D009A">
        <w:t xml:space="preserve">‘Him of Duera’ thou canst say, ‘I saw </w:t>
      </w:r>
    </w:p>
    <w:p w14:paraId="7CA3B476" w14:textId="5B29C5BE" w:rsidR="000276C6" w:rsidRPr="007D009A" w:rsidRDefault="000276C6" w:rsidP="007D009A">
      <w:pPr>
        <w:pStyle w:val="Poetry"/>
      </w:pPr>
      <w:r w:rsidRPr="007D009A">
        <w:t>where cold the days are for the sinful folk.’</w:t>
      </w:r>
    </w:p>
    <w:p w14:paraId="437BB243" w14:textId="77777777" w:rsidR="007D009A" w:rsidRDefault="000276C6" w:rsidP="007D009A">
      <w:pPr>
        <w:pStyle w:val="Poetry"/>
      </w:pPr>
      <w:r w:rsidRPr="007D009A">
        <w:t xml:space="preserve">And if thou shouldst be asked who else was there, </w:t>
      </w:r>
    </w:p>
    <w:p w14:paraId="2F4F1026" w14:textId="00010DD1" w:rsidR="000276C6" w:rsidRPr="007D009A" w:rsidRDefault="000276C6" w:rsidP="007D009A">
      <w:pPr>
        <w:pStyle w:val="Poetry"/>
      </w:pPr>
      <w:r w:rsidRPr="007D009A">
        <w:t>thou hast beside thee him of Beccherìa,</w:t>
      </w:r>
    </w:p>
    <w:p w14:paraId="072B5042" w14:textId="29706DDC" w:rsidR="000276C6" w:rsidRPr="007D009A" w:rsidRDefault="000276C6" w:rsidP="007D009A">
      <w:pPr>
        <w:pStyle w:val="Poetry"/>
      </w:pPr>
      <w:r w:rsidRPr="007D009A">
        <w:t>who had his gorget cut in two by Florence.</w:t>
      </w:r>
    </w:p>
    <w:p w14:paraId="23B2AE46" w14:textId="77777777" w:rsidR="000276C6" w:rsidRPr="007D009A" w:rsidRDefault="000276C6" w:rsidP="007D009A">
      <w:pPr>
        <w:pStyle w:val="Poetry"/>
      </w:pPr>
      <w:r w:rsidRPr="007D009A">
        <w:t>Gianni de’ Soldanier is further on,</w:t>
      </w:r>
    </w:p>
    <w:p w14:paraId="18D4730C" w14:textId="77777777" w:rsidR="000276C6" w:rsidRPr="007D009A" w:rsidRDefault="000276C6" w:rsidP="007D009A">
      <w:pPr>
        <w:pStyle w:val="Poetry"/>
      </w:pPr>
      <w:r w:rsidRPr="007D009A">
        <w:t>I think, with Ganellon, and Tebaldello,</w:t>
      </w:r>
    </w:p>
    <w:p w14:paraId="294E4F01" w14:textId="59335CE6" w:rsidR="000276C6" w:rsidRDefault="000276C6" w:rsidP="007D009A">
      <w:pPr>
        <w:pStyle w:val="Poetry"/>
      </w:pPr>
      <w:r w:rsidRPr="007D009A">
        <w:t>who, while its people slept, unlocked Faenza.”</w:t>
      </w:r>
    </w:p>
    <w:p w14:paraId="227FDB71" w14:textId="77777777" w:rsidR="007D009A" w:rsidRPr="007D009A" w:rsidRDefault="007D009A" w:rsidP="007D009A">
      <w:pPr>
        <w:pStyle w:val="Poetry"/>
      </w:pPr>
    </w:p>
    <w:p w14:paraId="3C39A351" w14:textId="77777777" w:rsidR="000276C6" w:rsidRPr="007D009A" w:rsidRDefault="000276C6" w:rsidP="007D009A">
      <w:pPr>
        <w:pStyle w:val="Poetry"/>
      </w:pPr>
      <w:r w:rsidRPr="007D009A">
        <w:t>From him we had departed now, when two</w:t>
      </w:r>
    </w:p>
    <w:p w14:paraId="0A3B3EFC" w14:textId="68E2EC1F" w:rsidR="000276C6" w:rsidRPr="007D009A" w:rsidRDefault="000276C6" w:rsidP="007D009A">
      <w:pPr>
        <w:pStyle w:val="Poetry"/>
      </w:pPr>
      <w:r w:rsidRPr="007D009A">
        <w:t>I saw, so frozen in a single hole,</w:t>
      </w:r>
    </w:p>
    <w:p w14:paraId="0128950D" w14:textId="77777777" w:rsidR="007D009A" w:rsidRDefault="000276C6" w:rsidP="007D009A">
      <w:pPr>
        <w:pStyle w:val="Poetry"/>
      </w:pPr>
      <w:r w:rsidRPr="007D009A">
        <w:t xml:space="preserve">that one man’s head served as the other’s cap. </w:t>
      </w:r>
    </w:p>
    <w:p w14:paraId="24CF0DE0" w14:textId="77777777" w:rsidR="007D009A" w:rsidRDefault="000276C6" w:rsidP="007D009A">
      <w:pPr>
        <w:pStyle w:val="Poetry"/>
      </w:pPr>
      <w:r w:rsidRPr="007D009A">
        <w:t xml:space="preserve">And as because of hunger bread is eaten, </w:t>
      </w:r>
    </w:p>
    <w:p w14:paraId="1DEBF3E2" w14:textId="0CEABFDC" w:rsidR="000276C6" w:rsidRPr="007D009A" w:rsidRDefault="000276C6" w:rsidP="007D009A">
      <w:pPr>
        <w:pStyle w:val="Poetry"/>
      </w:pPr>
      <w:r w:rsidRPr="007D009A">
        <w:t>even so the upper on the other set</w:t>
      </w:r>
    </w:p>
    <w:p w14:paraId="0BE78774" w14:textId="77777777" w:rsidR="000276C6" w:rsidRDefault="000276C6" w:rsidP="007D009A">
      <w:pPr>
        <w:pStyle w:val="Poetry"/>
      </w:pPr>
      <w:r>
        <w:t>his</w:t>
      </w:r>
      <w:r>
        <w:rPr>
          <w:spacing w:val="-4"/>
        </w:rPr>
        <w:t xml:space="preserve"> </w:t>
      </w:r>
      <w:r>
        <w:t>teeth,</w:t>
      </w:r>
      <w:r>
        <w:rPr>
          <w:spacing w:val="-3"/>
        </w:rPr>
        <w:t xml:space="preserve"> </w:t>
      </w:r>
      <w:r>
        <w:t>where</w:t>
      </w:r>
      <w:r>
        <w:rPr>
          <w:spacing w:val="-4"/>
        </w:rPr>
        <w:t xml:space="preserve"> </w:t>
      </w:r>
      <w:r>
        <w:t>to</w:t>
      </w:r>
      <w:r>
        <w:rPr>
          <w:spacing w:val="-3"/>
        </w:rPr>
        <w:t xml:space="preserve"> </w:t>
      </w:r>
      <w:r>
        <w:t>the</w:t>
      </w:r>
      <w:r>
        <w:rPr>
          <w:spacing w:val="-3"/>
        </w:rPr>
        <w:t xml:space="preserve"> </w:t>
      </w:r>
      <w:r>
        <w:t>nape</w:t>
      </w:r>
      <w:r>
        <w:rPr>
          <w:spacing w:val="-4"/>
        </w:rPr>
        <w:t xml:space="preserve"> </w:t>
      </w:r>
      <w:r>
        <w:t>the</w:t>
      </w:r>
      <w:r>
        <w:rPr>
          <w:spacing w:val="-3"/>
        </w:rPr>
        <w:t xml:space="preserve"> </w:t>
      </w:r>
      <w:r>
        <w:t>brain</w:t>
      </w:r>
      <w:r>
        <w:rPr>
          <w:spacing w:val="-4"/>
        </w:rPr>
        <w:t xml:space="preserve"> </w:t>
      </w:r>
      <w:r>
        <w:t>is</w:t>
      </w:r>
      <w:r>
        <w:rPr>
          <w:spacing w:val="-3"/>
        </w:rPr>
        <w:t xml:space="preserve"> </w:t>
      </w:r>
      <w:r>
        <w:t>joined.</w:t>
      </w:r>
    </w:p>
    <w:p w14:paraId="4C4422DD" w14:textId="17C4DD95" w:rsidR="000276C6" w:rsidRDefault="000276C6" w:rsidP="007D009A">
      <w:pPr>
        <w:pStyle w:val="Poetry"/>
      </w:pPr>
      <w:r>
        <w:t>Not</w:t>
      </w:r>
      <w:r>
        <w:rPr>
          <w:spacing w:val="-7"/>
        </w:rPr>
        <w:t xml:space="preserve"> </w:t>
      </w:r>
      <w:r>
        <w:t>otherwise</w:t>
      </w:r>
      <w:r>
        <w:rPr>
          <w:spacing w:val="-6"/>
        </w:rPr>
        <w:t xml:space="preserve"> </w:t>
      </w:r>
      <w:r>
        <w:t>did</w:t>
      </w:r>
      <w:r>
        <w:rPr>
          <w:spacing w:val="-6"/>
        </w:rPr>
        <w:t xml:space="preserve"> </w:t>
      </w:r>
      <w:r>
        <w:t>Tydeus</w:t>
      </w:r>
      <w:r>
        <w:rPr>
          <w:spacing w:val="-7"/>
        </w:rPr>
        <w:t xml:space="preserve"> </w:t>
      </w:r>
      <w:r>
        <w:t>gnaw</w:t>
      </w:r>
      <w:r>
        <w:rPr>
          <w:spacing w:val="-6"/>
        </w:rPr>
        <w:t xml:space="preserve"> </w:t>
      </w:r>
      <w:r>
        <w:t>the</w:t>
      </w:r>
      <w:r>
        <w:rPr>
          <w:spacing w:val="-6"/>
        </w:rPr>
        <w:t xml:space="preserve"> </w:t>
      </w:r>
      <w:r>
        <w:t>temples</w:t>
      </w:r>
    </w:p>
    <w:p w14:paraId="0CD8E509" w14:textId="77777777" w:rsidR="007D009A" w:rsidRDefault="000276C6" w:rsidP="007D009A">
      <w:pPr>
        <w:pStyle w:val="Poetry"/>
      </w:pPr>
      <w:r>
        <w:t>of Menalippus out of spite, than this one</w:t>
      </w:r>
    </w:p>
    <w:p w14:paraId="6CFA5B30" w14:textId="77D75139" w:rsidR="000276C6" w:rsidRDefault="000276C6" w:rsidP="007D009A">
      <w:pPr>
        <w:pStyle w:val="Poetry"/>
      </w:pPr>
      <w:r>
        <w:rPr>
          <w:spacing w:val="-52"/>
        </w:rPr>
        <w:t xml:space="preserve"> </w:t>
      </w:r>
      <w:r>
        <w:t>was</w:t>
      </w:r>
      <w:r>
        <w:rPr>
          <w:spacing w:val="-5"/>
        </w:rPr>
        <w:t xml:space="preserve"> </w:t>
      </w:r>
      <w:r>
        <w:t>gnawing</w:t>
      </w:r>
      <w:r>
        <w:rPr>
          <w:spacing w:val="-5"/>
        </w:rPr>
        <w:t xml:space="preserve"> </w:t>
      </w:r>
      <w:r>
        <w:t>at</w:t>
      </w:r>
      <w:r>
        <w:rPr>
          <w:spacing w:val="-4"/>
        </w:rPr>
        <w:t xml:space="preserve"> </w:t>
      </w:r>
      <w:r>
        <w:t>the</w:t>
      </w:r>
      <w:r>
        <w:rPr>
          <w:spacing w:val="-5"/>
        </w:rPr>
        <w:t xml:space="preserve"> </w:t>
      </w:r>
      <w:r>
        <w:t>skull</w:t>
      </w:r>
      <w:r>
        <w:rPr>
          <w:spacing w:val="-4"/>
        </w:rPr>
        <w:t xml:space="preserve"> </w:t>
      </w:r>
      <w:r>
        <w:t>and</w:t>
      </w:r>
      <w:r>
        <w:rPr>
          <w:spacing w:val="-5"/>
        </w:rPr>
        <w:t xml:space="preserve"> </w:t>
      </w:r>
      <w:r>
        <w:t>other</w:t>
      </w:r>
      <w:r>
        <w:rPr>
          <w:spacing w:val="-4"/>
        </w:rPr>
        <w:t xml:space="preserve"> </w:t>
      </w:r>
      <w:r>
        <w:t>parts.</w:t>
      </w:r>
    </w:p>
    <w:p w14:paraId="1A53F870" w14:textId="77777777" w:rsidR="007D009A" w:rsidRDefault="007D009A" w:rsidP="007D009A">
      <w:pPr>
        <w:pStyle w:val="Poetry"/>
      </w:pPr>
    </w:p>
    <w:p w14:paraId="0792DCCC" w14:textId="77777777" w:rsidR="007D009A" w:rsidRDefault="000276C6" w:rsidP="007D009A">
      <w:pPr>
        <w:pStyle w:val="Poetry"/>
        <w:rPr>
          <w:spacing w:val="1"/>
        </w:rPr>
      </w:pPr>
      <w:r>
        <w:t>“O thou that showest by a sign so beastly</w:t>
      </w:r>
      <w:r>
        <w:rPr>
          <w:spacing w:val="1"/>
        </w:rPr>
        <w:t xml:space="preserve"> </w:t>
      </w:r>
    </w:p>
    <w:p w14:paraId="5B8937A6" w14:textId="226E9690" w:rsidR="000276C6" w:rsidRDefault="000276C6" w:rsidP="007D009A">
      <w:pPr>
        <w:pStyle w:val="Poetry"/>
      </w:pPr>
      <w:r>
        <w:t>hatred</w:t>
      </w:r>
      <w:r>
        <w:rPr>
          <w:spacing w:val="-13"/>
        </w:rPr>
        <w:t xml:space="preserve"> </w:t>
      </w:r>
      <w:r>
        <w:t>toward</w:t>
      </w:r>
      <w:r>
        <w:rPr>
          <w:spacing w:val="-12"/>
        </w:rPr>
        <w:t xml:space="preserve"> </w:t>
      </w:r>
      <w:r>
        <w:t>him</w:t>
      </w:r>
      <w:r>
        <w:rPr>
          <w:spacing w:val="-13"/>
        </w:rPr>
        <w:t xml:space="preserve"> </w:t>
      </w:r>
      <w:r>
        <w:t>thou</w:t>
      </w:r>
      <w:r>
        <w:rPr>
          <w:spacing w:val="-12"/>
        </w:rPr>
        <w:t xml:space="preserve"> </w:t>
      </w:r>
      <w:r>
        <w:t>eatest,</w:t>
      </w:r>
      <w:r>
        <w:rPr>
          <w:spacing w:val="-12"/>
        </w:rPr>
        <w:t xml:space="preserve"> </w:t>
      </w:r>
      <w:r>
        <w:t>tell</w:t>
      </w:r>
      <w:r>
        <w:rPr>
          <w:spacing w:val="-13"/>
        </w:rPr>
        <w:t xml:space="preserve"> </w:t>
      </w:r>
      <w:r>
        <w:t>me</w:t>
      </w:r>
      <w:r>
        <w:rPr>
          <w:spacing w:val="-12"/>
        </w:rPr>
        <w:t xml:space="preserve"> </w:t>
      </w:r>
      <w:r>
        <w:t>why,”</w:t>
      </w:r>
    </w:p>
    <w:p w14:paraId="3A28B4D8" w14:textId="5DDE54E4" w:rsidR="000276C6" w:rsidRDefault="000276C6" w:rsidP="007D009A">
      <w:pPr>
        <w:pStyle w:val="Poetry"/>
      </w:pPr>
      <w:r>
        <w:t>said</w:t>
      </w:r>
      <w:r>
        <w:rPr>
          <w:spacing w:val="-7"/>
        </w:rPr>
        <w:t xml:space="preserve"> </w:t>
      </w:r>
      <w:r>
        <w:t>I</w:t>
      </w:r>
      <w:r>
        <w:rPr>
          <w:spacing w:val="-6"/>
        </w:rPr>
        <w:t xml:space="preserve"> </w:t>
      </w:r>
      <w:r>
        <w:t>to</w:t>
      </w:r>
      <w:r>
        <w:rPr>
          <w:spacing w:val="-6"/>
        </w:rPr>
        <w:t xml:space="preserve"> </w:t>
      </w:r>
      <w:r>
        <w:t>him,</w:t>
      </w:r>
      <w:r>
        <w:rPr>
          <w:spacing w:val="-6"/>
        </w:rPr>
        <w:t xml:space="preserve"> </w:t>
      </w:r>
      <w:r>
        <w:t>“on</w:t>
      </w:r>
      <w:r>
        <w:rPr>
          <w:spacing w:val="-6"/>
        </w:rPr>
        <w:t xml:space="preserve"> </w:t>
      </w:r>
      <w:r>
        <w:t>this</w:t>
      </w:r>
      <w:r>
        <w:rPr>
          <w:spacing w:val="-6"/>
        </w:rPr>
        <w:t xml:space="preserve"> </w:t>
      </w:r>
      <w:r>
        <w:t>express</w:t>
      </w:r>
      <w:r>
        <w:rPr>
          <w:spacing w:val="-7"/>
        </w:rPr>
        <w:t xml:space="preserve"> </w:t>
      </w:r>
      <w:r>
        <w:t>condition,</w:t>
      </w:r>
    </w:p>
    <w:p w14:paraId="7DB0E863" w14:textId="77777777" w:rsidR="007D009A" w:rsidRDefault="000276C6" w:rsidP="007D009A">
      <w:pPr>
        <w:pStyle w:val="Poetry"/>
        <w:rPr>
          <w:spacing w:val="-52"/>
        </w:rPr>
      </w:pPr>
      <w:r>
        <w:t>that shouldst thou rightfully of him complain,</w:t>
      </w:r>
      <w:r>
        <w:rPr>
          <w:spacing w:val="-52"/>
        </w:rPr>
        <w:t xml:space="preserve"> </w:t>
      </w:r>
    </w:p>
    <w:p w14:paraId="46AE9EA1" w14:textId="356BA54A" w:rsidR="000276C6" w:rsidRDefault="000276C6" w:rsidP="007D009A">
      <w:pPr>
        <w:pStyle w:val="Poetry"/>
      </w:pPr>
      <w:r>
        <w:t>I,</w:t>
      </w:r>
      <w:r>
        <w:rPr>
          <w:spacing w:val="-10"/>
        </w:rPr>
        <w:t xml:space="preserve"> </w:t>
      </w:r>
      <w:r>
        <w:t>knowing</w:t>
      </w:r>
      <w:r>
        <w:rPr>
          <w:spacing w:val="-10"/>
        </w:rPr>
        <w:t xml:space="preserve"> </w:t>
      </w:r>
      <w:r>
        <w:t>who</w:t>
      </w:r>
      <w:r>
        <w:rPr>
          <w:spacing w:val="-9"/>
        </w:rPr>
        <w:t xml:space="preserve"> </w:t>
      </w:r>
      <w:r>
        <w:t>ye</w:t>
      </w:r>
      <w:r>
        <w:rPr>
          <w:spacing w:val="-10"/>
        </w:rPr>
        <w:t xml:space="preserve"> </w:t>
      </w:r>
      <w:r>
        <w:t>are,</w:t>
      </w:r>
      <w:r>
        <w:rPr>
          <w:spacing w:val="-9"/>
        </w:rPr>
        <w:t xml:space="preserve"> </w:t>
      </w:r>
      <w:r>
        <w:t>and</w:t>
      </w:r>
      <w:r>
        <w:rPr>
          <w:spacing w:val="-10"/>
        </w:rPr>
        <w:t xml:space="preserve"> </w:t>
      </w:r>
      <w:r>
        <w:t>that</w:t>
      </w:r>
      <w:r>
        <w:rPr>
          <w:spacing w:val="-10"/>
        </w:rPr>
        <w:t xml:space="preserve"> </w:t>
      </w:r>
      <w:r>
        <w:t>one’s</w:t>
      </w:r>
      <w:r>
        <w:rPr>
          <w:spacing w:val="-9"/>
        </w:rPr>
        <w:t xml:space="preserve"> </w:t>
      </w:r>
      <w:r>
        <w:t>sin,</w:t>
      </w:r>
    </w:p>
    <w:p w14:paraId="3408705D" w14:textId="77777777" w:rsidR="000276C6" w:rsidRDefault="000276C6" w:rsidP="007D009A">
      <w:pPr>
        <w:pStyle w:val="Poetry"/>
      </w:pPr>
      <w:r>
        <w:t>may</w:t>
      </w:r>
      <w:r>
        <w:rPr>
          <w:spacing w:val="-7"/>
        </w:rPr>
        <w:t xml:space="preserve"> </w:t>
      </w:r>
      <w:r>
        <w:t>quit</w:t>
      </w:r>
      <w:r>
        <w:rPr>
          <w:spacing w:val="-6"/>
        </w:rPr>
        <w:t xml:space="preserve"> </w:t>
      </w:r>
      <w:r>
        <w:t>thee</w:t>
      </w:r>
      <w:r>
        <w:rPr>
          <w:spacing w:val="-6"/>
        </w:rPr>
        <w:t xml:space="preserve"> </w:t>
      </w:r>
      <w:r>
        <w:t>for</w:t>
      </w:r>
      <w:r>
        <w:rPr>
          <w:spacing w:val="-7"/>
        </w:rPr>
        <w:t xml:space="preserve"> </w:t>
      </w:r>
      <w:r>
        <w:t>it</w:t>
      </w:r>
      <w:r>
        <w:rPr>
          <w:spacing w:val="-6"/>
        </w:rPr>
        <w:t xml:space="preserve"> </w:t>
      </w:r>
      <w:r>
        <w:t>in</w:t>
      </w:r>
      <w:r>
        <w:rPr>
          <w:spacing w:val="-6"/>
        </w:rPr>
        <w:t xml:space="preserve"> </w:t>
      </w:r>
      <w:r>
        <w:t>the</w:t>
      </w:r>
      <w:r>
        <w:rPr>
          <w:spacing w:val="-6"/>
        </w:rPr>
        <w:t xml:space="preserve"> </w:t>
      </w:r>
      <w:r>
        <w:t>world</w:t>
      </w:r>
      <w:r>
        <w:rPr>
          <w:spacing w:val="-7"/>
        </w:rPr>
        <w:t xml:space="preserve"> </w:t>
      </w:r>
      <w:r>
        <w:t>above,</w:t>
      </w:r>
    </w:p>
    <w:p w14:paraId="42CB6C83" w14:textId="06D01C5F" w:rsidR="000276C6" w:rsidRDefault="000276C6" w:rsidP="007D009A">
      <w:pPr>
        <w:pStyle w:val="Poetry"/>
      </w:pPr>
      <w:r>
        <w:t>if</w:t>
      </w:r>
      <w:r>
        <w:rPr>
          <w:spacing w:val="-8"/>
        </w:rPr>
        <w:t xml:space="preserve"> </w:t>
      </w:r>
      <w:r>
        <w:t>that,</w:t>
      </w:r>
      <w:r>
        <w:rPr>
          <w:spacing w:val="-8"/>
        </w:rPr>
        <w:t xml:space="preserve"> </w:t>
      </w:r>
      <w:r>
        <w:t>wherewith</w:t>
      </w:r>
      <w:r>
        <w:rPr>
          <w:spacing w:val="-8"/>
        </w:rPr>
        <w:t xml:space="preserve"> </w:t>
      </w:r>
      <w:r>
        <w:t>I</w:t>
      </w:r>
      <w:r>
        <w:rPr>
          <w:spacing w:val="-8"/>
        </w:rPr>
        <w:t xml:space="preserve"> </w:t>
      </w:r>
      <w:r>
        <w:t>speak,</w:t>
      </w:r>
      <w:r>
        <w:rPr>
          <w:spacing w:val="-8"/>
        </w:rPr>
        <w:t xml:space="preserve"> </w:t>
      </w:r>
      <w:r>
        <w:t>be</w:t>
      </w:r>
      <w:r>
        <w:rPr>
          <w:spacing w:val="-8"/>
        </w:rPr>
        <w:t xml:space="preserve"> </w:t>
      </w:r>
      <w:r>
        <w:t>not</w:t>
      </w:r>
      <w:r>
        <w:rPr>
          <w:spacing w:val="-8"/>
        </w:rPr>
        <w:t xml:space="preserve"> </w:t>
      </w:r>
      <w:r>
        <w:t>dried</w:t>
      </w:r>
      <w:r>
        <w:rPr>
          <w:spacing w:val="-8"/>
        </w:rPr>
        <w:t xml:space="preserve"> </w:t>
      </w:r>
      <w:r>
        <w:t>up.”</w:t>
      </w:r>
    </w:p>
    <w:p w14:paraId="78DD2C78" w14:textId="77777777" w:rsidR="007D009A" w:rsidRDefault="007D009A" w:rsidP="007D009A">
      <w:pPr>
        <w:pStyle w:val="Poetry"/>
      </w:pPr>
    </w:p>
    <w:p w14:paraId="110EB76F" w14:textId="77777777" w:rsidR="000276C6" w:rsidRPr="007D009A" w:rsidRDefault="000276C6" w:rsidP="007D009A">
      <w:pPr>
        <w:pStyle w:val="Heading3"/>
      </w:pPr>
      <w:r w:rsidRPr="007D009A">
        <w:t>Inferno XXXIII</w:t>
      </w:r>
    </w:p>
    <w:p w14:paraId="7C9FC8A1" w14:textId="77777777" w:rsidR="000276C6" w:rsidRPr="007D009A" w:rsidRDefault="000276C6" w:rsidP="007D009A">
      <w:pPr>
        <w:pStyle w:val="Heading4"/>
      </w:pPr>
      <w:r w:rsidRPr="007D009A">
        <w:t>The Ninth Circle. Treachery. Cocytus Traitors to their Country, and to their Guests</w:t>
      </w:r>
    </w:p>
    <w:p w14:paraId="18E0C83E" w14:textId="77777777" w:rsidR="000276C6" w:rsidRPr="001778C0" w:rsidRDefault="000276C6" w:rsidP="001778C0">
      <w:pPr>
        <w:pStyle w:val="Poetry"/>
      </w:pPr>
      <w:r w:rsidRPr="001778C0">
        <w:t>From his grim meal that sinner raised his mouth,</w:t>
      </w:r>
    </w:p>
    <w:p w14:paraId="583554F1" w14:textId="77777777" w:rsidR="001778C0" w:rsidRDefault="000276C6" w:rsidP="001778C0">
      <w:pPr>
        <w:pStyle w:val="Poetry"/>
      </w:pPr>
      <w:r w:rsidRPr="001778C0">
        <w:t xml:space="preserve">and wiped it on the hair of that same head, </w:t>
      </w:r>
    </w:p>
    <w:p w14:paraId="026EC0D4" w14:textId="11088103" w:rsidR="000276C6" w:rsidRDefault="000276C6" w:rsidP="001778C0">
      <w:pPr>
        <w:pStyle w:val="Poetry"/>
      </w:pPr>
      <w:r w:rsidRPr="001778C0">
        <w:t>which he had spoiled behind. He then began:</w:t>
      </w:r>
    </w:p>
    <w:p w14:paraId="0E4A134E" w14:textId="77777777" w:rsidR="001778C0" w:rsidRPr="001778C0" w:rsidRDefault="001778C0" w:rsidP="001778C0">
      <w:pPr>
        <w:pStyle w:val="Poetry"/>
      </w:pPr>
    </w:p>
    <w:p w14:paraId="6DE8315F" w14:textId="77777777" w:rsidR="000276C6" w:rsidRPr="001778C0" w:rsidRDefault="000276C6" w:rsidP="001778C0">
      <w:pPr>
        <w:pStyle w:val="Poetry"/>
      </w:pPr>
      <w:r w:rsidRPr="001778C0">
        <w:t>“Thou wouldst that I renew a hopeless grief,</w:t>
      </w:r>
    </w:p>
    <w:p w14:paraId="7FBAF7BB" w14:textId="268543C3" w:rsidR="000276C6" w:rsidRPr="001778C0" w:rsidRDefault="000276C6" w:rsidP="001778C0">
      <w:pPr>
        <w:pStyle w:val="Poetry"/>
      </w:pPr>
      <w:r w:rsidRPr="001778C0">
        <w:t>the thought of which already breaks my heart,</w:t>
      </w:r>
    </w:p>
    <w:p w14:paraId="54C13A91" w14:textId="77777777" w:rsidR="001778C0" w:rsidRDefault="000276C6" w:rsidP="001778C0">
      <w:pPr>
        <w:pStyle w:val="Poetry"/>
      </w:pPr>
      <w:r w:rsidRPr="001778C0">
        <w:t xml:space="preserve">before I speak of it. But if my words </w:t>
      </w:r>
    </w:p>
    <w:p w14:paraId="42BEB932" w14:textId="61856003" w:rsidR="000276C6" w:rsidRPr="001778C0" w:rsidRDefault="000276C6" w:rsidP="001778C0">
      <w:pPr>
        <w:pStyle w:val="Poetry"/>
      </w:pPr>
      <w:r w:rsidRPr="001778C0">
        <w:t>are likely to be seeds, and bear the fruit</w:t>
      </w:r>
    </w:p>
    <w:p w14:paraId="114DD1D8" w14:textId="77777777" w:rsidR="001778C0" w:rsidRDefault="000276C6" w:rsidP="001778C0">
      <w:pPr>
        <w:pStyle w:val="Poetry"/>
      </w:pPr>
      <w:r w:rsidRPr="001778C0">
        <w:t xml:space="preserve">of infamy upon the traitor whom I gnaw, </w:t>
      </w:r>
    </w:p>
    <w:p w14:paraId="29D37B2C" w14:textId="71781126" w:rsidR="000276C6" w:rsidRDefault="000276C6" w:rsidP="001778C0">
      <w:pPr>
        <w:pStyle w:val="Poetry"/>
      </w:pPr>
      <w:r w:rsidRPr="001778C0">
        <w:t>speaking and weeping shalt thou see together.</w:t>
      </w:r>
    </w:p>
    <w:p w14:paraId="2636DC29" w14:textId="77777777" w:rsidR="001778C0" w:rsidRPr="001778C0" w:rsidRDefault="001778C0" w:rsidP="001778C0">
      <w:pPr>
        <w:pStyle w:val="Poetry"/>
      </w:pPr>
    </w:p>
    <w:p w14:paraId="31290FD1" w14:textId="4B11A8D3" w:rsidR="000276C6" w:rsidRPr="001778C0" w:rsidRDefault="000276C6" w:rsidP="001778C0">
      <w:pPr>
        <w:pStyle w:val="Poetry"/>
      </w:pPr>
      <w:r w:rsidRPr="001778C0">
        <w:t>I know not who thou art, nor by what means</w:t>
      </w:r>
    </w:p>
    <w:p w14:paraId="66BCCAC7" w14:textId="77777777" w:rsidR="001778C0" w:rsidRDefault="000276C6" w:rsidP="001778C0">
      <w:pPr>
        <w:pStyle w:val="Poetry"/>
      </w:pPr>
      <w:r w:rsidRPr="001778C0">
        <w:t xml:space="preserve">thou’rt come down here, but when I hear thee speak, </w:t>
      </w:r>
    </w:p>
    <w:p w14:paraId="0F508DAF" w14:textId="7F868582" w:rsidR="000276C6" w:rsidRPr="001778C0" w:rsidRDefault="000276C6" w:rsidP="001778C0">
      <w:pPr>
        <w:pStyle w:val="Poetry"/>
      </w:pPr>
      <w:r w:rsidRPr="001778C0">
        <w:t>thou truly seemst to me a Florentine.</w:t>
      </w:r>
    </w:p>
    <w:p w14:paraId="2058345D" w14:textId="77777777" w:rsidR="000276C6" w:rsidRPr="001778C0" w:rsidRDefault="000276C6" w:rsidP="001778C0">
      <w:pPr>
        <w:pStyle w:val="Poetry"/>
      </w:pPr>
      <w:r w:rsidRPr="001778C0">
        <w:t>Know, then, that I Count Ugolino was,</w:t>
      </w:r>
    </w:p>
    <w:p w14:paraId="72DD99B1" w14:textId="77777777" w:rsidR="000276C6" w:rsidRPr="001778C0" w:rsidRDefault="000276C6" w:rsidP="001778C0">
      <w:pPr>
        <w:pStyle w:val="Poetry"/>
      </w:pPr>
      <w:r w:rsidRPr="001778C0">
        <w:t>and this man here Ruggieri, the Archbishop;</w:t>
      </w:r>
    </w:p>
    <w:p w14:paraId="3A5E0733" w14:textId="7CF14495" w:rsidR="000276C6" w:rsidRDefault="000276C6" w:rsidP="001778C0">
      <w:pPr>
        <w:pStyle w:val="Poetry"/>
      </w:pPr>
      <w:r w:rsidRPr="001778C0">
        <w:t>and now I’ll tell thee why I’m thus his neighbor.</w:t>
      </w:r>
    </w:p>
    <w:p w14:paraId="4EE11644" w14:textId="77777777" w:rsidR="001778C0" w:rsidRPr="001778C0" w:rsidRDefault="001778C0" w:rsidP="001778C0">
      <w:pPr>
        <w:pStyle w:val="Poetry"/>
      </w:pPr>
    </w:p>
    <w:p w14:paraId="6741A825" w14:textId="77777777" w:rsidR="001778C0" w:rsidRDefault="000276C6" w:rsidP="001778C0">
      <w:pPr>
        <w:pStyle w:val="Poetry"/>
      </w:pPr>
      <w:r w:rsidRPr="001778C0">
        <w:t xml:space="preserve">That, as the outcome of his evil thoughts, </w:t>
      </w:r>
    </w:p>
    <w:p w14:paraId="11AF19EE" w14:textId="77777777" w:rsidR="001778C0" w:rsidRDefault="000276C6" w:rsidP="001778C0">
      <w:pPr>
        <w:pStyle w:val="Poetry"/>
      </w:pPr>
      <w:r w:rsidRPr="001778C0">
        <w:t xml:space="preserve">I, trusting him, was seized, and afterward </w:t>
      </w:r>
    </w:p>
    <w:p w14:paraId="4446F895" w14:textId="5CDC7CDD" w:rsidR="000276C6" w:rsidRPr="001778C0" w:rsidRDefault="000276C6" w:rsidP="001778C0">
      <w:pPr>
        <w:pStyle w:val="Poetry"/>
      </w:pPr>
      <w:r w:rsidRPr="001778C0">
        <w:t>was put to death, there is no need to say;</w:t>
      </w:r>
    </w:p>
    <w:p w14:paraId="71BB49C9" w14:textId="77777777" w:rsidR="000276C6" w:rsidRPr="001778C0" w:rsidRDefault="000276C6" w:rsidP="001778C0">
      <w:pPr>
        <w:pStyle w:val="Poetry"/>
      </w:pPr>
      <w:r w:rsidRPr="001778C0">
        <w:t>but that which thou canst not have heard, that is,</w:t>
      </w:r>
    </w:p>
    <w:p w14:paraId="390AA62C" w14:textId="0FF07B3C" w:rsidR="000276C6" w:rsidRPr="001778C0" w:rsidRDefault="000276C6" w:rsidP="001778C0">
      <w:pPr>
        <w:pStyle w:val="Poetry"/>
      </w:pPr>
      <w:r w:rsidRPr="001778C0">
        <w:t>how cruel was my death, thou now shalt hear,</w:t>
      </w:r>
    </w:p>
    <w:p w14:paraId="6895AD17" w14:textId="17B45D47" w:rsidR="000276C6" w:rsidRDefault="000276C6" w:rsidP="001778C0">
      <w:pPr>
        <w:pStyle w:val="Poetry"/>
      </w:pPr>
      <w:r w:rsidRPr="001778C0">
        <w:t>and whether he have wronged me thou shalt know.</w:t>
      </w:r>
    </w:p>
    <w:p w14:paraId="7D6B3445" w14:textId="77777777" w:rsidR="001778C0" w:rsidRPr="001778C0" w:rsidRDefault="001778C0" w:rsidP="001778C0">
      <w:pPr>
        <w:pStyle w:val="Poetry"/>
      </w:pPr>
    </w:p>
    <w:p w14:paraId="511E33A8" w14:textId="77777777" w:rsidR="000276C6" w:rsidRPr="001778C0" w:rsidRDefault="000276C6" w:rsidP="001778C0">
      <w:pPr>
        <w:pStyle w:val="Poetry"/>
      </w:pPr>
      <w:r w:rsidRPr="001778C0">
        <w:t>A narrow slit within the moulting-tower,</w:t>
      </w:r>
    </w:p>
    <w:p w14:paraId="55AF44EE" w14:textId="77777777" w:rsidR="001778C0" w:rsidRDefault="000276C6" w:rsidP="001778C0">
      <w:pPr>
        <w:pStyle w:val="Poetry"/>
      </w:pPr>
      <w:r w:rsidRPr="001778C0">
        <w:t xml:space="preserve">which bears, because of me, the name of Hunger, </w:t>
      </w:r>
    </w:p>
    <w:p w14:paraId="0EB087E1" w14:textId="14C14636" w:rsidR="000276C6" w:rsidRPr="001778C0" w:rsidRDefault="000276C6" w:rsidP="001778C0">
      <w:pPr>
        <w:pStyle w:val="Poetry"/>
      </w:pPr>
      <w:r w:rsidRPr="001778C0">
        <w:t>and in whose walls still others must be locked,</w:t>
      </w:r>
    </w:p>
    <w:p w14:paraId="25598008" w14:textId="1F15991C" w:rsidR="000276C6" w:rsidRPr="001778C0" w:rsidRDefault="000276C6" w:rsidP="001778C0">
      <w:pPr>
        <w:pStyle w:val="Poetry"/>
      </w:pPr>
      <w:r w:rsidRPr="001778C0">
        <w:t>had through its opening shown me many a moon</w:t>
      </w:r>
    </w:p>
    <w:p w14:paraId="73EEBB70" w14:textId="77777777" w:rsidR="001778C0" w:rsidRDefault="000276C6" w:rsidP="001778C0">
      <w:pPr>
        <w:pStyle w:val="Poetry"/>
      </w:pPr>
      <w:r w:rsidRPr="001778C0">
        <w:t xml:space="preserve">already, when I had the evil dream, </w:t>
      </w:r>
    </w:p>
    <w:p w14:paraId="75917CB5" w14:textId="1A9F7F98" w:rsidR="000276C6" w:rsidRPr="001778C0" w:rsidRDefault="000276C6" w:rsidP="001778C0">
      <w:pPr>
        <w:pStyle w:val="Poetry"/>
      </w:pPr>
      <w:r w:rsidRPr="001778C0">
        <w:t>which rent apart the curtain of the future.</w:t>
      </w:r>
    </w:p>
    <w:p w14:paraId="2B9AFE4D" w14:textId="77777777" w:rsidR="001778C0" w:rsidRDefault="000276C6" w:rsidP="001778C0">
      <w:pPr>
        <w:pStyle w:val="Poetry"/>
      </w:pPr>
      <w:r w:rsidRPr="001778C0">
        <w:lastRenderedPageBreak/>
        <w:t xml:space="preserve">This one therein a lord and huntsman seemed, </w:t>
      </w:r>
    </w:p>
    <w:p w14:paraId="696A28BB" w14:textId="2899B3FF" w:rsidR="000276C6" w:rsidRPr="001778C0" w:rsidRDefault="000276C6" w:rsidP="001778C0">
      <w:pPr>
        <w:pStyle w:val="Poetry"/>
      </w:pPr>
      <w:r w:rsidRPr="001778C0">
        <w:t>chasing the wolf and wolfings toward the mount</w:t>
      </w:r>
    </w:p>
    <w:p w14:paraId="28A98D3D" w14:textId="17F0BCEE" w:rsidR="000276C6" w:rsidRPr="001778C0" w:rsidRDefault="000276C6" w:rsidP="001778C0">
      <w:pPr>
        <w:pStyle w:val="Poetry"/>
      </w:pPr>
      <w:r w:rsidRPr="001778C0">
        <w:t>which hinders Pisans from beholding Lucca,</w:t>
      </w:r>
    </w:p>
    <w:p w14:paraId="7828E246" w14:textId="77777777" w:rsidR="001778C0" w:rsidRDefault="000276C6" w:rsidP="001778C0">
      <w:pPr>
        <w:pStyle w:val="Poetry"/>
      </w:pPr>
      <w:r w:rsidRPr="001778C0">
        <w:t xml:space="preserve">with bitches lean and eager and well trained; </w:t>
      </w:r>
    </w:p>
    <w:p w14:paraId="12F5A1C6" w14:textId="77777777" w:rsidR="001778C0" w:rsidRDefault="000276C6" w:rsidP="001778C0">
      <w:pPr>
        <w:pStyle w:val="Poetry"/>
      </w:pPr>
      <w:r w:rsidRPr="001778C0">
        <w:t xml:space="preserve">for he had set before him in his van </w:t>
      </w:r>
    </w:p>
    <w:p w14:paraId="0B9C27F1" w14:textId="537D8F77" w:rsidR="000276C6" w:rsidRPr="001778C0" w:rsidRDefault="000276C6" w:rsidP="001778C0">
      <w:pPr>
        <w:pStyle w:val="Poetry"/>
      </w:pPr>
      <w:r w:rsidRPr="001778C0">
        <w:t>Gualandi with Sismondi and Lanfranchi.</w:t>
      </w:r>
    </w:p>
    <w:p w14:paraId="00B506AC" w14:textId="77777777" w:rsidR="000276C6" w:rsidRPr="001778C0" w:rsidRDefault="000276C6" w:rsidP="001778C0">
      <w:pPr>
        <w:pStyle w:val="Poetry"/>
      </w:pPr>
      <w:r w:rsidRPr="001778C0">
        <w:t>After a little run both father and sons</w:t>
      </w:r>
    </w:p>
    <w:p w14:paraId="3BCD97DA" w14:textId="7B3C3536" w:rsidR="000276C6" w:rsidRPr="001778C0" w:rsidRDefault="000276C6" w:rsidP="001778C0">
      <w:pPr>
        <w:pStyle w:val="Poetry"/>
      </w:pPr>
      <w:r w:rsidRPr="001778C0">
        <w:t>seemed weary to me; then methought I saw</w:t>
      </w:r>
    </w:p>
    <w:p w14:paraId="594755D8" w14:textId="77777777" w:rsidR="000276C6" w:rsidRPr="001778C0" w:rsidRDefault="000276C6" w:rsidP="001778C0">
      <w:pPr>
        <w:pStyle w:val="Poetry"/>
      </w:pPr>
      <w:r w:rsidRPr="001778C0">
        <w:t>their flanks torn open by sharp-pointed fangs.</w:t>
      </w:r>
    </w:p>
    <w:p w14:paraId="128ED179" w14:textId="77777777" w:rsidR="000276C6" w:rsidRDefault="000276C6" w:rsidP="000276C6">
      <w:pPr>
        <w:pStyle w:val="BodyText"/>
      </w:pPr>
    </w:p>
    <w:p w14:paraId="0C06D9E4" w14:textId="77777777" w:rsidR="000276C6" w:rsidRPr="001778C0" w:rsidRDefault="000276C6" w:rsidP="001778C0">
      <w:pPr>
        <w:pStyle w:val="Poetry"/>
      </w:pPr>
      <w:r w:rsidRPr="001778C0">
        <w:t>When, just before the morning, I awoke,</w:t>
      </w:r>
    </w:p>
    <w:p w14:paraId="7A7C2A8E" w14:textId="77777777" w:rsidR="001778C0" w:rsidRDefault="000276C6" w:rsidP="001778C0">
      <w:pPr>
        <w:pStyle w:val="Poetry"/>
      </w:pPr>
      <w:r w:rsidRPr="001778C0">
        <w:t xml:space="preserve">I heard my children, who were with me there, </w:t>
      </w:r>
    </w:p>
    <w:p w14:paraId="7DE1A583" w14:textId="3BD1CB97" w:rsidR="000276C6" w:rsidRPr="001778C0" w:rsidRDefault="000276C6" w:rsidP="001778C0">
      <w:pPr>
        <w:pStyle w:val="Poetry"/>
      </w:pPr>
      <w:r w:rsidRPr="001778C0">
        <w:t>sob in their sleep, and ask me for their bread.</w:t>
      </w:r>
    </w:p>
    <w:p w14:paraId="5497A0CE" w14:textId="132C231F" w:rsidR="000276C6" w:rsidRPr="001778C0" w:rsidRDefault="000276C6" w:rsidP="001778C0">
      <w:pPr>
        <w:pStyle w:val="Poetry"/>
      </w:pPr>
      <w:r w:rsidRPr="001778C0">
        <w:t>Cruel indeed thou art, if, thinking what</w:t>
      </w:r>
    </w:p>
    <w:p w14:paraId="45074BB1" w14:textId="77777777" w:rsidR="001778C0" w:rsidRDefault="000276C6" w:rsidP="001778C0">
      <w:pPr>
        <w:pStyle w:val="Poetry"/>
      </w:pPr>
      <w:r w:rsidRPr="001778C0">
        <w:t xml:space="preserve">my heart forebode, thou grievest not already; </w:t>
      </w:r>
    </w:p>
    <w:p w14:paraId="5800CF62" w14:textId="1F4C167C" w:rsidR="000276C6" w:rsidRPr="001778C0" w:rsidRDefault="000276C6" w:rsidP="001778C0">
      <w:pPr>
        <w:pStyle w:val="Poetry"/>
      </w:pPr>
      <w:r w:rsidRPr="001778C0">
        <w:t>and if thou weepest not, at what art wont</w:t>
      </w:r>
    </w:p>
    <w:p w14:paraId="5C90648A" w14:textId="77777777" w:rsidR="001778C0" w:rsidRDefault="000276C6" w:rsidP="001778C0">
      <w:pPr>
        <w:pStyle w:val="Poetry"/>
      </w:pPr>
      <w:r w:rsidRPr="001778C0">
        <w:t xml:space="preserve">to weep? Awake they were, and now the hour </w:t>
      </w:r>
    </w:p>
    <w:p w14:paraId="3220C68F" w14:textId="43EFAB6E" w:rsidR="000276C6" w:rsidRPr="001778C0" w:rsidRDefault="000276C6" w:rsidP="001778C0">
      <w:pPr>
        <w:pStyle w:val="Poetry"/>
      </w:pPr>
      <w:r w:rsidRPr="001778C0">
        <w:t>was drawing nigh when food was brought to us,</w:t>
      </w:r>
    </w:p>
    <w:p w14:paraId="2E6E1B44" w14:textId="1586AF9B" w:rsidR="000276C6" w:rsidRPr="001778C0" w:rsidRDefault="000276C6" w:rsidP="001778C0">
      <w:pPr>
        <w:pStyle w:val="Poetry"/>
      </w:pPr>
      <w:r w:rsidRPr="001778C0">
        <w:t>hence each, by reason of his dream, was worried;</w:t>
      </w:r>
    </w:p>
    <w:p w14:paraId="3685EC18" w14:textId="77777777" w:rsidR="001778C0" w:rsidRDefault="000276C6" w:rsidP="001778C0">
      <w:pPr>
        <w:pStyle w:val="Poetry"/>
      </w:pPr>
      <w:r w:rsidRPr="001778C0">
        <w:t xml:space="preserve">and then I heard the dread tower’s lower door </w:t>
      </w:r>
    </w:p>
    <w:p w14:paraId="210E50C8" w14:textId="77777777" w:rsidR="001778C0" w:rsidRDefault="000276C6" w:rsidP="001778C0">
      <w:pPr>
        <w:pStyle w:val="Poetry"/>
      </w:pPr>
      <w:r w:rsidRPr="001778C0">
        <w:t xml:space="preserve">nailed up; whereat, without a word, I looked </w:t>
      </w:r>
    </w:p>
    <w:p w14:paraId="5118C5D6" w14:textId="4ABF1ED3" w:rsidR="000276C6" w:rsidRPr="001778C0" w:rsidRDefault="000276C6" w:rsidP="001778C0">
      <w:pPr>
        <w:pStyle w:val="Poetry"/>
      </w:pPr>
      <w:r w:rsidRPr="001778C0">
        <w:t>my children in the face. I did not weep,</w:t>
      </w:r>
    </w:p>
    <w:p w14:paraId="3E6A7D2E" w14:textId="77777777" w:rsidR="000276C6" w:rsidRPr="001778C0" w:rsidRDefault="000276C6" w:rsidP="001778C0">
      <w:pPr>
        <w:pStyle w:val="Poetry"/>
      </w:pPr>
      <w:r w:rsidRPr="001778C0">
        <w:t>so like a stone had I become within;</w:t>
      </w:r>
    </w:p>
    <w:p w14:paraId="165130C5" w14:textId="23942EF5" w:rsidR="000276C6" w:rsidRPr="001778C0" w:rsidRDefault="000276C6" w:rsidP="001778C0">
      <w:pPr>
        <w:pStyle w:val="Poetry"/>
      </w:pPr>
      <w:r w:rsidRPr="001778C0">
        <w:t>they wept; and my poor little Anselm said:</w:t>
      </w:r>
    </w:p>
    <w:p w14:paraId="43C8ADFD" w14:textId="77777777" w:rsidR="000276C6" w:rsidRPr="001778C0" w:rsidRDefault="000276C6" w:rsidP="001778C0">
      <w:pPr>
        <w:pStyle w:val="Poetry"/>
      </w:pPr>
      <w:r w:rsidRPr="001778C0">
        <w:t>‘Father, thou lookest so! What aileth thee?’</w:t>
      </w:r>
    </w:p>
    <w:p w14:paraId="04C79423" w14:textId="77777777" w:rsidR="000276C6" w:rsidRPr="001778C0" w:rsidRDefault="000276C6" w:rsidP="001778C0">
      <w:pPr>
        <w:pStyle w:val="Poetry"/>
      </w:pPr>
      <w:r w:rsidRPr="001778C0">
        <w:t>But still I did not weep, nor did I answer</w:t>
      </w:r>
    </w:p>
    <w:p w14:paraId="7B9823C5" w14:textId="77777777" w:rsidR="001778C0" w:rsidRDefault="000276C6" w:rsidP="001778C0">
      <w:pPr>
        <w:pStyle w:val="Poetry"/>
      </w:pPr>
      <w:r w:rsidRPr="001778C0">
        <w:t xml:space="preserve">through all that day, or through the following night, </w:t>
      </w:r>
    </w:p>
    <w:p w14:paraId="778AB24B" w14:textId="06DA310B" w:rsidR="000276C6" w:rsidRPr="001778C0" w:rsidRDefault="000276C6" w:rsidP="001778C0">
      <w:pPr>
        <w:pStyle w:val="Poetry"/>
      </w:pPr>
      <w:r w:rsidRPr="001778C0">
        <w:t>till on the world another sun had dawned.</w:t>
      </w:r>
    </w:p>
    <w:p w14:paraId="1EE6CE33" w14:textId="0939FC69" w:rsidR="000276C6" w:rsidRPr="001778C0" w:rsidRDefault="000276C6" w:rsidP="001778C0">
      <w:pPr>
        <w:pStyle w:val="Poetry"/>
      </w:pPr>
      <w:r w:rsidRPr="001778C0">
        <w:t>Then, when a little beam had made its way</w:t>
      </w:r>
    </w:p>
    <w:p w14:paraId="3CEDA6CC" w14:textId="77777777" w:rsidR="001778C0" w:rsidRDefault="000276C6" w:rsidP="001778C0">
      <w:pPr>
        <w:pStyle w:val="Poetry"/>
      </w:pPr>
      <w:r w:rsidRPr="001778C0">
        <w:t xml:space="preserve">into our woeful prison, and I perceived </w:t>
      </w:r>
    </w:p>
    <w:p w14:paraId="1781442F" w14:textId="1094F0FC" w:rsidR="000276C6" w:rsidRPr="001778C0" w:rsidRDefault="000276C6" w:rsidP="001778C0">
      <w:pPr>
        <w:pStyle w:val="Poetry"/>
      </w:pPr>
      <w:r w:rsidRPr="001778C0">
        <w:t>by their four faces, how I looked myself,</w:t>
      </w:r>
    </w:p>
    <w:p w14:paraId="1162E0EA" w14:textId="77777777" w:rsidR="001778C0" w:rsidRDefault="000276C6" w:rsidP="001778C0">
      <w:pPr>
        <w:pStyle w:val="Poetry"/>
      </w:pPr>
      <w:r w:rsidRPr="001778C0">
        <w:t xml:space="preserve">I bit in anguish both my hands. And they, </w:t>
      </w:r>
    </w:p>
    <w:p w14:paraId="552187C1" w14:textId="0424C33E" w:rsidR="000276C6" w:rsidRPr="001778C0" w:rsidRDefault="000276C6" w:rsidP="001778C0">
      <w:pPr>
        <w:pStyle w:val="Poetry"/>
      </w:pPr>
      <w:r w:rsidRPr="001778C0">
        <w:t>thinking it done because I craved to eat,</w:t>
      </w:r>
    </w:p>
    <w:p w14:paraId="0261D84D" w14:textId="7EE934D6" w:rsidR="000276C6" w:rsidRPr="001778C0" w:rsidRDefault="000276C6" w:rsidP="001778C0">
      <w:pPr>
        <w:pStyle w:val="Poetry"/>
      </w:pPr>
      <w:r w:rsidRPr="001778C0">
        <w:t>immediately stood up, and said to me:</w:t>
      </w:r>
    </w:p>
    <w:p w14:paraId="7EB3A5A3" w14:textId="77777777" w:rsidR="000276C6" w:rsidRPr="001778C0" w:rsidRDefault="000276C6" w:rsidP="001778C0">
      <w:pPr>
        <w:pStyle w:val="Poetry"/>
      </w:pPr>
      <w:r w:rsidRPr="001778C0">
        <w:t>‘Father, much less shall we be pained, if us</w:t>
      </w:r>
    </w:p>
    <w:p w14:paraId="47CAB447" w14:textId="77777777" w:rsidR="001778C0" w:rsidRDefault="000276C6" w:rsidP="001778C0">
      <w:pPr>
        <w:pStyle w:val="Poetry"/>
      </w:pPr>
      <w:r w:rsidRPr="001778C0">
        <w:lastRenderedPageBreak/>
        <w:t xml:space="preserve">thou eat; thou with this wretched flesh didst clothe us, </w:t>
      </w:r>
    </w:p>
    <w:p w14:paraId="4CE649BD" w14:textId="539CF75E" w:rsidR="000276C6" w:rsidRPr="001778C0" w:rsidRDefault="000276C6" w:rsidP="001778C0">
      <w:pPr>
        <w:pStyle w:val="Poetry"/>
      </w:pPr>
      <w:r w:rsidRPr="001778C0">
        <w:t>do thou, then, strip it from us now.’ Thereat,</w:t>
      </w:r>
    </w:p>
    <w:p w14:paraId="39A7BB3E" w14:textId="77777777" w:rsidR="000276C6" w:rsidRPr="001778C0" w:rsidRDefault="000276C6" w:rsidP="001778C0">
      <w:pPr>
        <w:pStyle w:val="Poetry"/>
      </w:pPr>
      <w:r w:rsidRPr="001778C0">
        <w:t>to sadden them no more, I calmed myself;</w:t>
      </w:r>
    </w:p>
    <w:p w14:paraId="72C6FC5B" w14:textId="763613AE" w:rsidR="000276C6" w:rsidRPr="001778C0" w:rsidRDefault="000276C6" w:rsidP="001778C0">
      <w:pPr>
        <w:pStyle w:val="Poetry"/>
      </w:pPr>
      <w:r w:rsidRPr="001778C0">
        <w:t>through that day and the next we all kept mute.</w:t>
      </w:r>
    </w:p>
    <w:p w14:paraId="56CC3029" w14:textId="139E0402" w:rsidR="000276C6" w:rsidRDefault="000276C6" w:rsidP="001778C0">
      <w:pPr>
        <w:pStyle w:val="Poetry"/>
      </w:pPr>
      <w:r w:rsidRPr="001778C0">
        <w:t>Ah, why, hard earth, didst thou not open up?</w:t>
      </w:r>
    </w:p>
    <w:p w14:paraId="300C75B4" w14:textId="77777777" w:rsidR="001778C0" w:rsidRPr="001778C0" w:rsidRDefault="001778C0" w:rsidP="001778C0">
      <w:pPr>
        <w:pStyle w:val="Poetry"/>
      </w:pPr>
    </w:p>
    <w:p w14:paraId="15B27385" w14:textId="77777777" w:rsidR="001778C0" w:rsidRDefault="000276C6" w:rsidP="001778C0">
      <w:pPr>
        <w:pStyle w:val="Poetry"/>
      </w:pPr>
      <w:r w:rsidRPr="001778C0">
        <w:t xml:space="preserve">Then Gaddo, when the fourth day we had reached, </w:t>
      </w:r>
    </w:p>
    <w:p w14:paraId="72606D88" w14:textId="690C3DF9" w:rsidR="000276C6" w:rsidRPr="001778C0" w:rsidRDefault="000276C6" w:rsidP="001778C0">
      <w:pPr>
        <w:pStyle w:val="Poetry"/>
      </w:pPr>
      <w:r w:rsidRPr="001778C0">
        <w:t>stretched himself out at length before my feet,</w:t>
      </w:r>
    </w:p>
    <w:p w14:paraId="7856F609" w14:textId="77777777" w:rsidR="000276C6" w:rsidRPr="001778C0" w:rsidRDefault="000276C6" w:rsidP="001778C0">
      <w:pPr>
        <w:pStyle w:val="Poetry"/>
      </w:pPr>
      <w:r w:rsidRPr="001778C0">
        <w:t>and said: “My father, why dost thou not help me?”</w:t>
      </w:r>
    </w:p>
    <w:p w14:paraId="3B29AC62" w14:textId="558EF359" w:rsidR="000276C6" w:rsidRPr="001778C0" w:rsidRDefault="000276C6" w:rsidP="001778C0">
      <w:pPr>
        <w:pStyle w:val="Poetry"/>
      </w:pPr>
      <w:r w:rsidRPr="001778C0">
        <w:t>And there he died; and, ev’n as thou seest me,</w:t>
      </w:r>
    </w:p>
    <w:p w14:paraId="5C51AE06" w14:textId="77777777" w:rsidR="001778C0" w:rsidRDefault="000276C6" w:rsidP="001778C0">
      <w:pPr>
        <w:pStyle w:val="Poetry"/>
      </w:pPr>
      <w:r w:rsidRPr="001778C0">
        <w:t xml:space="preserve">between the fifth day and the sixth I saw </w:t>
      </w:r>
    </w:p>
    <w:p w14:paraId="163AC2F2" w14:textId="77777777" w:rsidR="001778C0" w:rsidRDefault="000276C6" w:rsidP="001778C0">
      <w:pPr>
        <w:pStyle w:val="Poetry"/>
      </w:pPr>
      <w:r w:rsidRPr="001778C0">
        <w:t xml:space="preserve">the three fall one by one; and, blind already, </w:t>
      </w:r>
    </w:p>
    <w:p w14:paraId="48C701D8" w14:textId="448DFD49" w:rsidR="000276C6" w:rsidRPr="001778C0" w:rsidRDefault="000276C6" w:rsidP="001778C0">
      <w:pPr>
        <w:pStyle w:val="Poetry"/>
      </w:pPr>
      <w:r w:rsidRPr="001778C0">
        <w:t>I gave myself to groping over each,</w:t>
      </w:r>
    </w:p>
    <w:p w14:paraId="159E97EF" w14:textId="77777777" w:rsidR="000276C6" w:rsidRPr="001778C0" w:rsidRDefault="000276C6" w:rsidP="001778C0">
      <w:pPr>
        <w:pStyle w:val="Poetry"/>
      </w:pPr>
      <w:r w:rsidRPr="001778C0">
        <w:t>and two days called them, after they were dead;</w:t>
      </w:r>
    </w:p>
    <w:p w14:paraId="003764D9" w14:textId="0099BD90" w:rsidR="000276C6" w:rsidRDefault="000276C6" w:rsidP="001778C0">
      <w:pPr>
        <w:pStyle w:val="Poetry"/>
      </w:pPr>
      <w:r w:rsidRPr="001778C0">
        <w:t>then fasting proved more powerful than pain.”</w:t>
      </w:r>
    </w:p>
    <w:p w14:paraId="2509EDCB" w14:textId="77777777" w:rsidR="001778C0" w:rsidRPr="001778C0" w:rsidRDefault="001778C0" w:rsidP="001778C0">
      <w:pPr>
        <w:pStyle w:val="Poetry"/>
      </w:pPr>
    </w:p>
    <w:p w14:paraId="1F1D3D5A" w14:textId="77777777" w:rsidR="001778C0" w:rsidRDefault="000276C6" w:rsidP="001778C0">
      <w:pPr>
        <w:pStyle w:val="Poetry"/>
      </w:pPr>
      <w:r w:rsidRPr="001778C0">
        <w:t xml:space="preserve">When he had spoken thus, with eyes awry, </w:t>
      </w:r>
    </w:p>
    <w:p w14:paraId="61AA0111" w14:textId="77777777" w:rsidR="001778C0" w:rsidRDefault="000276C6" w:rsidP="001778C0">
      <w:pPr>
        <w:pStyle w:val="Poetry"/>
      </w:pPr>
      <w:r w:rsidRPr="001778C0">
        <w:t xml:space="preserve">he seized again the wretched skull with teeth, </w:t>
      </w:r>
    </w:p>
    <w:p w14:paraId="68249512" w14:textId="51F7DAEB" w:rsidR="000276C6" w:rsidRDefault="000276C6" w:rsidP="001778C0">
      <w:pPr>
        <w:pStyle w:val="Poetry"/>
      </w:pPr>
      <w:r w:rsidRPr="001778C0">
        <w:t>which for the bone were strong as are a dog’s.</w:t>
      </w:r>
    </w:p>
    <w:p w14:paraId="2C9638DF" w14:textId="77777777" w:rsidR="001778C0" w:rsidRPr="001778C0" w:rsidRDefault="001778C0" w:rsidP="001778C0">
      <w:pPr>
        <w:pStyle w:val="Poetry"/>
      </w:pPr>
    </w:p>
    <w:p w14:paraId="5E77D53D" w14:textId="77777777" w:rsidR="000276C6" w:rsidRPr="001778C0" w:rsidRDefault="000276C6" w:rsidP="001778C0">
      <w:pPr>
        <w:pStyle w:val="Poetry"/>
      </w:pPr>
      <w:r w:rsidRPr="001778C0">
        <w:t>Ah, Pisa, foul reproach of those that dwell</w:t>
      </w:r>
    </w:p>
    <w:p w14:paraId="363C7D7F" w14:textId="3FFD7FAC" w:rsidR="000276C6" w:rsidRPr="001778C0" w:rsidRDefault="000276C6" w:rsidP="001778C0">
      <w:pPr>
        <w:pStyle w:val="Poetry"/>
      </w:pPr>
      <w:r w:rsidRPr="001778C0">
        <w:t>in that fair country where the sì is heard;</w:t>
      </w:r>
    </w:p>
    <w:p w14:paraId="5B67C4E8" w14:textId="77777777" w:rsidR="001778C0" w:rsidRDefault="000276C6" w:rsidP="001778C0">
      <w:pPr>
        <w:pStyle w:val="Poetry"/>
      </w:pPr>
      <w:r w:rsidRPr="001778C0">
        <w:t xml:space="preserve">since slow thy neighbors are to punish thee, </w:t>
      </w:r>
    </w:p>
    <w:p w14:paraId="49A74009" w14:textId="7B17CEDC" w:rsidR="000276C6" w:rsidRPr="001778C0" w:rsidRDefault="000276C6" w:rsidP="001778C0">
      <w:pPr>
        <w:pStyle w:val="Poetry"/>
      </w:pPr>
      <w:r w:rsidRPr="001778C0">
        <w:t>then let Caprara and Gorgona move,</w:t>
      </w:r>
    </w:p>
    <w:p w14:paraId="2B8E2373" w14:textId="77777777" w:rsidR="001778C0" w:rsidRDefault="000276C6" w:rsidP="001778C0">
      <w:pPr>
        <w:pStyle w:val="Poetry"/>
      </w:pPr>
      <w:r w:rsidRPr="001778C0">
        <w:t xml:space="preserve">and make a hedge across the Arno’s mouth, </w:t>
      </w:r>
    </w:p>
    <w:p w14:paraId="30507D60" w14:textId="36F9E334" w:rsidR="000276C6" w:rsidRPr="001778C0" w:rsidRDefault="000276C6" w:rsidP="001778C0">
      <w:pPr>
        <w:pStyle w:val="Poetry"/>
      </w:pPr>
      <w:r w:rsidRPr="001778C0">
        <w:t>that every person in thee may be drowned!</w:t>
      </w:r>
    </w:p>
    <w:p w14:paraId="1AE69921" w14:textId="28732324" w:rsidR="000276C6" w:rsidRPr="001778C0" w:rsidRDefault="000276C6" w:rsidP="001778C0">
      <w:pPr>
        <w:pStyle w:val="Poetry"/>
      </w:pPr>
      <w:r w:rsidRPr="001778C0">
        <w:t>for though Count Ugolino had the name</w:t>
      </w:r>
    </w:p>
    <w:p w14:paraId="1B8D44E2" w14:textId="77777777" w:rsidR="000276C6" w:rsidRPr="001778C0" w:rsidRDefault="000276C6" w:rsidP="001778C0">
      <w:pPr>
        <w:pStyle w:val="Poetry"/>
      </w:pPr>
      <w:r w:rsidRPr="001778C0">
        <w:t>of traitor to thee in thy castle-towns,</w:t>
      </w:r>
    </w:p>
    <w:p w14:paraId="0187E07E" w14:textId="77777777" w:rsidR="001778C0" w:rsidRDefault="000276C6" w:rsidP="001778C0">
      <w:pPr>
        <w:pStyle w:val="Poetry"/>
      </w:pPr>
      <w:r w:rsidRPr="001778C0">
        <w:t xml:space="preserve">thou shouldst not thus have crucified his sons. </w:t>
      </w:r>
    </w:p>
    <w:p w14:paraId="4AF5BBD3" w14:textId="77777777" w:rsidR="001778C0" w:rsidRDefault="000276C6" w:rsidP="001778C0">
      <w:pPr>
        <w:pStyle w:val="Poetry"/>
      </w:pPr>
      <w:r w:rsidRPr="001778C0">
        <w:t xml:space="preserve">Their youthful age had made, thou modern Thebes, </w:t>
      </w:r>
    </w:p>
    <w:p w14:paraId="159846EE" w14:textId="54BBFD6A" w:rsidR="000276C6" w:rsidRPr="001778C0" w:rsidRDefault="000276C6" w:rsidP="001778C0">
      <w:pPr>
        <w:pStyle w:val="Poetry"/>
      </w:pPr>
      <w:r w:rsidRPr="001778C0">
        <w:t>Brigata and Uguccione innocent,</w:t>
      </w:r>
    </w:p>
    <w:p w14:paraId="3CDBDB24" w14:textId="71A883C9" w:rsidR="000276C6" w:rsidRDefault="000276C6" w:rsidP="001778C0">
      <w:pPr>
        <w:pStyle w:val="Poetry"/>
        <w:rPr>
          <w:sz w:val="16"/>
        </w:rPr>
      </w:pPr>
      <w:r w:rsidRPr="001778C0">
        <w:t>and the other two my canto names above.</w:t>
      </w:r>
    </w:p>
    <w:p w14:paraId="5972CD2B" w14:textId="77777777" w:rsidR="000276C6" w:rsidRDefault="000276C6" w:rsidP="000276C6">
      <w:pPr>
        <w:pStyle w:val="BodyText"/>
      </w:pPr>
    </w:p>
    <w:p w14:paraId="4162B16B" w14:textId="77777777" w:rsidR="001778C0" w:rsidRDefault="000276C6" w:rsidP="001778C0">
      <w:pPr>
        <w:pStyle w:val="Poetry"/>
      </w:pPr>
      <w:r w:rsidRPr="001778C0">
        <w:t xml:space="preserve">Further along we went, to where the ice </w:t>
      </w:r>
    </w:p>
    <w:p w14:paraId="2435C357" w14:textId="68D4A8F5" w:rsidR="000276C6" w:rsidRPr="001778C0" w:rsidRDefault="000276C6" w:rsidP="001778C0">
      <w:pPr>
        <w:pStyle w:val="Poetry"/>
      </w:pPr>
      <w:r w:rsidRPr="001778C0">
        <w:t>roughly enswathes another class of people,</w:t>
      </w:r>
    </w:p>
    <w:p w14:paraId="0275B29C" w14:textId="77777777" w:rsidR="001778C0" w:rsidRDefault="000276C6" w:rsidP="001778C0">
      <w:pPr>
        <w:pStyle w:val="Poetry"/>
      </w:pPr>
      <w:r w:rsidRPr="001778C0">
        <w:lastRenderedPageBreak/>
        <w:t xml:space="preserve">not downward turned, but wholly on their backs. </w:t>
      </w:r>
    </w:p>
    <w:p w14:paraId="3D93967B" w14:textId="023D3DBA" w:rsidR="000276C6" w:rsidRPr="001778C0" w:rsidRDefault="000276C6" w:rsidP="001778C0">
      <w:pPr>
        <w:pStyle w:val="Poetry"/>
      </w:pPr>
      <w:r w:rsidRPr="001778C0">
        <w:t>Weeping itself allows not weeping there,</w:t>
      </w:r>
    </w:p>
    <w:p w14:paraId="6200B729" w14:textId="4F2A18BA" w:rsidR="000276C6" w:rsidRPr="001778C0" w:rsidRDefault="000276C6" w:rsidP="001778C0">
      <w:pPr>
        <w:pStyle w:val="Poetry"/>
      </w:pPr>
      <w:r w:rsidRPr="001778C0">
        <w:t>and tears, which find a barrier in their eyes,</w:t>
      </w:r>
    </w:p>
    <w:p w14:paraId="2878D6F0" w14:textId="77777777" w:rsidR="001778C0" w:rsidRDefault="000276C6" w:rsidP="001778C0">
      <w:pPr>
        <w:pStyle w:val="Poetry"/>
      </w:pPr>
      <w:r w:rsidRPr="001778C0">
        <w:t xml:space="preserve">turn back, to cause their suffering to increase; </w:t>
      </w:r>
    </w:p>
    <w:p w14:paraId="507F8EDD" w14:textId="1D0373A9" w:rsidR="000276C6" w:rsidRPr="001778C0" w:rsidRDefault="000276C6" w:rsidP="001778C0">
      <w:pPr>
        <w:pStyle w:val="Poetry"/>
      </w:pPr>
      <w:r w:rsidRPr="001778C0">
        <w:t>because the first ones form a solid block,</w:t>
      </w:r>
    </w:p>
    <w:p w14:paraId="48988E80" w14:textId="77777777" w:rsidR="000276C6" w:rsidRPr="001778C0" w:rsidRDefault="000276C6" w:rsidP="001778C0">
      <w:pPr>
        <w:pStyle w:val="Poetry"/>
      </w:pPr>
      <w:r w:rsidRPr="001778C0">
        <w:t>and thus like crystal visors wholly fill</w:t>
      </w:r>
    </w:p>
    <w:p w14:paraId="1F9F92A7" w14:textId="77777777" w:rsidR="000276C6" w:rsidRPr="001778C0" w:rsidRDefault="000276C6" w:rsidP="001778C0">
      <w:pPr>
        <w:pStyle w:val="Poetry"/>
      </w:pPr>
      <w:r w:rsidRPr="001778C0">
        <w:t>the hollow cup beneath the brow. And though,</w:t>
      </w:r>
    </w:p>
    <w:p w14:paraId="47C9D574" w14:textId="7B2EE667" w:rsidR="000276C6" w:rsidRPr="001778C0" w:rsidRDefault="000276C6" w:rsidP="001778C0">
      <w:pPr>
        <w:pStyle w:val="Poetry"/>
      </w:pPr>
      <w:r w:rsidRPr="001778C0">
        <w:t>as in a callous spot,</w:t>
      </w:r>
    </w:p>
    <w:p w14:paraId="250E933E" w14:textId="77777777" w:rsidR="000276C6" w:rsidRPr="001778C0" w:rsidRDefault="000276C6" w:rsidP="001778C0">
      <w:pPr>
        <w:pStyle w:val="Poetry"/>
      </w:pPr>
      <w:r w:rsidRPr="001778C0">
        <w:t>because of cold</w:t>
      </w:r>
    </w:p>
    <w:p w14:paraId="3B336BAB" w14:textId="77777777" w:rsidR="000276C6" w:rsidRPr="001778C0" w:rsidRDefault="000276C6" w:rsidP="001778C0">
      <w:pPr>
        <w:pStyle w:val="Poetry"/>
      </w:pPr>
      <w:r w:rsidRPr="001778C0">
        <w:t>all feeling had departed from my face,</w:t>
      </w:r>
    </w:p>
    <w:p w14:paraId="1C8E25CA" w14:textId="77777777" w:rsidR="001778C0" w:rsidRDefault="000276C6" w:rsidP="001778C0">
      <w:pPr>
        <w:pStyle w:val="Poetry"/>
      </w:pPr>
      <w:r w:rsidRPr="001778C0">
        <w:t xml:space="preserve">it seemed to me that now I felt some wind; </w:t>
      </w:r>
    </w:p>
    <w:p w14:paraId="3EB6572A" w14:textId="5149F022" w:rsidR="000276C6" w:rsidRPr="001778C0" w:rsidRDefault="000276C6" w:rsidP="001778C0">
      <w:pPr>
        <w:pStyle w:val="Poetry"/>
      </w:pPr>
      <w:r w:rsidRPr="001778C0">
        <w:t>whence I to him: “My Teacher, who moves this?</w:t>
      </w:r>
    </w:p>
    <w:p w14:paraId="743AAA24" w14:textId="6F8823E0" w:rsidR="000276C6" w:rsidRDefault="000276C6" w:rsidP="001778C0">
      <w:pPr>
        <w:pStyle w:val="Poetry"/>
      </w:pPr>
      <w:r w:rsidRPr="001778C0">
        <w:t>Is not all moving air quenched here below?”</w:t>
      </w:r>
    </w:p>
    <w:p w14:paraId="54D53672" w14:textId="77777777" w:rsidR="001778C0" w:rsidRPr="001778C0" w:rsidRDefault="001778C0" w:rsidP="001778C0">
      <w:pPr>
        <w:pStyle w:val="Poetry"/>
      </w:pPr>
    </w:p>
    <w:p w14:paraId="33BE9369" w14:textId="77777777" w:rsidR="001778C0" w:rsidRDefault="000276C6" w:rsidP="001778C0">
      <w:pPr>
        <w:pStyle w:val="Poetry"/>
      </w:pPr>
      <w:r w:rsidRPr="001778C0">
        <w:t xml:space="preserve">And he: “Ere long shalt thou be where thine eyes, </w:t>
      </w:r>
    </w:p>
    <w:p w14:paraId="2E68D46F" w14:textId="77777777" w:rsidR="001778C0" w:rsidRDefault="000276C6" w:rsidP="001778C0">
      <w:pPr>
        <w:pStyle w:val="Poetry"/>
      </w:pPr>
      <w:r w:rsidRPr="001778C0">
        <w:t xml:space="preserve">seeing the cause which raineth down the blast, </w:t>
      </w:r>
    </w:p>
    <w:p w14:paraId="099E16A6" w14:textId="06AA6E09" w:rsidR="000276C6" w:rsidRDefault="000276C6" w:rsidP="001778C0">
      <w:pPr>
        <w:pStyle w:val="Poetry"/>
      </w:pPr>
      <w:r w:rsidRPr="001778C0">
        <w:t>will make an answer to thee as to this.”</w:t>
      </w:r>
    </w:p>
    <w:p w14:paraId="534BFC3A" w14:textId="77777777" w:rsidR="001778C0" w:rsidRPr="001778C0" w:rsidRDefault="001778C0" w:rsidP="001778C0">
      <w:pPr>
        <w:pStyle w:val="Poetry"/>
      </w:pPr>
    </w:p>
    <w:p w14:paraId="10D7A39E" w14:textId="77777777" w:rsidR="000276C6" w:rsidRPr="001778C0" w:rsidRDefault="000276C6" w:rsidP="001778C0">
      <w:pPr>
        <w:pStyle w:val="Poetry"/>
      </w:pPr>
      <w:r w:rsidRPr="001778C0">
        <w:t>One of the wretches of the icy crust</w:t>
      </w:r>
    </w:p>
    <w:p w14:paraId="3BAC988D" w14:textId="15343488" w:rsidR="000276C6" w:rsidRPr="001778C0" w:rsidRDefault="000276C6" w:rsidP="001778C0">
      <w:pPr>
        <w:pStyle w:val="Poetry"/>
      </w:pPr>
      <w:r w:rsidRPr="001778C0">
        <w:t>called out to us thereat: “O souls, so cruel,</w:t>
      </w:r>
    </w:p>
    <w:p w14:paraId="5DA82F75" w14:textId="77777777" w:rsidR="001778C0" w:rsidRDefault="000276C6" w:rsidP="001778C0">
      <w:pPr>
        <w:pStyle w:val="Poetry"/>
      </w:pPr>
      <w:r w:rsidRPr="001778C0">
        <w:t xml:space="preserve">that unto you the last place is assigned, </w:t>
      </w:r>
    </w:p>
    <w:p w14:paraId="40FE8E22" w14:textId="77777777" w:rsidR="001778C0" w:rsidRDefault="000276C6" w:rsidP="001778C0">
      <w:pPr>
        <w:pStyle w:val="Poetry"/>
      </w:pPr>
      <w:r w:rsidRPr="001778C0">
        <w:t xml:space="preserve">remove for me the hard veils on my face, </w:t>
      </w:r>
    </w:p>
    <w:p w14:paraId="056078A5" w14:textId="77777777" w:rsidR="001778C0" w:rsidRDefault="000276C6" w:rsidP="001778C0">
      <w:pPr>
        <w:pStyle w:val="Poetry"/>
      </w:pPr>
      <w:r w:rsidRPr="001778C0">
        <w:t xml:space="preserve">that I may somewhat vent the pain that fills </w:t>
      </w:r>
    </w:p>
    <w:p w14:paraId="67651CE1" w14:textId="6101135A" w:rsidR="000276C6" w:rsidRDefault="000276C6" w:rsidP="001778C0">
      <w:pPr>
        <w:pStyle w:val="Poetry"/>
      </w:pPr>
      <w:r w:rsidRPr="001778C0">
        <w:t>my heart, before the tears freeze up again.”</w:t>
      </w:r>
    </w:p>
    <w:p w14:paraId="01505EFD" w14:textId="77777777" w:rsidR="001778C0" w:rsidRPr="001778C0" w:rsidRDefault="001778C0" w:rsidP="001778C0">
      <w:pPr>
        <w:pStyle w:val="Poetry"/>
      </w:pPr>
    </w:p>
    <w:p w14:paraId="2D11E4C4" w14:textId="33172690" w:rsidR="000276C6" w:rsidRPr="001778C0" w:rsidRDefault="000276C6" w:rsidP="001778C0">
      <w:pPr>
        <w:pStyle w:val="Poetry"/>
      </w:pPr>
      <w:r w:rsidRPr="001778C0">
        <w:t>Whence I to him: “If thou wouldst have me help thee,</w:t>
      </w:r>
    </w:p>
    <w:p w14:paraId="21AD6FA2" w14:textId="77777777" w:rsidR="001778C0" w:rsidRDefault="000276C6" w:rsidP="001778C0">
      <w:pPr>
        <w:pStyle w:val="Poetry"/>
      </w:pPr>
      <w:r w:rsidRPr="001778C0">
        <w:t>say who thou art; and should I not relieve thee,</w:t>
      </w:r>
    </w:p>
    <w:p w14:paraId="228204CD" w14:textId="468BEA18" w:rsidR="000276C6" w:rsidRDefault="000276C6" w:rsidP="001778C0">
      <w:pPr>
        <w:pStyle w:val="Poetry"/>
      </w:pPr>
      <w:r w:rsidRPr="001778C0">
        <w:t>may I needs reach the bottom of the ice!”</w:t>
      </w:r>
    </w:p>
    <w:p w14:paraId="00A07D41" w14:textId="77777777" w:rsidR="001778C0" w:rsidRPr="001778C0" w:rsidRDefault="001778C0" w:rsidP="001778C0">
      <w:pPr>
        <w:pStyle w:val="Poetry"/>
      </w:pPr>
    </w:p>
    <w:p w14:paraId="70FEFEE4" w14:textId="77777777" w:rsidR="000276C6" w:rsidRPr="001778C0" w:rsidRDefault="000276C6" w:rsidP="001778C0">
      <w:pPr>
        <w:pStyle w:val="Poetry"/>
      </w:pPr>
      <w:r w:rsidRPr="001778C0">
        <w:t>Then he: “I Frate Alberigo am,</w:t>
      </w:r>
    </w:p>
    <w:p w14:paraId="0185698B" w14:textId="77777777" w:rsidR="000276C6" w:rsidRPr="001778C0" w:rsidRDefault="000276C6" w:rsidP="001778C0">
      <w:pPr>
        <w:pStyle w:val="Poetry"/>
      </w:pPr>
      <w:r w:rsidRPr="001778C0">
        <w:t>he of the evil garden’s fruit, who here</w:t>
      </w:r>
    </w:p>
    <w:p w14:paraId="762E9E95" w14:textId="3D41B0DE" w:rsidR="000276C6" w:rsidRDefault="000276C6" w:rsidP="001778C0">
      <w:pPr>
        <w:pStyle w:val="Poetry"/>
      </w:pPr>
      <w:r w:rsidRPr="001778C0">
        <w:t>for every fig I gave get back a date.”</w:t>
      </w:r>
    </w:p>
    <w:p w14:paraId="1C2B1323" w14:textId="77777777" w:rsidR="001778C0" w:rsidRPr="001778C0" w:rsidRDefault="001778C0" w:rsidP="001778C0">
      <w:pPr>
        <w:pStyle w:val="Poetry"/>
      </w:pPr>
    </w:p>
    <w:p w14:paraId="32A5DB3E" w14:textId="77777777" w:rsidR="001778C0" w:rsidRDefault="000276C6" w:rsidP="001778C0">
      <w:pPr>
        <w:pStyle w:val="Poetry"/>
      </w:pPr>
      <w:r w:rsidRPr="001778C0">
        <w:t xml:space="preserve">Then “Oh!” said I, “art thou already dead?” </w:t>
      </w:r>
    </w:p>
    <w:p w14:paraId="536396A0" w14:textId="77777777" w:rsidR="001778C0" w:rsidRDefault="000276C6" w:rsidP="001778C0">
      <w:pPr>
        <w:pStyle w:val="Poetry"/>
      </w:pPr>
      <w:r w:rsidRPr="001778C0">
        <w:t xml:space="preserve">And he to me replied: “I have no knowledge </w:t>
      </w:r>
    </w:p>
    <w:p w14:paraId="7586B6F5" w14:textId="1FD8989E" w:rsidR="000276C6" w:rsidRPr="001778C0" w:rsidRDefault="000276C6" w:rsidP="001778C0">
      <w:pPr>
        <w:pStyle w:val="Poetry"/>
      </w:pPr>
      <w:r w:rsidRPr="001778C0">
        <w:lastRenderedPageBreak/>
        <w:t>how in the world above my body fares.</w:t>
      </w:r>
    </w:p>
    <w:p w14:paraId="4C25D1E9" w14:textId="77777777" w:rsidR="000276C6" w:rsidRPr="001778C0" w:rsidRDefault="000276C6" w:rsidP="001778C0">
      <w:pPr>
        <w:pStyle w:val="Poetry"/>
      </w:pPr>
      <w:r w:rsidRPr="001778C0">
        <w:t>Such is the privilege of this Ptolomèa,</w:t>
      </w:r>
    </w:p>
    <w:p w14:paraId="61F2A9B0" w14:textId="0C4D0082" w:rsidR="000276C6" w:rsidRPr="001778C0" w:rsidRDefault="000276C6" w:rsidP="001778C0">
      <w:pPr>
        <w:pStyle w:val="Poetry"/>
      </w:pPr>
      <w:r w:rsidRPr="001778C0">
        <w:t>that frequently a soul falls into it,</w:t>
      </w:r>
    </w:p>
    <w:p w14:paraId="3564C12B" w14:textId="77777777" w:rsidR="000276C6" w:rsidRPr="001778C0" w:rsidRDefault="000276C6" w:rsidP="001778C0">
      <w:pPr>
        <w:pStyle w:val="Poetry"/>
      </w:pPr>
      <w:r w:rsidRPr="001778C0">
        <w:t>ere Atropos have caused it to move on.</w:t>
      </w:r>
    </w:p>
    <w:p w14:paraId="3CB4717D" w14:textId="77777777" w:rsidR="001778C0" w:rsidRDefault="000276C6" w:rsidP="001778C0">
      <w:pPr>
        <w:pStyle w:val="Poetry"/>
      </w:pPr>
      <w:r w:rsidRPr="001778C0">
        <w:t xml:space="preserve">But that thou scrape more gladly from my face </w:t>
      </w:r>
    </w:p>
    <w:p w14:paraId="53A806D4" w14:textId="77777777" w:rsidR="001778C0" w:rsidRDefault="000276C6" w:rsidP="001778C0">
      <w:pPr>
        <w:pStyle w:val="Poetry"/>
      </w:pPr>
      <w:r w:rsidRPr="001778C0">
        <w:t xml:space="preserve">these glassy tears, know, then, that just as soon </w:t>
      </w:r>
    </w:p>
    <w:p w14:paraId="75536E9A" w14:textId="71729416" w:rsidR="000276C6" w:rsidRPr="001778C0" w:rsidRDefault="000276C6" w:rsidP="001778C0">
      <w:pPr>
        <w:pStyle w:val="Poetry"/>
      </w:pPr>
      <w:r w:rsidRPr="001778C0">
        <w:t>as any soul betrays, as I betrayed,</w:t>
      </w:r>
    </w:p>
    <w:p w14:paraId="1CC6FDF0" w14:textId="2462DC8B" w:rsidR="000276C6" w:rsidRPr="001778C0" w:rsidRDefault="000276C6" w:rsidP="001778C0">
      <w:pPr>
        <w:pStyle w:val="Poetry"/>
      </w:pPr>
      <w:r w:rsidRPr="001778C0">
        <w:t>its body is taken from it by a demon,</w:t>
      </w:r>
    </w:p>
    <w:p w14:paraId="24A2900B" w14:textId="77777777" w:rsidR="001778C0" w:rsidRDefault="000276C6" w:rsidP="001778C0">
      <w:pPr>
        <w:pStyle w:val="Poetry"/>
      </w:pPr>
      <w:r w:rsidRPr="001778C0">
        <w:t xml:space="preserve">who then takes charge of it, until its time </w:t>
      </w:r>
    </w:p>
    <w:p w14:paraId="19089A8F" w14:textId="7FB38281" w:rsidR="000276C6" w:rsidRPr="001778C0" w:rsidRDefault="000276C6" w:rsidP="001778C0">
      <w:pPr>
        <w:pStyle w:val="Poetry"/>
      </w:pPr>
      <w:r w:rsidRPr="001778C0">
        <w:t>be all revolved. Into a well like this</w:t>
      </w:r>
    </w:p>
    <w:p w14:paraId="4958CECD" w14:textId="77777777" w:rsidR="001778C0" w:rsidRDefault="000276C6" w:rsidP="001778C0">
      <w:pPr>
        <w:pStyle w:val="Poetry"/>
      </w:pPr>
      <w:r w:rsidRPr="001778C0">
        <w:t xml:space="preserve">it rushes headlong down; and so, perhaps, </w:t>
      </w:r>
    </w:p>
    <w:p w14:paraId="7A1E2687" w14:textId="0B7CAF2B" w:rsidR="000276C6" w:rsidRPr="001778C0" w:rsidRDefault="000276C6" w:rsidP="001778C0">
      <w:pPr>
        <w:pStyle w:val="Poetry"/>
      </w:pPr>
      <w:r w:rsidRPr="001778C0">
        <w:t>the body of the shade that winters here</w:t>
      </w:r>
    </w:p>
    <w:p w14:paraId="71B90D4A" w14:textId="73D392E9" w:rsidR="000276C6" w:rsidRPr="001778C0" w:rsidRDefault="000276C6" w:rsidP="001778C0">
      <w:pPr>
        <w:pStyle w:val="Poetry"/>
      </w:pPr>
      <w:r w:rsidRPr="001778C0">
        <w:t>behind me, is still visible above.</w:t>
      </w:r>
    </w:p>
    <w:p w14:paraId="299DC190" w14:textId="77777777" w:rsidR="001778C0" w:rsidRDefault="000276C6" w:rsidP="001778C0">
      <w:pPr>
        <w:pStyle w:val="Poetry"/>
      </w:pPr>
      <w:r w:rsidRPr="001778C0">
        <w:t xml:space="preserve">This thou shouldst know, if just come down, for he </w:t>
      </w:r>
    </w:p>
    <w:p w14:paraId="633FC0A6" w14:textId="16B7F0CE" w:rsidR="000276C6" w:rsidRPr="001778C0" w:rsidRDefault="000276C6" w:rsidP="001778C0">
      <w:pPr>
        <w:pStyle w:val="Poetry"/>
      </w:pPr>
      <w:r w:rsidRPr="001778C0">
        <w:t>Ser Branca d’ Oria is, and many years</w:t>
      </w:r>
    </w:p>
    <w:p w14:paraId="1FCE8862" w14:textId="24178A08" w:rsidR="000276C6" w:rsidRDefault="000276C6" w:rsidP="001778C0">
      <w:pPr>
        <w:pStyle w:val="Poetry"/>
      </w:pPr>
      <w:r w:rsidRPr="001778C0">
        <w:t>have now gone by, since he was thus shut up.”</w:t>
      </w:r>
    </w:p>
    <w:p w14:paraId="36170AC8" w14:textId="77777777" w:rsidR="001778C0" w:rsidRPr="001778C0" w:rsidRDefault="001778C0" w:rsidP="001778C0">
      <w:pPr>
        <w:pStyle w:val="Poetry"/>
      </w:pPr>
    </w:p>
    <w:p w14:paraId="5152D68A" w14:textId="77777777" w:rsidR="000276C6" w:rsidRPr="001778C0" w:rsidRDefault="000276C6" w:rsidP="001778C0">
      <w:pPr>
        <w:pStyle w:val="Poetry"/>
      </w:pPr>
      <w:r w:rsidRPr="001778C0">
        <w:t>“I think” said I, “that thou deceivest me,</w:t>
      </w:r>
    </w:p>
    <w:p w14:paraId="71FD5C26" w14:textId="4EDC8083" w:rsidR="000276C6" w:rsidRPr="001778C0" w:rsidRDefault="000276C6" w:rsidP="001778C0">
      <w:pPr>
        <w:pStyle w:val="Poetry"/>
      </w:pPr>
      <w:r w:rsidRPr="001778C0">
        <w:t>for Branca d’ Oria is not dead as yet,</w:t>
      </w:r>
    </w:p>
    <w:p w14:paraId="1FC50CDA" w14:textId="77777777" w:rsidR="000276C6" w:rsidRPr="001778C0" w:rsidRDefault="000276C6" w:rsidP="001778C0">
      <w:pPr>
        <w:pStyle w:val="Poetry"/>
      </w:pPr>
      <w:r w:rsidRPr="001778C0">
        <w:t>but eats, and drinks, and sleeps, and dons his clothes.”</w:t>
      </w:r>
    </w:p>
    <w:p w14:paraId="316776FD" w14:textId="77777777" w:rsidR="000276C6" w:rsidRDefault="000276C6" w:rsidP="000276C6">
      <w:pPr>
        <w:pStyle w:val="BodyText"/>
        <w:spacing w:before="5"/>
        <w:rPr>
          <w:sz w:val="28"/>
        </w:rPr>
      </w:pPr>
    </w:p>
    <w:p w14:paraId="694C953C" w14:textId="77777777" w:rsidR="000276C6" w:rsidRPr="001778C0" w:rsidRDefault="000276C6" w:rsidP="001778C0">
      <w:pPr>
        <w:pStyle w:val="Poetry"/>
      </w:pPr>
      <w:r w:rsidRPr="001778C0">
        <w:t>“Above us, in the Malebranche’s ditch,”</w:t>
      </w:r>
    </w:p>
    <w:p w14:paraId="00647EC3" w14:textId="77777777" w:rsidR="001778C0" w:rsidRDefault="000276C6" w:rsidP="001778C0">
      <w:pPr>
        <w:pStyle w:val="Poetry"/>
      </w:pPr>
      <w:r w:rsidRPr="001778C0">
        <w:t xml:space="preserve">he said, “there, where the sticky pitch is boiling, </w:t>
      </w:r>
    </w:p>
    <w:p w14:paraId="3A060A05" w14:textId="7C3B0CBC" w:rsidR="000276C6" w:rsidRPr="001778C0" w:rsidRDefault="000276C6" w:rsidP="001778C0">
      <w:pPr>
        <w:pStyle w:val="Poetry"/>
      </w:pPr>
      <w:r w:rsidRPr="001778C0">
        <w:t>not yet had Michel Zanche’s soul arrived,</w:t>
      </w:r>
    </w:p>
    <w:p w14:paraId="14BB38E3" w14:textId="2D85C62B" w:rsidR="000276C6" w:rsidRPr="001778C0" w:rsidRDefault="000276C6" w:rsidP="001778C0">
      <w:pPr>
        <w:pStyle w:val="Poetry"/>
      </w:pPr>
      <w:r w:rsidRPr="001778C0">
        <w:t>when in his stead this fellow left behind</w:t>
      </w:r>
    </w:p>
    <w:p w14:paraId="6D82127C" w14:textId="77777777" w:rsidR="000276C6" w:rsidRPr="001778C0" w:rsidRDefault="000276C6" w:rsidP="001778C0">
      <w:pPr>
        <w:pStyle w:val="Poetry"/>
      </w:pPr>
      <w:r w:rsidRPr="001778C0">
        <w:t>a devil in his body, as did also</w:t>
      </w:r>
    </w:p>
    <w:p w14:paraId="0700D1FF" w14:textId="77777777" w:rsidR="001778C0" w:rsidRDefault="000276C6" w:rsidP="001778C0">
      <w:pPr>
        <w:pStyle w:val="Poetry"/>
      </w:pPr>
      <w:r w:rsidRPr="001778C0">
        <w:t xml:space="preserve">one of his kinsmen, who with him performed </w:t>
      </w:r>
    </w:p>
    <w:p w14:paraId="120FABF4" w14:textId="77777777" w:rsidR="001778C0" w:rsidRDefault="000276C6" w:rsidP="001778C0">
      <w:pPr>
        <w:pStyle w:val="Poetry"/>
      </w:pPr>
      <w:r w:rsidRPr="001778C0">
        <w:t xml:space="preserve">the treachery. But stretch thy hand here now, </w:t>
      </w:r>
    </w:p>
    <w:p w14:paraId="320C1DD4" w14:textId="4584C894" w:rsidR="000276C6" w:rsidRPr="001778C0" w:rsidRDefault="000276C6" w:rsidP="001778C0">
      <w:pPr>
        <w:pStyle w:val="Poetry"/>
      </w:pPr>
      <w:r w:rsidRPr="001778C0">
        <w:t>and ope mine eyes!” And yet I oped them not,</w:t>
      </w:r>
    </w:p>
    <w:p w14:paraId="15E10E62" w14:textId="53B8D1D2" w:rsidR="000276C6" w:rsidRDefault="000276C6" w:rsidP="001778C0">
      <w:pPr>
        <w:pStyle w:val="Poetry"/>
      </w:pPr>
      <w:r w:rsidRPr="001778C0">
        <w:t>for rudeness shown to him was courtesy.</w:t>
      </w:r>
      <w:r w:rsidRPr="001778C0">
        <w:tab/>
      </w:r>
    </w:p>
    <w:p w14:paraId="745651DB" w14:textId="77777777" w:rsidR="001778C0" w:rsidRPr="001778C0" w:rsidRDefault="001778C0" w:rsidP="001778C0">
      <w:pPr>
        <w:pStyle w:val="Poetry"/>
      </w:pPr>
    </w:p>
    <w:p w14:paraId="4989E373" w14:textId="77777777" w:rsidR="001778C0" w:rsidRDefault="000276C6" w:rsidP="001778C0">
      <w:pPr>
        <w:pStyle w:val="Poetry"/>
      </w:pPr>
      <w:r w:rsidRPr="001778C0">
        <w:t xml:space="preserve">Ah, Genoese! ye men estranged from all </w:t>
      </w:r>
    </w:p>
    <w:p w14:paraId="75F17A33" w14:textId="2E8F4654" w:rsidR="000276C6" w:rsidRPr="001778C0" w:rsidRDefault="000276C6" w:rsidP="001778C0">
      <w:pPr>
        <w:pStyle w:val="Poetry"/>
      </w:pPr>
      <w:r w:rsidRPr="001778C0">
        <w:t>morality, and full of every vice,</w:t>
      </w:r>
    </w:p>
    <w:p w14:paraId="53D671E3" w14:textId="77777777" w:rsidR="001778C0" w:rsidRDefault="000276C6" w:rsidP="001778C0">
      <w:pPr>
        <w:pStyle w:val="Poetry"/>
      </w:pPr>
      <w:r w:rsidRPr="001778C0">
        <w:t xml:space="preserve">why from the earth are ye not wholly driven? </w:t>
      </w:r>
    </w:p>
    <w:p w14:paraId="4BE9E3FF" w14:textId="49E791F0" w:rsidR="000276C6" w:rsidRPr="001778C0" w:rsidRDefault="000276C6" w:rsidP="001778C0">
      <w:pPr>
        <w:pStyle w:val="Poetry"/>
      </w:pPr>
      <w:r w:rsidRPr="001778C0">
        <w:lastRenderedPageBreak/>
        <w:t>for with the meanest spirit of Romagna,</w:t>
      </w:r>
    </w:p>
    <w:p w14:paraId="66DC9603" w14:textId="19BDB9A3" w:rsidR="000276C6" w:rsidRPr="001778C0" w:rsidRDefault="000276C6" w:rsidP="001778C0">
      <w:pPr>
        <w:pStyle w:val="Poetry"/>
      </w:pPr>
      <w:r w:rsidRPr="001778C0">
        <w:t>I found one such of you, that, for his deeds,</w:t>
      </w:r>
    </w:p>
    <w:p w14:paraId="4CAC6DE8" w14:textId="77777777" w:rsidR="001778C0" w:rsidRDefault="000276C6" w:rsidP="001778C0">
      <w:pPr>
        <w:pStyle w:val="Poetry"/>
      </w:pPr>
      <w:r w:rsidRPr="001778C0">
        <w:t xml:space="preserve">in soul he bathes already in Cocytus, </w:t>
      </w:r>
    </w:p>
    <w:p w14:paraId="3773CBE7" w14:textId="0E013F71" w:rsidR="000276C6" w:rsidRDefault="000276C6" w:rsidP="001778C0">
      <w:pPr>
        <w:pStyle w:val="Poetry"/>
      </w:pPr>
      <w:r w:rsidRPr="001778C0">
        <w:t>and seems in body still alive above.</w:t>
      </w:r>
    </w:p>
    <w:p w14:paraId="60EB8394" w14:textId="77777777" w:rsidR="001778C0" w:rsidRPr="001778C0" w:rsidRDefault="001778C0" w:rsidP="001778C0">
      <w:pPr>
        <w:pStyle w:val="Poetry"/>
      </w:pPr>
    </w:p>
    <w:p w14:paraId="70623C73" w14:textId="77777777" w:rsidR="000276C6" w:rsidRPr="001778C0" w:rsidRDefault="000276C6" w:rsidP="001778C0">
      <w:pPr>
        <w:pStyle w:val="Heading3"/>
      </w:pPr>
      <w:r w:rsidRPr="001778C0">
        <w:t>Inferno XXXIV</w:t>
      </w:r>
    </w:p>
    <w:p w14:paraId="03B5F853" w14:textId="77777777" w:rsidR="000276C6" w:rsidRPr="001778C0" w:rsidRDefault="000276C6" w:rsidP="001778C0">
      <w:pPr>
        <w:pStyle w:val="Heading4"/>
      </w:pPr>
      <w:r w:rsidRPr="001778C0">
        <w:t>The Ninth Circle. Treachery. Cocytus Traitors to their Benefactors. Lucifer</w:t>
      </w:r>
    </w:p>
    <w:p w14:paraId="77043508" w14:textId="77777777" w:rsidR="000276C6" w:rsidRPr="001778C0" w:rsidRDefault="000276C6" w:rsidP="001778C0">
      <w:pPr>
        <w:pStyle w:val="Poetry"/>
      </w:pPr>
      <w:r w:rsidRPr="001778C0">
        <w:t>“The banners of the King of Hell advance</w:t>
      </w:r>
    </w:p>
    <w:p w14:paraId="5FE74DB6" w14:textId="77777777" w:rsidR="001778C0" w:rsidRDefault="000276C6" w:rsidP="001778C0">
      <w:pPr>
        <w:pStyle w:val="Poetry"/>
      </w:pPr>
      <w:r w:rsidRPr="001778C0">
        <w:t xml:space="preserve">toward us; now, therefore, look ahead of thee,” </w:t>
      </w:r>
    </w:p>
    <w:p w14:paraId="77736C8A" w14:textId="479D29F7" w:rsidR="000276C6" w:rsidRDefault="000276C6" w:rsidP="001778C0">
      <w:pPr>
        <w:pStyle w:val="Poetry"/>
      </w:pPr>
      <w:r w:rsidRPr="001778C0">
        <w:t>my Teacher said, “and see if thou perceive him.”</w:t>
      </w:r>
    </w:p>
    <w:p w14:paraId="735FC351" w14:textId="77777777" w:rsidR="001778C0" w:rsidRPr="001778C0" w:rsidRDefault="001778C0" w:rsidP="001778C0">
      <w:pPr>
        <w:pStyle w:val="Poetry"/>
      </w:pPr>
    </w:p>
    <w:p w14:paraId="2217D50F" w14:textId="77777777" w:rsidR="000276C6" w:rsidRPr="001778C0" w:rsidRDefault="000276C6" w:rsidP="001778C0">
      <w:pPr>
        <w:pStyle w:val="Poetry"/>
      </w:pPr>
      <w:r w:rsidRPr="001778C0">
        <w:t>As, when a heavy fog is breathed abroad,</w:t>
      </w:r>
    </w:p>
    <w:p w14:paraId="07555BB9" w14:textId="72583E69" w:rsidR="000276C6" w:rsidRPr="001778C0" w:rsidRDefault="000276C6" w:rsidP="001778C0">
      <w:pPr>
        <w:pStyle w:val="Poetry"/>
      </w:pPr>
      <w:r w:rsidRPr="001778C0">
        <w:t>or when at night our hemisphere grows dark,</w:t>
      </w:r>
    </w:p>
    <w:p w14:paraId="66534FBB" w14:textId="77777777" w:rsidR="001778C0" w:rsidRDefault="000276C6" w:rsidP="001778C0">
      <w:pPr>
        <w:pStyle w:val="Poetry"/>
      </w:pPr>
      <w:r w:rsidRPr="001778C0">
        <w:t xml:space="preserve">a windmill looks when seen from far away; </w:t>
      </w:r>
    </w:p>
    <w:p w14:paraId="5779FDD4" w14:textId="77777777" w:rsidR="001778C0" w:rsidRDefault="000276C6" w:rsidP="001778C0">
      <w:pPr>
        <w:pStyle w:val="Poetry"/>
      </w:pPr>
      <w:r w:rsidRPr="001778C0">
        <w:t xml:space="preserve">even such a structure seemed I now to see; </w:t>
      </w:r>
    </w:p>
    <w:p w14:paraId="1D13FAF7" w14:textId="77777777" w:rsidR="001778C0" w:rsidRDefault="000276C6" w:rsidP="001778C0">
      <w:pPr>
        <w:pStyle w:val="Poetry"/>
      </w:pPr>
      <w:r w:rsidRPr="001778C0">
        <w:t xml:space="preserve">then, for the wind, I shrank behind my Leader, </w:t>
      </w:r>
    </w:p>
    <w:p w14:paraId="70AC6F51" w14:textId="7E0B9304" w:rsidR="000276C6" w:rsidRPr="001778C0" w:rsidRDefault="000276C6" w:rsidP="001778C0">
      <w:pPr>
        <w:pStyle w:val="Poetry"/>
      </w:pPr>
      <w:r w:rsidRPr="001778C0">
        <w:t>for other shelter was there none. I now—</w:t>
      </w:r>
    </w:p>
    <w:p w14:paraId="22376F96" w14:textId="662B195C" w:rsidR="000276C6" w:rsidRPr="001778C0" w:rsidRDefault="000276C6" w:rsidP="001778C0">
      <w:pPr>
        <w:pStyle w:val="Poetry"/>
      </w:pPr>
      <w:r w:rsidRPr="001778C0">
        <w:t>and ’t is with fear I put it into verse,—</w:t>
      </w:r>
    </w:p>
    <w:p w14:paraId="1BD3CAE3" w14:textId="77777777" w:rsidR="001778C0" w:rsidRDefault="000276C6" w:rsidP="001778C0">
      <w:pPr>
        <w:pStyle w:val="Poetry"/>
      </w:pPr>
      <w:r w:rsidRPr="001778C0">
        <w:t xml:space="preserve">was where the shades were wholly covered up, </w:t>
      </w:r>
    </w:p>
    <w:p w14:paraId="43C09C64" w14:textId="1E78D017" w:rsidR="000276C6" w:rsidRPr="001778C0" w:rsidRDefault="000276C6" w:rsidP="001778C0">
      <w:pPr>
        <w:pStyle w:val="Poetry"/>
      </w:pPr>
      <w:r w:rsidRPr="001778C0">
        <w:t>and visible as is a straw in glass;</w:t>
      </w:r>
    </w:p>
    <w:p w14:paraId="5A81CD63" w14:textId="77777777" w:rsidR="001778C0" w:rsidRDefault="000276C6" w:rsidP="001778C0">
      <w:pPr>
        <w:pStyle w:val="Poetry"/>
      </w:pPr>
      <w:r w:rsidRPr="001778C0">
        <w:t xml:space="preserve">some lying are; and some are standing up, </w:t>
      </w:r>
    </w:p>
    <w:p w14:paraId="4F3C8C6F" w14:textId="271B39B6" w:rsidR="000276C6" w:rsidRPr="001778C0" w:rsidRDefault="000276C6" w:rsidP="001778C0">
      <w:pPr>
        <w:pStyle w:val="Poetry"/>
      </w:pPr>
      <w:r w:rsidRPr="001778C0">
        <w:t>one on his head, the other on his soles;</w:t>
      </w:r>
    </w:p>
    <w:p w14:paraId="60E44B93" w14:textId="34ACC573" w:rsidR="000276C6" w:rsidRDefault="000276C6" w:rsidP="001778C0">
      <w:pPr>
        <w:pStyle w:val="Poetry"/>
      </w:pPr>
      <w:r w:rsidRPr="001778C0">
        <w:t>one, like a bow, bends toward his feet his face.</w:t>
      </w:r>
    </w:p>
    <w:p w14:paraId="631FA245" w14:textId="77777777" w:rsidR="001778C0" w:rsidRPr="001778C0" w:rsidRDefault="001778C0" w:rsidP="001778C0">
      <w:pPr>
        <w:pStyle w:val="Poetry"/>
      </w:pPr>
    </w:p>
    <w:p w14:paraId="719F0744" w14:textId="77777777" w:rsidR="001778C0" w:rsidRDefault="000276C6" w:rsidP="001778C0">
      <w:pPr>
        <w:pStyle w:val="Poetry"/>
      </w:pPr>
      <w:r w:rsidRPr="001778C0">
        <w:t xml:space="preserve">When we had gone so far ahead, that now </w:t>
      </w:r>
    </w:p>
    <w:p w14:paraId="31342AA8" w14:textId="4FA11492" w:rsidR="000276C6" w:rsidRPr="001778C0" w:rsidRDefault="000276C6" w:rsidP="001778C0">
      <w:pPr>
        <w:pStyle w:val="Poetry"/>
      </w:pPr>
      <w:r w:rsidRPr="001778C0">
        <w:t>it pleased my Teacher to reveal to me</w:t>
      </w:r>
    </w:p>
    <w:p w14:paraId="3B841C70" w14:textId="77777777" w:rsidR="001778C0" w:rsidRDefault="000276C6" w:rsidP="001778C0">
      <w:pPr>
        <w:pStyle w:val="Poetry"/>
      </w:pPr>
      <w:r w:rsidRPr="001778C0">
        <w:t xml:space="preserve">the Creature who once seemed so beautiful, </w:t>
      </w:r>
    </w:p>
    <w:p w14:paraId="39554A38" w14:textId="7CE6C0EC" w:rsidR="000276C6" w:rsidRPr="001778C0" w:rsidRDefault="000276C6" w:rsidP="001778C0">
      <w:pPr>
        <w:pStyle w:val="Poetry"/>
      </w:pPr>
      <w:r w:rsidRPr="001778C0">
        <w:t>he stepped from where he was in front of me,</w:t>
      </w:r>
    </w:p>
    <w:p w14:paraId="180D225C" w14:textId="5045771F" w:rsidR="000276C6" w:rsidRPr="001778C0" w:rsidRDefault="000276C6" w:rsidP="001778C0">
      <w:pPr>
        <w:pStyle w:val="Poetry"/>
      </w:pPr>
      <w:r w:rsidRPr="001778C0">
        <w:t>stopped me, and said: “Lo Dis, and lo the place,</w:t>
      </w:r>
    </w:p>
    <w:p w14:paraId="4AEBD8FF" w14:textId="13F7CC77" w:rsidR="000276C6" w:rsidRDefault="000276C6" w:rsidP="001778C0">
      <w:pPr>
        <w:pStyle w:val="Poetry"/>
      </w:pPr>
      <w:r w:rsidRPr="001778C0">
        <w:t>where thou must arm thyself with fortitude!”</w:t>
      </w:r>
    </w:p>
    <w:p w14:paraId="246BA070" w14:textId="77777777" w:rsidR="001778C0" w:rsidRPr="001778C0" w:rsidRDefault="001778C0" w:rsidP="001778C0">
      <w:pPr>
        <w:pStyle w:val="Poetry"/>
      </w:pPr>
    </w:p>
    <w:p w14:paraId="454FEC38" w14:textId="77777777" w:rsidR="001778C0" w:rsidRDefault="000276C6" w:rsidP="001778C0">
      <w:pPr>
        <w:pStyle w:val="Poetry"/>
      </w:pPr>
      <w:r w:rsidRPr="001778C0">
        <w:t>How frozen and how weak I then became,</w:t>
      </w:r>
    </w:p>
    <w:p w14:paraId="1ACAA570" w14:textId="77777777" w:rsidR="001778C0" w:rsidRDefault="000276C6" w:rsidP="001778C0">
      <w:pPr>
        <w:pStyle w:val="Poetry"/>
      </w:pPr>
      <w:r w:rsidRPr="001778C0">
        <w:t xml:space="preserve"> ask thou not, Reader, for I write it not, </w:t>
      </w:r>
    </w:p>
    <w:p w14:paraId="54F0839B" w14:textId="2625FF94" w:rsidR="000276C6" w:rsidRPr="001778C0" w:rsidRDefault="000276C6" w:rsidP="001778C0">
      <w:pPr>
        <w:pStyle w:val="Poetry"/>
      </w:pPr>
      <w:r w:rsidRPr="001778C0">
        <w:t>because all speech would be of small avail.</w:t>
      </w:r>
    </w:p>
    <w:p w14:paraId="29F5AA66" w14:textId="2F9B0AA3" w:rsidR="000276C6" w:rsidRPr="001778C0" w:rsidRDefault="000276C6" w:rsidP="001778C0">
      <w:pPr>
        <w:pStyle w:val="Poetry"/>
      </w:pPr>
      <w:r w:rsidRPr="001778C0">
        <w:lastRenderedPageBreak/>
        <w:t>I did not die, nor yet remained alive;</w:t>
      </w:r>
    </w:p>
    <w:p w14:paraId="4D0FB1F5" w14:textId="77777777" w:rsidR="001778C0" w:rsidRDefault="000276C6" w:rsidP="001778C0">
      <w:pPr>
        <w:pStyle w:val="Poetry"/>
      </w:pPr>
      <w:r w:rsidRPr="001778C0">
        <w:t xml:space="preserve">think for thyself now, hast thou any wit, </w:t>
      </w:r>
    </w:p>
    <w:p w14:paraId="5096E3C5" w14:textId="6E2AD6B9" w:rsidR="000276C6" w:rsidRDefault="000276C6" w:rsidP="001778C0">
      <w:pPr>
        <w:pStyle w:val="Poetry"/>
      </w:pPr>
      <w:r w:rsidRPr="001778C0">
        <w:t>what I became, of both of these deprived.</w:t>
      </w:r>
    </w:p>
    <w:p w14:paraId="7C7C656C" w14:textId="77777777" w:rsidR="001778C0" w:rsidRPr="001778C0" w:rsidRDefault="001778C0" w:rsidP="001778C0">
      <w:pPr>
        <w:pStyle w:val="Poetry"/>
      </w:pPr>
    </w:p>
    <w:p w14:paraId="3A0D6D81" w14:textId="77777777" w:rsidR="001778C0" w:rsidRDefault="000276C6" w:rsidP="001778C0">
      <w:pPr>
        <w:pStyle w:val="Poetry"/>
      </w:pPr>
      <w:r w:rsidRPr="001778C0">
        <w:t xml:space="preserve">The Emperor of the Realm of Woe stood forth </w:t>
      </w:r>
    </w:p>
    <w:p w14:paraId="47ACD8CE" w14:textId="4B4BE7EE" w:rsidR="000276C6" w:rsidRPr="001778C0" w:rsidRDefault="000276C6" w:rsidP="001778C0">
      <w:pPr>
        <w:pStyle w:val="Poetry"/>
      </w:pPr>
      <w:r w:rsidRPr="001778C0">
        <w:t>out of the ice from midway up his breast;</w:t>
      </w:r>
    </w:p>
    <w:p w14:paraId="4D062150" w14:textId="00B40B3E" w:rsidR="000276C6" w:rsidRPr="001778C0" w:rsidRDefault="000276C6" w:rsidP="001778C0">
      <w:pPr>
        <w:pStyle w:val="Poetry"/>
      </w:pPr>
      <w:r w:rsidRPr="001778C0">
        <w:t>and I compare more closely with a Giant,</w:t>
      </w:r>
    </w:p>
    <w:p w14:paraId="7F38E907" w14:textId="77777777" w:rsidR="000276C6" w:rsidRPr="001778C0" w:rsidRDefault="000276C6" w:rsidP="001778C0">
      <w:pPr>
        <w:pStyle w:val="Poetry"/>
      </w:pPr>
      <w:r w:rsidRPr="001778C0">
        <w:t>than merely with his arms the Giants do;</w:t>
      </w:r>
    </w:p>
    <w:p w14:paraId="63484589" w14:textId="77777777" w:rsidR="001778C0" w:rsidRDefault="000276C6" w:rsidP="001778C0">
      <w:pPr>
        <w:pStyle w:val="Poetry"/>
      </w:pPr>
      <w:r w:rsidRPr="001778C0">
        <w:t xml:space="preserve">consider now how great that whole must be, </w:t>
      </w:r>
    </w:p>
    <w:p w14:paraId="362417C1" w14:textId="77777777" w:rsidR="001778C0" w:rsidRDefault="000276C6" w:rsidP="001778C0">
      <w:pPr>
        <w:pStyle w:val="Poetry"/>
      </w:pPr>
      <w:r w:rsidRPr="001778C0">
        <w:t xml:space="preserve">that with such parts as these may be compared. </w:t>
      </w:r>
    </w:p>
    <w:p w14:paraId="40887D58" w14:textId="66A07E8F" w:rsidR="000276C6" w:rsidRPr="001778C0" w:rsidRDefault="000276C6" w:rsidP="001778C0">
      <w:pPr>
        <w:pStyle w:val="Poetry"/>
      </w:pPr>
      <w:r w:rsidRPr="001778C0">
        <w:t>If, once as beautiful as ugly now,</w:t>
      </w:r>
    </w:p>
    <w:p w14:paraId="4F3D797A" w14:textId="1BCAFB84" w:rsidR="000276C6" w:rsidRPr="001778C0" w:rsidRDefault="000276C6" w:rsidP="001778C0">
      <w:pPr>
        <w:pStyle w:val="Poetry"/>
      </w:pPr>
      <w:r w:rsidRPr="001778C0">
        <w:t>he still raised up his brows against his Maker,</w:t>
      </w:r>
    </w:p>
    <w:p w14:paraId="046A155D" w14:textId="551FBAC3" w:rsidR="000276C6" w:rsidRDefault="000276C6" w:rsidP="001778C0">
      <w:pPr>
        <w:pStyle w:val="Poetry"/>
      </w:pPr>
      <w:r w:rsidRPr="001778C0">
        <w:t>justly doth every woe proceed from him.</w:t>
      </w:r>
    </w:p>
    <w:p w14:paraId="3D4CB371" w14:textId="77777777" w:rsidR="001778C0" w:rsidRPr="001778C0" w:rsidRDefault="001778C0" w:rsidP="001778C0">
      <w:pPr>
        <w:pStyle w:val="Poetry"/>
      </w:pPr>
    </w:p>
    <w:p w14:paraId="2C97CBF4" w14:textId="77777777" w:rsidR="001778C0" w:rsidRDefault="000276C6" w:rsidP="001778C0">
      <w:pPr>
        <w:pStyle w:val="Poetry"/>
      </w:pPr>
      <w:r w:rsidRPr="001778C0">
        <w:t xml:space="preserve">Oh, what a marvel it appeared to me, </w:t>
      </w:r>
    </w:p>
    <w:p w14:paraId="58AE7E72" w14:textId="77777777" w:rsidR="001778C0" w:rsidRDefault="000276C6" w:rsidP="001778C0">
      <w:pPr>
        <w:pStyle w:val="Poetry"/>
      </w:pPr>
      <w:r w:rsidRPr="001778C0">
        <w:t xml:space="preserve">when I beheld three faces to his head! </w:t>
      </w:r>
    </w:p>
    <w:p w14:paraId="74C254AB" w14:textId="56781AF1" w:rsidR="000276C6" w:rsidRPr="001778C0" w:rsidRDefault="000276C6" w:rsidP="001778C0">
      <w:pPr>
        <w:pStyle w:val="Poetry"/>
      </w:pPr>
      <w:r w:rsidRPr="001778C0">
        <w:t>One was in front of us, and that was red;</w:t>
      </w:r>
    </w:p>
    <w:p w14:paraId="5E3713B0" w14:textId="001B7389" w:rsidR="000276C6" w:rsidRPr="001778C0" w:rsidRDefault="000276C6" w:rsidP="001778C0">
      <w:pPr>
        <w:pStyle w:val="Poetry"/>
      </w:pPr>
      <w:r w:rsidRPr="001778C0">
        <w:t>the other two were to the latter joined</w:t>
      </w:r>
    </w:p>
    <w:p w14:paraId="0A70674C" w14:textId="77777777" w:rsidR="001778C0" w:rsidRDefault="000276C6" w:rsidP="001778C0">
      <w:pPr>
        <w:pStyle w:val="Poetry"/>
      </w:pPr>
      <w:r w:rsidRPr="001778C0">
        <w:t xml:space="preserve">right o’er the middle of each shoulder-blade, </w:t>
      </w:r>
    </w:p>
    <w:p w14:paraId="01FB329D" w14:textId="382BFC07" w:rsidR="000276C6" w:rsidRPr="001778C0" w:rsidRDefault="000276C6" w:rsidP="001778C0">
      <w:pPr>
        <w:pStyle w:val="Poetry"/>
      </w:pPr>
      <w:r w:rsidRPr="001778C0">
        <w:t>and met each other where he had his crest;</w:t>
      </w:r>
    </w:p>
    <w:p w14:paraId="0F21652C" w14:textId="77777777" w:rsidR="001778C0" w:rsidRDefault="000276C6" w:rsidP="001778C0">
      <w:pPr>
        <w:pStyle w:val="Poetry"/>
      </w:pPr>
      <w:r w:rsidRPr="001778C0">
        <w:t xml:space="preserve">that on the right twixt white and yellow seemed; </w:t>
      </w:r>
    </w:p>
    <w:p w14:paraId="1CD16530" w14:textId="15378CCE" w:rsidR="000276C6" w:rsidRPr="001778C0" w:rsidRDefault="000276C6" w:rsidP="001778C0">
      <w:pPr>
        <w:pStyle w:val="Poetry"/>
      </w:pPr>
      <w:r w:rsidRPr="001778C0">
        <w:t>the left one such to look at, as are those</w:t>
      </w:r>
    </w:p>
    <w:p w14:paraId="2823A61A" w14:textId="5994AA6D" w:rsidR="000276C6" w:rsidRPr="001778C0" w:rsidRDefault="000276C6" w:rsidP="001778C0">
      <w:pPr>
        <w:pStyle w:val="Poetry"/>
      </w:pPr>
      <w:r w:rsidRPr="001778C0">
        <w:t>who come from there, where valeward flows the Nile.</w:t>
      </w:r>
    </w:p>
    <w:p w14:paraId="35F5F27B" w14:textId="77777777" w:rsidR="001778C0" w:rsidRDefault="000276C6" w:rsidP="001778C0">
      <w:pPr>
        <w:pStyle w:val="Poetry"/>
      </w:pPr>
      <w:r w:rsidRPr="001778C0">
        <w:t xml:space="preserve">Under each face two mighty wings stretched out, </w:t>
      </w:r>
    </w:p>
    <w:p w14:paraId="7AA7FEBF" w14:textId="375AEAFE" w:rsidR="000276C6" w:rsidRPr="001778C0" w:rsidRDefault="000276C6" w:rsidP="001778C0">
      <w:pPr>
        <w:pStyle w:val="Poetry"/>
      </w:pPr>
      <w:r w:rsidRPr="001778C0">
        <w:t>of size proportioned to so huge a bird;</w:t>
      </w:r>
    </w:p>
    <w:p w14:paraId="19E4D449" w14:textId="77777777" w:rsidR="000276C6" w:rsidRPr="001778C0" w:rsidRDefault="000276C6" w:rsidP="001778C0">
      <w:pPr>
        <w:pStyle w:val="Poetry"/>
      </w:pPr>
      <w:r w:rsidRPr="001778C0">
        <w:t>sails of the sea I never saw so large.</w:t>
      </w:r>
    </w:p>
    <w:p w14:paraId="7AB0A166" w14:textId="77777777" w:rsidR="000276C6" w:rsidRPr="001778C0" w:rsidRDefault="000276C6" w:rsidP="001778C0">
      <w:pPr>
        <w:pStyle w:val="Poetry"/>
      </w:pPr>
      <w:r w:rsidRPr="001778C0">
        <w:t>They had no feathers, but were like a bat’s</w:t>
      </w:r>
    </w:p>
    <w:p w14:paraId="652CBEB0" w14:textId="14AF2168" w:rsidR="000276C6" w:rsidRPr="001778C0" w:rsidRDefault="000276C6" w:rsidP="001778C0">
      <w:pPr>
        <w:pStyle w:val="Poetry"/>
      </w:pPr>
      <w:r w:rsidRPr="001778C0">
        <w:t>in fashion; these he flapped in such a way,</w:t>
      </w:r>
    </w:p>
    <w:p w14:paraId="4E170EE6" w14:textId="77777777" w:rsidR="001778C0" w:rsidRDefault="000276C6" w:rsidP="001778C0">
      <w:pPr>
        <w:pStyle w:val="Poetry"/>
      </w:pPr>
      <w:r w:rsidRPr="001778C0">
        <w:t xml:space="preserve">that three winds issued forth from him; thereby </w:t>
      </w:r>
    </w:p>
    <w:p w14:paraId="009C50DD" w14:textId="1DA13FBE" w:rsidR="000276C6" w:rsidRPr="001778C0" w:rsidRDefault="000276C6" w:rsidP="001778C0">
      <w:pPr>
        <w:pStyle w:val="Poetry"/>
      </w:pPr>
      <w:r w:rsidRPr="001778C0">
        <w:t>Cocytus was completely frozen up.</w:t>
      </w:r>
    </w:p>
    <w:p w14:paraId="4AADE940" w14:textId="77777777" w:rsidR="001778C0" w:rsidRDefault="000276C6" w:rsidP="001778C0">
      <w:pPr>
        <w:pStyle w:val="Poetry"/>
      </w:pPr>
      <w:r w:rsidRPr="001778C0">
        <w:t xml:space="preserve">With six eyes he was weeping, and his tears </w:t>
      </w:r>
    </w:p>
    <w:p w14:paraId="07D6E97B" w14:textId="65A37434" w:rsidR="000276C6" w:rsidRPr="001778C0" w:rsidRDefault="000276C6" w:rsidP="001778C0">
      <w:pPr>
        <w:pStyle w:val="Poetry"/>
      </w:pPr>
      <w:r w:rsidRPr="001778C0">
        <w:t>and bloody slaver trickled o’er three chins.</w:t>
      </w:r>
    </w:p>
    <w:p w14:paraId="5AC7DA31" w14:textId="5DE53740" w:rsidR="000276C6" w:rsidRPr="001778C0" w:rsidRDefault="000276C6" w:rsidP="001778C0">
      <w:pPr>
        <w:pStyle w:val="Poetry"/>
      </w:pPr>
      <w:r w:rsidRPr="001778C0">
        <w:t>In each mouth, as a heckle would have done,</w:t>
      </w:r>
    </w:p>
    <w:p w14:paraId="471F8B85" w14:textId="77777777" w:rsidR="001778C0" w:rsidRDefault="000276C6" w:rsidP="001778C0">
      <w:pPr>
        <w:pStyle w:val="Poetry"/>
      </w:pPr>
      <w:r w:rsidRPr="001778C0">
        <w:t xml:space="preserve">a sinner he was crushing with his teeth, </w:t>
      </w:r>
    </w:p>
    <w:p w14:paraId="2C368260" w14:textId="77777777" w:rsidR="001778C0" w:rsidRDefault="000276C6" w:rsidP="001778C0">
      <w:pPr>
        <w:pStyle w:val="Poetry"/>
      </w:pPr>
      <w:r w:rsidRPr="001778C0">
        <w:t xml:space="preserve">and thus was causing pain to three of them. </w:t>
      </w:r>
    </w:p>
    <w:p w14:paraId="6E12064F" w14:textId="77777777" w:rsidR="001778C0" w:rsidRDefault="000276C6" w:rsidP="001778C0">
      <w:pPr>
        <w:pStyle w:val="Poetry"/>
      </w:pPr>
      <w:r w:rsidRPr="001778C0">
        <w:lastRenderedPageBreak/>
        <w:t xml:space="preserve">To him who was in front of us the biting </w:t>
      </w:r>
    </w:p>
    <w:p w14:paraId="400A6C38" w14:textId="42345E4A" w:rsidR="000276C6" w:rsidRPr="001778C0" w:rsidRDefault="000276C6" w:rsidP="001778C0">
      <w:pPr>
        <w:pStyle w:val="Poetry"/>
      </w:pPr>
      <w:r w:rsidRPr="001778C0">
        <w:t>was nothing to the clawing, for at times</w:t>
      </w:r>
    </w:p>
    <w:p w14:paraId="6AE67D67" w14:textId="128B76D1" w:rsidR="000276C6" w:rsidRDefault="000276C6" w:rsidP="001778C0">
      <w:pPr>
        <w:pStyle w:val="Poetry"/>
      </w:pPr>
      <w:r w:rsidRPr="001778C0">
        <w:t>his back remained completely stripped of skin.</w:t>
      </w:r>
    </w:p>
    <w:p w14:paraId="0B59EDF8" w14:textId="77777777" w:rsidR="001778C0" w:rsidRPr="001778C0" w:rsidRDefault="001778C0" w:rsidP="001778C0">
      <w:pPr>
        <w:pStyle w:val="Poetry"/>
      </w:pPr>
    </w:p>
    <w:p w14:paraId="05EC7655" w14:textId="77777777" w:rsidR="001778C0" w:rsidRDefault="000276C6" w:rsidP="001778C0">
      <w:pPr>
        <w:pStyle w:val="Poetry"/>
      </w:pPr>
      <w:r w:rsidRPr="001778C0">
        <w:t xml:space="preserve">“That soul up there which hath the greatest pain </w:t>
      </w:r>
    </w:p>
    <w:p w14:paraId="2765C930" w14:textId="140B05DC" w:rsidR="000276C6" w:rsidRPr="001778C0" w:rsidRDefault="000276C6" w:rsidP="001778C0">
      <w:pPr>
        <w:pStyle w:val="Poetry"/>
      </w:pPr>
      <w:r w:rsidRPr="001778C0">
        <w:t>Judas Iscariot is,” my Teacher said,</w:t>
      </w:r>
    </w:p>
    <w:p w14:paraId="7E2C05D0" w14:textId="77777777" w:rsidR="001778C0" w:rsidRDefault="000276C6" w:rsidP="001778C0">
      <w:pPr>
        <w:pStyle w:val="Poetry"/>
      </w:pPr>
      <w:r w:rsidRPr="001778C0">
        <w:t xml:space="preserve">“who hath his head within, and plies his legs </w:t>
      </w:r>
    </w:p>
    <w:p w14:paraId="06E3F827" w14:textId="5B845133" w:rsidR="000276C6" w:rsidRPr="001778C0" w:rsidRDefault="000276C6" w:rsidP="001778C0">
      <w:pPr>
        <w:pStyle w:val="Poetry"/>
      </w:pPr>
      <w:r w:rsidRPr="001778C0">
        <w:t>without. Of the other two, whose heads are down,</w:t>
      </w:r>
    </w:p>
    <w:p w14:paraId="72B3AF1B" w14:textId="0FA1BBF6" w:rsidR="000276C6" w:rsidRPr="001778C0" w:rsidRDefault="000276C6" w:rsidP="001778C0">
      <w:pPr>
        <w:pStyle w:val="Poetry"/>
      </w:pPr>
      <w:r w:rsidRPr="001778C0">
        <w:t>Brutus is he who from the black snout hangs;</w:t>
      </w:r>
    </w:p>
    <w:p w14:paraId="0B56DF19" w14:textId="77777777" w:rsidR="001778C0" w:rsidRDefault="000276C6" w:rsidP="001778C0">
      <w:pPr>
        <w:pStyle w:val="Poetry"/>
      </w:pPr>
      <w:r w:rsidRPr="001778C0">
        <w:t xml:space="preserve">see how he writhes, and utters not a word! </w:t>
      </w:r>
    </w:p>
    <w:p w14:paraId="301B5C48" w14:textId="77777777" w:rsidR="001778C0" w:rsidRDefault="000276C6" w:rsidP="001778C0">
      <w:pPr>
        <w:pStyle w:val="Poetry"/>
      </w:pPr>
      <w:r w:rsidRPr="001778C0">
        <w:t xml:space="preserve">Cassius the other is, who so big-limbed </w:t>
      </w:r>
    </w:p>
    <w:p w14:paraId="72518ED3" w14:textId="27137279" w:rsidR="000276C6" w:rsidRPr="001778C0" w:rsidRDefault="000276C6" w:rsidP="001778C0">
      <w:pPr>
        <w:pStyle w:val="Poetry"/>
      </w:pPr>
      <w:r w:rsidRPr="001778C0">
        <w:t>appears. But night is coming up again,</w:t>
      </w:r>
    </w:p>
    <w:p w14:paraId="3DE123C5" w14:textId="625CA661" w:rsidR="000276C6" w:rsidRDefault="000276C6" w:rsidP="001778C0">
      <w:pPr>
        <w:pStyle w:val="Poetry"/>
      </w:pPr>
      <w:r w:rsidRPr="001778C0">
        <w:t>and now ’t is time to leave, for we’ve seen all.”</w:t>
      </w:r>
    </w:p>
    <w:p w14:paraId="1767D1C0" w14:textId="77777777" w:rsidR="001778C0" w:rsidRPr="001778C0" w:rsidRDefault="001778C0" w:rsidP="001778C0">
      <w:pPr>
        <w:pStyle w:val="Poetry"/>
      </w:pPr>
    </w:p>
    <w:p w14:paraId="012624CC" w14:textId="0285CED6" w:rsidR="000276C6" w:rsidRPr="001778C0" w:rsidRDefault="000276C6" w:rsidP="001778C0">
      <w:pPr>
        <w:pStyle w:val="Poetry"/>
      </w:pPr>
      <w:r w:rsidRPr="001778C0">
        <w:t>Then, as it pleased him, I embraced his neck,</w:t>
      </w:r>
    </w:p>
    <w:p w14:paraId="2F5E4CA0" w14:textId="77777777" w:rsidR="000276C6" w:rsidRPr="001778C0" w:rsidRDefault="000276C6" w:rsidP="001778C0">
      <w:pPr>
        <w:pStyle w:val="Poetry"/>
      </w:pPr>
      <w:r w:rsidRPr="001778C0">
        <w:t>and he availed himself of time and place,</w:t>
      </w:r>
    </w:p>
    <w:p w14:paraId="19452A35" w14:textId="77777777" w:rsidR="001778C0" w:rsidRDefault="000276C6" w:rsidP="001778C0">
      <w:pPr>
        <w:pStyle w:val="Poetry"/>
      </w:pPr>
      <w:r w:rsidRPr="001778C0">
        <w:t xml:space="preserve">and when the wings were opened wide enough, </w:t>
      </w:r>
    </w:p>
    <w:p w14:paraId="3F2DE728" w14:textId="77777777" w:rsidR="001778C0" w:rsidRDefault="000276C6" w:rsidP="001778C0">
      <w:pPr>
        <w:pStyle w:val="Poetry"/>
      </w:pPr>
      <w:r w:rsidRPr="001778C0">
        <w:t xml:space="preserve">he firmly grasped the shaggy flanks, and then </w:t>
      </w:r>
    </w:p>
    <w:p w14:paraId="4FAE578A" w14:textId="0D70E5D5" w:rsidR="000276C6" w:rsidRPr="001778C0" w:rsidRDefault="000276C6" w:rsidP="001778C0">
      <w:pPr>
        <w:pStyle w:val="Poetry"/>
      </w:pPr>
      <w:r w:rsidRPr="001778C0">
        <w:t>from tuft to tuft he afterward descended</w:t>
      </w:r>
    </w:p>
    <w:p w14:paraId="6E611E10" w14:textId="21A1C140" w:rsidR="000276C6" w:rsidRDefault="000276C6" w:rsidP="001778C0">
      <w:pPr>
        <w:pStyle w:val="Poetry"/>
      </w:pPr>
      <w:r w:rsidRPr="001778C0">
        <w:t>between the matted hair and frozen crusts.</w:t>
      </w:r>
    </w:p>
    <w:p w14:paraId="557F7ECD" w14:textId="77777777" w:rsidR="001778C0" w:rsidRPr="001778C0" w:rsidRDefault="001778C0" w:rsidP="001778C0">
      <w:pPr>
        <w:pStyle w:val="Poetry"/>
      </w:pPr>
    </w:p>
    <w:p w14:paraId="38EEB63D" w14:textId="77777777" w:rsidR="001778C0" w:rsidRDefault="000276C6" w:rsidP="001778C0">
      <w:pPr>
        <w:pStyle w:val="Poetry"/>
      </w:pPr>
      <w:r w:rsidRPr="001778C0">
        <w:t xml:space="preserve">When we were come to where the thigh turns round, </w:t>
      </w:r>
    </w:p>
    <w:p w14:paraId="1ECB3491" w14:textId="1730746A" w:rsidR="000276C6" w:rsidRPr="001778C0" w:rsidRDefault="000276C6" w:rsidP="001778C0">
      <w:pPr>
        <w:pStyle w:val="Poetry"/>
      </w:pPr>
      <w:r w:rsidRPr="001778C0">
        <w:t>just at the thick part of the hips, my Leader</w:t>
      </w:r>
    </w:p>
    <w:p w14:paraId="74AC4FC0" w14:textId="77777777" w:rsidR="000276C6" w:rsidRPr="001778C0" w:rsidRDefault="000276C6" w:rsidP="001778C0">
      <w:pPr>
        <w:pStyle w:val="Poetry"/>
      </w:pPr>
      <w:r w:rsidRPr="001778C0">
        <w:t>with tiring effort and with stress of breath</w:t>
      </w:r>
    </w:p>
    <w:p w14:paraId="117C77FB" w14:textId="77777777" w:rsidR="000276C6" w:rsidRPr="001778C0" w:rsidRDefault="000276C6" w:rsidP="001778C0">
      <w:pPr>
        <w:pStyle w:val="Poetry"/>
      </w:pPr>
      <w:r w:rsidRPr="001778C0">
        <w:t>turned his head round to where his legs had been,</w:t>
      </w:r>
    </w:p>
    <w:p w14:paraId="6F139C24" w14:textId="69F01362" w:rsidR="000276C6" w:rsidRPr="001778C0" w:rsidRDefault="000276C6" w:rsidP="001778C0">
      <w:pPr>
        <w:pStyle w:val="Poetry"/>
      </w:pPr>
      <w:r w:rsidRPr="001778C0">
        <w:t>and seized the hair as one would who ascends;</w:t>
      </w:r>
    </w:p>
    <w:p w14:paraId="5E5A079D" w14:textId="3A247922" w:rsidR="000276C6" w:rsidRDefault="000276C6" w:rsidP="001778C0">
      <w:pPr>
        <w:pStyle w:val="Poetry"/>
      </w:pPr>
      <w:r w:rsidRPr="001778C0">
        <w:t>hence I thought we were going back to Hell.</w:t>
      </w:r>
    </w:p>
    <w:p w14:paraId="2447E1B9" w14:textId="77777777" w:rsidR="001778C0" w:rsidRPr="001778C0" w:rsidRDefault="001778C0" w:rsidP="001778C0">
      <w:pPr>
        <w:pStyle w:val="Poetry"/>
      </w:pPr>
    </w:p>
    <w:p w14:paraId="68730D53" w14:textId="77777777" w:rsidR="001778C0" w:rsidRDefault="000276C6" w:rsidP="001778C0">
      <w:pPr>
        <w:pStyle w:val="Poetry"/>
      </w:pPr>
      <w:r w:rsidRPr="001778C0">
        <w:t xml:space="preserve">“Hold fast to me, for by such stairs as these” </w:t>
      </w:r>
    </w:p>
    <w:p w14:paraId="5FCF5AC3" w14:textId="77777777" w:rsidR="001778C0" w:rsidRDefault="000276C6" w:rsidP="001778C0">
      <w:pPr>
        <w:pStyle w:val="Poetry"/>
      </w:pPr>
      <w:r w:rsidRPr="001778C0">
        <w:t xml:space="preserve">panting like one worn out, my Teacher said, </w:t>
      </w:r>
    </w:p>
    <w:p w14:paraId="3EE2F9A9" w14:textId="20D328C2" w:rsidR="000276C6" w:rsidRPr="001778C0" w:rsidRDefault="000276C6" w:rsidP="001778C0">
      <w:pPr>
        <w:pStyle w:val="Poetry"/>
      </w:pPr>
      <w:r w:rsidRPr="001778C0">
        <w:t>“must such great wickedness be left behind.”</w:t>
      </w:r>
    </w:p>
    <w:p w14:paraId="215C7C49" w14:textId="0E35F40B" w:rsidR="000276C6" w:rsidRPr="001778C0" w:rsidRDefault="000276C6" w:rsidP="001778C0">
      <w:pPr>
        <w:pStyle w:val="Poetry"/>
      </w:pPr>
      <w:r w:rsidRPr="001778C0">
        <w:t>Then, through an opening in the rock he issued,</w:t>
      </w:r>
    </w:p>
    <w:p w14:paraId="7418CC77" w14:textId="77777777" w:rsidR="000276C6" w:rsidRPr="001778C0" w:rsidRDefault="000276C6" w:rsidP="001778C0">
      <w:pPr>
        <w:pStyle w:val="Poetry"/>
      </w:pPr>
      <w:r w:rsidRPr="001778C0">
        <w:t>and, after seating me upon its edge,</w:t>
      </w:r>
    </w:p>
    <w:p w14:paraId="7668EA29" w14:textId="46DFFB00" w:rsidR="000276C6" w:rsidRDefault="000276C6" w:rsidP="001778C0">
      <w:pPr>
        <w:pStyle w:val="Poetry"/>
      </w:pPr>
      <w:r w:rsidRPr="001778C0">
        <w:t>over toward me advanced his cautious step.</w:t>
      </w:r>
    </w:p>
    <w:p w14:paraId="19AD00E6" w14:textId="77777777" w:rsidR="001778C0" w:rsidRPr="001778C0" w:rsidRDefault="001778C0" w:rsidP="001778C0">
      <w:pPr>
        <w:pStyle w:val="Poetry"/>
      </w:pPr>
    </w:p>
    <w:p w14:paraId="60786045" w14:textId="77777777" w:rsidR="001778C0" w:rsidRDefault="000276C6" w:rsidP="001778C0">
      <w:pPr>
        <w:pStyle w:val="Poetry"/>
      </w:pPr>
      <w:r w:rsidRPr="001778C0">
        <w:lastRenderedPageBreak/>
        <w:t xml:space="preserve">Raising mine eyes, I thought that I should still </w:t>
      </w:r>
    </w:p>
    <w:p w14:paraId="31EC2DB1" w14:textId="1D083F7D" w:rsidR="000276C6" w:rsidRPr="001778C0" w:rsidRDefault="000276C6" w:rsidP="001778C0">
      <w:pPr>
        <w:pStyle w:val="Poetry"/>
      </w:pPr>
      <w:r w:rsidRPr="001778C0">
        <w:t>see Lucifer the same as when I left him;</w:t>
      </w:r>
    </w:p>
    <w:p w14:paraId="4CA1B073" w14:textId="53D553F7" w:rsidR="000276C6" w:rsidRPr="001778C0" w:rsidRDefault="000276C6" w:rsidP="001778C0">
      <w:pPr>
        <w:pStyle w:val="Poetry"/>
      </w:pPr>
      <w:r w:rsidRPr="001778C0">
        <w:t>but I beheld him with his legs held up.</w:t>
      </w:r>
    </w:p>
    <w:p w14:paraId="71FAFAC0" w14:textId="77777777" w:rsidR="000276C6" w:rsidRPr="001778C0" w:rsidRDefault="000276C6" w:rsidP="001778C0">
      <w:pPr>
        <w:pStyle w:val="Poetry"/>
      </w:pPr>
      <w:r w:rsidRPr="001778C0">
        <w:t>And thereupon, if I became perplexed,</w:t>
      </w:r>
    </w:p>
    <w:p w14:paraId="20DEA632" w14:textId="77777777" w:rsidR="001778C0" w:rsidRDefault="000276C6" w:rsidP="001778C0">
      <w:pPr>
        <w:pStyle w:val="Poetry"/>
      </w:pPr>
      <w:r w:rsidRPr="001778C0">
        <w:t xml:space="preserve">let those dull people think, who do not see </w:t>
      </w:r>
    </w:p>
    <w:p w14:paraId="447282D3" w14:textId="189A9512" w:rsidR="000276C6" w:rsidRDefault="000276C6" w:rsidP="001778C0">
      <w:pPr>
        <w:pStyle w:val="Poetry"/>
      </w:pPr>
      <w:r w:rsidRPr="001778C0">
        <w:t>what kind of point that was which I had passed.</w:t>
      </w:r>
    </w:p>
    <w:p w14:paraId="7D55A342" w14:textId="77777777" w:rsidR="001778C0" w:rsidRPr="001778C0" w:rsidRDefault="001778C0" w:rsidP="001778C0">
      <w:pPr>
        <w:pStyle w:val="Poetry"/>
      </w:pPr>
    </w:p>
    <w:p w14:paraId="7811A1DB" w14:textId="77777777" w:rsidR="000276C6" w:rsidRPr="001778C0" w:rsidRDefault="000276C6" w:rsidP="001778C0">
      <w:pPr>
        <w:pStyle w:val="Poetry"/>
      </w:pPr>
      <w:r w:rsidRPr="001778C0">
        <w:t>“Stand up” my Teacher said, “upon thy feet!</w:t>
      </w:r>
    </w:p>
    <w:p w14:paraId="577B3A28" w14:textId="6E04FAFD" w:rsidR="000276C6" w:rsidRPr="001778C0" w:rsidRDefault="000276C6" w:rsidP="001778C0">
      <w:pPr>
        <w:pStyle w:val="Poetry"/>
      </w:pPr>
      <w:r w:rsidRPr="001778C0">
        <w:t>the way is long and difficult the road,</w:t>
      </w:r>
    </w:p>
    <w:p w14:paraId="2D72E414" w14:textId="501DB8F7" w:rsidR="000276C6" w:rsidRDefault="000276C6" w:rsidP="001778C0">
      <w:pPr>
        <w:pStyle w:val="Poetry"/>
      </w:pPr>
      <w:r w:rsidRPr="001778C0">
        <w:t>and now to middle-tierce the sun returns.”</w:t>
      </w:r>
    </w:p>
    <w:p w14:paraId="1F4DBBB7" w14:textId="77777777" w:rsidR="001778C0" w:rsidRPr="001778C0" w:rsidRDefault="001778C0" w:rsidP="001778C0">
      <w:pPr>
        <w:pStyle w:val="Poetry"/>
      </w:pPr>
    </w:p>
    <w:p w14:paraId="6D60D18A" w14:textId="77777777" w:rsidR="001778C0" w:rsidRDefault="000276C6" w:rsidP="001778C0">
      <w:pPr>
        <w:pStyle w:val="Poetry"/>
      </w:pPr>
      <w:r w:rsidRPr="001778C0">
        <w:t xml:space="preserve">It was no palace hallway where we were, </w:t>
      </w:r>
    </w:p>
    <w:p w14:paraId="2BA49B0C" w14:textId="0427291C" w:rsidR="000276C6" w:rsidRPr="001778C0" w:rsidRDefault="000276C6" w:rsidP="001778C0">
      <w:pPr>
        <w:pStyle w:val="Poetry"/>
      </w:pPr>
      <w:r w:rsidRPr="001778C0">
        <w:t>but just a natural passage under ground,</w:t>
      </w:r>
    </w:p>
    <w:p w14:paraId="64DCF5A5" w14:textId="36538814" w:rsidR="000276C6" w:rsidRDefault="000276C6" w:rsidP="001778C0">
      <w:pPr>
        <w:pStyle w:val="Poetry"/>
      </w:pPr>
      <w:r w:rsidRPr="001778C0">
        <w:t>which had a wretched floor and lack of light.</w:t>
      </w:r>
    </w:p>
    <w:p w14:paraId="3D98454D" w14:textId="77777777" w:rsidR="001778C0" w:rsidRPr="001778C0" w:rsidRDefault="001778C0" w:rsidP="001778C0">
      <w:pPr>
        <w:pStyle w:val="Poetry"/>
      </w:pPr>
    </w:p>
    <w:p w14:paraId="0BC8B66D" w14:textId="57E26F67" w:rsidR="000276C6" w:rsidRPr="001778C0" w:rsidRDefault="000276C6" w:rsidP="001778C0">
      <w:pPr>
        <w:pStyle w:val="Poetry"/>
      </w:pPr>
      <w:r w:rsidRPr="001778C0">
        <w:t>“Before I tear myself from this abyss,</w:t>
      </w:r>
    </w:p>
    <w:p w14:paraId="28285C89" w14:textId="77777777" w:rsidR="001778C0" w:rsidRDefault="000276C6" w:rsidP="001778C0">
      <w:pPr>
        <w:pStyle w:val="Poetry"/>
      </w:pPr>
      <w:r w:rsidRPr="001778C0">
        <w:t xml:space="preserve">Teacher,” said I on rising, “talk to me </w:t>
      </w:r>
    </w:p>
    <w:p w14:paraId="2E0B3443" w14:textId="24D8B1C3" w:rsidR="000276C6" w:rsidRPr="001778C0" w:rsidRDefault="000276C6" w:rsidP="001778C0">
      <w:pPr>
        <w:pStyle w:val="Poetry"/>
      </w:pPr>
      <w:r w:rsidRPr="001778C0">
        <w:t>a little, and correct my wrong ideas.</w:t>
      </w:r>
    </w:p>
    <w:p w14:paraId="5D6FC315" w14:textId="77777777" w:rsidR="001778C0" w:rsidRDefault="000276C6" w:rsidP="001778C0">
      <w:pPr>
        <w:pStyle w:val="Poetry"/>
      </w:pPr>
      <w:r w:rsidRPr="001778C0">
        <w:t xml:space="preserve">Where is the ice? And how is this one fixed </w:t>
      </w:r>
    </w:p>
    <w:p w14:paraId="7EE0BECF" w14:textId="2F72AD51" w:rsidR="000276C6" w:rsidRPr="001778C0" w:rsidRDefault="000276C6" w:rsidP="001778C0">
      <w:pPr>
        <w:pStyle w:val="Poetry"/>
      </w:pPr>
      <w:r w:rsidRPr="001778C0">
        <w:t>thus upside down? And in so short a time</w:t>
      </w:r>
    </w:p>
    <w:p w14:paraId="0F050E8D" w14:textId="7F3459E8" w:rsidR="000276C6" w:rsidRDefault="000276C6" w:rsidP="001778C0">
      <w:pPr>
        <w:pStyle w:val="Poetry"/>
      </w:pPr>
      <w:r w:rsidRPr="001778C0">
        <w:t>how hath the sun from evening crossed to morn?”</w:t>
      </w:r>
    </w:p>
    <w:p w14:paraId="166A0D59" w14:textId="77777777" w:rsidR="001778C0" w:rsidRPr="001778C0" w:rsidRDefault="001778C0" w:rsidP="001778C0">
      <w:pPr>
        <w:pStyle w:val="Poetry"/>
      </w:pPr>
    </w:p>
    <w:p w14:paraId="6AEAF8D0" w14:textId="77777777" w:rsidR="001778C0" w:rsidRDefault="000276C6" w:rsidP="001778C0">
      <w:pPr>
        <w:pStyle w:val="Poetry"/>
      </w:pPr>
      <w:r w:rsidRPr="001778C0">
        <w:t xml:space="preserve">Then he to me: “Thou thinkest thou art still </w:t>
      </w:r>
    </w:p>
    <w:p w14:paraId="500BFABB" w14:textId="7D8ED0BE" w:rsidR="000276C6" w:rsidRPr="001778C0" w:rsidRDefault="000276C6" w:rsidP="001778C0">
      <w:pPr>
        <w:pStyle w:val="Poetry"/>
      </w:pPr>
      <w:r w:rsidRPr="001778C0">
        <w:t>beyond the center where I seized the hair</w:t>
      </w:r>
    </w:p>
    <w:p w14:paraId="7C38076E" w14:textId="77777777" w:rsidR="001778C0" w:rsidRDefault="000276C6" w:rsidP="001778C0">
      <w:pPr>
        <w:pStyle w:val="Poetry"/>
      </w:pPr>
      <w:r w:rsidRPr="001778C0">
        <w:t xml:space="preserve">of that bad Worm who perforates the world. </w:t>
      </w:r>
    </w:p>
    <w:p w14:paraId="769ECB05" w14:textId="53584410" w:rsidR="000276C6" w:rsidRPr="001778C0" w:rsidRDefault="000276C6" w:rsidP="001778C0">
      <w:pPr>
        <w:pStyle w:val="Poetry"/>
      </w:pPr>
      <w:r w:rsidRPr="001778C0">
        <w:t>While I was going down, thou wast beyond it;</w:t>
      </w:r>
    </w:p>
    <w:p w14:paraId="44DF7F05" w14:textId="2FD55863" w:rsidR="000276C6" w:rsidRPr="001778C0" w:rsidRDefault="000276C6" w:rsidP="001778C0">
      <w:pPr>
        <w:pStyle w:val="Poetry"/>
      </w:pPr>
      <w:r w:rsidRPr="001778C0">
        <w:t>but when I turned, thou then didst pass the point</w:t>
      </w:r>
    </w:p>
    <w:p w14:paraId="44392EDA" w14:textId="77777777" w:rsidR="001778C0" w:rsidRDefault="000276C6" w:rsidP="001778C0">
      <w:pPr>
        <w:pStyle w:val="Poetry"/>
      </w:pPr>
      <w:r w:rsidRPr="001778C0">
        <w:t xml:space="preserve">to which all weights are drawn on every side; </w:t>
      </w:r>
    </w:p>
    <w:p w14:paraId="54171220" w14:textId="77777777" w:rsidR="001778C0" w:rsidRDefault="000276C6" w:rsidP="001778C0">
      <w:pPr>
        <w:pStyle w:val="Poetry"/>
      </w:pPr>
      <w:r w:rsidRPr="001778C0">
        <w:t xml:space="preserve">thou now art come beneath the hemisphere </w:t>
      </w:r>
    </w:p>
    <w:p w14:paraId="0BDCD4DD" w14:textId="77777777" w:rsidR="001778C0" w:rsidRDefault="000276C6" w:rsidP="001778C0">
      <w:pPr>
        <w:pStyle w:val="Poetry"/>
      </w:pPr>
      <w:r w:rsidRPr="001778C0">
        <w:t xml:space="preserve">opposed to that the great dry land o’ercovers, </w:t>
      </w:r>
    </w:p>
    <w:p w14:paraId="4D18B490" w14:textId="141F3264" w:rsidR="000276C6" w:rsidRPr="001778C0" w:rsidRDefault="000276C6" w:rsidP="001778C0">
      <w:pPr>
        <w:pStyle w:val="Poetry"/>
      </w:pPr>
      <w:r w:rsidRPr="001778C0">
        <w:t>and ’neath whose zenith was destroyed the Man,</w:t>
      </w:r>
    </w:p>
    <w:p w14:paraId="47D3D8AC" w14:textId="668C7B86" w:rsidR="000276C6" w:rsidRPr="001778C0" w:rsidRDefault="000276C6" w:rsidP="001778C0">
      <w:pPr>
        <w:pStyle w:val="Poetry"/>
      </w:pPr>
      <w:r w:rsidRPr="001778C0">
        <w:t>who without sinfulness was born and died;</w:t>
      </w:r>
    </w:p>
    <w:p w14:paraId="5A0B030A" w14:textId="77777777" w:rsidR="001778C0" w:rsidRDefault="000276C6" w:rsidP="001778C0">
      <w:pPr>
        <w:pStyle w:val="Poetry"/>
      </w:pPr>
      <w:r w:rsidRPr="001778C0">
        <w:t xml:space="preserve">thy feet thou hast upon the little sphere, </w:t>
      </w:r>
    </w:p>
    <w:p w14:paraId="252C0897" w14:textId="366BA0F7" w:rsidR="000276C6" w:rsidRPr="001778C0" w:rsidRDefault="000276C6" w:rsidP="001778C0">
      <w:pPr>
        <w:pStyle w:val="Poetry"/>
      </w:pPr>
      <w:r w:rsidRPr="001778C0">
        <w:t>which forms the other surface of Judecca.</w:t>
      </w:r>
    </w:p>
    <w:p w14:paraId="21ACA087" w14:textId="77777777" w:rsidR="001778C0" w:rsidRDefault="000276C6" w:rsidP="001778C0">
      <w:pPr>
        <w:pStyle w:val="Poetry"/>
      </w:pPr>
      <w:r w:rsidRPr="001778C0">
        <w:t xml:space="preserve">’T is morning here, whenever evening there; </w:t>
      </w:r>
    </w:p>
    <w:p w14:paraId="255254FC" w14:textId="73807244" w:rsidR="000276C6" w:rsidRPr="001778C0" w:rsidRDefault="000276C6" w:rsidP="001778C0">
      <w:pPr>
        <w:pStyle w:val="Poetry"/>
      </w:pPr>
      <w:r w:rsidRPr="001778C0">
        <w:lastRenderedPageBreak/>
        <w:t>and he who made our ladder with his hair,</w:t>
      </w:r>
    </w:p>
    <w:p w14:paraId="62931000" w14:textId="1D5DDA4A" w:rsidR="000276C6" w:rsidRDefault="000276C6" w:rsidP="001778C0">
      <w:pPr>
        <w:pStyle w:val="Poetry"/>
      </w:pPr>
      <w:r w:rsidRPr="001778C0">
        <w:t>is still fixed fast, ev’n as he was before.</w:t>
      </w:r>
    </w:p>
    <w:p w14:paraId="348C1AB5" w14:textId="77777777" w:rsidR="001778C0" w:rsidRPr="001778C0" w:rsidRDefault="001778C0" w:rsidP="001778C0">
      <w:pPr>
        <w:pStyle w:val="Poetry"/>
      </w:pPr>
    </w:p>
    <w:p w14:paraId="7B1722D3" w14:textId="77777777" w:rsidR="001778C0" w:rsidRDefault="000276C6" w:rsidP="001778C0">
      <w:pPr>
        <w:pStyle w:val="Poetry"/>
      </w:pPr>
      <w:r w:rsidRPr="001778C0">
        <w:t xml:space="preserve">He fell on this side out of Heaven; whereat, </w:t>
      </w:r>
    </w:p>
    <w:p w14:paraId="2F20D211" w14:textId="77777777" w:rsidR="001778C0" w:rsidRDefault="000276C6" w:rsidP="001778C0">
      <w:pPr>
        <w:pStyle w:val="Poetry"/>
      </w:pPr>
      <w:r w:rsidRPr="001778C0">
        <w:t xml:space="preserve">the land, which hitherto was spread out here, </w:t>
      </w:r>
    </w:p>
    <w:p w14:paraId="23087615" w14:textId="77777777" w:rsidR="001778C0" w:rsidRDefault="000276C6" w:rsidP="001778C0">
      <w:pPr>
        <w:pStyle w:val="Poetry"/>
      </w:pPr>
      <w:r w:rsidRPr="001778C0">
        <w:t xml:space="preserve">through fear of him made of the sea a veil, </w:t>
      </w:r>
    </w:p>
    <w:p w14:paraId="3ED9C2A4" w14:textId="1927B2F1" w:rsidR="000276C6" w:rsidRPr="001778C0" w:rsidRDefault="000276C6" w:rsidP="001778C0">
      <w:pPr>
        <w:pStyle w:val="Poetry"/>
      </w:pPr>
      <w:r w:rsidRPr="001778C0">
        <w:t>and came into our hemisphere; perhaps</w:t>
      </w:r>
    </w:p>
    <w:p w14:paraId="430CE3F8" w14:textId="7AA90A0E" w:rsidR="000276C6" w:rsidRPr="001778C0" w:rsidRDefault="000276C6" w:rsidP="001778C0">
      <w:pPr>
        <w:pStyle w:val="Poetry"/>
      </w:pPr>
      <w:r w:rsidRPr="001778C0">
        <w:t>to flee from him, what is on this side seen</w:t>
      </w:r>
    </w:p>
    <w:p w14:paraId="60928B7E" w14:textId="41F3BEA9" w:rsidR="000276C6" w:rsidRDefault="000276C6" w:rsidP="001778C0">
      <w:pPr>
        <w:pStyle w:val="Poetry"/>
      </w:pPr>
      <w:r w:rsidRPr="001778C0">
        <w:t>left the place empty here, and upward rushed.”</w:t>
      </w:r>
    </w:p>
    <w:p w14:paraId="3EE631BC" w14:textId="77777777" w:rsidR="001778C0" w:rsidRPr="001778C0" w:rsidRDefault="001778C0" w:rsidP="001778C0">
      <w:pPr>
        <w:pStyle w:val="Poetry"/>
      </w:pPr>
    </w:p>
    <w:p w14:paraId="74A9CD2B" w14:textId="77777777" w:rsidR="001778C0" w:rsidRDefault="000276C6" w:rsidP="001778C0">
      <w:pPr>
        <w:pStyle w:val="Poetry"/>
      </w:pPr>
      <w:r w:rsidRPr="001778C0">
        <w:t xml:space="preserve">There is a place down there, as far removed </w:t>
      </w:r>
    </w:p>
    <w:p w14:paraId="70FE37EA" w14:textId="200ED90F" w:rsidR="000276C6" w:rsidRPr="001778C0" w:rsidRDefault="000276C6" w:rsidP="001778C0">
      <w:pPr>
        <w:pStyle w:val="Poetry"/>
      </w:pPr>
      <w:r w:rsidRPr="001778C0">
        <w:t>from Beelzebub, as e’er his tomb extends,</w:t>
      </w:r>
    </w:p>
    <w:p w14:paraId="63B3EF5C" w14:textId="77777777" w:rsidR="000276C6" w:rsidRPr="001778C0" w:rsidRDefault="000276C6" w:rsidP="001778C0">
      <w:pPr>
        <w:pStyle w:val="Poetry"/>
      </w:pPr>
      <w:r w:rsidRPr="001778C0">
        <w:t>not known by sight, but by a brooklet’s sound,</w:t>
      </w:r>
    </w:p>
    <w:p w14:paraId="08F2973C" w14:textId="2A7BC604" w:rsidR="000276C6" w:rsidRPr="001778C0" w:rsidRDefault="000276C6" w:rsidP="001778C0">
      <w:pPr>
        <w:pStyle w:val="Poetry"/>
      </w:pPr>
      <w:r w:rsidRPr="001778C0">
        <w:t>which flows down through a hole there in the rock,</w:t>
      </w:r>
    </w:p>
    <w:p w14:paraId="64A5A933" w14:textId="77777777" w:rsidR="001778C0" w:rsidRDefault="000276C6" w:rsidP="001778C0">
      <w:pPr>
        <w:pStyle w:val="Poetry"/>
      </w:pPr>
      <w:r w:rsidRPr="001778C0">
        <w:t xml:space="preserve">gnawed in it by the water’s spiral course, </w:t>
      </w:r>
    </w:p>
    <w:p w14:paraId="6B4D4E52" w14:textId="77777777" w:rsidR="001778C0" w:rsidRDefault="000276C6" w:rsidP="001778C0">
      <w:pPr>
        <w:pStyle w:val="Poetry"/>
      </w:pPr>
      <w:r w:rsidRPr="001778C0">
        <w:t xml:space="preserve">which slightly slopes. My Leader then, and I, </w:t>
      </w:r>
    </w:p>
    <w:p w14:paraId="5DA0811B" w14:textId="4258FF77" w:rsidR="000276C6" w:rsidRPr="001778C0" w:rsidRDefault="000276C6" w:rsidP="001778C0">
      <w:pPr>
        <w:pStyle w:val="Poetry"/>
      </w:pPr>
      <w:r w:rsidRPr="001778C0">
        <w:t>in order to regain the world of light,</w:t>
      </w:r>
    </w:p>
    <w:p w14:paraId="7185DE5E" w14:textId="77777777" w:rsidR="000276C6" w:rsidRPr="001778C0" w:rsidRDefault="000276C6" w:rsidP="001778C0">
      <w:pPr>
        <w:pStyle w:val="Poetry"/>
      </w:pPr>
      <w:r w:rsidRPr="001778C0">
        <w:t>entered upon that dark and hidden path;</w:t>
      </w:r>
    </w:p>
    <w:p w14:paraId="6C1048BF" w14:textId="064F7CF2" w:rsidR="000276C6" w:rsidRPr="001778C0" w:rsidRDefault="000276C6" w:rsidP="001778C0">
      <w:pPr>
        <w:pStyle w:val="Poetry"/>
      </w:pPr>
      <w:r w:rsidRPr="001778C0">
        <w:t>and, without caring for repose, went up,</w:t>
      </w:r>
    </w:p>
    <w:p w14:paraId="47C3C411" w14:textId="77777777" w:rsidR="000276C6" w:rsidRPr="001778C0" w:rsidRDefault="000276C6" w:rsidP="001778C0">
      <w:pPr>
        <w:pStyle w:val="Poetry"/>
      </w:pPr>
      <w:r w:rsidRPr="001778C0">
        <w:t>he going on ahead, and I behind,</w:t>
      </w:r>
    </w:p>
    <w:p w14:paraId="6A5B2447" w14:textId="77777777" w:rsidR="001778C0" w:rsidRDefault="000276C6" w:rsidP="001778C0">
      <w:pPr>
        <w:pStyle w:val="Poetry"/>
      </w:pPr>
      <w:r w:rsidRPr="001778C0">
        <w:t xml:space="preserve">till through a rounded opening I beheld </w:t>
      </w:r>
    </w:p>
    <w:p w14:paraId="1B07AFDB" w14:textId="77777777" w:rsidR="001778C0" w:rsidRDefault="000276C6" w:rsidP="001778C0">
      <w:pPr>
        <w:pStyle w:val="Poetry"/>
      </w:pPr>
      <w:r w:rsidRPr="001778C0">
        <w:t xml:space="preserve">some of the lovely things the sky contains; </w:t>
      </w:r>
    </w:p>
    <w:p w14:paraId="3C45A39B" w14:textId="10F227B3" w:rsidR="000276C6" w:rsidRDefault="000276C6" w:rsidP="001778C0">
      <w:pPr>
        <w:pStyle w:val="Poetry"/>
      </w:pPr>
      <w:r w:rsidRPr="001778C0">
        <w:t>thence we came out, and saw again the stars.</w:t>
      </w:r>
    </w:p>
    <w:p w14:paraId="34E9A7EA" w14:textId="77777777" w:rsidR="001778C0" w:rsidRPr="001778C0" w:rsidRDefault="001778C0" w:rsidP="001778C0">
      <w:pPr>
        <w:pStyle w:val="Poetry"/>
      </w:pPr>
    </w:p>
    <w:p w14:paraId="56A24C92" w14:textId="77777777" w:rsidR="000276C6" w:rsidRPr="001778C0" w:rsidRDefault="000276C6" w:rsidP="001778C0">
      <w:pPr>
        <w:pStyle w:val="Heading3"/>
      </w:pPr>
      <w:r w:rsidRPr="001778C0">
        <w:t>Purgatorio I</w:t>
      </w:r>
    </w:p>
    <w:p w14:paraId="2B606005" w14:textId="77777777" w:rsidR="000276C6" w:rsidRPr="001778C0" w:rsidRDefault="000276C6" w:rsidP="001778C0">
      <w:pPr>
        <w:pStyle w:val="Heading4"/>
      </w:pPr>
      <w:r w:rsidRPr="001778C0">
        <w:t>Introduction to the Purgatorio</w:t>
      </w:r>
    </w:p>
    <w:p w14:paraId="2B5077A2" w14:textId="77777777" w:rsidR="000276C6" w:rsidRPr="001778C0" w:rsidRDefault="000276C6" w:rsidP="001778C0">
      <w:pPr>
        <w:pStyle w:val="Bodynoindent"/>
        <w:jc w:val="left"/>
        <w:rPr>
          <w:i/>
          <w:iCs/>
        </w:rPr>
      </w:pPr>
      <w:r w:rsidRPr="001778C0">
        <w:rPr>
          <w:i/>
          <w:iCs/>
        </w:rPr>
        <w:t>The Shore of the Island of Purgatory. Cato</w:t>
      </w:r>
    </w:p>
    <w:p w14:paraId="50203582" w14:textId="77777777" w:rsidR="009429CB" w:rsidRDefault="000276C6" w:rsidP="009429CB">
      <w:pPr>
        <w:pStyle w:val="Poetry"/>
        <w:rPr>
          <w:spacing w:val="-52"/>
        </w:rPr>
      </w:pPr>
      <w:r>
        <w:rPr>
          <w:spacing w:val="-1"/>
        </w:rPr>
        <w:t>To</w:t>
      </w:r>
      <w:r>
        <w:rPr>
          <w:spacing w:val="-13"/>
        </w:rPr>
        <w:t xml:space="preserve"> </w:t>
      </w:r>
      <w:r>
        <w:rPr>
          <w:spacing w:val="-1"/>
        </w:rPr>
        <w:t>run</w:t>
      </w:r>
      <w:r>
        <w:rPr>
          <w:spacing w:val="-12"/>
        </w:rPr>
        <w:t xml:space="preserve"> </w:t>
      </w:r>
      <w:r>
        <w:rPr>
          <w:spacing w:val="-1"/>
        </w:rPr>
        <w:t>o’er</w:t>
      </w:r>
      <w:r>
        <w:rPr>
          <w:spacing w:val="-12"/>
        </w:rPr>
        <w:t xml:space="preserve"> </w:t>
      </w:r>
      <w:r>
        <w:rPr>
          <w:spacing w:val="-1"/>
        </w:rPr>
        <w:t>better</w:t>
      </w:r>
      <w:r>
        <w:rPr>
          <w:spacing w:val="-12"/>
        </w:rPr>
        <w:t xml:space="preserve"> </w:t>
      </w:r>
      <w:r>
        <w:rPr>
          <w:spacing w:val="-1"/>
        </w:rPr>
        <w:t>water</w:t>
      </w:r>
      <w:r>
        <w:rPr>
          <w:spacing w:val="-12"/>
        </w:rPr>
        <w:t xml:space="preserve"> </w:t>
      </w:r>
      <w:r>
        <w:t>hoists</w:t>
      </w:r>
      <w:r>
        <w:rPr>
          <w:spacing w:val="-12"/>
        </w:rPr>
        <w:t xml:space="preserve"> </w:t>
      </w:r>
      <w:r>
        <w:t>her</w:t>
      </w:r>
      <w:r>
        <w:rPr>
          <w:spacing w:val="-12"/>
        </w:rPr>
        <w:t xml:space="preserve"> </w:t>
      </w:r>
      <w:r>
        <w:t>sails</w:t>
      </w:r>
      <w:r>
        <w:rPr>
          <w:spacing w:val="-52"/>
        </w:rPr>
        <w:t xml:space="preserve"> </w:t>
      </w:r>
    </w:p>
    <w:p w14:paraId="490A5732" w14:textId="2E13FEBC" w:rsidR="000276C6" w:rsidRDefault="000276C6" w:rsidP="009429CB">
      <w:pPr>
        <w:pStyle w:val="Poetry"/>
      </w:pPr>
      <w:r>
        <w:t>the</w:t>
      </w:r>
      <w:r>
        <w:rPr>
          <w:spacing w:val="-12"/>
        </w:rPr>
        <w:t xml:space="preserve"> </w:t>
      </w:r>
      <w:r>
        <w:t>little</w:t>
      </w:r>
      <w:r>
        <w:rPr>
          <w:spacing w:val="-11"/>
        </w:rPr>
        <w:t xml:space="preserve"> </w:t>
      </w:r>
      <w:r>
        <w:t>vessel</w:t>
      </w:r>
      <w:r>
        <w:rPr>
          <w:spacing w:val="-11"/>
        </w:rPr>
        <w:t xml:space="preserve"> </w:t>
      </w:r>
      <w:r>
        <w:t>of</w:t>
      </w:r>
      <w:r>
        <w:rPr>
          <w:spacing w:val="-11"/>
        </w:rPr>
        <w:t xml:space="preserve"> </w:t>
      </w:r>
      <w:r>
        <w:t>my</w:t>
      </w:r>
      <w:r>
        <w:rPr>
          <w:spacing w:val="-12"/>
        </w:rPr>
        <w:t xml:space="preserve"> </w:t>
      </w:r>
      <w:r>
        <w:t>genius</w:t>
      </w:r>
      <w:r>
        <w:rPr>
          <w:spacing w:val="-11"/>
        </w:rPr>
        <w:t xml:space="preserve"> </w:t>
      </w:r>
      <w:r>
        <w:t>now,</w:t>
      </w:r>
    </w:p>
    <w:p w14:paraId="7D72405F" w14:textId="77777777" w:rsidR="009429CB" w:rsidRDefault="000276C6" w:rsidP="009429CB">
      <w:pPr>
        <w:pStyle w:val="Poetry"/>
        <w:rPr>
          <w:spacing w:val="1"/>
        </w:rPr>
      </w:pPr>
      <w:r>
        <w:t>which leaves behind her such a cruel sea;</w:t>
      </w:r>
      <w:r>
        <w:rPr>
          <w:spacing w:val="1"/>
        </w:rPr>
        <w:t xml:space="preserve"> </w:t>
      </w:r>
    </w:p>
    <w:p w14:paraId="2CBFEEBC" w14:textId="7EB19371" w:rsidR="000276C6" w:rsidRDefault="000276C6" w:rsidP="009429CB">
      <w:pPr>
        <w:pStyle w:val="Poetry"/>
      </w:pPr>
      <w:r>
        <w:t>and</w:t>
      </w:r>
      <w:r>
        <w:rPr>
          <w:spacing w:val="-10"/>
        </w:rPr>
        <w:t xml:space="preserve"> </w:t>
      </w:r>
      <w:r>
        <w:t>of</w:t>
      </w:r>
      <w:r>
        <w:rPr>
          <w:spacing w:val="-10"/>
        </w:rPr>
        <w:t xml:space="preserve"> </w:t>
      </w:r>
      <w:r>
        <w:t>that</w:t>
      </w:r>
      <w:r>
        <w:rPr>
          <w:spacing w:val="-10"/>
        </w:rPr>
        <w:t xml:space="preserve"> </w:t>
      </w:r>
      <w:r>
        <w:t>second</w:t>
      </w:r>
      <w:r>
        <w:rPr>
          <w:spacing w:val="-10"/>
        </w:rPr>
        <w:t xml:space="preserve"> </w:t>
      </w:r>
      <w:r>
        <w:t>Realm</w:t>
      </w:r>
      <w:r>
        <w:rPr>
          <w:spacing w:val="-10"/>
        </w:rPr>
        <w:t xml:space="preserve"> </w:t>
      </w:r>
      <w:r>
        <w:t>I’ll</w:t>
      </w:r>
      <w:r>
        <w:rPr>
          <w:spacing w:val="-10"/>
        </w:rPr>
        <w:t xml:space="preserve"> </w:t>
      </w:r>
      <w:r>
        <w:t>sing,</w:t>
      </w:r>
      <w:r>
        <w:rPr>
          <w:spacing w:val="-9"/>
        </w:rPr>
        <w:t xml:space="preserve"> </w:t>
      </w:r>
      <w:r>
        <w:t>wherein</w:t>
      </w:r>
    </w:p>
    <w:p w14:paraId="5A366668" w14:textId="15795AC9" w:rsidR="000276C6" w:rsidRDefault="000276C6" w:rsidP="009429CB">
      <w:pPr>
        <w:pStyle w:val="Poetry"/>
      </w:pPr>
      <w:r>
        <w:t>the</w:t>
      </w:r>
      <w:r>
        <w:rPr>
          <w:spacing w:val="-7"/>
        </w:rPr>
        <w:t xml:space="preserve"> </w:t>
      </w:r>
      <w:r>
        <w:t>human</w:t>
      </w:r>
      <w:r>
        <w:rPr>
          <w:spacing w:val="-6"/>
        </w:rPr>
        <w:t xml:space="preserve"> </w:t>
      </w:r>
      <w:r>
        <w:t>spirit</w:t>
      </w:r>
      <w:r>
        <w:rPr>
          <w:spacing w:val="-6"/>
        </w:rPr>
        <w:t xml:space="preserve"> </w:t>
      </w:r>
      <w:r>
        <w:t>purifies</w:t>
      </w:r>
      <w:r>
        <w:rPr>
          <w:spacing w:val="-6"/>
        </w:rPr>
        <w:t xml:space="preserve"> </w:t>
      </w:r>
      <w:r>
        <w:t>itself,</w:t>
      </w:r>
    </w:p>
    <w:p w14:paraId="740381E3" w14:textId="6B9C816C" w:rsidR="000276C6" w:rsidRDefault="000276C6" w:rsidP="009429CB">
      <w:pPr>
        <w:pStyle w:val="Poetry"/>
      </w:pPr>
      <w:r>
        <w:t>and</w:t>
      </w:r>
      <w:r>
        <w:rPr>
          <w:spacing w:val="-6"/>
        </w:rPr>
        <w:t xml:space="preserve"> </w:t>
      </w:r>
      <w:r>
        <w:t>groweth</w:t>
      </w:r>
      <w:r>
        <w:rPr>
          <w:spacing w:val="-5"/>
        </w:rPr>
        <w:t xml:space="preserve"> </w:t>
      </w:r>
      <w:r>
        <w:t>worthy</w:t>
      </w:r>
      <w:r>
        <w:rPr>
          <w:spacing w:val="-5"/>
        </w:rPr>
        <w:t xml:space="preserve"> </w:t>
      </w:r>
      <w:r>
        <w:t>to</w:t>
      </w:r>
      <w:r>
        <w:rPr>
          <w:spacing w:val="-5"/>
        </w:rPr>
        <w:t xml:space="preserve"> </w:t>
      </w:r>
      <w:r>
        <w:t>ascend</w:t>
      </w:r>
      <w:r>
        <w:rPr>
          <w:spacing w:val="-5"/>
        </w:rPr>
        <w:t xml:space="preserve"> </w:t>
      </w:r>
      <w:r>
        <w:t>to</w:t>
      </w:r>
      <w:r>
        <w:rPr>
          <w:spacing w:val="-5"/>
        </w:rPr>
        <w:t xml:space="preserve"> </w:t>
      </w:r>
      <w:r>
        <w:t>Heaven.</w:t>
      </w:r>
    </w:p>
    <w:p w14:paraId="6E1DF31C" w14:textId="77777777" w:rsidR="009429CB" w:rsidRDefault="009429CB" w:rsidP="009429CB">
      <w:pPr>
        <w:pStyle w:val="Poetry"/>
      </w:pPr>
    </w:p>
    <w:p w14:paraId="593611B6" w14:textId="77777777" w:rsidR="009429CB" w:rsidRDefault="000276C6" w:rsidP="009429CB">
      <w:pPr>
        <w:pStyle w:val="Poetry"/>
        <w:rPr>
          <w:spacing w:val="1"/>
        </w:rPr>
      </w:pPr>
      <w:r>
        <w:lastRenderedPageBreak/>
        <w:t>But here let Poetry arise from death,</w:t>
      </w:r>
      <w:r>
        <w:rPr>
          <w:spacing w:val="1"/>
        </w:rPr>
        <w:t xml:space="preserve"> </w:t>
      </w:r>
    </w:p>
    <w:p w14:paraId="1513E583" w14:textId="77777777" w:rsidR="009429CB" w:rsidRDefault="000276C6" w:rsidP="009429CB">
      <w:pPr>
        <w:pStyle w:val="Poetry"/>
        <w:rPr>
          <w:spacing w:val="1"/>
        </w:rPr>
      </w:pPr>
      <w:r>
        <w:t>since, holy Muses, yours I am; and let</w:t>
      </w:r>
      <w:r>
        <w:rPr>
          <w:spacing w:val="1"/>
        </w:rPr>
        <w:t xml:space="preserve"> </w:t>
      </w:r>
    </w:p>
    <w:p w14:paraId="459AE710" w14:textId="0A525F04" w:rsidR="000276C6" w:rsidRDefault="000276C6" w:rsidP="009429CB">
      <w:pPr>
        <w:pStyle w:val="Poetry"/>
      </w:pPr>
      <w:r>
        <w:t>Calliopë,</w:t>
      </w:r>
      <w:r>
        <w:rPr>
          <w:spacing w:val="-7"/>
        </w:rPr>
        <w:t xml:space="preserve"> </w:t>
      </w:r>
      <w:r>
        <w:t>here</w:t>
      </w:r>
      <w:r>
        <w:rPr>
          <w:spacing w:val="-7"/>
        </w:rPr>
        <w:t xml:space="preserve"> </w:t>
      </w:r>
      <w:r>
        <w:t>somewhat</w:t>
      </w:r>
      <w:r>
        <w:rPr>
          <w:spacing w:val="-7"/>
        </w:rPr>
        <w:t xml:space="preserve"> </w:t>
      </w:r>
      <w:r>
        <w:t>higher</w:t>
      </w:r>
      <w:r>
        <w:rPr>
          <w:spacing w:val="-7"/>
        </w:rPr>
        <w:t xml:space="preserve"> </w:t>
      </w:r>
      <w:r>
        <w:t>soaring,</w:t>
      </w:r>
    </w:p>
    <w:p w14:paraId="629F258E" w14:textId="790675A4" w:rsidR="000276C6" w:rsidRDefault="000276C6" w:rsidP="009429CB">
      <w:pPr>
        <w:pStyle w:val="Poetry"/>
      </w:pPr>
      <w:r>
        <w:t>with</w:t>
      </w:r>
      <w:r>
        <w:rPr>
          <w:spacing w:val="-10"/>
        </w:rPr>
        <w:t xml:space="preserve"> </w:t>
      </w:r>
      <w:r>
        <w:t>those</w:t>
      </w:r>
      <w:r>
        <w:rPr>
          <w:spacing w:val="-9"/>
        </w:rPr>
        <w:t xml:space="preserve"> </w:t>
      </w:r>
      <w:r>
        <w:t>sweet</w:t>
      </w:r>
      <w:r>
        <w:rPr>
          <w:spacing w:val="-9"/>
        </w:rPr>
        <w:t xml:space="preserve"> </w:t>
      </w:r>
      <w:r>
        <w:t>tones</w:t>
      </w:r>
      <w:r>
        <w:rPr>
          <w:spacing w:val="-9"/>
        </w:rPr>
        <w:t xml:space="preserve"> </w:t>
      </w:r>
      <w:r>
        <w:t>accompany</w:t>
      </w:r>
      <w:r>
        <w:rPr>
          <w:spacing w:val="-9"/>
        </w:rPr>
        <w:t xml:space="preserve"> </w:t>
      </w:r>
      <w:r>
        <w:t>my</w:t>
      </w:r>
      <w:r>
        <w:rPr>
          <w:spacing w:val="-9"/>
        </w:rPr>
        <w:t xml:space="preserve"> </w:t>
      </w:r>
      <w:r>
        <w:t>song,</w:t>
      </w:r>
    </w:p>
    <w:p w14:paraId="22358179" w14:textId="77777777" w:rsidR="009429CB" w:rsidRDefault="000276C6" w:rsidP="009429CB">
      <w:pPr>
        <w:pStyle w:val="Poetry"/>
      </w:pPr>
      <w:r>
        <w:t>whose</w:t>
      </w:r>
      <w:r>
        <w:rPr>
          <w:spacing w:val="-14"/>
        </w:rPr>
        <w:t xml:space="preserve"> </w:t>
      </w:r>
      <w:r>
        <w:t>power</w:t>
      </w:r>
      <w:r>
        <w:rPr>
          <w:spacing w:val="-14"/>
        </w:rPr>
        <w:t xml:space="preserve"> </w:t>
      </w:r>
      <w:r>
        <w:t>the</w:t>
      </w:r>
      <w:r>
        <w:rPr>
          <w:spacing w:val="-13"/>
        </w:rPr>
        <w:t xml:space="preserve"> </w:t>
      </w:r>
      <w:r>
        <w:t>miserable</w:t>
      </w:r>
      <w:r>
        <w:rPr>
          <w:spacing w:val="-14"/>
        </w:rPr>
        <w:t xml:space="preserve"> </w:t>
      </w:r>
      <w:r>
        <w:t>Magpies</w:t>
      </w:r>
      <w:r>
        <w:rPr>
          <w:spacing w:val="-13"/>
        </w:rPr>
        <w:t xml:space="preserve"> </w:t>
      </w:r>
      <w:r>
        <w:t>felt</w:t>
      </w:r>
    </w:p>
    <w:p w14:paraId="0E70A323" w14:textId="07DC1C47" w:rsidR="000276C6" w:rsidRDefault="000276C6" w:rsidP="009429CB">
      <w:pPr>
        <w:pStyle w:val="Poetry"/>
      </w:pPr>
      <w:r>
        <w:rPr>
          <w:spacing w:val="-52"/>
        </w:rPr>
        <w:t xml:space="preserve"> </w:t>
      </w:r>
      <w:r>
        <w:t>so</w:t>
      </w:r>
      <w:r>
        <w:rPr>
          <w:spacing w:val="-8"/>
        </w:rPr>
        <w:t xml:space="preserve"> </w:t>
      </w:r>
      <w:r>
        <w:t>keenly,</w:t>
      </w:r>
      <w:r>
        <w:rPr>
          <w:spacing w:val="-8"/>
        </w:rPr>
        <w:t xml:space="preserve"> </w:t>
      </w:r>
      <w:r>
        <w:t>that</w:t>
      </w:r>
      <w:r>
        <w:rPr>
          <w:spacing w:val="-8"/>
        </w:rPr>
        <w:t xml:space="preserve"> </w:t>
      </w:r>
      <w:r>
        <w:t>of</w:t>
      </w:r>
      <w:r>
        <w:rPr>
          <w:spacing w:val="-8"/>
        </w:rPr>
        <w:t xml:space="preserve"> </w:t>
      </w:r>
      <w:r>
        <w:t>pardon</w:t>
      </w:r>
      <w:r>
        <w:rPr>
          <w:spacing w:val="-7"/>
        </w:rPr>
        <w:t xml:space="preserve"> </w:t>
      </w:r>
      <w:r>
        <w:t>they</w:t>
      </w:r>
      <w:r>
        <w:rPr>
          <w:spacing w:val="-8"/>
        </w:rPr>
        <w:t xml:space="preserve"> </w:t>
      </w:r>
      <w:r>
        <w:t>despaired.</w:t>
      </w:r>
    </w:p>
    <w:p w14:paraId="3A673628" w14:textId="678F05CD" w:rsidR="001778C0" w:rsidRDefault="001778C0" w:rsidP="000276C6">
      <w:pPr>
        <w:pStyle w:val="BodyText"/>
        <w:spacing w:before="4" w:line="228" w:lineRule="auto"/>
        <w:ind w:left="4340" w:right="2919"/>
        <w:rPr>
          <w:color w:val="231F20"/>
        </w:rPr>
      </w:pPr>
    </w:p>
    <w:p w14:paraId="11BD87CA" w14:textId="0212499F" w:rsidR="001778C0" w:rsidRDefault="001778C0" w:rsidP="001778C0">
      <w:pPr>
        <w:pStyle w:val="Bodynoindent"/>
        <w:jc w:val="center"/>
        <w:rPr>
          <w:color w:val="231F20"/>
        </w:rPr>
      </w:pPr>
      <w:r>
        <w:rPr>
          <w:noProof/>
        </w:rPr>
        <w:drawing>
          <wp:inline distT="0" distB="0" distL="0" distR="0" wp14:anchorId="580BF5E0" wp14:editId="78410D61">
            <wp:extent cx="2245106" cy="3009176"/>
            <wp:effectExtent l="0" t="0" r="3175" b="1270"/>
            <wp:docPr id="37"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0.png"/>
                    <pic:cNvPicPr/>
                  </pic:nvPicPr>
                  <pic:blipFill>
                    <a:blip r:embed="rId24" cstate="print"/>
                    <a:stretch>
                      <a:fillRect/>
                    </a:stretch>
                  </pic:blipFill>
                  <pic:spPr>
                    <a:xfrm>
                      <a:off x="0" y="0"/>
                      <a:ext cx="2245106" cy="3009176"/>
                    </a:xfrm>
                    <a:prstGeom prst="rect">
                      <a:avLst/>
                    </a:prstGeom>
                  </pic:spPr>
                </pic:pic>
              </a:graphicData>
            </a:graphic>
          </wp:inline>
        </w:drawing>
      </w:r>
    </w:p>
    <w:p w14:paraId="2B2EE9D4" w14:textId="77777777" w:rsidR="001778C0" w:rsidRDefault="001778C0" w:rsidP="001778C0">
      <w:pPr>
        <w:pStyle w:val="CaptionHeader"/>
      </w:pPr>
      <w:r>
        <w:rPr>
          <w:w w:val="105"/>
        </w:rPr>
        <w:t>image</w:t>
      </w:r>
      <w:r>
        <w:rPr>
          <w:spacing w:val="1"/>
          <w:w w:val="105"/>
        </w:rPr>
        <w:t xml:space="preserve"> </w:t>
      </w:r>
      <w:r>
        <w:rPr>
          <w:w w:val="105"/>
        </w:rPr>
        <w:t>5.15:</w:t>
      </w:r>
      <w:r>
        <w:rPr>
          <w:spacing w:val="1"/>
          <w:w w:val="105"/>
        </w:rPr>
        <w:t xml:space="preserve"> </w:t>
      </w:r>
      <w:r>
        <w:rPr>
          <w:w w:val="105"/>
        </w:rPr>
        <w:t>Purgatorio:</w:t>
      </w:r>
      <w:r>
        <w:rPr>
          <w:spacing w:val="1"/>
          <w:w w:val="105"/>
        </w:rPr>
        <w:t xml:space="preserve"> </w:t>
      </w:r>
      <w:r>
        <w:rPr>
          <w:w w:val="105"/>
        </w:rPr>
        <w:t>Canto</w:t>
      </w:r>
      <w:r>
        <w:rPr>
          <w:spacing w:val="1"/>
          <w:w w:val="105"/>
        </w:rPr>
        <w:t xml:space="preserve"> </w:t>
      </w:r>
      <w:r>
        <w:rPr>
          <w:w w:val="105"/>
        </w:rPr>
        <w:t>one</w:t>
      </w:r>
      <w:r>
        <w:rPr>
          <w:spacing w:val="1"/>
          <w:w w:val="105"/>
        </w:rPr>
        <w:t xml:space="preserve"> </w:t>
      </w:r>
      <w:r>
        <w:rPr>
          <w:w w:val="105"/>
        </w:rPr>
        <w:t>|</w:t>
      </w:r>
      <w:r>
        <w:rPr>
          <w:spacing w:val="1"/>
          <w:w w:val="105"/>
        </w:rPr>
        <w:t xml:space="preserve"> </w:t>
      </w:r>
      <w:r>
        <w:rPr>
          <w:spacing w:val="-3"/>
        </w:rPr>
        <w:t>After</w:t>
      </w:r>
      <w:r>
        <w:rPr>
          <w:spacing w:val="-8"/>
        </w:rPr>
        <w:t xml:space="preserve"> </w:t>
      </w:r>
      <w:r>
        <w:rPr>
          <w:spacing w:val="-3"/>
        </w:rPr>
        <w:t>leaving</w:t>
      </w:r>
      <w:r>
        <w:rPr>
          <w:spacing w:val="-8"/>
        </w:rPr>
        <w:t xml:space="preserve"> </w:t>
      </w:r>
      <w:r>
        <w:rPr>
          <w:spacing w:val="-3"/>
        </w:rPr>
        <w:t>Hell,</w:t>
      </w:r>
      <w:r>
        <w:rPr>
          <w:spacing w:val="-8"/>
        </w:rPr>
        <w:t xml:space="preserve"> </w:t>
      </w:r>
      <w:r>
        <w:t>Dante</w:t>
      </w:r>
      <w:r>
        <w:rPr>
          <w:spacing w:val="-8"/>
        </w:rPr>
        <w:t xml:space="preserve"> </w:t>
      </w:r>
      <w:r>
        <w:t>and</w:t>
      </w:r>
      <w:r>
        <w:rPr>
          <w:spacing w:val="-8"/>
        </w:rPr>
        <w:t xml:space="preserve"> </w:t>
      </w:r>
      <w:r>
        <w:t>Virgil</w:t>
      </w:r>
      <w:r>
        <w:rPr>
          <w:spacing w:val="-8"/>
        </w:rPr>
        <w:t xml:space="preserve"> </w:t>
      </w:r>
      <w:r>
        <w:t>encounter</w:t>
      </w:r>
      <w:r>
        <w:rPr>
          <w:spacing w:val="-42"/>
        </w:rPr>
        <w:t xml:space="preserve"> </w:t>
      </w:r>
      <w:r>
        <w:rPr>
          <w:spacing w:val="-3"/>
        </w:rPr>
        <w:t xml:space="preserve">Cato the Younger, </w:t>
      </w:r>
      <w:r>
        <w:t>who says that Dante must</w:t>
      </w:r>
      <w:r>
        <w:rPr>
          <w:spacing w:val="-1"/>
        </w:rPr>
        <w:t xml:space="preserve"> </w:t>
      </w:r>
      <w:r>
        <w:t>clean</w:t>
      </w:r>
      <w:r>
        <w:rPr>
          <w:spacing w:val="-9"/>
        </w:rPr>
        <w:t xml:space="preserve"> </w:t>
      </w:r>
      <w:r>
        <w:t>himself</w:t>
      </w:r>
      <w:r>
        <w:rPr>
          <w:spacing w:val="-9"/>
        </w:rPr>
        <w:t xml:space="preserve"> </w:t>
      </w:r>
      <w:r>
        <w:t>before</w:t>
      </w:r>
      <w:r>
        <w:rPr>
          <w:spacing w:val="-8"/>
        </w:rPr>
        <w:t xml:space="preserve"> </w:t>
      </w:r>
      <w:r>
        <w:t>he</w:t>
      </w:r>
      <w:r>
        <w:rPr>
          <w:spacing w:val="-9"/>
        </w:rPr>
        <w:t xml:space="preserve"> </w:t>
      </w:r>
      <w:r>
        <w:t>can</w:t>
      </w:r>
      <w:r>
        <w:rPr>
          <w:spacing w:val="-8"/>
        </w:rPr>
        <w:t xml:space="preserve"> </w:t>
      </w:r>
      <w:r>
        <w:t>enter</w:t>
      </w:r>
      <w:r>
        <w:rPr>
          <w:spacing w:val="-9"/>
        </w:rPr>
        <w:t xml:space="preserve"> </w:t>
      </w:r>
      <w:r>
        <w:t>Purgatory.</w:t>
      </w:r>
    </w:p>
    <w:p w14:paraId="00054121" w14:textId="77777777" w:rsidR="009429CB" w:rsidRDefault="001778C0" w:rsidP="009429CB">
      <w:pPr>
        <w:pStyle w:val="CaptionText"/>
        <w:rPr>
          <w:spacing w:val="-42"/>
        </w:rPr>
      </w:pPr>
      <w:r>
        <w:rPr>
          <w:b/>
        </w:rPr>
        <w:t xml:space="preserve">Author: </w:t>
      </w:r>
      <w:r>
        <w:t>Teodolinda Barolini</w:t>
      </w:r>
      <w:r>
        <w:rPr>
          <w:spacing w:val="-42"/>
        </w:rPr>
        <w:t xml:space="preserve"> </w:t>
      </w:r>
    </w:p>
    <w:p w14:paraId="1A21B3D2" w14:textId="77777777" w:rsidR="009429CB" w:rsidRDefault="009429CB" w:rsidP="009429CB">
      <w:pPr>
        <w:pStyle w:val="CaptionText"/>
      </w:pPr>
      <w:r>
        <w:rPr>
          <w:b/>
          <w:spacing w:val="-5"/>
        </w:rPr>
        <w:t>S</w:t>
      </w:r>
      <w:r w:rsidR="001778C0">
        <w:rPr>
          <w:b/>
          <w:spacing w:val="-5"/>
        </w:rPr>
        <w:t xml:space="preserve">ource: </w:t>
      </w:r>
      <w:r w:rsidR="001778C0">
        <w:rPr>
          <w:spacing w:val="-4"/>
        </w:rPr>
        <w:t>Digital Dante</w:t>
      </w:r>
      <w:r w:rsidR="001778C0">
        <w:t xml:space="preserve"> </w:t>
      </w:r>
    </w:p>
    <w:p w14:paraId="41CD4461" w14:textId="0A565BFF" w:rsidR="001778C0" w:rsidRDefault="009429CB" w:rsidP="009429CB">
      <w:pPr>
        <w:pStyle w:val="CaptionText"/>
      </w:pPr>
      <w:r>
        <w:rPr>
          <w:b/>
          <w:spacing w:val="1"/>
          <w:w w:val="106"/>
        </w:rPr>
        <w:t>L</w:t>
      </w:r>
      <w:r w:rsidR="001778C0">
        <w:rPr>
          <w:b/>
          <w:spacing w:val="1"/>
          <w:w w:val="106"/>
        </w:rPr>
        <w:t>i</w:t>
      </w:r>
      <w:r w:rsidR="001778C0">
        <w:rPr>
          <w:b/>
          <w:w w:val="95"/>
        </w:rPr>
        <w:t>c</w:t>
      </w:r>
      <w:r w:rsidR="001778C0">
        <w:rPr>
          <w:b/>
          <w:spacing w:val="-1"/>
          <w:w w:val="98"/>
        </w:rPr>
        <w:t>e</w:t>
      </w:r>
      <w:r w:rsidR="001778C0">
        <w:rPr>
          <w:b/>
        </w:rPr>
        <w:t>n</w:t>
      </w:r>
      <w:r w:rsidR="001778C0">
        <w:rPr>
          <w:b/>
          <w:spacing w:val="1"/>
        </w:rPr>
        <w:t>s</w:t>
      </w:r>
      <w:r w:rsidR="001778C0">
        <w:rPr>
          <w:b/>
          <w:w w:val="88"/>
        </w:rPr>
        <w:t>e:</w:t>
      </w:r>
      <w:r w:rsidR="001778C0">
        <w:rPr>
          <w:b/>
          <w:spacing w:val="-6"/>
        </w:rPr>
        <w:t xml:space="preserve"> </w:t>
      </w:r>
      <w:r w:rsidR="001778C0">
        <w:rPr>
          <w:w w:val="103"/>
        </w:rPr>
        <w:t>P</w:t>
      </w:r>
      <w:r w:rsidR="001778C0">
        <w:rPr>
          <w:spacing w:val="-1"/>
          <w:w w:val="103"/>
        </w:rPr>
        <w:t>u</w:t>
      </w:r>
      <w:r w:rsidR="001778C0">
        <w:rPr>
          <w:w w:val="101"/>
        </w:rPr>
        <w:t>b</w:t>
      </w:r>
      <w:r w:rsidR="001778C0">
        <w:rPr>
          <w:w w:val="94"/>
        </w:rPr>
        <w:t>lic</w:t>
      </w:r>
      <w:r w:rsidR="001778C0">
        <w:rPr>
          <w:spacing w:val="-5"/>
        </w:rPr>
        <w:t xml:space="preserve"> </w:t>
      </w:r>
      <w:r w:rsidR="001778C0">
        <w:rPr>
          <w:spacing w:val="1"/>
          <w:w w:val="101"/>
        </w:rPr>
        <w:t>D</w:t>
      </w:r>
      <w:r w:rsidR="001778C0">
        <w:rPr>
          <w:w w:val="102"/>
        </w:rPr>
        <w:t>o</w:t>
      </w:r>
      <w:r w:rsidR="001778C0">
        <w:rPr>
          <w:spacing w:val="-1"/>
          <w:w w:val="105"/>
        </w:rPr>
        <w:t>m</w:t>
      </w:r>
      <w:r w:rsidR="001778C0">
        <w:rPr>
          <w:w w:val="98"/>
        </w:rPr>
        <w:t>a</w:t>
      </w:r>
      <w:r w:rsidR="001778C0">
        <w:rPr>
          <w:w w:val="104"/>
        </w:rPr>
        <w:t>in</w:t>
      </w:r>
    </w:p>
    <w:p w14:paraId="6EF41681" w14:textId="77777777" w:rsidR="001778C0" w:rsidRDefault="001778C0" w:rsidP="000276C6">
      <w:pPr>
        <w:pStyle w:val="BodyText"/>
        <w:spacing w:before="4" w:line="228" w:lineRule="auto"/>
        <w:ind w:left="4340" w:right="2919"/>
      </w:pPr>
    </w:p>
    <w:p w14:paraId="122F346F" w14:textId="77777777" w:rsidR="000276C6" w:rsidRPr="009429CB" w:rsidRDefault="000276C6" w:rsidP="009429CB">
      <w:pPr>
        <w:pStyle w:val="Poetry"/>
      </w:pPr>
      <w:r w:rsidRPr="009429CB">
        <w:t>The oriental sapphire’s tender hue,</w:t>
      </w:r>
    </w:p>
    <w:p w14:paraId="37FB3B13" w14:textId="77777777" w:rsidR="000276C6" w:rsidRPr="009429CB" w:rsidRDefault="000276C6" w:rsidP="009429CB">
      <w:pPr>
        <w:pStyle w:val="Poetry"/>
      </w:pPr>
      <w:r w:rsidRPr="009429CB">
        <w:t>now gathering in the sky’s unclouded face,</w:t>
      </w:r>
    </w:p>
    <w:p w14:paraId="3C161CF2" w14:textId="4588A42A" w:rsidR="000276C6" w:rsidRPr="009429CB" w:rsidRDefault="000276C6" w:rsidP="009429CB">
      <w:pPr>
        <w:pStyle w:val="Poetry"/>
      </w:pPr>
      <w:r w:rsidRPr="009429CB">
        <w:t>as far as to the first of circles pure,</w:t>
      </w:r>
    </w:p>
    <w:p w14:paraId="015AA390" w14:textId="77777777" w:rsidR="009429CB" w:rsidRDefault="000276C6" w:rsidP="009429CB">
      <w:pPr>
        <w:pStyle w:val="Poetry"/>
      </w:pPr>
      <w:r w:rsidRPr="009429CB">
        <w:t xml:space="preserve">began again to give mine eyes delight, </w:t>
      </w:r>
    </w:p>
    <w:p w14:paraId="37614FF9" w14:textId="6774A7EA" w:rsidR="000276C6" w:rsidRPr="009429CB" w:rsidRDefault="000276C6" w:rsidP="009429CB">
      <w:pPr>
        <w:pStyle w:val="Poetry"/>
      </w:pPr>
      <w:r w:rsidRPr="009429CB">
        <w:t>when forth I issued from the deadly air,</w:t>
      </w:r>
    </w:p>
    <w:p w14:paraId="24D21B3F" w14:textId="77777777" w:rsidR="009429CB" w:rsidRDefault="000276C6" w:rsidP="009429CB">
      <w:pPr>
        <w:pStyle w:val="Poetry"/>
      </w:pPr>
      <w:r w:rsidRPr="009429CB">
        <w:t xml:space="preserve">which with its gloom had filled mine eyes and heart. </w:t>
      </w:r>
    </w:p>
    <w:p w14:paraId="2B45D80D" w14:textId="0D417FD7" w:rsidR="000276C6" w:rsidRPr="009429CB" w:rsidRDefault="000276C6" w:rsidP="009429CB">
      <w:pPr>
        <w:pStyle w:val="Poetry"/>
      </w:pPr>
      <w:r w:rsidRPr="009429CB">
        <w:t>The beauteous planet which incites to love,</w:t>
      </w:r>
    </w:p>
    <w:p w14:paraId="2FECA9EB" w14:textId="77145CFE" w:rsidR="000276C6" w:rsidRPr="009429CB" w:rsidRDefault="000276C6" w:rsidP="009429CB">
      <w:pPr>
        <w:pStyle w:val="Poetry"/>
      </w:pPr>
      <w:r w:rsidRPr="009429CB">
        <w:t>veiling with light the Fishes in her train,</w:t>
      </w:r>
    </w:p>
    <w:p w14:paraId="253F58EA" w14:textId="63406DF0" w:rsidR="000276C6" w:rsidRDefault="000276C6" w:rsidP="009429CB">
      <w:pPr>
        <w:pStyle w:val="Poetry"/>
      </w:pPr>
      <w:r w:rsidRPr="009429CB">
        <w:t>was causing all the eastern sky to laugh.</w:t>
      </w:r>
    </w:p>
    <w:p w14:paraId="39C67F28" w14:textId="77777777" w:rsidR="009429CB" w:rsidRPr="009429CB" w:rsidRDefault="009429CB" w:rsidP="009429CB">
      <w:pPr>
        <w:pStyle w:val="Poetry"/>
      </w:pPr>
    </w:p>
    <w:p w14:paraId="66AE9C89" w14:textId="77777777" w:rsidR="009429CB" w:rsidRDefault="000276C6" w:rsidP="009429CB">
      <w:pPr>
        <w:pStyle w:val="Poetry"/>
      </w:pPr>
      <w:r w:rsidRPr="009429CB">
        <w:lastRenderedPageBreak/>
        <w:t xml:space="preserve">Round to the right I turned, and set my mind </w:t>
      </w:r>
    </w:p>
    <w:p w14:paraId="5986ED78" w14:textId="77777777" w:rsidR="009429CB" w:rsidRDefault="000276C6" w:rsidP="009429CB">
      <w:pPr>
        <w:pStyle w:val="Poetry"/>
      </w:pPr>
      <w:r w:rsidRPr="009429CB">
        <w:t xml:space="preserve">upon the other pole, and saw four stars, </w:t>
      </w:r>
    </w:p>
    <w:p w14:paraId="0A42D9DC" w14:textId="53B81EEB" w:rsidR="000276C6" w:rsidRPr="009429CB" w:rsidRDefault="000276C6" w:rsidP="009429CB">
      <w:pPr>
        <w:pStyle w:val="Poetry"/>
      </w:pPr>
      <w:r w:rsidRPr="009429CB">
        <w:t>never perceived, save by the first of men.</w:t>
      </w:r>
    </w:p>
    <w:p w14:paraId="41AC8006" w14:textId="23B3854C" w:rsidR="000276C6" w:rsidRPr="009429CB" w:rsidRDefault="000276C6" w:rsidP="009429CB">
      <w:pPr>
        <w:pStyle w:val="Poetry"/>
      </w:pPr>
      <w:r w:rsidRPr="009429CB">
        <w:t>The sky appeared to enjoy their little flames.</w:t>
      </w:r>
    </w:p>
    <w:p w14:paraId="55A08029" w14:textId="77777777" w:rsidR="009429CB" w:rsidRDefault="000276C6" w:rsidP="009429CB">
      <w:pPr>
        <w:pStyle w:val="Poetry"/>
      </w:pPr>
      <w:r w:rsidRPr="009429CB">
        <w:t xml:space="preserve">O region of the North, that widowed art, </w:t>
      </w:r>
    </w:p>
    <w:p w14:paraId="11B83B60" w14:textId="09617871" w:rsidR="000276C6" w:rsidRDefault="000276C6" w:rsidP="009429CB">
      <w:pPr>
        <w:pStyle w:val="Poetry"/>
      </w:pPr>
      <w:r w:rsidRPr="009429CB">
        <w:t>because deprived of gazing thereupon!</w:t>
      </w:r>
    </w:p>
    <w:p w14:paraId="7B564ED4" w14:textId="77777777" w:rsidR="009429CB" w:rsidRPr="009429CB" w:rsidRDefault="009429CB" w:rsidP="009429CB">
      <w:pPr>
        <w:pStyle w:val="Poetry"/>
      </w:pPr>
    </w:p>
    <w:p w14:paraId="60014450" w14:textId="77777777" w:rsidR="009429CB" w:rsidRDefault="000276C6" w:rsidP="009429CB">
      <w:pPr>
        <w:pStyle w:val="Poetry"/>
      </w:pPr>
      <w:r w:rsidRPr="009429CB">
        <w:t xml:space="preserve">When I had from the sight of them withdrawn, </w:t>
      </w:r>
    </w:p>
    <w:p w14:paraId="6E6FDC93" w14:textId="391B1BAB" w:rsidR="000276C6" w:rsidRPr="009429CB" w:rsidRDefault="000276C6" w:rsidP="009429CB">
      <w:pPr>
        <w:pStyle w:val="Poetry"/>
      </w:pPr>
      <w:r w:rsidRPr="009429CB">
        <w:t>turning a little toward the other pole,</w:t>
      </w:r>
    </w:p>
    <w:p w14:paraId="546DF720" w14:textId="157A6BD6" w:rsidR="000276C6" w:rsidRPr="009429CB" w:rsidRDefault="000276C6" w:rsidP="009429CB">
      <w:pPr>
        <w:pStyle w:val="Poetry"/>
      </w:pPr>
      <w:r w:rsidRPr="009429CB">
        <w:t>whence now the Wain had wholly disappeared,</w:t>
      </w:r>
    </w:p>
    <w:p w14:paraId="3490F48C" w14:textId="77777777" w:rsidR="009429CB" w:rsidRDefault="000276C6" w:rsidP="009429CB">
      <w:pPr>
        <w:pStyle w:val="Poetry"/>
      </w:pPr>
      <w:r w:rsidRPr="009429CB">
        <w:t xml:space="preserve">a lone Old Man beside me I perceived, </w:t>
      </w:r>
    </w:p>
    <w:p w14:paraId="52C3325A" w14:textId="77777777" w:rsidR="009429CB" w:rsidRDefault="000276C6" w:rsidP="009429CB">
      <w:pPr>
        <w:pStyle w:val="Poetry"/>
      </w:pPr>
      <w:r w:rsidRPr="009429CB">
        <w:t xml:space="preserve">deserving of such reverence in his looks, </w:t>
      </w:r>
    </w:p>
    <w:p w14:paraId="19AE6D0E" w14:textId="38027EB2" w:rsidR="000276C6" w:rsidRPr="009429CB" w:rsidRDefault="000276C6" w:rsidP="009429CB">
      <w:pPr>
        <w:pStyle w:val="Poetry"/>
      </w:pPr>
      <w:r w:rsidRPr="009429CB">
        <w:t>that no son owes his father any more.</w:t>
      </w:r>
    </w:p>
    <w:p w14:paraId="539A712D" w14:textId="77777777" w:rsidR="000276C6" w:rsidRPr="009429CB" w:rsidRDefault="000276C6" w:rsidP="009429CB">
      <w:pPr>
        <w:pStyle w:val="Poetry"/>
      </w:pPr>
      <w:r w:rsidRPr="009429CB">
        <w:t>Long was the beard he wore, and partly white,</w:t>
      </w:r>
    </w:p>
    <w:p w14:paraId="66F4A2F0" w14:textId="230C2B5B" w:rsidR="000276C6" w:rsidRPr="009429CB" w:rsidRDefault="000276C6" w:rsidP="009429CB">
      <w:pPr>
        <w:pStyle w:val="Poetry"/>
      </w:pPr>
      <w:r w:rsidRPr="009429CB">
        <w:t>as likewise was the hair upon his head,</w:t>
      </w:r>
    </w:p>
    <w:p w14:paraId="521BB7FD" w14:textId="77777777" w:rsidR="000276C6" w:rsidRPr="009429CB" w:rsidRDefault="000276C6" w:rsidP="009429CB">
      <w:pPr>
        <w:pStyle w:val="Poetry"/>
      </w:pPr>
      <w:r w:rsidRPr="009429CB">
        <w:t>two locks of which hung down upon his breast.</w:t>
      </w:r>
    </w:p>
    <w:p w14:paraId="0C6E46D8" w14:textId="77777777" w:rsidR="000276C6" w:rsidRPr="009429CB" w:rsidRDefault="000276C6" w:rsidP="009429CB">
      <w:pPr>
        <w:pStyle w:val="Poetry"/>
      </w:pPr>
      <w:r w:rsidRPr="009429CB">
        <w:t>And so the rays of those four holy stars</w:t>
      </w:r>
    </w:p>
    <w:p w14:paraId="759D4E14" w14:textId="77777777" w:rsidR="009429CB" w:rsidRDefault="000276C6" w:rsidP="009429CB">
      <w:pPr>
        <w:pStyle w:val="Poetry"/>
      </w:pPr>
      <w:r w:rsidRPr="009429CB">
        <w:t xml:space="preserve">adorned his face with splendor, that to me course </w:t>
      </w:r>
    </w:p>
    <w:p w14:paraId="7DA08F74" w14:textId="2EC95AF0" w:rsidR="000276C6" w:rsidRDefault="000276C6" w:rsidP="009429CB">
      <w:pPr>
        <w:pStyle w:val="Poetry"/>
      </w:pPr>
      <w:r w:rsidRPr="009429CB">
        <w:t>he looked as if the sun were facing him.</w:t>
      </w:r>
    </w:p>
    <w:p w14:paraId="7DB284D2" w14:textId="77777777" w:rsidR="009429CB" w:rsidRPr="009429CB" w:rsidRDefault="009429CB" w:rsidP="009429CB">
      <w:pPr>
        <w:pStyle w:val="Poetry"/>
      </w:pPr>
    </w:p>
    <w:p w14:paraId="13AC3DD2" w14:textId="62F98758" w:rsidR="000276C6" w:rsidRPr="009429CB" w:rsidRDefault="000276C6" w:rsidP="009429CB">
      <w:pPr>
        <w:pStyle w:val="Poetry"/>
      </w:pPr>
      <w:r w:rsidRPr="009429CB">
        <w:t>“Who, then, are ye, that ’gainst the blind stream’s</w:t>
      </w:r>
    </w:p>
    <w:p w14:paraId="51CC4B53" w14:textId="77777777" w:rsidR="000276C6" w:rsidRPr="009429CB" w:rsidRDefault="000276C6" w:rsidP="009429CB">
      <w:pPr>
        <w:pStyle w:val="Poetry"/>
      </w:pPr>
      <w:r w:rsidRPr="009429CB">
        <w:t>have from the eternal Prison escaped?” he said,</w:t>
      </w:r>
    </w:p>
    <w:p w14:paraId="79C94CA4" w14:textId="77777777" w:rsidR="009429CB" w:rsidRDefault="000276C6" w:rsidP="009429CB">
      <w:pPr>
        <w:pStyle w:val="Poetry"/>
      </w:pPr>
      <w:r w:rsidRPr="009429CB">
        <w:t xml:space="preserve">moving the while those venerable locks. </w:t>
      </w:r>
    </w:p>
    <w:p w14:paraId="7CC8D205" w14:textId="77777777" w:rsidR="009429CB" w:rsidRDefault="000276C6" w:rsidP="009429CB">
      <w:pPr>
        <w:pStyle w:val="Poetry"/>
      </w:pPr>
      <w:r w:rsidRPr="009429CB">
        <w:t xml:space="preserve">“Who led you, or what served you as a lamp, </w:t>
      </w:r>
    </w:p>
    <w:p w14:paraId="35965E39" w14:textId="3A8E3660" w:rsidR="000276C6" w:rsidRPr="009429CB" w:rsidRDefault="000276C6" w:rsidP="009429CB">
      <w:pPr>
        <w:pStyle w:val="Poetry"/>
      </w:pPr>
      <w:r w:rsidRPr="009429CB">
        <w:t>when forth ye issued from the night profound,</w:t>
      </w:r>
    </w:p>
    <w:p w14:paraId="64A97052" w14:textId="0B3EE166" w:rsidR="000276C6" w:rsidRPr="009429CB" w:rsidRDefault="000276C6" w:rsidP="009429CB">
      <w:pPr>
        <w:pStyle w:val="Poetry"/>
      </w:pPr>
      <w:r w:rsidRPr="009429CB">
        <w:t>which makes the infernal Vale forever black?</w:t>
      </w:r>
    </w:p>
    <w:p w14:paraId="5346DBCB" w14:textId="77777777" w:rsidR="000276C6" w:rsidRPr="009429CB" w:rsidRDefault="000276C6" w:rsidP="009429CB">
      <w:pPr>
        <w:pStyle w:val="Poetry"/>
      </w:pPr>
      <w:r w:rsidRPr="009429CB">
        <w:t>Are broken thus the laws of Hell’s abyss,</w:t>
      </w:r>
    </w:p>
    <w:p w14:paraId="3B9123AE" w14:textId="77777777" w:rsidR="009429CB" w:rsidRDefault="000276C6" w:rsidP="009429CB">
      <w:pPr>
        <w:pStyle w:val="Poetry"/>
      </w:pPr>
      <w:r w:rsidRPr="009429CB">
        <w:t xml:space="preserve">or through new counsel is there change in Heaven, </w:t>
      </w:r>
    </w:p>
    <w:p w14:paraId="606AEB10" w14:textId="4A12B0F0" w:rsidR="000276C6" w:rsidRDefault="000276C6" w:rsidP="009429CB">
      <w:pPr>
        <w:pStyle w:val="Poetry"/>
      </w:pPr>
      <w:r w:rsidRPr="009429CB">
        <w:t>that ye, though damned, are come to these my cliffs?”</w:t>
      </w:r>
    </w:p>
    <w:p w14:paraId="4A1AC226" w14:textId="77777777" w:rsidR="009429CB" w:rsidRPr="009429CB" w:rsidRDefault="009429CB" w:rsidP="009429CB">
      <w:pPr>
        <w:pStyle w:val="Poetry"/>
      </w:pPr>
    </w:p>
    <w:p w14:paraId="00C8A95F" w14:textId="77777777" w:rsidR="000276C6" w:rsidRPr="009429CB" w:rsidRDefault="000276C6" w:rsidP="009429CB">
      <w:pPr>
        <w:pStyle w:val="Poetry"/>
      </w:pPr>
      <w:r w:rsidRPr="009429CB">
        <w:t>My Leader thereupon took hold of me,</w:t>
      </w:r>
    </w:p>
    <w:p w14:paraId="2D164BD9" w14:textId="4DBE2BC7" w:rsidR="000276C6" w:rsidRPr="009429CB" w:rsidRDefault="000276C6" w:rsidP="009429CB">
      <w:pPr>
        <w:pStyle w:val="Poetry"/>
      </w:pPr>
      <w:r w:rsidRPr="009429CB">
        <w:t>and with his words and with his hands and signs</w:t>
      </w:r>
    </w:p>
    <w:p w14:paraId="4B688F5C" w14:textId="13A254F3" w:rsidR="000276C6" w:rsidRDefault="000276C6" w:rsidP="009429CB">
      <w:pPr>
        <w:pStyle w:val="Poetry"/>
      </w:pPr>
      <w:r w:rsidRPr="009429CB">
        <w:t>imposed respect upon my legs and brow.</w:t>
      </w:r>
    </w:p>
    <w:p w14:paraId="55A1B815" w14:textId="77777777" w:rsidR="009429CB" w:rsidRPr="009429CB" w:rsidRDefault="009429CB" w:rsidP="009429CB">
      <w:pPr>
        <w:pStyle w:val="Poetry"/>
      </w:pPr>
    </w:p>
    <w:p w14:paraId="0550A55D" w14:textId="77777777" w:rsidR="000276C6" w:rsidRPr="009429CB" w:rsidRDefault="000276C6" w:rsidP="009429CB">
      <w:pPr>
        <w:pStyle w:val="Poetry"/>
      </w:pPr>
      <w:r w:rsidRPr="009429CB">
        <w:t>He then replied: “I came not of myself;</w:t>
      </w:r>
    </w:p>
    <w:p w14:paraId="381E4DD4" w14:textId="77777777" w:rsidR="009429CB" w:rsidRDefault="000276C6" w:rsidP="009429CB">
      <w:pPr>
        <w:pStyle w:val="Poetry"/>
      </w:pPr>
      <w:r w:rsidRPr="009429CB">
        <w:lastRenderedPageBreak/>
        <w:t xml:space="preserve">from Heaven came down a Lady, at whose prayer </w:t>
      </w:r>
    </w:p>
    <w:p w14:paraId="01E48FFE" w14:textId="381FD43F" w:rsidR="000276C6" w:rsidRPr="009429CB" w:rsidRDefault="000276C6" w:rsidP="009429CB">
      <w:pPr>
        <w:pStyle w:val="Poetry"/>
      </w:pPr>
      <w:r w:rsidRPr="009429CB">
        <w:t>I helped this man with my companionship.</w:t>
      </w:r>
    </w:p>
    <w:p w14:paraId="3874C762" w14:textId="100052E1" w:rsidR="000276C6" w:rsidRPr="009429CB" w:rsidRDefault="000276C6" w:rsidP="009429CB">
      <w:pPr>
        <w:pStyle w:val="Poetry"/>
      </w:pPr>
      <w:r w:rsidRPr="009429CB">
        <w:t>But since thy will it is that our true state</w:t>
      </w:r>
    </w:p>
    <w:p w14:paraId="59259615" w14:textId="77777777" w:rsidR="009429CB" w:rsidRDefault="000276C6" w:rsidP="009429CB">
      <w:pPr>
        <w:pStyle w:val="Poetry"/>
      </w:pPr>
      <w:r w:rsidRPr="009429CB">
        <w:t xml:space="preserve">should be explained to thee more clearly, mine </w:t>
      </w:r>
    </w:p>
    <w:p w14:paraId="7311D8B6" w14:textId="77783210" w:rsidR="000276C6" w:rsidRPr="009429CB" w:rsidRDefault="000276C6" w:rsidP="009429CB">
      <w:pPr>
        <w:pStyle w:val="Poetry"/>
      </w:pPr>
      <w:r w:rsidRPr="009429CB">
        <w:t>it cannot be that this should be denied thee.</w:t>
      </w:r>
    </w:p>
    <w:p w14:paraId="7AE91528" w14:textId="77777777" w:rsidR="009429CB" w:rsidRDefault="000276C6" w:rsidP="009429CB">
      <w:pPr>
        <w:pStyle w:val="Poetry"/>
      </w:pPr>
      <w:r w:rsidRPr="009429CB">
        <w:t xml:space="preserve">Not yet hath this man his last evening seen; </w:t>
      </w:r>
    </w:p>
    <w:p w14:paraId="0EB3B45B" w14:textId="11FB90A7" w:rsidR="000276C6" w:rsidRPr="009429CB" w:rsidRDefault="000276C6" w:rsidP="009429CB">
      <w:pPr>
        <w:pStyle w:val="Poetry"/>
      </w:pPr>
      <w:r w:rsidRPr="009429CB">
        <w:t>but through his folly was so near to it,</w:t>
      </w:r>
    </w:p>
    <w:p w14:paraId="1F1AD2D0" w14:textId="49FB4400" w:rsidR="000276C6" w:rsidRPr="009429CB" w:rsidRDefault="000276C6" w:rsidP="009429CB">
      <w:pPr>
        <w:pStyle w:val="Poetry"/>
      </w:pPr>
      <w:r w:rsidRPr="009429CB">
        <w:t>that he was left but very little time.</w:t>
      </w:r>
    </w:p>
    <w:p w14:paraId="2AB84F19" w14:textId="77777777" w:rsidR="009429CB" w:rsidRDefault="000276C6" w:rsidP="009429CB">
      <w:pPr>
        <w:pStyle w:val="Poetry"/>
      </w:pPr>
      <w:r w:rsidRPr="009429CB">
        <w:t xml:space="preserve">As I have told thee, I was sent to save </w:t>
      </w:r>
    </w:p>
    <w:p w14:paraId="6316418A" w14:textId="476C8F0A" w:rsidR="000276C6" w:rsidRPr="009429CB" w:rsidRDefault="000276C6" w:rsidP="009429CB">
      <w:pPr>
        <w:pStyle w:val="Poetry"/>
      </w:pPr>
      <w:r w:rsidRPr="009429CB">
        <w:t>his life; nor was there any other way</w:t>
      </w:r>
    </w:p>
    <w:p w14:paraId="6FE5670C" w14:textId="77777777" w:rsidR="009429CB" w:rsidRDefault="000276C6" w:rsidP="009429CB">
      <w:pPr>
        <w:pStyle w:val="Poetry"/>
      </w:pPr>
      <w:r w:rsidRPr="009429CB">
        <w:t xml:space="preserve">than this, to which I have addressed myself. </w:t>
      </w:r>
    </w:p>
    <w:p w14:paraId="67DD2C03" w14:textId="7BBF2B19" w:rsidR="000276C6" w:rsidRPr="009429CB" w:rsidRDefault="000276C6" w:rsidP="009429CB">
      <w:pPr>
        <w:pStyle w:val="Poetry"/>
      </w:pPr>
      <w:r w:rsidRPr="009429CB">
        <w:t>I’ve shown him all the people who are guilty;</w:t>
      </w:r>
    </w:p>
    <w:p w14:paraId="2AEE69F9" w14:textId="5B5FA29E" w:rsidR="000276C6" w:rsidRPr="009429CB" w:rsidRDefault="000276C6" w:rsidP="009429CB">
      <w:pPr>
        <w:pStyle w:val="Poetry"/>
      </w:pPr>
      <w:r w:rsidRPr="009429CB">
        <w:t>and now I mean those spirits to reveal,</w:t>
      </w:r>
    </w:p>
    <w:p w14:paraId="1E98BED8" w14:textId="77777777" w:rsidR="009429CB" w:rsidRDefault="000276C6" w:rsidP="009429CB">
      <w:pPr>
        <w:pStyle w:val="Poetry"/>
      </w:pPr>
      <w:r w:rsidRPr="009429CB">
        <w:t xml:space="preserve">who ’neath thy jurisdiction cleanse themselves. </w:t>
      </w:r>
    </w:p>
    <w:p w14:paraId="3BE9BB4E" w14:textId="77777777" w:rsidR="009429CB" w:rsidRDefault="000276C6" w:rsidP="009429CB">
      <w:pPr>
        <w:pStyle w:val="Poetry"/>
      </w:pPr>
      <w:r w:rsidRPr="009429CB">
        <w:t xml:space="preserve">Long would it take to tell thee how I led him; </w:t>
      </w:r>
    </w:p>
    <w:p w14:paraId="347FD6DE" w14:textId="77777777" w:rsidR="009429CB" w:rsidRDefault="000276C6" w:rsidP="009429CB">
      <w:pPr>
        <w:pStyle w:val="Poetry"/>
      </w:pPr>
      <w:r w:rsidRPr="009429CB">
        <w:t xml:space="preserve">virtue descendeth from on high, which helps me </w:t>
      </w:r>
    </w:p>
    <w:p w14:paraId="17644B1A" w14:textId="10C36ED7" w:rsidR="000276C6" w:rsidRPr="009429CB" w:rsidRDefault="000276C6" w:rsidP="009429CB">
      <w:pPr>
        <w:pStyle w:val="Poetry"/>
      </w:pPr>
      <w:r w:rsidRPr="009429CB">
        <w:t>lead him to see thee and to hear thee speak.</w:t>
      </w:r>
    </w:p>
    <w:p w14:paraId="7DA1EF85" w14:textId="57173E83" w:rsidR="000276C6" w:rsidRPr="009429CB" w:rsidRDefault="000276C6" w:rsidP="009429CB">
      <w:pPr>
        <w:pStyle w:val="Poetry"/>
      </w:pPr>
      <w:r w:rsidRPr="009429CB">
        <w:t>His coming, therefore, please to welcome; Freedom</w:t>
      </w:r>
    </w:p>
    <w:p w14:paraId="486EC1AB" w14:textId="77777777" w:rsidR="000276C6" w:rsidRPr="009429CB" w:rsidRDefault="000276C6" w:rsidP="009429CB">
      <w:pPr>
        <w:pStyle w:val="Poetry"/>
      </w:pPr>
      <w:r w:rsidRPr="009429CB">
        <w:t>he seeks, which is so dear, as knoweth he</w:t>
      </w:r>
    </w:p>
    <w:p w14:paraId="188FD854" w14:textId="77777777" w:rsidR="009429CB" w:rsidRDefault="000276C6" w:rsidP="009429CB">
      <w:pPr>
        <w:pStyle w:val="Poetry"/>
      </w:pPr>
      <w:r w:rsidRPr="009429CB">
        <w:t xml:space="preserve">who gives up life therefor. This thou dost know, </w:t>
      </w:r>
    </w:p>
    <w:p w14:paraId="5C089CCE" w14:textId="31C61E94" w:rsidR="000276C6" w:rsidRPr="009429CB" w:rsidRDefault="000276C6" w:rsidP="009429CB">
      <w:pPr>
        <w:pStyle w:val="Poetry"/>
      </w:pPr>
      <w:r w:rsidRPr="009429CB">
        <w:t>since death for its sake was not bitter to thee</w:t>
      </w:r>
    </w:p>
    <w:p w14:paraId="517462F3" w14:textId="77777777" w:rsidR="000276C6" w:rsidRPr="009429CB" w:rsidRDefault="000276C6" w:rsidP="009429CB">
      <w:pPr>
        <w:pStyle w:val="Poetry"/>
      </w:pPr>
      <w:r w:rsidRPr="009429CB">
        <w:t>in Utica, where thou didst leave the robe,</w:t>
      </w:r>
    </w:p>
    <w:p w14:paraId="7904F57E" w14:textId="34B5FE0B" w:rsidR="000276C6" w:rsidRPr="009429CB" w:rsidRDefault="000276C6" w:rsidP="009429CB">
      <w:pPr>
        <w:pStyle w:val="Poetry"/>
      </w:pPr>
      <w:r w:rsidRPr="009429CB">
        <w:t>which on the Great Day will so brightly shine.</w:t>
      </w:r>
    </w:p>
    <w:p w14:paraId="4E4ACE38" w14:textId="77777777" w:rsidR="000276C6" w:rsidRPr="009429CB" w:rsidRDefault="000276C6" w:rsidP="009429CB">
      <w:pPr>
        <w:pStyle w:val="Poetry"/>
      </w:pPr>
      <w:r w:rsidRPr="009429CB">
        <w:t>The eternal edicts are not void through us;</w:t>
      </w:r>
    </w:p>
    <w:p w14:paraId="56008812" w14:textId="77777777" w:rsidR="009429CB" w:rsidRDefault="000276C6" w:rsidP="009429CB">
      <w:pPr>
        <w:pStyle w:val="Poetry"/>
      </w:pPr>
      <w:r w:rsidRPr="009429CB">
        <w:t xml:space="preserve">for this man lives, and I’m not bound by Minos; </w:t>
      </w:r>
    </w:p>
    <w:p w14:paraId="26D62678" w14:textId="44DFBA72" w:rsidR="000276C6" w:rsidRPr="009429CB" w:rsidRDefault="000276C6" w:rsidP="009429CB">
      <w:pPr>
        <w:pStyle w:val="Poetry"/>
      </w:pPr>
      <w:r w:rsidRPr="009429CB">
        <w:t>but of that circle am, wherein the eyes</w:t>
      </w:r>
    </w:p>
    <w:p w14:paraId="008E8132" w14:textId="77777777" w:rsidR="000276C6" w:rsidRPr="009429CB" w:rsidRDefault="000276C6" w:rsidP="009429CB">
      <w:pPr>
        <w:pStyle w:val="Poetry"/>
      </w:pPr>
      <w:r w:rsidRPr="009429CB">
        <w:t>of thy chaste Marcia are, O holy breast,</w:t>
      </w:r>
    </w:p>
    <w:p w14:paraId="75FF0618" w14:textId="29DE0C53" w:rsidR="000276C6" w:rsidRPr="009429CB" w:rsidRDefault="000276C6" w:rsidP="009429CB">
      <w:pPr>
        <w:pStyle w:val="Poetry"/>
      </w:pPr>
      <w:r w:rsidRPr="009429CB">
        <w:t>whose looks implore thee still to hold her thine;</w:t>
      </w:r>
    </w:p>
    <w:p w14:paraId="724722AA" w14:textId="77777777" w:rsidR="009429CB" w:rsidRDefault="000276C6" w:rsidP="009429CB">
      <w:pPr>
        <w:pStyle w:val="Poetry"/>
      </w:pPr>
      <w:r w:rsidRPr="009429CB">
        <w:t xml:space="preserve">for love of her, then, yield thee unto us! </w:t>
      </w:r>
    </w:p>
    <w:p w14:paraId="47F04EBD" w14:textId="77777777" w:rsidR="009429CB" w:rsidRDefault="000276C6" w:rsidP="009429CB">
      <w:pPr>
        <w:pStyle w:val="Poetry"/>
      </w:pPr>
      <w:r w:rsidRPr="009429CB">
        <w:t>Permit us through thy seven domains to go.</w:t>
      </w:r>
    </w:p>
    <w:p w14:paraId="5399C9FE" w14:textId="690995E7" w:rsidR="000276C6" w:rsidRPr="009429CB" w:rsidRDefault="000276C6" w:rsidP="009429CB">
      <w:pPr>
        <w:pStyle w:val="Poetry"/>
      </w:pPr>
      <w:r w:rsidRPr="009429CB">
        <w:t>My grateful praise of thee I’ll bear to her,</w:t>
      </w:r>
    </w:p>
    <w:p w14:paraId="4DE703A4" w14:textId="2FC8B8AE" w:rsidR="000276C6" w:rsidRDefault="000276C6" w:rsidP="009429CB">
      <w:pPr>
        <w:pStyle w:val="Poetry"/>
      </w:pPr>
      <w:r w:rsidRPr="009429CB">
        <w:t>if to be mentioned there below thou deign.”</w:t>
      </w:r>
    </w:p>
    <w:p w14:paraId="4261A50E" w14:textId="77777777" w:rsidR="009429CB" w:rsidRPr="009429CB" w:rsidRDefault="009429CB" w:rsidP="009429CB">
      <w:pPr>
        <w:pStyle w:val="Poetry"/>
      </w:pPr>
    </w:p>
    <w:p w14:paraId="328399C6" w14:textId="09757647" w:rsidR="000276C6" w:rsidRPr="009429CB" w:rsidRDefault="000276C6" w:rsidP="009429CB">
      <w:pPr>
        <w:pStyle w:val="Poetry"/>
      </w:pPr>
      <w:r w:rsidRPr="009429CB">
        <w:t>“Marcia so pleased mine eyes,” he then replied,</w:t>
      </w:r>
    </w:p>
    <w:p w14:paraId="17DC34DD" w14:textId="77777777" w:rsidR="009429CB" w:rsidRDefault="000276C6" w:rsidP="009429CB">
      <w:pPr>
        <w:pStyle w:val="Poetry"/>
      </w:pPr>
      <w:r w:rsidRPr="009429CB">
        <w:t xml:space="preserve">“that, while upon the other side I was, </w:t>
      </w:r>
    </w:p>
    <w:p w14:paraId="7DAF09AE" w14:textId="7A472ED2" w:rsidR="000276C6" w:rsidRPr="009429CB" w:rsidRDefault="000276C6" w:rsidP="009429CB">
      <w:pPr>
        <w:pStyle w:val="Poetry"/>
      </w:pPr>
      <w:r w:rsidRPr="009429CB">
        <w:lastRenderedPageBreak/>
        <w:t>I granted all the favors she desired.</w:t>
      </w:r>
    </w:p>
    <w:p w14:paraId="636B3C82" w14:textId="77777777" w:rsidR="009429CB" w:rsidRDefault="000276C6" w:rsidP="009429CB">
      <w:pPr>
        <w:pStyle w:val="Poetry"/>
      </w:pPr>
      <w:r w:rsidRPr="009429CB">
        <w:t xml:space="preserve">Now that she dwells beyond the evil stream, </w:t>
      </w:r>
    </w:p>
    <w:p w14:paraId="3F1366BA" w14:textId="75E4BE73" w:rsidR="000276C6" w:rsidRPr="009429CB" w:rsidRDefault="000276C6" w:rsidP="009429CB">
      <w:pPr>
        <w:pStyle w:val="Poetry"/>
      </w:pPr>
      <w:r w:rsidRPr="009429CB">
        <w:t>no longer can she move me, by the law</w:t>
      </w:r>
    </w:p>
    <w:p w14:paraId="6658B3A0" w14:textId="247C927C" w:rsidR="000276C6" w:rsidRPr="009429CB" w:rsidRDefault="000276C6" w:rsidP="009429CB">
      <w:pPr>
        <w:pStyle w:val="Poetry"/>
      </w:pPr>
      <w:r w:rsidRPr="009429CB">
        <w:t>made at the moment when I issued thence.</w:t>
      </w:r>
    </w:p>
    <w:p w14:paraId="27CEF8F2" w14:textId="77777777" w:rsidR="009429CB" w:rsidRDefault="000276C6" w:rsidP="009429CB">
      <w:pPr>
        <w:pStyle w:val="Poetry"/>
      </w:pPr>
      <w:r w:rsidRPr="009429CB">
        <w:t xml:space="preserve">But if a Lady of Heaven impel and guide thee, </w:t>
      </w:r>
    </w:p>
    <w:p w14:paraId="5A4A3CEB" w14:textId="77777777" w:rsidR="009429CB" w:rsidRDefault="000276C6" w:rsidP="009429CB">
      <w:pPr>
        <w:pStyle w:val="Poetry"/>
      </w:pPr>
      <w:r w:rsidRPr="009429CB">
        <w:t xml:space="preserve">as thou hast said, no need of flattering prayers; </w:t>
      </w:r>
    </w:p>
    <w:p w14:paraId="73EFFAF5" w14:textId="4A31244B" w:rsidR="000276C6" w:rsidRPr="009429CB" w:rsidRDefault="000276C6" w:rsidP="009429CB">
      <w:pPr>
        <w:pStyle w:val="Poetry"/>
      </w:pPr>
      <w:r w:rsidRPr="009429CB">
        <w:t>suffice it thee that for her sake thou ask.</w:t>
      </w:r>
    </w:p>
    <w:p w14:paraId="587B702E" w14:textId="77777777" w:rsidR="000276C6" w:rsidRPr="009429CB" w:rsidRDefault="000276C6" w:rsidP="009429CB">
      <w:pPr>
        <w:pStyle w:val="Poetry"/>
      </w:pPr>
      <w:r w:rsidRPr="009429CB">
        <w:t>Go, then, and see that with a leafless rush</w:t>
      </w:r>
    </w:p>
    <w:p w14:paraId="128B7333" w14:textId="275DD35D" w:rsidR="000276C6" w:rsidRPr="009429CB" w:rsidRDefault="000276C6" w:rsidP="009429CB">
      <w:pPr>
        <w:pStyle w:val="Poetry"/>
      </w:pPr>
      <w:r w:rsidRPr="009429CB">
        <w:t>thou gird this man, and that thou wash his face,</w:t>
      </w:r>
    </w:p>
    <w:p w14:paraId="07F69E00" w14:textId="77777777" w:rsidR="009429CB" w:rsidRDefault="000276C6" w:rsidP="009429CB">
      <w:pPr>
        <w:pStyle w:val="Poetry"/>
      </w:pPr>
      <w:r w:rsidRPr="009429CB">
        <w:t xml:space="preserve">so that therefrom all foulness thou remove; </w:t>
      </w:r>
    </w:p>
    <w:p w14:paraId="05851B48" w14:textId="77777777" w:rsidR="009429CB" w:rsidRDefault="000276C6" w:rsidP="009429CB">
      <w:pPr>
        <w:pStyle w:val="Poetry"/>
      </w:pPr>
      <w:r w:rsidRPr="009429CB">
        <w:t xml:space="preserve">for ’t were not fit he went, with eyes o’ercast </w:t>
      </w:r>
    </w:p>
    <w:p w14:paraId="48B873B0" w14:textId="1B18125C" w:rsidR="000276C6" w:rsidRPr="009429CB" w:rsidRDefault="000276C6" w:rsidP="009429CB">
      <w:pPr>
        <w:pStyle w:val="Poetry"/>
      </w:pPr>
      <w:r w:rsidRPr="009429CB">
        <w:t>by any mist, before the first of those</w:t>
      </w:r>
    </w:p>
    <w:p w14:paraId="673B0DBD" w14:textId="77777777" w:rsidR="000276C6" w:rsidRPr="009429CB" w:rsidRDefault="000276C6" w:rsidP="009429CB">
      <w:pPr>
        <w:pStyle w:val="Poetry"/>
      </w:pPr>
      <w:r w:rsidRPr="009429CB">
        <w:t>who serve as Ministers of Paradise.</w:t>
      </w:r>
    </w:p>
    <w:p w14:paraId="5F8AED97" w14:textId="125A4ED7" w:rsidR="000276C6" w:rsidRPr="009429CB" w:rsidRDefault="000276C6" w:rsidP="009429CB">
      <w:pPr>
        <w:pStyle w:val="Poetry"/>
      </w:pPr>
      <w:r w:rsidRPr="009429CB">
        <w:t>This little isle around its lowest base,</w:t>
      </w:r>
    </w:p>
    <w:p w14:paraId="6EF5BEB7" w14:textId="77777777" w:rsidR="009429CB" w:rsidRDefault="000276C6" w:rsidP="009429CB">
      <w:pPr>
        <w:pStyle w:val="Poetry"/>
      </w:pPr>
      <w:r w:rsidRPr="009429CB">
        <w:t xml:space="preserve">down yonder where the waves are beating it, </w:t>
      </w:r>
    </w:p>
    <w:p w14:paraId="6FC9A334" w14:textId="2D8F567D" w:rsidR="000276C6" w:rsidRPr="009429CB" w:rsidRDefault="000276C6" w:rsidP="009429CB">
      <w:pPr>
        <w:pStyle w:val="Poetry"/>
      </w:pPr>
      <w:r w:rsidRPr="009429CB">
        <w:t>produces rushes on its yielding ooze.</w:t>
      </w:r>
    </w:p>
    <w:p w14:paraId="47305415" w14:textId="77777777" w:rsidR="009429CB" w:rsidRDefault="000276C6" w:rsidP="009429CB">
      <w:pPr>
        <w:pStyle w:val="Poetry"/>
      </w:pPr>
      <w:r w:rsidRPr="009429CB">
        <w:t xml:space="preserve">No other plant, like one that brought forth leaves, </w:t>
      </w:r>
    </w:p>
    <w:p w14:paraId="2586EA91" w14:textId="64A2735B" w:rsidR="000276C6" w:rsidRPr="009429CB" w:rsidRDefault="000276C6" w:rsidP="009429CB">
      <w:pPr>
        <w:pStyle w:val="Poetry"/>
      </w:pPr>
      <w:r w:rsidRPr="009429CB">
        <w:t>or hardened, can maintain its life down there,</w:t>
      </w:r>
    </w:p>
    <w:p w14:paraId="43E18D13" w14:textId="4182FF2D" w:rsidR="000276C6" w:rsidRPr="009429CB" w:rsidRDefault="000276C6" w:rsidP="009429CB">
      <w:pPr>
        <w:pStyle w:val="Poetry"/>
      </w:pPr>
      <w:r w:rsidRPr="009429CB">
        <w:t>because it yields not when receiving blows.</w:t>
      </w:r>
    </w:p>
    <w:p w14:paraId="3EEDE7EC" w14:textId="77777777" w:rsidR="000276C6" w:rsidRPr="009429CB" w:rsidRDefault="000276C6" w:rsidP="009429CB">
      <w:pPr>
        <w:pStyle w:val="Poetry"/>
      </w:pPr>
      <w:r w:rsidRPr="009429CB">
        <w:t>Thereafter be not hither your return;</w:t>
      </w:r>
    </w:p>
    <w:p w14:paraId="3EB78AF1" w14:textId="77777777" w:rsidR="009429CB" w:rsidRDefault="000276C6" w:rsidP="009429CB">
      <w:pPr>
        <w:pStyle w:val="Poetry"/>
      </w:pPr>
      <w:r w:rsidRPr="009429CB">
        <w:t xml:space="preserve">the sun, which rises now, will show you how </w:t>
      </w:r>
    </w:p>
    <w:p w14:paraId="47E7104A" w14:textId="225A0A8E" w:rsidR="000276C6" w:rsidRDefault="000276C6" w:rsidP="009429CB">
      <w:pPr>
        <w:pStyle w:val="Poetry"/>
      </w:pPr>
      <w:r w:rsidRPr="009429CB">
        <w:t>to climb the Mountain by the easiest slope.”</w:t>
      </w:r>
    </w:p>
    <w:p w14:paraId="7353BC9B" w14:textId="77777777" w:rsidR="009429CB" w:rsidRPr="009429CB" w:rsidRDefault="009429CB" w:rsidP="009429CB">
      <w:pPr>
        <w:pStyle w:val="Poetry"/>
      </w:pPr>
    </w:p>
    <w:p w14:paraId="0668D2A2" w14:textId="77777777" w:rsidR="000276C6" w:rsidRPr="009429CB" w:rsidRDefault="000276C6" w:rsidP="009429CB">
      <w:pPr>
        <w:pStyle w:val="Poetry"/>
      </w:pPr>
      <w:r w:rsidRPr="009429CB">
        <w:t>Thereat he disappeared; and I arose</w:t>
      </w:r>
    </w:p>
    <w:p w14:paraId="7E654BF7" w14:textId="6A9470F1" w:rsidR="000276C6" w:rsidRPr="009429CB" w:rsidRDefault="000276C6" w:rsidP="009429CB">
      <w:pPr>
        <w:pStyle w:val="Poetry"/>
      </w:pPr>
      <w:r w:rsidRPr="009429CB">
        <w:t>without a word, and to my Leader’s side</w:t>
      </w:r>
    </w:p>
    <w:p w14:paraId="193DF14D" w14:textId="77777777" w:rsidR="009429CB" w:rsidRDefault="000276C6" w:rsidP="009429CB">
      <w:pPr>
        <w:pStyle w:val="Poetry"/>
      </w:pPr>
      <w:r w:rsidRPr="009429CB">
        <w:t xml:space="preserve">I closely drew, and toward him turned mine eyes. </w:t>
      </w:r>
    </w:p>
    <w:p w14:paraId="0F204F00" w14:textId="5BBDBE64" w:rsidR="000276C6" w:rsidRPr="009429CB" w:rsidRDefault="000276C6" w:rsidP="009429CB">
      <w:pPr>
        <w:pStyle w:val="Poetry"/>
      </w:pPr>
      <w:r w:rsidRPr="009429CB">
        <w:t>And he began: “Son, follow thou my steps;</w:t>
      </w:r>
    </w:p>
    <w:p w14:paraId="6797CECD" w14:textId="77777777" w:rsidR="009429CB" w:rsidRDefault="000276C6" w:rsidP="009429CB">
      <w:pPr>
        <w:pStyle w:val="Poetry"/>
      </w:pPr>
      <w:r w:rsidRPr="009429CB">
        <w:t>let us turn backward, for the shore slopes down o</w:t>
      </w:r>
    </w:p>
    <w:p w14:paraId="658367AC" w14:textId="45E579B2" w:rsidR="000276C6" w:rsidRDefault="000276C6" w:rsidP="009429CB">
      <w:pPr>
        <w:pStyle w:val="Poetry"/>
      </w:pPr>
      <w:r w:rsidRPr="009429CB">
        <w:t>n this side toward its lowly boundaries.”</w:t>
      </w:r>
    </w:p>
    <w:p w14:paraId="0F7A78BC" w14:textId="77777777" w:rsidR="009429CB" w:rsidRPr="009429CB" w:rsidRDefault="009429CB" w:rsidP="009429CB">
      <w:pPr>
        <w:pStyle w:val="Poetry"/>
      </w:pPr>
    </w:p>
    <w:p w14:paraId="7D2D25EB" w14:textId="5E64E95C" w:rsidR="000276C6" w:rsidRPr="009429CB" w:rsidRDefault="000276C6" w:rsidP="009429CB">
      <w:pPr>
        <w:pStyle w:val="Poetry"/>
      </w:pPr>
      <w:r w:rsidRPr="009429CB">
        <w:t>The dawn was vanquishing the morning breeze,</w:t>
      </w:r>
    </w:p>
    <w:p w14:paraId="4814B2EA" w14:textId="77777777" w:rsidR="000276C6" w:rsidRPr="009429CB" w:rsidRDefault="000276C6" w:rsidP="009429CB">
      <w:pPr>
        <w:pStyle w:val="Poetry"/>
      </w:pPr>
      <w:r w:rsidRPr="009429CB">
        <w:t>which fled before it, so that, from afar,</w:t>
      </w:r>
    </w:p>
    <w:p w14:paraId="5D208F4D" w14:textId="60595BE4" w:rsidR="000276C6" w:rsidRDefault="000276C6" w:rsidP="009429CB">
      <w:pPr>
        <w:pStyle w:val="Poetry"/>
      </w:pPr>
      <w:r w:rsidRPr="009429CB">
        <w:t>I recognized the shimmering of the sea.</w:t>
      </w:r>
    </w:p>
    <w:p w14:paraId="5F272220" w14:textId="77777777" w:rsidR="009429CB" w:rsidRPr="009429CB" w:rsidRDefault="009429CB" w:rsidP="009429CB">
      <w:pPr>
        <w:pStyle w:val="Poetry"/>
      </w:pPr>
    </w:p>
    <w:p w14:paraId="0BB31209" w14:textId="77777777" w:rsidR="009429CB" w:rsidRDefault="000276C6" w:rsidP="009429CB">
      <w:pPr>
        <w:pStyle w:val="Poetry"/>
      </w:pPr>
      <w:r w:rsidRPr="009429CB">
        <w:t xml:space="preserve">We now were going o’er the lonely plain, </w:t>
      </w:r>
    </w:p>
    <w:p w14:paraId="45266413" w14:textId="7B551FD4" w:rsidR="000276C6" w:rsidRPr="009429CB" w:rsidRDefault="000276C6" w:rsidP="009429CB">
      <w:pPr>
        <w:pStyle w:val="Poetry"/>
      </w:pPr>
      <w:r w:rsidRPr="009429CB">
        <w:lastRenderedPageBreak/>
        <w:t>as one who to a road he lost returns,</w:t>
      </w:r>
    </w:p>
    <w:p w14:paraId="6CDA0457" w14:textId="03B921E8" w:rsidR="000276C6" w:rsidRPr="009429CB" w:rsidRDefault="000276C6" w:rsidP="009429CB">
      <w:pPr>
        <w:pStyle w:val="Poetry"/>
      </w:pPr>
      <w:r w:rsidRPr="009429CB">
        <w:t>and, till he find it, seems to go in vain.</w:t>
      </w:r>
    </w:p>
    <w:p w14:paraId="3F17D02B" w14:textId="77777777" w:rsidR="009429CB" w:rsidRDefault="000276C6" w:rsidP="009429CB">
      <w:pPr>
        <w:pStyle w:val="Poetry"/>
      </w:pPr>
      <w:r w:rsidRPr="009429CB">
        <w:t xml:space="preserve">When we were there, where with the sun the dew </w:t>
      </w:r>
    </w:p>
    <w:p w14:paraId="02E57CD6" w14:textId="7056701C" w:rsidR="000276C6" w:rsidRPr="009429CB" w:rsidRDefault="000276C6" w:rsidP="009429CB">
      <w:pPr>
        <w:pStyle w:val="Poetry"/>
      </w:pPr>
      <w:r w:rsidRPr="009429CB">
        <w:t>still struggles on, through being in a place</w:t>
      </w:r>
    </w:p>
    <w:p w14:paraId="38F2E1B4" w14:textId="77777777" w:rsidR="000276C6" w:rsidRPr="009429CB" w:rsidRDefault="000276C6" w:rsidP="009429CB">
      <w:pPr>
        <w:pStyle w:val="Poetry"/>
      </w:pPr>
      <w:r w:rsidRPr="009429CB">
        <w:t>where, for the breeze, it slowly melts away,</w:t>
      </w:r>
    </w:p>
    <w:p w14:paraId="58C98691" w14:textId="77777777" w:rsidR="000276C6" w:rsidRPr="009429CB" w:rsidRDefault="000276C6" w:rsidP="009429CB">
      <w:pPr>
        <w:pStyle w:val="Poetry"/>
      </w:pPr>
      <w:r w:rsidRPr="009429CB">
        <w:t>my Teacher, having spread out both his hands,</w:t>
      </w:r>
    </w:p>
    <w:p w14:paraId="463C40CB" w14:textId="703C5067" w:rsidR="000276C6" w:rsidRPr="009429CB" w:rsidRDefault="000276C6" w:rsidP="009429CB">
      <w:pPr>
        <w:pStyle w:val="Poetry"/>
      </w:pPr>
      <w:r w:rsidRPr="009429CB">
        <w:t>rested them gently on the tender grass;</w:t>
      </w:r>
    </w:p>
    <w:p w14:paraId="0443BE2B" w14:textId="77777777" w:rsidR="009429CB" w:rsidRDefault="000276C6" w:rsidP="009429CB">
      <w:pPr>
        <w:pStyle w:val="Poetry"/>
      </w:pPr>
      <w:r w:rsidRPr="009429CB">
        <w:t>whence I, who of his purpose was aware,</w:t>
      </w:r>
    </w:p>
    <w:p w14:paraId="06FA163C" w14:textId="77777777" w:rsidR="009429CB" w:rsidRDefault="000276C6" w:rsidP="009429CB">
      <w:pPr>
        <w:pStyle w:val="Poetry"/>
      </w:pPr>
      <w:r w:rsidRPr="009429CB">
        <w:t xml:space="preserve">yielded to him the cheeks my tears had stained; </w:t>
      </w:r>
    </w:p>
    <w:p w14:paraId="2E6AFE0A" w14:textId="77777777" w:rsidR="009429CB" w:rsidRDefault="000276C6" w:rsidP="009429CB">
      <w:pPr>
        <w:pStyle w:val="Poetry"/>
      </w:pPr>
      <w:r w:rsidRPr="009429CB">
        <w:t xml:space="preserve">he then brought all that natural color back, </w:t>
      </w:r>
    </w:p>
    <w:p w14:paraId="108E769A" w14:textId="59A08073" w:rsidR="000276C6" w:rsidRDefault="000276C6" w:rsidP="009429CB">
      <w:pPr>
        <w:pStyle w:val="Poetry"/>
      </w:pPr>
      <w:r w:rsidRPr="009429CB">
        <w:t>which Hell had on my countenance concealed.</w:t>
      </w:r>
    </w:p>
    <w:p w14:paraId="7D6CAC2B" w14:textId="77777777" w:rsidR="009429CB" w:rsidRPr="009429CB" w:rsidRDefault="009429CB" w:rsidP="009429CB">
      <w:pPr>
        <w:pStyle w:val="Poetry"/>
      </w:pPr>
    </w:p>
    <w:p w14:paraId="4468B707" w14:textId="4250AAA6" w:rsidR="000276C6" w:rsidRPr="009429CB" w:rsidRDefault="000276C6" w:rsidP="009429CB">
      <w:pPr>
        <w:pStyle w:val="Poetry"/>
      </w:pPr>
      <w:r w:rsidRPr="009429CB">
        <w:t>We came thereafter to that lonely shore,</w:t>
      </w:r>
    </w:p>
    <w:p w14:paraId="061ACA8A" w14:textId="77777777" w:rsidR="009429CB" w:rsidRDefault="000276C6" w:rsidP="009429CB">
      <w:pPr>
        <w:pStyle w:val="Poetry"/>
      </w:pPr>
      <w:r w:rsidRPr="009429CB">
        <w:t xml:space="preserve">which never saw its waters sailed by one </w:t>
      </w:r>
    </w:p>
    <w:p w14:paraId="00427385" w14:textId="2BAF7B52" w:rsidR="000276C6" w:rsidRPr="009429CB" w:rsidRDefault="000276C6" w:rsidP="009429CB">
      <w:pPr>
        <w:pStyle w:val="Poetry"/>
      </w:pPr>
      <w:r w:rsidRPr="009429CB">
        <w:t>who afterward experienced a return.</w:t>
      </w:r>
    </w:p>
    <w:p w14:paraId="10565EFB" w14:textId="77777777" w:rsidR="000276C6" w:rsidRPr="009429CB" w:rsidRDefault="000276C6" w:rsidP="009429CB">
      <w:pPr>
        <w:pStyle w:val="Poetry"/>
      </w:pPr>
      <w:r w:rsidRPr="009429CB">
        <w:t>Here, as the other pleased, he girded me.</w:t>
      </w:r>
    </w:p>
    <w:p w14:paraId="5C86765C" w14:textId="77777777" w:rsidR="000276C6" w:rsidRPr="009429CB" w:rsidRDefault="000276C6" w:rsidP="009429CB">
      <w:pPr>
        <w:pStyle w:val="Poetry"/>
      </w:pPr>
      <w:r w:rsidRPr="009429CB">
        <w:t>O wondrous sight! For, like the humble plant</w:t>
      </w:r>
    </w:p>
    <w:p w14:paraId="2D7791F4" w14:textId="57BE2F49" w:rsidR="000276C6" w:rsidRPr="009429CB" w:rsidRDefault="000276C6" w:rsidP="009429CB">
      <w:pPr>
        <w:pStyle w:val="Poetry"/>
      </w:pPr>
      <w:r w:rsidRPr="009429CB">
        <w:t>which he had chosen, another instantly</w:t>
      </w:r>
    </w:p>
    <w:p w14:paraId="5F270439" w14:textId="3628F629" w:rsidR="000276C6" w:rsidRDefault="000276C6" w:rsidP="009429CB">
      <w:pPr>
        <w:pStyle w:val="Poetry"/>
      </w:pPr>
      <w:r w:rsidRPr="009429CB">
        <w:t>sprang forth again from where he tore the first.</w:t>
      </w:r>
    </w:p>
    <w:p w14:paraId="5C785949" w14:textId="77777777" w:rsidR="009429CB" w:rsidRPr="009429CB" w:rsidRDefault="009429CB" w:rsidP="009429CB">
      <w:pPr>
        <w:pStyle w:val="Poetry"/>
      </w:pPr>
    </w:p>
    <w:p w14:paraId="76D9DC97" w14:textId="77777777" w:rsidR="000276C6" w:rsidRPr="009429CB" w:rsidRDefault="000276C6" w:rsidP="009429CB">
      <w:pPr>
        <w:pStyle w:val="Heading3"/>
      </w:pPr>
      <w:r w:rsidRPr="009429CB">
        <w:t>Purgatorio II</w:t>
      </w:r>
    </w:p>
    <w:p w14:paraId="1EF07D8D" w14:textId="77777777" w:rsidR="000276C6" w:rsidRPr="009429CB" w:rsidRDefault="000276C6" w:rsidP="009429CB">
      <w:pPr>
        <w:pStyle w:val="Heading4"/>
      </w:pPr>
      <w:r w:rsidRPr="009429CB">
        <w:t>The Shore of the Island of Purgatory The Angel Pilot and Arriving Souls</w:t>
      </w:r>
    </w:p>
    <w:p w14:paraId="0B0D44E5" w14:textId="77777777" w:rsidR="000276C6" w:rsidRPr="009429CB" w:rsidRDefault="000276C6" w:rsidP="009429CB">
      <w:pPr>
        <w:pStyle w:val="Poetry"/>
      </w:pPr>
      <w:r w:rsidRPr="009429CB">
        <w:t>And now already had the sun arrived</w:t>
      </w:r>
    </w:p>
    <w:p w14:paraId="58692183" w14:textId="77777777" w:rsidR="009429CB" w:rsidRDefault="000276C6" w:rsidP="009429CB">
      <w:pPr>
        <w:pStyle w:val="Poetry"/>
      </w:pPr>
      <w:r w:rsidRPr="009429CB">
        <w:t xml:space="preserve">at that horizon, whose meridian circle </w:t>
      </w:r>
    </w:p>
    <w:p w14:paraId="1718C149" w14:textId="10062FEC" w:rsidR="000276C6" w:rsidRPr="009429CB" w:rsidRDefault="000276C6" w:rsidP="009429CB">
      <w:pPr>
        <w:pStyle w:val="Poetry"/>
      </w:pPr>
      <w:r w:rsidRPr="009429CB">
        <w:t>rests with its zenith o’er Jerusalem;</w:t>
      </w:r>
    </w:p>
    <w:p w14:paraId="2BBBDAEC" w14:textId="77777777" w:rsidR="000276C6" w:rsidRPr="009429CB" w:rsidRDefault="000276C6" w:rsidP="009429CB">
      <w:pPr>
        <w:pStyle w:val="Poetry"/>
      </w:pPr>
      <w:r w:rsidRPr="009429CB">
        <w:t>and Night, which circles opposite thereto,</w:t>
      </w:r>
    </w:p>
    <w:p w14:paraId="60CA5B8F" w14:textId="7080F535" w:rsidR="000276C6" w:rsidRPr="009429CB" w:rsidRDefault="000276C6" w:rsidP="009429CB">
      <w:pPr>
        <w:pStyle w:val="Poetry"/>
      </w:pPr>
      <w:r w:rsidRPr="009429CB">
        <w:t>was issuing from the Ganges with the Scales,</w:t>
      </w:r>
    </w:p>
    <w:p w14:paraId="4E277642" w14:textId="77777777" w:rsidR="000276C6" w:rsidRPr="009429CB" w:rsidRDefault="000276C6" w:rsidP="009429CB">
      <w:pPr>
        <w:pStyle w:val="Poetry"/>
      </w:pPr>
      <w:r w:rsidRPr="009429CB">
        <w:t>which, when she gains, are falling from her hands;</w:t>
      </w:r>
    </w:p>
    <w:p w14:paraId="5EDE4F80" w14:textId="77777777" w:rsidR="009429CB" w:rsidRDefault="000276C6" w:rsidP="009429CB">
      <w:pPr>
        <w:pStyle w:val="Poetry"/>
      </w:pPr>
      <w:r w:rsidRPr="009429CB">
        <w:t xml:space="preserve">so that the white and pure vermilion cheeks </w:t>
      </w:r>
    </w:p>
    <w:p w14:paraId="507EC697" w14:textId="1E4BD95C" w:rsidR="000276C6" w:rsidRPr="009429CB" w:rsidRDefault="000276C6" w:rsidP="009429CB">
      <w:pPr>
        <w:pStyle w:val="Poetry"/>
      </w:pPr>
      <w:r w:rsidRPr="009429CB">
        <w:t>of beautiful Aurora, where I was,</w:t>
      </w:r>
    </w:p>
    <w:p w14:paraId="2A956AB9" w14:textId="119CBA5E" w:rsidR="000276C6" w:rsidRDefault="000276C6" w:rsidP="009429CB">
      <w:pPr>
        <w:pStyle w:val="Poetry"/>
      </w:pPr>
      <w:r w:rsidRPr="009429CB">
        <w:t>were turning orange through excessive age.</w:t>
      </w:r>
    </w:p>
    <w:p w14:paraId="44A66BF5" w14:textId="77777777" w:rsidR="009429CB" w:rsidRPr="009429CB" w:rsidRDefault="009429CB" w:rsidP="009429CB">
      <w:pPr>
        <w:pStyle w:val="Poetry"/>
      </w:pPr>
    </w:p>
    <w:p w14:paraId="412BF9D9" w14:textId="78DE51ED" w:rsidR="000276C6" w:rsidRPr="009429CB" w:rsidRDefault="000276C6" w:rsidP="009429CB">
      <w:pPr>
        <w:pStyle w:val="Poetry"/>
      </w:pPr>
      <w:r w:rsidRPr="009429CB">
        <w:t>Along the seaside we were lingering still,</w:t>
      </w:r>
    </w:p>
    <w:p w14:paraId="2483018D" w14:textId="77777777" w:rsidR="009429CB" w:rsidRDefault="000276C6" w:rsidP="009429CB">
      <w:pPr>
        <w:pStyle w:val="Poetry"/>
      </w:pPr>
      <w:r w:rsidRPr="009429CB">
        <w:t xml:space="preserve">like folk who, taking thought about their road, </w:t>
      </w:r>
    </w:p>
    <w:p w14:paraId="4F1CCDFA" w14:textId="03F9E2EB" w:rsidR="000276C6" w:rsidRPr="009429CB" w:rsidRDefault="000276C6" w:rsidP="009429CB">
      <w:pPr>
        <w:pStyle w:val="Poetry"/>
      </w:pPr>
      <w:r w:rsidRPr="009429CB">
        <w:lastRenderedPageBreak/>
        <w:t>go on in heart, but with their body stay;</w:t>
      </w:r>
    </w:p>
    <w:p w14:paraId="22145D11" w14:textId="77777777" w:rsidR="009429CB" w:rsidRDefault="000276C6" w:rsidP="009429CB">
      <w:pPr>
        <w:pStyle w:val="Poetry"/>
      </w:pPr>
      <w:r w:rsidRPr="009429CB">
        <w:t xml:space="preserve">when lo, as, at the approach of morning, Mars, </w:t>
      </w:r>
    </w:p>
    <w:p w14:paraId="1F16C8FD" w14:textId="50DF5032" w:rsidR="000276C6" w:rsidRPr="009429CB" w:rsidRDefault="000276C6" w:rsidP="009429CB">
      <w:pPr>
        <w:pStyle w:val="Poetry"/>
      </w:pPr>
      <w:r w:rsidRPr="009429CB">
        <w:t>because of heavy vapors, groweth red</w:t>
      </w:r>
    </w:p>
    <w:p w14:paraId="48294B3B" w14:textId="55214E04" w:rsidR="000276C6" w:rsidRPr="009429CB" w:rsidRDefault="000276C6" w:rsidP="009429CB">
      <w:pPr>
        <w:pStyle w:val="Poetry"/>
      </w:pPr>
      <w:r w:rsidRPr="009429CB">
        <w:t>down in the West above the ocean’s floor;</w:t>
      </w:r>
    </w:p>
    <w:p w14:paraId="7337EE8C" w14:textId="77777777" w:rsidR="000276C6" w:rsidRPr="009429CB" w:rsidRDefault="000276C6" w:rsidP="009429CB">
      <w:pPr>
        <w:pStyle w:val="Poetry"/>
      </w:pPr>
      <w:r w:rsidRPr="009429CB">
        <w:t>even so I saw—may I again behold it!—</w:t>
      </w:r>
    </w:p>
    <w:p w14:paraId="116F49E4" w14:textId="77777777" w:rsidR="009429CB" w:rsidRDefault="000276C6" w:rsidP="009429CB">
      <w:pPr>
        <w:pStyle w:val="Poetry"/>
      </w:pPr>
      <w:r w:rsidRPr="009429CB">
        <w:t xml:space="preserve">a light which o’er the sea so swiftly moved, </w:t>
      </w:r>
    </w:p>
    <w:p w14:paraId="43C76213" w14:textId="79BAE1A4" w:rsidR="000276C6" w:rsidRPr="009429CB" w:rsidRDefault="000276C6" w:rsidP="009429CB">
      <w:pPr>
        <w:pStyle w:val="Poetry"/>
      </w:pPr>
      <w:r w:rsidRPr="009429CB">
        <w:t>that no flight is as rapid as its motion;</w:t>
      </w:r>
    </w:p>
    <w:p w14:paraId="530A5E6C" w14:textId="77777777" w:rsidR="000276C6" w:rsidRPr="009429CB" w:rsidRDefault="000276C6" w:rsidP="009429CB">
      <w:pPr>
        <w:pStyle w:val="Poetry"/>
      </w:pPr>
      <w:r w:rsidRPr="009429CB">
        <w:t>from which when I a moment had withdrawn</w:t>
      </w:r>
    </w:p>
    <w:p w14:paraId="4FD5482C" w14:textId="5827A6E4" w:rsidR="000276C6" w:rsidRPr="009429CB" w:rsidRDefault="000276C6" w:rsidP="009429CB">
      <w:pPr>
        <w:pStyle w:val="Poetry"/>
      </w:pPr>
      <w:r w:rsidRPr="009429CB">
        <w:t>mine eyes, to ask a question of my Leader,</w:t>
      </w:r>
    </w:p>
    <w:p w14:paraId="4F1A3DEB" w14:textId="77777777" w:rsidR="009429CB" w:rsidRDefault="000276C6" w:rsidP="009429CB">
      <w:pPr>
        <w:pStyle w:val="Poetry"/>
      </w:pPr>
      <w:r w:rsidRPr="009429CB">
        <w:t xml:space="preserve">again I saw it grown more bright and large. </w:t>
      </w:r>
    </w:p>
    <w:p w14:paraId="443EB240" w14:textId="043A63FB" w:rsidR="000276C6" w:rsidRPr="009429CB" w:rsidRDefault="000276C6" w:rsidP="009429CB">
      <w:pPr>
        <w:pStyle w:val="Poetry"/>
      </w:pPr>
      <w:r w:rsidRPr="009429CB">
        <w:t>And on each side of it there then appeared</w:t>
      </w:r>
    </w:p>
    <w:p w14:paraId="1CB3CFC8" w14:textId="77777777" w:rsidR="009429CB" w:rsidRDefault="000276C6" w:rsidP="009429CB">
      <w:pPr>
        <w:pStyle w:val="Poetry"/>
      </w:pPr>
      <w:r w:rsidRPr="009429CB">
        <w:t xml:space="preserve">I knew not what white thing, and underneath </w:t>
      </w:r>
    </w:p>
    <w:p w14:paraId="34491B2A" w14:textId="3936EF8B" w:rsidR="000276C6" w:rsidRDefault="000276C6" w:rsidP="009429CB">
      <w:pPr>
        <w:pStyle w:val="Poetry"/>
      </w:pPr>
      <w:r w:rsidRPr="009429CB">
        <w:t>little by little came another forth.</w:t>
      </w:r>
    </w:p>
    <w:p w14:paraId="0B9070B4" w14:textId="77777777" w:rsidR="009429CB" w:rsidRPr="009429CB" w:rsidRDefault="009429CB" w:rsidP="009429CB">
      <w:pPr>
        <w:pStyle w:val="Poetry"/>
      </w:pPr>
    </w:p>
    <w:p w14:paraId="73A3F2E5" w14:textId="3ABF6544" w:rsidR="000276C6" w:rsidRPr="009429CB" w:rsidRDefault="000276C6" w:rsidP="009429CB">
      <w:pPr>
        <w:pStyle w:val="Poetry"/>
      </w:pPr>
      <w:r w:rsidRPr="009429CB">
        <w:t>Meanwhile my Teacher uttered not a word</w:t>
      </w:r>
    </w:p>
    <w:p w14:paraId="26E4D465" w14:textId="77777777" w:rsidR="009429CB" w:rsidRDefault="000276C6" w:rsidP="009429CB">
      <w:pPr>
        <w:pStyle w:val="Poetry"/>
      </w:pPr>
      <w:r w:rsidRPr="009429CB">
        <w:t xml:space="preserve">until the first white objects looked like wings; </w:t>
      </w:r>
    </w:p>
    <w:p w14:paraId="73AA36D2" w14:textId="5B9CBBFE" w:rsidR="000276C6" w:rsidRPr="009429CB" w:rsidRDefault="000276C6" w:rsidP="009429CB">
      <w:pPr>
        <w:pStyle w:val="Poetry"/>
      </w:pPr>
      <w:r w:rsidRPr="009429CB">
        <w:t>then, having recognized the Pilot well,</w:t>
      </w:r>
    </w:p>
    <w:p w14:paraId="64060B66" w14:textId="77777777" w:rsidR="000276C6" w:rsidRPr="009429CB" w:rsidRDefault="000276C6" w:rsidP="009429CB">
      <w:pPr>
        <w:pStyle w:val="Poetry"/>
      </w:pPr>
      <w:r w:rsidRPr="009429CB">
        <w:t>he cried: “See, see now that thou bend thy knees!</w:t>
      </w:r>
    </w:p>
    <w:p w14:paraId="56F044A9" w14:textId="77777777" w:rsidR="000276C6" w:rsidRPr="009429CB" w:rsidRDefault="000276C6" w:rsidP="009429CB">
      <w:pPr>
        <w:pStyle w:val="Poetry"/>
      </w:pPr>
      <w:r w:rsidRPr="009429CB">
        <w:t>This is God’s Angel; fold thy hands! Henceforth</w:t>
      </w:r>
    </w:p>
    <w:p w14:paraId="5A86E3DB" w14:textId="61636464" w:rsidR="000276C6" w:rsidRPr="009429CB" w:rsidRDefault="000276C6" w:rsidP="009429CB">
      <w:pPr>
        <w:pStyle w:val="Poetry"/>
      </w:pPr>
      <w:r w:rsidRPr="009429CB">
        <w:t>shalt thou behold such officers as this.</w:t>
      </w:r>
    </w:p>
    <w:p w14:paraId="0C35C9C0" w14:textId="77777777" w:rsidR="009429CB" w:rsidRDefault="000276C6" w:rsidP="009429CB">
      <w:pPr>
        <w:pStyle w:val="Poetry"/>
      </w:pPr>
      <w:r w:rsidRPr="009429CB">
        <w:t xml:space="preserve">See how he so scorns human instruments, </w:t>
      </w:r>
    </w:p>
    <w:p w14:paraId="03E027F2" w14:textId="3D0F3A21" w:rsidR="000276C6" w:rsidRPr="009429CB" w:rsidRDefault="000276C6" w:rsidP="009429CB">
      <w:pPr>
        <w:pStyle w:val="Poetry"/>
      </w:pPr>
      <w:r w:rsidRPr="009429CB">
        <w:t>as to wish neither oar, nor other sail</w:t>
      </w:r>
    </w:p>
    <w:p w14:paraId="645A61A1" w14:textId="77777777" w:rsidR="009429CB" w:rsidRDefault="000276C6" w:rsidP="009429CB">
      <w:pPr>
        <w:pStyle w:val="Poetry"/>
      </w:pPr>
      <w:r w:rsidRPr="009429CB">
        <w:t xml:space="preserve">than his own wings, between such distant shores! </w:t>
      </w:r>
    </w:p>
    <w:p w14:paraId="49692B28" w14:textId="0689825A" w:rsidR="000276C6" w:rsidRPr="009429CB" w:rsidRDefault="000276C6" w:rsidP="009429CB">
      <w:pPr>
        <w:pStyle w:val="Poetry"/>
      </w:pPr>
      <w:r w:rsidRPr="009429CB">
        <w:t>See how he holds them straight up toward the sky,</w:t>
      </w:r>
    </w:p>
    <w:p w14:paraId="62A978DE" w14:textId="092BF76C" w:rsidR="000276C6" w:rsidRPr="009429CB" w:rsidRDefault="000276C6" w:rsidP="009429CB">
      <w:pPr>
        <w:pStyle w:val="Poetry"/>
      </w:pPr>
      <w:r w:rsidRPr="009429CB">
        <w:t>stroking the air with those eternal plumes,</w:t>
      </w:r>
    </w:p>
    <w:p w14:paraId="1A8EC69A" w14:textId="76BFA86C" w:rsidR="000276C6" w:rsidRDefault="000276C6" w:rsidP="009429CB">
      <w:pPr>
        <w:pStyle w:val="Poetry"/>
      </w:pPr>
      <w:r w:rsidRPr="009429CB">
        <w:t>which do not moult as mortal feathers do!”</w:t>
      </w:r>
    </w:p>
    <w:p w14:paraId="31AD2E4C" w14:textId="77777777" w:rsidR="009429CB" w:rsidRPr="009429CB" w:rsidRDefault="009429CB" w:rsidP="009429CB">
      <w:pPr>
        <w:pStyle w:val="Poetry"/>
      </w:pPr>
    </w:p>
    <w:p w14:paraId="37C72D06" w14:textId="77777777" w:rsidR="009429CB" w:rsidRDefault="000276C6" w:rsidP="009429CB">
      <w:pPr>
        <w:pStyle w:val="Poetry"/>
      </w:pPr>
      <w:r w:rsidRPr="009429CB">
        <w:t xml:space="preserve">And then, as more and more the Bird divine </w:t>
      </w:r>
    </w:p>
    <w:p w14:paraId="60B24E52" w14:textId="77777777" w:rsidR="009429CB" w:rsidRDefault="000276C6" w:rsidP="009429CB">
      <w:pPr>
        <w:pStyle w:val="Poetry"/>
      </w:pPr>
      <w:r w:rsidRPr="009429CB">
        <w:t xml:space="preserve">drew near to us, the brighter he appeared; </w:t>
      </w:r>
    </w:p>
    <w:p w14:paraId="7265AF46" w14:textId="6F1701F0" w:rsidR="000276C6" w:rsidRPr="009429CB" w:rsidRDefault="000276C6" w:rsidP="009429CB">
      <w:pPr>
        <w:pStyle w:val="Poetry"/>
      </w:pPr>
      <w:r w:rsidRPr="009429CB">
        <w:t>therefore mine eyes endured him not near by,</w:t>
      </w:r>
    </w:p>
    <w:p w14:paraId="42020C83" w14:textId="1B6A74EA" w:rsidR="000276C6" w:rsidRPr="009429CB" w:rsidRDefault="000276C6" w:rsidP="009429CB">
      <w:pPr>
        <w:pStyle w:val="Poetry"/>
      </w:pPr>
      <w:r w:rsidRPr="009429CB">
        <w:t>but down I cast them; with a little boat</w:t>
      </w:r>
    </w:p>
    <w:p w14:paraId="3D4EE8C5" w14:textId="77777777" w:rsidR="009429CB" w:rsidRDefault="000276C6" w:rsidP="009429CB">
      <w:pPr>
        <w:pStyle w:val="Poetry"/>
      </w:pPr>
      <w:r w:rsidRPr="009429CB">
        <w:t xml:space="preserve">he came ashore, so agile and so light, </w:t>
      </w:r>
    </w:p>
    <w:p w14:paraId="63A6CFA2" w14:textId="5E13EBEE" w:rsidR="000276C6" w:rsidRPr="009429CB" w:rsidRDefault="000276C6" w:rsidP="009429CB">
      <w:pPr>
        <w:pStyle w:val="Poetry"/>
      </w:pPr>
      <w:r w:rsidRPr="009429CB">
        <w:t>the water swallowed up no part of it.</w:t>
      </w:r>
    </w:p>
    <w:p w14:paraId="11787616" w14:textId="77777777" w:rsidR="000276C6" w:rsidRPr="009429CB" w:rsidRDefault="000276C6" w:rsidP="009429CB">
      <w:pPr>
        <w:pStyle w:val="Poetry"/>
      </w:pPr>
      <w:r w:rsidRPr="009429CB">
        <w:t>Such on its stern the heavenly Pilot stood,</w:t>
      </w:r>
    </w:p>
    <w:p w14:paraId="5556E39C" w14:textId="77777777" w:rsidR="000276C6" w:rsidRPr="009429CB" w:rsidRDefault="000276C6" w:rsidP="009429CB">
      <w:pPr>
        <w:pStyle w:val="Poetry"/>
      </w:pPr>
      <w:r w:rsidRPr="009429CB">
        <w:t>that he would bless one, were he but described;</w:t>
      </w:r>
    </w:p>
    <w:p w14:paraId="0166CBAA" w14:textId="172D4580" w:rsidR="000276C6" w:rsidRDefault="000276C6" w:rsidP="009429CB">
      <w:pPr>
        <w:pStyle w:val="Poetry"/>
      </w:pPr>
      <w:r w:rsidRPr="009429CB">
        <w:lastRenderedPageBreak/>
        <w:t>more than a hundred spirits sat within.</w:t>
      </w:r>
    </w:p>
    <w:p w14:paraId="3ED00376" w14:textId="77777777" w:rsidR="009429CB" w:rsidRPr="009429CB" w:rsidRDefault="009429CB" w:rsidP="009429CB">
      <w:pPr>
        <w:pStyle w:val="Poetry"/>
      </w:pPr>
    </w:p>
    <w:p w14:paraId="1C85E51C" w14:textId="77777777" w:rsidR="009429CB" w:rsidRDefault="000276C6" w:rsidP="009429CB">
      <w:pPr>
        <w:pStyle w:val="Poetry"/>
      </w:pPr>
      <w:r w:rsidRPr="009429CB">
        <w:t xml:space="preserve">“When Israel out of Egypt came,” they all </w:t>
      </w:r>
    </w:p>
    <w:p w14:paraId="115557FB" w14:textId="77777777" w:rsidR="009429CB" w:rsidRDefault="000276C6" w:rsidP="009429CB">
      <w:pPr>
        <w:pStyle w:val="Poetry"/>
      </w:pPr>
      <w:r w:rsidRPr="009429CB">
        <w:t xml:space="preserve">in unison were singing there together, </w:t>
      </w:r>
    </w:p>
    <w:p w14:paraId="5F9FF320" w14:textId="57B33717" w:rsidR="000276C6" w:rsidRPr="009429CB" w:rsidRDefault="000276C6" w:rsidP="009429CB">
      <w:pPr>
        <w:pStyle w:val="Poetry"/>
      </w:pPr>
      <w:r w:rsidRPr="009429CB">
        <w:t>with what is written after in that psalm.</w:t>
      </w:r>
    </w:p>
    <w:p w14:paraId="163EFF93" w14:textId="77777777" w:rsidR="000276C6" w:rsidRPr="009429CB" w:rsidRDefault="000276C6" w:rsidP="009429CB">
      <w:pPr>
        <w:pStyle w:val="Poetry"/>
      </w:pPr>
      <w:r w:rsidRPr="009429CB">
        <w:t>Then, having signed them with the holy Cross,</w:t>
      </w:r>
    </w:p>
    <w:p w14:paraId="09DF6D64" w14:textId="3572DCFF" w:rsidR="000276C6" w:rsidRPr="009429CB" w:rsidRDefault="000276C6" w:rsidP="009429CB">
      <w:pPr>
        <w:pStyle w:val="Poetry"/>
      </w:pPr>
      <w:r w:rsidRPr="009429CB">
        <w:t>whereat all cast themselves upon the shore,</w:t>
      </w:r>
    </w:p>
    <w:p w14:paraId="5B7457A3" w14:textId="1294FF2D" w:rsidR="000276C6" w:rsidRDefault="000276C6" w:rsidP="009429CB">
      <w:pPr>
        <w:pStyle w:val="Poetry"/>
      </w:pPr>
      <w:r w:rsidRPr="009429CB">
        <w:t>he went away as swiftly as he came.</w:t>
      </w:r>
    </w:p>
    <w:p w14:paraId="790E2155" w14:textId="77777777" w:rsidR="009429CB" w:rsidRPr="009429CB" w:rsidRDefault="009429CB" w:rsidP="009429CB">
      <w:pPr>
        <w:pStyle w:val="Poetry"/>
      </w:pPr>
    </w:p>
    <w:p w14:paraId="5F9EC15B" w14:textId="77777777" w:rsidR="009429CB" w:rsidRDefault="000276C6" w:rsidP="009429CB">
      <w:pPr>
        <w:pStyle w:val="Poetry"/>
      </w:pPr>
      <w:r w:rsidRPr="009429CB">
        <w:t xml:space="preserve">The crowd which stayed seemed strangers to the place, </w:t>
      </w:r>
    </w:p>
    <w:p w14:paraId="1952FEE7" w14:textId="2E21BEBA" w:rsidR="000276C6" w:rsidRPr="009429CB" w:rsidRDefault="000276C6" w:rsidP="009429CB">
      <w:pPr>
        <w:pStyle w:val="Poetry"/>
      </w:pPr>
      <w:r w:rsidRPr="009429CB">
        <w:t>and gazed around them there, as doth a man,</w:t>
      </w:r>
    </w:p>
    <w:p w14:paraId="2009B2F8" w14:textId="686CAD74" w:rsidR="000276C6" w:rsidRDefault="000276C6" w:rsidP="009429CB">
      <w:pPr>
        <w:pStyle w:val="Poetry"/>
      </w:pPr>
      <w:r w:rsidRPr="009429CB">
        <w:t>who with unwonted things acquaints himself.</w:t>
      </w:r>
    </w:p>
    <w:p w14:paraId="2C471C79" w14:textId="77777777" w:rsidR="009429CB" w:rsidRPr="009429CB" w:rsidRDefault="009429CB" w:rsidP="009429CB">
      <w:pPr>
        <w:pStyle w:val="Poetry"/>
      </w:pPr>
    </w:p>
    <w:p w14:paraId="2F239FC6" w14:textId="14A510C8" w:rsidR="000276C6" w:rsidRPr="009429CB" w:rsidRDefault="000276C6" w:rsidP="009429CB">
      <w:pPr>
        <w:pStyle w:val="Poetry"/>
      </w:pPr>
      <w:r w:rsidRPr="009429CB">
        <w:t>The sun, which from the middle of the sky</w:t>
      </w:r>
    </w:p>
    <w:p w14:paraId="04B533F1" w14:textId="77777777" w:rsidR="000276C6" w:rsidRPr="009429CB" w:rsidRDefault="000276C6" w:rsidP="009429CB">
      <w:pPr>
        <w:pStyle w:val="Poetry"/>
      </w:pPr>
      <w:r w:rsidRPr="009429CB">
        <w:t>had hunted Capricorn with arrows bright,</w:t>
      </w:r>
    </w:p>
    <w:p w14:paraId="291219F3" w14:textId="77777777" w:rsidR="000276C6" w:rsidRPr="009429CB" w:rsidRDefault="000276C6" w:rsidP="009429CB">
      <w:pPr>
        <w:pStyle w:val="Poetry"/>
      </w:pPr>
      <w:r w:rsidRPr="009429CB">
        <w:t>was shooting forth the day on every side,</w:t>
      </w:r>
    </w:p>
    <w:p w14:paraId="541ED805" w14:textId="77777777" w:rsidR="009429CB" w:rsidRDefault="000276C6" w:rsidP="009429CB">
      <w:pPr>
        <w:pStyle w:val="Poetry"/>
      </w:pPr>
      <w:r w:rsidRPr="009429CB">
        <w:t xml:space="preserve">when those new people raised their brows toward us, </w:t>
      </w:r>
    </w:p>
    <w:p w14:paraId="367A5765" w14:textId="1B818D85" w:rsidR="000276C6" w:rsidRPr="009429CB" w:rsidRDefault="000276C6" w:rsidP="009429CB">
      <w:pPr>
        <w:pStyle w:val="Poetry"/>
      </w:pPr>
      <w:r w:rsidRPr="009429CB">
        <w:t>and said: “If ye know how, point out to us</w:t>
      </w:r>
    </w:p>
    <w:p w14:paraId="0E77888C" w14:textId="092D7ADB" w:rsidR="000276C6" w:rsidRDefault="000276C6" w:rsidP="009429CB">
      <w:pPr>
        <w:pStyle w:val="Poetry"/>
      </w:pPr>
      <w:r w:rsidRPr="009429CB">
        <w:t>the road that one should take to reach the Mount.”</w:t>
      </w:r>
    </w:p>
    <w:p w14:paraId="30CECB59" w14:textId="77777777" w:rsidR="009429CB" w:rsidRPr="009429CB" w:rsidRDefault="009429CB" w:rsidP="009429CB">
      <w:pPr>
        <w:pStyle w:val="Poetry"/>
      </w:pPr>
    </w:p>
    <w:p w14:paraId="4590DEEF" w14:textId="77777777" w:rsidR="009429CB" w:rsidRDefault="000276C6" w:rsidP="009429CB">
      <w:pPr>
        <w:pStyle w:val="Poetry"/>
      </w:pPr>
      <w:r w:rsidRPr="009429CB">
        <w:t xml:space="preserve">And Virgil answered: “Ye, perchance, believe </w:t>
      </w:r>
    </w:p>
    <w:p w14:paraId="67363823" w14:textId="77777777" w:rsidR="009429CB" w:rsidRDefault="000276C6" w:rsidP="009429CB">
      <w:pPr>
        <w:pStyle w:val="Poetry"/>
      </w:pPr>
      <w:r w:rsidRPr="009429CB">
        <w:t xml:space="preserve">that we have had experience of this place; </w:t>
      </w:r>
    </w:p>
    <w:p w14:paraId="7DFD11E7" w14:textId="77777777" w:rsidR="009429CB" w:rsidRDefault="000276C6" w:rsidP="009429CB">
      <w:pPr>
        <w:pStyle w:val="Poetry"/>
      </w:pPr>
      <w:r w:rsidRPr="009429CB">
        <w:t xml:space="preserve">but we are pilgrim-strangers like yourselves. </w:t>
      </w:r>
    </w:p>
    <w:p w14:paraId="1ABE27F2" w14:textId="261490A0" w:rsidR="000276C6" w:rsidRPr="009429CB" w:rsidRDefault="000276C6" w:rsidP="009429CB">
      <w:pPr>
        <w:pStyle w:val="Poetry"/>
      </w:pPr>
      <w:r w:rsidRPr="009429CB">
        <w:t>We came just now, a little while before you,</w:t>
      </w:r>
    </w:p>
    <w:p w14:paraId="0C0F3487" w14:textId="2DF84681" w:rsidR="000276C6" w:rsidRPr="009429CB" w:rsidRDefault="000276C6" w:rsidP="009429CB">
      <w:pPr>
        <w:pStyle w:val="Poetry"/>
      </w:pPr>
      <w:r w:rsidRPr="009429CB">
        <w:t>but by another way, so rough and hard,</w:t>
      </w:r>
    </w:p>
    <w:p w14:paraId="3E5EC8B4" w14:textId="28B59643" w:rsidR="000276C6" w:rsidRDefault="000276C6" w:rsidP="009429CB">
      <w:pPr>
        <w:pStyle w:val="Poetry"/>
      </w:pPr>
      <w:r w:rsidRPr="009429CB">
        <w:t>that going up will now seem play to us.”</w:t>
      </w:r>
    </w:p>
    <w:p w14:paraId="5952422F" w14:textId="77777777" w:rsidR="009429CB" w:rsidRPr="009429CB" w:rsidRDefault="009429CB" w:rsidP="009429CB">
      <w:pPr>
        <w:pStyle w:val="Poetry"/>
      </w:pPr>
    </w:p>
    <w:p w14:paraId="00DEF9AF" w14:textId="77777777" w:rsidR="009429CB" w:rsidRDefault="000276C6" w:rsidP="009429CB">
      <w:pPr>
        <w:pStyle w:val="Poetry"/>
      </w:pPr>
      <w:r w:rsidRPr="009429CB">
        <w:t xml:space="preserve">The souls who, by my breathing, had become </w:t>
      </w:r>
    </w:p>
    <w:p w14:paraId="55467AEE" w14:textId="43C1E79B" w:rsidR="000276C6" w:rsidRPr="009429CB" w:rsidRDefault="000276C6" w:rsidP="009429CB">
      <w:pPr>
        <w:pStyle w:val="Poetry"/>
      </w:pPr>
      <w:r w:rsidRPr="009429CB">
        <w:t>aware that I was still a living being,</w:t>
      </w:r>
    </w:p>
    <w:p w14:paraId="0BE6D8A0" w14:textId="77777777" w:rsidR="000276C6" w:rsidRPr="009429CB" w:rsidRDefault="000276C6" w:rsidP="009429CB">
      <w:pPr>
        <w:pStyle w:val="Poetry"/>
      </w:pPr>
      <w:r w:rsidRPr="009429CB">
        <w:t>in their astonishment turned death-like pale;</w:t>
      </w:r>
    </w:p>
    <w:p w14:paraId="321135A3" w14:textId="356D140A" w:rsidR="000276C6" w:rsidRPr="009429CB" w:rsidRDefault="000276C6" w:rsidP="009429CB">
      <w:pPr>
        <w:pStyle w:val="Poetry"/>
      </w:pPr>
      <w:r w:rsidRPr="009429CB">
        <w:t>and as around a messenger who bears</w:t>
      </w:r>
    </w:p>
    <w:p w14:paraId="742DFC92" w14:textId="77777777" w:rsidR="009429CB" w:rsidRDefault="000276C6" w:rsidP="009429CB">
      <w:pPr>
        <w:pStyle w:val="Poetry"/>
      </w:pPr>
      <w:r w:rsidRPr="009429CB">
        <w:t xml:space="preserve">the olive, people surge to hear the news, </w:t>
      </w:r>
    </w:p>
    <w:p w14:paraId="508E7507" w14:textId="77777777" w:rsidR="009429CB" w:rsidRDefault="000276C6" w:rsidP="009429CB">
      <w:pPr>
        <w:pStyle w:val="Poetry"/>
      </w:pPr>
      <w:r w:rsidRPr="009429CB">
        <w:t xml:space="preserve">and, as to crowding, none of them seem shy; </w:t>
      </w:r>
    </w:p>
    <w:p w14:paraId="14EDB346" w14:textId="77777777" w:rsidR="009429CB" w:rsidRDefault="000276C6" w:rsidP="009429CB">
      <w:pPr>
        <w:pStyle w:val="Poetry"/>
      </w:pPr>
      <w:r w:rsidRPr="009429CB">
        <w:t xml:space="preserve">so one and all those fortune-favored souls </w:t>
      </w:r>
    </w:p>
    <w:p w14:paraId="59437AF1" w14:textId="54D54610" w:rsidR="000276C6" w:rsidRPr="009429CB" w:rsidRDefault="000276C6" w:rsidP="009429CB">
      <w:pPr>
        <w:pStyle w:val="Poetry"/>
      </w:pPr>
      <w:r w:rsidRPr="009429CB">
        <w:t>fixed on my face their gaze, as if forgetting</w:t>
      </w:r>
    </w:p>
    <w:p w14:paraId="0CD04965" w14:textId="78BC5DB6" w:rsidR="000276C6" w:rsidRDefault="000276C6" w:rsidP="009429CB">
      <w:pPr>
        <w:pStyle w:val="Poetry"/>
      </w:pPr>
      <w:r w:rsidRPr="009429CB">
        <w:lastRenderedPageBreak/>
        <w:t>to go and make their spirits beautiful.</w:t>
      </w:r>
    </w:p>
    <w:p w14:paraId="6D63F697" w14:textId="77777777" w:rsidR="009429CB" w:rsidRPr="009429CB" w:rsidRDefault="009429CB" w:rsidP="009429CB">
      <w:pPr>
        <w:pStyle w:val="Poetry"/>
      </w:pPr>
    </w:p>
    <w:p w14:paraId="7A207E48" w14:textId="77777777" w:rsidR="009429CB" w:rsidRDefault="000276C6" w:rsidP="009429CB">
      <w:pPr>
        <w:pStyle w:val="Poetry"/>
      </w:pPr>
      <w:r w:rsidRPr="009429CB">
        <w:t xml:space="preserve">Then one among them I beheld advance, </w:t>
      </w:r>
    </w:p>
    <w:p w14:paraId="5AABE8F7" w14:textId="77777777" w:rsidR="009429CB" w:rsidRDefault="000276C6" w:rsidP="009429CB">
      <w:pPr>
        <w:pStyle w:val="Poetry"/>
      </w:pPr>
      <w:r w:rsidRPr="009429CB">
        <w:t xml:space="preserve">in such a loving manner, to embrace me, </w:t>
      </w:r>
    </w:p>
    <w:p w14:paraId="2D9C5300" w14:textId="4B997F0D" w:rsidR="000276C6" w:rsidRPr="009429CB" w:rsidRDefault="000276C6" w:rsidP="009429CB">
      <w:pPr>
        <w:pStyle w:val="Poetry"/>
      </w:pPr>
      <w:r w:rsidRPr="009429CB">
        <w:t>that it persuaded me to do the like.</w:t>
      </w:r>
    </w:p>
    <w:p w14:paraId="61290063" w14:textId="77777777" w:rsidR="000276C6" w:rsidRPr="009429CB" w:rsidRDefault="000276C6" w:rsidP="009429CB">
      <w:pPr>
        <w:pStyle w:val="Poetry"/>
      </w:pPr>
      <w:r w:rsidRPr="009429CB">
        <w:t>O, save in your appearance, empty shades!</w:t>
      </w:r>
    </w:p>
    <w:p w14:paraId="7D00CA8D" w14:textId="0025D793" w:rsidR="000276C6" w:rsidRPr="009429CB" w:rsidRDefault="000276C6" w:rsidP="009429CB">
      <w:pPr>
        <w:pStyle w:val="Poetry"/>
      </w:pPr>
      <w:r w:rsidRPr="009429CB">
        <w:t>Three times behind it did I clasp my hands,</w:t>
      </w:r>
    </w:p>
    <w:p w14:paraId="22677557" w14:textId="46CBCACA" w:rsidR="000276C6" w:rsidRDefault="000276C6" w:rsidP="009429CB">
      <w:pPr>
        <w:pStyle w:val="Poetry"/>
      </w:pPr>
      <w:r w:rsidRPr="009429CB">
        <w:t>and to my breast therewith as oft returned.</w:t>
      </w:r>
    </w:p>
    <w:p w14:paraId="132F7D8E" w14:textId="77777777" w:rsidR="009429CB" w:rsidRPr="009429CB" w:rsidRDefault="009429CB" w:rsidP="009429CB">
      <w:pPr>
        <w:pStyle w:val="Poetry"/>
      </w:pPr>
    </w:p>
    <w:p w14:paraId="65BCBA27" w14:textId="77777777" w:rsidR="009429CB" w:rsidRDefault="000276C6" w:rsidP="009429CB">
      <w:pPr>
        <w:pStyle w:val="Poetry"/>
      </w:pPr>
      <w:r w:rsidRPr="009429CB">
        <w:t xml:space="preserve">With wonder, I believe, I painted me; </w:t>
      </w:r>
    </w:p>
    <w:p w14:paraId="372DAB16" w14:textId="77777777" w:rsidR="009429CB" w:rsidRDefault="000276C6" w:rsidP="009429CB">
      <w:pPr>
        <w:pStyle w:val="Poetry"/>
      </w:pPr>
      <w:r w:rsidRPr="009429CB">
        <w:t xml:space="preserve">smiling because of this, the shade drew back, </w:t>
      </w:r>
    </w:p>
    <w:p w14:paraId="760D56A8" w14:textId="143E5ACA" w:rsidR="000276C6" w:rsidRPr="009429CB" w:rsidRDefault="000276C6" w:rsidP="009429CB">
      <w:pPr>
        <w:pStyle w:val="Poetry"/>
      </w:pPr>
      <w:r w:rsidRPr="009429CB">
        <w:t>while, following after, I pressed further on.</w:t>
      </w:r>
    </w:p>
    <w:p w14:paraId="78C252E1" w14:textId="44C66281" w:rsidR="000276C6" w:rsidRPr="009429CB" w:rsidRDefault="000276C6" w:rsidP="009429CB">
      <w:pPr>
        <w:pStyle w:val="Poetry"/>
      </w:pPr>
      <w:r w:rsidRPr="009429CB">
        <w:t>With gentle words he told me to desist;</w:t>
      </w:r>
    </w:p>
    <w:p w14:paraId="52DA5B44" w14:textId="77777777" w:rsidR="009429CB" w:rsidRDefault="000276C6" w:rsidP="009429CB">
      <w:pPr>
        <w:pStyle w:val="Poetry"/>
      </w:pPr>
      <w:r w:rsidRPr="009429CB">
        <w:t xml:space="preserve">then who it was I knew, and begged of him </w:t>
      </w:r>
    </w:p>
    <w:p w14:paraId="51F278A6" w14:textId="1DEC2216" w:rsidR="000276C6" w:rsidRDefault="000276C6" w:rsidP="009429CB">
      <w:pPr>
        <w:pStyle w:val="Poetry"/>
      </w:pPr>
      <w:r w:rsidRPr="009429CB">
        <w:t>to stop a little while and speak with me.</w:t>
      </w:r>
    </w:p>
    <w:p w14:paraId="06E46C6E" w14:textId="77777777" w:rsidR="009429CB" w:rsidRPr="009429CB" w:rsidRDefault="009429CB" w:rsidP="009429CB">
      <w:pPr>
        <w:pStyle w:val="Poetry"/>
      </w:pPr>
    </w:p>
    <w:p w14:paraId="5E0B5C55" w14:textId="77777777" w:rsidR="000276C6" w:rsidRPr="009429CB" w:rsidRDefault="000276C6" w:rsidP="009429CB">
      <w:pPr>
        <w:pStyle w:val="Poetry"/>
      </w:pPr>
      <w:r w:rsidRPr="009429CB">
        <w:t>“As thee I loved, when in my mortal body,”</w:t>
      </w:r>
    </w:p>
    <w:p w14:paraId="74E21586" w14:textId="77777777" w:rsidR="000276C6" w:rsidRPr="009429CB" w:rsidRDefault="000276C6" w:rsidP="009429CB">
      <w:pPr>
        <w:pStyle w:val="Poetry"/>
      </w:pPr>
      <w:r w:rsidRPr="009429CB">
        <w:t>he answered me, “even so, when freed, I love thee;</w:t>
      </w:r>
    </w:p>
    <w:p w14:paraId="20609E0F" w14:textId="58B57A05" w:rsidR="000276C6" w:rsidRDefault="000276C6" w:rsidP="009429CB">
      <w:pPr>
        <w:pStyle w:val="Poetry"/>
      </w:pPr>
      <w:r w:rsidRPr="009429CB">
        <w:t>therefore I stop; but wherefore goest thou?”</w:t>
      </w:r>
    </w:p>
    <w:p w14:paraId="4517086E" w14:textId="77777777" w:rsidR="009429CB" w:rsidRPr="009429CB" w:rsidRDefault="009429CB" w:rsidP="009429CB">
      <w:pPr>
        <w:pStyle w:val="Poetry"/>
      </w:pPr>
    </w:p>
    <w:p w14:paraId="04C571CC" w14:textId="77777777" w:rsidR="009429CB" w:rsidRDefault="000276C6" w:rsidP="009429CB">
      <w:pPr>
        <w:pStyle w:val="Poetry"/>
      </w:pPr>
      <w:r w:rsidRPr="009429CB">
        <w:t xml:space="preserve">“Casella mine,” said I, “I take this journey, </w:t>
      </w:r>
    </w:p>
    <w:p w14:paraId="359C59FA" w14:textId="1FAB2C0B" w:rsidR="000276C6" w:rsidRPr="009429CB" w:rsidRDefault="000276C6" w:rsidP="009429CB">
      <w:pPr>
        <w:pStyle w:val="Poetry"/>
      </w:pPr>
      <w:r w:rsidRPr="009429CB">
        <w:t>that where I am I may return again;</w:t>
      </w:r>
    </w:p>
    <w:p w14:paraId="4A348BF5" w14:textId="25AB63BF" w:rsidR="000276C6" w:rsidRDefault="000276C6" w:rsidP="009429CB">
      <w:pPr>
        <w:pStyle w:val="Poetry"/>
      </w:pPr>
      <w:r w:rsidRPr="009429CB">
        <w:t>but why from thee hath so much time been taken?”</w:t>
      </w:r>
    </w:p>
    <w:p w14:paraId="3B1E588D" w14:textId="77777777" w:rsidR="009429CB" w:rsidRPr="009429CB" w:rsidRDefault="009429CB" w:rsidP="009429CB">
      <w:pPr>
        <w:pStyle w:val="Poetry"/>
      </w:pPr>
    </w:p>
    <w:p w14:paraId="5CEA226C" w14:textId="77777777" w:rsidR="000276C6" w:rsidRPr="009429CB" w:rsidRDefault="000276C6" w:rsidP="009429CB">
      <w:pPr>
        <w:pStyle w:val="Poetry"/>
      </w:pPr>
      <w:r w:rsidRPr="009429CB">
        <w:t>And he to me: “No outrage hath been done me,</w:t>
      </w:r>
    </w:p>
    <w:p w14:paraId="1D378312" w14:textId="6B0DBCA8" w:rsidR="000276C6" w:rsidRPr="009429CB" w:rsidRDefault="000276C6" w:rsidP="009429CB">
      <w:pPr>
        <w:pStyle w:val="Poetry"/>
      </w:pPr>
      <w:r w:rsidRPr="009429CB">
        <w:t>if he, who takes both when and whom he likes,</w:t>
      </w:r>
    </w:p>
    <w:p w14:paraId="1625DC58" w14:textId="77777777" w:rsidR="009429CB" w:rsidRDefault="000276C6" w:rsidP="009429CB">
      <w:pPr>
        <w:pStyle w:val="Poetry"/>
      </w:pPr>
      <w:r w:rsidRPr="009429CB">
        <w:t xml:space="preserve">hath more than once refused me passage here; </w:t>
      </w:r>
    </w:p>
    <w:p w14:paraId="75AC0A59" w14:textId="090B6B73" w:rsidR="000276C6" w:rsidRPr="009429CB" w:rsidRDefault="000276C6" w:rsidP="009429CB">
      <w:pPr>
        <w:pStyle w:val="Poetry"/>
      </w:pPr>
      <w:r w:rsidRPr="009429CB">
        <w:t>for to a Righteous Will is his conformed;</w:t>
      </w:r>
    </w:p>
    <w:p w14:paraId="45FE3E5B" w14:textId="77777777" w:rsidR="009429CB" w:rsidRDefault="000276C6" w:rsidP="009429CB">
      <w:pPr>
        <w:pStyle w:val="Poetry"/>
      </w:pPr>
      <w:r w:rsidRPr="009429CB">
        <w:t xml:space="preserve">yet peacefully, these three months, hath he taken </w:t>
      </w:r>
    </w:p>
    <w:p w14:paraId="6415FD1A" w14:textId="4582CCF9" w:rsidR="000276C6" w:rsidRPr="009429CB" w:rsidRDefault="000276C6" w:rsidP="009429CB">
      <w:pPr>
        <w:pStyle w:val="Poetry"/>
      </w:pPr>
      <w:r w:rsidRPr="009429CB">
        <w:t>whoever wished to enter into his boat.</w:t>
      </w:r>
    </w:p>
    <w:p w14:paraId="3A9BC98E" w14:textId="641B19A1" w:rsidR="000276C6" w:rsidRPr="009429CB" w:rsidRDefault="000276C6" w:rsidP="009429CB">
      <w:pPr>
        <w:pStyle w:val="Poetry"/>
      </w:pPr>
      <w:r w:rsidRPr="009429CB">
        <w:t>Hence I, who now was toward the sea-shore bent,</w:t>
      </w:r>
    </w:p>
    <w:p w14:paraId="39ACF52B" w14:textId="77777777" w:rsidR="009429CB" w:rsidRDefault="000276C6" w:rsidP="009429CB">
      <w:pPr>
        <w:pStyle w:val="Poetry"/>
      </w:pPr>
      <w:r w:rsidRPr="009429CB">
        <w:t xml:space="preserve">where Tiber’s water mingles with the salt, </w:t>
      </w:r>
    </w:p>
    <w:p w14:paraId="059010C6" w14:textId="7EB3255A" w:rsidR="000276C6" w:rsidRPr="009429CB" w:rsidRDefault="000276C6" w:rsidP="009429CB">
      <w:pPr>
        <w:pStyle w:val="Poetry"/>
      </w:pPr>
      <w:r w:rsidRPr="009429CB">
        <w:t>was with benignity received by him</w:t>
      </w:r>
    </w:p>
    <w:p w14:paraId="0F8643DB" w14:textId="77777777" w:rsidR="009429CB" w:rsidRDefault="000276C6" w:rsidP="009429CB">
      <w:pPr>
        <w:pStyle w:val="Poetry"/>
      </w:pPr>
      <w:r w:rsidRPr="009429CB">
        <w:t>at yonder river’s mouth, toward which his wings</w:t>
      </w:r>
    </w:p>
    <w:p w14:paraId="02E03AA6" w14:textId="2CE5F4C3" w:rsidR="000276C6" w:rsidRPr="009429CB" w:rsidRDefault="000276C6" w:rsidP="009429CB">
      <w:pPr>
        <w:pStyle w:val="Poetry"/>
      </w:pPr>
      <w:r w:rsidRPr="009429CB">
        <w:t>ev’n now are turned; for those who go not down</w:t>
      </w:r>
    </w:p>
    <w:p w14:paraId="6F36A70D" w14:textId="2C7A30D1" w:rsidR="000276C6" w:rsidRPr="009429CB" w:rsidRDefault="000276C6" w:rsidP="009429CB">
      <w:pPr>
        <w:pStyle w:val="Poetry"/>
      </w:pPr>
      <w:r w:rsidRPr="009429CB">
        <w:lastRenderedPageBreak/>
        <w:t>toward Acheron, always assemble there.”</w:t>
      </w:r>
    </w:p>
    <w:p w14:paraId="731E843F" w14:textId="77777777" w:rsidR="000276C6" w:rsidRDefault="000276C6" w:rsidP="000276C6">
      <w:pPr>
        <w:pStyle w:val="BodyText"/>
        <w:spacing w:before="5"/>
        <w:rPr>
          <w:sz w:val="28"/>
        </w:rPr>
      </w:pPr>
    </w:p>
    <w:p w14:paraId="76798818" w14:textId="77777777" w:rsidR="009429CB" w:rsidRDefault="000276C6" w:rsidP="009429CB">
      <w:pPr>
        <w:pStyle w:val="Poetry"/>
      </w:pPr>
      <w:r w:rsidRPr="009429CB">
        <w:t xml:space="preserve">And I: “If some new law take not from thee </w:t>
      </w:r>
    </w:p>
    <w:p w14:paraId="74C468AF" w14:textId="66AF8476" w:rsidR="000276C6" w:rsidRPr="009429CB" w:rsidRDefault="000276C6" w:rsidP="009429CB">
      <w:pPr>
        <w:pStyle w:val="Poetry"/>
      </w:pPr>
      <w:r w:rsidRPr="009429CB">
        <w:t>the memory or the practice of the song</w:t>
      </w:r>
    </w:p>
    <w:p w14:paraId="1A22F785" w14:textId="77777777" w:rsidR="009429CB" w:rsidRDefault="000276C6" w:rsidP="009429CB">
      <w:pPr>
        <w:pStyle w:val="Poetry"/>
      </w:pPr>
      <w:r w:rsidRPr="009429CB">
        <w:t xml:space="preserve">of love, which used to quiet all my longings, </w:t>
      </w:r>
    </w:p>
    <w:p w14:paraId="2DF0EEE5" w14:textId="2F66E9C5" w:rsidR="000276C6" w:rsidRPr="009429CB" w:rsidRDefault="000276C6" w:rsidP="009429CB">
      <w:pPr>
        <w:pStyle w:val="Poetry"/>
      </w:pPr>
      <w:r w:rsidRPr="009429CB">
        <w:t>be pleased a little to console therewith</w:t>
      </w:r>
    </w:p>
    <w:p w14:paraId="0F09A1A2" w14:textId="1AA00C24" w:rsidR="000276C6" w:rsidRPr="009429CB" w:rsidRDefault="000276C6" w:rsidP="009429CB">
      <w:pPr>
        <w:pStyle w:val="Poetry"/>
      </w:pPr>
      <w:r w:rsidRPr="009429CB">
        <w:t>my spirit, which, because of coming here</w:t>
      </w:r>
    </w:p>
    <w:p w14:paraId="7F8A808A" w14:textId="08FE7575" w:rsidR="000276C6" w:rsidRDefault="000276C6" w:rsidP="009429CB">
      <w:pPr>
        <w:pStyle w:val="Poetry"/>
      </w:pPr>
      <w:r w:rsidRPr="009429CB">
        <w:t>when in its body, is so sore distressed!”</w:t>
      </w:r>
    </w:p>
    <w:p w14:paraId="24ECBBB5" w14:textId="77777777" w:rsidR="009429CB" w:rsidRPr="009429CB" w:rsidRDefault="009429CB" w:rsidP="009429CB">
      <w:pPr>
        <w:pStyle w:val="Poetry"/>
      </w:pPr>
    </w:p>
    <w:p w14:paraId="2ED234CF" w14:textId="77777777" w:rsidR="009429CB" w:rsidRDefault="000276C6" w:rsidP="009429CB">
      <w:pPr>
        <w:pStyle w:val="Poetry"/>
      </w:pPr>
      <w:r w:rsidRPr="009429CB">
        <w:t xml:space="preserve">“The love that talketh with me in my mind,” </w:t>
      </w:r>
    </w:p>
    <w:p w14:paraId="7F723347" w14:textId="28E9DD0E" w:rsidR="000276C6" w:rsidRPr="009429CB" w:rsidRDefault="000276C6" w:rsidP="009429CB">
      <w:pPr>
        <w:pStyle w:val="Poetry"/>
      </w:pPr>
      <w:r w:rsidRPr="009429CB">
        <w:t>he thereupon began to sing so sweetly,</w:t>
      </w:r>
    </w:p>
    <w:p w14:paraId="5B262274" w14:textId="5140B10E" w:rsidR="000276C6" w:rsidRDefault="000276C6" w:rsidP="009429CB">
      <w:pPr>
        <w:pStyle w:val="Poetry"/>
      </w:pPr>
      <w:r w:rsidRPr="009429CB">
        <w:t>that still within me is its sweetness heard.</w:t>
      </w:r>
    </w:p>
    <w:p w14:paraId="39D54758" w14:textId="77777777" w:rsidR="009429CB" w:rsidRPr="009429CB" w:rsidRDefault="009429CB" w:rsidP="009429CB">
      <w:pPr>
        <w:pStyle w:val="Poetry"/>
      </w:pPr>
    </w:p>
    <w:p w14:paraId="61049920" w14:textId="607923B7" w:rsidR="000276C6" w:rsidRPr="009429CB" w:rsidRDefault="000276C6" w:rsidP="009429CB">
      <w:pPr>
        <w:pStyle w:val="Poetry"/>
      </w:pPr>
      <w:r w:rsidRPr="009429CB">
        <w:t>My Teacher, I, and those that with him were,</w:t>
      </w:r>
    </w:p>
    <w:p w14:paraId="40BE25AE" w14:textId="77777777" w:rsidR="009429CB" w:rsidRDefault="000276C6" w:rsidP="009429CB">
      <w:pPr>
        <w:pStyle w:val="Poetry"/>
      </w:pPr>
      <w:r w:rsidRPr="009429CB">
        <w:t xml:space="preserve">seemed as contented, as if none of us </w:t>
      </w:r>
    </w:p>
    <w:p w14:paraId="08734A6D" w14:textId="225C0F28" w:rsidR="000276C6" w:rsidRPr="009429CB" w:rsidRDefault="000276C6" w:rsidP="009429CB">
      <w:pPr>
        <w:pStyle w:val="Poetry"/>
      </w:pPr>
      <w:r w:rsidRPr="009429CB">
        <w:t>had any other thing upon his mind.</w:t>
      </w:r>
    </w:p>
    <w:p w14:paraId="1369CE77" w14:textId="77777777" w:rsidR="009429CB" w:rsidRDefault="000276C6" w:rsidP="009429CB">
      <w:pPr>
        <w:pStyle w:val="Poetry"/>
      </w:pPr>
      <w:r w:rsidRPr="009429CB">
        <w:t xml:space="preserve">Absorbed in listening to his notes, we all </w:t>
      </w:r>
    </w:p>
    <w:p w14:paraId="49FAFD5B" w14:textId="59B86E3C" w:rsidR="000276C6" w:rsidRPr="009429CB" w:rsidRDefault="000276C6" w:rsidP="009429CB">
      <w:pPr>
        <w:pStyle w:val="Poetry"/>
      </w:pPr>
      <w:r w:rsidRPr="009429CB">
        <w:t>were motionless; when lo, the grave Old Man,</w:t>
      </w:r>
    </w:p>
    <w:p w14:paraId="3CD66A05" w14:textId="223B06D5" w:rsidR="000276C6" w:rsidRPr="009429CB" w:rsidRDefault="000276C6" w:rsidP="009429CB">
      <w:pPr>
        <w:pStyle w:val="Poetry"/>
      </w:pPr>
      <w:r w:rsidRPr="009429CB">
        <w:t>who cried: “Ye laggard spirits, what is this?</w:t>
      </w:r>
    </w:p>
    <w:p w14:paraId="0BCFCEDE" w14:textId="77777777" w:rsidR="009429CB" w:rsidRDefault="000276C6" w:rsidP="009429CB">
      <w:pPr>
        <w:pStyle w:val="Poetry"/>
      </w:pPr>
      <w:r w:rsidRPr="009429CB">
        <w:t xml:space="preserve">What means this negligence and standing still? </w:t>
      </w:r>
    </w:p>
    <w:p w14:paraId="2FBF7FB7" w14:textId="77777777" w:rsidR="009429CB" w:rsidRDefault="000276C6" w:rsidP="009429CB">
      <w:pPr>
        <w:pStyle w:val="Poetry"/>
      </w:pPr>
      <w:r w:rsidRPr="009429CB">
        <w:t xml:space="preserve">Run to the Mount, and strip ye off the slough, </w:t>
      </w:r>
    </w:p>
    <w:p w14:paraId="08AE131E" w14:textId="60934E7E" w:rsidR="000276C6" w:rsidRDefault="000276C6" w:rsidP="009429CB">
      <w:pPr>
        <w:pStyle w:val="Poetry"/>
      </w:pPr>
      <w:r w:rsidRPr="009429CB">
        <w:t>which lets not God be visible to you.”</w:t>
      </w:r>
    </w:p>
    <w:p w14:paraId="0E372EC3" w14:textId="77777777" w:rsidR="009429CB" w:rsidRPr="009429CB" w:rsidRDefault="009429CB" w:rsidP="009429CB">
      <w:pPr>
        <w:pStyle w:val="Poetry"/>
      </w:pPr>
    </w:p>
    <w:p w14:paraId="19201C73" w14:textId="77777777" w:rsidR="000276C6" w:rsidRPr="009429CB" w:rsidRDefault="000276C6" w:rsidP="009429CB">
      <w:pPr>
        <w:pStyle w:val="Poetry"/>
      </w:pPr>
      <w:r w:rsidRPr="009429CB">
        <w:t>Ev’n as, when picking grains of wheat or tares,</w:t>
      </w:r>
    </w:p>
    <w:p w14:paraId="7FF0243E" w14:textId="2FECDD3B" w:rsidR="000276C6" w:rsidRPr="009429CB" w:rsidRDefault="000276C6" w:rsidP="009429CB">
      <w:pPr>
        <w:pStyle w:val="Poetry"/>
      </w:pPr>
      <w:r w:rsidRPr="009429CB">
        <w:t>doves, met together at their feeding, calm,</w:t>
      </w:r>
    </w:p>
    <w:p w14:paraId="0B7B56F6" w14:textId="77777777" w:rsidR="009429CB" w:rsidRDefault="000276C6" w:rsidP="009429CB">
      <w:pPr>
        <w:pStyle w:val="Poetry"/>
      </w:pPr>
      <w:r w:rsidRPr="009429CB">
        <w:t xml:space="preserve">and not displaying their accustomed pride, </w:t>
      </w:r>
    </w:p>
    <w:p w14:paraId="3AAB4EC4" w14:textId="2CEFED9C" w:rsidR="000276C6" w:rsidRPr="009429CB" w:rsidRDefault="000276C6" w:rsidP="009429CB">
      <w:pPr>
        <w:pStyle w:val="Poetry"/>
      </w:pPr>
      <w:r w:rsidRPr="009429CB">
        <w:t>if anything appear that frightens them,</w:t>
      </w:r>
    </w:p>
    <w:p w14:paraId="14B4DCB4" w14:textId="77777777" w:rsidR="009429CB" w:rsidRDefault="000276C6" w:rsidP="009429CB">
      <w:pPr>
        <w:pStyle w:val="Poetry"/>
      </w:pPr>
      <w:r w:rsidRPr="009429CB">
        <w:t xml:space="preserve">all of a sudden leave their food alone, </w:t>
      </w:r>
    </w:p>
    <w:p w14:paraId="58F992F0" w14:textId="15C3D451" w:rsidR="000276C6" w:rsidRPr="009429CB" w:rsidRDefault="000276C6" w:rsidP="009429CB">
      <w:pPr>
        <w:pStyle w:val="Poetry"/>
      </w:pPr>
      <w:r w:rsidRPr="009429CB">
        <w:t>because assailed by greater cause for care;</w:t>
      </w:r>
    </w:p>
    <w:p w14:paraId="7986E3F1" w14:textId="63850703" w:rsidR="000276C6" w:rsidRPr="009429CB" w:rsidRDefault="000276C6" w:rsidP="009429CB">
      <w:pPr>
        <w:pStyle w:val="Poetry"/>
      </w:pPr>
      <w:r w:rsidRPr="009429CB">
        <w:t>even so I saw that new-come family</w:t>
      </w:r>
    </w:p>
    <w:p w14:paraId="7E996CB6" w14:textId="77777777" w:rsidR="009429CB" w:rsidRDefault="000276C6" w:rsidP="009429CB">
      <w:pPr>
        <w:pStyle w:val="Poetry"/>
      </w:pPr>
      <w:r w:rsidRPr="009429CB">
        <w:t xml:space="preserve">give up the song, and toward the hillside move, </w:t>
      </w:r>
    </w:p>
    <w:p w14:paraId="30E6315F" w14:textId="77777777" w:rsidR="009429CB" w:rsidRDefault="000276C6" w:rsidP="009429CB">
      <w:pPr>
        <w:pStyle w:val="Poetry"/>
      </w:pPr>
      <w:r w:rsidRPr="009429CB">
        <w:t xml:space="preserve">like one who goes, but whither knoweth not; </w:t>
      </w:r>
    </w:p>
    <w:p w14:paraId="46E37DD3" w14:textId="5EEC78E1" w:rsidR="000276C6" w:rsidRPr="009429CB" w:rsidRDefault="000276C6" w:rsidP="009429CB">
      <w:pPr>
        <w:pStyle w:val="Poetry"/>
      </w:pPr>
      <w:r w:rsidRPr="009429CB">
        <w:t>nor was in less haste our departure made.</w:t>
      </w:r>
    </w:p>
    <w:p w14:paraId="205EE970" w14:textId="77777777" w:rsidR="000276C6" w:rsidRDefault="000276C6" w:rsidP="000276C6">
      <w:pPr>
        <w:pStyle w:val="BodyText"/>
        <w:spacing w:before="6"/>
        <w:rPr>
          <w:sz w:val="12"/>
        </w:rPr>
      </w:pPr>
    </w:p>
    <w:p w14:paraId="742E22BC" w14:textId="77777777" w:rsidR="000276C6" w:rsidRPr="009429CB" w:rsidRDefault="000276C6" w:rsidP="009429CB">
      <w:pPr>
        <w:pStyle w:val="Heading3"/>
      </w:pPr>
      <w:r w:rsidRPr="009429CB">
        <w:t>Purgatorio X</w:t>
      </w:r>
    </w:p>
    <w:p w14:paraId="28F77737" w14:textId="77777777" w:rsidR="000276C6" w:rsidRPr="009429CB" w:rsidRDefault="000276C6" w:rsidP="009429CB">
      <w:pPr>
        <w:pStyle w:val="Heading4"/>
      </w:pPr>
      <w:r w:rsidRPr="009429CB">
        <w:lastRenderedPageBreak/>
        <w:t>Purgatory. The First Ring. Pride Instances of Humility. The Expiation of Pride</w:t>
      </w:r>
    </w:p>
    <w:p w14:paraId="38A548A1" w14:textId="77777777" w:rsidR="000276C6" w:rsidRPr="009429CB" w:rsidRDefault="000276C6" w:rsidP="009429CB">
      <w:pPr>
        <w:pStyle w:val="Poetry"/>
      </w:pPr>
      <w:r w:rsidRPr="009429CB">
        <w:t>When past the threshold of the Gate we were,</w:t>
      </w:r>
    </w:p>
    <w:p w14:paraId="37E0258D" w14:textId="77777777" w:rsidR="000276C6" w:rsidRPr="009429CB" w:rsidRDefault="000276C6" w:rsidP="009429CB">
      <w:pPr>
        <w:pStyle w:val="Poetry"/>
      </w:pPr>
      <w:r w:rsidRPr="009429CB">
        <w:t>whose use the evil love of souls impairs,</w:t>
      </w:r>
    </w:p>
    <w:p w14:paraId="5D447AB4" w14:textId="77777777" w:rsidR="009429CB" w:rsidRDefault="000276C6" w:rsidP="009429CB">
      <w:pPr>
        <w:pStyle w:val="Poetry"/>
      </w:pPr>
      <w:r w:rsidRPr="009429CB">
        <w:t xml:space="preserve">because it makes the crooked path seem straight, </w:t>
      </w:r>
    </w:p>
    <w:p w14:paraId="2D0D5CA1" w14:textId="0A00D6FE" w:rsidR="000276C6" w:rsidRPr="009429CB" w:rsidRDefault="000276C6" w:rsidP="009429CB">
      <w:pPr>
        <w:pStyle w:val="Poetry"/>
      </w:pPr>
      <w:r w:rsidRPr="009429CB">
        <w:t>’t was by its sound I knew that it had closed;</w:t>
      </w:r>
    </w:p>
    <w:p w14:paraId="74A74E1F" w14:textId="34CE4AE7" w:rsidR="000276C6" w:rsidRPr="009429CB" w:rsidRDefault="000276C6" w:rsidP="009429CB">
      <w:pPr>
        <w:pStyle w:val="Poetry"/>
      </w:pPr>
      <w:r w:rsidRPr="009429CB">
        <w:t>and, had I turned mine eyes in its direction,</w:t>
      </w:r>
    </w:p>
    <w:p w14:paraId="516CFFF6" w14:textId="691C514A" w:rsidR="000276C6" w:rsidRDefault="000276C6" w:rsidP="009429CB">
      <w:pPr>
        <w:pStyle w:val="Poetry"/>
      </w:pPr>
      <w:r w:rsidRPr="009429CB">
        <w:t>what would have fittingly excused my fault?</w:t>
      </w:r>
    </w:p>
    <w:p w14:paraId="7E6767C2" w14:textId="77777777" w:rsidR="009429CB" w:rsidRPr="009429CB" w:rsidRDefault="009429CB" w:rsidP="009429CB">
      <w:pPr>
        <w:pStyle w:val="Poetry"/>
      </w:pPr>
    </w:p>
    <w:p w14:paraId="2811257A" w14:textId="77777777" w:rsidR="009429CB" w:rsidRDefault="000276C6" w:rsidP="009429CB">
      <w:pPr>
        <w:pStyle w:val="Poetry"/>
      </w:pPr>
      <w:r w:rsidRPr="009429CB">
        <w:t xml:space="preserve">We mounted through a fissure in the rock, </w:t>
      </w:r>
    </w:p>
    <w:p w14:paraId="4D3DFD2E" w14:textId="77777777" w:rsidR="009429CB" w:rsidRDefault="000276C6" w:rsidP="009429CB">
      <w:pPr>
        <w:pStyle w:val="Poetry"/>
      </w:pPr>
      <w:r w:rsidRPr="009429CB">
        <w:t xml:space="preserve">which moved about to this side and to that, </w:t>
      </w:r>
    </w:p>
    <w:p w14:paraId="5DA44E37" w14:textId="34D79363" w:rsidR="000276C6" w:rsidRPr="009429CB" w:rsidRDefault="000276C6" w:rsidP="009429CB">
      <w:pPr>
        <w:pStyle w:val="Poetry"/>
      </w:pPr>
      <w:r w:rsidRPr="009429CB">
        <w:t>as moves a wave that flees and draweth near.</w:t>
      </w:r>
    </w:p>
    <w:p w14:paraId="0359899F" w14:textId="660B7847" w:rsidR="000276C6" w:rsidRPr="009429CB" w:rsidRDefault="000276C6" w:rsidP="009429CB">
      <w:pPr>
        <w:pStyle w:val="Poetry"/>
      </w:pPr>
      <w:r w:rsidRPr="009429CB">
        <w:t>“A little skill must here be used by us,”</w:t>
      </w:r>
    </w:p>
    <w:p w14:paraId="0DFCF7B7" w14:textId="77777777" w:rsidR="009429CB" w:rsidRDefault="000276C6" w:rsidP="009429CB">
      <w:pPr>
        <w:pStyle w:val="Poetry"/>
      </w:pPr>
      <w:r w:rsidRPr="009429CB">
        <w:t xml:space="preserve">my Leader then began, “in keeping close, </w:t>
      </w:r>
    </w:p>
    <w:p w14:paraId="1D0152FC" w14:textId="3CB7ED8A" w:rsidR="000276C6" w:rsidRDefault="000276C6" w:rsidP="009429CB">
      <w:pPr>
        <w:pStyle w:val="Poetry"/>
      </w:pPr>
      <w:r w:rsidRPr="009429CB">
        <w:t>now here, now there, to the receding side.”</w:t>
      </w:r>
    </w:p>
    <w:p w14:paraId="77209A9A" w14:textId="77777777" w:rsidR="009429CB" w:rsidRPr="009429CB" w:rsidRDefault="009429CB" w:rsidP="009429CB">
      <w:pPr>
        <w:pStyle w:val="Poetry"/>
      </w:pPr>
    </w:p>
    <w:p w14:paraId="4EB09CBF" w14:textId="77777777" w:rsidR="009429CB" w:rsidRDefault="000276C6" w:rsidP="009429CB">
      <w:pPr>
        <w:pStyle w:val="Poetry"/>
      </w:pPr>
      <w:r w:rsidRPr="009429CB">
        <w:t xml:space="preserve">This caused our steps to be so slow and short, </w:t>
      </w:r>
    </w:p>
    <w:p w14:paraId="56D94631" w14:textId="38D7ED1F" w:rsidR="000276C6" w:rsidRPr="009429CB" w:rsidRDefault="000276C6" w:rsidP="009429CB">
      <w:pPr>
        <w:pStyle w:val="Poetry"/>
      </w:pPr>
      <w:r w:rsidRPr="009429CB">
        <w:t>that to her bed the waning moon had gone</w:t>
      </w:r>
    </w:p>
    <w:p w14:paraId="6866ABED" w14:textId="385DF0AE" w:rsidR="000276C6" w:rsidRPr="009429CB" w:rsidRDefault="000276C6" w:rsidP="009429CB">
      <w:pPr>
        <w:pStyle w:val="Poetry"/>
      </w:pPr>
      <w:r w:rsidRPr="009429CB">
        <w:t>to rest herself again, ere we had issued</w:t>
      </w:r>
    </w:p>
    <w:p w14:paraId="6AFC1146" w14:textId="77777777" w:rsidR="009429CB" w:rsidRDefault="000276C6" w:rsidP="009429CB">
      <w:pPr>
        <w:pStyle w:val="Poetry"/>
      </w:pPr>
      <w:r w:rsidRPr="009429CB">
        <w:t xml:space="preserve">forth from that needle’s eye; but when set free </w:t>
      </w:r>
    </w:p>
    <w:p w14:paraId="45DE930A" w14:textId="06E71ACE" w:rsidR="000276C6" w:rsidRPr="009429CB" w:rsidRDefault="000276C6" w:rsidP="009429CB">
      <w:pPr>
        <w:pStyle w:val="Poetry"/>
      </w:pPr>
      <w:r w:rsidRPr="009429CB">
        <w:t>we were, and in the open up above,</w:t>
      </w:r>
    </w:p>
    <w:p w14:paraId="06BBCEB6" w14:textId="77777777" w:rsidR="000276C6" w:rsidRPr="009429CB" w:rsidRDefault="000276C6" w:rsidP="009429CB">
      <w:pPr>
        <w:pStyle w:val="Poetry"/>
      </w:pPr>
      <w:r w:rsidRPr="009429CB">
        <w:t>where back the Mountain’s side recedes, I, weary,</w:t>
      </w:r>
    </w:p>
    <w:p w14:paraId="68950C90" w14:textId="77777777" w:rsidR="000276C6" w:rsidRPr="009429CB" w:rsidRDefault="000276C6" w:rsidP="009429CB">
      <w:pPr>
        <w:pStyle w:val="Poetry"/>
      </w:pPr>
      <w:r w:rsidRPr="009429CB">
        <w:t>and both of us uncertain of our way,</w:t>
      </w:r>
    </w:p>
    <w:p w14:paraId="390FD877" w14:textId="58FCE41C" w:rsidR="000276C6" w:rsidRPr="009429CB" w:rsidRDefault="000276C6" w:rsidP="009429CB">
      <w:pPr>
        <w:pStyle w:val="Poetry"/>
      </w:pPr>
      <w:r w:rsidRPr="009429CB">
        <w:t>stopped short upon a level place up there,</w:t>
      </w:r>
    </w:p>
    <w:p w14:paraId="2FF01324" w14:textId="78C7F8BC" w:rsidR="000276C6" w:rsidRDefault="000276C6" w:rsidP="009429CB">
      <w:pPr>
        <w:pStyle w:val="Poetry"/>
      </w:pPr>
      <w:r w:rsidRPr="009429CB">
        <w:t>more lonely than are roads through desert lands.</w:t>
      </w:r>
    </w:p>
    <w:p w14:paraId="2A9E3A16" w14:textId="77777777" w:rsidR="009429CB" w:rsidRPr="009429CB" w:rsidRDefault="009429CB" w:rsidP="009429CB">
      <w:pPr>
        <w:pStyle w:val="Poetry"/>
      </w:pPr>
    </w:p>
    <w:p w14:paraId="5FEF5692" w14:textId="77777777" w:rsidR="009429CB" w:rsidRDefault="000276C6" w:rsidP="009429CB">
      <w:pPr>
        <w:pStyle w:val="Poetry"/>
      </w:pPr>
      <w:r w:rsidRPr="009429CB">
        <w:t xml:space="preserve">From where its margin borders on the void, </w:t>
      </w:r>
    </w:p>
    <w:p w14:paraId="281B119D" w14:textId="13272627" w:rsidR="000276C6" w:rsidRPr="009429CB" w:rsidRDefault="000276C6" w:rsidP="009429CB">
      <w:pPr>
        <w:pStyle w:val="Poetry"/>
      </w:pPr>
      <w:r w:rsidRPr="009429CB">
        <w:t>up to the foot of that high rising bank,</w:t>
      </w:r>
    </w:p>
    <w:p w14:paraId="317F7D17" w14:textId="77777777" w:rsidR="000276C6" w:rsidRPr="009429CB" w:rsidRDefault="000276C6" w:rsidP="009429CB">
      <w:pPr>
        <w:pStyle w:val="Poetry"/>
      </w:pPr>
      <w:r w:rsidRPr="009429CB">
        <w:t>would measure thrice a human body’s length;</w:t>
      </w:r>
    </w:p>
    <w:p w14:paraId="02EEB905" w14:textId="4BA90B82" w:rsidR="000276C6" w:rsidRPr="009429CB" w:rsidRDefault="000276C6" w:rsidP="009429CB">
      <w:pPr>
        <w:pStyle w:val="Poetry"/>
      </w:pPr>
      <w:r w:rsidRPr="009429CB">
        <w:t>and far as e’er mine eye could wing its flight,</w:t>
      </w:r>
    </w:p>
    <w:p w14:paraId="2E8C6799" w14:textId="77777777" w:rsidR="009429CB" w:rsidRDefault="000276C6" w:rsidP="009429CB">
      <w:pPr>
        <w:pStyle w:val="Poetry"/>
      </w:pPr>
      <w:r w:rsidRPr="009429CB">
        <w:t xml:space="preserve">now on the right, and now upon the left, </w:t>
      </w:r>
    </w:p>
    <w:p w14:paraId="1B3CAA3E" w14:textId="5B6F1306" w:rsidR="000276C6" w:rsidRDefault="000276C6" w:rsidP="009429CB">
      <w:pPr>
        <w:pStyle w:val="Poetry"/>
      </w:pPr>
      <w:r w:rsidRPr="009429CB">
        <w:t>such did this girding ledge appear to me.</w:t>
      </w:r>
    </w:p>
    <w:p w14:paraId="4F39C118" w14:textId="77777777" w:rsidR="009429CB" w:rsidRPr="009429CB" w:rsidRDefault="009429CB" w:rsidP="009429CB">
      <w:pPr>
        <w:pStyle w:val="Poetry"/>
      </w:pPr>
    </w:p>
    <w:p w14:paraId="37DA52C0" w14:textId="77777777" w:rsidR="009429CB" w:rsidRDefault="000276C6" w:rsidP="009429CB">
      <w:pPr>
        <w:pStyle w:val="Poetry"/>
      </w:pPr>
      <w:r w:rsidRPr="009429CB">
        <w:t xml:space="preserve">Our feet had not been moving on it yet, </w:t>
      </w:r>
    </w:p>
    <w:p w14:paraId="015BD390" w14:textId="75B18F7B" w:rsidR="000276C6" w:rsidRPr="009429CB" w:rsidRDefault="000276C6" w:rsidP="009429CB">
      <w:pPr>
        <w:pStyle w:val="Poetry"/>
      </w:pPr>
      <w:r w:rsidRPr="009429CB">
        <w:t>when I perceived the bank surrounding it—</w:t>
      </w:r>
    </w:p>
    <w:p w14:paraId="3ACFE6EC" w14:textId="30129DF8" w:rsidR="000276C6" w:rsidRPr="009429CB" w:rsidRDefault="000276C6" w:rsidP="009429CB">
      <w:pPr>
        <w:pStyle w:val="Poetry"/>
      </w:pPr>
      <w:r w:rsidRPr="009429CB">
        <w:lastRenderedPageBreak/>
        <w:t>which, being perpendicular, could not</w:t>
      </w:r>
    </w:p>
    <w:p w14:paraId="03A5546E" w14:textId="77777777" w:rsidR="009429CB" w:rsidRDefault="000276C6" w:rsidP="009429CB">
      <w:pPr>
        <w:pStyle w:val="Poetry"/>
      </w:pPr>
      <w:r w:rsidRPr="009429CB">
        <w:t xml:space="preserve">be climbed—white marble was, and so adorned </w:t>
      </w:r>
    </w:p>
    <w:p w14:paraId="54DABAA2" w14:textId="5542EDB0" w:rsidR="000276C6" w:rsidRPr="009429CB" w:rsidRDefault="000276C6" w:rsidP="009429CB">
      <w:pPr>
        <w:pStyle w:val="Poetry"/>
      </w:pPr>
      <w:r w:rsidRPr="009429CB">
        <w:t>with carvings, that not only Polyclètus,</w:t>
      </w:r>
    </w:p>
    <w:p w14:paraId="6636C86B" w14:textId="78A4AB1E" w:rsidR="000276C6" w:rsidRDefault="000276C6" w:rsidP="009429CB">
      <w:pPr>
        <w:pStyle w:val="Poetry"/>
      </w:pPr>
      <w:r w:rsidRPr="009429CB">
        <w:t>but Nature, too, would there be put to shame.</w:t>
      </w:r>
    </w:p>
    <w:p w14:paraId="60458FB6" w14:textId="77777777" w:rsidR="009429CB" w:rsidRPr="009429CB" w:rsidRDefault="009429CB" w:rsidP="009429CB">
      <w:pPr>
        <w:pStyle w:val="Poetry"/>
      </w:pPr>
    </w:p>
    <w:p w14:paraId="5EB39C77" w14:textId="77777777" w:rsidR="000276C6" w:rsidRPr="009429CB" w:rsidRDefault="000276C6" w:rsidP="009429CB">
      <w:pPr>
        <w:pStyle w:val="Poetry"/>
      </w:pPr>
      <w:r w:rsidRPr="009429CB">
        <w:t>The Angel who to earth came with the word</w:t>
      </w:r>
    </w:p>
    <w:p w14:paraId="2B867B24" w14:textId="1785E512" w:rsidR="000276C6" w:rsidRPr="009429CB" w:rsidRDefault="000276C6" w:rsidP="009429CB">
      <w:pPr>
        <w:pStyle w:val="Poetry"/>
      </w:pPr>
      <w:r w:rsidRPr="009429CB">
        <w:t>of peace, which, wept-for during many years,</w:t>
      </w:r>
    </w:p>
    <w:p w14:paraId="67851468" w14:textId="77777777" w:rsidR="009429CB" w:rsidRDefault="000276C6" w:rsidP="009429CB">
      <w:pPr>
        <w:pStyle w:val="Poetry"/>
      </w:pPr>
      <w:r w:rsidRPr="009429CB">
        <w:t xml:space="preserve">had after its long closure opened Heaven, </w:t>
      </w:r>
    </w:p>
    <w:p w14:paraId="21C33A76" w14:textId="77777777" w:rsidR="009429CB" w:rsidRDefault="000276C6" w:rsidP="009429CB">
      <w:pPr>
        <w:pStyle w:val="Poetry"/>
      </w:pPr>
      <w:r w:rsidRPr="009429CB">
        <w:t xml:space="preserve">appeared before us there in gentle mien, </w:t>
      </w:r>
    </w:p>
    <w:p w14:paraId="622061C2" w14:textId="77777777" w:rsidR="009429CB" w:rsidRDefault="000276C6" w:rsidP="009429CB">
      <w:pPr>
        <w:pStyle w:val="Poetry"/>
      </w:pPr>
      <w:r w:rsidRPr="009429CB">
        <w:t xml:space="preserve">sculptured so truthfully, it did not seem </w:t>
      </w:r>
    </w:p>
    <w:p w14:paraId="612EDBDC" w14:textId="59A67697" w:rsidR="000276C6" w:rsidRPr="009429CB" w:rsidRDefault="000276C6" w:rsidP="009429CB">
      <w:pPr>
        <w:pStyle w:val="Poetry"/>
      </w:pPr>
      <w:r w:rsidRPr="009429CB">
        <w:t>that he could be an image that is dumb.</w:t>
      </w:r>
    </w:p>
    <w:p w14:paraId="5DB56135" w14:textId="07E1EF9D" w:rsidR="000276C6" w:rsidRPr="009429CB" w:rsidRDefault="000276C6" w:rsidP="009429CB">
      <w:pPr>
        <w:pStyle w:val="Poetry"/>
      </w:pPr>
      <w:r w:rsidRPr="009429CB">
        <w:t>One would have sworn that he was saying: “Hail!”</w:t>
      </w:r>
    </w:p>
    <w:p w14:paraId="125F29BD" w14:textId="77777777" w:rsidR="000276C6" w:rsidRPr="009429CB" w:rsidRDefault="000276C6" w:rsidP="009429CB">
      <w:pPr>
        <w:pStyle w:val="Poetry"/>
      </w:pPr>
      <w:r w:rsidRPr="009429CB">
        <w:t>for She was there portrayed in effigy,</w:t>
      </w:r>
    </w:p>
    <w:p w14:paraId="29C2697A" w14:textId="77777777" w:rsidR="009429CB" w:rsidRDefault="000276C6" w:rsidP="009429CB">
      <w:pPr>
        <w:pStyle w:val="Poetry"/>
      </w:pPr>
      <w:r w:rsidRPr="009429CB">
        <w:t xml:space="preserve">who turned the key that opened Love on high; </w:t>
      </w:r>
    </w:p>
    <w:p w14:paraId="375F34B5" w14:textId="77777777" w:rsidR="009429CB" w:rsidRDefault="000276C6" w:rsidP="009429CB">
      <w:pPr>
        <w:pStyle w:val="Poetry"/>
      </w:pPr>
      <w:r w:rsidRPr="009429CB">
        <w:t xml:space="preserve">and in her mien and acts she had the words </w:t>
      </w:r>
    </w:p>
    <w:p w14:paraId="67D0F852" w14:textId="22552452" w:rsidR="000276C6" w:rsidRPr="009429CB" w:rsidRDefault="000276C6" w:rsidP="009429CB">
      <w:pPr>
        <w:pStyle w:val="Poetry"/>
      </w:pPr>
      <w:r w:rsidRPr="009429CB">
        <w:t>“Behold the handmaid of the Lord” impressed</w:t>
      </w:r>
    </w:p>
    <w:p w14:paraId="56D358A0" w14:textId="7E91B0D2" w:rsidR="000276C6" w:rsidRDefault="000276C6" w:rsidP="009429CB">
      <w:pPr>
        <w:pStyle w:val="Poetry"/>
      </w:pPr>
      <w:r w:rsidRPr="009429CB">
        <w:t>as clearly as a figure stamped in wax.</w:t>
      </w:r>
    </w:p>
    <w:p w14:paraId="36395F93" w14:textId="77777777" w:rsidR="009429CB" w:rsidRPr="009429CB" w:rsidRDefault="009429CB" w:rsidP="009429CB">
      <w:pPr>
        <w:pStyle w:val="Poetry"/>
      </w:pPr>
    </w:p>
    <w:p w14:paraId="745364D0" w14:textId="77777777" w:rsidR="009429CB" w:rsidRDefault="000276C6" w:rsidP="009429CB">
      <w:pPr>
        <w:pStyle w:val="Poetry"/>
      </w:pPr>
      <w:r w:rsidRPr="009429CB">
        <w:t xml:space="preserve">“Keep not thy mind on one place only fixed!” </w:t>
      </w:r>
    </w:p>
    <w:p w14:paraId="15BBCC6C" w14:textId="77777777" w:rsidR="00181545" w:rsidRDefault="000276C6" w:rsidP="009429CB">
      <w:pPr>
        <w:pStyle w:val="Poetry"/>
      </w:pPr>
      <w:r w:rsidRPr="009429CB">
        <w:t xml:space="preserve">my gentle Teacher said, who had me there </w:t>
      </w:r>
    </w:p>
    <w:p w14:paraId="04FBCF1D" w14:textId="3D08CD61" w:rsidR="000276C6" w:rsidRPr="009429CB" w:rsidRDefault="000276C6" w:rsidP="009429CB">
      <w:pPr>
        <w:pStyle w:val="Poetry"/>
      </w:pPr>
      <w:r w:rsidRPr="009429CB">
        <w:t>on that side of him, where one has his heart;</w:t>
      </w:r>
    </w:p>
    <w:p w14:paraId="4B454EF8" w14:textId="77777777" w:rsidR="000276C6" w:rsidRPr="009429CB" w:rsidRDefault="000276C6" w:rsidP="009429CB">
      <w:pPr>
        <w:pStyle w:val="Poetry"/>
      </w:pPr>
      <w:r w:rsidRPr="009429CB">
        <w:t>I therefore moved my eyes, and further on</w:t>
      </w:r>
    </w:p>
    <w:p w14:paraId="3CF36C37" w14:textId="29F6AD9D" w:rsidR="000276C6" w:rsidRPr="009429CB" w:rsidRDefault="000276C6" w:rsidP="009429CB">
      <w:pPr>
        <w:pStyle w:val="Poetry"/>
      </w:pPr>
      <w:r w:rsidRPr="009429CB">
        <w:t>than Mary, on the side where him I had,</w:t>
      </w:r>
    </w:p>
    <w:p w14:paraId="0000C414" w14:textId="77777777" w:rsidR="00181545" w:rsidRDefault="000276C6" w:rsidP="009429CB">
      <w:pPr>
        <w:pStyle w:val="Poetry"/>
      </w:pPr>
      <w:r w:rsidRPr="009429CB">
        <w:t>who urged me to go on, I then beheld</w:t>
      </w:r>
    </w:p>
    <w:p w14:paraId="1443E8F0" w14:textId="77777777" w:rsidR="00181545" w:rsidRDefault="000276C6" w:rsidP="009429CB">
      <w:pPr>
        <w:pStyle w:val="Poetry"/>
      </w:pPr>
      <w:r w:rsidRPr="009429CB">
        <w:t xml:space="preserve">another story graven in the rock; </w:t>
      </w:r>
    </w:p>
    <w:p w14:paraId="58C8D402" w14:textId="77777777" w:rsidR="00181545" w:rsidRDefault="000276C6" w:rsidP="009429CB">
      <w:pPr>
        <w:pStyle w:val="Poetry"/>
      </w:pPr>
      <w:r w:rsidRPr="009429CB">
        <w:t xml:space="preserve">passing by Virgil, therefore, I drew near </w:t>
      </w:r>
    </w:p>
    <w:p w14:paraId="618B57F0" w14:textId="2B7A2326" w:rsidR="000276C6" w:rsidRDefault="000276C6" w:rsidP="009429CB">
      <w:pPr>
        <w:pStyle w:val="Poetry"/>
      </w:pPr>
      <w:r w:rsidRPr="009429CB">
        <w:t>so that it might be set before mine eyes.</w:t>
      </w:r>
    </w:p>
    <w:p w14:paraId="07A33B28" w14:textId="77777777" w:rsidR="00181545" w:rsidRPr="009429CB" w:rsidRDefault="00181545" w:rsidP="009429CB">
      <w:pPr>
        <w:pStyle w:val="Poetry"/>
      </w:pPr>
    </w:p>
    <w:p w14:paraId="39B989D9" w14:textId="3BD1545C" w:rsidR="000276C6" w:rsidRPr="009429CB" w:rsidRDefault="000276C6" w:rsidP="009429CB">
      <w:pPr>
        <w:pStyle w:val="Poetry"/>
      </w:pPr>
      <w:r w:rsidRPr="009429CB">
        <w:t>Cut in the marble there the cart and oxen</w:t>
      </w:r>
      <w:r w:rsidRPr="009429CB">
        <w:tab/>
      </w:r>
    </w:p>
    <w:p w14:paraId="14B9F982" w14:textId="77777777" w:rsidR="00181545" w:rsidRDefault="000276C6" w:rsidP="009429CB">
      <w:pPr>
        <w:pStyle w:val="Poetry"/>
      </w:pPr>
      <w:r w:rsidRPr="009429CB">
        <w:t xml:space="preserve">were drawing up the holy Ark, which made </w:t>
      </w:r>
    </w:p>
    <w:p w14:paraId="18888AEA" w14:textId="77777777" w:rsidR="00181545" w:rsidRDefault="000276C6" w:rsidP="009429CB">
      <w:pPr>
        <w:pStyle w:val="Poetry"/>
      </w:pPr>
      <w:r w:rsidRPr="009429CB">
        <w:t xml:space="preserve">men dread a charge not given them in trust. </w:t>
      </w:r>
    </w:p>
    <w:p w14:paraId="1DEA26BF" w14:textId="3DA5B11D" w:rsidR="000276C6" w:rsidRPr="009429CB" w:rsidRDefault="000276C6" w:rsidP="009429CB">
      <w:pPr>
        <w:pStyle w:val="Poetry"/>
      </w:pPr>
      <w:r w:rsidRPr="009429CB">
        <w:t>People in front appeared; and all of them,</w:t>
      </w:r>
    </w:p>
    <w:p w14:paraId="3ADD29DB" w14:textId="77777777" w:rsidR="000276C6" w:rsidRPr="009429CB" w:rsidRDefault="000276C6" w:rsidP="009429CB">
      <w:pPr>
        <w:pStyle w:val="Poetry"/>
      </w:pPr>
      <w:r w:rsidRPr="009429CB">
        <w:t>forming seven choirs, made one of my two senses</w:t>
      </w:r>
    </w:p>
    <w:p w14:paraId="519B8070" w14:textId="6C62F7B3" w:rsidR="000276C6" w:rsidRPr="009429CB" w:rsidRDefault="000276C6" w:rsidP="009429CB">
      <w:pPr>
        <w:pStyle w:val="Poetry"/>
      </w:pPr>
      <w:r w:rsidRPr="009429CB">
        <w:t>say “No,” and the other one say “Yes, they sing.”</w:t>
      </w:r>
    </w:p>
    <w:p w14:paraId="559B2646" w14:textId="77777777" w:rsidR="000276C6" w:rsidRPr="009429CB" w:rsidRDefault="000276C6" w:rsidP="009429CB">
      <w:pPr>
        <w:pStyle w:val="Poetry"/>
      </w:pPr>
      <w:r w:rsidRPr="009429CB">
        <w:t>So, too, by reason of the incense-smoke,</w:t>
      </w:r>
    </w:p>
    <w:p w14:paraId="5208A08C" w14:textId="77777777" w:rsidR="00181545" w:rsidRDefault="000276C6" w:rsidP="009429CB">
      <w:pPr>
        <w:pStyle w:val="Poetry"/>
      </w:pPr>
      <w:r w:rsidRPr="009429CB">
        <w:lastRenderedPageBreak/>
        <w:t xml:space="preserve">which there was pictured forth, my eyes and nose </w:t>
      </w:r>
    </w:p>
    <w:p w14:paraId="3C182040" w14:textId="2BC57AE6" w:rsidR="000276C6" w:rsidRPr="009429CB" w:rsidRDefault="000276C6" w:rsidP="009429CB">
      <w:pPr>
        <w:pStyle w:val="Poetry"/>
      </w:pPr>
      <w:r w:rsidRPr="009429CB">
        <w:t>became discordant as to Yes and No.</w:t>
      </w:r>
    </w:p>
    <w:p w14:paraId="049A0268" w14:textId="77777777" w:rsidR="000276C6" w:rsidRPr="009429CB" w:rsidRDefault="000276C6" w:rsidP="009429CB">
      <w:pPr>
        <w:pStyle w:val="Poetry"/>
      </w:pPr>
      <w:r w:rsidRPr="009429CB">
        <w:t>The humble Psalmist there, with loins girt up,</w:t>
      </w:r>
    </w:p>
    <w:p w14:paraId="235B0A61" w14:textId="1AEA6CDF" w:rsidR="000276C6" w:rsidRPr="009429CB" w:rsidRDefault="000276C6" w:rsidP="009429CB">
      <w:pPr>
        <w:pStyle w:val="Poetry"/>
      </w:pPr>
      <w:r w:rsidRPr="009429CB">
        <w:t>came dancing on, before the blessèd Vessel,</w:t>
      </w:r>
    </w:p>
    <w:p w14:paraId="1BD17711" w14:textId="77777777" w:rsidR="00181545" w:rsidRDefault="000276C6" w:rsidP="009429CB">
      <w:pPr>
        <w:pStyle w:val="Poetry"/>
      </w:pPr>
      <w:r w:rsidRPr="009429CB">
        <w:t xml:space="preserve">and, doing so, was more and less than king. </w:t>
      </w:r>
    </w:p>
    <w:p w14:paraId="7A3E149C" w14:textId="77777777" w:rsidR="00181545" w:rsidRDefault="000276C6" w:rsidP="009429CB">
      <w:pPr>
        <w:pStyle w:val="Poetry"/>
      </w:pPr>
      <w:r w:rsidRPr="009429CB">
        <w:t xml:space="preserve">And Michal, opposite to this portrayed, </w:t>
      </w:r>
    </w:p>
    <w:p w14:paraId="18D0BB01" w14:textId="77777777" w:rsidR="00181545" w:rsidRDefault="000276C6" w:rsidP="009429CB">
      <w:pPr>
        <w:pStyle w:val="Poetry"/>
      </w:pPr>
      <w:r w:rsidRPr="009429CB">
        <w:t xml:space="preserve">was from a palace window looking down, </w:t>
      </w:r>
    </w:p>
    <w:p w14:paraId="76A9E05C" w14:textId="3AA9A2A1" w:rsidR="000276C6" w:rsidRPr="009429CB" w:rsidRDefault="000276C6" w:rsidP="009429CB">
      <w:pPr>
        <w:pStyle w:val="Poetry"/>
      </w:pPr>
      <w:r w:rsidRPr="009429CB">
        <w:t>as would an angry woman filled with scorn.</w:t>
      </w:r>
    </w:p>
    <w:p w14:paraId="4AE171B6" w14:textId="0E9D1CB6" w:rsidR="000276C6" w:rsidRPr="00181545" w:rsidRDefault="000276C6" w:rsidP="00181545">
      <w:pPr>
        <w:pStyle w:val="Poetry"/>
      </w:pPr>
      <w:r w:rsidRPr="00181545">
        <w:t>From where I was, I onward moved my feet,</w:t>
      </w:r>
    </w:p>
    <w:p w14:paraId="40B7A023" w14:textId="77777777" w:rsidR="00181545" w:rsidRDefault="000276C6" w:rsidP="00181545">
      <w:pPr>
        <w:pStyle w:val="Poetry"/>
      </w:pPr>
      <w:r w:rsidRPr="00181545">
        <w:t xml:space="preserve">that I might closely note another tale, </w:t>
      </w:r>
    </w:p>
    <w:p w14:paraId="45D42517" w14:textId="3C6318B5" w:rsidR="000276C6" w:rsidRPr="00181545" w:rsidRDefault="000276C6" w:rsidP="00181545">
      <w:pPr>
        <w:pStyle w:val="Poetry"/>
      </w:pPr>
      <w:r w:rsidRPr="00181545">
        <w:t>which after Michal gleamed upon me white.</w:t>
      </w:r>
    </w:p>
    <w:p w14:paraId="769FB241" w14:textId="77777777" w:rsidR="000276C6" w:rsidRPr="00181545" w:rsidRDefault="000276C6" w:rsidP="00181545">
      <w:pPr>
        <w:pStyle w:val="Poetry"/>
      </w:pPr>
      <w:r w:rsidRPr="00181545">
        <w:t>The glorious action of that Roman prince</w:t>
      </w:r>
    </w:p>
    <w:p w14:paraId="67864BB7" w14:textId="77777777" w:rsidR="000276C6" w:rsidRPr="00181545" w:rsidRDefault="000276C6" w:rsidP="00181545">
      <w:pPr>
        <w:pStyle w:val="Poetry"/>
      </w:pPr>
      <w:r w:rsidRPr="00181545">
        <w:t>was storied here, whose worth moved Gregory</w:t>
      </w:r>
    </w:p>
    <w:p w14:paraId="26139F19" w14:textId="1C557454" w:rsidR="000276C6" w:rsidRPr="00181545" w:rsidRDefault="000276C6" w:rsidP="00181545">
      <w:pPr>
        <w:pStyle w:val="Poetry"/>
      </w:pPr>
      <w:r w:rsidRPr="00181545">
        <w:t>to win his mighty triumph; I refer</w:t>
      </w:r>
    </w:p>
    <w:p w14:paraId="59CB3FF9" w14:textId="77777777" w:rsidR="000276C6" w:rsidRPr="00181545" w:rsidRDefault="000276C6" w:rsidP="00181545">
      <w:pPr>
        <w:pStyle w:val="Poetry"/>
      </w:pPr>
      <w:r w:rsidRPr="00181545">
        <w:t>to Emperor Trajan; at his bridle stood</w:t>
      </w:r>
    </w:p>
    <w:p w14:paraId="65620EA5" w14:textId="77777777" w:rsidR="000276C6" w:rsidRPr="00181545" w:rsidRDefault="000276C6" w:rsidP="00181545">
      <w:pPr>
        <w:pStyle w:val="Poetry"/>
      </w:pPr>
      <w:r w:rsidRPr="00181545">
        <w:t>a widow who, in tears, showed signs of grief.</w:t>
      </w:r>
    </w:p>
    <w:p w14:paraId="16141987" w14:textId="77777777" w:rsidR="00181545" w:rsidRDefault="000276C6" w:rsidP="00181545">
      <w:pPr>
        <w:pStyle w:val="Poetry"/>
      </w:pPr>
      <w:r w:rsidRPr="00181545">
        <w:t xml:space="preserve">The space around him there seemed trampled down </w:t>
      </w:r>
    </w:p>
    <w:p w14:paraId="7DD8ABF3" w14:textId="155C6ED2" w:rsidR="000276C6" w:rsidRPr="00181545" w:rsidRDefault="000276C6" w:rsidP="00181545">
      <w:pPr>
        <w:pStyle w:val="Poetry"/>
      </w:pPr>
      <w:r w:rsidRPr="00181545">
        <w:t>and thronged with horsemen, while above his head</w:t>
      </w:r>
    </w:p>
    <w:p w14:paraId="7C498B93" w14:textId="18B48E20" w:rsidR="000276C6" w:rsidRPr="00181545" w:rsidRDefault="000276C6" w:rsidP="00181545">
      <w:pPr>
        <w:pStyle w:val="Poetry"/>
      </w:pPr>
      <w:r w:rsidRPr="00181545">
        <w:t>eagles, it seemed, upon a field of gold</w:t>
      </w:r>
    </w:p>
    <w:p w14:paraId="321267C0" w14:textId="77777777" w:rsidR="00181545" w:rsidRDefault="000276C6" w:rsidP="00181545">
      <w:pPr>
        <w:pStyle w:val="Poetry"/>
      </w:pPr>
      <w:r w:rsidRPr="00181545">
        <w:t xml:space="preserve">were fluttering in the wind. Among all these </w:t>
      </w:r>
    </w:p>
    <w:p w14:paraId="654620F1" w14:textId="77777777" w:rsidR="00181545" w:rsidRDefault="000276C6" w:rsidP="00181545">
      <w:pPr>
        <w:pStyle w:val="Poetry"/>
      </w:pPr>
      <w:r w:rsidRPr="00181545">
        <w:t xml:space="preserve">the sorrowing woman seemed to say: “My lord, </w:t>
      </w:r>
    </w:p>
    <w:p w14:paraId="2C7C81D0" w14:textId="07230366" w:rsidR="000276C6" w:rsidRPr="00181545" w:rsidRDefault="000276C6" w:rsidP="00181545">
      <w:pPr>
        <w:pStyle w:val="Poetry"/>
      </w:pPr>
      <w:r w:rsidRPr="00181545">
        <w:t>avenge me for the slaying of my son,</w:t>
      </w:r>
    </w:p>
    <w:p w14:paraId="3F8CC255" w14:textId="77777777" w:rsidR="000276C6" w:rsidRPr="00181545" w:rsidRDefault="000276C6" w:rsidP="00181545">
      <w:pPr>
        <w:pStyle w:val="Poetry"/>
      </w:pPr>
      <w:r w:rsidRPr="00181545">
        <w:t>which breaks my heart.” And he to answer her:</w:t>
      </w:r>
    </w:p>
    <w:p w14:paraId="16081272" w14:textId="5741F18D" w:rsidR="000276C6" w:rsidRPr="00181545" w:rsidRDefault="000276C6" w:rsidP="00181545">
      <w:pPr>
        <w:pStyle w:val="Poetry"/>
      </w:pPr>
      <w:r w:rsidRPr="00181545">
        <w:t>“Wait now till I return.” And she, like one</w:t>
      </w:r>
    </w:p>
    <w:p w14:paraId="0387920A" w14:textId="77777777" w:rsidR="00181545" w:rsidRDefault="000276C6" w:rsidP="00181545">
      <w:pPr>
        <w:pStyle w:val="Poetry"/>
      </w:pPr>
      <w:r w:rsidRPr="00181545">
        <w:t xml:space="preserve">whom sorrow makes impatient, said: “But what, </w:t>
      </w:r>
    </w:p>
    <w:p w14:paraId="4EB8518A" w14:textId="17DC8FDB" w:rsidR="000276C6" w:rsidRPr="00181545" w:rsidRDefault="000276C6" w:rsidP="00181545">
      <w:pPr>
        <w:pStyle w:val="Poetry"/>
      </w:pPr>
      <w:r w:rsidRPr="00181545">
        <w:t>my lord, if thou shouldst not return?” And he:</w:t>
      </w:r>
    </w:p>
    <w:p w14:paraId="53F8F900" w14:textId="77777777" w:rsidR="00181545" w:rsidRDefault="000276C6" w:rsidP="00181545">
      <w:pPr>
        <w:pStyle w:val="Poetry"/>
      </w:pPr>
      <w:r w:rsidRPr="00181545">
        <w:t xml:space="preserve">“That one will do it, who shall hold my place.” </w:t>
      </w:r>
    </w:p>
    <w:p w14:paraId="101D08D5" w14:textId="02FA3612" w:rsidR="000276C6" w:rsidRPr="00181545" w:rsidRDefault="000276C6" w:rsidP="00181545">
      <w:pPr>
        <w:pStyle w:val="Poetry"/>
      </w:pPr>
      <w:r w:rsidRPr="00181545">
        <w:t>“How shall another’s goodness help thy case,”</w:t>
      </w:r>
    </w:p>
    <w:p w14:paraId="44E883DC" w14:textId="2319DA2C" w:rsidR="000276C6" w:rsidRPr="00181545" w:rsidRDefault="000276C6" w:rsidP="00181545">
      <w:pPr>
        <w:pStyle w:val="Poetry"/>
      </w:pPr>
      <w:r w:rsidRPr="00181545">
        <w:t>she answered him, “if thou forget thine own?”</w:t>
      </w:r>
    </w:p>
    <w:p w14:paraId="1A5B5FB6" w14:textId="77777777" w:rsidR="00181545" w:rsidRDefault="000276C6" w:rsidP="00181545">
      <w:pPr>
        <w:pStyle w:val="Poetry"/>
      </w:pPr>
      <w:r w:rsidRPr="00181545">
        <w:t xml:space="preserve">Then he: “Now be thou comforted; for needs </w:t>
      </w:r>
    </w:p>
    <w:p w14:paraId="27175668" w14:textId="31D38328" w:rsidR="000276C6" w:rsidRPr="00181545" w:rsidRDefault="000276C6" w:rsidP="00181545">
      <w:pPr>
        <w:pStyle w:val="Poetry"/>
      </w:pPr>
      <w:r w:rsidRPr="00181545">
        <w:t>must I perform my duty ere I leave;</w:t>
      </w:r>
    </w:p>
    <w:p w14:paraId="455A9232" w14:textId="3E739C37" w:rsidR="000276C6" w:rsidRDefault="000276C6" w:rsidP="00181545">
      <w:pPr>
        <w:pStyle w:val="Poetry"/>
      </w:pPr>
      <w:r w:rsidRPr="00181545">
        <w:t>justice so wills, and pity keeps me here.”</w:t>
      </w:r>
    </w:p>
    <w:p w14:paraId="743CAE50" w14:textId="77777777" w:rsidR="00181545" w:rsidRPr="00181545" w:rsidRDefault="00181545" w:rsidP="00181545">
      <w:pPr>
        <w:pStyle w:val="Poetry"/>
      </w:pPr>
    </w:p>
    <w:p w14:paraId="3EA76DC4" w14:textId="77777777" w:rsidR="000276C6" w:rsidRPr="00181545" w:rsidRDefault="000276C6" w:rsidP="00181545">
      <w:pPr>
        <w:pStyle w:val="Poetry"/>
      </w:pPr>
      <w:r w:rsidRPr="00181545">
        <w:t>He to whose vision naught was ever new,</w:t>
      </w:r>
    </w:p>
    <w:p w14:paraId="382ADDBB" w14:textId="1FE41461" w:rsidR="000276C6" w:rsidRPr="00181545" w:rsidRDefault="000276C6" w:rsidP="00181545">
      <w:pPr>
        <w:pStyle w:val="Poetry"/>
      </w:pPr>
      <w:r w:rsidRPr="00181545">
        <w:t>created this seen language, new to us,</w:t>
      </w:r>
    </w:p>
    <w:p w14:paraId="5CCEC479" w14:textId="77777777" w:rsidR="00181545" w:rsidRDefault="000276C6" w:rsidP="00181545">
      <w:pPr>
        <w:pStyle w:val="Poetry"/>
      </w:pPr>
      <w:r w:rsidRPr="00181545">
        <w:lastRenderedPageBreak/>
        <w:t xml:space="preserve">since not found here on earth. While with delight </w:t>
      </w:r>
    </w:p>
    <w:p w14:paraId="502D719C" w14:textId="77777777" w:rsidR="00181545" w:rsidRDefault="000276C6" w:rsidP="00181545">
      <w:pPr>
        <w:pStyle w:val="Poetry"/>
      </w:pPr>
      <w:r w:rsidRPr="00181545">
        <w:t xml:space="preserve">I looked upon the pictures of such great </w:t>
      </w:r>
    </w:p>
    <w:p w14:paraId="5F892D7E" w14:textId="035432CC" w:rsidR="000276C6" w:rsidRPr="00181545" w:rsidRDefault="000276C6" w:rsidP="00181545">
      <w:pPr>
        <w:pStyle w:val="Poetry"/>
      </w:pPr>
      <w:r w:rsidRPr="00181545">
        <w:t>humilities, which for their Maker’s sake</w:t>
      </w:r>
    </w:p>
    <w:p w14:paraId="2CA31D75" w14:textId="77777777" w:rsidR="000276C6" w:rsidRPr="00181545" w:rsidRDefault="000276C6" w:rsidP="00181545">
      <w:pPr>
        <w:pStyle w:val="Poetry"/>
      </w:pPr>
      <w:r w:rsidRPr="00181545">
        <w:t>are also dear to see, “On this side, lo,</w:t>
      </w:r>
    </w:p>
    <w:p w14:paraId="08ADCD73" w14:textId="1C7C556E" w:rsidR="000276C6" w:rsidRPr="00181545" w:rsidRDefault="000276C6" w:rsidP="00181545">
      <w:pPr>
        <w:pStyle w:val="Poetry"/>
      </w:pPr>
      <w:r w:rsidRPr="00181545">
        <w:t>much people come, but slow the steps they take;”</w:t>
      </w:r>
    </w:p>
    <w:p w14:paraId="19FF70A1" w14:textId="7790914C" w:rsidR="00181545" w:rsidRDefault="000276C6" w:rsidP="00181545">
      <w:pPr>
        <w:pStyle w:val="Poetry"/>
      </w:pPr>
      <w:r w:rsidRPr="00181545">
        <w:t xml:space="preserve">the Poet murmured, “toward the grades above </w:t>
      </w:r>
    </w:p>
    <w:p w14:paraId="0EAF743F" w14:textId="00231563" w:rsidR="000276C6" w:rsidRDefault="000276C6" w:rsidP="00181545">
      <w:pPr>
        <w:pStyle w:val="Poetry"/>
      </w:pPr>
      <w:r w:rsidRPr="00181545">
        <w:t>these souls will send us forward on our way.”</w:t>
      </w:r>
    </w:p>
    <w:p w14:paraId="5CF82558" w14:textId="77777777" w:rsidR="00181545" w:rsidRPr="00181545" w:rsidRDefault="00181545" w:rsidP="00181545">
      <w:pPr>
        <w:pStyle w:val="Poetry"/>
      </w:pPr>
    </w:p>
    <w:p w14:paraId="7C0B4297" w14:textId="77777777" w:rsidR="000276C6" w:rsidRPr="00181545" w:rsidRDefault="000276C6" w:rsidP="00181545">
      <w:pPr>
        <w:pStyle w:val="Poetry"/>
      </w:pPr>
      <w:r w:rsidRPr="00181545">
        <w:t>Mine eyes, intent on gazing, to behold</w:t>
      </w:r>
    </w:p>
    <w:p w14:paraId="5706936A" w14:textId="77777777" w:rsidR="000276C6" w:rsidRPr="00181545" w:rsidRDefault="000276C6" w:rsidP="00181545">
      <w:pPr>
        <w:pStyle w:val="Poetry"/>
      </w:pPr>
      <w:r w:rsidRPr="00181545">
        <w:t>new things, for which with eagerness they long,</w:t>
      </w:r>
    </w:p>
    <w:p w14:paraId="32522D63" w14:textId="70B8A1DD" w:rsidR="000276C6" w:rsidRPr="00181545" w:rsidRDefault="000276C6" w:rsidP="00181545">
      <w:pPr>
        <w:pStyle w:val="Poetry"/>
      </w:pPr>
      <w:r w:rsidRPr="00181545">
        <w:t>in turning toward him were not slow to move.</w:t>
      </w:r>
    </w:p>
    <w:p w14:paraId="42615992" w14:textId="77777777" w:rsidR="00181545" w:rsidRDefault="000276C6" w:rsidP="00181545">
      <w:pPr>
        <w:pStyle w:val="Poetry"/>
      </w:pPr>
      <w:r w:rsidRPr="00181545">
        <w:t xml:space="preserve">Yet I’d not have thee, Reader, shrink dismayed </w:t>
      </w:r>
    </w:p>
    <w:p w14:paraId="02AE7ADD" w14:textId="77777777" w:rsidR="00181545" w:rsidRDefault="000276C6" w:rsidP="00181545">
      <w:pPr>
        <w:pStyle w:val="Poetry"/>
      </w:pPr>
      <w:r w:rsidRPr="00181545">
        <w:t xml:space="preserve">from thy good purposes, through hearing how </w:t>
      </w:r>
    </w:p>
    <w:p w14:paraId="372A156E" w14:textId="77777777" w:rsidR="00181545" w:rsidRDefault="000276C6" w:rsidP="00181545">
      <w:pPr>
        <w:pStyle w:val="Poetry"/>
      </w:pPr>
      <w:r w:rsidRPr="00181545">
        <w:t xml:space="preserve">God wills that what is due be paid. Heed not </w:t>
      </w:r>
    </w:p>
    <w:p w14:paraId="15A40DAD" w14:textId="7AAC1838" w:rsidR="000276C6" w:rsidRPr="00181545" w:rsidRDefault="000276C6" w:rsidP="00181545">
      <w:pPr>
        <w:pStyle w:val="Poetry"/>
      </w:pPr>
      <w:r w:rsidRPr="00181545">
        <w:t>the nature of the torment! Think of what</w:t>
      </w:r>
    </w:p>
    <w:p w14:paraId="51AD701A" w14:textId="14D28365" w:rsidR="000276C6" w:rsidRPr="00181545" w:rsidRDefault="000276C6" w:rsidP="00181545">
      <w:pPr>
        <w:pStyle w:val="Poetry"/>
      </w:pPr>
      <w:r w:rsidRPr="00181545">
        <w:t>comes after! Think that, at the very worst,</w:t>
      </w:r>
    </w:p>
    <w:p w14:paraId="05B26F83" w14:textId="6B077C27" w:rsidR="000276C6" w:rsidRDefault="000276C6" w:rsidP="00181545">
      <w:pPr>
        <w:pStyle w:val="Poetry"/>
      </w:pPr>
      <w:r w:rsidRPr="00181545">
        <w:t>beyond the Judgment-day it cannot go.</w:t>
      </w:r>
    </w:p>
    <w:p w14:paraId="1932C26E" w14:textId="77777777" w:rsidR="00181545" w:rsidRPr="00181545" w:rsidRDefault="00181545" w:rsidP="00181545">
      <w:pPr>
        <w:pStyle w:val="Poetry"/>
      </w:pPr>
    </w:p>
    <w:p w14:paraId="4CB15DBC" w14:textId="77777777" w:rsidR="00181545" w:rsidRDefault="000276C6" w:rsidP="00181545">
      <w:pPr>
        <w:pStyle w:val="Poetry"/>
      </w:pPr>
      <w:r w:rsidRPr="00181545">
        <w:t xml:space="preserve">Then I began: “That, Teacher, which toward us </w:t>
      </w:r>
    </w:p>
    <w:p w14:paraId="296CB4CE" w14:textId="4B59BCEB" w:rsidR="000276C6" w:rsidRPr="00181545" w:rsidRDefault="000276C6" w:rsidP="00181545">
      <w:pPr>
        <w:pStyle w:val="Poetry"/>
      </w:pPr>
      <w:r w:rsidRPr="00181545">
        <w:t>I see advancing does not look like people,</w:t>
      </w:r>
    </w:p>
    <w:p w14:paraId="4A610FDD" w14:textId="4B65D162" w:rsidR="000276C6" w:rsidRDefault="000276C6" w:rsidP="00181545">
      <w:pPr>
        <w:pStyle w:val="Poetry"/>
      </w:pPr>
      <w:r w:rsidRPr="00181545">
        <w:t>nor know I what, my sight is so deceived.”</w:t>
      </w:r>
    </w:p>
    <w:p w14:paraId="1C1E7F82" w14:textId="77777777" w:rsidR="00181545" w:rsidRPr="00181545" w:rsidRDefault="00181545" w:rsidP="00181545">
      <w:pPr>
        <w:pStyle w:val="Poetry"/>
      </w:pPr>
    </w:p>
    <w:p w14:paraId="08AA60A3" w14:textId="1780439A" w:rsidR="000276C6" w:rsidRPr="00181545" w:rsidRDefault="000276C6" w:rsidP="00181545">
      <w:pPr>
        <w:pStyle w:val="Poetry"/>
      </w:pPr>
      <w:r w:rsidRPr="00181545">
        <w:t>And he to me: “Their torment’s heavy nature</w:t>
      </w:r>
    </w:p>
    <w:p w14:paraId="6C8C3BF8" w14:textId="77777777" w:rsidR="00181545" w:rsidRDefault="000276C6" w:rsidP="00181545">
      <w:pPr>
        <w:pStyle w:val="Poetry"/>
      </w:pPr>
      <w:r w:rsidRPr="00181545">
        <w:t xml:space="preserve">so bows them toward the ground, that my eyes, too, </w:t>
      </w:r>
    </w:p>
    <w:p w14:paraId="0B4A0E68" w14:textId="2EAE374C" w:rsidR="000276C6" w:rsidRPr="00181545" w:rsidRDefault="000276C6" w:rsidP="00181545">
      <w:pPr>
        <w:pStyle w:val="Poetry"/>
      </w:pPr>
      <w:r w:rsidRPr="00181545">
        <w:t>struggled therewith at first. But steadily</w:t>
      </w:r>
    </w:p>
    <w:p w14:paraId="3154371B" w14:textId="77777777" w:rsidR="00181545" w:rsidRDefault="000276C6" w:rsidP="00181545">
      <w:pPr>
        <w:pStyle w:val="Poetry"/>
      </w:pPr>
      <w:r w:rsidRPr="00181545">
        <w:t xml:space="preserve">gaze there, and disentangle with thine eyes </w:t>
      </w:r>
    </w:p>
    <w:p w14:paraId="3317604F" w14:textId="5AE57F5F" w:rsidR="000276C6" w:rsidRPr="00181545" w:rsidRDefault="000276C6" w:rsidP="00181545">
      <w:pPr>
        <w:pStyle w:val="Poetry"/>
      </w:pPr>
      <w:r w:rsidRPr="00181545">
        <w:t>what underneath those stones is coming on;</w:t>
      </w:r>
    </w:p>
    <w:p w14:paraId="22D676D7" w14:textId="4A911A1B" w:rsidR="000276C6" w:rsidRPr="00181545" w:rsidRDefault="000276C6" w:rsidP="00181545">
      <w:pPr>
        <w:pStyle w:val="Poetry"/>
      </w:pPr>
      <w:r w:rsidRPr="00181545">
        <w:t>thou now canst see how each one smites himself.”</w:t>
      </w:r>
    </w:p>
    <w:p w14:paraId="53C868BF" w14:textId="77777777" w:rsidR="000276C6" w:rsidRDefault="000276C6" w:rsidP="000276C6">
      <w:pPr>
        <w:pStyle w:val="BodyText"/>
        <w:spacing w:before="5"/>
        <w:rPr>
          <w:sz w:val="28"/>
        </w:rPr>
      </w:pPr>
    </w:p>
    <w:p w14:paraId="02F93D68" w14:textId="77777777" w:rsidR="00181545" w:rsidRDefault="000276C6" w:rsidP="00181545">
      <w:pPr>
        <w:pStyle w:val="Poetry"/>
      </w:pPr>
      <w:r w:rsidRPr="00181545">
        <w:t xml:space="preserve">O ye proud Christians, sad and weary creatures, </w:t>
      </w:r>
    </w:p>
    <w:p w14:paraId="4A6745CC" w14:textId="3BA34E22" w:rsidR="000276C6" w:rsidRPr="00181545" w:rsidRDefault="000276C6" w:rsidP="00181545">
      <w:pPr>
        <w:pStyle w:val="Poetry"/>
      </w:pPr>
      <w:r w:rsidRPr="00181545">
        <w:t>who, sick in mental vision, put your trust</w:t>
      </w:r>
    </w:p>
    <w:p w14:paraId="7FCDD817" w14:textId="77777777" w:rsidR="00181545" w:rsidRDefault="000276C6" w:rsidP="00181545">
      <w:pPr>
        <w:pStyle w:val="Poetry"/>
      </w:pPr>
      <w:r w:rsidRPr="00181545">
        <w:t xml:space="preserve">in backward moving steps; perceive ye not </w:t>
      </w:r>
    </w:p>
    <w:p w14:paraId="76ED77DA" w14:textId="2EB56419" w:rsidR="000276C6" w:rsidRPr="00181545" w:rsidRDefault="000276C6" w:rsidP="00181545">
      <w:pPr>
        <w:pStyle w:val="Poetry"/>
      </w:pPr>
      <w:r w:rsidRPr="00181545">
        <w:t>that worms we are, created but to form</w:t>
      </w:r>
    </w:p>
    <w:p w14:paraId="0F1BD0BF" w14:textId="356666EE" w:rsidR="000276C6" w:rsidRPr="00181545" w:rsidRDefault="000276C6" w:rsidP="00181545">
      <w:pPr>
        <w:pStyle w:val="Poetry"/>
      </w:pPr>
      <w:r w:rsidRPr="00181545">
        <w:t>the angelic butterfly, which flies unscreened</w:t>
      </w:r>
    </w:p>
    <w:p w14:paraId="4EC55400" w14:textId="77777777" w:rsidR="00181545" w:rsidRDefault="000276C6" w:rsidP="00181545">
      <w:pPr>
        <w:pStyle w:val="Poetry"/>
      </w:pPr>
      <w:r w:rsidRPr="00181545">
        <w:lastRenderedPageBreak/>
        <w:t xml:space="preserve">to judgment? Why, then, is it that your mind </w:t>
      </w:r>
    </w:p>
    <w:p w14:paraId="0A7F789A" w14:textId="77777777" w:rsidR="00181545" w:rsidRDefault="000276C6" w:rsidP="00181545">
      <w:pPr>
        <w:pStyle w:val="Poetry"/>
      </w:pPr>
      <w:r w:rsidRPr="00181545">
        <w:t xml:space="preserve">soars up in pride, since ye are, as it were, </w:t>
      </w:r>
    </w:p>
    <w:p w14:paraId="3923EE41" w14:textId="03345A79" w:rsidR="000276C6" w:rsidRPr="00181545" w:rsidRDefault="000276C6" w:rsidP="00181545">
      <w:pPr>
        <w:pStyle w:val="Poetry"/>
      </w:pPr>
      <w:r w:rsidRPr="00181545">
        <w:t>defective insects, even as is a worm,</w:t>
      </w:r>
    </w:p>
    <w:p w14:paraId="3277F64D" w14:textId="5742589B" w:rsidR="000276C6" w:rsidRDefault="000276C6" w:rsidP="00181545">
      <w:pPr>
        <w:pStyle w:val="Poetry"/>
      </w:pPr>
      <w:r w:rsidRPr="00181545">
        <w:t>in which formation is not yet complete?</w:t>
      </w:r>
    </w:p>
    <w:p w14:paraId="274E06AC" w14:textId="77777777" w:rsidR="00181545" w:rsidRPr="00181545" w:rsidRDefault="00181545" w:rsidP="00181545">
      <w:pPr>
        <w:pStyle w:val="Poetry"/>
      </w:pPr>
    </w:p>
    <w:p w14:paraId="3F30B4C6" w14:textId="0FC160CA" w:rsidR="000276C6" w:rsidRPr="00181545" w:rsidRDefault="000276C6" w:rsidP="00181545">
      <w:pPr>
        <w:pStyle w:val="Poetry"/>
      </w:pPr>
      <w:r w:rsidRPr="00181545">
        <w:t>As, to hold up a ceiling or a roof,</w:t>
      </w:r>
    </w:p>
    <w:p w14:paraId="20A11B51" w14:textId="77777777" w:rsidR="00181545" w:rsidRDefault="000276C6" w:rsidP="00181545">
      <w:pPr>
        <w:pStyle w:val="Poetry"/>
      </w:pPr>
      <w:r w:rsidRPr="00181545">
        <w:t xml:space="preserve">in lieu of corbel, one perceives at times </w:t>
      </w:r>
    </w:p>
    <w:p w14:paraId="588013EA" w14:textId="77777777" w:rsidR="00181545" w:rsidRDefault="000276C6" w:rsidP="00181545">
      <w:pPr>
        <w:pStyle w:val="Poetry"/>
      </w:pPr>
      <w:r w:rsidRPr="00181545">
        <w:t xml:space="preserve">a human figure joining knees to breast, </w:t>
      </w:r>
    </w:p>
    <w:p w14:paraId="4A93F0BD" w14:textId="5FA1AD3E" w:rsidR="000276C6" w:rsidRPr="00181545" w:rsidRDefault="000276C6" w:rsidP="00181545">
      <w:pPr>
        <w:pStyle w:val="Poetry"/>
      </w:pPr>
      <w:r w:rsidRPr="00181545">
        <w:t>which out of unreality gives birth</w:t>
      </w:r>
    </w:p>
    <w:p w14:paraId="28875036" w14:textId="77777777" w:rsidR="000276C6" w:rsidRPr="00181545" w:rsidRDefault="000276C6" w:rsidP="00181545">
      <w:pPr>
        <w:pStyle w:val="Poetry"/>
      </w:pPr>
      <w:r w:rsidRPr="00181545">
        <w:t>to real distress in him who sees it; such</w:t>
      </w:r>
    </w:p>
    <w:p w14:paraId="6A1D0161" w14:textId="3C5C7AF1" w:rsidR="000276C6" w:rsidRDefault="000276C6" w:rsidP="00181545">
      <w:pPr>
        <w:pStyle w:val="Poetry"/>
      </w:pPr>
      <w:r w:rsidRPr="00181545">
        <w:t>seemed these to me, when I had given good heed.</w:t>
      </w:r>
    </w:p>
    <w:p w14:paraId="42E544D2" w14:textId="77777777" w:rsidR="00181545" w:rsidRPr="00181545" w:rsidRDefault="00181545" w:rsidP="00181545">
      <w:pPr>
        <w:pStyle w:val="Poetry"/>
      </w:pPr>
    </w:p>
    <w:p w14:paraId="11DEC510" w14:textId="77777777" w:rsidR="00181545" w:rsidRDefault="000276C6" w:rsidP="00181545">
      <w:pPr>
        <w:pStyle w:val="Poetry"/>
      </w:pPr>
      <w:r w:rsidRPr="00181545">
        <w:t xml:space="preserve">They were, in truth, both more and less bowed down, </w:t>
      </w:r>
    </w:p>
    <w:p w14:paraId="75CAD74D" w14:textId="708DFAE3" w:rsidR="000276C6" w:rsidRPr="00181545" w:rsidRDefault="000276C6" w:rsidP="00181545">
      <w:pPr>
        <w:pStyle w:val="Poetry"/>
      </w:pPr>
      <w:r w:rsidRPr="00181545">
        <w:t>as each had more or less upon his back;</w:t>
      </w:r>
    </w:p>
    <w:p w14:paraId="283923D5" w14:textId="77777777" w:rsidR="00181545" w:rsidRDefault="000276C6" w:rsidP="00181545">
      <w:pPr>
        <w:pStyle w:val="Poetry"/>
      </w:pPr>
      <w:r w:rsidRPr="00181545">
        <w:t xml:space="preserve">but he that in his acts most patient was, </w:t>
      </w:r>
    </w:p>
    <w:p w14:paraId="01B2A8DA" w14:textId="3320654A" w:rsidR="000276C6" w:rsidRDefault="000276C6" w:rsidP="00181545">
      <w:pPr>
        <w:pStyle w:val="Poetry"/>
      </w:pPr>
      <w:r w:rsidRPr="00181545">
        <w:t>seemed to say, weeping: “I can bear no more!”</w:t>
      </w:r>
    </w:p>
    <w:p w14:paraId="7CDAA996" w14:textId="77777777" w:rsidR="00181545" w:rsidRPr="00181545" w:rsidRDefault="00181545" w:rsidP="00181545">
      <w:pPr>
        <w:pStyle w:val="Poetry"/>
      </w:pPr>
    </w:p>
    <w:p w14:paraId="6695B173" w14:textId="77777777" w:rsidR="00181545" w:rsidRPr="00181545" w:rsidRDefault="000276C6" w:rsidP="00181545">
      <w:pPr>
        <w:pStyle w:val="Heading3"/>
      </w:pPr>
      <w:r w:rsidRPr="00181545">
        <w:rPr>
          <w:rStyle w:val="Heading3Char"/>
          <w:rFonts w:hAnsi="Times New Roman"/>
          <w:i/>
          <w:sz w:val="22"/>
          <w:szCs w:val="22"/>
        </w:rPr>
        <w:t>Purgatorio XI</w:t>
      </w:r>
    </w:p>
    <w:p w14:paraId="3E045AAF" w14:textId="47CB8AB9" w:rsidR="000276C6" w:rsidRPr="00181545" w:rsidRDefault="000276C6" w:rsidP="00181545">
      <w:pPr>
        <w:pStyle w:val="Heading4"/>
      </w:pPr>
      <w:r w:rsidRPr="00181545">
        <w:t>Purgatory. The First Ring. Pride The Lord’s Prayer. The Proud</w:t>
      </w:r>
    </w:p>
    <w:p w14:paraId="4817BADA" w14:textId="77777777" w:rsidR="000276C6" w:rsidRPr="00181545" w:rsidRDefault="000276C6" w:rsidP="00181545">
      <w:pPr>
        <w:pStyle w:val="Poetry"/>
      </w:pPr>
      <w:r w:rsidRPr="00181545">
        <w:t>“Our Father, Thou that in the Heavens dost dwell,</w:t>
      </w:r>
    </w:p>
    <w:p w14:paraId="0AC9B48C" w14:textId="77777777" w:rsidR="00181545" w:rsidRDefault="000276C6" w:rsidP="00181545">
      <w:pPr>
        <w:pStyle w:val="Poetry"/>
      </w:pPr>
      <w:r w:rsidRPr="00181545">
        <w:t xml:space="preserve">not circumscribed, but for the greater love </w:t>
      </w:r>
    </w:p>
    <w:p w14:paraId="25BC8FC9" w14:textId="77777777" w:rsidR="00181545" w:rsidRDefault="000276C6" w:rsidP="00181545">
      <w:pPr>
        <w:pStyle w:val="Poetry"/>
      </w:pPr>
      <w:r w:rsidRPr="00181545">
        <w:t xml:space="preserve">Thou hast for what Thou madest first on high; </w:t>
      </w:r>
    </w:p>
    <w:p w14:paraId="51680E6B" w14:textId="77201B19" w:rsidR="000276C6" w:rsidRPr="00181545" w:rsidRDefault="000276C6" w:rsidP="00181545">
      <w:pPr>
        <w:pStyle w:val="Poetry"/>
      </w:pPr>
      <w:r w:rsidRPr="00181545">
        <w:t>let both Thy Name and Worth be given praise</w:t>
      </w:r>
    </w:p>
    <w:p w14:paraId="1FFDF4D1" w14:textId="5EE64EDF" w:rsidR="000276C6" w:rsidRPr="00181545" w:rsidRDefault="000276C6" w:rsidP="00181545">
      <w:pPr>
        <w:pStyle w:val="Poetry"/>
      </w:pPr>
      <w:r w:rsidRPr="00181545">
        <w:t>by every creature, ev’n as it is meet</w:t>
      </w:r>
    </w:p>
    <w:p w14:paraId="6CA5B683" w14:textId="77777777" w:rsidR="000276C6" w:rsidRPr="00181545" w:rsidRDefault="000276C6" w:rsidP="00181545">
      <w:pPr>
        <w:pStyle w:val="Poetry"/>
      </w:pPr>
      <w:r w:rsidRPr="00181545">
        <w:t>that to Thy loving Spirit thanks be given!</w:t>
      </w:r>
    </w:p>
    <w:p w14:paraId="1A00FAE1" w14:textId="77777777" w:rsidR="00181545" w:rsidRDefault="000276C6" w:rsidP="00181545">
      <w:pPr>
        <w:pStyle w:val="Poetry"/>
      </w:pPr>
      <w:r w:rsidRPr="00181545">
        <w:t xml:space="preserve">And may Thy Kingdom’s Peace come down to us, </w:t>
      </w:r>
    </w:p>
    <w:p w14:paraId="2C57AF76" w14:textId="446CB8F9" w:rsidR="000276C6" w:rsidRPr="00181545" w:rsidRDefault="000276C6" w:rsidP="00181545">
      <w:pPr>
        <w:pStyle w:val="Poetry"/>
      </w:pPr>
      <w:r w:rsidRPr="00181545">
        <w:t>since we can not attain it of ourselves,</w:t>
      </w:r>
    </w:p>
    <w:p w14:paraId="3AF2FCB0" w14:textId="77777777" w:rsidR="000276C6" w:rsidRPr="00181545" w:rsidRDefault="000276C6" w:rsidP="00181545">
      <w:pPr>
        <w:pStyle w:val="Poetry"/>
      </w:pPr>
      <w:r w:rsidRPr="00181545">
        <w:t>for all our striving, save it also come!</w:t>
      </w:r>
    </w:p>
    <w:p w14:paraId="16D4B5F8" w14:textId="501EA303" w:rsidR="000276C6" w:rsidRPr="00181545" w:rsidRDefault="000276C6" w:rsidP="00181545">
      <w:pPr>
        <w:pStyle w:val="Poetry"/>
      </w:pPr>
      <w:r w:rsidRPr="00181545">
        <w:t>As gladly of their wills Thine Angels make</w:t>
      </w:r>
    </w:p>
    <w:p w14:paraId="7955B040" w14:textId="77777777" w:rsidR="000276C6" w:rsidRPr="00181545" w:rsidRDefault="000276C6" w:rsidP="00181545">
      <w:pPr>
        <w:pStyle w:val="Poetry"/>
      </w:pPr>
      <w:r w:rsidRPr="00181545">
        <w:t>a sacrifice to Thee, singing ‘All Hail!’,</w:t>
      </w:r>
    </w:p>
    <w:p w14:paraId="0A1705A1" w14:textId="77777777" w:rsidR="00181545" w:rsidRDefault="000276C6" w:rsidP="00181545">
      <w:pPr>
        <w:pStyle w:val="Poetry"/>
      </w:pPr>
      <w:r w:rsidRPr="00181545">
        <w:t xml:space="preserve">so likewise gladly may men do with theirs! </w:t>
      </w:r>
    </w:p>
    <w:p w14:paraId="67577A30" w14:textId="42607937" w:rsidR="000276C6" w:rsidRPr="00181545" w:rsidRDefault="000276C6" w:rsidP="00181545">
      <w:pPr>
        <w:pStyle w:val="Poetry"/>
      </w:pPr>
      <w:r w:rsidRPr="00181545">
        <w:t>Give us this day our daily spirit-food,</w:t>
      </w:r>
    </w:p>
    <w:p w14:paraId="21F775DB" w14:textId="77777777" w:rsidR="000276C6" w:rsidRPr="00181545" w:rsidRDefault="000276C6" w:rsidP="00181545">
      <w:pPr>
        <w:pStyle w:val="Poetry"/>
      </w:pPr>
      <w:r w:rsidRPr="00181545">
        <w:t>without which, through this bitter wilderness,</w:t>
      </w:r>
    </w:p>
    <w:p w14:paraId="2D71140C" w14:textId="371C783D" w:rsidR="000276C6" w:rsidRPr="00181545" w:rsidRDefault="000276C6" w:rsidP="00181545">
      <w:pPr>
        <w:pStyle w:val="Poetry"/>
      </w:pPr>
      <w:r w:rsidRPr="00181545">
        <w:t>he backward goes, who onward toileth most!</w:t>
      </w:r>
    </w:p>
    <w:p w14:paraId="047FF468" w14:textId="77777777" w:rsidR="00181545" w:rsidRDefault="000276C6" w:rsidP="00181545">
      <w:pPr>
        <w:pStyle w:val="Poetry"/>
      </w:pPr>
      <w:r w:rsidRPr="00181545">
        <w:lastRenderedPageBreak/>
        <w:t xml:space="preserve">And as we pardon every one the wrong </w:t>
      </w:r>
    </w:p>
    <w:p w14:paraId="2FE83004" w14:textId="77777777" w:rsidR="00181545" w:rsidRDefault="000276C6" w:rsidP="00181545">
      <w:pPr>
        <w:pStyle w:val="Poetry"/>
      </w:pPr>
      <w:r w:rsidRPr="00181545">
        <w:t xml:space="preserve">we’ve suffered, of Thy Mercy do Thou us </w:t>
      </w:r>
    </w:p>
    <w:p w14:paraId="45159993" w14:textId="77777777" w:rsidR="00181545" w:rsidRDefault="000276C6" w:rsidP="00181545">
      <w:pPr>
        <w:pStyle w:val="Poetry"/>
      </w:pPr>
      <w:r w:rsidRPr="00181545">
        <w:t xml:space="preserve">forgive, regarding not what we deserve! </w:t>
      </w:r>
    </w:p>
    <w:p w14:paraId="661AE0C1" w14:textId="7986D7E6" w:rsidR="000276C6" w:rsidRPr="00181545" w:rsidRDefault="000276C6" w:rsidP="00181545">
      <w:pPr>
        <w:pStyle w:val="Poetry"/>
      </w:pPr>
      <w:r w:rsidRPr="00181545">
        <w:t>Our virtue which is easily o’ercome,</w:t>
      </w:r>
    </w:p>
    <w:p w14:paraId="302D487F" w14:textId="20D3FFA0" w:rsidR="000276C6" w:rsidRPr="00181545" w:rsidRDefault="000276C6" w:rsidP="00181545">
      <w:pPr>
        <w:pStyle w:val="Poetry"/>
      </w:pPr>
      <w:r w:rsidRPr="00181545">
        <w:t>test Thou not through our ancient Enemy,</w:t>
      </w:r>
    </w:p>
    <w:p w14:paraId="7595A1B3" w14:textId="77777777" w:rsidR="00181545" w:rsidRDefault="000276C6" w:rsidP="00181545">
      <w:pPr>
        <w:pStyle w:val="Poetry"/>
      </w:pPr>
      <w:r w:rsidRPr="00181545">
        <w:t xml:space="preserve">but set us free from him, who tempts it so! </w:t>
      </w:r>
    </w:p>
    <w:p w14:paraId="48076BB2" w14:textId="77777777" w:rsidR="00181545" w:rsidRDefault="000276C6" w:rsidP="00181545">
      <w:pPr>
        <w:pStyle w:val="Poetry"/>
      </w:pPr>
      <w:r w:rsidRPr="00181545">
        <w:t xml:space="preserve">This last request, dear Lord, is not, indeed, </w:t>
      </w:r>
    </w:p>
    <w:p w14:paraId="33C470F1" w14:textId="77777777" w:rsidR="00181545" w:rsidRDefault="000276C6" w:rsidP="00181545">
      <w:pPr>
        <w:pStyle w:val="Poetry"/>
      </w:pPr>
      <w:r w:rsidRPr="00181545">
        <w:t xml:space="preserve">made for ourselves, who need not make it here, </w:t>
      </w:r>
    </w:p>
    <w:p w14:paraId="5442F7B1" w14:textId="122D9496" w:rsidR="000276C6" w:rsidRDefault="000276C6" w:rsidP="00181545">
      <w:pPr>
        <w:pStyle w:val="Poetry"/>
      </w:pPr>
      <w:r w:rsidRPr="00181545">
        <w:t>but is for their sake who behind us stayed.”</w:t>
      </w:r>
    </w:p>
    <w:p w14:paraId="79A9F975" w14:textId="77777777" w:rsidR="00181545" w:rsidRPr="00181545" w:rsidRDefault="00181545" w:rsidP="00181545">
      <w:pPr>
        <w:pStyle w:val="Poetry"/>
      </w:pPr>
    </w:p>
    <w:p w14:paraId="28252D0D" w14:textId="54C5C976" w:rsidR="000276C6" w:rsidRPr="00181545" w:rsidRDefault="000276C6" w:rsidP="00181545">
      <w:pPr>
        <w:pStyle w:val="Poetry"/>
      </w:pPr>
      <w:r w:rsidRPr="00181545">
        <w:t>Thus praying good speed for themselves and us,</w:t>
      </w:r>
    </w:p>
    <w:p w14:paraId="2D67F429" w14:textId="77777777" w:rsidR="00181545" w:rsidRDefault="000276C6" w:rsidP="00181545">
      <w:pPr>
        <w:pStyle w:val="Poetry"/>
      </w:pPr>
      <w:r w:rsidRPr="00181545">
        <w:t xml:space="preserve">those shades beneath a burden went their way, </w:t>
      </w:r>
    </w:p>
    <w:p w14:paraId="2F9510E0" w14:textId="77777777" w:rsidR="00181545" w:rsidRDefault="000276C6" w:rsidP="00181545">
      <w:pPr>
        <w:pStyle w:val="Poetry"/>
      </w:pPr>
      <w:r w:rsidRPr="00181545">
        <w:t xml:space="preserve">not unlike that whereof one dreams at times, </w:t>
      </w:r>
    </w:p>
    <w:p w14:paraId="353E06D8" w14:textId="080E81C5" w:rsidR="000276C6" w:rsidRPr="00181545" w:rsidRDefault="000276C6" w:rsidP="00181545">
      <w:pPr>
        <w:pStyle w:val="Poetry"/>
      </w:pPr>
      <w:r w:rsidRPr="00181545">
        <w:t>unequally tormented, all of them,</w:t>
      </w:r>
    </w:p>
    <w:p w14:paraId="7594FBF8" w14:textId="77777777" w:rsidR="000276C6" w:rsidRPr="00181545" w:rsidRDefault="000276C6" w:rsidP="00181545">
      <w:pPr>
        <w:pStyle w:val="Poetry"/>
      </w:pPr>
      <w:r w:rsidRPr="00181545">
        <w:t>and weary, o’er the first ring, round and round,</w:t>
      </w:r>
    </w:p>
    <w:p w14:paraId="6F9353AD" w14:textId="7A6FAE37" w:rsidR="000276C6" w:rsidRDefault="000276C6" w:rsidP="00181545">
      <w:pPr>
        <w:pStyle w:val="Poetry"/>
      </w:pPr>
      <w:r w:rsidRPr="00181545">
        <w:t>purging away the world’s defiling mists.</w:t>
      </w:r>
    </w:p>
    <w:p w14:paraId="297B68A5" w14:textId="77777777" w:rsidR="00181545" w:rsidRPr="00181545" w:rsidRDefault="00181545" w:rsidP="00181545">
      <w:pPr>
        <w:pStyle w:val="Poetry"/>
      </w:pPr>
    </w:p>
    <w:p w14:paraId="5041A57C" w14:textId="77777777" w:rsidR="00181545" w:rsidRDefault="000276C6" w:rsidP="00181545">
      <w:pPr>
        <w:pStyle w:val="Poetry"/>
      </w:pPr>
      <w:r w:rsidRPr="00181545">
        <w:t xml:space="preserve">If good things there be always said for us, </w:t>
      </w:r>
    </w:p>
    <w:p w14:paraId="35C7D373" w14:textId="77777777" w:rsidR="00181545" w:rsidRDefault="000276C6" w:rsidP="00181545">
      <w:pPr>
        <w:pStyle w:val="Poetry"/>
      </w:pPr>
      <w:r w:rsidRPr="00181545">
        <w:t xml:space="preserve">what can be said and done on their behalf </w:t>
      </w:r>
    </w:p>
    <w:p w14:paraId="01FDF3FC" w14:textId="01766330" w:rsidR="000276C6" w:rsidRPr="00181545" w:rsidRDefault="000276C6" w:rsidP="00181545">
      <w:pPr>
        <w:pStyle w:val="Poetry"/>
      </w:pPr>
      <w:r w:rsidRPr="00181545">
        <w:t>down here, by those whose will is rooted well?</w:t>
      </w:r>
    </w:p>
    <w:p w14:paraId="0685BFD3" w14:textId="77777777" w:rsidR="000276C6" w:rsidRPr="00181545" w:rsidRDefault="000276C6" w:rsidP="00181545">
      <w:pPr>
        <w:pStyle w:val="Poetry"/>
      </w:pPr>
      <w:r w:rsidRPr="00181545">
        <w:t>Surely one ought to help them wash away</w:t>
      </w:r>
    </w:p>
    <w:p w14:paraId="541CBAC0" w14:textId="4DC9BC78" w:rsidR="000276C6" w:rsidRPr="00181545" w:rsidRDefault="000276C6" w:rsidP="00181545">
      <w:pPr>
        <w:pStyle w:val="Poetry"/>
      </w:pPr>
      <w:r w:rsidRPr="00181545">
        <w:t>the stains they brought with them, that they may issue,</w:t>
      </w:r>
    </w:p>
    <w:p w14:paraId="6D3531F4" w14:textId="4F503750" w:rsidR="000276C6" w:rsidRDefault="000276C6" w:rsidP="00181545">
      <w:pPr>
        <w:pStyle w:val="Poetry"/>
      </w:pPr>
      <w:r w:rsidRPr="00181545">
        <w:t>cleansed and unburdened, to the starry spheres.</w:t>
      </w:r>
    </w:p>
    <w:p w14:paraId="5366CB3B" w14:textId="77777777" w:rsidR="00181545" w:rsidRPr="00181545" w:rsidRDefault="00181545" w:rsidP="00181545">
      <w:pPr>
        <w:pStyle w:val="Poetry"/>
      </w:pPr>
    </w:p>
    <w:p w14:paraId="026515FB" w14:textId="77777777" w:rsidR="00181545" w:rsidRDefault="000276C6" w:rsidP="00181545">
      <w:pPr>
        <w:pStyle w:val="Poetry"/>
      </w:pPr>
      <w:r w:rsidRPr="00181545">
        <w:t xml:space="preserve">“Pray, so may pity and Justice speedily </w:t>
      </w:r>
    </w:p>
    <w:p w14:paraId="202EBD74" w14:textId="77777777" w:rsidR="00181545" w:rsidRDefault="000276C6" w:rsidP="00181545">
      <w:pPr>
        <w:pStyle w:val="Poetry"/>
      </w:pPr>
      <w:r w:rsidRPr="00181545">
        <w:t xml:space="preserve">unburden you, that ye may move your wings, </w:t>
      </w:r>
    </w:p>
    <w:p w14:paraId="2CCA42DF" w14:textId="7B08EB10" w:rsidR="000276C6" w:rsidRPr="00181545" w:rsidRDefault="000276C6" w:rsidP="00181545">
      <w:pPr>
        <w:pStyle w:val="Poetry"/>
      </w:pPr>
      <w:r w:rsidRPr="00181545">
        <w:t>and raise yourselves according to your wish,</w:t>
      </w:r>
    </w:p>
    <w:p w14:paraId="667427C5" w14:textId="72E9F685" w:rsidR="000276C6" w:rsidRPr="00181545" w:rsidRDefault="000276C6" w:rsidP="00181545">
      <w:pPr>
        <w:pStyle w:val="Poetry"/>
      </w:pPr>
      <w:r w:rsidRPr="00181545">
        <w:t>show us on which hand lies the shortest way</w:t>
      </w:r>
    </w:p>
    <w:p w14:paraId="573A01F5" w14:textId="77777777" w:rsidR="00181545" w:rsidRDefault="000276C6" w:rsidP="00181545">
      <w:pPr>
        <w:pStyle w:val="Poetry"/>
      </w:pPr>
      <w:r w:rsidRPr="00181545">
        <w:t xml:space="preserve">to reach the stairs; and, be there more than one, </w:t>
      </w:r>
    </w:p>
    <w:p w14:paraId="66E75CDA" w14:textId="77777777" w:rsidR="00181545" w:rsidRDefault="000276C6" w:rsidP="00181545">
      <w:pPr>
        <w:pStyle w:val="Poetry"/>
      </w:pPr>
      <w:r w:rsidRPr="00181545">
        <w:t xml:space="preserve">teach us the pass that hath the gentlest slope; </w:t>
      </w:r>
    </w:p>
    <w:p w14:paraId="1126AAB4" w14:textId="6769F4F6" w:rsidR="000276C6" w:rsidRPr="00181545" w:rsidRDefault="000276C6" w:rsidP="00181545">
      <w:pPr>
        <w:pStyle w:val="Poetry"/>
      </w:pPr>
      <w:r w:rsidRPr="00181545">
        <w:t>for, owing to the load of Adam’s flesh,</w:t>
      </w:r>
    </w:p>
    <w:p w14:paraId="136F71B7" w14:textId="77777777" w:rsidR="000276C6" w:rsidRPr="00181545" w:rsidRDefault="000276C6" w:rsidP="00181545">
      <w:pPr>
        <w:pStyle w:val="Poetry"/>
      </w:pPr>
      <w:r w:rsidRPr="00181545">
        <w:t>which clothes his spirit, he who with me comes</w:t>
      </w:r>
    </w:p>
    <w:p w14:paraId="356A4768" w14:textId="43DA9A3C" w:rsidR="000276C6" w:rsidRDefault="000276C6" w:rsidP="00181545">
      <w:pPr>
        <w:pStyle w:val="Poetry"/>
      </w:pPr>
      <w:r w:rsidRPr="00181545">
        <w:t>is slow in climbing, though against his will.”</w:t>
      </w:r>
    </w:p>
    <w:p w14:paraId="345BD0C1" w14:textId="77777777" w:rsidR="00181545" w:rsidRPr="00181545" w:rsidRDefault="00181545" w:rsidP="00181545">
      <w:pPr>
        <w:pStyle w:val="Poetry"/>
      </w:pPr>
    </w:p>
    <w:p w14:paraId="49423706" w14:textId="77777777" w:rsidR="000276C6" w:rsidRPr="00181545" w:rsidRDefault="000276C6" w:rsidP="00181545">
      <w:pPr>
        <w:pStyle w:val="Poetry"/>
      </w:pPr>
      <w:r w:rsidRPr="00181545">
        <w:t>As to the words, which in reply they said</w:t>
      </w:r>
    </w:p>
    <w:p w14:paraId="41818078" w14:textId="77777777" w:rsidR="00181545" w:rsidRDefault="000276C6" w:rsidP="00181545">
      <w:pPr>
        <w:pStyle w:val="Poetry"/>
      </w:pPr>
      <w:r w:rsidRPr="00181545">
        <w:lastRenderedPageBreak/>
        <w:t xml:space="preserve">to those which he, whom I was following, spoke, </w:t>
      </w:r>
    </w:p>
    <w:p w14:paraId="0C45BDA5" w14:textId="4164579A" w:rsidR="000276C6" w:rsidRPr="00181545" w:rsidRDefault="000276C6" w:rsidP="00181545">
      <w:pPr>
        <w:pStyle w:val="Poetry"/>
      </w:pPr>
      <w:r w:rsidRPr="00181545">
        <w:t>it was not evident from whom they came;</w:t>
      </w:r>
    </w:p>
    <w:p w14:paraId="6A891BF6" w14:textId="77777777" w:rsidR="000276C6" w:rsidRPr="00181545" w:rsidRDefault="000276C6" w:rsidP="00181545">
      <w:pPr>
        <w:pStyle w:val="Poetry"/>
      </w:pPr>
      <w:r w:rsidRPr="00181545">
        <w:t>but this was said: “Come with us on the right</w:t>
      </w:r>
    </w:p>
    <w:p w14:paraId="29028EF9" w14:textId="0C262906" w:rsidR="000276C6" w:rsidRPr="00181545" w:rsidRDefault="000276C6" w:rsidP="00181545">
      <w:pPr>
        <w:pStyle w:val="Poetry"/>
      </w:pPr>
      <w:r w:rsidRPr="00181545">
        <w:t>along the bank, and ye shall find the pass,</w:t>
      </w:r>
    </w:p>
    <w:p w14:paraId="40023079" w14:textId="77777777" w:rsidR="00181545" w:rsidRDefault="000276C6" w:rsidP="00181545">
      <w:pPr>
        <w:pStyle w:val="Poetry"/>
      </w:pPr>
      <w:r w:rsidRPr="00181545">
        <w:t xml:space="preserve">which may be climbed by one that’s still alive. </w:t>
      </w:r>
    </w:p>
    <w:p w14:paraId="3C7A726E" w14:textId="77777777" w:rsidR="00181545" w:rsidRDefault="000276C6" w:rsidP="00181545">
      <w:pPr>
        <w:pStyle w:val="Poetry"/>
      </w:pPr>
      <w:r w:rsidRPr="00181545">
        <w:t xml:space="preserve">And were I not prevented by the stone, </w:t>
      </w:r>
    </w:p>
    <w:p w14:paraId="6233C1CB" w14:textId="2F0A62BB" w:rsidR="000276C6" w:rsidRPr="00181545" w:rsidRDefault="000276C6" w:rsidP="00181545">
      <w:pPr>
        <w:pStyle w:val="Poetry"/>
      </w:pPr>
      <w:r w:rsidRPr="00181545">
        <w:t>which tames my haughty neck, and forces me</w:t>
      </w:r>
    </w:p>
    <w:p w14:paraId="769E72B1" w14:textId="77777777" w:rsidR="000276C6" w:rsidRPr="00181545" w:rsidRDefault="000276C6" w:rsidP="00181545">
      <w:pPr>
        <w:pStyle w:val="Poetry"/>
      </w:pPr>
      <w:r w:rsidRPr="00181545">
        <w:t>to keep my face bowed down, at this man here,</w:t>
      </w:r>
    </w:p>
    <w:p w14:paraId="37A2EA5C" w14:textId="16AF9899" w:rsidR="000276C6" w:rsidRPr="00181545" w:rsidRDefault="000276C6" w:rsidP="00181545">
      <w:pPr>
        <w:pStyle w:val="Poetry"/>
      </w:pPr>
      <w:r w:rsidRPr="00181545">
        <w:t>who liveth still and telleth not his name,</w:t>
      </w:r>
    </w:p>
    <w:p w14:paraId="1F9A7C7B" w14:textId="77777777" w:rsidR="00181545" w:rsidRDefault="000276C6" w:rsidP="00181545">
      <w:pPr>
        <w:pStyle w:val="Poetry"/>
      </w:pPr>
      <w:r w:rsidRPr="00181545">
        <w:t xml:space="preserve">I’d look, to see if he is one I know, </w:t>
      </w:r>
    </w:p>
    <w:p w14:paraId="0005A138" w14:textId="697DF12F" w:rsidR="000276C6" w:rsidRPr="00181545" w:rsidRDefault="000276C6" w:rsidP="00181545">
      <w:pPr>
        <w:pStyle w:val="Poetry"/>
      </w:pPr>
      <w:r w:rsidRPr="00181545">
        <w:t>and stir his pity for this heavy load.</w:t>
      </w:r>
    </w:p>
    <w:p w14:paraId="7890122E" w14:textId="77777777" w:rsidR="00181545" w:rsidRDefault="000276C6" w:rsidP="00181545">
      <w:pPr>
        <w:pStyle w:val="Poetry"/>
      </w:pPr>
      <w:r w:rsidRPr="00181545">
        <w:t xml:space="preserve">Latin I was, and born to a great Tuscan; </w:t>
      </w:r>
    </w:p>
    <w:p w14:paraId="730693FE" w14:textId="04A63D73" w:rsidR="000276C6" w:rsidRPr="00181545" w:rsidRDefault="000276C6" w:rsidP="00181545">
      <w:pPr>
        <w:pStyle w:val="Poetry"/>
      </w:pPr>
      <w:r w:rsidRPr="00181545">
        <w:t>Guglielmo Aldobrandesco was my father;</w:t>
      </w:r>
    </w:p>
    <w:p w14:paraId="5E686F62" w14:textId="4260FC51" w:rsidR="000276C6" w:rsidRPr="00181545" w:rsidRDefault="000276C6" w:rsidP="00181545">
      <w:pPr>
        <w:pStyle w:val="Poetry"/>
      </w:pPr>
      <w:r w:rsidRPr="00181545">
        <w:t>I know not if you ever knew his name.</w:t>
      </w:r>
    </w:p>
    <w:p w14:paraId="64B149F6" w14:textId="77777777" w:rsidR="00181545" w:rsidRDefault="000276C6" w:rsidP="00181545">
      <w:pPr>
        <w:pStyle w:val="Poetry"/>
      </w:pPr>
      <w:r w:rsidRPr="00181545">
        <w:t xml:space="preserve">My forebears’ ancient blood and noble deeds </w:t>
      </w:r>
    </w:p>
    <w:p w14:paraId="472EC5DF" w14:textId="77777777" w:rsidR="00181545" w:rsidRDefault="000276C6" w:rsidP="00181545">
      <w:pPr>
        <w:pStyle w:val="Poetry"/>
      </w:pPr>
      <w:r w:rsidRPr="00181545">
        <w:t xml:space="preserve">caused me to be so arrogant, that I, </w:t>
      </w:r>
    </w:p>
    <w:p w14:paraId="41EFCA4B" w14:textId="77777777" w:rsidR="00181545" w:rsidRDefault="000276C6" w:rsidP="00181545">
      <w:pPr>
        <w:pStyle w:val="Poetry"/>
      </w:pPr>
      <w:r w:rsidRPr="00181545">
        <w:t xml:space="preserve">unmindful of our common mother, earth, </w:t>
      </w:r>
    </w:p>
    <w:p w14:paraId="6785F0D2" w14:textId="6869E7D5" w:rsidR="000276C6" w:rsidRPr="00181545" w:rsidRDefault="000276C6" w:rsidP="00181545">
      <w:pPr>
        <w:pStyle w:val="Poetry"/>
      </w:pPr>
      <w:r w:rsidRPr="00181545">
        <w:t>held every man in scorn to such extent,</w:t>
      </w:r>
    </w:p>
    <w:p w14:paraId="1874898C" w14:textId="3B6C7342" w:rsidR="000276C6" w:rsidRPr="00181545" w:rsidRDefault="000276C6" w:rsidP="00181545">
      <w:pPr>
        <w:pStyle w:val="Poetry"/>
      </w:pPr>
      <w:r w:rsidRPr="00181545">
        <w:t>I died for it, as well knows Siena’s folk,</w:t>
      </w:r>
    </w:p>
    <w:p w14:paraId="49CD90DB" w14:textId="77777777" w:rsidR="000276C6" w:rsidRPr="00181545" w:rsidRDefault="000276C6" w:rsidP="00181545">
      <w:pPr>
        <w:pStyle w:val="Poetry"/>
      </w:pPr>
      <w:r w:rsidRPr="00181545">
        <w:t>and every child in Campagnàtico.</w:t>
      </w:r>
    </w:p>
    <w:p w14:paraId="6E3B08F5" w14:textId="77777777" w:rsidR="000276C6" w:rsidRPr="00181545" w:rsidRDefault="000276C6" w:rsidP="00181545">
      <w:pPr>
        <w:pStyle w:val="Poetry"/>
      </w:pPr>
      <w:r w:rsidRPr="00181545">
        <w:t>I am Omberto; nor to me alone</w:t>
      </w:r>
    </w:p>
    <w:p w14:paraId="56BE2C4A" w14:textId="77777777" w:rsidR="00181545" w:rsidRDefault="000276C6" w:rsidP="00181545">
      <w:pPr>
        <w:pStyle w:val="Poetry"/>
      </w:pPr>
      <w:r w:rsidRPr="00181545">
        <w:t xml:space="preserve">doth this work ill, for pride hath with itself </w:t>
      </w:r>
    </w:p>
    <w:p w14:paraId="69D39251" w14:textId="4A8E78D4" w:rsidR="000276C6" w:rsidRPr="00181545" w:rsidRDefault="000276C6" w:rsidP="00181545">
      <w:pPr>
        <w:pStyle w:val="Poetry"/>
      </w:pPr>
      <w:r w:rsidRPr="00181545">
        <w:t>drawn all my kin into calamity.</w:t>
      </w:r>
    </w:p>
    <w:p w14:paraId="74A11C3E" w14:textId="4C383949" w:rsidR="000276C6" w:rsidRPr="00181545" w:rsidRDefault="000276C6" w:rsidP="00181545">
      <w:pPr>
        <w:pStyle w:val="Poetry"/>
      </w:pPr>
      <w:r w:rsidRPr="00181545">
        <w:t>And here, for this, must I needs bear this load</w:t>
      </w:r>
    </w:p>
    <w:p w14:paraId="5F44B7F1" w14:textId="77777777" w:rsidR="00181545" w:rsidRDefault="000276C6" w:rsidP="00181545">
      <w:pPr>
        <w:pStyle w:val="Poetry"/>
      </w:pPr>
      <w:r w:rsidRPr="00181545">
        <w:t xml:space="preserve">among the dead, till God be satisfied, </w:t>
      </w:r>
    </w:p>
    <w:p w14:paraId="63C56929" w14:textId="6A517DDA" w:rsidR="000276C6" w:rsidRDefault="000276C6" w:rsidP="00181545">
      <w:pPr>
        <w:pStyle w:val="Poetry"/>
      </w:pPr>
      <w:r w:rsidRPr="00181545">
        <w:t>since I among the living bore it not.”</w:t>
      </w:r>
    </w:p>
    <w:p w14:paraId="53560436" w14:textId="77777777" w:rsidR="00181545" w:rsidRPr="00181545" w:rsidRDefault="00181545" w:rsidP="00181545">
      <w:pPr>
        <w:pStyle w:val="Poetry"/>
      </w:pPr>
    </w:p>
    <w:p w14:paraId="7C2A8693" w14:textId="77777777" w:rsidR="00181545" w:rsidRDefault="000276C6" w:rsidP="00181545">
      <w:pPr>
        <w:pStyle w:val="Poetry"/>
      </w:pPr>
      <w:r w:rsidRPr="00181545">
        <w:t xml:space="preserve">Listening, I bowed my face; and one of them, </w:t>
      </w:r>
    </w:p>
    <w:p w14:paraId="276046CD" w14:textId="25EC7AAA" w:rsidR="000276C6" w:rsidRPr="00181545" w:rsidRDefault="000276C6" w:rsidP="00181545">
      <w:pPr>
        <w:pStyle w:val="Poetry"/>
      </w:pPr>
      <w:r w:rsidRPr="00181545">
        <w:t>not he who had been speaking, writhed around</w:t>
      </w:r>
    </w:p>
    <w:p w14:paraId="3388F872" w14:textId="68134BA4" w:rsidR="000276C6" w:rsidRPr="00181545" w:rsidRDefault="000276C6" w:rsidP="00181545">
      <w:pPr>
        <w:pStyle w:val="Poetry"/>
      </w:pPr>
      <w:r w:rsidRPr="00181545">
        <w:t>under the burden which was hampering him;</w:t>
      </w:r>
    </w:p>
    <w:p w14:paraId="74116C61" w14:textId="77777777" w:rsidR="00181545" w:rsidRDefault="000276C6" w:rsidP="00181545">
      <w:pPr>
        <w:pStyle w:val="Poetry"/>
      </w:pPr>
      <w:r w:rsidRPr="00181545">
        <w:t>and, having seen and recognized me, called,</w:t>
      </w:r>
    </w:p>
    <w:p w14:paraId="1CB053DF" w14:textId="77777777" w:rsidR="00181545" w:rsidRDefault="000276C6" w:rsidP="00181545">
      <w:pPr>
        <w:pStyle w:val="Poetry"/>
      </w:pPr>
      <w:r w:rsidRPr="00181545">
        <w:t xml:space="preserve"> and kept his eyes with effort fixed on me, </w:t>
      </w:r>
    </w:p>
    <w:p w14:paraId="28AFFC51" w14:textId="338E4138" w:rsidR="000276C6" w:rsidRDefault="000276C6" w:rsidP="00181545">
      <w:pPr>
        <w:pStyle w:val="Poetry"/>
      </w:pPr>
      <w:r w:rsidRPr="00181545">
        <w:t>who, as I went along with them, was stooping.</w:t>
      </w:r>
    </w:p>
    <w:p w14:paraId="7368C573" w14:textId="77777777" w:rsidR="00181545" w:rsidRPr="00181545" w:rsidRDefault="00181545" w:rsidP="00181545">
      <w:pPr>
        <w:pStyle w:val="Poetry"/>
      </w:pPr>
    </w:p>
    <w:p w14:paraId="026F6D2C" w14:textId="77777777" w:rsidR="000276C6" w:rsidRPr="00181545" w:rsidRDefault="000276C6" w:rsidP="00181545">
      <w:pPr>
        <w:pStyle w:val="Poetry"/>
      </w:pPr>
      <w:r w:rsidRPr="00181545">
        <w:t>Then “Oh!” said I, “Art thou not Oderisi,</w:t>
      </w:r>
    </w:p>
    <w:p w14:paraId="07BBD7E0" w14:textId="21C060B8" w:rsidR="000276C6" w:rsidRPr="00181545" w:rsidRDefault="000276C6" w:rsidP="00181545">
      <w:pPr>
        <w:pStyle w:val="Poetry"/>
      </w:pPr>
      <w:r w:rsidRPr="00181545">
        <w:lastRenderedPageBreak/>
        <w:t>the glory of Agobbio and the art,</w:t>
      </w:r>
    </w:p>
    <w:p w14:paraId="4C556A45" w14:textId="77777777" w:rsidR="000276C6" w:rsidRPr="00181545" w:rsidRDefault="000276C6" w:rsidP="00181545">
      <w:pPr>
        <w:pStyle w:val="Poetry"/>
      </w:pPr>
      <w:r w:rsidRPr="00181545">
        <w:t>which is in Paris called ‘illuminating’?”</w:t>
      </w:r>
    </w:p>
    <w:p w14:paraId="3A7F124A" w14:textId="77777777" w:rsidR="000276C6" w:rsidRDefault="000276C6" w:rsidP="000276C6">
      <w:pPr>
        <w:pStyle w:val="BodyText"/>
      </w:pPr>
    </w:p>
    <w:p w14:paraId="1B7F98A7" w14:textId="77777777" w:rsidR="00181545" w:rsidRDefault="000276C6" w:rsidP="00181545">
      <w:pPr>
        <w:pStyle w:val="Poetry"/>
      </w:pPr>
      <w:r w:rsidRPr="00181545">
        <w:t xml:space="preserve">“Brother,” said he, “more smiling are the parchments </w:t>
      </w:r>
    </w:p>
    <w:p w14:paraId="37ED72A1" w14:textId="6C4B300F" w:rsidR="000276C6" w:rsidRPr="00181545" w:rsidRDefault="000276C6" w:rsidP="00181545">
      <w:pPr>
        <w:pStyle w:val="Poetry"/>
      </w:pPr>
      <w:r w:rsidRPr="00181545">
        <w:t>which Franco Bolognese paints; the glory</w:t>
      </w:r>
    </w:p>
    <w:p w14:paraId="2B536AD9" w14:textId="77777777" w:rsidR="000276C6" w:rsidRPr="00181545" w:rsidRDefault="000276C6" w:rsidP="00181545">
      <w:pPr>
        <w:pStyle w:val="Poetry"/>
      </w:pPr>
      <w:r w:rsidRPr="00181545">
        <w:t>is now all his and only partly mine.</w:t>
      </w:r>
    </w:p>
    <w:p w14:paraId="3A36D0F0" w14:textId="4706F39D" w:rsidR="000276C6" w:rsidRPr="00181545" w:rsidRDefault="000276C6" w:rsidP="00181545">
      <w:pPr>
        <w:pStyle w:val="Poetry"/>
      </w:pPr>
      <w:r w:rsidRPr="00181545">
        <w:t>Because of that great longing to excel,</w:t>
      </w:r>
    </w:p>
    <w:p w14:paraId="63FA5350" w14:textId="77777777" w:rsidR="000276C6" w:rsidRPr="00181545" w:rsidRDefault="000276C6" w:rsidP="00181545">
      <w:pPr>
        <w:pStyle w:val="Poetry"/>
      </w:pPr>
      <w:r w:rsidRPr="00181545">
        <w:t>whereon my heart was set, I certainly</w:t>
      </w:r>
    </w:p>
    <w:p w14:paraId="0F6FFA56" w14:textId="77777777" w:rsidR="00181545" w:rsidRDefault="000276C6" w:rsidP="00181545">
      <w:pPr>
        <w:pStyle w:val="Poetry"/>
      </w:pPr>
      <w:r w:rsidRPr="00181545">
        <w:t xml:space="preserve">would not have been so courteous while I lived. </w:t>
      </w:r>
    </w:p>
    <w:p w14:paraId="155B12E2" w14:textId="70BCA0C1" w:rsidR="000276C6" w:rsidRPr="00181545" w:rsidRDefault="000276C6" w:rsidP="00181545">
      <w:pPr>
        <w:pStyle w:val="Poetry"/>
      </w:pPr>
      <w:r w:rsidRPr="00181545">
        <w:t>Here is the forfeit paid for pride like this;</w:t>
      </w:r>
    </w:p>
    <w:p w14:paraId="61F03460" w14:textId="77777777" w:rsidR="000276C6" w:rsidRPr="00181545" w:rsidRDefault="000276C6" w:rsidP="00181545">
      <w:pPr>
        <w:pStyle w:val="Poetry"/>
      </w:pPr>
      <w:r w:rsidRPr="00181545">
        <w:t>nor should I be here yet, had it not been</w:t>
      </w:r>
    </w:p>
    <w:p w14:paraId="571643A1" w14:textId="767AFA68" w:rsidR="000276C6" w:rsidRPr="00181545" w:rsidRDefault="000276C6" w:rsidP="00181545">
      <w:pPr>
        <w:pStyle w:val="Poetry"/>
      </w:pPr>
      <w:r w:rsidRPr="00181545">
        <w:t>that, while I still could sin, I turned to God.</w:t>
      </w:r>
    </w:p>
    <w:p w14:paraId="07F2F5D2" w14:textId="77777777" w:rsidR="00181545" w:rsidRDefault="000276C6" w:rsidP="00181545">
      <w:pPr>
        <w:pStyle w:val="Poetry"/>
      </w:pPr>
      <w:r w:rsidRPr="00181545">
        <w:t xml:space="preserve">O empty glory of our human powers, </w:t>
      </w:r>
    </w:p>
    <w:p w14:paraId="6FD0D1A8" w14:textId="77777777" w:rsidR="00181545" w:rsidRDefault="000276C6" w:rsidP="00181545">
      <w:pPr>
        <w:pStyle w:val="Poetry"/>
      </w:pPr>
      <w:r w:rsidRPr="00181545">
        <w:t xml:space="preserve">how short a time green lasts upon its top, </w:t>
      </w:r>
    </w:p>
    <w:p w14:paraId="0C2D61E4" w14:textId="0ECD29FF" w:rsidR="000276C6" w:rsidRPr="00181545" w:rsidRDefault="000276C6" w:rsidP="00181545">
      <w:pPr>
        <w:pStyle w:val="Poetry"/>
      </w:pPr>
      <w:r w:rsidRPr="00181545">
        <w:t>unless uncultured ages overtake it!</w:t>
      </w:r>
    </w:p>
    <w:p w14:paraId="4411189B" w14:textId="77777777" w:rsidR="000276C6" w:rsidRPr="00181545" w:rsidRDefault="000276C6" w:rsidP="00181545">
      <w:pPr>
        <w:pStyle w:val="Poetry"/>
      </w:pPr>
      <w:r w:rsidRPr="00181545">
        <w:t>Once Cimabùe thought that he would hold</w:t>
      </w:r>
    </w:p>
    <w:p w14:paraId="5EE9D5A9" w14:textId="28199610" w:rsidR="000276C6" w:rsidRPr="00181545" w:rsidRDefault="000276C6" w:rsidP="00181545">
      <w:pPr>
        <w:pStyle w:val="Poetry"/>
      </w:pPr>
      <w:r w:rsidRPr="00181545">
        <w:t>the field in painting, yet the cry is all</w:t>
      </w:r>
    </w:p>
    <w:p w14:paraId="7A0FE1AB" w14:textId="77777777" w:rsidR="00181545" w:rsidRDefault="000276C6" w:rsidP="00181545">
      <w:pPr>
        <w:pStyle w:val="Poetry"/>
      </w:pPr>
      <w:r w:rsidRPr="00181545">
        <w:t xml:space="preserve">for Giotto now, hence that one’s fame is dark. </w:t>
      </w:r>
    </w:p>
    <w:p w14:paraId="2190153F" w14:textId="77777777" w:rsidR="00181545" w:rsidRDefault="000276C6" w:rsidP="00181545">
      <w:pPr>
        <w:pStyle w:val="Poetry"/>
      </w:pPr>
      <w:r w:rsidRPr="00181545">
        <w:t xml:space="preserve">Thus hath one Guido taken from the other </w:t>
      </w:r>
    </w:p>
    <w:p w14:paraId="24833FE5" w14:textId="77777777" w:rsidR="00181545" w:rsidRDefault="000276C6" w:rsidP="00181545">
      <w:pPr>
        <w:pStyle w:val="Poetry"/>
      </w:pPr>
      <w:r w:rsidRPr="00181545">
        <w:t xml:space="preserve">the glory of our tongue; and he is born, </w:t>
      </w:r>
    </w:p>
    <w:p w14:paraId="4BB6AF0D" w14:textId="2F8BE2A9" w:rsidR="000276C6" w:rsidRPr="00181545" w:rsidRDefault="000276C6" w:rsidP="00181545">
      <w:pPr>
        <w:pStyle w:val="Poetry"/>
      </w:pPr>
      <w:r w:rsidRPr="00181545">
        <w:t>perhaps, who from the nest will banish both.</w:t>
      </w:r>
    </w:p>
    <w:p w14:paraId="3A666CD3" w14:textId="5FA1CBE6" w:rsidR="000276C6" w:rsidRPr="00181545" w:rsidRDefault="000276C6" w:rsidP="00181545">
      <w:pPr>
        <w:pStyle w:val="Poetry"/>
      </w:pPr>
      <w:r w:rsidRPr="00181545">
        <w:t>Worldly repute is but a breath of wind,</w:t>
      </w:r>
    </w:p>
    <w:p w14:paraId="02D75AB9" w14:textId="77777777" w:rsidR="00181545" w:rsidRDefault="000276C6" w:rsidP="00181545">
      <w:pPr>
        <w:pStyle w:val="Poetry"/>
      </w:pPr>
      <w:r w:rsidRPr="00181545">
        <w:t xml:space="preserve">which cometh now from here, and now from there, </w:t>
      </w:r>
    </w:p>
    <w:p w14:paraId="0669B219" w14:textId="5D182885" w:rsidR="000276C6" w:rsidRPr="00181545" w:rsidRDefault="000276C6" w:rsidP="00181545">
      <w:pPr>
        <w:pStyle w:val="Poetry"/>
      </w:pPr>
      <w:r w:rsidRPr="00181545">
        <w:t>and shifts its name, because its quarter shifts.</w:t>
      </w:r>
    </w:p>
    <w:p w14:paraId="59B056DD" w14:textId="77777777" w:rsidR="00181545" w:rsidRDefault="000276C6" w:rsidP="00181545">
      <w:pPr>
        <w:pStyle w:val="Poetry"/>
      </w:pPr>
      <w:r w:rsidRPr="00181545">
        <w:t xml:space="preserve">What greater fame shalt thou have—if when old </w:t>
      </w:r>
    </w:p>
    <w:p w14:paraId="1FE21B96" w14:textId="1AC02DF9" w:rsidR="000276C6" w:rsidRPr="00181545" w:rsidRDefault="000276C6" w:rsidP="00181545">
      <w:pPr>
        <w:pStyle w:val="Poetry"/>
      </w:pPr>
      <w:r w:rsidRPr="00181545">
        <w:t>thou quit thy flesh, than hadst thou died ere ‘pap’</w:t>
      </w:r>
    </w:p>
    <w:p w14:paraId="40490D4D" w14:textId="5F826047" w:rsidR="000276C6" w:rsidRPr="00181545" w:rsidRDefault="000276C6" w:rsidP="00181545">
      <w:pPr>
        <w:pStyle w:val="Poetry"/>
      </w:pPr>
      <w:r w:rsidRPr="00181545">
        <w:t>and ‘chink’ were dropped,—a thousand years from now?</w:t>
      </w:r>
      <w:r w:rsidRPr="00181545">
        <w:tab/>
      </w:r>
    </w:p>
    <w:p w14:paraId="4D902B92" w14:textId="77777777" w:rsidR="000276C6" w:rsidRPr="00181545" w:rsidRDefault="000276C6" w:rsidP="00181545">
      <w:pPr>
        <w:pStyle w:val="Poetry"/>
      </w:pPr>
      <w:r w:rsidRPr="00181545">
        <w:t>For that, if to eternity compared,</w:t>
      </w:r>
    </w:p>
    <w:p w14:paraId="2EE46FC2" w14:textId="77777777" w:rsidR="000276C6" w:rsidRPr="00181545" w:rsidRDefault="000276C6" w:rsidP="00181545">
      <w:pPr>
        <w:pStyle w:val="Poetry"/>
      </w:pPr>
      <w:r w:rsidRPr="00181545">
        <w:t>is shorter than the twinkling of an eye</w:t>
      </w:r>
    </w:p>
    <w:p w14:paraId="4DDA9D20" w14:textId="77777777" w:rsidR="00181545" w:rsidRDefault="000276C6" w:rsidP="00181545">
      <w:pPr>
        <w:pStyle w:val="Poetry"/>
      </w:pPr>
      <w:r w:rsidRPr="00181545">
        <w:t xml:space="preserve">is to the sky’s most slowly moving sphere. </w:t>
      </w:r>
    </w:p>
    <w:p w14:paraId="0CA038A7" w14:textId="27B4602E" w:rsidR="000276C6" w:rsidRPr="00181545" w:rsidRDefault="000276C6" w:rsidP="00181545">
      <w:pPr>
        <w:pStyle w:val="Poetry"/>
      </w:pPr>
      <w:r w:rsidRPr="00181545">
        <w:t>All Tuscany proclaimed the fame of him,</w:t>
      </w:r>
    </w:p>
    <w:p w14:paraId="79AA039B" w14:textId="77CA7ECC" w:rsidR="000276C6" w:rsidRPr="00181545" w:rsidRDefault="000276C6" w:rsidP="00181545">
      <w:pPr>
        <w:pStyle w:val="Poetry"/>
      </w:pPr>
      <w:r w:rsidRPr="00181545">
        <w:t>who walks so slowly on the road before me;</w:t>
      </w:r>
    </w:p>
    <w:p w14:paraId="0A594035" w14:textId="77777777" w:rsidR="000276C6" w:rsidRPr="00181545" w:rsidRDefault="000276C6" w:rsidP="00181545">
      <w:pPr>
        <w:pStyle w:val="Poetry"/>
      </w:pPr>
      <w:r w:rsidRPr="00181545">
        <w:t>yet hardly is a whisper of him left</w:t>
      </w:r>
    </w:p>
    <w:p w14:paraId="1D00DE23" w14:textId="77777777" w:rsidR="000276C6" w:rsidRPr="00181545" w:rsidRDefault="000276C6" w:rsidP="00181545">
      <w:pPr>
        <w:pStyle w:val="Poetry"/>
      </w:pPr>
      <w:r w:rsidRPr="00181545">
        <w:t>in Siena now, whose governor he was,</w:t>
      </w:r>
    </w:p>
    <w:p w14:paraId="7FB5D127" w14:textId="77777777" w:rsidR="00181545" w:rsidRDefault="000276C6" w:rsidP="00181545">
      <w:pPr>
        <w:pStyle w:val="Poetry"/>
      </w:pPr>
      <w:r w:rsidRPr="00181545">
        <w:t xml:space="preserve">what time the rage of Florence was destroyed, </w:t>
      </w:r>
    </w:p>
    <w:p w14:paraId="4556B6FC" w14:textId="2E6F5252" w:rsidR="000276C6" w:rsidRPr="00181545" w:rsidRDefault="000276C6" w:rsidP="00181545">
      <w:pPr>
        <w:pStyle w:val="Poetry"/>
      </w:pPr>
      <w:r w:rsidRPr="00181545">
        <w:lastRenderedPageBreak/>
        <w:t>which then as haughty was, as abject now.</w:t>
      </w:r>
    </w:p>
    <w:p w14:paraId="2AB6CC52" w14:textId="38E71993" w:rsidR="000276C6" w:rsidRPr="00181545" w:rsidRDefault="000276C6" w:rsidP="00181545">
      <w:pPr>
        <w:pStyle w:val="Poetry"/>
      </w:pPr>
      <w:r w:rsidRPr="00181545">
        <w:t>Your worldly fame is like the hue of grass,</w:t>
      </w:r>
    </w:p>
    <w:p w14:paraId="41C93969" w14:textId="77777777" w:rsidR="000276C6" w:rsidRPr="00181545" w:rsidRDefault="000276C6" w:rsidP="00181545">
      <w:pPr>
        <w:pStyle w:val="Poetry"/>
      </w:pPr>
      <w:r w:rsidRPr="00181545">
        <w:t>which comes and goes, and he discolors it,</w:t>
      </w:r>
    </w:p>
    <w:p w14:paraId="5FAC3FE4" w14:textId="14CCE90F" w:rsidR="000276C6" w:rsidRDefault="000276C6" w:rsidP="00181545">
      <w:pPr>
        <w:pStyle w:val="Poetry"/>
      </w:pPr>
      <w:r w:rsidRPr="00181545">
        <w:t>through whom it springs up tender from the ground.”</w:t>
      </w:r>
    </w:p>
    <w:p w14:paraId="141590F6" w14:textId="77777777" w:rsidR="00181545" w:rsidRPr="00181545" w:rsidRDefault="00181545" w:rsidP="00181545">
      <w:pPr>
        <w:pStyle w:val="Poetry"/>
      </w:pPr>
    </w:p>
    <w:p w14:paraId="7731571F" w14:textId="77777777" w:rsidR="00181545" w:rsidRDefault="000276C6" w:rsidP="00181545">
      <w:pPr>
        <w:pStyle w:val="Poetry"/>
      </w:pPr>
      <w:r w:rsidRPr="00181545">
        <w:t xml:space="preserve">And I: “Thy true speech heart’ning me with good </w:t>
      </w:r>
    </w:p>
    <w:p w14:paraId="6E1C0A5B" w14:textId="1A66DCCD" w:rsidR="000276C6" w:rsidRPr="00181545" w:rsidRDefault="000276C6" w:rsidP="00181545">
      <w:pPr>
        <w:pStyle w:val="Poetry"/>
      </w:pPr>
      <w:r w:rsidRPr="00181545">
        <w:t>humility, thou prickst my swollen pride;</w:t>
      </w:r>
    </w:p>
    <w:p w14:paraId="44C640EA" w14:textId="53B80504" w:rsidR="000276C6" w:rsidRDefault="000276C6" w:rsidP="00181545">
      <w:pPr>
        <w:pStyle w:val="Poetry"/>
      </w:pPr>
      <w:r w:rsidRPr="00181545">
        <w:t>but who is he of whom thou spok’st just now?</w:t>
      </w:r>
    </w:p>
    <w:p w14:paraId="0667FB92" w14:textId="77777777" w:rsidR="00181545" w:rsidRPr="00181545" w:rsidRDefault="00181545" w:rsidP="00181545">
      <w:pPr>
        <w:pStyle w:val="Poetry"/>
      </w:pPr>
    </w:p>
    <w:p w14:paraId="2B5BDC74" w14:textId="77777777" w:rsidR="00181545" w:rsidRDefault="000276C6" w:rsidP="00181545">
      <w:pPr>
        <w:pStyle w:val="Poetry"/>
      </w:pPr>
      <w:r w:rsidRPr="00181545">
        <w:t xml:space="preserve">“That” he replied, “is Provenzàn Salvani; </w:t>
      </w:r>
    </w:p>
    <w:p w14:paraId="6E0F0CCF" w14:textId="77777777" w:rsidR="00181545" w:rsidRDefault="000276C6" w:rsidP="00181545">
      <w:pPr>
        <w:pStyle w:val="Poetry"/>
      </w:pPr>
      <w:r w:rsidRPr="00181545">
        <w:t xml:space="preserve">and here he is, because presumptuously </w:t>
      </w:r>
    </w:p>
    <w:p w14:paraId="04B53497" w14:textId="7E250A74" w:rsidR="000276C6" w:rsidRPr="00181545" w:rsidRDefault="000276C6" w:rsidP="00181545">
      <w:pPr>
        <w:pStyle w:val="Poetry"/>
      </w:pPr>
      <w:r w:rsidRPr="00181545">
        <w:t>he brought all Siena under his control.</w:t>
      </w:r>
    </w:p>
    <w:p w14:paraId="36AF47B1" w14:textId="77777777" w:rsidR="000276C6" w:rsidRPr="00181545" w:rsidRDefault="000276C6" w:rsidP="00181545">
      <w:pPr>
        <w:pStyle w:val="Poetry"/>
      </w:pPr>
      <w:r w:rsidRPr="00181545">
        <w:t>Thus hath he gone, and without rest he goes,</w:t>
      </w:r>
    </w:p>
    <w:p w14:paraId="7D5E2C09" w14:textId="579BBD47" w:rsidR="000276C6" w:rsidRPr="00181545" w:rsidRDefault="000276C6" w:rsidP="00181545">
      <w:pPr>
        <w:pStyle w:val="Poetry"/>
      </w:pPr>
      <w:r w:rsidRPr="00181545">
        <w:t>e’er since he died; who yonder dares too much,</w:t>
      </w:r>
    </w:p>
    <w:p w14:paraId="20CC5433" w14:textId="0CB932D9" w:rsidR="000276C6" w:rsidRDefault="000276C6" w:rsidP="00181545">
      <w:pPr>
        <w:pStyle w:val="Poetry"/>
      </w:pPr>
      <w:r w:rsidRPr="00181545">
        <w:t>in satisfaction pays such coin as this.”</w:t>
      </w:r>
    </w:p>
    <w:p w14:paraId="37E07172" w14:textId="77777777" w:rsidR="00181545" w:rsidRPr="00181545" w:rsidRDefault="00181545" w:rsidP="00181545">
      <w:pPr>
        <w:pStyle w:val="Poetry"/>
      </w:pPr>
    </w:p>
    <w:p w14:paraId="45169DD1" w14:textId="77777777" w:rsidR="00181545" w:rsidRDefault="000276C6" w:rsidP="00181545">
      <w:pPr>
        <w:pStyle w:val="Poetry"/>
      </w:pPr>
      <w:r w:rsidRPr="00181545">
        <w:t xml:space="preserve">And I then: “If the spirit who delays, </w:t>
      </w:r>
    </w:p>
    <w:p w14:paraId="1A5C4ABC" w14:textId="77777777" w:rsidR="00181545" w:rsidRDefault="000276C6" w:rsidP="00181545">
      <w:pPr>
        <w:pStyle w:val="Poetry"/>
      </w:pPr>
      <w:r w:rsidRPr="00181545">
        <w:t xml:space="preserve">before repenting, till the verge of life, </w:t>
      </w:r>
    </w:p>
    <w:p w14:paraId="59C6F6FA" w14:textId="0FB1281B" w:rsidR="000276C6" w:rsidRPr="00181545" w:rsidRDefault="000276C6" w:rsidP="00181545">
      <w:pPr>
        <w:pStyle w:val="Poetry"/>
      </w:pPr>
      <w:r w:rsidRPr="00181545">
        <w:t>abides below, and cometh not up here,</w:t>
      </w:r>
    </w:p>
    <w:p w14:paraId="40FDB57A" w14:textId="5CDF9345" w:rsidR="000276C6" w:rsidRPr="00181545" w:rsidRDefault="000276C6" w:rsidP="00181545">
      <w:pPr>
        <w:pStyle w:val="Poetry"/>
      </w:pPr>
      <w:r w:rsidRPr="00181545">
        <w:t>unless good prayers assist him, till as long</w:t>
      </w:r>
    </w:p>
    <w:p w14:paraId="6027EF4C" w14:textId="77777777" w:rsidR="000276C6" w:rsidRPr="00181545" w:rsidRDefault="000276C6" w:rsidP="00181545">
      <w:pPr>
        <w:pStyle w:val="Poetry"/>
      </w:pPr>
      <w:r w:rsidRPr="00181545">
        <w:t>a time be passed as he had been alive,</w:t>
      </w:r>
    </w:p>
    <w:p w14:paraId="7714189D" w14:textId="08219549" w:rsidR="000276C6" w:rsidRDefault="000276C6" w:rsidP="00181545">
      <w:pPr>
        <w:pStyle w:val="Poetry"/>
      </w:pPr>
      <w:r w:rsidRPr="00181545">
        <w:t>wherefore hath this man’s coming been vouchsafed?”</w:t>
      </w:r>
    </w:p>
    <w:p w14:paraId="0B68D57C" w14:textId="77777777" w:rsidR="00181545" w:rsidRPr="00181545" w:rsidRDefault="00181545" w:rsidP="00181545">
      <w:pPr>
        <w:pStyle w:val="Poetry"/>
      </w:pPr>
    </w:p>
    <w:p w14:paraId="59012F5A" w14:textId="77777777" w:rsidR="000276C6" w:rsidRPr="00181545" w:rsidRDefault="000276C6" w:rsidP="00181545">
      <w:pPr>
        <w:pStyle w:val="Poetry"/>
      </w:pPr>
      <w:r w:rsidRPr="00181545">
        <w:t>“When in his greatest glory,” he replied,</w:t>
      </w:r>
    </w:p>
    <w:p w14:paraId="1D827454" w14:textId="77777777" w:rsidR="000276C6" w:rsidRPr="00181545" w:rsidRDefault="000276C6" w:rsidP="00181545">
      <w:pPr>
        <w:pStyle w:val="Poetry"/>
      </w:pPr>
      <w:r w:rsidRPr="00181545">
        <w:t>“all shame removed, he freely took his stand</w:t>
      </w:r>
    </w:p>
    <w:p w14:paraId="385BBBAF" w14:textId="3B6D9721" w:rsidR="000276C6" w:rsidRDefault="000276C6" w:rsidP="00181545">
      <w:pPr>
        <w:pStyle w:val="Poetry"/>
        <w:rPr>
          <w:sz w:val="28"/>
        </w:rPr>
      </w:pPr>
      <w:r w:rsidRPr="00181545">
        <w:t>in Siena’s Campo;</w:t>
      </w:r>
    </w:p>
    <w:p w14:paraId="323BE75E" w14:textId="77777777" w:rsidR="000276C6" w:rsidRPr="00181545" w:rsidRDefault="000276C6" w:rsidP="00181545">
      <w:pPr>
        <w:pStyle w:val="Poetry"/>
      </w:pPr>
      <w:r w:rsidRPr="00181545">
        <w:t>and there, to free a friend</w:t>
      </w:r>
    </w:p>
    <w:p w14:paraId="4EA24C51" w14:textId="77777777" w:rsidR="00181545" w:rsidRDefault="000276C6" w:rsidP="00181545">
      <w:pPr>
        <w:pStyle w:val="Poetry"/>
      </w:pPr>
      <w:r w:rsidRPr="00181545">
        <w:t xml:space="preserve">suffering in Charles’ prison, he brought himself </w:t>
      </w:r>
    </w:p>
    <w:p w14:paraId="3F27BCDE" w14:textId="764BA267" w:rsidR="000276C6" w:rsidRPr="00181545" w:rsidRDefault="000276C6" w:rsidP="00181545">
      <w:pPr>
        <w:pStyle w:val="Poetry"/>
      </w:pPr>
      <w:r w:rsidRPr="00181545">
        <w:t>to quake in every vein. I’ll say no more,</w:t>
      </w:r>
    </w:p>
    <w:p w14:paraId="72856191" w14:textId="77777777" w:rsidR="000276C6" w:rsidRPr="00181545" w:rsidRDefault="000276C6" w:rsidP="00181545">
      <w:pPr>
        <w:pStyle w:val="Poetry"/>
      </w:pPr>
      <w:r w:rsidRPr="00181545">
        <w:t>and know that what I say is darkly spoken;</w:t>
      </w:r>
    </w:p>
    <w:p w14:paraId="01FCFE7A" w14:textId="7BBBFC11" w:rsidR="000276C6" w:rsidRPr="00181545" w:rsidRDefault="000276C6" w:rsidP="00181545">
      <w:pPr>
        <w:pStyle w:val="Poetry"/>
      </w:pPr>
      <w:r w:rsidRPr="00181545">
        <w:t>but so, ere long, will thine own neighbors act,</w:t>
      </w:r>
    </w:p>
    <w:p w14:paraId="61BB391A" w14:textId="77777777" w:rsidR="000276C6" w:rsidRPr="00181545" w:rsidRDefault="000276C6" w:rsidP="00181545">
      <w:pPr>
        <w:pStyle w:val="Poetry"/>
      </w:pPr>
      <w:r w:rsidRPr="00181545">
        <w:t>that thou’lt be able to interpret it.</w:t>
      </w:r>
    </w:p>
    <w:p w14:paraId="668A8FC9" w14:textId="75C20113" w:rsidR="000276C6" w:rsidRDefault="000276C6" w:rsidP="00181545">
      <w:pPr>
        <w:pStyle w:val="Poetry"/>
      </w:pPr>
      <w:r w:rsidRPr="00181545">
        <w:t>This deed of his relieved him from those bounds.”</w:t>
      </w:r>
    </w:p>
    <w:p w14:paraId="2EB01B22" w14:textId="77777777" w:rsidR="00181545" w:rsidRPr="00181545" w:rsidRDefault="00181545" w:rsidP="00181545">
      <w:pPr>
        <w:pStyle w:val="Poetry"/>
      </w:pPr>
    </w:p>
    <w:p w14:paraId="6CBAEDBB" w14:textId="77777777" w:rsidR="000276C6" w:rsidRPr="00181545" w:rsidRDefault="000276C6" w:rsidP="00181545">
      <w:pPr>
        <w:pStyle w:val="Heading3"/>
      </w:pPr>
      <w:r w:rsidRPr="00181545">
        <w:t>Purgatorio XII</w:t>
      </w:r>
    </w:p>
    <w:p w14:paraId="5A3F055C" w14:textId="77777777" w:rsidR="000276C6" w:rsidRPr="00181545" w:rsidRDefault="000276C6" w:rsidP="00181545">
      <w:pPr>
        <w:pStyle w:val="Heading4"/>
      </w:pPr>
      <w:r w:rsidRPr="00181545">
        <w:lastRenderedPageBreak/>
        <w:t>Purgatory. The First Ring. Pride Instances of Punished Pride. The Angel of Humility</w:t>
      </w:r>
    </w:p>
    <w:p w14:paraId="3EBD7FF3" w14:textId="77777777" w:rsidR="000276C6" w:rsidRPr="00181545" w:rsidRDefault="000276C6" w:rsidP="00181545">
      <w:pPr>
        <w:pStyle w:val="Poetry"/>
      </w:pPr>
      <w:r w:rsidRPr="00181545">
        <w:t>With equal steps, like oxen going yoked,</w:t>
      </w:r>
    </w:p>
    <w:p w14:paraId="6843EE4E" w14:textId="77777777" w:rsidR="00181545" w:rsidRDefault="000276C6" w:rsidP="00181545">
      <w:pPr>
        <w:pStyle w:val="Poetry"/>
      </w:pPr>
      <w:r w:rsidRPr="00181545">
        <w:t xml:space="preserve">I went along beside that burdened soul, </w:t>
      </w:r>
    </w:p>
    <w:p w14:paraId="06E26BD7" w14:textId="350DAA1D" w:rsidR="000276C6" w:rsidRPr="00181545" w:rsidRDefault="000276C6" w:rsidP="00181545">
      <w:pPr>
        <w:pStyle w:val="Poetry"/>
      </w:pPr>
      <w:r w:rsidRPr="00181545">
        <w:t>as long as my dear Pedagogue allowed;</w:t>
      </w:r>
    </w:p>
    <w:p w14:paraId="374FD36C" w14:textId="77777777" w:rsidR="000276C6" w:rsidRPr="00181545" w:rsidRDefault="000276C6" w:rsidP="00181545">
      <w:pPr>
        <w:pStyle w:val="Poetry"/>
      </w:pPr>
      <w:r w:rsidRPr="00181545">
        <w:t>but when he said: “Leave him, and go thou on;</w:t>
      </w:r>
    </w:p>
    <w:p w14:paraId="0C6EB88B" w14:textId="2DF2CB1B" w:rsidR="000276C6" w:rsidRPr="00181545" w:rsidRDefault="000276C6" w:rsidP="00181545">
      <w:pPr>
        <w:pStyle w:val="Poetry"/>
      </w:pPr>
      <w:r w:rsidRPr="00181545">
        <w:t>for here ’t is well that each should urge his bark</w:t>
      </w:r>
    </w:p>
    <w:p w14:paraId="0EAA6BF7" w14:textId="77777777" w:rsidR="000276C6" w:rsidRPr="00181545" w:rsidRDefault="000276C6" w:rsidP="00181545">
      <w:pPr>
        <w:pStyle w:val="Poetry"/>
      </w:pPr>
      <w:r w:rsidRPr="00181545">
        <w:t>with sail and oars, as much as e’er he can,”</w:t>
      </w:r>
    </w:p>
    <w:p w14:paraId="3AFC9070" w14:textId="77777777" w:rsidR="000276C6" w:rsidRPr="00181545" w:rsidRDefault="000276C6" w:rsidP="00181545">
      <w:pPr>
        <w:pStyle w:val="Poetry"/>
      </w:pPr>
      <w:r w:rsidRPr="00181545">
        <w:t>I straightened me</w:t>
      </w:r>
    </w:p>
    <w:p w14:paraId="063DEAE3" w14:textId="77777777" w:rsidR="000276C6" w:rsidRPr="00181545" w:rsidRDefault="000276C6" w:rsidP="00181545">
      <w:pPr>
        <w:pStyle w:val="Poetry"/>
      </w:pPr>
      <w:r w:rsidRPr="00181545">
        <w:t>as much as walking called for,</w:t>
      </w:r>
    </w:p>
    <w:p w14:paraId="1068C3E9" w14:textId="5666A10D" w:rsidR="000276C6" w:rsidRDefault="000276C6" w:rsidP="00181545">
      <w:pPr>
        <w:pStyle w:val="Poetry"/>
      </w:pPr>
      <w:r w:rsidRPr="00181545">
        <w:t>although my thoughts kept humble and depressed.</w:t>
      </w:r>
    </w:p>
    <w:p w14:paraId="3A3D4C2F" w14:textId="77777777" w:rsidR="00181545" w:rsidRPr="00181545" w:rsidRDefault="00181545" w:rsidP="00181545">
      <w:pPr>
        <w:pStyle w:val="Poetry"/>
      </w:pPr>
    </w:p>
    <w:p w14:paraId="1E307306" w14:textId="2FF72283" w:rsidR="000276C6" w:rsidRPr="00181545" w:rsidRDefault="000276C6" w:rsidP="00181545">
      <w:pPr>
        <w:pStyle w:val="Poetry"/>
      </w:pPr>
      <w:r w:rsidRPr="00181545">
        <w:t>On had I moved, and in my Teacher’s steps</w:t>
      </w:r>
    </w:p>
    <w:p w14:paraId="43B97B8E" w14:textId="77777777" w:rsidR="000276C6" w:rsidRPr="00181545" w:rsidRDefault="000276C6" w:rsidP="00181545">
      <w:pPr>
        <w:pStyle w:val="Poetry"/>
      </w:pPr>
      <w:r w:rsidRPr="00181545">
        <w:t>was following willingly, and both of us</w:t>
      </w:r>
    </w:p>
    <w:p w14:paraId="3FF9F50B" w14:textId="77777777" w:rsidR="00181545" w:rsidRDefault="000276C6" w:rsidP="00181545">
      <w:pPr>
        <w:pStyle w:val="Poetry"/>
      </w:pPr>
      <w:r w:rsidRPr="00181545">
        <w:t xml:space="preserve">were showing now how light of step we were, </w:t>
      </w:r>
    </w:p>
    <w:p w14:paraId="25CF4A87" w14:textId="77777777" w:rsidR="00181545" w:rsidRDefault="000276C6" w:rsidP="00181545">
      <w:pPr>
        <w:pStyle w:val="Poetry"/>
      </w:pPr>
      <w:r w:rsidRPr="00181545">
        <w:t xml:space="preserve">when “Downward turn thine eyes!” he said to me, </w:t>
      </w:r>
    </w:p>
    <w:p w14:paraId="3DC5D047" w14:textId="733A7CB6" w:rsidR="000276C6" w:rsidRPr="00181545" w:rsidRDefault="000276C6" w:rsidP="00181545">
      <w:pPr>
        <w:pStyle w:val="Poetry"/>
      </w:pPr>
      <w:r w:rsidRPr="00181545">
        <w:t>“Well will it be, to calm thee on thy way,</w:t>
      </w:r>
    </w:p>
    <w:p w14:paraId="68D3F787" w14:textId="5DEA5378" w:rsidR="000276C6" w:rsidRDefault="000276C6" w:rsidP="00181545">
      <w:pPr>
        <w:pStyle w:val="Poetry"/>
      </w:pPr>
      <w:r w:rsidRPr="00181545">
        <w:t>that thou shouldst see the bed thy soles are treading.”</w:t>
      </w:r>
    </w:p>
    <w:p w14:paraId="01910C06" w14:textId="77777777" w:rsidR="00181545" w:rsidRPr="00181545" w:rsidRDefault="00181545" w:rsidP="00181545">
      <w:pPr>
        <w:pStyle w:val="Poetry"/>
      </w:pPr>
    </w:p>
    <w:p w14:paraId="26CBD7AD" w14:textId="77777777" w:rsidR="000276C6" w:rsidRPr="00181545" w:rsidRDefault="000276C6" w:rsidP="00181545">
      <w:pPr>
        <w:pStyle w:val="Poetry"/>
      </w:pPr>
      <w:r w:rsidRPr="00181545">
        <w:t>As over those that ’neath them buried lie</w:t>
      </w:r>
    </w:p>
    <w:p w14:paraId="360FBC49" w14:textId="77777777" w:rsidR="00181545" w:rsidRDefault="000276C6" w:rsidP="00181545">
      <w:pPr>
        <w:pStyle w:val="Poetry"/>
      </w:pPr>
      <w:r w:rsidRPr="00181545">
        <w:t xml:space="preserve">—that they may be recalled to people’s minds— </w:t>
      </w:r>
    </w:p>
    <w:p w14:paraId="751DD552" w14:textId="3486E519" w:rsidR="000276C6" w:rsidRPr="00181545" w:rsidRDefault="000276C6" w:rsidP="00181545">
      <w:pPr>
        <w:pStyle w:val="Poetry"/>
      </w:pPr>
      <w:r w:rsidRPr="00181545">
        <w:t>tombs level with the ground the record bear</w:t>
      </w:r>
    </w:p>
    <w:p w14:paraId="148DA3F3" w14:textId="77777777" w:rsidR="000276C6" w:rsidRPr="00181545" w:rsidRDefault="000276C6" w:rsidP="00181545">
      <w:pPr>
        <w:pStyle w:val="Poetry"/>
      </w:pPr>
      <w:r w:rsidRPr="00181545">
        <w:t>of what they were before; whence there they oft</w:t>
      </w:r>
    </w:p>
    <w:p w14:paraId="18D7702E" w14:textId="7EB69695" w:rsidR="000276C6" w:rsidRPr="00181545" w:rsidRDefault="000276C6" w:rsidP="00181545">
      <w:pPr>
        <w:pStyle w:val="Poetry"/>
      </w:pPr>
      <w:r w:rsidRPr="00181545">
        <w:t>are wept for, through the prick of memory,</w:t>
      </w:r>
    </w:p>
    <w:p w14:paraId="6BC29E8E" w14:textId="77777777" w:rsidR="00181545" w:rsidRDefault="000276C6" w:rsidP="00181545">
      <w:pPr>
        <w:pStyle w:val="Poetry"/>
      </w:pPr>
      <w:r w:rsidRPr="00181545">
        <w:t xml:space="preserve">which spurs to grief the pitiful alone; </w:t>
      </w:r>
    </w:p>
    <w:p w14:paraId="3624B82B" w14:textId="77777777" w:rsidR="00181545" w:rsidRDefault="000276C6" w:rsidP="00181545">
      <w:pPr>
        <w:pStyle w:val="Poetry"/>
      </w:pPr>
      <w:r w:rsidRPr="00181545">
        <w:t xml:space="preserve">ev’n so I saw engraved in sculpture here, </w:t>
      </w:r>
    </w:p>
    <w:p w14:paraId="1BF75274" w14:textId="244996A3" w:rsidR="000276C6" w:rsidRPr="00181545" w:rsidRDefault="000276C6" w:rsidP="00181545">
      <w:pPr>
        <w:pStyle w:val="Poetry"/>
      </w:pPr>
      <w:r w:rsidRPr="00181545">
        <w:t>though finer in respect to workmanship,</w:t>
      </w:r>
    </w:p>
    <w:p w14:paraId="7A22F963" w14:textId="39BA1201" w:rsidR="000276C6" w:rsidRDefault="000276C6" w:rsidP="00181545">
      <w:pPr>
        <w:pStyle w:val="Poetry"/>
      </w:pPr>
      <w:r w:rsidRPr="00181545">
        <w:t>as much as from the Mount juts out as path.</w:t>
      </w:r>
    </w:p>
    <w:p w14:paraId="325175AC" w14:textId="77777777" w:rsidR="00181545" w:rsidRPr="00181545" w:rsidRDefault="00181545" w:rsidP="00181545">
      <w:pPr>
        <w:pStyle w:val="Poetry"/>
      </w:pPr>
    </w:p>
    <w:p w14:paraId="2AC65595" w14:textId="56EBB722" w:rsidR="000276C6" w:rsidRPr="00181545" w:rsidRDefault="000276C6" w:rsidP="00181545">
      <w:pPr>
        <w:pStyle w:val="Poetry"/>
      </w:pPr>
      <w:r w:rsidRPr="00181545">
        <w:t>I saw, on one side, Him who once was made</w:t>
      </w:r>
    </w:p>
    <w:p w14:paraId="15CE1078" w14:textId="77777777" w:rsidR="000276C6" w:rsidRPr="00181545" w:rsidRDefault="000276C6" w:rsidP="00181545">
      <w:pPr>
        <w:pStyle w:val="Poetry"/>
      </w:pPr>
      <w:r w:rsidRPr="00181545">
        <w:t>nobler by far than any other creature,</w:t>
      </w:r>
    </w:p>
    <w:p w14:paraId="1D5A8F2E" w14:textId="2BDD6BEB" w:rsidR="000276C6" w:rsidRDefault="000276C6" w:rsidP="00181545">
      <w:pPr>
        <w:pStyle w:val="Poetry"/>
      </w:pPr>
      <w:r w:rsidRPr="00181545">
        <w:t>fall like a flash of lightning down from Heaven.</w:t>
      </w:r>
    </w:p>
    <w:p w14:paraId="6881E4AB" w14:textId="77777777" w:rsidR="00181545" w:rsidRPr="00181545" w:rsidRDefault="00181545" w:rsidP="00181545">
      <w:pPr>
        <w:pStyle w:val="Poetry"/>
      </w:pPr>
    </w:p>
    <w:p w14:paraId="3633AB68" w14:textId="77777777" w:rsidR="000276C6" w:rsidRPr="00181545" w:rsidRDefault="000276C6" w:rsidP="00181545">
      <w:pPr>
        <w:pStyle w:val="Poetry"/>
      </w:pPr>
      <w:r w:rsidRPr="00181545">
        <w:t>I saw Briareus, on the other side,</w:t>
      </w:r>
    </w:p>
    <w:p w14:paraId="77438A7F" w14:textId="77777777" w:rsidR="000276C6" w:rsidRPr="00181545" w:rsidRDefault="000276C6" w:rsidP="00181545">
      <w:pPr>
        <w:pStyle w:val="Poetry"/>
      </w:pPr>
      <w:r w:rsidRPr="00181545">
        <w:t>pierced by an arrow from the sky, lie prone,</w:t>
      </w:r>
    </w:p>
    <w:p w14:paraId="7525228B" w14:textId="6F0D95F5" w:rsidR="000276C6" w:rsidRDefault="000276C6" w:rsidP="00181545">
      <w:pPr>
        <w:pStyle w:val="Poetry"/>
      </w:pPr>
      <w:r w:rsidRPr="00181545">
        <w:lastRenderedPageBreak/>
        <w:t>and heavy on the ground with mortal cold.</w:t>
      </w:r>
    </w:p>
    <w:p w14:paraId="773EBF7A" w14:textId="77777777" w:rsidR="00181545" w:rsidRPr="00181545" w:rsidRDefault="00181545" w:rsidP="00181545">
      <w:pPr>
        <w:pStyle w:val="Poetry"/>
      </w:pPr>
    </w:p>
    <w:p w14:paraId="2CAB2ACE" w14:textId="77777777" w:rsidR="000276C6" w:rsidRPr="00181545" w:rsidRDefault="000276C6" w:rsidP="00181545">
      <w:pPr>
        <w:pStyle w:val="Poetry"/>
      </w:pPr>
      <w:r w:rsidRPr="00181545">
        <w:t>I saw Apollo, Mars I saw and Pallas,</w:t>
      </w:r>
    </w:p>
    <w:p w14:paraId="0D94CF84" w14:textId="77777777" w:rsidR="00181545" w:rsidRDefault="000276C6" w:rsidP="00181545">
      <w:pPr>
        <w:pStyle w:val="Poetry"/>
      </w:pPr>
      <w:r w:rsidRPr="00181545">
        <w:t xml:space="preserve">as, still in armor, round their Sire they stood, </w:t>
      </w:r>
    </w:p>
    <w:p w14:paraId="3D95E180" w14:textId="20E9C37C" w:rsidR="000276C6" w:rsidRDefault="000276C6" w:rsidP="00181545">
      <w:pPr>
        <w:pStyle w:val="Poetry"/>
      </w:pPr>
      <w:r w:rsidRPr="00181545">
        <w:t>gazing upon the Giants’ scattered limbs.</w:t>
      </w:r>
    </w:p>
    <w:p w14:paraId="42FD3F4B" w14:textId="77777777" w:rsidR="00181545" w:rsidRPr="00181545" w:rsidRDefault="00181545" w:rsidP="00181545">
      <w:pPr>
        <w:pStyle w:val="Poetry"/>
      </w:pPr>
    </w:p>
    <w:p w14:paraId="39F8BBF9" w14:textId="77777777" w:rsidR="000276C6" w:rsidRPr="00181545" w:rsidRDefault="000276C6" w:rsidP="00181545">
      <w:pPr>
        <w:pStyle w:val="Poetry"/>
      </w:pPr>
      <w:r w:rsidRPr="00181545">
        <w:t>I saw great Nimrod ’neath his mighty work</w:t>
      </w:r>
    </w:p>
    <w:p w14:paraId="16501C72" w14:textId="1F965F31" w:rsidR="000276C6" w:rsidRPr="00181545" w:rsidRDefault="000276C6" w:rsidP="00181545">
      <w:pPr>
        <w:pStyle w:val="Poetry"/>
      </w:pPr>
      <w:r w:rsidRPr="00181545">
        <w:t>dumb with confusion, as he watched the folk,</w:t>
      </w:r>
    </w:p>
    <w:p w14:paraId="214B5C64" w14:textId="77777777" w:rsidR="00181545" w:rsidRDefault="000276C6" w:rsidP="00181545">
      <w:pPr>
        <w:pStyle w:val="Poetry"/>
      </w:pPr>
      <w:r w:rsidRPr="00181545">
        <w:t xml:space="preserve">who once were proud with him on Shinar’s plain. </w:t>
      </w:r>
    </w:p>
    <w:p w14:paraId="006484CC" w14:textId="77777777" w:rsidR="00181545" w:rsidRDefault="00181545" w:rsidP="00181545">
      <w:pPr>
        <w:pStyle w:val="Poetry"/>
      </w:pPr>
    </w:p>
    <w:p w14:paraId="1A6004DA" w14:textId="63243DD2" w:rsidR="000276C6" w:rsidRPr="00181545" w:rsidRDefault="000276C6" w:rsidP="00181545">
      <w:pPr>
        <w:pStyle w:val="Poetry"/>
      </w:pPr>
      <w:r w:rsidRPr="00181545">
        <w:t>O Niobe, with what sad eyes I thee</w:t>
      </w:r>
    </w:p>
    <w:p w14:paraId="67BAF2AE" w14:textId="77777777" w:rsidR="00181545" w:rsidRDefault="000276C6" w:rsidP="00181545">
      <w:pPr>
        <w:pStyle w:val="Poetry"/>
      </w:pPr>
      <w:r w:rsidRPr="00181545">
        <w:t xml:space="preserve">saw pictured forth in stone, between thy children, </w:t>
      </w:r>
    </w:p>
    <w:p w14:paraId="368BEA2D" w14:textId="09FCE3CB" w:rsidR="000276C6" w:rsidRDefault="000276C6" w:rsidP="00181545">
      <w:pPr>
        <w:pStyle w:val="Poetry"/>
      </w:pPr>
      <w:r w:rsidRPr="00181545">
        <w:t>the seven and seven thy dead, upon the road!</w:t>
      </w:r>
    </w:p>
    <w:p w14:paraId="45BB8969" w14:textId="77777777" w:rsidR="00181545" w:rsidRPr="00181545" w:rsidRDefault="00181545" w:rsidP="00181545">
      <w:pPr>
        <w:pStyle w:val="Poetry"/>
      </w:pPr>
    </w:p>
    <w:p w14:paraId="30A39AF0" w14:textId="0935200B" w:rsidR="000276C6" w:rsidRPr="00181545" w:rsidRDefault="000276C6" w:rsidP="00181545">
      <w:pPr>
        <w:pStyle w:val="Poetry"/>
      </w:pPr>
      <w:r w:rsidRPr="00181545">
        <w:t>O Saul, how plainly there on thine own sword</w:t>
      </w:r>
    </w:p>
    <w:p w14:paraId="65C732C5" w14:textId="77777777" w:rsidR="00181545" w:rsidRDefault="000276C6" w:rsidP="00181545">
      <w:pPr>
        <w:pStyle w:val="Poetry"/>
      </w:pPr>
      <w:r w:rsidRPr="00181545">
        <w:t xml:space="preserve">didst thou seem dead upon Gilbòa’s mount, </w:t>
      </w:r>
    </w:p>
    <w:p w14:paraId="0F7BB3D2" w14:textId="25F3A967" w:rsidR="000276C6" w:rsidRDefault="000276C6" w:rsidP="00181545">
      <w:pPr>
        <w:pStyle w:val="Poetry"/>
      </w:pPr>
      <w:r w:rsidRPr="00181545">
        <w:t>which felt thereafter neither rain nor dew!</w:t>
      </w:r>
    </w:p>
    <w:p w14:paraId="0FB6953C" w14:textId="77777777" w:rsidR="00181545" w:rsidRPr="00181545" w:rsidRDefault="00181545" w:rsidP="00181545">
      <w:pPr>
        <w:pStyle w:val="Poetry"/>
      </w:pPr>
    </w:p>
    <w:p w14:paraId="7849F136" w14:textId="77777777" w:rsidR="00181545" w:rsidRDefault="000276C6" w:rsidP="00181545">
      <w:pPr>
        <w:pStyle w:val="Poetry"/>
      </w:pPr>
      <w:r w:rsidRPr="00181545">
        <w:t xml:space="preserve">O mad Arachne, thee I saw, as when, </w:t>
      </w:r>
    </w:p>
    <w:p w14:paraId="17AE2F79" w14:textId="6A87D6D7" w:rsidR="000276C6" w:rsidRPr="00181545" w:rsidRDefault="000276C6" w:rsidP="00181545">
      <w:pPr>
        <w:pStyle w:val="Poetry"/>
      </w:pPr>
      <w:r w:rsidRPr="00181545">
        <w:t>already half a spider, thou wast sad</w:t>
      </w:r>
    </w:p>
    <w:p w14:paraId="105FE092" w14:textId="0A03CCE3" w:rsidR="000276C6" w:rsidRDefault="000276C6" w:rsidP="00181545">
      <w:pPr>
        <w:pStyle w:val="Poetry"/>
      </w:pPr>
      <w:r w:rsidRPr="00181545">
        <w:t>amid the tatters of thy fatal work.</w:t>
      </w:r>
    </w:p>
    <w:p w14:paraId="4ED7DAE9" w14:textId="77777777" w:rsidR="00181545" w:rsidRPr="00181545" w:rsidRDefault="00181545" w:rsidP="00181545">
      <w:pPr>
        <w:pStyle w:val="Poetry"/>
      </w:pPr>
    </w:p>
    <w:p w14:paraId="7A2659ED" w14:textId="77777777" w:rsidR="00181545" w:rsidRDefault="000276C6" w:rsidP="00181545">
      <w:pPr>
        <w:pStyle w:val="Poetry"/>
      </w:pPr>
      <w:r w:rsidRPr="00181545">
        <w:t xml:space="preserve">O Rehoboam, not a threat seems now </w:t>
      </w:r>
    </w:p>
    <w:p w14:paraId="4936E993" w14:textId="49F5EA32" w:rsidR="000276C6" w:rsidRPr="00181545" w:rsidRDefault="000276C6" w:rsidP="00181545">
      <w:pPr>
        <w:pStyle w:val="Poetry"/>
      </w:pPr>
      <w:r w:rsidRPr="00181545">
        <w:t>thy face, but terror-stricken, as away</w:t>
      </w:r>
    </w:p>
    <w:p w14:paraId="5AAB9081" w14:textId="2C54CA2A" w:rsidR="000276C6" w:rsidRDefault="000276C6" w:rsidP="00181545">
      <w:pPr>
        <w:pStyle w:val="Poetry"/>
      </w:pPr>
      <w:r w:rsidRPr="00181545">
        <w:t>a chariot bears thee, lest thou be pursued.</w:t>
      </w:r>
    </w:p>
    <w:p w14:paraId="4BDC8AD8" w14:textId="77777777" w:rsidR="00181545" w:rsidRPr="00181545" w:rsidRDefault="00181545" w:rsidP="00181545">
      <w:pPr>
        <w:pStyle w:val="Poetry"/>
      </w:pPr>
    </w:p>
    <w:p w14:paraId="02D3987B" w14:textId="77777777" w:rsidR="000276C6" w:rsidRPr="00181545" w:rsidRDefault="000276C6" w:rsidP="00181545">
      <w:pPr>
        <w:pStyle w:val="Poetry"/>
      </w:pPr>
      <w:r w:rsidRPr="00181545">
        <w:t>It showed, moreover, that hard pavement did,</w:t>
      </w:r>
    </w:p>
    <w:p w14:paraId="0A8D6494" w14:textId="458A113A" w:rsidR="000276C6" w:rsidRPr="00181545" w:rsidRDefault="000276C6" w:rsidP="00181545">
      <w:pPr>
        <w:pStyle w:val="Poetry"/>
      </w:pPr>
      <w:r w:rsidRPr="00181545">
        <w:t>how costly once Alcmaeon caused his mother’s</w:t>
      </w:r>
    </w:p>
    <w:p w14:paraId="6D583697" w14:textId="5CC3B98E" w:rsidR="000276C6" w:rsidRDefault="000276C6" w:rsidP="00181545">
      <w:pPr>
        <w:pStyle w:val="Poetry"/>
      </w:pPr>
      <w:r w:rsidRPr="00181545">
        <w:t>unlucky ornament to seem to her.</w:t>
      </w:r>
    </w:p>
    <w:p w14:paraId="5BB27478" w14:textId="77777777" w:rsidR="00181545" w:rsidRPr="00181545" w:rsidRDefault="00181545" w:rsidP="00181545">
      <w:pPr>
        <w:pStyle w:val="Poetry"/>
      </w:pPr>
    </w:p>
    <w:p w14:paraId="5747BF9C" w14:textId="77777777" w:rsidR="00181545" w:rsidRDefault="000276C6" w:rsidP="00181545">
      <w:pPr>
        <w:pStyle w:val="Poetry"/>
      </w:pPr>
      <w:r w:rsidRPr="00181545">
        <w:t xml:space="preserve">It showed how, in the temple’s walls, his sons </w:t>
      </w:r>
    </w:p>
    <w:p w14:paraId="5BC413A7" w14:textId="77777777" w:rsidR="00181545" w:rsidRDefault="000276C6" w:rsidP="00181545">
      <w:pPr>
        <w:pStyle w:val="Poetry"/>
      </w:pPr>
      <w:r w:rsidRPr="00181545">
        <w:t xml:space="preserve">cast themselves on Sennacherib, and how, </w:t>
      </w:r>
    </w:p>
    <w:p w14:paraId="6C3331DC" w14:textId="0C32D167" w:rsidR="000276C6" w:rsidRDefault="000276C6" w:rsidP="00181545">
      <w:pPr>
        <w:pStyle w:val="Poetry"/>
      </w:pPr>
      <w:r w:rsidRPr="00181545">
        <w:t>when he was dead, they there abandoned him.</w:t>
      </w:r>
    </w:p>
    <w:p w14:paraId="149806D5" w14:textId="77777777" w:rsidR="00181545" w:rsidRPr="00181545" w:rsidRDefault="00181545" w:rsidP="00181545">
      <w:pPr>
        <w:pStyle w:val="Poetry"/>
      </w:pPr>
    </w:p>
    <w:p w14:paraId="030CAEF3" w14:textId="503D8A8A" w:rsidR="000276C6" w:rsidRPr="00181545" w:rsidRDefault="000276C6" w:rsidP="00181545">
      <w:pPr>
        <w:pStyle w:val="Poetry"/>
      </w:pPr>
      <w:r w:rsidRPr="00181545">
        <w:t>It showed the slaughter and the cruel woe</w:t>
      </w:r>
    </w:p>
    <w:p w14:paraId="18A054A8" w14:textId="77777777" w:rsidR="000276C6" w:rsidRPr="00181545" w:rsidRDefault="000276C6" w:rsidP="00181545">
      <w:pPr>
        <w:pStyle w:val="Poetry"/>
      </w:pPr>
      <w:r w:rsidRPr="00181545">
        <w:lastRenderedPageBreak/>
        <w:t>wrought by Tomyris, when she said to Cyrus:</w:t>
      </w:r>
    </w:p>
    <w:p w14:paraId="59DC633C" w14:textId="63F8A014" w:rsidR="000276C6" w:rsidRDefault="000276C6" w:rsidP="00181545">
      <w:pPr>
        <w:pStyle w:val="Poetry"/>
      </w:pPr>
      <w:r w:rsidRPr="00181545">
        <w:t>“With blood I fill thee, that didst thirst for blood!”</w:t>
      </w:r>
    </w:p>
    <w:p w14:paraId="54221833" w14:textId="77777777" w:rsidR="00181545" w:rsidRPr="00181545" w:rsidRDefault="00181545" w:rsidP="00181545">
      <w:pPr>
        <w:pStyle w:val="Poetry"/>
      </w:pPr>
    </w:p>
    <w:p w14:paraId="1FB4BAB3" w14:textId="77777777" w:rsidR="00181545" w:rsidRDefault="000276C6" w:rsidP="00181545">
      <w:pPr>
        <w:pStyle w:val="Poetry"/>
      </w:pPr>
      <w:r w:rsidRPr="00181545">
        <w:t xml:space="preserve">It showed, too, how the Assyrians took to flight, </w:t>
      </w:r>
    </w:p>
    <w:p w14:paraId="76D7DA19" w14:textId="3B073CD0" w:rsidR="000276C6" w:rsidRPr="00181545" w:rsidRDefault="000276C6" w:rsidP="00181545">
      <w:pPr>
        <w:pStyle w:val="Poetry"/>
      </w:pPr>
      <w:r w:rsidRPr="00181545">
        <w:t>routed, when Holophernes had been killed,</w:t>
      </w:r>
    </w:p>
    <w:p w14:paraId="51D6E119" w14:textId="733A8BCC" w:rsidR="000276C6" w:rsidRDefault="000276C6" w:rsidP="00181545">
      <w:pPr>
        <w:pStyle w:val="Poetry"/>
      </w:pPr>
      <w:r w:rsidRPr="00181545">
        <w:t>and also what was of that slaughter left.</w:t>
      </w:r>
    </w:p>
    <w:p w14:paraId="2811F85D" w14:textId="77777777" w:rsidR="00181545" w:rsidRPr="00181545" w:rsidRDefault="00181545" w:rsidP="00181545">
      <w:pPr>
        <w:pStyle w:val="Poetry"/>
      </w:pPr>
    </w:p>
    <w:p w14:paraId="3B866B34" w14:textId="77777777" w:rsidR="000276C6" w:rsidRPr="00181545" w:rsidRDefault="000276C6" w:rsidP="00181545">
      <w:pPr>
        <w:pStyle w:val="Poetry"/>
      </w:pPr>
      <w:r w:rsidRPr="00181545">
        <w:t>I saw proud Troy in ashes and in caves.</w:t>
      </w:r>
    </w:p>
    <w:p w14:paraId="2ECB6BAE" w14:textId="77777777" w:rsidR="000276C6" w:rsidRPr="00181545" w:rsidRDefault="000276C6" w:rsidP="00181545">
      <w:pPr>
        <w:pStyle w:val="Poetry"/>
      </w:pPr>
      <w:r w:rsidRPr="00181545">
        <w:t>O Ilion, how degraded and how vile</w:t>
      </w:r>
    </w:p>
    <w:p w14:paraId="4CEEB81E" w14:textId="5471C6F3" w:rsidR="000276C6" w:rsidRDefault="000276C6" w:rsidP="00181545">
      <w:pPr>
        <w:pStyle w:val="Poetry"/>
      </w:pPr>
      <w:r w:rsidRPr="00181545">
        <w:t>it showed thou wast, the image there perceived!</w:t>
      </w:r>
    </w:p>
    <w:p w14:paraId="2BEA36D7" w14:textId="77777777" w:rsidR="00181545" w:rsidRPr="00181545" w:rsidRDefault="00181545" w:rsidP="00181545">
      <w:pPr>
        <w:pStyle w:val="Poetry"/>
      </w:pPr>
    </w:p>
    <w:p w14:paraId="7D1A42CB" w14:textId="77777777" w:rsidR="000276C6" w:rsidRPr="00181545" w:rsidRDefault="000276C6" w:rsidP="00181545">
      <w:pPr>
        <w:pStyle w:val="Poetry"/>
      </w:pPr>
      <w:r w:rsidRPr="00181545">
        <w:t>What master, or of brush or graving-tool,</w:t>
      </w:r>
    </w:p>
    <w:p w14:paraId="73815529" w14:textId="2F6962F6" w:rsidR="000276C6" w:rsidRPr="00181545" w:rsidRDefault="000276C6" w:rsidP="00181545">
      <w:pPr>
        <w:pStyle w:val="Poetry"/>
      </w:pPr>
      <w:r w:rsidRPr="00181545">
        <w:t>could reproduce the shadows and the features,</w:t>
      </w:r>
    </w:p>
    <w:p w14:paraId="0188D9E3" w14:textId="77777777" w:rsidR="00181545" w:rsidRDefault="000276C6" w:rsidP="00181545">
      <w:pPr>
        <w:pStyle w:val="Poetry"/>
      </w:pPr>
      <w:r w:rsidRPr="00181545">
        <w:t xml:space="preserve">which there would cause all cultured minds to wonder? </w:t>
      </w:r>
    </w:p>
    <w:p w14:paraId="0F7BF9E6" w14:textId="77777777" w:rsidR="00181545" w:rsidRDefault="000276C6" w:rsidP="00181545">
      <w:pPr>
        <w:pStyle w:val="Poetry"/>
      </w:pPr>
      <w:r w:rsidRPr="00181545">
        <w:t xml:space="preserve">The dead seemed dead, the living seemed alive; </w:t>
      </w:r>
    </w:p>
    <w:p w14:paraId="43AD09FE" w14:textId="7A1B96FA" w:rsidR="000276C6" w:rsidRPr="00181545" w:rsidRDefault="000276C6" w:rsidP="00181545">
      <w:pPr>
        <w:pStyle w:val="Poetry"/>
      </w:pPr>
      <w:r w:rsidRPr="00181545">
        <w:t>whoever saw the real, no better saw</w:t>
      </w:r>
    </w:p>
    <w:p w14:paraId="6065381A" w14:textId="77777777" w:rsidR="000276C6" w:rsidRPr="00181545" w:rsidRDefault="000276C6" w:rsidP="00181545">
      <w:pPr>
        <w:pStyle w:val="Poetry"/>
      </w:pPr>
      <w:r w:rsidRPr="00181545">
        <w:t>than I then did what I was treading on,</w:t>
      </w:r>
    </w:p>
    <w:p w14:paraId="26262DB1" w14:textId="63B3C50F" w:rsidR="000276C6" w:rsidRPr="00181545" w:rsidRDefault="000276C6" w:rsidP="00181545">
      <w:pPr>
        <w:pStyle w:val="Poetry"/>
      </w:pPr>
      <w:r w:rsidRPr="00181545">
        <w:t>as long as bowed I walked. Be ye, then, proud,</w:t>
      </w:r>
    </w:p>
    <w:p w14:paraId="29DD9F2D" w14:textId="77777777" w:rsidR="00181545" w:rsidRDefault="000276C6" w:rsidP="00181545">
      <w:pPr>
        <w:pStyle w:val="Poetry"/>
      </w:pPr>
      <w:r w:rsidRPr="00181545">
        <w:t xml:space="preserve">and go with haughty looks, ye sons of Eve, </w:t>
      </w:r>
    </w:p>
    <w:p w14:paraId="21B39686" w14:textId="3630495B" w:rsidR="000276C6" w:rsidRDefault="000276C6" w:rsidP="00181545">
      <w:pPr>
        <w:pStyle w:val="Poetry"/>
      </w:pPr>
      <w:r w:rsidRPr="00181545">
        <w:t>nor bow your heads, to see your evil path!</w:t>
      </w:r>
    </w:p>
    <w:p w14:paraId="757B07E4" w14:textId="77777777" w:rsidR="00181545" w:rsidRPr="00181545" w:rsidRDefault="00181545" w:rsidP="00181545">
      <w:pPr>
        <w:pStyle w:val="Poetry"/>
      </w:pPr>
    </w:p>
    <w:p w14:paraId="426AEFDD" w14:textId="77777777" w:rsidR="00181545" w:rsidRDefault="000276C6" w:rsidP="00181545">
      <w:pPr>
        <w:pStyle w:val="Poetry"/>
      </w:pPr>
      <w:r w:rsidRPr="00181545">
        <w:t xml:space="preserve">More of the Mountain had we circled now, </w:t>
      </w:r>
    </w:p>
    <w:p w14:paraId="01A26781" w14:textId="0BEA9BE2" w:rsidR="000276C6" w:rsidRPr="00181545" w:rsidRDefault="000276C6" w:rsidP="00181545">
      <w:pPr>
        <w:pStyle w:val="Poetry"/>
      </w:pPr>
      <w:r w:rsidRPr="00181545">
        <w:t>and of the sun’s course far more had we spent,</w:t>
      </w:r>
    </w:p>
    <w:p w14:paraId="4E6964A7" w14:textId="4C8327DB" w:rsidR="000276C6" w:rsidRPr="00181545" w:rsidRDefault="000276C6" w:rsidP="00181545">
      <w:pPr>
        <w:pStyle w:val="Poetry"/>
      </w:pPr>
      <w:r w:rsidRPr="00181545">
        <w:t>than my not disengaged mind had supposed;</w:t>
      </w:r>
    </w:p>
    <w:p w14:paraId="414FDEEF" w14:textId="77777777" w:rsidR="00181545" w:rsidRDefault="000276C6" w:rsidP="00181545">
      <w:pPr>
        <w:pStyle w:val="Poetry"/>
      </w:pPr>
      <w:r w:rsidRPr="00181545">
        <w:t xml:space="preserve">when he who always walked attentively </w:t>
      </w:r>
    </w:p>
    <w:p w14:paraId="3C473BA0" w14:textId="5E9CD2CD" w:rsidR="000276C6" w:rsidRPr="00181545" w:rsidRDefault="000276C6" w:rsidP="00181545">
      <w:pPr>
        <w:pStyle w:val="Poetry"/>
      </w:pPr>
      <w:r w:rsidRPr="00181545">
        <w:t>ahead of me, began: “Lift up thy head!</w:t>
      </w:r>
    </w:p>
    <w:p w14:paraId="13C75014" w14:textId="77777777" w:rsidR="000276C6" w:rsidRPr="00181545" w:rsidRDefault="000276C6" w:rsidP="00181545">
      <w:pPr>
        <w:pStyle w:val="Poetry"/>
      </w:pPr>
      <w:r w:rsidRPr="00181545">
        <w:t>The time for going thus absorbed is passed.</w:t>
      </w:r>
    </w:p>
    <w:p w14:paraId="6057D8C5" w14:textId="77777777" w:rsidR="000276C6" w:rsidRPr="00181545" w:rsidRDefault="000276C6" w:rsidP="00181545">
      <w:pPr>
        <w:pStyle w:val="Poetry"/>
      </w:pPr>
      <w:r w:rsidRPr="00181545">
        <w:t>See there an Angel who is making ready</w:t>
      </w:r>
    </w:p>
    <w:p w14:paraId="2523DEAD" w14:textId="4A3A0042" w:rsidR="000276C6" w:rsidRPr="00181545" w:rsidRDefault="000276C6" w:rsidP="00181545">
      <w:pPr>
        <w:pStyle w:val="Poetry"/>
      </w:pPr>
      <w:r w:rsidRPr="00181545">
        <w:t>to come toward us; see how the sixth handmaiden</w:t>
      </w:r>
    </w:p>
    <w:p w14:paraId="6E70D0CA" w14:textId="77777777" w:rsidR="00181545" w:rsidRDefault="000276C6" w:rsidP="00181545">
      <w:pPr>
        <w:pStyle w:val="Poetry"/>
      </w:pPr>
      <w:r w:rsidRPr="00181545">
        <w:t xml:space="preserve">returns now from the service of the day. </w:t>
      </w:r>
    </w:p>
    <w:p w14:paraId="159E9448" w14:textId="77777777" w:rsidR="00181545" w:rsidRDefault="000276C6" w:rsidP="00181545">
      <w:pPr>
        <w:pStyle w:val="Poetry"/>
      </w:pPr>
      <w:r w:rsidRPr="00181545">
        <w:t xml:space="preserve">With reverence adorn thine acts and face, </w:t>
      </w:r>
    </w:p>
    <w:p w14:paraId="676C3C3F" w14:textId="77777777" w:rsidR="00181545" w:rsidRDefault="000276C6" w:rsidP="00181545">
      <w:pPr>
        <w:pStyle w:val="Poetry"/>
      </w:pPr>
      <w:r w:rsidRPr="00181545">
        <w:t xml:space="preserve">that he may now be pleased to send us up; </w:t>
      </w:r>
    </w:p>
    <w:p w14:paraId="6C2255E8" w14:textId="7FAB3DBB" w:rsidR="000276C6" w:rsidRPr="00181545" w:rsidRDefault="000276C6" w:rsidP="00181545">
      <w:pPr>
        <w:pStyle w:val="Poetry"/>
      </w:pPr>
      <w:r w:rsidRPr="00181545">
        <w:t>think that this day will never dawn again!”</w:t>
      </w:r>
    </w:p>
    <w:p w14:paraId="42395D37" w14:textId="7BAE268C" w:rsidR="000276C6" w:rsidRPr="00181545" w:rsidRDefault="000276C6" w:rsidP="00181545">
      <w:pPr>
        <w:pStyle w:val="Poetry"/>
      </w:pPr>
      <w:r w:rsidRPr="00181545">
        <w:t>So well accustomed was I to his warning,</w:t>
      </w:r>
    </w:p>
    <w:p w14:paraId="2DB9CDDD" w14:textId="77777777" w:rsidR="000276C6" w:rsidRPr="00181545" w:rsidRDefault="000276C6" w:rsidP="00181545">
      <w:pPr>
        <w:pStyle w:val="Poetry"/>
      </w:pPr>
      <w:r w:rsidRPr="00181545">
        <w:t>that I should never let my time be lost,</w:t>
      </w:r>
    </w:p>
    <w:p w14:paraId="4C1B6AAE" w14:textId="6309B940" w:rsidR="000276C6" w:rsidRDefault="000276C6" w:rsidP="00181545">
      <w:pPr>
        <w:pStyle w:val="Poetry"/>
      </w:pPr>
      <w:r w:rsidRPr="00181545">
        <w:lastRenderedPageBreak/>
        <w:t>that on this theme he could not darkly speak.</w:t>
      </w:r>
    </w:p>
    <w:p w14:paraId="0714B7C7" w14:textId="77777777" w:rsidR="00181545" w:rsidRPr="00181545" w:rsidRDefault="00181545" w:rsidP="00181545">
      <w:pPr>
        <w:pStyle w:val="Poetry"/>
      </w:pPr>
    </w:p>
    <w:p w14:paraId="2ABC8E21" w14:textId="77777777" w:rsidR="00181545" w:rsidRDefault="000276C6" w:rsidP="00181545">
      <w:pPr>
        <w:pStyle w:val="Poetry"/>
      </w:pPr>
      <w:r w:rsidRPr="00181545">
        <w:t xml:space="preserve">Toward us the lovely Creature was advancing, </w:t>
      </w:r>
    </w:p>
    <w:p w14:paraId="52D8756B" w14:textId="40DAF382" w:rsidR="000276C6" w:rsidRPr="00181545" w:rsidRDefault="000276C6" w:rsidP="00181545">
      <w:pPr>
        <w:pStyle w:val="Poetry"/>
      </w:pPr>
      <w:r w:rsidRPr="00181545">
        <w:t>arrayed in white, and in his countenance,</w:t>
      </w:r>
    </w:p>
    <w:p w14:paraId="551D6C67" w14:textId="0E5A4A39" w:rsidR="000276C6" w:rsidRPr="00181545" w:rsidRDefault="000276C6" w:rsidP="00181545">
      <w:pPr>
        <w:pStyle w:val="Poetry"/>
      </w:pPr>
      <w:r w:rsidRPr="00181545">
        <w:t>such as, when trembling, seems the morning star.</w:t>
      </w:r>
    </w:p>
    <w:p w14:paraId="3AD65025" w14:textId="77777777" w:rsidR="00181545" w:rsidRDefault="000276C6" w:rsidP="00181545">
      <w:pPr>
        <w:pStyle w:val="Poetry"/>
      </w:pPr>
      <w:r w:rsidRPr="00181545">
        <w:t xml:space="preserve">His arms he opened, then he oped his wings, </w:t>
      </w:r>
    </w:p>
    <w:p w14:paraId="47AE961A" w14:textId="77777777" w:rsidR="00181545" w:rsidRDefault="000276C6" w:rsidP="00181545">
      <w:pPr>
        <w:pStyle w:val="Poetry"/>
      </w:pPr>
      <w:r w:rsidRPr="00181545">
        <w:t xml:space="preserve">and said to us: “Come; near by are the steps, </w:t>
      </w:r>
    </w:p>
    <w:p w14:paraId="64D47FC9" w14:textId="0FC14CB9" w:rsidR="000276C6" w:rsidRDefault="000276C6" w:rsidP="00181545">
      <w:pPr>
        <w:pStyle w:val="Poetry"/>
      </w:pPr>
      <w:r w:rsidRPr="00181545">
        <w:t>and going up is easy after this.”</w:t>
      </w:r>
    </w:p>
    <w:p w14:paraId="05A9108E" w14:textId="77777777" w:rsidR="00181545" w:rsidRPr="00181545" w:rsidRDefault="00181545" w:rsidP="00181545">
      <w:pPr>
        <w:pStyle w:val="Poetry"/>
      </w:pPr>
    </w:p>
    <w:p w14:paraId="47373017" w14:textId="77777777" w:rsidR="000276C6" w:rsidRPr="00181545" w:rsidRDefault="000276C6" w:rsidP="00181545">
      <w:pPr>
        <w:pStyle w:val="Poetry"/>
      </w:pPr>
      <w:r w:rsidRPr="00181545">
        <w:t>Only a few to this announcement come.</w:t>
      </w:r>
    </w:p>
    <w:p w14:paraId="2B3CB5AD" w14:textId="37CD044F" w:rsidR="000276C6" w:rsidRPr="00181545" w:rsidRDefault="000276C6" w:rsidP="00181545">
      <w:pPr>
        <w:pStyle w:val="Poetry"/>
      </w:pPr>
      <w:r w:rsidRPr="00181545">
        <w:t>O human race, why, born for upward flight,</w:t>
      </w:r>
    </w:p>
    <w:p w14:paraId="53128716" w14:textId="4F2B2450" w:rsidR="000276C6" w:rsidRDefault="000276C6" w:rsidP="00181545">
      <w:pPr>
        <w:pStyle w:val="Poetry"/>
      </w:pPr>
      <w:r w:rsidRPr="00181545">
        <w:t>fallest thou so before a little wind?</w:t>
      </w:r>
    </w:p>
    <w:p w14:paraId="451CF431" w14:textId="77777777" w:rsidR="00181545" w:rsidRPr="00181545" w:rsidRDefault="00181545" w:rsidP="00181545">
      <w:pPr>
        <w:pStyle w:val="Poetry"/>
      </w:pPr>
    </w:p>
    <w:p w14:paraId="08D53DA6" w14:textId="77777777" w:rsidR="000276C6" w:rsidRPr="00181545" w:rsidRDefault="000276C6" w:rsidP="00181545">
      <w:pPr>
        <w:pStyle w:val="Poetry"/>
      </w:pPr>
      <w:r w:rsidRPr="00181545">
        <w:t>He led us on to where the rock was cut;</w:t>
      </w:r>
    </w:p>
    <w:p w14:paraId="2269D1B0" w14:textId="77777777" w:rsidR="00181545" w:rsidRDefault="000276C6" w:rsidP="00181545">
      <w:pPr>
        <w:pStyle w:val="Poetry"/>
      </w:pPr>
      <w:r w:rsidRPr="00181545">
        <w:t xml:space="preserve">and there my forehead with his wings he stroked, </w:t>
      </w:r>
    </w:p>
    <w:p w14:paraId="77AAB6EF" w14:textId="509E2342" w:rsidR="000276C6" w:rsidRDefault="000276C6" w:rsidP="00181545">
      <w:pPr>
        <w:pStyle w:val="Poetry"/>
      </w:pPr>
      <w:r w:rsidRPr="00181545">
        <w:t>and promised that my passage would be safe.</w:t>
      </w:r>
    </w:p>
    <w:p w14:paraId="5DBB6F0B" w14:textId="77777777" w:rsidR="00181545" w:rsidRPr="00181545" w:rsidRDefault="00181545" w:rsidP="00181545">
      <w:pPr>
        <w:pStyle w:val="Poetry"/>
      </w:pPr>
    </w:p>
    <w:p w14:paraId="6B38E06A" w14:textId="2E9DFCEA" w:rsidR="000276C6" w:rsidRPr="00181545" w:rsidRDefault="000276C6" w:rsidP="00181545">
      <w:pPr>
        <w:pStyle w:val="Poetry"/>
      </w:pPr>
      <w:r w:rsidRPr="00181545">
        <w:t>As, on the right hand, to ascend the mount,</w:t>
      </w:r>
    </w:p>
    <w:p w14:paraId="596274C3" w14:textId="77777777" w:rsidR="00181545" w:rsidRDefault="000276C6" w:rsidP="00181545">
      <w:pPr>
        <w:pStyle w:val="Poetry"/>
      </w:pPr>
      <w:r w:rsidRPr="00181545">
        <w:t xml:space="preserve">where seated is the church, which dominates </w:t>
      </w:r>
    </w:p>
    <w:p w14:paraId="2337756F" w14:textId="77777777" w:rsidR="00181545" w:rsidRDefault="000276C6" w:rsidP="00181545">
      <w:pPr>
        <w:pStyle w:val="Poetry"/>
      </w:pPr>
      <w:r w:rsidRPr="00181545">
        <w:t xml:space="preserve">the well ruled town o’er Rubaconte’s bridge, </w:t>
      </w:r>
    </w:p>
    <w:p w14:paraId="370ED216" w14:textId="77777777" w:rsidR="00181545" w:rsidRDefault="000276C6" w:rsidP="00181545">
      <w:pPr>
        <w:pStyle w:val="Poetry"/>
      </w:pPr>
      <w:r w:rsidRPr="00181545">
        <w:t xml:space="preserve">the slope’s bold flight is broken by the stairs </w:t>
      </w:r>
    </w:p>
    <w:p w14:paraId="00062A70" w14:textId="21A0F61F" w:rsidR="000276C6" w:rsidRPr="00181545" w:rsidRDefault="000276C6" w:rsidP="00181545">
      <w:pPr>
        <w:pStyle w:val="Poetry"/>
      </w:pPr>
      <w:r w:rsidRPr="00181545">
        <w:t>constructed in an age, when quire and stave</w:t>
      </w:r>
    </w:p>
    <w:p w14:paraId="0796BBC5" w14:textId="60509BAE" w:rsidR="000276C6" w:rsidRPr="00181545" w:rsidRDefault="000276C6" w:rsidP="00181545">
      <w:pPr>
        <w:pStyle w:val="Poetry"/>
      </w:pPr>
      <w:r w:rsidRPr="00181545">
        <w:t>were safe; so, likewise, doth the bank relax,</w:t>
      </w:r>
    </w:p>
    <w:p w14:paraId="09836915" w14:textId="77777777" w:rsidR="00181545" w:rsidRDefault="000276C6" w:rsidP="00181545">
      <w:pPr>
        <w:pStyle w:val="Poetry"/>
      </w:pPr>
      <w:r w:rsidRPr="00181545">
        <w:t xml:space="preserve">which from the next ledge here quite steeply falls; </w:t>
      </w:r>
    </w:p>
    <w:p w14:paraId="3CAE2712" w14:textId="11630AD8" w:rsidR="000276C6" w:rsidRDefault="000276C6" w:rsidP="00181545">
      <w:pPr>
        <w:pStyle w:val="Poetry"/>
      </w:pPr>
      <w:r w:rsidRPr="00181545">
        <w:t>but closely on each side the high rock rubs.</w:t>
      </w:r>
    </w:p>
    <w:p w14:paraId="1FA3CD7F" w14:textId="77777777" w:rsidR="00181545" w:rsidRPr="00181545" w:rsidRDefault="00181545" w:rsidP="00181545">
      <w:pPr>
        <w:pStyle w:val="Poetry"/>
      </w:pPr>
    </w:p>
    <w:p w14:paraId="688F8C98" w14:textId="77777777" w:rsidR="00181545" w:rsidRDefault="000276C6" w:rsidP="00181545">
      <w:pPr>
        <w:pStyle w:val="Poetry"/>
      </w:pPr>
      <w:r w:rsidRPr="00181545">
        <w:t xml:space="preserve">While, turning thither, we were on our way, </w:t>
      </w:r>
    </w:p>
    <w:p w14:paraId="001DAF02" w14:textId="6A0F507C" w:rsidR="000276C6" w:rsidRPr="00181545" w:rsidRDefault="000276C6" w:rsidP="00181545">
      <w:pPr>
        <w:pStyle w:val="Poetry"/>
      </w:pPr>
      <w:r w:rsidRPr="00181545">
        <w:t>“Blest are the poor in spirit!” voices sang</w:t>
      </w:r>
    </w:p>
    <w:p w14:paraId="0DCF9C59" w14:textId="2DC6F509" w:rsidR="000276C6" w:rsidRDefault="000276C6" w:rsidP="00181545">
      <w:pPr>
        <w:pStyle w:val="Poetry"/>
      </w:pPr>
      <w:r w:rsidRPr="00181545">
        <w:t>in such a way as words could not describe.</w:t>
      </w:r>
    </w:p>
    <w:p w14:paraId="44B338AE" w14:textId="77777777" w:rsidR="00181545" w:rsidRPr="00181545" w:rsidRDefault="00181545" w:rsidP="00181545">
      <w:pPr>
        <w:pStyle w:val="Poetry"/>
      </w:pPr>
    </w:p>
    <w:p w14:paraId="47AC5E30" w14:textId="77777777" w:rsidR="00181545" w:rsidRDefault="000276C6" w:rsidP="00181545">
      <w:pPr>
        <w:pStyle w:val="Poetry"/>
      </w:pPr>
      <w:r w:rsidRPr="00181545">
        <w:t xml:space="preserve">Alas! how different are the passes here </w:t>
      </w:r>
    </w:p>
    <w:p w14:paraId="70ADB3C9" w14:textId="2A923FF5" w:rsidR="000276C6" w:rsidRPr="00181545" w:rsidRDefault="000276C6" w:rsidP="00181545">
      <w:pPr>
        <w:pStyle w:val="Poetry"/>
      </w:pPr>
      <w:r w:rsidRPr="00181545">
        <w:t>from those in Hell! For one up here goes in</w:t>
      </w:r>
    </w:p>
    <w:p w14:paraId="52D709BB" w14:textId="3AA63C84" w:rsidR="000276C6" w:rsidRDefault="000276C6" w:rsidP="00181545">
      <w:pPr>
        <w:pStyle w:val="Poetry"/>
      </w:pPr>
      <w:r w:rsidRPr="00181545">
        <w:t>with songs, but there below with frightful wails!</w:t>
      </w:r>
    </w:p>
    <w:p w14:paraId="166C6F12" w14:textId="77777777" w:rsidR="00181545" w:rsidRPr="00181545" w:rsidRDefault="00181545" w:rsidP="00181545">
      <w:pPr>
        <w:pStyle w:val="Poetry"/>
      </w:pPr>
    </w:p>
    <w:p w14:paraId="1E9D2393" w14:textId="77777777" w:rsidR="000276C6" w:rsidRPr="00181545" w:rsidRDefault="000276C6" w:rsidP="00181545">
      <w:pPr>
        <w:pStyle w:val="Poetry"/>
      </w:pPr>
      <w:r w:rsidRPr="00181545">
        <w:t>We now were climbing up the holy stairs,</w:t>
      </w:r>
    </w:p>
    <w:p w14:paraId="0D6A93AD" w14:textId="2694EBB4" w:rsidR="000276C6" w:rsidRPr="00181545" w:rsidRDefault="000276C6" w:rsidP="00181545">
      <w:pPr>
        <w:pStyle w:val="Poetry"/>
      </w:pPr>
      <w:r w:rsidRPr="00181545">
        <w:lastRenderedPageBreak/>
        <w:t>and lighter far I felt than formerly</w:t>
      </w:r>
    </w:p>
    <w:p w14:paraId="4CAFFC15" w14:textId="77777777" w:rsidR="000276C6" w:rsidRPr="00181545" w:rsidRDefault="000276C6" w:rsidP="00181545">
      <w:pPr>
        <w:pStyle w:val="Poetry"/>
      </w:pPr>
      <w:r w:rsidRPr="00181545">
        <w:t>I seemed to be, when on the level ground;</w:t>
      </w:r>
    </w:p>
    <w:p w14:paraId="707673B1" w14:textId="77777777" w:rsidR="00181545" w:rsidRDefault="000276C6" w:rsidP="00181545">
      <w:pPr>
        <w:pStyle w:val="Poetry"/>
      </w:pPr>
      <w:r w:rsidRPr="00181545">
        <w:t xml:space="preserve">I hence said: “Teacher, say, what heavy thing </w:t>
      </w:r>
    </w:p>
    <w:p w14:paraId="639D5BBA" w14:textId="77777777" w:rsidR="00181545" w:rsidRDefault="000276C6" w:rsidP="00181545">
      <w:pPr>
        <w:pStyle w:val="Poetry"/>
      </w:pPr>
      <w:r w:rsidRPr="00181545">
        <w:t xml:space="preserve">has been removed from me, that, as I walk, </w:t>
      </w:r>
    </w:p>
    <w:p w14:paraId="1666A03A" w14:textId="26D4ECC0" w:rsidR="000276C6" w:rsidRDefault="000276C6" w:rsidP="00181545">
      <w:pPr>
        <w:pStyle w:val="Poetry"/>
      </w:pPr>
      <w:r w:rsidRPr="00181545">
        <w:t>I almost feel no weariness at all?”</w:t>
      </w:r>
    </w:p>
    <w:p w14:paraId="518B5718" w14:textId="77777777" w:rsidR="00181545" w:rsidRPr="00181545" w:rsidRDefault="00181545" w:rsidP="00181545">
      <w:pPr>
        <w:pStyle w:val="Poetry"/>
      </w:pPr>
    </w:p>
    <w:p w14:paraId="7A1D8870" w14:textId="1DA15BD6" w:rsidR="000276C6" w:rsidRPr="00181545" w:rsidRDefault="000276C6" w:rsidP="00181545">
      <w:pPr>
        <w:pStyle w:val="Poetry"/>
      </w:pPr>
      <w:r w:rsidRPr="00181545">
        <w:t>He answered: “When the P’s, which still remain</w:t>
      </w:r>
    </w:p>
    <w:p w14:paraId="6D6FA0B9" w14:textId="77777777" w:rsidR="00181545" w:rsidRDefault="000276C6" w:rsidP="00181545">
      <w:pPr>
        <w:pStyle w:val="Poetry"/>
      </w:pPr>
      <w:r w:rsidRPr="00181545">
        <w:t xml:space="preserve">almost extinct upon thy brow, are quite </w:t>
      </w:r>
    </w:p>
    <w:p w14:paraId="5A0839CE" w14:textId="524CF569" w:rsidR="000276C6" w:rsidRPr="00181545" w:rsidRDefault="000276C6" w:rsidP="00181545">
      <w:pPr>
        <w:pStyle w:val="Poetry"/>
      </w:pPr>
      <w:r w:rsidRPr="00181545">
        <w:t>erased, as one is now, thy feet will so</w:t>
      </w:r>
    </w:p>
    <w:p w14:paraId="36AFEA85" w14:textId="77777777" w:rsidR="00181545" w:rsidRDefault="000276C6" w:rsidP="00181545">
      <w:pPr>
        <w:pStyle w:val="Poetry"/>
      </w:pPr>
      <w:r w:rsidRPr="00181545">
        <w:t xml:space="preserve">be conquered by good will, that they will feel </w:t>
      </w:r>
    </w:p>
    <w:p w14:paraId="089E7D44" w14:textId="6E75C267" w:rsidR="000276C6" w:rsidRPr="00181545" w:rsidRDefault="000276C6" w:rsidP="00181545">
      <w:pPr>
        <w:pStyle w:val="Poetry"/>
      </w:pPr>
      <w:r w:rsidRPr="00181545">
        <w:t>not only no fatigue, but it will be</w:t>
      </w:r>
    </w:p>
    <w:p w14:paraId="43383C9F" w14:textId="4245FB73" w:rsidR="000276C6" w:rsidRDefault="000276C6" w:rsidP="00181545">
      <w:pPr>
        <w:pStyle w:val="Poetry"/>
      </w:pPr>
      <w:r w:rsidRPr="00181545">
        <w:t>a pleasure to them to be upward urged.”</w:t>
      </w:r>
    </w:p>
    <w:p w14:paraId="11CC4D89" w14:textId="77777777" w:rsidR="00181545" w:rsidRPr="00181545" w:rsidRDefault="00181545" w:rsidP="00181545">
      <w:pPr>
        <w:pStyle w:val="Poetry"/>
      </w:pPr>
    </w:p>
    <w:p w14:paraId="5F7A6BF6" w14:textId="77777777" w:rsidR="000276C6" w:rsidRPr="00181545" w:rsidRDefault="000276C6" w:rsidP="00181545">
      <w:pPr>
        <w:pStyle w:val="Poetry"/>
      </w:pPr>
      <w:r w:rsidRPr="00181545">
        <w:t>I then did as do those, who go about</w:t>
      </w:r>
    </w:p>
    <w:p w14:paraId="287C4BEB" w14:textId="77777777" w:rsidR="00181545" w:rsidRDefault="000276C6" w:rsidP="00181545">
      <w:pPr>
        <w:pStyle w:val="Poetry"/>
      </w:pPr>
      <w:r w:rsidRPr="00181545">
        <w:t xml:space="preserve">with something on their head they know not of, </w:t>
      </w:r>
    </w:p>
    <w:p w14:paraId="1F38029A" w14:textId="77777777" w:rsidR="00181545" w:rsidRDefault="000276C6" w:rsidP="00181545">
      <w:pPr>
        <w:pStyle w:val="Poetry"/>
      </w:pPr>
      <w:r w:rsidRPr="00181545">
        <w:t xml:space="preserve">till others’ gestures cause them to suspect; </w:t>
      </w:r>
    </w:p>
    <w:p w14:paraId="768CB227" w14:textId="43794AD1" w:rsidR="000276C6" w:rsidRPr="00181545" w:rsidRDefault="000276C6" w:rsidP="00181545">
      <w:pPr>
        <w:pStyle w:val="Poetry"/>
      </w:pPr>
      <w:r w:rsidRPr="00181545">
        <w:t>whereat their hand assists in ascertaining,</w:t>
      </w:r>
    </w:p>
    <w:p w14:paraId="0E9B70B1" w14:textId="49840DBC" w:rsidR="000276C6" w:rsidRPr="00181545" w:rsidRDefault="000276C6" w:rsidP="00181545">
      <w:pPr>
        <w:pStyle w:val="Poetry"/>
      </w:pPr>
      <w:r w:rsidRPr="00181545">
        <w:t>searches, and finds, and so performs the work,</w:t>
      </w:r>
    </w:p>
    <w:p w14:paraId="773BC95E" w14:textId="77777777" w:rsidR="00181545" w:rsidRDefault="000276C6" w:rsidP="00181545">
      <w:pPr>
        <w:pStyle w:val="Poetry"/>
      </w:pPr>
      <w:r w:rsidRPr="00181545">
        <w:t xml:space="preserve">which cannot be accomplished by their sight; </w:t>
      </w:r>
    </w:p>
    <w:p w14:paraId="7C3EE6C7" w14:textId="6A0FB265" w:rsidR="000276C6" w:rsidRPr="00181545" w:rsidRDefault="000276C6" w:rsidP="00181545">
      <w:pPr>
        <w:pStyle w:val="Poetry"/>
      </w:pPr>
      <w:r w:rsidRPr="00181545">
        <w:t>and with my right hand’s fingers spread I found</w:t>
      </w:r>
    </w:p>
    <w:p w14:paraId="778B682E" w14:textId="77777777" w:rsidR="000276C6" w:rsidRPr="00181545" w:rsidRDefault="000276C6" w:rsidP="00181545">
      <w:pPr>
        <w:pStyle w:val="Poetry"/>
      </w:pPr>
      <w:r w:rsidRPr="00181545">
        <w:t>that only six the letters were, which he</w:t>
      </w:r>
    </w:p>
    <w:p w14:paraId="3A28B262" w14:textId="77777777" w:rsidR="000276C6" w:rsidRPr="00181545" w:rsidRDefault="000276C6" w:rsidP="00181545">
      <w:pPr>
        <w:pStyle w:val="Poetry"/>
      </w:pPr>
      <w:r w:rsidRPr="00181545">
        <w:t>who held the Keys, had o’er my temples cut;</w:t>
      </w:r>
    </w:p>
    <w:p w14:paraId="4650353D" w14:textId="4B5CD89C" w:rsidR="000276C6" w:rsidRDefault="000276C6" w:rsidP="00181545">
      <w:pPr>
        <w:pStyle w:val="Poetry"/>
      </w:pPr>
      <w:r w:rsidRPr="00181545">
        <w:t>on seeing which my Leader smiled with joy.</w:t>
      </w:r>
    </w:p>
    <w:p w14:paraId="43EEAAB8" w14:textId="77777777" w:rsidR="00181545" w:rsidRDefault="00181545" w:rsidP="00181545">
      <w:pPr>
        <w:pStyle w:val="Poetry"/>
      </w:pPr>
    </w:p>
    <w:p w14:paraId="0E17449F" w14:textId="77777777" w:rsidR="000276C6" w:rsidRPr="00181545" w:rsidRDefault="000276C6" w:rsidP="00181545">
      <w:pPr>
        <w:pStyle w:val="Heading3"/>
      </w:pPr>
      <w:r w:rsidRPr="00181545">
        <w:t>Purgatorio XXI</w:t>
      </w:r>
    </w:p>
    <w:p w14:paraId="2DB04AF9" w14:textId="77777777" w:rsidR="000276C6" w:rsidRPr="00181545" w:rsidRDefault="000276C6" w:rsidP="00181545">
      <w:pPr>
        <w:pStyle w:val="Heading4"/>
      </w:pPr>
      <w:r w:rsidRPr="00181545">
        <w:t>Purgatory. The Fifth Ring. Avarice and Prodigality Statius. The Cause of the Earthquake</w:t>
      </w:r>
    </w:p>
    <w:p w14:paraId="5F3909AC" w14:textId="77777777" w:rsidR="000276C6" w:rsidRPr="005A7707" w:rsidRDefault="000276C6" w:rsidP="005A7707">
      <w:pPr>
        <w:pStyle w:val="Poetry"/>
      </w:pPr>
      <w:r w:rsidRPr="005A7707">
        <w:t>The natural thirst, which never can be quenched,</w:t>
      </w:r>
    </w:p>
    <w:p w14:paraId="0FEF43B5" w14:textId="77777777" w:rsidR="005A7707" w:rsidRDefault="000276C6" w:rsidP="005A7707">
      <w:pPr>
        <w:pStyle w:val="Poetry"/>
      </w:pPr>
      <w:r w:rsidRPr="005A7707">
        <w:t xml:space="preserve">save by the water asked for by the lowly </w:t>
      </w:r>
    </w:p>
    <w:p w14:paraId="2A34F5CF" w14:textId="14F18104" w:rsidR="000276C6" w:rsidRPr="005A7707" w:rsidRDefault="000276C6" w:rsidP="005A7707">
      <w:pPr>
        <w:pStyle w:val="Poetry"/>
      </w:pPr>
      <w:r w:rsidRPr="005A7707">
        <w:t>young woman of Samaria as a boon,</w:t>
      </w:r>
    </w:p>
    <w:p w14:paraId="4CC6D65F" w14:textId="77777777" w:rsidR="000276C6" w:rsidRPr="005A7707" w:rsidRDefault="000276C6" w:rsidP="005A7707">
      <w:pPr>
        <w:pStyle w:val="Poetry"/>
      </w:pPr>
      <w:r w:rsidRPr="005A7707">
        <w:t>was troubling me, while hurry spurred me on</w:t>
      </w:r>
    </w:p>
    <w:p w14:paraId="031AE1FE" w14:textId="07C17922" w:rsidR="000276C6" w:rsidRPr="005A7707" w:rsidRDefault="000276C6" w:rsidP="005A7707">
      <w:pPr>
        <w:pStyle w:val="Poetry"/>
      </w:pPr>
      <w:r w:rsidRPr="005A7707">
        <w:t>behind my Leader o’er the cumbered path,</w:t>
      </w:r>
    </w:p>
    <w:p w14:paraId="395C7AD5" w14:textId="2450C301" w:rsidR="000276C6" w:rsidRDefault="000276C6" w:rsidP="005A7707">
      <w:pPr>
        <w:pStyle w:val="Poetry"/>
      </w:pPr>
      <w:r w:rsidRPr="005A7707">
        <w:t>and I was grieving for the just revenge.</w:t>
      </w:r>
    </w:p>
    <w:p w14:paraId="4955B2F0" w14:textId="77777777" w:rsidR="005A7707" w:rsidRPr="005A7707" w:rsidRDefault="005A7707" w:rsidP="005A7707">
      <w:pPr>
        <w:pStyle w:val="Poetry"/>
      </w:pPr>
    </w:p>
    <w:p w14:paraId="60C7B59F" w14:textId="77777777" w:rsidR="005A7707" w:rsidRDefault="000276C6" w:rsidP="005A7707">
      <w:pPr>
        <w:pStyle w:val="Poetry"/>
      </w:pPr>
      <w:r w:rsidRPr="005A7707">
        <w:t xml:space="preserve">Then lo, as Luke records for us that Christ, </w:t>
      </w:r>
    </w:p>
    <w:p w14:paraId="616A9D6D" w14:textId="77777777" w:rsidR="005A7707" w:rsidRDefault="000276C6" w:rsidP="005A7707">
      <w:pPr>
        <w:pStyle w:val="Poetry"/>
      </w:pPr>
      <w:r w:rsidRPr="005A7707">
        <w:lastRenderedPageBreak/>
        <w:t xml:space="preserve">when risen from the burial cave, appeared </w:t>
      </w:r>
    </w:p>
    <w:p w14:paraId="2BE101A4" w14:textId="688F6D8D" w:rsidR="000276C6" w:rsidRPr="005A7707" w:rsidRDefault="000276C6" w:rsidP="005A7707">
      <w:pPr>
        <w:pStyle w:val="Poetry"/>
      </w:pPr>
      <w:r w:rsidRPr="005A7707">
        <w:t>before the two upon the road, a shade</w:t>
      </w:r>
    </w:p>
    <w:p w14:paraId="7208CD43" w14:textId="6661C942" w:rsidR="000276C6" w:rsidRPr="005A7707" w:rsidRDefault="000276C6" w:rsidP="005A7707">
      <w:pPr>
        <w:pStyle w:val="Poetry"/>
      </w:pPr>
      <w:r w:rsidRPr="005A7707">
        <w:t>appeared, and came behind us as we watched</w:t>
      </w:r>
    </w:p>
    <w:p w14:paraId="56B777A1" w14:textId="77777777" w:rsidR="000276C6" w:rsidRPr="005A7707" w:rsidRDefault="000276C6" w:rsidP="005A7707">
      <w:pPr>
        <w:pStyle w:val="Poetry"/>
      </w:pPr>
      <w:r w:rsidRPr="005A7707">
        <w:t>the crowd, which lay around us at our feet;</w:t>
      </w:r>
    </w:p>
    <w:p w14:paraId="5E91731F" w14:textId="77777777" w:rsidR="005A7707" w:rsidRDefault="000276C6" w:rsidP="005A7707">
      <w:pPr>
        <w:pStyle w:val="Poetry"/>
      </w:pPr>
      <w:r w:rsidRPr="005A7707">
        <w:t xml:space="preserve">but we perceived him not; hence he spoke first, </w:t>
      </w:r>
    </w:p>
    <w:p w14:paraId="577531BB" w14:textId="0CFA511E" w:rsidR="000276C6" w:rsidRDefault="000276C6" w:rsidP="005A7707">
      <w:pPr>
        <w:pStyle w:val="Poetry"/>
      </w:pPr>
      <w:r w:rsidRPr="005A7707">
        <w:t>and said: “May God, my brethren, give you peace!”</w:t>
      </w:r>
    </w:p>
    <w:p w14:paraId="7A06B21A" w14:textId="77777777" w:rsidR="005A7707" w:rsidRPr="005A7707" w:rsidRDefault="005A7707" w:rsidP="005A7707">
      <w:pPr>
        <w:pStyle w:val="Poetry"/>
      </w:pPr>
    </w:p>
    <w:p w14:paraId="4601AF65" w14:textId="77777777" w:rsidR="000276C6" w:rsidRPr="005A7707" w:rsidRDefault="000276C6" w:rsidP="005A7707">
      <w:pPr>
        <w:pStyle w:val="Poetry"/>
      </w:pPr>
      <w:r w:rsidRPr="005A7707">
        <w:t>We turned at once, and to this greeting Virgil</w:t>
      </w:r>
    </w:p>
    <w:p w14:paraId="49B29513" w14:textId="7977AB3D" w:rsidR="000276C6" w:rsidRPr="005A7707" w:rsidRDefault="000276C6" w:rsidP="005A7707">
      <w:pPr>
        <w:pStyle w:val="Poetry"/>
      </w:pPr>
      <w:r w:rsidRPr="005A7707">
        <w:t>replied with that which corresponds to it.</w:t>
      </w:r>
    </w:p>
    <w:p w14:paraId="07EBD876" w14:textId="77777777" w:rsidR="005A7707" w:rsidRDefault="000276C6" w:rsidP="005A7707">
      <w:pPr>
        <w:pStyle w:val="Poetry"/>
      </w:pPr>
      <w:r w:rsidRPr="005A7707">
        <w:t xml:space="preserve">Then he began: “Within the blest assembly </w:t>
      </w:r>
    </w:p>
    <w:p w14:paraId="28839818" w14:textId="77777777" w:rsidR="005A7707" w:rsidRDefault="000276C6" w:rsidP="005A7707">
      <w:pPr>
        <w:pStyle w:val="Poetry"/>
      </w:pPr>
      <w:r w:rsidRPr="005A7707">
        <w:t xml:space="preserve">mayst thou be set at peace by that just court </w:t>
      </w:r>
    </w:p>
    <w:p w14:paraId="630DDC82" w14:textId="5B6EA7DC" w:rsidR="000276C6" w:rsidRDefault="000276C6" w:rsidP="005A7707">
      <w:pPr>
        <w:pStyle w:val="Poetry"/>
      </w:pPr>
      <w:r w:rsidRPr="005A7707">
        <w:t>which in eternal exile bindeth me.”</w:t>
      </w:r>
    </w:p>
    <w:p w14:paraId="3F2A8647" w14:textId="77777777" w:rsidR="005A7707" w:rsidRPr="005A7707" w:rsidRDefault="005A7707" w:rsidP="005A7707">
      <w:pPr>
        <w:pStyle w:val="Poetry"/>
      </w:pPr>
    </w:p>
    <w:p w14:paraId="25D14291" w14:textId="77777777" w:rsidR="000276C6" w:rsidRPr="005A7707" w:rsidRDefault="000276C6" w:rsidP="005A7707">
      <w:pPr>
        <w:pStyle w:val="Poetry"/>
      </w:pPr>
      <w:r w:rsidRPr="005A7707">
        <w:t>“What!” he replied, as quickly on we went,</w:t>
      </w:r>
    </w:p>
    <w:p w14:paraId="67F37842" w14:textId="5F0ECD29" w:rsidR="000276C6" w:rsidRPr="005A7707" w:rsidRDefault="000276C6" w:rsidP="005A7707">
      <w:pPr>
        <w:pStyle w:val="Poetry"/>
      </w:pPr>
      <w:r w:rsidRPr="005A7707">
        <w:t>“If ye are shades whom God deigns not on high,</w:t>
      </w:r>
    </w:p>
    <w:p w14:paraId="0259760A" w14:textId="55E176C2" w:rsidR="000276C6" w:rsidRDefault="000276C6" w:rsidP="005A7707">
      <w:pPr>
        <w:pStyle w:val="Poetry"/>
      </w:pPr>
      <w:r w:rsidRPr="005A7707">
        <w:t>who guided you so far along His stairs?”</w:t>
      </w:r>
    </w:p>
    <w:p w14:paraId="4595DAA6" w14:textId="77777777" w:rsidR="005A7707" w:rsidRPr="005A7707" w:rsidRDefault="005A7707" w:rsidP="005A7707">
      <w:pPr>
        <w:pStyle w:val="Poetry"/>
      </w:pPr>
    </w:p>
    <w:p w14:paraId="7E335FA2" w14:textId="77777777" w:rsidR="005A7707" w:rsidRDefault="000276C6" w:rsidP="005A7707">
      <w:pPr>
        <w:pStyle w:val="Poetry"/>
      </w:pPr>
      <w:r w:rsidRPr="005A7707">
        <w:t xml:space="preserve">My Teacher then: “If thou regard the marks </w:t>
      </w:r>
    </w:p>
    <w:p w14:paraId="3D120CFD" w14:textId="20F1FAE8" w:rsidR="000276C6" w:rsidRPr="005A7707" w:rsidRDefault="000276C6" w:rsidP="005A7707">
      <w:pPr>
        <w:pStyle w:val="Poetry"/>
      </w:pPr>
      <w:r w:rsidRPr="005A7707">
        <w:t>which this one bears, and which the Angel draws,</w:t>
      </w:r>
    </w:p>
    <w:p w14:paraId="788917F5" w14:textId="77777777" w:rsidR="000276C6" w:rsidRPr="005A7707" w:rsidRDefault="000276C6" w:rsidP="005A7707">
      <w:pPr>
        <w:pStyle w:val="Poetry"/>
      </w:pPr>
      <w:r w:rsidRPr="005A7707">
        <w:t>thou’lt see that with the good he needs must reign.</w:t>
      </w:r>
    </w:p>
    <w:p w14:paraId="3E68FEE0" w14:textId="04C47758" w:rsidR="000276C6" w:rsidRPr="005A7707" w:rsidRDefault="000276C6" w:rsidP="005A7707">
      <w:pPr>
        <w:pStyle w:val="Poetry"/>
      </w:pPr>
      <w:r w:rsidRPr="005A7707">
        <w:t>But whereas she, who spinneth night and day,</w:t>
      </w:r>
    </w:p>
    <w:p w14:paraId="5C1AA6B1" w14:textId="77777777" w:rsidR="005A7707" w:rsidRDefault="000276C6" w:rsidP="005A7707">
      <w:pPr>
        <w:pStyle w:val="Poetry"/>
      </w:pPr>
      <w:r w:rsidRPr="005A7707">
        <w:t xml:space="preserve">had not as yet drawn off for him the flax, </w:t>
      </w:r>
    </w:p>
    <w:p w14:paraId="2995EA11" w14:textId="77777777" w:rsidR="005A7707" w:rsidRDefault="000276C6" w:rsidP="005A7707">
      <w:pPr>
        <w:pStyle w:val="Poetry"/>
      </w:pPr>
      <w:r w:rsidRPr="005A7707">
        <w:t xml:space="preserve">which Clotho lays and packs for every one, </w:t>
      </w:r>
    </w:p>
    <w:p w14:paraId="216E8814" w14:textId="77777777" w:rsidR="005A7707" w:rsidRDefault="000276C6" w:rsidP="005A7707">
      <w:pPr>
        <w:pStyle w:val="Poetry"/>
      </w:pPr>
      <w:r w:rsidRPr="005A7707">
        <w:t xml:space="preserve">his soul, which sister is to thee and me, </w:t>
      </w:r>
    </w:p>
    <w:p w14:paraId="5D06AE5E" w14:textId="77415BE0" w:rsidR="000276C6" w:rsidRPr="005A7707" w:rsidRDefault="000276C6" w:rsidP="005A7707">
      <w:pPr>
        <w:pStyle w:val="Poetry"/>
      </w:pPr>
      <w:r w:rsidRPr="005A7707">
        <w:t>could not, in climbing here, come up alone,</w:t>
      </w:r>
    </w:p>
    <w:p w14:paraId="645C2191" w14:textId="7E4B8C2F" w:rsidR="000276C6" w:rsidRPr="005A7707" w:rsidRDefault="000276C6" w:rsidP="005A7707">
      <w:pPr>
        <w:pStyle w:val="Poetry"/>
      </w:pPr>
      <w:r w:rsidRPr="005A7707">
        <w:t>because it seeth not as we. Hence I</w:t>
      </w:r>
    </w:p>
    <w:p w14:paraId="4CABD79D" w14:textId="77777777" w:rsidR="005A7707" w:rsidRDefault="000276C6" w:rsidP="005A7707">
      <w:pPr>
        <w:pStyle w:val="Poetry"/>
      </w:pPr>
      <w:r w:rsidRPr="005A7707">
        <w:t xml:space="preserve">out of the ample throat of Hell was drawn, </w:t>
      </w:r>
    </w:p>
    <w:p w14:paraId="588B23B1" w14:textId="77777777" w:rsidR="005A7707" w:rsidRDefault="000276C6" w:rsidP="005A7707">
      <w:pPr>
        <w:pStyle w:val="Poetry"/>
      </w:pPr>
      <w:r w:rsidRPr="005A7707">
        <w:t xml:space="preserve">to show the way to him, and I shall show it, </w:t>
      </w:r>
    </w:p>
    <w:p w14:paraId="3D809436" w14:textId="777B8430" w:rsidR="000276C6" w:rsidRPr="005A7707" w:rsidRDefault="000276C6" w:rsidP="005A7707">
      <w:pPr>
        <w:pStyle w:val="Poetry"/>
      </w:pPr>
      <w:r w:rsidRPr="005A7707">
        <w:t>as far as e’er my school can lead him on.</w:t>
      </w:r>
    </w:p>
    <w:p w14:paraId="08C2C1F9" w14:textId="77777777" w:rsidR="000276C6" w:rsidRPr="005A7707" w:rsidRDefault="000276C6" w:rsidP="005A7707">
      <w:pPr>
        <w:pStyle w:val="Poetry"/>
      </w:pPr>
      <w:r w:rsidRPr="005A7707">
        <w:t>But tell us, if thou knowest, why the Mountain</w:t>
      </w:r>
    </w:p>
    <w:p w14:paraId="32982594" w14:textId="14FF5C6D" w:rsidR="000276C6" w:rsidRPr="005A7707" w:rsidRDefault="000276C6" w:rsidP="005A7707">
      <w:pPr>
        <w:pStyle w:val="Poetry"/>
      </w:pPr>
      <w:r w:rsidRPr="005A7707">
        <w:t>shook so just now, and why all seemed to shout</w:t>
      </w:r>
    </w:p>
    <w:p w14:paraId="11E67A7B" w14:textId="23897633" w:rsidR="000276C6" w:rsidRDefault="000276C6" w:rsidP="005A7707">
      <w:pPr>
        <w:pStyle w:val="Poetry"/>
      </w:pPr>
      <w:r w:rsidRPr="005A7707">
        <w:t>with one accord down to its oozy base?”</w:t>
      </w:r>
    </w:p>
    <w:p w14:paraId="6B8849A2" w14:textId="77777777" w:rsidR="005A7707" w:rsidRPr="005A7707" w:rsidRDefault="005A7707" w:rsidP="005A7707">
      <w:pPr>
        <w:pStyle w:val="Poetry"/>
      </w:pPr>
    </w:p>
    <w:p w14:paraId="7F751002" w14:textId="77777777" w:rsidR="005A7707" w:rsidRDefault="000276C6" w:rsidP="005A7707">
      <w:pPr>
        <w:pStyle w:val="Poetry"/>
      </w:pPr>
      <w:r w:rsidRPr="005A7707">
        <w:t xml:space="preserve">Thus by his asking he had threaded so </w:t>
      </w:r>
    </w:p>
    <w:p w14:paraId="51F580BF" w14:textId="667DB426" w:rsidR="000276C6" w:rsidRPr="005A7707" w:rsidRDefault="000276C6" w:rsidP="005A7707">
      <w:pPr>
        <w:pStyle w:val="Poetry"/>
      </w:pPr>
      <w:r w:rsidRPr="005A7707">
        <w:t>the needle’s eye of my desire, that, merely</w:t>
      </w:r>
    </w:p>
    <w:p w14:paraId="525904D7" w14:textId="48F426BF" w:rsidR="000276C6" w:rsidRDefault="000276C6" w:rsidP="005A7707">
      <w:pPr>
        <w:pStyle w:val="Poetry"/>
      </w:pPr>
      <w:r w:rsidRPr="005A7707">
        <w:lastRenderedPageBreak/>
        <w:t>with hope, my thirst had come to be less craving.</w:t>
      </w:r>
    </w:p>
    <w:p w14:paraId="597F3757" w14:textId="77777777" w:rsidR="005A7707" w:rsidRPr="005A7707" w:rsidRDefault="005A7707" w:rsidP="005A7707">
      <w:pPr>
        <w:pStyle w:val="Poetry"/>
      </w:pPr>
    </w:p>
    <w:p w14:paraId="3C1B83B2" w14:textId="36EA84C0" w:rsidR="000276C6" w:rsidRPr="005A7707" w:rsidRDefault="000276C6" w:rsidP="005A7707">
      <w:pPr>
        <w:pStyle w:val="Poetry"/>
      </w:pPr>
      <w:r w:rsidRPr="005A7707">
        <w:t>The former then began: “Nothing exists</w:t>
      </w:r>
    </w:p>
    <w:p w14:paraId="60F523B6" w14:textId="77777777" w:rsidR="005A7707" w:rsidRDefault="000276C6" w:rsidP="005A7707">
      <w:pPr>
        <w:pStyle w:val="Poetry"/>
      </w:pPr>
      <w:r w:rsidRPr="005A7707">
        <w:t xml:space="preserve">which this Mount’s sacred government can feel, </w:t>
      </w:r>
    </w:p>
    <w:p w14:paraId="06982A78" w14:textId="5DF37C51" w:rsidR="000276C6" w:rsidRPr="005A7707" w:rsidRDefault="000276C6" w:rsidP="005A7707">
      <w:pPr>
        <w:pStyle w:val="Poetry"/>
      </w:pPr>
      <w:r w:rsidRPr="005A7707">
        <w:t>that void of order is, or ’gainst its wont.</w:t>
      </w:r>
    </w:p>
    <w:p w14:paraId="2AE40AAC" w14:textId="77777777" w:rsidR="005A7707" w:rsidRDefault="000276C6" w:rsidP="005A7707">
      <w:pPr>
        <w:pStyle w:val="Poetry"/>
      </w:pPr>
      <w:r w:rsidRPr="005A7707">
        <w:t xml:space="preserve">From every change this place up here is free; </w:t>
      </w:r>
    </w:p>
    <w:p w14:paraId="39B4D6DA" w14:textId="3767F9B9" w:rsidR="000276C6" w:rsidRPr="005A7707" w:rsidRDefault="000276C6" w:rsidP="005A7707">
      <w:pPr>
        <w:pStyle w:val="Poetry"/>
      </w:pPr>
      <w:r w:rsidRPr="005A7707">
        <w:t>whate’er Heaven’s self from its own self receives,</w:t>
      </w:r>
    </w:p>
    <w:p w14:paraId="69A3383E" w14:textId="783DBAEE" w:rsidR="000276C6" w:rsidRPr="005A7707" w:rsidRDefault="000276C6" w:rsidP="005A7707">
      <w:pPr>
        <w:pStyle w:val="Poetry"/>
      </w:pPr>
      <w:r w:rsidRPr="005A7707">
        <w:t>can be the cause of it, and nothing else;</w:t>
      </w:r>
    </w:p>
    <w:p w14:paraId="72835DFD" w14:textId="77777777" w:rsidR="005A7707" w:rsidRDefault="000276C6" w:rsidP="005A7707">
      <w:pPr>
        <w:pStyle w:val="Poetry"/>
      </w:pPr>
      <w:r w:rsidRPr="005A7707">
        <w:t xml:space="preserve">for neither rain, nor hail, nor snow, nor dew, </w:t>
      </w:r>
    </w:p>
    <w:p w14:paraId="35B19491" w14:textId="73392668" w:rsidR="000276C6" w:rsidRPr="005A7707" w:rsidRDefault="000276C6" w:rsidP="005A7707">
      <w:pPr>
        <w:pStyle w:val="Poetry"/>
      </w:pPr>
      <w:r w:rsidRPr="005A7707">
        <w:t>nor frost falls any higher up than lies</w:t>
      </w:r>
    </w:p>
    <w:p w14:paraId="4ED4E26D" w14:textId="77777777" w:rsidR="005A7707" w:rsidRDefault="000276C6" w:rsidP="005A7707">
      <w:pPr>
        <w:pStyle w:val="Poetry"/>
      </w:pPr>
      <w:r w:rsidRPr="005A7707">
        <w:t xml:space="preserve">the little stairway of the three short steps; </w:t>
      </w:r>
    </w:p>
    <w:p w14:paraId="789D43AE" w14:textId="34B996A4" w:rsidR="000276C6" w:rsidRPr="005A7707" w:rsidRDefault="000276C6" w:rsidP="005A7707">
      <w:pPr>
        <w:pStyle w:val="Poetry"/>
      </w:pPr>
      <w:r w:rsidRPr="005A7707">
        <w:t>clouds neither dense or rarefied appear,</w:t>
      </w:r>
    </w:p>
    <w:p w14:paraId="443A7594" w14:textId="39ACD45C" w:rsidR="000276C6" w:rsidRPr="005A7707" w:rsidRDefault="000276C6" w:rsidP="005A7707">
      <w:pPr>
        <w:pStyle w:val="Poetry"/>
      </w:pPr>
      <w:r w:rsidRPr="005A7707">
        <w:t>nor lightning flashes, nor yet Thaumas’ daughter,</w:t>
      </w:r>
    </w:p>
    <w:p w14:paraId="11BD82EA" w14:textId="77777777" w:rsidR="000276C6" w:rsidRPr="005A7707" w:rsidRDefault="000276C6" w:rsidP="005A7707">
      <w:pPr>
        <w:pStyle w:val="Poetry"/>
      </w:pPr>
      <w:r w:rsidRPr="005A7707">
        <w:t>who often changes quarter in the world.</w:t>
      </w:r>
    </w:p>
    <w:p w14:paraId="2E53FDD0" w14:textId="77777777" w:rsidR="000276C6" w:rsidRPr="005A7707" w:rsidRDefault="000276C6" w:rsidP="005A7707">
      <w:pPr>
        <w:pStyle w:val="Poetry"/>
      </w:pPr>
      <w:r w:rsidRPr="005A7707">
        <w:t>Dry vapor goes no higher than the top</w:t>
      </w:r>
    </w:p>
    <w:p w14:paraId="73271E4A" w14:textId="77777777" w:rsidR="005A7707" w:rsidRDefault="000276C6" w:rsidP="005A7707">
      <w:pPr>
        <w:pStyle w:val="Poetry"/>
      </w:pPr>
      <w:r w:rsidRPr="005A7707">
        <w:t xml:space="preserve">of those three steps whereof I spoke to thee, </w:t>
      </w:r>
    </w:p>
    <w:p w14:paraId="673CCDE1" w14:textId="365B99C6" w:rsidR="000276C6" w:rsidRPr="005A7707" w:rsidRDefault="000276C6" w:rsidP="005A7707">
      <w:pPr>
        <w:pStyle w:val="Poetry"/>
      </w:pPr>
      <w:r w:rsidRPr="005A7707">
        <w:t>and on which Peter’s vicar hath his feet.</w:t>
      </w:r>
    </w:p>
    <w:p w14:paraId="22B32F38" w14:textId="2F34737D" w:rsidR="000276C6" w:rsidRPr="005A7707" w:rsidRDefault="000276C6" w:rsidP="005A7707">
      <w:pPr>
        <w:pStyle w:val="Poetry"/>
      </w:pPr>
      <w:r w:rsidRPr="005A7707">
        <w:t>Below, perhaps, it trembles more or less,</w:t>
      </w:r>
      <w:r w:rsidRPr="005A7707">
        <w:tab/>
      </w:r>
    </w:p>
    <w:p w14:paraId="37F460C4" w14:textId="77777777" w:rsidR="005A7707" w:rsidRDefault="000276C6" w:rsidP="005A7707">
      <w:pPr>
        <w:pStyle w:val="Poetry"/>
      </w:pPr>
      <w:r w:rsidRPr="005A7707">
        <w:t xml:space="preserve">but never quakes up here because of wind </w:t>
      </w:r>
    </w:p>
    <w:p w14:paraId="4F274232" w14:textId="0A3F42DA" w:rsidR="000276C6" w:rsidRPr="005A7707" w:rsidRDefault="000276C6" w:rsidP="005A7707">
      <w:pPr>
        <w:pStyle w:val="Poetry"/>
      </w:pPr>
      <w:r w:rsidRPr="005A7707">
        <w:t>concealed, I know not how, inside the earth.</w:t>
      </w:r>
    </w:p>
    <w:p w14:paraId="3023639D" w14:textId="77777777" w:rsidR="000276C6" w:rsidRPr="005A7707" w:rsidRDefault="000276C6" w:rsidP="005A7707">
      <w:pPr>
        <w:pStyle w:val="Poetry"/>
      </w:pPr>
      <w:r w:rsidRPr="005A7707">
        <w:t>It trembles here whenever any soul</w:t>
      </w:r>
    </w:p>
    <w:p w14:paraId="58B143A4" w14:textId="77777777" w:rsidR="000276C6" w:rsidRPr="005A7707" w:rsidRDefault="000276C6" w:rsidP="005A7707">
      <w:pPr>
        <w:pStyle w:val="Poetry"/>
      </w:pPr>
      <w:r w:rsidRPr="005A7707">
        <w:t>feels pure enough to rise, or starts to climb;</w:t>
      </w:r>
    </w:p>
    <w:p w14:paraId="237CE0F8" w14:textId="5D2F2CDB" w:rsidR="000276C6" w:rsidRPr="005A7707" w:rsidRDefault="000276C6" w:rsidP="005A7707">
      <w:pPr>
        <w:pStyle w:val="Poetry"/>
      </w:pPr>
      <w:r w:rsidRPr="005A7707">
        <w:t>and such a cry as this endorses it.</w:t>
      </w:r>
    </w:p>
    <w:p w14:paraId="08CF3D46" w14:textId="77777777" w:rsidR="000276C6" w:rsidRPr="005A7707" w:rsidRDefault="000276C6" w:rsidP="005A7707">
      <w:pPr>
        <w:pStyle w:val="Poetry"/>
      </w:pPr>
      <w:r w:rsidRPr="005A7707">
        <w:t>Of purity the will alone gives proof,</w:t>
      </w:r>
    </w:p>
    <w:p w14:paraId="17BC9623" w14:textId="77777777" w:rsidR="005A7707" w:rsidRDefault="000276C6" w:rsidP="005A7707">
      <w:pPr>
        <w:pStyle w:val="Poetry"/>
      </w:pPr>
      <w:r w:rsidRPr="005A7707">
        <w:t xml:space="preserve">which, seizing on the soul, now wholly free </w:t>
      </w:r>
    </w:p>
    <w:p w14:paraId="116E5C3B" w14:textId="75D8C2F8" w:rsidR="000276C6" w:rsidRPr="005A7707" w:rsidRDefault="000276C6" w:rsidP="005A7707">
      <w:pPr>
        <w:pStyle w:val="Poetry"/>
      </w:pPr>
      <w:r w:rsidRPr="005A7707">
        <w:t>to change its company, by willing helps it.</w:t>
      </w:r>
    </w:p>
    <w:p w14:paraId="51D506F1" w14:textId="77777777" w:rsidR="000276C6" w:rsidRPr="005A7707" w:rsidRDefault="000276C6" w:rsidP="005A7707">
      <w:pPr>
        <w:pStyle w:val="Poetry"/>
      </w:pPr>
      <w:r w:rsidRPr="005A7707">
        <w:t>It wills this from the first; but that desire</w:t>
      </w:r>
    </w:p>
    <w:p w14:paraId="74783EA3" w14:textId="15116E8C" w:rsidR="000276C6" w:rsidRPr="005A7707" w:rsidRDefault="000276C6" w:rsidP="005A7707">
      <w:pPr>
        <w:pStyle w:val="Poetry"/>
      </w:pPr>
      <w:r w:rsidRPr="005A7707">
        <w:t>which, ’gainst the will, God’s Justice turns toward pain,</w:t>
      </w:r>
    </w:p>
    <w:p w14:paraId="4407F36B" w14:textId="77777777" w:rsidR="000276C6" w:rsidRPr="005A7707" w:rsidRDefault="000276C6" w:rsidP="005A7707">
      <w:pPr>
        <w:pStyle w:val="Poetry"/>
      </w:pPr>
      <w:r w:rsidRPr="005A7707">
        <w:t>as it was once toward sin, allows it not.</w:t>
      </w:r>
    </w:p>
    <w:p w14:paraId="711228C8" w14:textId="77777777" w:rsidR="005A7707" w:rsidRDefault="000276C6" w:rsidP="005A7707">
      <w:pPr>
        <w:pStyle w:val="Poetry"/>
      </w:pPr>
      <w:r w:rsidRPr="005A7707">
        <w:t xml:space="preserve">And I, who have five hundred years and more </w:t>
      </w:r>
    </w:p>
    <w:p w14:paraId="0012219F" w14:textId="58CAA469" w:rsidR="000276C6" w:rsidRPr="005A7707" w:rsidRDefault="000276C6" w:rsidP="005A7707">
      <w:pPr>
        <w:pStyle w:val="Poetry"/>
      </w:pPr>
      <w:r w:rsidRPr="005A7707">
        <w:t>lain in this woe, felt only now within me</w:t>
      </w:r>
    </w:p>
    <w:p w14:paraId="52A08AC1" w14:textId="77777777" w:rsidR="000276C6" w:rsidRPr="005A7707" w:rsidRDefault="000276C6" w:rsidP="005A7707">
      <w:pPr>
        <w:pStyle w:val="Poetry"/>
      </w:pPr>
      <w:r w:rsidRPr="005A7707">
        <w:t>a free volition for a better sphere.</w:t>
      </w:r>
    </w:p>
    <w:p w14:paraId="73F7FE94" w14:textId="7249AA04" w:rsidR="000276C6" w:rsidRPr="005A7707" w:rsidRDefault="000276C6" w:rsidP="005A7707">
      <w:pPr>
        <w:pStyle w:val="Poetry"/>
      </w:pPr>
      <w:r w:rsidRPr="005A7707">
        <w:t>That’s why thou didst the earthquake feel, and hear</w:t>
      </w:r>
    </w:p>
    <w:p w14:paraId="0BEE73E6" w14:textId="77777777" w:rsidR="000276C6" w:rsidRPr="005A7707" w:rsidRDefault="000276C6" w:rsidP="005A7707">
      <w:pPr>
        <w:pStyle w:val="Poetry"/>
      </w:pPr>
      <w:r w:rsidRPr="005A7707">
        <w:t>the pious spirits on this Mountain praise</w:t>
      </w:r>
    </w:p>
    <w:p w14:paraId="55E0E30B" w14:textId="0F0C5750" w:rsidR="000276C6" w:rsidRDefault="000276C6" w:rsidP="005A7707">
      <w:pPr>
        <w:pStyle w:val="Poetry"/>
      </w:pPr>
      <w:r w:rsidRPr="005A7707">
        <w:t>that Lord, who soon, I pray, will send them up.”</w:t>
      </w:r>
    </w:p>
    <w:p w14:paraId="677E5547" w14:textId="77777777" w:rsidR="005A7707" w:rsidRPr="005A7707" w:rsidRDefault="005A7707" w:rsidP="005A7707">
      <w:pPr>
        <w:pStyle w:val="Poetry"/>
      </w:pPr>
    </w:p>
    <w:p w14:paraId="637A8403" w14:textId="77777777" w:rsidR="005A7707" w:rsidRDefault="000276C6" w:rsidP="005A7707">
      <w:pPr>
        <w:pStyle w:val="Poetry"/>
      </w:pPr>
      <w:r w:rsidRPr="005A7707">
        <w:t xml:space="preserve">He thus addressed us; and, since one in drink </w:t>
      </w:r>
    </w:p>
    <w:p w14:paraId="2F730872" w14:textId="749A6DFD" w:rsidR="000276C6" w:rsidRPr="005A7707" w:rsidRDefault="000276C6" w:rsidP="005A7707">
      <w:pPr>
        <w:pStyle w:val="Poetry"/>
      </w:pPr>
      <w:r w:rsidRPr="005A7707">
        <w:t>delights, according as his thirst is great,</w:t>
      </w:r>
    </w:p>
    <w:p w14:paraId="6B17C305" w14:textId="1F162CD3" w:rsidR="000276C6" w:rsidRDefault="000276C6" w:rsidP="005A7707">
      <w:pPr>
        <w:pStyle w:val="Poetry"/>
      </w:pPr>
      <w:r w:rsidRPr="005A7707">
        <w:t>I could not say how much he did me good.</w:t>
      </w:r>
    </w:p>
    <w:p w14:paraId="30C250C1" w14:textId="77777777" w:rsidR="005A7707" w:rsidRPr="005A7707" w:rsidRDefault="005A7707" w:rsidP="005A7707">
      <w:pPr>
        <w:pStyle w:val="Poetry"/>
      </w:pPr>
    </w:p>
    <w:p w14:paraId="170AF81C" w14:textId="77777777" w:rsidR="005A7707" w:rsidRDefault="000276C6" w:rsidP="005A7707">
      <w:pPr>
        <w:pStyle w:val="Poetry"/>
      </w:pPr>
      <w:r w:rsidRPr="005A7707">
        <w:t xml:space="preserve">And my wise Leader: “Now I see the net </w:t>
      </w:r>
    </w:p>
    <w:p w14:paraId="2B44E7AE" w14:textId="77777777" w:rsidR="005A7707" w:rsidRDefault="000276C6" w:rsidP="005A7707">
      <w:pPr>
        <w:pStyle w:val="Poetry"/>
      </w:pPr>
      <w:r w:rsidRPr="005A7707">
        <w:t xml:space="preserve">which holds you here, and how it opens, why </w:t>
      </w:r>
    </w:p>
    <w:p w14:paraId="09A18D35" w14:textId="1ADCFF90" w:rsidR="000276C6" w:rsidRPr="005A7707" w:rsidRDefault="000276C6" w:rsidP="005A7707">
      <w:pPr>
        <w:pStyle w:val="Poetry"/>
      </w:pPr>
      <w:r w:rsidRPr="005A7707">
        <w:t>it trembles here, and why ye all rejoice.</w:t>
      </w:r>
    </w:p>
    <w:p w14:paraId="15B2DD6F" w14:textId="77777777" w:rsidR="000276C6" w:rsidRPr="005A7707" w:rsidRDefault="000276C6" w:rsidP="005A7707">
      <w:pPr>
        <w:pStyle w:val="Poetry"/>
      </w:pPr>
      <w:r w:rsidRPr="005A7707">
        <w:t>Now who thou wast be pleased to let me know,</w:t>
      </w:r>
    </w:p>
    <w:p w14:paraId="09E5A120" w14:textId="3992A122" w:rsidR="000276C6" w:rsidRPr="005A7707" w:rsidRDefault="000276C6" w:rsidP="005A7707">
      <w:pPr>
        <w:pStyle w:val="Poetry"/>
      </w:pPr>
      <w:r w:rsidRPr="005A7707">
        <w:t>and also let thy words include for me</w:t>
      </w:r>
    </w:p>
    <w:p w14:paraId="49630C23" w14:textId="493C59E9" w:rsidR="000276C6" w:rsidRDefault="000276C6" w:rsidP="005A7707">
      <w:pPr>
        <w:pStyle w:val="Poetry"/>
      </w:pPr>
      <w:r w:rsidRPr="005A7707">
        <w:t>why thou hast lain so many centuries here.”</w:t>
      </w:r>
    </w:p>
    <w:p w14:paraId="2B522134" w14:textId="77777777" w:rsidR="005A7707" w:rsidRPr="005A7707" w:rsidRDefault="005A7707" w:rsidP="005A7707">
      <w:pPr>
        <w:pStyle w:val="Poetry"/>
      </w:pPr>
    </w:p>
    <w:p w14:paraId="43F3B5F9" w14:textId="77777777" w:rsidR="005A7707" w:rsidRDefault="000276C6" w:rsidP="005A7707">
      <w:pPr>
        <w:pStyle w:val="Poetry"/>
      </w:pPr>
      <w:r w:rsidRPr="005A7707">
        <w:t xml:space="preserve">“At that time when, helped by the Most High King, </w:t>
      </w:r>
    </w:p>
    <w:p w14:paraId="3ED2A7F0" w14:textId="77777777" w:rsidR="005A7707" w:rsidRDefault="000276C6" w:rsidP="005A7707">
      <w:pPr>
        <w:pStyle w:val="Poetry"/>
      </w:pPr>
      <w:r w:rsidRPr="005A7707">
        <w:t xml:space="preserve">good Titus took due vengeance for the wounds, </w:t>
      </w:r>
    </w:p>
    <w:p w14:paraId="77D56770" w14:textId="7798DFE7" w:rsidR="000276C6" w:rsidRPr="005A7707" w:rsidRDefault="000276C6" w:rsidP="005A7707">
      <w:pPr>
        <w:pStyle w:val="Poetry"/>
      </w:pPr>
      <w:r w:rsidRPr="005A7707">
        <w:t>from which came forth the blood by Judas sold,</w:t>
      </w:r>
    </w:p>
    <w:p w14:paraId="50EE33E4" w14:textId="6764EF70" w:rsidR="000276C6" w:rsidRPr="005A7707" w:rsidRDefault="000276C6" w:rsidP="005A7707">
      <w:pPr>
        <w:pStyle w:val="Poetry"/>
      </w:pPr>
      <w:r w:rsidRPr="005A7707">
        <w:t>I was in great renown” that spirit said,</w:t>
      </w:r>
    </w:p>
    <w:p w14:paraId="0511E3AD" w14:textId="77777777" w:rsidR="005A7707" w:rsidRDefault="000276C6" w:rsidP="005A7707">
      <w:pPr>
        <w:pStyle w:val="Poetry"/>
      </w:pPr>
      <w:r w:rsidRPr="005A7707">
        <w:t xml:space="preserve">“up yonder with the name which longest lasts, </w:t>
      </w:r>
    </w:p>
    <w:p w14:paraId="5D498393" w14:textId="2C604A5F" w:rsidR="000276C6" w:rsidRPr="005A7707" w:rsidRDefault="000276C6" w:rsidP="005A7707">
      <w:pPr>
        <w:pStyle w:val="Poetry"/>
      </w:pPr>
      <w:r w:rsidRPr="005A7707">
        <w:t>and honors most, but not as yet with faith.</w:t>
      </w:r>
    </w:p>
    <w:p w14:paraId="68497EC2" w14:textId="77777777" w:rsidR="000276C6" w:rsidRPr="005A7707" w:rsidRDefault="000276C6" w:rsidP="005A7707">
      <w:pPr>
        <w:pStyle w:val="Poetry"/>
      </w:pPr>
      <w:r w:rsidRPr="005A7707">
        <w:t>So sweet my song, that, though a Toulousan,</w:t>
      </w:r>
    </w:p>
    <w:p w14:paraId="6690C8F1" w14:textId="77777777" w:rsidR="000276C6" w:rsidRPr="005A7707" w:rsidRDefault="000276C6" w:rsidP="005A7707">
      <w:pPr>
        <w:pStyle w:val="Poetry"/>
      </w:pPr>
      <w:r w:rsidRPr="005A7707">
        <w:t>Rome drew me to herself, where I deserved</w:t>
      </w:r>
    </w:p>
    <w:p w14:paraId="5B79B80A" w14:textId="3E86D3B7" w:rsidR="000276C6" w:rsidRPr="005A7707" w:rsidRDefault="000276C6" w:rsidP="005A7707">
      <w:pPr>
        <w:pStyle w:val="Poetry"/>
      </w:pPr>
      <w:r w:rsidRPr="005A7707">
        <w:t>to have my temples crowned with myrtle wreath.</w:t>
      </w:r>
      <w:r w:rsidRPr="005A7707">
        <w:tab/>
      </w:r>
    </w:p>
    <w:p w14:paraId="01C41456" w14:textId="77777777" w:rsidR="005A7707" w:rsidRDefault="000276C6" w:rsidP="005A7707">
      <w:pPr>
        <w:pStyle w:val="Poetry"/>
      </w:pPr>
      <w:r w:rsidRPr="005A7707">
        <w:t xml:space="preserve">Statius they call me still up there; of Thebes </w:t>
      </w:r>
    </w:p>
    <w:p w14:paraId="50C03E68" w14:textId="77777777" w:rsidR="005A7707" w:rsidRDefault="000276C6" w:rsidP="005A7707">
      <w:pPr>
        <w:pStyle w:val="Poetry"/>
      </w:pPr>
      <w:r w:rsidRPr="005A7707">
        <w:t xml:space="preserve">I sang, of great Achilles next; but ’neath </w:t>
      </w:r>
    </w:p>
    <w:p w14:paraId="67964673" w14:textId="5A4CD625" w:rsidR="000276C6" w:rsidRPr="005A7707" w:rsidRDefault="000276C6" w:rsidP="005A7707">
      <w:pPr>
        <w:pStyle w:val="Poetry"/>
      </w:pPr>
      <w:r w:rsidRPr="005A7707">
        <w:t>this second load I sank upon the way.</w:t>
      </w:r>
    </w:p>
    <w:p w14:paraId="0B199C6C" w14:textId="77777777" w:rsidR="000276C6" w:rsidRPr="005A7707" w:rsidRDefault="000276C6" w:rsidP="005A7707">
      <w:pPr>
        <w:pStyle w:val="Poetry"/>
      </w:pPr>
      <w:r w:rsidRPr="005A7707">
        <w:t>The seeds of my enthusiasm were the sparks,</w:t>
      </w:r>
    </w:p>
    <w:p w14:paraId="70928B43" w14:textId="44789D1F" w:rsidR="000276C6" w:rsidRPr="005A7707" w:rsidRDefault="000276C6" w:rsidP="005A7707">
      <w:pPr>
        <w:pStyle w:val="Poetry"/>
      </w:pPr>
      <w:r w:rsidRPr="005A7707">
        <w:t>which warmed me, of that fire divine, wherewith</w:t>
      </w:r>
      <w:r w:rsidRPr="005A7707">
        <w:tab/>
      </w:r>
    </w:p>
    <w:p w14:paraId="40F573BD" w14:textId="77777777" w:rsidR="000276C6" w:rsidRPr="005A7707" w:rsidRDefault="000276C6" w:rsidP="005A7707">
      <w:pPr>
        <w:pStyle w:val="Poetry"/>
      </w:pPr>
      <w:r w:rsidRPr="005A7707">
        <w:t>more than a thousand poets are enflamed;</w:t>
      </w:r>
    </w:p>
    <w:p w14:paraId="7C5D8E0B" w14:textId="77777777" w:rsidR="005A7707" w:rsidRDefault="000276C6" w:rsidP="005A7707">
      <w:pPr>
        <w:pStyle w:val="Poetry"/>
      </w:pPr>
      <w:r w:rsidRPr="005A7707">
        <w:t xml:space="preserve">I mean the Aeneid, which my mother was </w:t>
      </w:r>
    </w:p>
    <w:p w14:paraId="692BB5CC" w14:textId="623091FD" w:rsidR="000276C6" w:rsidRPr="005A7707" w:rsidRDefault="000276C6" w:rsidP="005A7707">
      <w:pPr>
        <w:pStyle w:val="Poetry"/>
      </w:pPr>
      <w:r w:rsidRPr="005A7707">
        <w:t>and nurse in poetry; and, lacking which,</w:t>
      </w:r>
    </w:p>
    <w:p w14:paraId="4CEA50EA" w14:textId="77777777" w:rsidR="000276C6" w:rsidRPr="005A7707" w:rsidRDefault="000276C6" w:rsidP="005A7707">
      <w:pPr>
        <w:pStyle w:val="Poetry"/>
      </w:pPr>
      <w:r w:rsidRPr="005A7707">
        <w:t>not by a drachm’s weight had I stirred the scales.</w:t>
      </w:r>
    </w:p>
    <w:p w14:paraId="542EF9DF" w14:textId="46E9F69E" w:rsidR="000276C6" w:rsidRPr="005A7707" w:rsidRDefault="000276C6" w:rsidP="005A7707">
      <w:pPr>
        <w:pStyle w:val="Poetry"/>
      </w:pPr>
      <w:r w:rsidRPr="005A7707">
        <w:t>And to have lived on earth when Virgil lived,</w:t>
      </w:r>
    </w:p>
    <w:p w14:paraId="53A15EC2" w14:textId="77777777" w:rsidR="005A7707" w:rsidRDefault="000276C6" w:rsidP="005A7707">
      <w:pPr>
        <w:pStyle w:val="Poetry"/>
      </w:pPr>
      <w:r w:rsidRPr="005A7707">
        <w:t xml:space="preserve">to one sun’s period more would I consent </w:t>
      </w:r>
    </w:p>
    <w:p w14:paraId="2934CA30" w14:textId="70BD0CFE" w:rsidR="000276C6" w:rsidRDefault="000276C6" w:rsidP="005A7707">
      <w:pPr>
        <w:pStyle w:val="Poetry"/>
      </w:pPr>
      <w:r w:rsidRPr="005A7707">
        <w:t>than what I owe, to issue from my ban.”</w:t>
      </w:r>
    </w:p>
    <w:p w14:paraId="1FA86848" w14:textId="77777777" w:rsidR="005A7707" w:rsidRPr="005A7707" w:rsidRDefault="005A7707" w:rsidP="005A7707">
      <w:pPr>
        <w:pStyle w:val="Poetry"/>
      </w:pPr>
    </w:p>
    <w:p w14:paraId="3AC980A8" w14:textId="77777777" w:rsidR="005A7707" w:rsidRDefault="000276C6" w:rsidP="005A7707">
      <w:pPr>
        <w:pStyle w:val="Poetry"/>
      </w:pPr>
      <w:r w:rsidRPr="005A7707">
        <w:t xml:space="preserve">These words turned Virgil toward me with a look, </w:t>
      </w:r>
    </w:p>
    <w:p w14:paraId="693D55AC" w14:textId="1AB55D50" w:rsidR="000276C6" w:rsidRPr="005A7707" w:rsidRDefault="000276C6" w:rsidP="005A7707">
      <w:pPr>
        <w:pStyle w:val="Poetry"/>
      </w:pPr>
      <w:r w:rsidRPr="005A7707">
        <w:lastRenderedPageBreak/>
        <w:t>which, silently, “Be silent!” said; and yet</w:t>
      </w:r>
    </w:p>
    <w:p w14:paraId="710C9733" w14:textId="0AA6FA6C" w:rsidR="000276C6" w:rsidRPr="005A7707" w:rsidRDefault="000276C6" w:rsidP="005A7707">
      <w:pPr>
        <w:pStyle w:val="Poetry"/>
      </w:pPr>
      <w:r w:rsidRPr="005A7707">
        <w:t>the power that wills can not do everything;</w:t>
      </w:r>
    </w:p>
    <w:p w14:paraId="65A55565" w14:textId="77777777" w:rsidR="005A7707" w:rsidRDefault="000276C6" w:rsidP="005A7707">
      <w:pPr>
        <w:pStyle w:val="Poetry"/>
      </w:pPr>
      <w:r w:rsidRPr="005A7707">
        <w:t xml:space="preserve">for tears and laughter follow so the passion, </w:t>
      </w:r>
    </w:p>
    <w:p w14:paraId="66BFEB01" w14:textId="77777777" w:rsidR="005A7707" w:rsidRDefault="000276C6" w:rsidP="005A7707">
      <w:pPr>
        <w:pStyle w:val="Poetry"/>
      </w:pPr>
      <w:r w:rsidRPr="005A7707">
        <w:t xml:space="preserve">from which they each take rise, that least of all </w:t>
      </w:r>
    </w:p>
    <w:p w14:paraId="0B117911" w14:textId="12C9E76D" w:rsidR="000276C6" w:rsidRPr="005A7707" w:rsidRDefault="000276C6" w:rsidP="005A7707">
      <w:pPr>
        <w:pStyle w:val="Poetry"/>
      </w:pPr>
      <w:r w:rsidRPr="005A7707">
        <w:t>do they obey the will in those most truthful.</w:t>
      </w:r>
    </w:p>
    <w:p w14:paraId="385E2644" w14:textId="77777777" w:rsidR="000276C6" w:rsidRPr="005A7707" w:rsidRDefault="000276C6" w:rsidP="005A7707">
      <w:pPr>
        <w:pStyle w:val="Poetry"/>
      </w:pPr>
      <w:r w:rsidRPr="005A7707">
        <w:t>I only smiled, like one who winks; whereat</w:t>
      </w:r>
    </w:p>
    <w:p w14:paraId="0EEED52C" w14:textId="70186B8F" w:rsidR="000276C6" w:rsidRPr="005A7707" w:rsidRDefault="000276C6" w:rsidP="005A7707">
      <w:pPr>
        <w:pStyle w:val="Poetry"/>
      </w:pPr>
      <w:r w:rsidRPr="005A7707">
        <w:t>the shade kept still, and looked into my eyes,</w:t>
      </w:r>
    </w:p>
    <w:p w14:paraId="7B74C3FC" w14:textId="77777777" w:rsidR="000276C6" w:rsidRPr="005A7707" w:rsidRDefault="000276C6" w:rsidP="005A7707">
      <w:pPr>
        <w:pStyle w:val="Poetry"/>
      </w:pPr>
      <w:r w:rsidRPr="005A7707">
        <w:t>wherein expression is most fixed, and said:</w:t>
      </w:r>
    </w:p>
    <w:p w14:paraId="6FF17B7C" w14:textId="77777777" w:rsidR="005A7707" w:rsidRDefault="000276C6" w:rsidP="005A7707">
      <w:pPr>
        <w:pStyle w:val="Poetry"/>
      </w:pPr>
      <w:r w:rsidRPr="005A7707">
        <w:t xml:space="preserve">“So mayst thou bring unto a happy end </w:t>
      </w:r>
    </w:p>
    <w:p w14:paraId="498F93EE" w14:textId="73E33EEA" w:rsidR="000276C6" w:rsidRPr="005A7707" w:rsidRDefault="000276C6" w:rsidP="005A7707">
      <w:pPr>
        <w:pStyle w:val="Poetry"/>
      </w:pPr>
      <w:r w:rsidRPr="005A7707">
        <w:t>so great a toil, why was it that thy face</w:t>
      </w:r>
    </w:p>
    <w:p w14:paraId="242AF531" w14:textId="1E1B3438" w:rsidR="000276C6" w:rsidRDefault="000276C6" w:rsidP="005A7707">
      <w:pPr>
        <w:pStyle w:val="Poetry"/>
      </w:pPr>
      <w:r w:rsidRPr="005A7707">
        <w:t>showed me just now the flashing of a smile?”</w:t>
      </w:r>
    </w:p>
    <w:p w14:paraId="14AEF8AD" w14:textId="77777777" w:rsidR="005A7707" w:rsidRPr="005A7707" w:rsidRDefault="005A7707" w:rsidP="005A7707">
      <w:pPr>
        <w:pStyle w:val="Poetry"/>
      </w:pPr>
    </w:p>
    <w:p w14:paraId="1F0D2993" w14:textId="675E0DA5" w:rsidR="000276C6" w:rsidRPr="005A7707" w:rsidRDefault="000276C6" w:rsidP="005A7707">
      <w:pPr>
        <w:pStyle w:val="Poetry"/>
      </w:pPr>
      <w:r w:rsidRPr="005A7707">
        <w:t>I now am caught on one side and the other;</w:t>
      </w:r>
    </w:p>
    <w:p w14:paraId="5836B944" w14:textId="77777777" w:rsidR="005A7707" w:rsidRDefault="000276C6" w:rsidP="005A7707">
      <w:pPr>
        <w:pStyle w:val="Poetry"/>
      </w:pPr>
      <w:r w:rsidRPr="005A7707">
        <w:t xml:space="preserve">one asks for silence, the other conjures me </w:t>
      </w:r>
    </w:p>
    <w:p w14:paraId="0F549FFD" w14:textId="77777777" w:rsidR="005A7707" w:rsidRDefault="000276C6" w:rsidP="005A7707">
      <w:pPr>
        <w:pStyle w:val="Poetry"/>
      </w:pPr>
      <w:r w:rsidRPr="005A7707">
        <w:t xml:space="preserve">to speak; I therefore sigh, and by my Teacher </w:t>
      </w:r>
    </w:p>
    <w:p w14:paraId="5700BEE6" w14:textId="466E44DD" w:rsidR="000276C6" w:rsidRPr="005A7707" w:rsidRDefault="000276C6" w:rsidP="005A7707">
      <w:pPr>
        <w:pStyle w:val="Poetry"/>
      </w:pPr>
      <w:r w:rsidRPr="005A7707">
        <w:t>am understood. “Be not afraid to talk,”</w:t>
      </w:r>
    </w:p>
    <w:p w14:paraId="52A856DE" w14:textId="77777777" w:rsidR="000276C6" w:rsidRPr="005A7707" w:rsidRDefault="000276C6" w:rsidP="005A7707">
      <w:pPr>
        <w:pStyle w:val="Poetry"/>
      </w:pPr>
      <w:r w:rsidRPr="005A7707">
        <w:t>the latter said to me, “but speak, and tell him</w:t>
      </w:r>
    </w:p>
    <w:p w14:paraId="1F197045" w14:textId="0A3077CA" w:rsidR="000276C6" w:rsidRDefault="000276C6" w:rsidP="005A7707">
      <w:pPr>
        <w:pStyle w:val="Poetry"/>
      </w:pPr>
      <w:r w:rsidRPr="005A7707">
        <w:t>what he so eagerly desires to know.”</w:t>
      </w:r>
    </w:p>
    <w:p w14:paraId="00703E5A" w14:textId="77777777" w:rsidR="005A7707" w:rsidRPr="005A7707" w:rsidRDefault="005A7707" w:rsidP="005A7707">
      <w:pPr>
        <w:pStyle w:val="Poetry"/>
      </w:pPr>
    </w:p>
    <w:p w14:paraId="4FDC994D" w14:textId="77777777" w:rsidR="005A7707" w:rsidRDefault="000276C6" w:rsidP="005A7707">
      <w:pPr>
        <w:pStyle w:val="Poetry"/>
      </w:pPr>
      <w:r w:rsidRPr="005A7707">
        <w:t xml:space="preserve">I therefore said: “Perhaps thou marvellest, </w:t>
      </w:r>
    </w:p>
    <w:p w14:paraId="2DF4D6F1" w14:textId="6D14BE7C" w:rsidR="000276C6" w:rsidRPr="005A7707" w:rsidRDefault="000276C6" w:rsidP="005A7707">
      <w:pPr>
        <w:pStyle w:val="Poetry"/>
      </w:pPr>
      <w:r w:rsidRPr="005A7707">
        <w:t>O ancient spirit, at the smile I gave;</w:t>
      </w:r>
    </w:p>
    <w:p w14:paraId="4BFF7CEC" w14:textId="77777777" w:rsidR="005A7707" w:rsidRDefault="000276C6" w:rsidP="005A7707">
      <w:pPr>
        <w:pStyle w:val="Poetry"/>
      </w:pPr>
      <w:r w:rsidRPr="005A7707">
        <w:t xml:space="preserve">but I would have still greater wonder seize thee. </w:t>
      </w:r>
    </w:p>
    <w:p w14:paraId="24E6A728" w14:textId="5CF206E6" w:rsidR="000276C6" w:rsidRPr="005A7707" w:rsidRDefault="000276C6" w:rsidP="005A7707">
      <w:pPr>
        <w:pStyle w:val="Poetry"/>
      </w:pPr>
      <w:r w:rsidRPr="005A7707">
        <w:t>This spirit here, who upward leads mine eyes,</w:t>
      </w:r>
    </w:p>
    <w:p w14:paraId="3FA76792" w14:textId="3491300E" w:rsidR="000276C6" w:rsidRPr="005A7707" w:rsidRDefault="000276C6" w:rsidP="005A7707">
      <w:pPr>
        <w:pStyle w:val="Poetry"/>
      </w:pPr>
      <w:r w:rsidRPr="005A7707">
        <w:t>that Virgil is, from whom thou didst of old</w:t>
      </w:r>
    </w:p>
    <w:p w14:paraId="6B5B2DE6" w14:textId="77777777" w:rsidR="005A7707" w:rsidRDefault="000276C6" w:rsidP="005A7707">
      <w:pPr>
        <w:pStyle w:val="Poetry"/>
      </w:pPr>
      <w:r w:rsidRPr="005A7707">
        <w:t xml:space="preserve">derive the strength to sing of men and gods. </w:t>
      </w:r>
    </w:p>
    <w:p w14:paraId="34FB52FC" w14:textId="77777777" w:rsidR="005A7707" w:rsidRDefault="000276C6" w:rsidP="005A7707">
      <w:pPr>
        <w:pStyle w:val="Poetry"/>
      </w:pPr>
      <w:r w:rsidRPr="005A7707">
        <w:t xml:space="preserve">If thou hast given my smile some other cause, </w:t>
      </w:r>
    </w:p>
    <w:p w14:paraId="143D352B" w14:textId="23FCD16F" w:rsidR="000276C6" w:rsidRPr="005A7707" w:rsidRDefault="000276C6" w:rsidP="005A7707">
      <w:pPr>
        <w:pStyle w:val="Poetry"/>
      </w:pPr>
      <w:r w:rsidRPr="005A7707">
        <w:t>leave it as not the true one, and believe</w:t>
      </w:r>
    </w:p>
    <w:p w14:paraId="0B2D6008" w14:textId="28AB6836" w:rsidR="000276C6" w:rsidRDefault="000276C6" w:rsidP="005A7707">
      <w:pPr>
        <w:pStyle w:val="Poetry"/>
      </w:pPr>
      <w:r w:rsidRPr="005A7707">
        <w:t>it was the words thyself didst say of him.”</w:t>
      </w:r>
    </w:p>
    <w:p w14:paraId="52C9B137" w14:textId="77777777" w:rsidR="005A7707" w:rsidRPr="005A7707" w:rsidRDefault="005A7707" w:rsidP="005A7707">
      <w:pPr>
        <w:pStyle w:val="Poetry"/>
      </w:pPr>
    </w:p>
    <w:p w14:paraId="66C9C93A" w14:textId="68A63FA0" w:rsidR="000276C6" w:rsidRPr="005A7707" w:rsidRDefault="000276C6" w:rsidP="005A7707">
      <w:pPr>
        <w:pStyle w:val="Poetry"/>
      </w:pPr>
      <w:r w:rsidRPr="005A7707">
        <w:t>Already was he stooping to embrace</w:t>
      </w:r>
    </w:p>
    <w:p w14:paraId="5B16838D" w14:textId="77777777" w:rsidR="005A7707" w:rsidRDefault="000276C6" w:rsidP="005A7707">
      <w:pPr>
        <w:pStyle w:val="Poetry"/>
      </w:pPr>
      <w:r w:rsidRPr="005A7707">
        <w:t xml:space="preserve">my Teacher’s feet; but he said: “Brother, no; </w:t>
      </w:r>
    </w:p>
    <w:p w14:paraId="6639AA5B" w14:textId="09C19B5B" w:rsidR="000276C6" w:rsidRDefault="000276C6" w:rsidP="005A7707">
      <w:pPr>
        <w:pStyle w:val="Poetry"/>
      </w:pPr>
      <w:r w:rsidRPr="005A7707">
        <w:t>for thou, a shade now, dost a shade behold.”</w:t>
      </w:r>
    </w:p>
    <w:p w14:paraId="6371B172" w14:textId="77777777" w:rsidR="005A7707" w:rsidRPr="005A7707" w:rsidRDefault="005A7707" w:rsidP="005A7707">
      <w:pPr>
        <w:pStyle w:val="Poetry"/>
      </w:pPr>
    </w:p>
    <w:p w14:paraId="7D386F0D" w14:textId="77777777" w:rsidR="005A7707" w:rsidRDefault="000276C6" w:rsidP="005A7707">
      <w:pPr>
        <w:pStyle w:val="Poetry"/>
      </w:pPr>
      <w:r w:rsidRPr="005A7707">
        <w:t>Rising, he said: “Thou now canst understand</w:t>
      </w:r>
    </w:p>
    <w:p w14:paraId="4D4961AA" w14:textId="79094F83" w:rsidR="000276C6" w:rsidRPr="005A7707" w:rsidRDefault="000276C6" w:rsidP="005A7707">
      <w:pPr>
        <w:pStyle w:val="Poetry"/>
      </w:pPr>
      <w:r w:rsidRPr="005A7707">
        <w:t>the sum of love which warmeth me toward thee,</w:t>
      </w:r>
    </w:p>
    <w:p w14:paraId="13349339" w14:textId="5A2A0961" w:rsidR="000276C6" w:rsidRPr="005A7707" w:rsidRDefault="000276C6" w:rsidP="005A7707">
      <w:pPr>
        <w:pStyle w:val="Poetry"/>
      </w:pPr>
      <w:r w:rsidRPr="005A7707">
        <w:lastRenderedPageBreak/>
        <w:t>since I forget our disembodied state,</w:t>
      </w:r>
    </w:p>
    <w:p w14:paraId="6300AABA" w14:textId="19B6C2E7" w:rsidR="000276C6" w:rsidRDefault="000276C6" w:rsidP="005A7707">
      <w:pPr>
        <w:pStyle w:val="Poetry"/>
      </w:pPr>
      <w:r w:rsidRPr="005A7707">
        <w:t>and act with shades as if they solid were.”</w:t>
      </w:r>
    </w:p>
    <w:p w14:paraId="135FEAA4" w14:textId="77777777" w:rsidR="005A7707" w:rsidRPr="005A7707" w:rsidRDefault="005A7707" w:rsidP="005A7707">
      <w:pPr>
        <w:pStyle w:val="Poetry"/>
      </w:pPr>
    </w:p>
    <w:p w14:paraId="2BA2842D" w14:textId="77777777" w:rsidR="000276C6" w:rsidRPr="005A7707" w:rsidRDefault="000276C6" w:rsidP="005A7707">
      <w:pPr>
        <w:pStyle w:val="Heading3"/>
      </w:pPr>
      <w:r w:rsidRPr="005A7707">
        <w:t>Purgatorio XXII</w:t>
      </w:r>
    </w:p>
    <w:p w14:paraId="14B58DB0" w14:textId="77777777" w:rsidR="000276C6" w:rsidRPr="005A7707" w:rsidRDefault="000276C6" w:rsidP="005A7707">
      <w:pPr>
        <w:pStyle w:val="Heading4"/>
      </w:pPr>
      <w:r w:rsidRPr="005A7707">
        <w:t>Purgatory. Statius. The Angel of Justice</w:t>
      </w:r>
    </w:p>
    <w:p w14:paraId="14095C87" w14:textId="77777777" w:rsidR="000276C6" w:rsidRPr="005A7707" w:rsidRDefault="000276C6" w:rsidP="005A7707">
      <w:pPr>
        <w:pStyle w:val="Bodynoindent"/>
        <w:jc w:val="left"/>
        <w:rPr>
          <w:i/>
          <w:iCs/>
        </w:rPr>
      </w:pPr>
      <w:r w:rsidRPr="005A7707">
        <w:rPr>
          <w:i/>
          <w:iCs/>
        </w:rPr>
        <w:t>The Sixth Ring. Gluttony. Instances of Temperance</w:t>
      </w:r>
    </w:p>
    <w:p w14:paraId="462F5460" w14:textId="77777777" w:rsidR="000276C6" w:rsidRPr="005A7707" w:rsidRDefault="000276C6" w:rsidP="005A7707">
      <w:pPr>
        <w:pStyle w:val="Poetry"/>
      </w:pPr>
      <w:r w:rsidRPr="005A7707">
        <w:t>Already was the Angel left behind,</w:t>
      </w:r>
    </w:p>
    <w:p w14:paraId="1F424C95" w14:textId="77777777" w:rsidR="005A7707" w:rsidRDefault="000276C6" w:rsidP="005A7707">
      <w:pPr>
        <w:pStyle w:val="Poetry"/>
      </w:pPr>
      <w:r w:rsidRPr="005A7707">
        <w:t xml:space="preserve">the Angel who had toward the sixth ring turned us, </w:t>
      </w:r>
    </w:p>
    <w:p w14:paraId="20C4BC98" w14:textId="61B95D6F" w:rsidR="000276C6" w:rsidRPr="005A7707" w:rsidRDefault="000276C6" w:rsidP="005A7707">
      <w:pPr>
        <w:pStyle w:val="Poetry"/>
      </w:pPr>
      <w:r w:rsidRPr="005A7707">
        <w:t>after erasing from my face a wound;</w:t>
      </w:r>
    </w:p>
    <w:p w14:paraId="3683E544" w14:textId="77777777" w:rsidR="000276C6" w:rsidRPr="005A7707" w:rsidRDefault="000276C6" w:rsidP="005A7707">
      <w:pPr>
        <w:pStyle w:val="Poetry"/>
      </w:pPr>
      <w:r w:rsidRPr="005A7707">
        <w:t>and he had said to us that those are blest,</w:t>
      </w:r>
    </w:p>
    <w:p w14:paraId="7CFF3791" w14:textId="5F7DD006" w:rsidR="000276C6" w:rsidRPr="005A7707" w:rsidRDefault="000276C6" w:rsidP="005A7707">
      <w:pPr>
        <w:pStyle w:val="Poetry"/>
      </w:pPr>
      <w:r w:rsidRPr="005A7707">
        <w:t>whose longing is for justice, and his words,</w:t>
      </w:r>
    </w:p>
    <w:p w14:paraId="6603BC05" w14:textId="78A2697E" w:rsidR="000276C6" w:rsidRDefault="000276C6" w:rsidP="005A7707">
      <w:pPr>
        <w:pStyle w:val="Poetry"/>
      </w:pPr>
      <w:r w:rsidRPr="005A7707">
        <w:t>with nothing further, ended this with “thirst.”</w:t>
      </w:r>
    </w:p>
    <w:p w14:paraId="09B5F585" w14:textId="77777777" w:rsidR="005A7707" w:rsidRPr="005A7707" w:rsidRDefault="005A7707" w:rsidP="005A7707">
      <w:pPr>
        <w:pStyle w:val="Poetry"/>
      </w:pPr>
    </w:p>
    <w:p w14:paraId="115BF862" w14:textId="77777777" w:rsidR="005A7707" w:rsidRDefault="000276C6" w:rsidP="005A7707">
      <w:pPr>
        <w:pStyle w:val="Poetry"/>
      </w:pPr>
      <w:r w:rsidRPr="005A7707">
        <w:t xml:space="preserve">Hence, lighter now than at the other passes, </w:t>
      </w:r>
    </w:p>
    <w:p w14:paraId="4EFA9ED9" w14:textId="2498B4C7" w:rsidR="000276C6" w:rsidRPr="005A7707" w:rsidRDefault="000276C6" w:rsidP="005A7707">
      <w:pPr>
        <w:pStyle w:val="Poetry"/>
      </w:pPr>
      <w:r w:rsidRPr="005A7707">
        <w:t>I so advanced, that I, without fatigue,</w:t>
      </w:r>
    </w:p>
    <w:p w14:paraId="7FACD800" w14:textId="77777777" w:rsidR="000276C6" w:rsidRPr="005A7707" w:rsidRDefault="000276C6" w:rsidP="005A7707">
      <w:pPr>
        <w:pStyle w:val="Poetry"/>
      </w:pPr>
      <w:r w:rsidRPr="005A7707">
        <w:t>was following up the spirits who were swift,</w:t>
      </w:r>
    </w:p>
    <w:p w14:paraId="24E76ACB" w14:textId="681ACBFC" w:rsidR="000276C6" w:rsidRPr="005A7707" w:rsidRDefault="000276C6" w:rsidP="005A7707">
      <w:pPr>
        <w:pStyle w:val="Poetry"/>
      </w:pPr>
      <w:r w:rsidRPr="005A7707">
        <w:t>when Virgil thus began: “A love that flames,</w:t>
      </w:r>
    </w:p>
    <w:p w14:paraId="7DEB0323" w14:textId="77777777" w:rsidR="005A7707" w:rsidRDefault="000276C6" w:rsidP="005A7707">
      <w:pPr>
        <w:pStyle w:val="Poetry"/>
      </w:pPr>
      <w:r w:rsidRPr="005A7707">
        <w:t xml:space="preserve">by virtue kindled, always lights another, </w:t>
      </w:r>
    </w:p>
    <w:p w14:paraId="5CF8ABB6" w14:textId="6710787B" w:rsidR="000276C6" w:rsidRPr="005A7707" w:rsidRDefault="000276C6" w:rsidP="005A7707">
      <w:pPr>
        <w:pStyle w:val="Poetry"/>
      </w:pPr>
      <w:r w:rsidRPr="005A7707">
        <w:t>if but its flame be outwardly revealed.</w:t>
      </w:r>
    </w:p>
    <w:p w14:paraId="400EDD92" w14:textId="77777777" w:rsidR="005A7707" w:rsidRDefault="000276C6" w:rsidP="005A7707">
      <w:pPr>
        <w:pStyle w:val="Poetry"/>
      </w:pPr>
      <w:r w:rsidRPr="005A7707">
        <w:t xml:space="preserve">And therefore from the hour when Juvenal, </w:t>
      </w:r>
    </w:p>
    <w:p w14:paraId="4AE04746" w14:textId="3BE44A9B" w:rsidR="000276C6" w:rsidRPr="005A7707" w:rsidRDefault="000276C6" w:rsidP="005A7707">
      <w:pPr>
        <w:pStyle w:val="Poetry"/>
      </w:pPr>
      <w:r w:rsidRPr="005A7707">
        <w:t>who let me know thy love for me, came down</w:t>
      </w:r>
    </w:p>
    <w:p w14:paraId="191B2053" w14:textId="3650F7D6" w:rsidR="000276C6" w:rsidRPr="005A7707" w:rsidRDefault="000276C6" w:rsidP="005A7707">
      <w:pPr>
        <w:pStyle w:val="Poetry"/>
      </w:pPr>
      <w:r w:rsidRPr="005A7707">
        <w:t>among us in the Borderland of Hell,</w:t>
      </w:r>
    </w:p>
    <w:p w14:paraId="58C804DF" w14:textId="77777777" w:rsidR="005A7707" w:rsidRDefault="000276C6" w:rsidP="005A7707">
      <w:pPr>
        <w:pStyle w:val="Poetry"/>
      </w:pPr>
      <w:r w:rsidRPr="005A7707">
        <w:t xml:space="preserve">my good will hath been such toward thee, that none </w:t>
      </w:r>
    </w:p>
    <w:p w14:paraId="40B3C61A" w14:textId="5B409CB0" w:rsidR="000276C6" w:rsidRPr="005A7707" w:rsidRDefault="000276C6" w:rsidP="005A7707">
      <w:pPr>
        <w:pStyle w:val="Poetry"/>
      </w:pPr>
      <w:r w:rsidRPr="005A7707">
        <w:t>e’er bound me more to one I had not seen;</w:t>
      </w:r>
    </w:p>
    <w:p w14:paraId="360A89BF" w14:textId="77777777" w:rsidR="005A7707" w:rsidRDefault="000276C6" w:rsidP="005A7707">
      <w:pPr>
        <w:pStyle w:val="Poetry"/>
      </w:pPr>
      <w:r w:rsidRPr="005A7707">
        <w:t xml:space="preserve">these stairs will, therefore, now seem short to me. </w:t>
      </w:r>
    </w:p>
    <w:p w14:paraId="4BC3A4E4" w14:textId="0C6FBF4C" w:rsidR="000276C6" w:rsidRPr="005A7707" w:rsidRDefault="000276C6" w:rsidP="005A7707">
      <w:pPr>
        <w:pStyle w:val="Poetry"/>
      </w:pPr>
      <w:r w:rsidRPr="005A7707">
        <w:t>But tell me, and forgive me as a friend,</w:t>
      </w:r>
    </w:p>
    <w:p w14:paraId="2B99A9AD" w14:textId="6D324868" w:rsidR="000276C6" w:rsidRPr="005A7707" w:rsidRDefault="000276C6" w:rsidP="005A7707">
      <w:pPr>
        <w:pStyle w:val="Poetry"/>
      </w:pPr>
      <w:r w:rsidRPr="005A7707">
        <w:t>if too great confidence relax my rein,</w:t>
      </w:r>
    </w:p>
    <w:p w14:paraId="410F2C70" w14:textId="77777777" w:rsidR="000276C6" w:rsidRPr="005A7707" w:rsidRDefault="000276C6" w:rsidP="005A7707">
      <w:pPr>
        <w:pStyle w:val="Poetry"/>
      </w:pPr>
      <w:r w:rsidRPr="005A7707">
        <w:t>and as a friend converse with me henceforth:</w:t>
      </w:r>
    </w:p>
    <w:p w14:paraId="7E288F50" w14:textId="77777777" w:rsidR="000276C6" w:rsidRPr="005A7707" w:rsidRDefault="000276C6" w:rsidP="005A7707">
      <w:pPr>
        <w:pStyle w:val="Poetry"/>
      </w:pPr>
      <w:r w:rsidRPr="005A7707">
        <w:t>how was it avarice could find a place</w:t>
      </w:r>
    </w:p>
    <w:p w14:paraId="4327C2D1" w14:textId="77777777" w:rsidR="005A7707" w:rsidRDefault="000276C6" w:rsidP="005A7707">
      <w:pPr>
        <w:pStyle w:val="Poetry"/>
      </w:pPr>
      <w:r w:rsidRPr="005A7707">
        <w:t xml:space="preserve">within thy breast together with such wisdom, </w:t>
      </w:r>
    </w:p>
    <w:p w14:paraId="750EECF7" w14:textId="6769B4AC" w:rsidR="000276C6" w:rsidRDefault="000276C6" w:rsidP="005A7707">
      <w:pPr>
        <w:pStyle w:val="Poetry"/>
      </w:pPr>
      <w:r w:rsidRPr="005A7707">
        <w:t>as that wherewith thou by thy zeal wast filled?”</w:t>
      </w:r>
    </w:p>
    <w:p w14:paraId="5D452823" w14:textId="77777777" w:rsidR="005A7707" w:rsidRPr="005A7707" w:rsidRDefault="005A7707" w:rsidP="005A7707">
      <w:pPr>
        <w:pStyle w:val="Poetry"/>
      </w:pPr>
    </w:p>
    <w:p w14:paraId="58A5B824" w14:textId="30CDEA25" w:rsidR="000276C6" w:rsidRPr="005A7707" w:rsidRDefault="000276C6" w:rsidP="005A7707">
      <w:pPr>
        <w:pStyle w:val="Poetry"/>
      </w:pPr>
      <w:r w:rsidRPr="005A7707">
        <w:t>At first these words made Statius smile a little;</w:t>
      </w:r>
    </w:p>
    <w:p w14:paraId="17C8D720" w14:textId="77777777" w:rsidR="005A7707" w:rsidRDefault="000276C6" w:rsidP="005A7707">
      <w:pPr>
        <w:pStyle w:val="Poetry"/>
      </w:pPr>
      <w:r w:rsidRPr="005A7707">
        <w:t xml:space="preserve">and then he answered: “Every word of thine </w:t>
      </w:r>
    </w:p>
    <w:p w14:paraId="68961305" w14:textId="669C5DD6" w:rsidR="000276C6" w:rsidRPr="005A7707" w:rsidRDefault="000276C6" w:rsidP="005A7707">
      <w:pPr>
        <w:pStyle w:val="Poetry"/>
      </w:pPr>
      <w:r w:rsidRPr="005A7707">
        <w:lastRenderedPageBreak/>
        <w:t>is of thy love for me a precious proof.</w:t>
      </w:r>
    </w:p>
    <w:p w14:paraId="68B40675" w14:textId="77777777" w:rsidR="005A7707" w:rsidRDefault="000276C6" w:rsidP="005A7707">
      <w:pPr>
        <w:pStyle w:val="Poetry"/>
      </w:pPr>
      <w:r w:rsidRPr="005A7707">
        <w:t xml:space="preserve">Things, of a truth, quite frequently appear, </w:t>
      </w:r>
    </w:p>
    <w:p w14:paraId="60648DC4" w14:textId="0EF1AE2F" w:rsidR="000276C6" w:rsidRPr="005A7707" w:rsidRDefault="000276C6" w:rsidP="005A7707">
      <w:pPr>
        <w:pStyle w:val="Poetry"/>
      </w:pPr>
      <w:r w:rsidRPr="005A7707">
        <w:t>which offer one false arguments for doubt,</w:t>
      </w:r>
    </w:p>
    <w:p w14:paraId="0C9F8813" w14:textId="39350AD1" w:rsidR="000276C6" w:rsidRPr="005A7707" w:rsidRDefault="000276C6" w:rsidP="005A7707">
      <w:pPr>
        <w:pStyle w:val="Poetry"/>
      </w:pPr>
      <w:r w:rsidRPr="005A7707">
        <w:t>because their real occasions are concealed.</w:t>
      </w:r>
    </w:p>
    <w:p w14:paraId="0FDB5E2F" w14:textId="77777777" w:rsidR="005A7707" w:rsidRDefault="000276C6" w:rsidP="005A7707">
      <w:pPr>
        <w:pStyle w:val="Poetry"/>
      </w:pPr>
      <w:r w:rsidRPr="005A7707">
        <w:t xml:space="preserve">Thy question makes me sure of thy belief, </w:t>
      </w:r>
    </w:p>
    <w:p w14:paraId="684D3098" w14:textId="77777777" w:rsidR="005A7707" w:rsidRDefault="000276C6" w:rsidP="005A7707">
      <w:pPr>
        <w:pStyle w:val="Poetry"/>
      </w:pPr>
      <w:r w:rsidRPr="005A7707">
        <w:t xml:space="preserve">due, maybe, to the ring where I was found, </w:t>
      </w:r>
    </w:p>
    <w:p w14:paraId="5F33FBA5" w14:textId="6DB8DEEE" w:rsidR="000276C6" w:rsidRPr="005A7707" w:rsidRDefault="000276C6" w:rsidP="005A7707">
      <w:pPr>
        <w:pStyle w:val="Poetry"/>
      </w:pPr>
      <w:r w:rsidRPr="005A7707">
        <w:t>that I was in the last life avaricious.</w:t>
      </w:r>
    </w:p>
    <w:p w14:paraId="6849D25D" w14:textId="77777777" w:rsidR="000276C6" w:rsidRPr="005A7707" w:rsidRDefault="000276C6" w:rsidP="005A7707">
      <w:pPr>
        <w:pStyle w:val="Poetry"/>
      </w:pPr>
      <w:r w:rsidRPr="005A7707">
        <w:t>Know, then, that avarice was too far from me,</w:t>
      </w:r>
    </w:p>
    <w:p w14:paraId="7318296D" w14:textId="2582F22E" w:rsidR="000276C6" w:rsidRPr="005A7707" w:rsidRDefault="000276C6" w:rsidP="005A7707">
      <w:pPr>
        <w:pStyle w:val="Poetry"/>
      </w:pPr>
      <w:r w:rsidRPr="005A7707">
        <w:t>and that this lack of temperance on my part</w:t>
      </w:r>
    </w:p>
    <w:p w14:paraId="09F12975" w14:textId="77777777" w:rsidR="005A7707" w:rsidRDefault="000276C6" w:rsidP="005A7707">
      <w:pPr>
        <w:pStyle w:val="Poetry"/>
      </w:pPr>
      <w:r w:rsidRPr="005A7707">
        <w:t xml:space="preserve">thousands of courses of the moon have punished. </w:t>
      </w:r>
    </w:p>
    <w:p w14:paraId="00FA2D2B" w14:textId="2B918D94" w:rsidR="000276C6" w:rsidRPr="005A7707" w:rsidRDefault="000276C6" w:rsidP="005A7707">
      <w:pPr>
        <w:pStyle w:val="Poetry"/>
      </w:pPr>
      <w:r w:rsidRPr="005A7707">
        <w:t>And were it not that I corrected me,</w:t>
      </w:r>
    </w:p>
    <w:p w14:paraId="6099E55B" w14:textId="77777777" w:rsidR="005A7707" w:rsidRDefault="000276C6" w:rsidP="005A7707">
      <w:pPr>
        <w:pStyle w:val="Poetry"/>
      </w:pPr>
      <w:r w:rsidRPr="005A7707">
        <w:t xml:space="preserve">when I had understood thee in thy cry, </w:t>
      </w:r>
    </w:p>
    <w:p w14:paraId="18A373C2" w14:textId="03D013F2" w:rsidR="000276C6" w:rsidRPr="005A7707" w:rsidRDefault="000276C6" w:rsidP="005A7707">
      <w:pPr>
        <w:pStyle w:val="Poetry"/>
      </w:pPr>
      <w:r w:rsidRPr="005A7707">
        <w:t>indignant, as it were, with human nature:</w:t>
      </w:r>
    </w:p>
    <w:p w14:paraId="519CA89A" w14:textId="1E11D66A" w:rsidR="000276C6" w:rsidRPr="005A7707" w:rsidRDefault="000276C6" w:rsidP="005A7707">
      <w:pPr>
        <w:pStyle w:val="Poetry"/>
      </w:pPr>
      <w:r w:rsidRPr="005A7707">
        <w:t>‘Why dost thou not, O virtuous love of gold,</w:t>
      </w:r>
    </w:p>
    <w:p w14:paraId="01FCFA19" w14:textId="77777777" w:rsidR="000276C6" w:rsidRPr="005A7707" w:rsidRDefault="000276C6" w:rsidP="005A7707">
      <w:pPr>
        <w:pStyle w:val="Poetry"/>
      </w:pPr>
      <w:r w:rsidRPr="005A7707">
        <w:t>govern the appetite of mortal men?’</w:t>
      </w:r>
    </w:p>
    <w:p w14:paraId="61133A4A" w14:textId="77777777" w:rsidR="000276C6" w:rsidRPr="005A7707" w:rsidRDefault="000276C6" w:rsidP="005A7707">
      <w:pPr>
        <w:pStyle w:val="Poetry"/>
      </w:pPr>
      <w:r w:rsidRPr="005A7707">
        <w:t>I’d now, by rolling, feel the wretched jousts.</w:t>
      </w:r>
    </w:p>
    <w:p w14:paraId="243E95E2" w14:textId="77777777" w:rsidR="005A7707" w:rsidRDefault="000276C6" w:rsidP="005A7707">
      <w:pPr>
        <w:pStyle w:val="Poetry"/>
      </w:pPr>
      <w:r w:rsidRPr="005A7707">
        <w:t xml:space="preserve">I then perceived that hands could ope their wings </w:t>
      </w:r>
    </w:p>
    <w:p w14:paraId="39B02557" w14:textId="2D5B57A8" w:rsidR="000276C6" w:rsidRPr="005A7707" w:rsidRDefault="000276C6" w:rsidP="005A7707">
      <w:pPr>
        <w:pStyle w:val="Poetry"/>
      </w:pPr>
      <w:r w:rsidRPr="005A7707">
        <w:t>too much in spending, and repented me</w:t>
      </w:r>
    </w:p>
    <w:p w14:paraId="35956022" w14:textId="48F77C83" w:rsidR="000276C6" w:rsidRPr="005A7707" w:rsidRDefault="000276C6" w:rsidP="005A7707">
      <w:pPr>
        <w:pStyle w:val="Poetry"/>
      </w:pPr>
      <w:r w:rsidRPr="005A7707">
        <w:t>of that, as well as of my other sins.</w:t>
      </w:r>
    </w:p>
    <w:p w14:paraId="4EDFC36C" w14:textId="77777777" w:rsidR="005A7707" w:rsidRDefault="000276C6" w:rsidP="005A7707">
      <w:pPr>
        <w:pStyle w:val="Poetry"/>
      </w:pPr>
      <w:r w:rsidRPr="005A7707">
        <w:t xml:space="preserve">How many from the grave shall hairless rise </w:t>
      </w:r>
    </w:p>
    <w:p w14:paraId="63BB3200" w14:textId="77777777" w:rsidR="005A7707" w:rsidRDefault="000276C6" w:rsidP="005A7707">
      <w:pPr>
        <w:pStyle w:val="Poetry"/>
      </w:pPr>
      <w:r w:rsidRPr="005A7707">
        <w:t xml:space="preserve">through ignorance which, in life and at the last, </w:t>
      </w:r>
    </w:p>
    <w:p w14:paraId="3E95D6E9" w14:textId="7958EE4E" w:rsidR="000276C6" w:rsidRPr="005A7707" w:rsidRDefault="000276C6" w:rsidP="005A7707">
      <w:pPr>
        <w:pStyle w:val="Poetry"/>
      </w:pPr>
      <w:r w:rsidRPr="005A7707">
        <w:t>deprives them of repentance for this fault!</w:t>
      </w:r>
    </w:p>
    <w:p w14:paraId="15628B54" w14:textId="77777777" w:rsidR="000276C6" w:rsidRPr="005A7707" w:rsidRDefault="000276C6" w:rsidP="005A7707">
      <w:pPr>
        <w:pStyle w:val="Poetry"/>
      </w:pPr>
      <w:r w:rsidRPr="005A7707">
        <w:t>Know, too, that any fault which of a sin</w:t>
      </w:r>
    </w:p>
    <w:p w14:paraId="0087D176" w14:textId="334ABB52" w:rsidR="000276C6" w:rsidRPr="005A7707" w:rsidRDefault="000276C6" w:rsidP="005A7707">
      <w:pPr>
        <w:pStyle w:val="Poetry"/>
      </w:pPr>
      <w:r w:rsidRPr="005A7707">
        <w:t>is just the opposite, together with it</w:t>
      </w:r>
    </w:p>
    <w:p w14:paraId="22D5F773" w14:textId="77777777" w:rsidR="005A7707" w:rsidRDefault="000276C6" w:rsidP="005A7707">
      <w:pPr>
        <w:pStyle w:val="Poetry"/>
      </w:pPr>
      <w:r w:rsidRPr="005A7707">
        <w:t xml:space="preserve">drieth its green leaves here. If, therefore, I, </w:t>
      </w:r>
    </w:p>
    <w:p w14:paraId="048D45F7" w14:textId="77777777" w:rsidR="005A7707" w:rsidRDefault="000276C6" w:rsidP="005A7707">
      <w:pPr>
        <w:pStyle w:val="Poetry"/>
      </w:pPr>
      <w:r w:rsidRPr="005A7707">
        <w:t xml:space="preserve">to purge myself, have been among the folk </w:t>
      </w:r>
    </w:p>
    <w:p w14:paraId="372D4ACC" w14:textId="77777777" w:rsidR="005A7707" w:rsidRDefault="000276C6" w:rsidP="005A7707">
      <w:pPr>
        <w:pStyle w:val="Poetry"/>
      </w:pPr>
      <w:r w:rsidRPr="005A7707">
        <w:t xml:space="preserve">who avarice bewail, to me it happened </w:t>
      </w:r>
    </w:p>
    <w:p w14:paraId="757B5B54" w14:textId="5F9B4960" w:rsidR="000276C6" w:rsidRDefault="000276C6" w:rsidP="005A7707">
      <w:pPr>
        <w:pStyle w:val="Poetry"/>
      </w:pPr>
      <w:r w:rsidRPr="005A7707">
        <w:t>because of what was contrary thereto.”</w:t>
      </w:r>
    </w:p>
    <w:p w14:paraId="635ADCD6" w14:textId="77777777" w:rsidR="005A7707" w:rsidRPr="005A7707" w:rsidRDefault="005A7707" w:rsidP="005A7707">
      <w:pPr>
        <w:pStyle w:val="Poetry"/>
      </w:pPr>
    </w:p>
    <w:p w14:paraId="186B9FF4" w14:textId="16086594" w:rsidR="000276C6" w:rsidRPr="005A7707" w:rsidRDefault="000276C6" w:rsidP="005A7707">
      <w:pPr>
        <w:pStyle w:val="Poetry"/>
      </w:pPr>
      <w:r w:rsidRPr="005A7707">
        <w:t>“When thou didst sing, then, of the cruel strife</w:t>
      </w:r>
    </w:p>
    <w:p w14:paraId="00A04B8F" w14:textId="77777777" w:rsidR="005A7707" w:rsidRDefault="000276C6" w:rsidP="005A7707">
      <w:pPr>
        <w:pStyle w:val="Poetry"/>
      </w:pPr>
      <w:r w:rsidRPr="005A7707">
        <w:t xml:space="preserve">between the two afflictions of Jocasta,” </w:t>
      </w:r>
    </w:p>
    <w:p w14:paraId="73E40B03" w14:textId="5B2DA1AD" w:rsidR="000276C6" w:rsidRPr="005A7707" w:rsidRDefault="000276C6" w:rsidP="005A7707">
      <w:pPr>
        <w:pStyle w:val="Poetry"/>
      </w:pPr>
      <w:r w:rsidRPr="005A7707">
        <w:t>said he who sang bucolic songs, “by that</w:t>
      </w:r>
    </w:p>
    <w:p w14:paraId="50D41095" w14:textId="77777777" w:rsidR="005A7707" w:rsidRDefault="000276C6" w:rsidP="005A7707">
      <w:pPr>
        <w:pStyle w:val="Poetry"/>
      </w:pPr>
      <w:r w:rsidRPr="005A7707">
        <w:t xml:space="preserve">which Clio singeth with thee there, the faith, </w:t>
      </w:r>
    </w:p>
    <w:p w14:paraId="0E8754D9" w14:textId="207F5B08" w:rsidR="000276C6" w:rsidRPr="005A7707" w:rsidRDefault="000276C6" w:rsidP="005A7707">
      <w:pPr>
        <w:pStyle w:val="Poetry"/>
      </w:pPr>
      <w:r w:rsidRPr="005A7707">
        <w:t>without which doing good is not enough,</w:t>
      </w:r>
    </w:p>
    <w:p w14:paraId="78CECBE4" w14:textId="263B3E46" w:rsidR="000276C6" w:rsidRPr="005A7707" w:rsidRDefault="000276C6" w:rsidP="005A7707">
      <w:pPr>
        <w:pStyle w:val="Poetry"/>
      </w:pPr>
      <w:r w:rsidRPr="005A7707">
        <w:t>had not, it seems, yet made thee a believer.</w:t>
      </w:r>
    </w:p>
    <w:p w14:paraId="3070D979" w14:textId="77777777" w:rsidR="000276C6" w:rsidRPr="005A7707" w:rsidRDefault="000276C6" w:rsidP="005A7707">
      <w:pPr>
        <w:pStyle w:val="Poetry"/>
      </w:pPr>
      <w:r w:rsidRPr="005A7707">
        <w:lastRenderedPageBreak/>
        <w:t>If this be so, what sun, or else what candles</w:t>
      </w:r>
    </w:p>
    <w:p w14:paraId="24B93E9C" w14:textId="77777777" w:rsidR="000276C6" w:rsidRDefault="000276C6" w:rsidP="000276C6">
      <w:pPr>
        <w:pStyle w:val="BodyText"/>
        <w:spacing w:before="1"/>
        <w:rPr>
          <w:sz w:val="15"/>
        </w:rPr>
      </w:pPr>
    </w:p>
    <w:p w14:paraId="71A3A72F" w14:textId="77777777" w:rsidR="000276C6" w:rsidRDefault="000276C6" w:rsidP="005A7707">
      <w:pPr>
        <w:pStyle w:val="Bodynoindent"/>
        <w:jc w:val="center"/>
      </w:pPr>
      <w:r>
        <w:rPr>
          <w:noProof/>
        </w:rPr>
        <w:drawing>
          <wp:inline distT="0" distB="0" distL="0" distR="0" wp14:anchorId="205D1D0A" wp14:editId="2F2FDCB4">
            <wp:extent cx="2247491" cy="2901219"/>
            <wp:effectExtent l="0" t="0" r="0" b="0"/>
            <wp:docPr id="39"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1.png"/>
                    <pic:cNvPicPr/>
                  </pic:nvPicPr>
                  <pic:blipFill>
                    <a:blip r:embed="rId25" cstate="print"/>
                    <a:stretch>
                      <a:fillRect/>
                    </a:stretch>
                  </pic:blipFill>
                  <pic:spPr>
                    <a:xfrm>
                      <a:off x="0" y="0"/>
                      <a:ext cx="2247491" cy="2901219"/>
                    </a:xfrm>
                    <a:prstGeom prst="rect">
                      <a:avLst/>
                    </a:prstGeom>
                  </pic:spPr>
                </pic:pic>
              </a:graphicData>
            </a:graphic>
          </wp:inline>
        </w:drawing>
      </w:r>
    </w:p>
    <w:p w14:paraId="2E519EFA" w14:textId="687E4302" w:rsidR="000276C6" w:rsidRDefault="000276C6" w:rsidP="005A7707">
      <w:pPr>
        <w:pStyle w:val="CaptionHeader"/>
      </w:pPr>
      <w:r>
        <w:rPr>
          <w:w w:val="105"/>
        </w:rPr>
        <w:t>image</w:t>
      </w:r>
      <w:r>
        <w:rPr>
          <w:spacing w:val="1"/>
          <w:w w:val="105"/>
        </w:rPr>
        <w:t xml:space="preserve"> </w:t>
      </w:r>
      <w:r>
        <w:rPr>
          <w:w w:val="105"/>
        </w:rPr>
        <w:t>5.16:</w:t>
      </w:r>
      <w:r>
        <w:rPr>
          <w:spacing w:val="1"/>
          <w:w w:val="105"/>
        </w:rPr>
        <w:t xml:space="preserve"> </w:t>
      </w:r>
      <w:r>
        <w:rPr>
          <w:w w:val="105"/>
        </w:rPr>
        <w:t>Purgatorio:</w:t>
      </w:r>
      <w:r>
        <w:rPr>
          <w:spacing w:val="1"/>
          <w:w w:val="105"/>
        </w:rPr>
        <w:t xml:space="preserve"> </w:t>
      </w:r>
      <w:r>
        <w:rPr>
          <w:w w:val="105"/>
        </w:rPr>
        <w:t>Canto</w:t>
      </w:r>
      <w:r>
        <w:rPr>
          <w:spacing w:val="1"/>
          <w:w w:val="105"/>
        </w:rPr>
        <w:t xml:space="preserve"> </w:t>
      </w:r>
      <w:r>
        <w:rPr>
          <w:w w:val="105"/>
        </w:rPr>
        <w:t>Twen</w:t>
      </w:r>
      <w:r>
        <w:t>ty-Two</w:t>
      </w:r>
      <w:r>
        <w:rPr>
          <w:spacing w:val="-2"/>
        </w:rPr>
        <w:t xml:space="preserve"> </w:t>
      </w:r>
      <w:r>
        <w:t>|</w:t>
      </w:r>
      <w:r>
        <w:rPr>
          <w:spacing w:val="-21"/>
        </w:rPr>
        <w:t xml:space="preserve"> </w:t>
      </w:r>
      <w:r>
        <w:t>Dante</w:t>
      </w:r>
      <w:r>
        <w:rPr>
          <w:spacing w:val="-3"/>
        </w:rPr>
        <w:t xml:space="preserve"> </w:t>
      </w:r>
      <w:r>
        <w:t>passes</w:t>
      </w:r>
      <w:r>
        <w:rPr>
          <w:spacing w:val="-4"/>
        </w:rPr>
        <w:t xml:space="preserve"> </w:t>
      </w:r>
      <w:r>
        <w:t>through</w:t>
      </w:r>
      <w:r>
        <w:rPr>
          <w:spacing w:val="-3"/>
        </w:rPr>
        <w:t xml:space="preserve"> </w:t>
      </w:r>
      <w:r>
        <w:t>the</w:t>
      </w:r>
      <w:r>
        <w:rPr>
          <w:spacing w:val="-3"/>
        </w:rPr>
        <w:t xml:space="preserve"> </w:t>
      </w:r>
      <w:r>
        <w:t>sixth</w:t>
      </w:r>
      <w:r>
        <w:rPr>
          <w:spacing w:val="-3"/>
        </w:rPr>
        <w:t xml:space="preserve"> </w:t>
      </w:r>
      <w:r>
        <w:t>layer</w:t>
      </w:r>
      <w:r>
        <w:rPr>
          <w:spacing w:val="-42"/>
        </w:rPr>
        <w:t xml:space="preserve"> </w:t>
      </w:r>
      <w:r>
        <w:rPr>
          <w:spacing w:val="-1"/>
        </w:rPr>
        <w:t>of Purgatory, where gluttony transforms to</w:t>
      </w:r>
      <w:r>
        <w:t xml:space="preserve"> </w:t>
      </w:r>
      <w:r>
        <w:rPr>
          <w:w w:val="105"/>
        </w:rPr>
        <w:t>temperance.</w:t>
      </w:r>
    </w:p>
    <w:p w14:paraId="276B18B2" w14:textId="77777777" w:rsidR="005A7707" w:rsidRDefault="000276C6" w:rsidP="005A7707">
      <w:pPr>
        <w:pStyle w:val="CaptionText"/>
        <w:rPr>
          <w:spacing w:val="-42"/>
        </w:rPr>
      </w:pPr>
      <w:r>
        <w:rPr>
          <w:b/>
        </w:rPr>
        <w:t xml:space="preserve">Author: </w:t>
      </w:r>
      <w:r>
        <w:t>Teodolinda Barolini</w:t>
      </w:r>
      <w:r>
        <w:rPr>
          <w:spacing w:val="-42"/>
        </w:rPr>
        <w:t xml:space="preserve"> </w:t>
      </w:r>
    </w:p>
    <w:p w14:paraId="5586435D" w14:textId="77777777" w:rsidR="005A7707" w:rsidRDefault="005A7707" w:rsidP="005A7707">
      <w:pPr>
        <w:pStyle w:val="CaptionText"/>
      </w:pPr>
      <w:r>
        <w:rPr>
          <w:b/>
          <w:spacing w:val="-5"/>
        </w:rPr>
        <w:t>S</w:t>
      </w:r>
      <w:r w:rsidR="000276C6">
        <w:rPr>
          <w:b/>
          <w:spacing w:val="-5"/>
        </w:rPr>
        <w:t xml:space="preserve">ource: </w:t>
      </w:r>
      <w:r w:rsidR="000276C6">
        <w:rPr>
          <w:spacing w:val="-4"/>
        </w:rPr>
        <w:t>Digital Dante</w:t>
      </w:r>
      <w:r w:rsidR="000276C6">
        <w:t xml:space="preserve"> </w:t>
      </w:r>
    </w:p>
    <w:p w14:paraId="0C4C9BB0" w14:textId="3113063D" w:rsidR="000276C6" w:rsidRDefault="005A7707" w:rsidP="005A7707">
      <w:pPr>
        <w:pStyle w:val="CaptionText"/>
      </w:pPr>
      <w:r>
        <w:rPr>
          <w:b/>
          <w:spacing w:val="1"/>
          <w:w w:val="106"/>
        </w:rPr>
        <w:t>L</w:t>
      </w:r>
      <w:r w:rsidR="000276C6">
        <w:rPr>
          <w:b/>
          <w:spacing w:val="1"/>
          <w:w w:val="106"/>
        </w:rPr>
        <w:t>i</w:t>
      </w:r>
      <w:r w:rsidR="000276C6">
        <w:rPr>
          <w:b/>
          <w:w w:val="95"/>
        </w:rPr>
        <w:t>c</w:t>
      </w:r>
      <w:r w:rsidR="000276C6">
        <w:rPr>
          <w:b/>
          <w:spacing w:val="-1"/>
          <w:w w:val="98"/>
        </w:rPr>
        <w:t>e</w:t>
      </w:r>
      <w:r w:rsidR="000276C6">
        <w:rPr>
          <w:b/>
        </w:rPr>
        <w:t>n</w:t>
      </w:r>
      <w:r w:rsidR="000276C6">
        <w:rPr>
          <w:b/>
          <w:spacing w:val="1"/>
        </w:rPr>
        <w:t>s</w:t>
      </w:r>
      <w:r w:rsidR="000276C6">
        <w:rPr>
          <w:b/>
          <w:w w:val="88"/>
        </w:rPr>
        <w:t>e:</w:t>
      </w:r>
      <w:r w:rsidR="000276C6">
        <w:rPr>
          <w:b/>
          <w:spacing w:val="-6"/>
        </w:rPr>
        <w:t xml:space="preserve"> </w:t>
      </w:r>
      <w:r w:rsidR="000276C6">
        <w:rPr>
          <w:w w:val="103"/>
        </w:rPr>
        <w:t>P</w:t>
      </w:r>
      <w:r w:rsidR="000276C6">
        <w:rPr>
          <w:spacing w:val="-1"/>
          <w:w w:val="103"/>
        </w:rPr>
        <w:t>u</w:t>
      </w:r>
      <w:r w:rsidR="000276C6">
        <w:rPr>
          <w:w w:val="101"/>
        </w:rPr>
        <w:t>b</w:t>
      </w:r>
      <w:r w:rsidR="000276C6">
        <w:rPr>
          <w:w w:val="94"/>
        </w:rPr>
        <w:t>lic</w:t>
      </w:r>
      <w:r w:rsidR="000276C6">
        <w:rPr>
          <w:spacing w:val="-5"/>
        </w:rPr>
        <w:t xml:space="preserve"> </w:t>
      </w:r>
      <w:r w:rsidR="000276C6">
        <w:rPr>
          <w:spacing w:val="1"/>
          <w:w w:val="101"/>
        </w:rPr>
        <w:t>D</w:t>
      </w:r>
      <w:r w:rsidR="000276C6">
        <w:rPr>
          <w:w w:val="102"/>
        </w:rPr>
        <w:t>o</w:t>
      </w:r>
      <w:r w:rsidR="000276C6">
        <w:rPr>
          <w:spacing w:val="-1"/>
          <w:w w:val="105"/>
        </w:rPr>
        <w:t>m</w:t>
      </w:r>
      <w:r w:rsidR="000276C6">
        <w:rPr>
          <w:w w:val="98"/>
        </w:rPr>
        <w:t>a</w:t>
      </w:r>
      <w:r w:rsidR="000276C6">
        <w:rPr>
          <w:w w:val="104"/>
        </w:rPr>
        <w:t>in</w:t>
      </w:r>
    </w:p>
    <w:p w14:paraId="71FD719F" w14:textId="77777777" w:rsidR="000276C6" w:rsidRDefault="000276C6" w:rsidP="000276C6">
      <w:pPr>
        <w:pStyle w:val="BodyText"/>
        <w:spacing w:before="10"/>
      </w:pPr>
    </w:p>
    <w:p w14:paraId="748F7E96" w14:textId="77777777" w:rsidR="005A7707" w:rsidRDefault="000276C6" w:rsidP="005A7707">
      <w:pPr>
        <w:pStyle w:val="Poetry"/>
      </w:pPr>
      <w:r w:rsidRPr="005A7707">
        <w:t xml:space="preserve">lightened thy darkness so, that thou thereafter </w:t>
      </w:r>
    </w:p>
    <w:p w14:paraId="585B0BFB" w14:textId="3FF82618" w:rsidR="000276C6" w:rsidRDefault="000276C6" w:rsidP="005A7707">
      <w:pPr>
        <w:pStyle w:val="Poetry"/>
      </w:pPr>
      <w:r w:rsidRPr="005A7707">
        <w:t>didst set thy sails behind the Fisherman?”</w:t>
      </w:r>
    </w:p>
    <w:p w14:paraId="2DDA4C3F" w14:textId="77777777" w:rsidR="005A7707" w:rsidRPr="005A7707" w:rsidRDefault="005A7707" w:rsidP="005A7707">
      <w:pPr>
        <w:pStyle w:val="Poetry"/>
      </w:pPr>
    </w:p>
    <w:p w14:paraId="37E770B4" w14:textId="77777777" w:rsidR="000276C6" w:rsidRPr="005A7707" w:rsidRDefault="000276C6" w:rsidP="005A7707">
      <w:pPr>
        <w:pStyle w:val="Poetry"/>
      </w:pPr>
      <w:r w:rsidRPr="005A7707">
        <w:t>“Thou first didst send me to Parnassus’ slopes</w:t>
      </w:r>
    </w:p>
    <w:p w14:paraId="44DB7F09" w14:textId="2A3E1607" w:rsidR="000276C6" w:rsidRPr="005A7707" w:rsidRDefault="000276C6" w:rsidP="005A7707">
      <w:pPr>
        <w:pStyle w:val="Poetry"/>
      </w:pPr>
      <w:r w:rsidRPr="005A7707">
        <w:t>to drink,” he said to him, “and then the first</w:t>
      </w:r>
    </w:p>
    <w:p w14:paraId="33A54759" w14:textId="77777777" w:rsidR="000276C6" w:rsidRPr="005A7707" w:rsidRDefault="000276C6" w:rsidP="005A7707">
      <w:pPr>
        <w:pStyle w:val="Poetry"/>
      </w:pPr>
      <w:r w:rsidRPr="005A7707">
        <w:t>thou wast, who, next to God, illumined me.</w:t>
      </w:r>
    </w:p>
    <w:p w14:paraId="665582CB" w14:textId="77777777" w:rsidR="005A7707" w:rsidRDefault="000276C6" w:rsidP="005A7707">
      <w:pPr>
        <w:pStyle w:val="Poetry"/>
      </w:pPr>
      <w:r w:rsidRPr="005A7707">
        <w:t xml:space="preserve">Thou didst like him, who, when he walks by night, </w:t>
      </w:r>
    </w:p>
    <w:p w14:paraId="66AEFB52" w14:textId="2ADFCA02" w:rsidR="000276C6" w:rsidRPr="005A7707" w:rsidRDefault="000276C6" w:rsidP="005A7707">
      <w:pPr>
        <w:pStyle w:val="Poetry"/>
      </w:pPr>
      <w:r w:rsidRPr="005A7707">
        <w:t>a light behind him bears nor helps himself,</w:t>
      </w:r>
    </w:p>
    <w:p w14:paraId="61EC5865" w14:textId="77777777" w:rsidR="000276C6" w:rsidRPr="005A7707" w:rsidRDefault="000276C6" w:rsidP="005A7707">
      <w:pPr>
        <w:pStyle w:val="Poetry"/>
      </w:pPr>
      <w:r w:rsidRPr="005A7707">
        <w:t>but maketh those that follow after see,</w:t>
      </w:r>
    </w:p>
    <w:p w14:paraId="43081234" w14:textId="06190ED3" w:rsidR="000276C6" w:rsidRPr="005A7707" w:rsidRDefault="000276C6" w:rsidP="005A7707">
      <w:pPr>
        <w:pStyle w:val="Poetry"/>
      </w:pPr>
      <w:r w:rsidRPr="005A7707">
        <w:t>when thou didst say: ‘The age renews itself;</w:t>
      </w:r>
    </w:p>
    <w:p w14:paraId="27AF23DE" w14:textId="77777777" w:rsidR="000276C6" w:rsidRPr="005A7707" w:rsidRDefault="000276C6" w:rsidP="005A7707">
      <w:pPr>
        <w:pStyle w:val="Poetry"/>
      </w:pPr>
      <w:r w:rsidRPr="005A7707">
        <w:t>Justice returns, and man’s primeval times,</w:t>
      </w:r>
    </w:p>
    <w:p w14:paraId="04FFC05D" w14:textId="77777777" w:rsidR="000276C6" w:rsidRPr="005A7707" w:rsidRDefault="000276C6" w:rsidP="005A7707">
      <w:pPr>
        <w:pStyle w:val="Poetry"/>
      </w:pPr>
      <w:r w:rsidRPr="005A7707">
        <w:t>as down from Heaven a new-born race descends.’</w:t>
      </w:r>
    </w:p>
    <w:p w14:paraId="47A1BF72" w14:textId="77777777" w:rsidR="005A7707" w:rsidRDefault="000276C6" w:rsidP="005A7707">
      <w:pPr>
        <w:pStyle w:val="Poetry"/>
      </w:pPr>
      <w:r w:rsidRPr="005A7707">
        <w:t xml:space="preserve">Through thee a poet I became, through thee </w:t>
      </w:r>
    </w:p>
    <w:p w14:paraId="6283528D" w14:textId="0A5A5CAB" w:rsidR="000276C6" w:rsidRPr="005A7707" w:rsidRDefault="000276C6" w:rsidP="005A7707">
      <w:pPr>
        <w:pStyle w:val="Poetry"/>
      </w:pPr>
      <w:r w:rsidRPr="005A7707">
        <w:t>a Christian! But, that thou mayst better see</w:t>
      </w:r>
    </w:p>
    <w:p w14:paraId="6302CFD9" w14:textId="39D69ADF" w:rsidR="000276C6" w:rsidRDefault="000276C6" w:rsidP="005A7707">
      <w:pPr>
        <w:pStyle w:val="Poetry"/>
      </w:pPr>
      <w:r w:rsidRPr="005A7707">
        <w:t>my sketch, I’ll set my hand to color it.</w:t>
      </w:r>
    </w:p>
    <w:p w14:paraId="79002BD5" w14:textId="77777777" w:rsidR="005A7707" w:rsidRPr="005A7707" w:rsidRDefault="005A7707" w:rsidP="005A7707">
      <w:pPr>
        <w:pStyle w:val="Poetry"/>
      </w:pPr>
    </w:p>
    <w:p w14:paraId="7DECB5DC" w14:textId="77777777" w:rsidR="000276C6" w:rsidRPr="005A7707" w:rsidRDefault="000276C6" w:rsidP="005A7707">
      <w:pPr>
        <w:pStyle w:val="Poetry"/>
      </w:pPr>
      <w:r w:rsidRPr="005A7707">
        <w:t>Pregnant already with the true belief,</w:t>
      </w:r>
    </w:p>
    <w:p w14:paraId="5BB5C22F" w14:textId="77777777" w:rsidR="005A7707" w:rsidRDefault="000276C6" w:rsidP="005A7707">
      <w:pPr>
        <w:pStyle w:val="Poetry"/>
      </w:pPr>
      <w:r w:rsidRPr="005A7707">
        <w:t xml:space="preserve">sowed by the eternal Kingdom’s messengers, </w:t>
      </w:r>
    </w:p>
    <w:p w14:paraId="57BD8B52" w14:textId="77777777" w:rsidR="005A7707" w:rsidRDefault="000276C6" w:rsidP="005A7707">
      <w:pPr>
        <w:pStyle w:val="Poetry"/>
      </w:pPr>
      <w:r w:rsidRPr="005A7707">
        <w:t xml:space="preserve">was every portion of the whole wide world; </w:t>
      </w:r>
    </w:p>
    <w:p w14:paraId="7D09A6B0" w14:textId="66E76FEB" w:rsidR="000276C6" w:rsidRPr="005A7707" w:rsidRDefault="000276C6" w:rsidP="005A7707">
      <w:pPr>
        <w:pStyle w:val="Poetry"/>
      </w:pPr>
      <w:r w:rsidRPr="005A7707">
        <w:t>and now thy words, to which I’ve just referred,</w:t>
      </w:r>
    </w:p>
    <w:p w14:paraId="764CB22F" w14:textId="5D47EA7F" w:rsidR="000276C6" w:rsidRPr="005A7707" w:rsidRDefault="000276C6" w:rsidP="005A7707">
      <w:pPr>
        <w:pStyle w:val="Poetry"/>
      </w:pPr>
      <w:r w:rsidRPr="005A7707">
        <w:t>with these new preachers harmonized so well,</w:t>
      </w:r>
    </w:p>
    <w:p w14:paraId="2081D029" w14:textId="77777777" w:rsidR="005A7707" w:rsidRDefault="000276C6" w:rsidP="005A7707">
      <w:pPr>
        <w:pStyle w:val="Poetry"/>
      </w:pPr>
      <w:r w:rsidRPr="005A7707">
        <w:t xml:space="preserve">that I became accustomed to frequent them. </w:t>
      </w:r>
    </w:p>
    <w:p w14:paraId="775CA5D7" w14:textId="2AFBFF67" w:rsidR="000276C6" w:rsidRPr="005A7707" w:rsidRDefault="000276C6" w:rsidP="005A7707">
      <w:pPr>
        <w:pStyle w:val="Poetry"/>
      </w:pPr>
      <w:r w:rsidRPr="005A7707">
        <w:t>Thereat so holy did they come to seem,</w:t>
      </w:r>
    </w:p>
    <w:p w14:paraId="4D5CA9B2" w14:textId="77777777" w:rsidR="005A7707" w:rsidRDefault="000276C6" w:rsidP="005A7707">
      <w:pPr>
        <w:pStyle w:val="Poetry"/>
      </w:pPr>
      <w:r w:rsidRPr="005A7707">
        <w:t xml:space="preserve">that when Domitian persecuted them, </w:t>
      </w:r>
    </w:p>
    <w:p w14:paraId="3853112F" w14:textId="2F1B8226" w:rsidR="000276C6" w:rsidRPr="005A7707" w:rsidRDefault="000276C6" w:rsidP="005A7707">
      <w:pPr>
        <w:pStyle w:val="Poetry"/>
      </w:pPr>
      <w:r w:rsidRPr="005A7707">
        <w:t>their lamentations did not lack my tears;</w:t>
      </w:r>
    </w:p>
    <w:p w14:paraId="65C6F716" w14:textId="28342431" w:rsidR="000276C6" w:rsidRPr="005A7707" w:rsidRDefault="000276C6" w:rsidP="005A7707">
      <w:pPr>
        <w:pStyle w:val="Poetry"/>
      </w:pPr>
      <w:r w:rsidRPr="005A7707">
        <w:t>and while I still remained in yonder world,</w:t>
      </w:r>
    </w:p>
    <w:p w14:paraId="5B8A9EA8" w14:textId="77777777" w:rsidR="005A7707" w:rsidRDefault="000276C6" w:rsidP="005A7707">
      <w:pPr>
        <w:pStyle w:val="Poetry"/>
      </w:pPr>
      <w:r w:rsidRPr="005A7707">
        <w:t xml:space="preserve">I helped them; and their upright mode of life </w:t>
      </w:r>
    </w:p>
    <w:p w14:paraId="1D01FDFB" w14:textId="6FF56BD2" w:rsidR="000276C6" w:rsidRDefault="000276C6" w:rsidP="005A7707">
      <w:pPr>
        <w:pStyle w:val="Poetry"/>
      </w:pPr>
      <w:r w:rsidRPr="005A7707">
        <w:t>caused me to treat with scorn all other sects.</w:t>
      </w:r>
    </w:p>
    <w:p w14:paraId="35363A7F" w14:textId="77777777" w:rsidR="005A7707" w:rsidRPr="005A7707" w:rsidRDefault="005A7707" w:rsidP="005A7707">
      <w:pPr>
        <w:pStyle w:val="Poetry"/>
      </w:pPr>
    </w:p>
    <w:p w14:paraId="79D67E30" w14:textId="77777777" w:rsidR="005A7707" w:rsidRPr="005A7707" w:rsidRDefault="005A7707" w:rsidP="005A7707">
      <w:pPr>
        <w:pStyle w:val="Poetry"/>
      </w:pPr>
      <w:r w:rsidRPr="005A7707">
        <w:t>And ere in poetry I led the Greeks</w:t>
      </w:r>
    </w:p>
    <w:p w14:paraId="78353C94" w14:textId="77777777" w:rsidR="000276C6" w:rsidRPr="005A7707" w:rsidRDefault="000276C6" w:rsidP="005A7707">
      <w:pPr>
        <w:pStyle w:val="Poetry"/>
      </w:pPr>
      <w:r w:rsidRPr="005A7707">
        <w:t>to see the streams of Thebes, baptized I was;</w:t>
      </w:r>
    </w:p>
    <w:p w14:paraId="2D61E6CA" w14:textId="5D1422BD" w:rsidR="000276C6" w:rsidRPr="005A7707" w:rsidRDefault="000276C6" w:rsidP="005A7707">
      <w:pPr>
        <w:pStyle w:val="Poetry"/>
      </w:pPr>
      <w:r w:rsidRPr="005A7707">
        <w:t>and yet, through fear, a secret Christian only,</w:t>
      </w:r>
    </w:p>
    <w:p w14:paraId="1FDF91F3" w14:textId="77777777" w:rsidR="000276C6" w:rsidRPr="005A7707" w:rsidRDefault="000276C6" w:rsidP="005A7707">
      <w:pPr>
        <w:pStyle w:val="Poetry"/>
      </w:pPr>
      <w:r w:rsidRPr="005A7707">
        <w:t>I long pretended faith in paganism;</w:t>
      </w:r>
    </w:p>
    <w:p w14:paraId="68852BA4" w14:textId="77777777" w:rsidR="005A7707" w:rsidRDefault="000276C6" w:rsidP="005A7707">
      <w:pPr>
        <w:pStyle w:val="Poetry"/>
      </w:pPr>
      <w:r w:rsidRPr="005A7707">
        <w:t xml:space="preserve">this lukewarmness around the fourth ring moved me </w:t>
      </w:r>
    </w:p>
    <w:p w14:paraId="5EEEE474" w14:textId="68859A81" w:rsidR="000276C6" w:rsidRPr="005A7707" w:rsidRDefault="000276C6" w:rsidP="005A7707">
      <w:pPr>
        <w:pStyle w:val="Poetry"/>
      </w:pPr>
      <w:r w:rsidRPr="005A7707">
        <w:t>till far beyond the fourth centennial year.</w:t>
      </w:r>
    </w:p>
    <w:p w14:paraId="0DBF136E" w14:textId="77777777" w:rsidR="000276C6" w:rsidRPr="005A7707" w:rsidRDefault="000276C6" w:rsidP="005A7707">
      <w:pPr>
        <w:pStyle w:val="Poetry"/>
      </w:pPr>
      <w:r w:rsidRPr="005A7707">
        <w:t>Thou, therefore, that didst lift the covering veil</w:t>
      </w:r>
    </w:p>
    <w:p w14:paraId="76591BE7" w14:textId="28353CB9" w:rsidR="000276C6" w:rsidRPr="005A7707" w:rsidRDefault="000276C6" w:rsidP="005A7707">
      <w:pPr>
        <w:pStyle w:val="Poetry"/>
      </w:pPr>
      <w:r w:rsidRPr="005A7707">
        <w:t>which hid from me the good whereof I speak,</w:t>
      </w:r>
    </w:p>
    <w:p w14:paraId="53906EEB" w14:textId="77777777" w:rsidR="000276C6" w:rsidRPr="005A7707" w:rsidRDefault="000276C6" w:rsidP="005A7707">
      <w:pPr>
        <w:pStyle w:val="Poetry"/>
      </w:pPr>
      <w:r w:rsidRPr="005A7707">
        <w:t>tell me, while we have still a little more</w:t>
      </w:r>
    </w:p>
    <w:p w14:paraId="1D4F53BB" w14:textId="77777777" w:rsidR="005A7707" w:rsidRDefault="000276C6" w:rsidP="005A7707">
      <w:pPr>
        <w:pStyle w:val="Poetry"/>
      </w:pPr>
      <w:r w:rsidRPr="005A7707">
        <w:t xml:space="preserve">to climb, where our old Terence is, and where </w:t>
      </w:r>
    </w:p>
    <w:p w14:paraId="66FC0CE7" w14:textId="1D6741AD" w:rsidR="000276C6" w:rsidRPr="005A7707" w:rsidRDefault="000276C6" w:rsidP="005A7707">
      <w:pPr>
        <w:pStyle w:val="Poetry"/>
      </w:pPr>
      <w:r w:rsidRPr="005A7707">
        <w:t>Cecilius, Plautus, Varro, if thou know;</w:t>
      </w:r>
    </w:p>
    <w:p w14:paraId="6E87EA75" w14:textId="074BE429" w:rsidR="000276C6" w:rsidRDefault="000276C6" w:rsidP="005A7707">
      <w:pPr>
        <w:pStyle w:val="Poetry"/>
      </w:pPr>
      <w:r w:rsidRPr="005A7707">
        <w:t>tell me if they are damned, and in what ward.”</w:t>
      </w:r>
    </w:p>
    <w:p w14:paraId="057CA75B" w14:textId="77777777" w:rsidR="005A7707" w:rsidRPr="005A7707" w:rsidRDefault="005A7707" w:rsidP="005A7707">
      <w:pPr>
        <w:pStyle w:val="Poetry"/>
      </w:pPr>
    </w:p>
    <w:p w14:paraId="6F3A83F6" w14:textId="2BBEE389" w:rsidR="000276C6" w:rsidRPr="005A7707" w:rsidRDefault="000276C6" w:rsidP="005A7707">
      <w:pPr>
        <w:pStyle w:val="Poetry"/>
      </w:pPr>
      <w:r w:rsidRPr="005A7707">
        <w:t>“Both they and Persius, I and many others”</w:t>
      </w:r>
    </w:p>
    <w:p w14:paraId="0BF9CEAE" w14:textId="77777777" w:rsidR="005A7707" w:rsidRDefault="000276C6" w:rsidP="005A7707">
      <w:pPr>
        <w:pStyle w:val="Poetry"/>
      </w:pPr>
      <w:r w:rsidRPr="005A7707">
        <w:t xml:space="preserve">my Leader answered him, “are with the Greek, </w:t>
      </w:r>
    </w:p>
    <w:p w14:paraId="0C968448" w14:textId="77777777" w:rsidR="005A7707" w:rsidRDefault="000276C6" w:rsidP="005A7707">
      <w:pPr>
        <w:pStyle w:val="Poetry"/>
      </w:pPr>
      <w:r w:rsidRPr="005A7707">
        <w:t xml:space="preserve">whom more than any else the Muses nursed, </w:t>
      </w:r>
    </w:p>
    <w:p w14:paraId="32E55F24" w14:textId="2B26DA6E" w:rsidR="000276C6" w:rsidRPr="005A7707" w:rsidRDefault="000276C6" w:rsidP="005A7707">
      <w:pPr>
        <w:pStyle w:val="Poetry"/>
      </w:pPr>
      <w:r w:rsidRPr="005A7707">
        <w:t>in the first circle of the sightless Prison;</w:t>
      </w:r>
    </w:p>
    <w:p w14:paraId="247FBBC6" w14:textId="77777777" w:rsidR="000276C6" w:rsidRPr="005A7707" w:rsidRDefault="000276C6" w:rsidP="005A7707">
      <w:pPr>
        <w:pStyle w:val="Poetry"/>
      </w:pPr>
      <w:r w:rsidRPr="005A7707">
        <w:t>and frequently we talk about the mount,</w:t>
      </w:r>
    </w:p>
    <w:p w14:paraId="535370A6" w14:textId="58751DCB" w:rsidR="000276C6" w:rsidRPr="005A7707" w:rsidRDefault="000276C6" w:rsidP="005A7707">
      <w:pPr>
        <w:pStyle w:val="Poetry"/>
      </w:pPr>
      <w:r w:rsidRPr="005A7707">
        <w:t>which always hath our nurses on its slopes.</w:t>
      </w:r>
    </w:p>
    <w:p w14:paraId="73D4FDE5" w14:textId="77777777" w:rsidR="005A7707" w:rsidRDefault="000276C6" w:rsidP="005A7707">
      <w:pPr>
        <w:pStyle w:val="Poetry"/>
      </w:pPr>
      <w:r w:rsidRPr="005A7707">
        <w:t xml:space="preserve">Euripides and Antiphon are there </w:t>
      </w:r>
    </w:p>
    <w:p w14:paraId="4315625A" w14:textId="2004D10F" w:rsidR="000276C6" w:rsidRPr="005A7707" w:rsidRDefault="000276C6" w:rsidP="005A7707">
      <w:pPr>
        <w:pStyle w:val="Poetry"/>
      </w:pPr>
      <w:r w:rsidRPr="005A7707">
        <w:t>with us, Simonides and Agathon,</w:t>
      </w:r>
    </w:p>
    <w:p w14:paraId="7222CB5E" w14:textId="77777777" w:rsidR="005A7707" w:rsidRDefault="000276C6" w:rsidP="005A7707">
      <w:pPr>
        <w:pStyle w:val="Poetry"/>
      </w:pPr>
      <w:r w:rsidRPr="005A7707">
        <w:lastRenderedPageBreak/>
        <w:t xml:space="preserve">and many other Greeks, who once adorned </w:t>
      </w:r>
    </w:p>
    <w:p w14:paraId="266AEC91" w14:textId="4D1D250A" w:rsidR="000276C6" w:rsidRPr="005A7707" w:rsidRDefault="000276C6" w:rsidP="005A7707">
      <w:pPr>
        <w:pStyle w:val="Poetry"/>
      </w:pPr>
      <w:r w:rsidRPr="005A7707">
        <w:t>their brows with laurel. There, of thine own folk,</w:t>
      </w:r>
    </w:p>
    <w:p w14:paraId="6F02304B" w14:textId="5DE936B1" w:rsidR="000276C6" w:rsidRPr="005A7707" w:rsidRDefault="000276C6" w:rsidP="005A7707">
      <w:pPr>
        <w:pStyle w:val="Poetry"/>
      </w:pPr>
      <w:r w:rsidRPr="005A7707">
        <w:t>Antigone is seen, Deìphile,</w:t>
      </w:r>
    </w:p>
    <w:p w14:paraId="4203A13C" w14:textId="77777777" w:rsidR="000276C6" w:rsidRPr="005A7707" w:rsidRDefault="000276C6" w:rsidP="005A7707">
      <w:pPr>
        <w:pStyle w:val="Poetry"/>
      </w:pPr>
      <w:r w:rsidRPr="005A7707">
        <w:t>Argìa, and, as sad as once, Ismène.</w:t>
      </w:r>
    </w:p>
    <w:p w14:paraId="04D5AE87" w14:textId="77777777" w:rsidR="005A7707" w:rsidRDefault="000276C6" w:rsidP="005A7707">
      <w:pPr>
        <w:pStyle w:val="Poetry"/>
      </w:pPr>
      <w:r w:rsidRPr="005A7707">
        <w:t xml:space="preserve">There, too, may she be seen, who showed Langìa; </w:t>
      </w:r>
    </w:p>
    <w:p w14:paraId="204D5B88" w14:textId="56E40661" w:rsidR="000276C6" w:rsidRPr="005A7707" w:rsidRDefault="000276C6" w:rsidP="005A7707">
      <w:pPr>
        <w:pStyle w:val="Poetry"/>
      </w:pPr>
      <w:r w:rsidRPr="005A7707">
        <w:t>there is Tiresias’ daughter, Thetis also,</w:t>
      </w:r>
    </w:p>
    <w:p w14:paraId="52BD36FD" w14:textId="77777777" w:rsidR="000276C6" w:rsidRPr="005A7707" w:rsidRDefault="000276C6" w:rsidP="005A7707">
      <w:pPr>
        <w:pStyle w:val="Poetry"/>
      </w:pPr>
      <w:r w:rsidRPr="005A7707">
        <w:t>and with her sisters there, Deidamìa.”</w:t>
      </w:r>
    </w:p>
    <w:p w14:paraId="2C3162B9" w14:textId="77777777" w:rsidR="000276C6" w:rsidRDefault="000276C6" w:rsidP="000276C6">
      <w:pPr>
        <w:pStyle w:val="BodyText"/>
        <w:spacing w:before="5"/>
        <w:rPr>
          <w:sz w:val="28"/>
        </w:rPr>
      </w:pPr>
    </w:p>
    <w:p w14:paraId="7DA50F5F" w14:textId="39796C0B" w:rsidR="000276C6" w:rsidRPr="005A7707" w:rsidRDefault="000276C6" w:rsidP="005A7707">
      <w:pPr>
        <w:pStyle w:val="Poetry"/>
      </w:pPr>
      <w:r w:rsidRPr="005A7707">
        <w:t>And now the Poets, both of them, were silent,</w:t>
      </w:r>
    </w:p>
    <w:p w14:paraId="404BAA3F" w14:textId="77777777" w:rsidR="000276C6" w:rsidRPr="005A7707" w:rsidRDefault="000276C6" w:rsidP="005A7707">
      <w:pPr>
        <w:pStyle w:val="Poetry"/>
      </w:pPr>
      <w:r w:rsidRPr="005A7707">
        <w:t>intent again on looking round, since free</w:t>
      </w:r>
    </w:p>
    <w:p w14:paraId="6CCD6FE6" w14:textId="77777777" w:rsidR="005A7707" w:rsidRDefault="000276C6" w:rsidP="005A7707">
      <w:pPr>
        <w:pStyle w:val="Poetry"/>
      </w:pPr>
      <w:r w:rsidRPr="005A7707">
        <w:t xml:space="preserve">from climbing up and free from walls; and while </w:t>
      </w:r>
    </w:p>
    <w:p w14:paraId="6D54BF8D" w14:textId="77777777" w:rsidR="005A7707" w:rsidRDefault="000276C6" w:rsidP="005A7707">
      <w:pPr>
        <w:pStyle w:val="Poetry"/>
      </w:pPr>
      <w:r w:rsidRPr="005A7707">
        <w:t xml:space="preserve">four handmaids of the day had dropped behind, </w:t>
      </w:r>
    </w:p>
    <w:p w14:paraId="31CEFABF" w14:textId="204AB6D5" w:rsidR="000276C6" w:rsidRPr="005A7707" w:rsidRDefault="000276C6" w:rsidP="005A7707">
      <w:pPr>
        <w:pStyle w:val="Poetry"/>
      </w:pPr>
      <w:r w:rsidRPr="005A7707">
        <w:t>the fifth was at the sun-car’s pole, still upward</w:t>
      </w:r>
    </w:p>
    <w:p w14:paraId="6C762C47" w14:textId="5689B7B4" w:rsidR="000276C6" w:rsidRPr="005A7707" w:rsidRDefault="000276C6" w:rsidP="005A7707">
      <w:pPr>
        <w:pStyle w:val="Poetry"/>
      </w:pPr>
      <w:r w:rsidRPr="005A7707">
        <w:t>pointing its burning horn; whereat my Leader:</w:t>
      </w:r>
    </w:p>
    <w:p w14:paraId="0C8D9728" w14:textId="77777777" w:rsidR="000276C6" w:rsidRPr="005A7707" w:rsidRDefault="000276C6" w:rsidP="005A7707">
      <w:pPr>
        <w:pStyle w:val="Poetry"/>
      </w:pPr>
      <w:r w:rsidRPr="005A7707">
        <w:t>“I think that it behooves us now to turn</w:t>
      </w:r>
    </w:p>
    <w:p w14:paraId="0D0BF1B7" w14:textId="77777777" w:rsidR="005A7707" w:rsidRDefault="000276C6" w:rsidP="005A7707">
      <w:pPr>
        <w:pStyle w:val="Poetry"/>
      </w:pPr>
      <w:r w:rsidRPr="005A7707">
        <w:t xml:space="preserve">our right sides toward the outer edge, and circle </w:t>
      </w:r>
    </w:p>
    <w:p w14:paraId="2EEC9AA5" w14:textId="1E44B7E6" w:rsidR="000276C6" w:rsidRDefault="000276C6" w:rsidP="005A7707">
      <w:pPr>
        <w:pStyle w:val="Poetry"/>
      </w:pPr>
      <w:r w:rsidRPr="005A7707">
        <w:t>the Mountain as our wont it is to do.”</w:t>
      </w:r>
    </w:p>
    <w:p w14:paraId="4D4FB1CB" w14:textId="77777777" w:rsidR="005A7707" w:rsidRPr="005A7707" w:rsidRDefault="005A7707" w:rsidP="005A7707">
      <w:pPr>
        <w:pStyle w:val="Poetry"/>
      </w:pPr>
    </w:p>
    <w:p w14:paraId="45F57FDC" w14:textId="77777777" w:rsidR="000276C6" w:rsidRPr="005A7707" w:rsidRDefault="000276C6" w:rsidP="005A7707">
      <w:pPr>
        <w:pStyle w:val="Poetry"/>
      </w:pPr>
      <w:r w:rsidRPr="005A7707">
        <w:t>Thus was our custom our instructor there;</w:t>
      </w:r>
    </w:p>
    <w:p w14:paraId="7637058B" w14:textId="5FCC2829" w:rsidR="000276C6" w:rsidRPr="005A7707" w:rsidRDefault="000276C6" w:rsidP="005A7707">
      <w:pPr>
        <w:pStyle w:val="Poetry"/>
      </w:pPr>
      <w:r w:rsidRPr="005A7707">
        <w:t>and with less doubt we started on again,</w:t>
      </w:r>
    </w:p>
    <w:p w14:paraId="0F6DBFBE" w14:textId="77777777" w:rsidR="005A7707" w:rsidRDefault="000276C6" w:rsidP="005A7707">
      <w:pPr>
        <w:pStyle w:val="Poetry"/>
      </w:pPr>
      <w:r w:rsidRPr="005A7707">
        <w:t xml:space="preserve">because of that deserving soul’s assent. </w:t>
      </w:r>
    </w:p>
    <w:p w14:paraId="37DC918B" w14:textId="362DA05C" w:rsidR="000276C6" w:rsidRPr="005A7707" w:rsidRDefault="000276C6" w:rsidP="005A7707">
      <w:pPr>
        <w:pStyle w:val="Poetry"/>
      </w:pPr>
      <w:r w:rsidRPr="005A7707">
        <w:t>In front they went, and I behind, alone,</w:t>
      </w:r>
    </w:p>
    <w:p w14:paraId="3B3AE29E" w14:textId="77777777" w:rsidR="005A7707" w:rsidRDefault="000276C6" w:rsidP="005A7707">
      <w:pPr>
        <w:pStyle w:val="Poetry"/>
      </w:pPr>
      <w:r w:rsidRPr="005A7707">
        <w:t xml:space="preserve">listening the while to what they had to say, </w:t>
      </w:r>
    </w:p>
    <w:p w14:paraId="23C858A4" w14:textId="5D14AA61" w:rsidR="000276C6" w:rsidRDefault="000276C6" w:rsidP="005A7707">
      <w:pPr>
        <w:pStyle w:val="Poetry"/>
      </w:pPr>
      <w:r w:rsidRPr="005A7707">
        <w:t>which gave me understanding for my verse.</w:t>
      </w:r>
    </w:p>
    <w:p w14:paraId="7CD93170" w14:textId="77777777" w:rsidR="005A7707" w:rsidRPr="005A7707" w:rsidRDefault="005A7707" w:rsidP="005A7707">
      <w:pPr>
        <w:pStyle w:val="Poetry"/>
      </w:pPr>
    </w:p>
    <w:p w14:paraId="57FD4892" w14:textId="2BF7D9CD" w:rsidR="000276C6" w:rsidRPr="005A7707" w:rsidRDefault="000276C6" w:rsidP="005A7707">
      <w:pPr>
        <w:pStyle w:val="Poetry"/>
      </w:pPr>
      <w:r w:rsidRPr="005A7707">
        <w:t>But soon their pleasant talk a Tree broke off,</w:t>
      </w:r>
    </w:p>
    <w:p w14:paraId="598C980D" w14:textId="77777777" w:rsidR="005A7707" w:rsidRDefault="000276C6" w:rsidP="005A7707">
      <w:pPr>
        <w:pStyle w:val="Poetry"/>
      </w:pPr>
      <w:r w:rsidRPr="005A7707">
        <w:t xml:space="preserve">which in the middle of the road we found, </w:t>
      </w:r>
    </w:p>
    <w:p w14:paraId="28CCD2CD" w14:textId="77777777" w:rsidR="005A7707" w:rsidRDefault="000276C6" w:rsidP="005A7707">
      <w:pPr>
        <w:pStyle w:val="Poetry"/>
      </w:pPr>
      <w:r w:rsidRPr="005A7707">
        <w:t xml:space="preserve">with fruit agreeable and sweet to smell; </w:t>
      </w:r>
    </w:p>
    <w:p w14:paraId="2AD5DD56" w14:textId="01B21B45" w:rsidR="000276C6" w:rsidRPr="005A7707" w:rsidRDefault="000276C6" w:rsidP="005A7707">
      <w:pPr>
        <w:pStyle w:val="Poetry"/>
      </w:pPr>
      <w:r w:rsidRPr="005A7707">
        <w:t>and as a fir-tree tapers up from branch</w:t>
      </w:r>
    </w:p>
    <w:p w14:paraId="6998ECFA" w14:textId="77777777" w:rsidR="000276C6" w:rsidRPr="005A7707" w:rsidRDefault="000276C6" w:rsidP="005A7707">
      <w:pPr>
        <w:pStyle w:val="Poetry"/>
      </w:pPr>
      <w:r w:rsidRPr="005A7707">
        <w:t>to branch, so likewise this one tapered down,</w:t>
      </w:r>
    </w:p>
    <w:p w14:paraId="2AC830A0" w14:textId="43DE1B67" w:rsidR="000276C6" w:rsidRPr="005A7707" w:rsidRDefault="000276C6" w:rsidP="005A7707">
      <w:pPr>
        <w:pStyle w:val="Poetry"/>
      </w:pPr>
      <w:r w:rsidRPr="005A7707">
        <w:t>in order, I believe, that none may climb it.</w:t>
      </w:r>
    </w:p>
    <w:p w14:paraId="0F62EF34" w14:textId="77777777" w:rsidR="005A7707" w:rsidRDefault="000276C6" w:rsidP="005A7707">
      <w:pPr>
        <w:pStyle w:val="Poetry"/>
      </w:pPr>
      <w:r w:rsidRPr="005A7707">
        <w:t xml:space="preserve">And on the side on which our path was closed, </w:t>
      </w:r>
    </w:p>
    <w:p w14:paraId="5CFE42FD" w14:textId="3ACE175C" w:rsidR="000276C6" w:rsidRPr="005A7707" w:rsidRDefault="000276C6" w:rsidP="005A7707">
      <w:pPr>
        <w:pStyle w:val="Poetry"/>
      </w:pPr>
      <w:r w:rsidRPr="005A7707">
        <w:t>down from the lofty cliff a limpid stream</w:t>
      </w:r>
    </w:p>
    <w:p w14:paraId="215CCE16" w14:textId="617F5C01" w:rsidR="000276C6" w:rsidRDefault="000276C6" w:rsidP="005A7707">
      <w:pPr>
        <w:pStyle w:val="Poetry"/>
      </w:pPr>
      <w:r w:rsidRPr="005A7707">
        <w:t>was falling, and spraying upward o’er its leaves.</w:t>
      </w:r>
    </w:p>
    <w:p w14:paraId="6DF98274" w14:textId="77777777" w:rsidR="005A7707" w:rsidRPr="005A7707" w:rsidRDefault="005A7707" w:rsidP="005A7707">
      <w:pPr>
        <w:pStyle w:val="Poetry"/>
      </w:pPr>
    </w:p>
    <w:p w14:paraId="005AE43C" w14:textId="77777777" w:rsidR="000276C6" w:rsidRPr="005A7707" w:rsidRDefault="000276C6" w:rsidP="005A7707">
      <w:pPr>
        <w:pStyle w:val="Poetry"/>
      </w:pPr>
      <w:r w:rsidRPr="005A7707">
        <w:t>Then toward the Tree the two Bards turned their steps;</w:t>
      </w:r>
    </w:p>
    <w:p w14:paraId="39F274CA" w14:textId="62DED7A2" w:rsidR="000276C6" w:rsidRPr="005A7707" w:rsidRDefault="000276C6" w:rsidP="005A7707">
      <w:pPr>
        <w:pStyle w:val="Poetry"/>
      </w:pPr>
      <w:r w:rsidRPr="005A7707">
        <w:t>and from among its leaves a voice cried out:</w:t>
      </w:r>
    </w:p>
    <w:p w14:paraId="0D4316DE" w14:textId="77777777" w:rsidR="005A7707" w:rsidRDefault="000276C6" w:rsidP="005A7707">
      <w:pPr>
        <w:pStyle w:val="Poetry"/>
      </w:pPr>
      <w:r w:rsidRPr="005A7707">
        <w:t xml:space="preserve">“Of this food there will be for you a dearth!” </w:t>
      </w:r>
    </w:p>
    <w:p w14:paraId="28A7397D" w14:textId="77777777" w:rsidR="005A7707" w:rsidRDefault="000276C6" w:rsidP="005A7707">
      <w:pPr>
        <w:pStyle w:val="Poetry"/>
      </w:pPr>
      <w:r w:rsidRPr="005A7707">
        <w:t xml:space="preserve">Then: “More did Mary think of honoring, </w:t>
      </w:r>
    </w:p>
    <w:p w14:paraId="25773C8E" w14:textId="61D0F72C" w:rsidR="000276C6" w:rsidRPr="005A7707" w:rsidRDefault="000276C6" w:rsidP="005A7707">
      <w:pPr>
        <w:pStyle w:val="Poetry"/>
      </w:pPr>
      <w:r w:rsidRPr="005A7707">
        <w:t>the marriage feast, and making it complete,</w:t>
      </w:r>
    </w:p>
    <w:p w14:paraId="6A5AED46" w14:textId="77777777" w:rsidR="000276C6" w:rsidRPr="005A7707" w:rsidRDefault="000276C6" w:rsidP="005A7707">
      <w:pPr>
        <w:pStyle w:val="Poetry"/>
      </w:pPr>
      <w:r w:rsidRPr="005A7707">
        <w:t>than of her mouth, which pleadeth now for you;</w:t>
      </w:r>
    </w:p>
    <w:p w14:paraId="3D4D8087" w14:textId="3FE6F952" w:rsidR="000276C6" w:rsidRPr="005A7707" w:rsidRDefault="000276C6" w:rsidP="005A7707">
      <w:pPr>
        <w:pStyle w:val="Poetry"/>
      </w:pPr>
      <w:r w:rsidRPr="005A7707">
        <w:t>the ancient Roman women were content</w:t>
      </w:r>
    </w:p>
    <w:p w14:paraId="26E3B2F5" w14:textId="77777777" w:rsidR="005A7707" w:rsidRDefault="000276C6" w:rsidP="005A7707">
      <w:pPr>
        <w:pStyle w:val="Poetry"/>
      </w:pPr>
      <w:r w:rsidRPr="005A7707">
        <w:t xml:space="preserve">with water for their only drink; and Daniel </w:t>
      </w:r>
    </w:p>
    <w:p w14:paraId="44AEB0F5" w14:textId="77777777" w:rsidR="005A7707" w:rsidRDefault="000276C6" w:rsidP="005A7707">
      <w:pPr>
        <w:pStyle w:val="Poetry"/>
      </w:pPr>
      <w:r w:rsidRPr="005A7707">
        <w:t xml:space="preserve">thought little of his food, but wisdom gained. </w:t>
      </w:r>
    </w:p>
    <w:p w14:paraId="61489CAC" w14:textId="08551FB9" w:rsidR="000276C6" w:rsidRPr="005A7707" w:rsidRDefault="000276C6" w:rsidP="005A7707">
      <w:pPr>
        <w:pStyle w:val="Poetry"/>
      </w:pPr>
      <w:r w:rsidRPr="005A7707">
        <w:t>The primal age was beautiful as gold;</w:t>
      </w:r>
    </w:p>
    <w:p w14:paraId="39AF6653" w14:textId="77777777" w:rsidR="000276C6" w:rsidRPr="005A7707" w:rsidRDefault="000276C6" w:rsidP="005A7707">
      <w:pPr>
        <w:pStyle w:val="Poetry"/>
      </w:pPr>
      <w:r w:rsidRPr="005A7707">
        <w:t>with hunger it made acorns sweet to taste,</w:t>
      </w:r>
    </w:p>
    <w:p w14:paraId="18F550F3" w14:textId="21B53296" w:rsidR="000276C6" w:rsidRPr="005A7707" w:rsidRDefault="000276C6" w:rsidP="005A7707">
      <w:pPr>
        <w:pStyle w:val="Poetry"/>
      </w:pPr>
      <w:r w:rsidRPr="005A7707">
        <w:t>and nectar every little brook, with thirst.</w:t>
      </w:r>
    </w:p>
    <w:p w14:paraId="3C84C35E" w14:textId="77777777" w:rsidR="005A7707" w:rsidRDefault="000276C6" w:rsidP="005A7707">
      <w:pPr>
        <w:pStyle w:val="Poetry"/>
      </w:pPr>
      <w:r w:rsidRPr="005A7707">
        <w:t xml:space="preserve">Honey and flying locusts were the food </w:t>
      </w:r>
    </w:p>
    <w:p w14:paraId="77F1B1DB" w14:textId="77777777" w:rsidR="005A7707" w:rsidRDefault="000276C6" w:rsidP="005A7707">
      <w:pPr>
        <w:pStyle w:val="Poetry"/>
      </w:pPr>
      <w:r w:rsidRPr="005A7707">
        <w:t xml:space="preserve">which fed the Baptist in the wilderness; </w:t>
      </w:r>
    </w:p>
    <w:p w14:paraId="727CB9A3" w14:textId="77777777" w:rsidR="005A7707" w:rsidRDefault="000276C6" w:rsidP="005A7707">
      <w:pPr>
        <w:pStyle w:val="Poetry"/>
      </w:pPr>
      <w:r w:rsidRPr="005A7707">
        <w:t xml:space="preserve">hence he is now as glorious and as great, </w:t>
      </w:r>
    </w:p>
    <w:p w14:paraId="162F491B" w14:textId="0E411985" w:rsidR="000276C6" w:rsidRPr="005A7707" w:rsidRDefault="000276C6" w:rsidP="005A7707">
      <w:pPr>
        <w:pStyle w:val="Poetry"/>
      </w:pPr>
      <w:r w:rsidRPr="005A7707">
        <w:t>as by the Gospel is revealed to you.”</w:t>
      </w:r>
    </w:p>
    <w:p w14:paraId="2F144795" w14:textId="77777777" w:rsidR="000276C6" w:rsidRDefault="000276C6" w:rsidP="000276C6">
      <w:pPr>
        <w:pStyle w:val="BodyText"/>
        <w:spacing w:before="6"/>
        <w:rPr>
          <w:sz w:val="12"/>
        </w:rPr>
      </w:pPr>
    </w:p>
    <w:p w14:paraId="380AF080" w14:textId="77777777" w:rsidR="000276C6" w:rsidRPr="005A7707" w:rsidRDefault="000276C6" w:rsidP="005A7707">
      <w:pPr>
        <w:pStyle w:val="Heading3"/>
      </w:pPr>
      <w:r w:rsidRPr="005A7707">
        <w:t>Purgatorio XXVI</w:t>
      </w:r>
    </w:p>
    <w:p w14:paraId="16B94262" w14:textId="77777777" w:rsidR="000276C6" w:rsidRPr="005A7707" w:rsidRDefault="000276C6" w:rsidP="005A7707">
      <w:pPr>
        <w:pStyle w:val="Heading4"/>
      </w:pPr>
      <w:r w:rsidRPr="005A7707">
        <w:t>Purgatory. The Seventh Ring. Lust Instances of Natural and of Unnatural Lust</w:t>
      </w:r>
    </w:p>
    <w:p w14:paraId="5C3461F2" w14:textId="77777777" w:rsidR="000276C6" w:rsidRPr="005A7707" w:rsidRDefault="000276C6" w:rsidP="005A7707">
      <w:pPr>
        <w:pStyle w:val="Poetry"/>
      </w:pPr>
      <w:r w:rsidRPr="005A7707">
        <w:t>While thus, one ’fore the other, ’long the edge</w:t>
      </w:r>
    </w:p>
    <w:p w14:paraId="609E7188" w14:textId="77777777" w:rsidR="000276C6" w:rsidRPr="005A7707" w:rsidRDefault="000276C6" w:rsidP="005A7707">
      <w:pPr>
        <w:pStyle w:val="Poetry"/>
      </w:pPr>
      <w:r w:rsidRPr="005A7707">
        <w:t>we went, and my good Teacher often said:</w:t>
      </w:r>
    </w:p>
    <w:p w14:paraId="039CA91C" w14:textId="77777777" w:rsidR="005A7707" w:rsidRDefault="000276C6" w:rsidP="005A7707">
      <w:pPr>
        <w:pStyle w:val="Poetry"/>
      </w:pPr>
      <w:r w:rsidRPr="005A7707">
        <w:t xml:space="preserve">“Attention pay; and let my warning help thee!” </w:t>
      </w:r>
    </w:p>
    <w:p w14:paraId="39764879" w14:textId="35EA9681" w:rsidR="000276C6" w:rsidRPr="005A7707" w:rsidRDefault="000276C6" w:rsidP="005A7707">
      <w:pPr>
        <w:pStyle w:val="Poetry"/>
      </w:pPr>
      <w:r w:rsidRPr="005A7707">
        <w:t>the sun, which with its rays was changing now</w:t>
      </w:r>
    </w:p>
    <w:p w14:paraId="09C70A2D" w14:textId="08712F74" w:rsidR="000276C6" w:rsidRPr="005A7707" w:rsidRDefault="000276C6" w:rsidP="005A7707">
      <w:pPr>
        <w:pStyle w:val="Poetry"/>
      </w:pPr>
      <w:r w:rsidRPr="005A7707">
        <w:t>from azure all the western skies to white,</w:t>
      </w:r>
    </w:p>
    <w:p w14:paraId="2F1157F1" w14:textId="77777777" w:rsidR="005A7707" w:rsidRDefault="000276C6" w:rsidP="005A7707">
      <w:pPr>
        <w:pStyle w:val="Poetry"/>
      </w:pPr>
      <w:r w:rsidRPr="005A7707">
        <w:t xml:space="preserve">was on my right side striking me; and I </w:t>
      </w:r>
    </w:p>
    <w:p w14:paraId="6814FE47" w14:textId="77777777" w:rsidR="005A7707" w:rsidRDefault="000276C6" w:rsidP="005A7707">
      <w:pPr>
        <w:pStyle w:val="Poetry"/>
      </w:pPr>
      <w:r w:rsidRPr="005A7707">
        <w:t xml:space="preserve">was with my shadow giving to the flame </w:t>
      </w:r>
    </w:p>
    <w:p w14:paraId="33DE0703" w14:textId="47677C36" w:rsidR="000276C6" w:rsidRPr="005A7707" w:rsidRDefault="000276C6" w:rsidP="005A7707">
      <w:pPr>
        <w:pStyle w:val="Poetry"/>
      </w:pPr>
      <w:r w:rsidRPr="005A7707">
        <w:t>a brighter red; I noticed many shades</w:t>
      </w:r>
    </w:p>
    <w:p w14:paraId="5FEFE40C" w14:textId="77777777" w:rsidR="000276C6" w:rsidRPr="005A7707" w:rsidRDefault="000276C6" w:rsidP="005A7707">
      <w:pPr>
        <w:pStyle w:val="Poetry"/>
      </w:pPr>
      <w:r w:rsidRPr="005A7707">
        <w:t>give heed to this small sign, as on they moved.</w:t>
      </w:r>
    </w:p>
    <w:p w14:paraId="110C86DD" w14:textId="4C50091E" w:rsidR="000276C6" w:rsidRPr="005A7707" w:rsidRDefault="000276C6" w:rsidP="005A7707">
      <w:pPr>
        <w:pStyle w:val="Poetry"/>
      </w:pPr>
      <w:r w:rsidRPr="005A7707">
        <w:t>This was what started them to speak of me;</w:t>
      </w:r>
    </w:p>
    <w:p w14:paraId="289E9258" w14:textId="77777777" w:rsidR="000276C6" w:rsidRPr="005A7707" w:rsidRDefault="000276C6" w:rsidP="005A7707">
      <w:pPr>
        <w:pStyle w:val="Poetry"/>
      </w:pPr>
      <w:r w:rsidRPr="005A7707">
        <w:t>and they began to say among themselves:</w:t>
      </w:r>
    </w:p>
    <w:p w14:paraId="66610D70" w14:textId="77777777" w:rsidR="000276C6" w:rsidRPr="005A7707" w:rsidRDefault="000276C6" w:rsidP="005A7707">
      <w:pPr>
        <w:pStyle w:val="Poetry"/>
      </w:pPr>
      <w:r w:rsidRPr="005A7707">
        <w:t>“That one seems not to have an unreal body.”</w:t>
      </w:r>
    </w:p>
    <w:p w14:paraId="344D68DD" w14:textId="77777777" w:rsidR="000276C6" w:rsidRPr="005A7707" w:rsidRDefault="000276C6" w:rsidP="005A7707">
      <w:pPr>
        <w:pStyle w:val="Poetry"/>
      </w:pPr>
      <w:r w:rsidRPr="005A7707">
        <w:t>Then some of them, as far as possible</w:t>
      </w:r>
    </w:p>
    <w:p w14:paraId="18BCC4B3" w14:textId="77777777" w:rsidR="000276C6" w:rsidRPr="005A7707" w:rsidRDefault="000276C6" w:rsidP="005A7707">
      <w:pPr>
        <w:pStyle w:val="Poetry"/>
      </w:pPr>
      <w:r w:rsidRPr="005A7707">
        <w:t>drew near to me, though always with due care</w:t>
      </w:r>
    </w:p>
    <w:p w14:paraId="1CD2B569" w14:textId="0F0C8129" w:rsidR="000276C6" w:rsidRDefault="000276C6" w:rsidP="005A7707">
      <w:pPr>
        <w:pStyle w:val="Poetry"/>
      </w:pPr>
      <w:r w:rsidRPr="005A7707">
        <w:lastRenderedPageBreak/>
        <w:t>not to come out where they would not be burned.</w:t>
      </w:r>
    </w:p>
    <w:p w14:paraId="6DC3C2C8" w14:textId="77777777" w:rsidR="005A7707" w:rsidRPr="005A7707" w:rsidRDefault="005A7707" w:rsidP="005A7707">
      <w:pPr>
        <w:pStyle w:val="Poetry"/>
      </w:pPr>
    </w:p>
    <w:p w14:paraId="5A864154" w14:textId="77777777" w:rsidR="000276C6" w:rsidRPr="005A7707" w:rsidRDefault="000276C6" w:rsidP="005A7707">
      <w:pPr>
        <w:pStyle w:val="Poetry"/>
      </w:pPr>
      <w:r w:rsidRPr="005A7707">
        <w:t>“O thou that goest on behind the rest,</w:t>
      </w:r>
    </w:p>
    <w:p w14:paraId="498221F8" w14:textId="77777777" w:rsidR="005A7707" w:rsidRDefault="000276C6" w:rsidP="005A7707">
      <w:pPr>
        <w:pStyle w:val="Poetry"/>
      </w:pPr>
      <w:r w:rsidRPr="005A7707">
        <w:t xml:space="preserve">though not from sloth, but from respect, perhaps </w:t>
      </w:r>
    </w:p>
    <w:p w14:paraId="6B851897" w14:textId="0A14580A" w:rsidR="000276C6" w:rsidRPr="005A7707" w:rsidRDefault="000276C6" w:rsidP="005A7707">
      <w:pPr>
        <w:pStyle w:val="Poetry"/>
      </w:pPr>
      <w:r w:rsidRPr="005A7707">
        <w:t>reply to me, who burn with thirst and fire!</w:t>
      </w:r>
    </w:p>
    <w:p w14:paraId="6C0D5A54" w14:textId="77777777" w:rsidR="000276C6" w:rsidRPr="005A7707" w:rsidRDefault="000276C6" w:rsidP="005A7707">
      <w:pPr>
        <w:pStyle w:val="Poetry"/>
      </w:pPr>
      <w:r w:rsidRPr="005A7707">
        <w:t>Nor is by me alone thine answer needed;</w:t>
      </w:r>
    </w:p>
    <w:p w14:paraId="574F43EC" w14:textId="3D1BBA69" w:rsidR="000276C6" w:rsidRPr="005A7707" w:rsidRDefault="000276C6" w:rsidP="005A7707">
      <w:pPr>
        <w:pStyle w:val="Poetry"/>
      </w:pPr>
      <w:r w:rsidRPr="005A7707">
        <w:t>for all these here have greater thirst therefor</w:t>
      </w:r>
    </w:p>
    <w:p w14:paraId="16ED94DF" w14:textId="77777777" w:rsidR="000276C6" w:rsidRPr="005A7707" w:rsidRDefault="000276C6" w:rsidP="005A7707">
      <w:pPr>
        <w:pStyle w:val="Poetry"/>
      </w:pPr>
      <w:r w:rsidRPr="005A7707">
        <w:t>than Indians or Ethiopians for cold water.</w:t>
      </w:r>
    </w:p>
    <w:p w14:paraId="6AD28B57" w14:textId="77777777" w:rsidR="005A7707" w:rsidRDefault="000276C6" w:rsidP="005A7707">
      <w:pPr>
        <w:pStyle w:val="Poetry"/>
      </w:pPr>
      <w:r w:rsidRPr="005A7707">
        <w:t xml:space="preserve">Inform us how it is that with thyself </w:t>
      </w:r>
    </w:p>
    <w:p w14:paraId="3374E436" w14:textId="6BCB218A" w:rsidR="000276C6" w:rsidRPr="005A7707" w:rsidRDefault="000276C6" w:rsidP="005A7707">
      <w:pPr>
        <w:pStyle w:val="Poetry"/>
      </w:pPr>
      <w:r w:rsidRPr="005A7707">
        <w:t>thou makest thus a wall against the sun,</w:t>
      </w:r>
    </w:p>
    <w:p w14:paraId="2663C41C" w14:textId="2A386B23" w:rsidR="000276C6" w:rsidRDefault="000276C6" w:rsidP="005A7707">
      <w:pPr>
        <w:pStyle w:val="Poetry"/>
      </w:pPr>
      <w:r w:rsidRPr="005A7707">
        <w:t>as if thou hadst not entered death’s snare yet.”</w:t>
      </w:r>
    </w:p>
    <w:p w14:paraId="5172F229" w14:textId="77777777" w:rsidR="005A7707" w:rsidRPr="005A7707" w:rsidRDefault="005A7707" w:rsidP="005A7707">
      <w:pPr>
        <w:pStyle w:val="Poetry"/>
      </w:pPr>
    </w:p>
    <w:p w14:paraId="5C672D81" w14:textId="036672C7" w:rsidR="000276C6" w:rsidRPr="005A7707" w:rsidRDefault="000276C6" w:rsidP="005A7707">
      <w:pPr>
        <w:pStyle w:val="Poetry"/>
      </w:pPr>
      <w:r w:rsidRPr="005A7707">
        <w:t>Thus one of them addressed me; and at once</w:t>
      </w:r>
    </w:p>
    <w:p w14:paraId="26589A34" w14:textId="77777777" w:rsidR="005A7707" w:rsidRDefault="000276C6" w:rsidP="005A7707">
      <w:pPr>
        <w:pStyle w:val="Poetry"/>
      </w:pPr>
      <w:r w:rsidRPr="005A7707">
        <w:t xml:space="preserve">had I declared myself, had I not heeded </w:t>
      </w:r>
    </w:p>
    <w:p w14:paraId="7D4984B4" w14:textId="0C4DF910" w:rsidR="000276C6" w:rsidRPr="005A7707" w:rsidRDefault="000276C6" w:rsidP="005A7707">
      <w:pPr>
        <w:pStyle w:val="Poetry"/>
      </w:pPr>
      <w:r w:rsidRPr="005A7707">
        <w:t>another novelty which then appeared;</w:t>
      </w:r>
    </w:p>
    <w:p w14:paraId="6B5AAB97" w14:textId="77777777" w:rsidR="005A7707" w:rsidRDefault="000276C6" w:rsidP="005A7707">
      <w:pPr>
        <w:pStyle w:val="Poetry"/>
      </w:pPr>
      <w:r w:rsidRPr="005A7707">
        <w:t xml:space="preserve">for through the middle of the flaming road </w:t>
      </w:r>
    </w:p>
    <w:p w14:paraId="0874DB3D" w14:textId="302089FE" w:rsidR="000276C6" w:rsidRPr="005A7707" w:rsidRDefault="000276C6" w:rsidP="005A7707">
      <w:pPr>
        <w:pStyle w:val="Poetry"/>
      </w:pPr>
      <w:r w:rsidRPr="005A7707">
        <w:t>folk with their faces turned the other way</w:t>
      </w:r>
    </w:p>
    <w:p w14:paraId="060B71BB" w14:textId="5DA87581" w:rsidR="000276C6" w:rsidRPr="005A7707" w:rsidRDefault="000276C6" w:rsidP="005A7707">
      <w:pPr>
        <w:pStyle w:val="Poetry"/>
      </w:pPr>
      <w:r w:rsidRPr="005A7707">
        <w:t>came on, and made me stop to gaze at them.</w:t>
      </w:r>
    </w:p>
    <w:p w14:paraId="0016B9C0" w14:textId="77777777" w:rsidR="000276C6" w:rsidRPr="005A7707" w:rsidRDefault="000276C6" w:rsidP="005A7707">
      <w:pPr>
        <w:pStyle w:val="Poetry"/>
      </w:pPr>
      <w:r w:rsidRPr="005A7707">
        <w:t>There all the shades on every side I see</w:t>
      </w:r>
    </w:p>
    <w:p w14:paraId="74256673" w14:textId="77777777" w:rsidR="005A7707" w:rsidRDefault="000276C6" w:rsidP="005A7707">
      <w:pPr>
        <w:pStyle w:val="Poetry"/>
      </w:pPr>
      <w:r w:rsidRPr="005A7707">
        <w:t xml:space="preserve">make haste, and, without stopping, kiss each other, </w:t>
      </w:r>
    </w:p>
    <w:p w14:paraId="02E0B1AD" w14:textId="59D84230" w:rsidR="000276C6" w:rsidRDefault="000276C6" w:rsidP="005A7707">
      <w:pPr>
        <w:pStyle w:val="Poetry"/>
      </w:pPr>
      <w:r w:rsidRPr="005A7707">
        <w:t>with this short form of greeting satisfied.</w:t>
      </w:r>
    </w:p>
    <w:p w14:paraId="58700161" w14:textId="77777777" w:rsidR="005A7707" w:rsidRPr="005A7707" w:rsidRDefault="005A7707" w:rsidP="005A7707">
      <w:pPr>
        <w:pStyle w:val="Poetry"/>
      </w:pPr>
    </w:p>
    <w:p w14:paraId="010CF2CC" w14:textId="77777777" w:rsidR="000276C6" w:rsidRPr="005A7707" w:rsidRDefault="000276C6" w:rsidP="005A7707">
      <w:pPr>
        <w:pStyle w:val="Poetry"/>
      </w:pPr>
      <w:r w:rsidRPr="005A7707">
        <w:t>Thus one ant from among its dark host touches</w:t>
      </w:r>
    </w:p>
    <w:p w14:paraId="68CB3F09" w14:textId="16818372" w:rsidR="000276C6" w:rsidRPr="005A7707" w:rsidRDefault="000276C6" w:rsidP="005A7707">
      <w:pPr>
        <w:pStyle w:val="Poetry"/>
      </w:pPr>
      <w:r w:rsidRPr="005A7707">
        <w:t>its muzzle to another’s, to obtain,</w:t>
      </w:r>
    </w:p>
    <w:p w14:paraId="583E3C7E" w14:textId="019C6F7B" w:rsidR="000276C6" w:rsidRDefault="000276C6" w:rsidP="005A7707">
      <w:pPr>
        <w:pStyle w:val="Poetry"/>
      </w:pPr>
      <w:r w:rsidRPr="005A7707">
        <w:t>perhaps, directions as to path or fortune.</w:t>
      </w:r>
    </w:p>
    <w:p w14:paraId="696D6499" w14:textId="77777777" w:rsidR="005A7707" w:rsidRPr="005A7707" w:rsidRDefault="005A7707" w:rsidP="005A7707">
      <w:pPr>
        <w:pStyle w:val="Poetry"/>
      </w:pPr>
    </w:p>
    <w:p w14:paraId="701270B1" w14:textId="77777777" w:rsidR="005A7707" w:rsidRDefault="000276C6" w:rsidP="005A7707">
      <w:pPr>
        <w:pStyle w:val="Poetry"/>
      </w:pPr>
      <w:r w:rsidRPr="005A7707">
        <w:t xml:space="preserve">As soon as they leave off their friendly greeting, </w:t>
      </w:r>
    </w:p>
    <w:p w14:paraId="66A3831D" w14:textId="24B93427" w:rsidR="000276C6" w:rsidRPr="005A7707" w:rsidRDefault="000276C6" w:rsidP="005A7707">
      <w:pPr>
        <w:pStyle w:val="Poetry"/>
      </w:pPr>
      <w:r w:rsidRPr="005A7707">
        <w:t>and ere the first step has been taken there,</w:t>
      </w:r>
    </w:p>
    <w:p w14:paraId="29E9EB78" w14:textId="77777777" w:rsidR="000276C6" w:rsidRPr="005A7707" w:rsidRDefault="000276C6" w:rsidP="005A7707">
      <w:pPr>
        <w:pStyle w:val="Poetry"/>
      </w:pPr>
      <w:r w:rsidRPr="005A7707">
        <w:t>each struggles to outcry the other shade;</w:t>
      </w:r>
    </w:p>
    <w:p w14:paraId="0DFB1EB5" w14:textId="5CEDB4A9" w:rsidR="000276C6" w:rsidRPr="005A7707" w:rsidRDefault="000276C6" w:rsidP="005A7707">
      <w:pPr>
        <w:pStyle w:val="Poetry"/>
      </w:pPr>
      <w:r w:rsidRPr="005A7707">
        <w:t>the new-come band shouts: “Sodom and Gomorrah!”</w:t>
      </w:r>
    </w:p>
    <w:p w14:paraId="75D5BD7F" w14:textId="77777777" w:rsidR="000276C6" w:rsidRPr="005A7707" w:rsidRDefault="000276C6" w:rsidP="005A7707">
      <w:pPr>
        <w:pStyle w:val="Poetry"/>
      </w:pPr>
      <w:r w:rsidRPr="005A7707">
        <w:t>the other: “In the cow Pasìphaë</w:t>
      </w:r>
    </w:p>
    <w:p w14:paraId="23D3B6BC" w14:textId="26389EB9" w:rsidR="000276C6" w:rsidRDefault="000276C6" w:rsidP="005A7707">
      <w:pPr>
        <w:pStyle w:val="Poetry"/>
      </w:pPr>
      <w:r w:rsidRPr="005A7707">
        <w:t>reclines, that to her lust the bull may run.”</w:t>
      </w:r>
    </w:p>
    <w:p w14:paraId="652DE530" w14:textId="77777777" w:rsidR="005A7707" w:rsidRPr="005A7707" w:rsidRDefault="005A7707" w:rsidP="005A7707">
      <w:pPr>
        <w:pStyle w:val="Poetry"/>
      </w:pPr>
    </w:p>
    <w:p w14:paraId="1CDB5646" w14:textId="77777777" w:rsidR="005A7707" w:rsidRDefault="000276C6" w:rsidP="005A7707">
      <w:pPr>
        <w:pStyle w:val="Poetry"/>
      </w:pPr>
      <w:r w:rsidRPr="005A7707">
        <w:t xml:space="preserve">Thereat, like cranes,—if some of them should fly </w:t>
      </w:r>
    </w:p>
    <w:p w14:paraId="0C161F0B" w14:textId="2CBE554E" w:rsidR="000276C6" w:rsidRPr="005A7707" w:rsidRDefault="000276C6" w:rsidP="005A7707">
      <w:pPr>
        <w:pStyle w:val="Poetry"/>
      </w:pPr>
      <w:r w:rsidRPr="005A7707">
        <w:t>toward the Riphæan heights, and toward the sands</w:t>
      </w:r>
    </w:p>
    <w:p w14:paraId="47B1AD2E" w14:textId="2C1D12E9" w:rsidR="000276C6" w:rsidRPr="005A7707" w:rsidRDefault="000276C6" w:rsidP="005A7707">
      <w:pPr>
        <w:pStyle w:val="Poetry"/>
      </w:pPr>
      <w:r w:rsidRPr="005A7707">
        <w:lastRenderedPageBreak/>
        <w:t>the rest, these shunning ice, and those the sun,—</w:t>
      </w:r>
    </w:p>
    <w:p w14:paraId="064DA2CB" w14:textId="77777777" w:rsidR="000276C6" w:rsidRPr="005A7707" w:rsidRDefault="000276C6" w:rsidP="005A7707">
      <w:pPr>
        <w:pStyle w:val="Poetry"/>
      </w:pPr>
      <w:r w:rsidRPr="005A7707">
        <w:t>one band departs, the other comes along;</w:t>
      </w:r>
    </w:p>
    <w:p w14:paraId="15564EC5" w14:textId="77777777" w:rsidR="005A7707" w:rsidRDefault="000276C6" w:rsidP="005A7707">
      <w:pPr>
        <w:pStyle w:val="Poetry"/>
      </w:pPr>
      <w:r w:rsidRPr="005A7707">
        <w:t xml:space="preserve">and weeping to their previous song they turn, </w:t>
      </w:r>
    </w:p>
    <w:p w14:paraId="6B6AFA7E" w14:textId="726B317C" w:rsidR="000276C6" w:rsidRPr="005A7707" w:rsidRDefault="000276C6" w:rsidP="005A7707">
      <w:pPr>
        <w:pStyle w:val="Poetry"/>
      </w:pPr>
      <w:r w:rsidRPr="005A7707">
        <w:t>and to the cry which best befitteth them.</w:t>
      </w:r>
    </w:p>
    <w:p w14:paraId="0218AF2F" w14:textId="77777777" w:rsidR="000276C6" w:rsidRPr="005A7707" w:rsidRDefault="000276C6" w:rsidP="005A7707">
      <w:pPr>
        <w:pStyle w:val="Poetry"/>
      </w:pPr>
      <w:r w:rsidRPr="005A7707">
        <w:t>Then those same shades who had entreated me,</w:t>
      </w:r>
    </w:p>
    <w:p w14:paraId="080557D9" w14:textId="4D241C05" w:rsidR="000276C6" w:rsidRPr="005A7707" w:rsidRDefault="000276C6" w:rsidP="005A7707">
      <w:pPr>
        <w:pStyle w:val="Poetry"/>
      </w:pPr>
      <w:r w:rsidRPr="005A7707">
        <w:t>drew near to me, as they had done before,</w:t>
      </w:r>
    </w:p>
    <w:p w14:paraId="5007D508" w14:textId="7D53D949" w:rsidR="000276C6" w:rsidRDefault="000276C6" w:rsidP="005A7707">
      <w:pPr>
        <w:pStyle w:val="Poetry"/>
      </w:pPr>
      <w:r w:rsidRPr="005A7707">
        <w:t>with eagerness to listen in their looks.</w:t>
      </w:r>
    </w:p>
    <w:p w14:paraId="14C3ADD3" w14:textId="77777777" w:rsidR="005A7707" w:rsidRPr="005A7707" w:rsidRDefault="005A7707" w:rsidP="005A7707">
      <w:pPr>
        <w:pStyle w:val="Poetry"/>
      </w:pPr>
    </w:p>
    <w:p w14:paraId="64CD6D01" w14:textId="77777777" w:rsidR="005A7707" w:rsidRDefault="000276C6" w:rsidP="005A7707">
      <w:pPr>
        <w:pStyle w:val="Poetry"/>
      </w:pPr>
      <w:r w:rsidRPr="005A7707">
        <w:t xml:space="preserve">And I, who twice had seen what they desired, </w:t>
      </w:r>
    </w:p>
    <w:p w14:paraId="01E9CB07" w14:textId="77777777" w:rsidR="005A7707" w:rsidRDefault="000276C6" w:rsidP="005A7707">
      <w:pPr>
        <w:pStyle w:val="Poetry"/>
      </w:pPr>
      <w:r w:rsidRPr="005A7707">
        <w:t xml:space="preserve">began: “O souls, who now are sure of having, </w:t>
      </w:r>
    </w:p>
    <w:p w14:paraId="57848364" w14:textId="37DBAF88" w:rsidR="000276C6" w:rsidRPr="005A7707" w:rsidRDefault="000276C6" w:rsidP="005A7707">
      <w:pPr>
        <w:pStyle w:val="Poetry"/>
      </w:pPr>
      <w:r w:rsidRPr="005A7707">
        <w:t>whenever it may be, a state of peace,</w:t>
      </w:r>
    </w:p>
    <w:p w14:paraId="11B168AD" w14:textId="6CFB191B" w:rsidR="000276C6" w:rsidRPr="005A7707" w:rsidRDefault="000276C6" w:rsidP="005A7707">
      <w:pPr>
        <w:pStyle w:val="Poetry"/>
      </w:pPr>
      <w:r w:rsidRPr="005A7707">
        <w:t>my body’s members have not stayed beyond,</w:t>
      </w:r>
    </w:p>
    <w:p w14:paraId="10BE741C" w14:textId="77777777" w:rsidR="005A7707" w:rsidRDefault="000276C6" w:rsidP="005A7707">
      <w:pPr>
        <w:pStyle w:val="Poetry"/>
      </w:pPr>
      <w:r w:rsidRPr="005A7707">
        <w:t xml:space="preserve">either unripe or ripe, but with their blood, </w:t>
      </w:r>
    </w:p>
    <w:p w14:paraId="3DE748D3" w14:textId="77777777" w:rsidR="005A7707" w:rsidRDefault="000276C6" w:rsidP="005A7707">
      <w:pPr>
        <w:pStyle w:val="Poetry"/>
      </w:pPr>
      <w:r w:rsidRPr="005A7707">
        <w:t xml:space="preserve">and with their joints are really with me here. </w:t>
      </w:r>
    </w:p>
    <w:p w14:paraId="5E09640D" w14:textId="7578FF4E" w:rsidR="000276C6" w:rsidRPr="005A7707" w:rsidRDefault="000276C6" w:rsidP="005A7707">
      <w:pPr>
        <w:pStyle w:val="Poetry"/>
      </w:pPr>
      <w:r w:rsidRPr="005A7707">
        <w:t>I hence go up, to be no longer blind.</w:t>
      </w:r>
    </w:p>
    <w:p w14:paraId="29503133" w14:textId="77777777" w:rsidR="000276C6" w:rsidRPr="005A7707" w:rsidRDefault="000276C6" w:rsidP="005A7707">
      <w:pPr>
        <w:pStyle w:val="Poetry"/>
      </w:pPr>
      <w:r w:rsidRPr="005A7707">
        <w:t>On high a Lady wins us Grace, whereby</w:t>
      </w:r>
    </w:p>
    <w:p w14:paraId="310BEB6E" w14:textId="4012E073" w:rsidR="000276C6" w:rsidRPr="005A7707" w:rsidRDefault="000276C6" w:rsidP="005A7707">
      <w:pPr>
        <w:pStyle w:val="Poetry"/>
      </w:pPr>
      <w:r w:rsidRPr="005A7707">
        <w:t>I carry through your world my mortal part.</w:t>
      </w:r>
    </w:p>
    <w:p w14:paraId="4B1717EC" w14:textId="77777777" w:rsidR="005A7707" w:rsidRDefault="000276C6" w:rsidP="005A7707">
      <w:pPr>
        <w:pStyle w:val="Poetry"/>
      </w:pPr>
      <w:r w:rsidRPr="005A7707">
        <w:t xml:space="preserve">But, so may your best wish be soon fulfilled, </w:t>
      </w:r>
    </w:p>
    <w:p w14:paraId="4F31B476" w14:textId="77777777" w:rsidR="005A7707" w:rsidRDefault="000276C6" w:rsidP="005A7707">
      <w:pPr>
        <w:pStyle w:val="Poetry"/>
      </w:pPr>
      <w:r w:rsidRPr="005A7707">
        <w:t xml:space="preserve">in order that that heaven may shelter you, </w:t>
      </w:r>
    </w:p>
    <w:p w14:paraId="287C5763" w14:textId="77777777" w:rsidR="005A7707" w:rsidRDefault="000276C6" w:rsidP="005A7707">
      <w:pPr>
        <w:pStyle w:val="Poetry"/>
      </w:pPr>
      <w:r w:rsidRPr="005A7707">
        <w:t xml:space="preserve">which, full of love, is amplest in its spread, </w:t>
      </w:r>
    </w:p>
    <w:p w14:paraId="3153982E" w14:textId="40E4E6F0" w:rsidR="000276C6" w:rsidRPr="005A7707" w:rsidRDefault="000276C6" w:rsidP="005A7707">
      <w:pPr>
        <w:pStyle w:val="Poetry"/>
      </w:pPr>
      <w:r w:rsidRPr="005A7707">
        <w:t>tell me, that I may rule more paper for it,</w:t>
      </w:r>
    </w:p>
    <w:p w14:paraId="6F01DF8B" w14:textId="21359A0F" w:rsidR="000276C6" w:rsidRPr="005A7707" w:rsidRDefault="000276C6" w:rsidP="005A7707">
      <w:pPr>
        <w:pStyle w:val="Poetry"/>
      </w:pPr>
      <w:r w:rsidRPr="005A7707">
        <w:t>both who ye are, and what is yonder crowd,</w:t>
      </w:r>
    </w:p>
    <w:p w14:paraId="35E9D899" w14:textId="2063E4C7" w:rsidR="000276C6" w:rsidRDefault="000276C6" w:rsidP="005A7707">
      <w:pPr>
        <w:pStyle w:val="Poetry"/>
      </w:pPr>
      <w:r w:rsidRPr="005A7707">
        <w:t>which onward goes its way behind your backs.”</w:t>
      </w:r>
    </w:p>
    <w:p w14:paraId="334C6A07" w14:textId="77777777" w:rsidR="005A7707" w:rsidRPr="005A7707" w:rsidRDefault="005A7707" w:rsidP="005A7707">
      <w:pPr>
        <w:pStyle w:val="Poetry"/>
      </w:pPr>
    </w:p>
    <w:p w14:paraId="47B83BD3" w14:textId="77777777" w:rsidR="005A7707" w:rsidRDefault="000276C6" w:rsidP="005A7707">
      <w:pPr>
        <w:pStyle w:val="Poetry"/>
      </w:pPr>
      <w:r w:rsidRPr="005A7707">
        <w:t xml:space="preserve">A mountaineer becomes not otherwise </w:t>
      </w:r>
    </w:p>
    <w:p w14:paraId="6B3E6A99" w14:textId="77777777" w:rsidR="005A7707" w:rsidRDefault="000276C6" w:rsidP="005A7707">
      <w:pPr>
        <w:pStyle w:val="Poetry"/>
      </w:pPr>
      <w:r w:rsidRPr="005A7707">
        <w:t xml:space="preserve">confused, nor, looking round, grows dumb, </w:t>
      </w:r>
    </w:p>
    <w:p w14:paraId="67273E38" w14:textId="01DBE074" w:rsidR="000276C6" w:rsidRPr="005A7707" w:rsidRDefault="000276C6" w:rsidP="005A7707">
      <w:pPr>
        <w:pStyle w:val="Poetry"/>
      </w:pPr>
      <w:r w:rsidRPr="005A7707">
        <w:t>when, rough and wild, he enters first a town,</w:t>
      </w:r>
    </w:p>
    <w:p w14:paraId="678AE5F9" w14:textId="3223622D" w:rsidR="000276C6" w:rsidRPr="005A7707" w:rsidRDefault="000276C6" w:rsidP="005A7707">
      <w:pPr>
        <w:pStyle w:val="Poetry"/>
      </w:pPr>
      <w:r w:rsidRPr="005A7707">
        <w:t>than each shade did in its appearance there;</w:t>
      </w:r>
    </w:p>
    <w:p w14:paraId="75BEA347" w14:textId="77777777" w:rsidR="005A7707" w:rsidRDefault="000276C6" w:rsidP="005A7707">
      <w:pPr>
        <w:pStyle w:val="Poetry"/>
      </w:pPr>
      <w:r w:rsidRPr="005A7707">
        <w:t xml:space="preserve">but, when set free from that astonishment, </w:t>
      </w:r>
    </w:p>
    <w:p w14:paraId="41FD8606" w14:textId="77777777" w:rsidR="005A7707" w:rsidRDefault="000276C6" w:rsidP="005A7707">
      <w:pPr>
        <w:pStyle w:val="Poetry"/>
      </w:pPr>
      <w:r w:rsidRPr="005A7707">
        <w:t xml:space="preserve">which soon diminishes in high-born hearts, </w:t>
      </w:r>
    </w:p>
    <w:p w14:paraId="56A5766B" w14:textId="2D8AD441" w:rsidR="000276C6" w:rsidRPr="005A7707" w:rsidRDefault="000276C6" w:rsidP="005A7707">
      <w:pPr>
        <w:pStyle w:val="Poetry"/>
      </w:pPr>
      <w:r w:rsidRPr="005A7707">
        <w:t>the one who questioned me before resumed:</w:t>
      </w:r>
    </w:p>
    <w:p w14:paraId="24BCD578" w14:textId="77777777" w:rsidR="000276C6" w:rsidRPr="005A7707" w:rsidRDefault="000276C6" w:rsidP="005A7707">
      <w:pPr>
        <w:pStyle w:val="Poetry"/>
      </w:pPr>
      <w:r w:rsidRPr="005A7707">
        <w:t>“Happy art thou, that shippest thus experience</w:t>
      </w:r>
    </w:p>
    <w:p w14:paraId="7B5613F6" w14:textId="22EE4AE0" w:rsidR="000276C6" w:rsidRPr="005A7707" w:rsidRDefault="000276C6" w:rsidP="005A7707">
      <w:pPr>
        <w:pStyle w:val="Poetry"/>
      </w:pPr>
      <w:r w:rsidRPr="005A7707">
        <w:t>of these our bounds, that better thou mayst live!</w:t>
      </w:r>
    </w:p>
    <w:p w14:paraId="6DED0FE4" w14:textId="77777777" w:rsidR="005A7707" w:rsidRDefault="000276C6" w:rsidP="005A7707">
      <w:pPr>
        <w:pStyle w:val="Poetry"/>
      </w:pPr>
      <w:r w:rsidRPr="005A7707">
        <w:t xml:space="preserve">The people who come not along with us, </w:t>
      </w:r>
    </w:p>
    <w:p w14:paraId="3048CD7D" w14:textId="2ABB4905" w:rsidR="000276C6" w:rsidRPr="005A7707" w:rsidRDefault="000276C6" w:rsidP="005A7707">
      <w:pPr>
        <w:pStyle w:val="Poetry"/>
      </w:pPr>
      <w:r w:rsidRPr="005A7707">
        <w:t>in that offended, for which Caesar once</w:t>
      </w:r>
    </w:p>
    <w:p w14:paraId="7FCC2A64" w14:textId="77777777" w:rsidR="005A7707" w:rsidRDefault="000276C6" w:rsidP="005A7707">
      <w:pPr>
        <w:pStyle w:val="Poetry"/>
      </w:pPr>
      <w:r w:rsidRPr="005A7707">
        <w:lastRenderedPageBreak/>
        <w:t xml:space="preserve">when triumphing heard ‘Queen’ cried out against him; </w:t>
      </w:r>
    </w:p>
    <w:p w14:paraId="73FFF778" w14:textId="3A879E2E" w:rsidR="000276C6" w:rsidRPr="005A7707" w:rsidRDefault="000276C6" w:rsidP="005A7707">
      <w:pPr>
        <w:pStyle w:val="Poetry"/>
      </w:pPr>
      <w:r w:rsidRPr="005A7707">
        <w:t>from us they therefore separate with cries</w:t>
      </w:r>
    </w:p>
    <w:p w14:paraId="3DC5A63D" w14:textId="0F2F8A2C" w:rsidR="000276C6" w:rsidRPr="005A7707" w:rsidRDefault="000276C6" w:rsidP="005A7707">
      <w:pPr>
        <w:pStyle w:val="Poetry"/>
      </w:pPr>
      <w:r w:rsidRPr="005A7707">
        <w:t>of ‘Sodom,’ and by self-reproach assist,</w:t>
      </w:r>
    </w:p>
    <w:p w14:paraId="4C2FBA3E" w14:textId="77777777" w:rsidR="005A7707" w:rsidRDefault="000276C6" w:rsidP="005A7707">
      <w:pPr>
        <w:pStyle w:val="Poetry"/>
      </w:pPr>
      <w:r w:rsidRPr="005A7707">
        <w:t xml:space="preserve">as thou hast heard, the burning by their shame. </w:t>
      </w:r>
    </w:p>
    <w:p w14:paraId="62873E83" w14:textId="2DD47F98" w:rsidR="000276C6" w:rsidRPr="005A7707" w:rsidRDefault="000276C6" w:rsidP="005A7707">
      <w:pPr>
        <w:pStyle w:val="Poetry"/>
      </w:pPr>
      <w:r w:rsidRPr="005A7707">
        <w:t>Our sin was intersexual; but, since we,</w:t>
      </w:r>
    </w:p>
    <w:p w14:paraId="0F3D5FFA" w14:textId="77777777" w:rsidR="005A7707" w:rsidRDefault="000276C6" w:rsidP="005A7707">
      <w:pPr>
        <w:pStyle w:val="Poetry"/>
      </w:pPr>
      <w:r w:rsidRPr="005A7707">
        <w:t xml:space="preserve">by following our appetites like beasts, </w:t>
      </w:r>
    </w:p>
    <w:p w14:paraId="797604F3" w14:textId="5E08B610" w:rsidR="000276C6" w:rsidRPr="005A7707" w:rsidRDefault="000276C6" w:rsidP="005A7707">
      <w:pPr>
        <w:pStyle w:val="Poetry"/>
      </w:pPr>
      <w:r w:rsidRPr="005A7707">
        <w:t>failed to conform ourselves to human law,</w:t>
      </w:r>
    </w:p>
    <w:p w14:paraId="3FA8C48E" w14:textId="7E6D3E25" w:rsidR="000276C6" w:rsidRPr="005A7707" w:rsidRDefault="000276C6" w:rsidP="005A7707">
      <w:pPr>
        <w:pStyle w:val="Poetry"/>
      </w:pPr>
      <w:r w:rsidRPr="005A7707">
        <w:t>to our confusion, when we leave the others,</w:t>
      </w:r>
    </w:p>
    <w:p w14:paraId="5CD666DC" w14:textId="77777777" w:rsidR="005A7707" w:rsidRDefault="000276C6" w:rsidP="005A7707">
      <w:pPr>
        <w:pStyle w:val="Poetry"/>
      </w:pPr>
      <w:r w:rsidRPr="005A7707">
        <w:t xml:space="preserve">her name we cry, who bestialized herself </w:t>
      </w:r>
    </w:p>
    <w:p w14:paraId="4889532D" w14:textId="3FF6097A" w:rsidR="000276C6" w:rsidRPr="005A7707" w:rsidRDefault="000276C6" w:rsidP="005A7707">
      <w:pPr>
        <w:pStyle w:val="Poetry"/>
      </w:pPr>
      <w:r w:rsidRPr="005A7707">
        <w:t>by lying in the beast-resembling frame.</w:t>
      </w:r>
    </w:p>
    <w:p w14:paraId="0FD22981" w14:textId="77777777" w:rsidR="005A7707" w:rsidRDefault="000276C6" w:rsidP="005A7707">
      <w:pPr>
        <w:pStyle w:val="Poetry"/>
      </w:pPr>
      <w:r w:rsidRPr="005A7707">
        <w:t xml:space="preserve">Thou knowest now our deeds, and what our guilt; </w:t>
      </w:r>
    </w:p>
    <w:p w14:paraId="5748CC26" w14:textId="2834E216" w:rsidR="000276C6" w:rsidRPr="005A7707" w:rsidRDefault="000276C6" w:rsidP="005A7707">
      <w:pPr>
        <w:pStyle w:val="Poetry"/>
      </w:pPr>
      <w:r w:rsidRPr="005A7707">
        <w:t>if who we are thou’dst know, perhaps, by name,</w:t>
      </w:r>
    </w:p>
    <w:p w14:paraId="1ECCAFBD" w14:textId="28E08656" w:rsidR="000276C6" w:rsidRPr="005A7707" w:rsidRDefault="000276C6" w:rsidP="005A7707">
      <w:pPr>
        <w:pStyle w:val="Poetry"/>
      </w:pPr>
      <w:r w:rsidRPr="005A7707">
        <w:t>there is no time to tell, nor could I do it.</w:t>
      </w:r>
    </w:p>
    <w:p w14:paraId="2D7EA8A6" w14:textId="77777777" w:rsidR="000276C6" w:rsidRPr="005A7707" w:rsidRDefault="000276C6" w:rsidP="005A7707">
      <w:pPr>
        <w:pStyle w:val="Poetry"/>
      </w:pPr>
      <w:r w:rsidRPr="005A7707">
        <w:t>As to myself, I’ll rid thee of thy wish;</w:t>
      </w:r>
    </w:p>
    <w:p w14:paraId="1A9D9714" w14:textId="77777777" w:rsidR="005A7707" w:rsidRDefault="000276C6" w:rsidP="005A7707">
      <w:pPr>
        <w:pStyle w:val="Poetry"/>
      </w:pPr>
      <w:r w:rsidRPr="005A7707">
        <w:t xml:space="preserve">I’m Guido Guinizelli, and purge me now, </w:t>
      </w:r>
    </w:p>
    <w:p w14:paraId="6F18AA9D" w14:textId="2AB9A605" w:rsidR="000276C6" w:rsidRDefault="000276C6" w:rsidP="005A7707">
      <w:pPr>
        <w:pStyle w:val="Poetry"/>
      </w:pPr>
      <w:r w:rsidRPr="005A7707">
        <w:t>because of grieving well before the end.”</w:t>
      </w:r>
    </w:p>
    <w:p w14:paraId="2F22D9CC" w14:textId="77777777" w:rsidR="005A7707" w:rsidRPr="005A7707" w:rsidRDefault="005A7707" w:rsidP="005A7707">
      <w:pPr>
        <w:pStyle w:val="Poetry"/>
      </w:pPr>
    </w:p>
    <w:p w14:paraId="20563FB9" w14:textId="77777777" w:rsidR="000276C6" w:rsidRPr="005A7707" w:rsidRDefault="000276C6" w:rsidP="005A7707">
      <w:pPr>
        <w:pStyle w:val="Poetry"/>
      </w:pPr>
      <w:r w:rsidRPr="005A7707">
        <w:t>As in Lycurgus’ anguish those two sons</w:t>
      </w:r>
    </w:p>
    <w:p w14:paraId="27D76B42" w14:textId="74290C5E" w:rsidR="000276C6" w:rsidRPr="005A7707" w:rsidRDefault="000276C6" w:rsidP="005A7707">
      <w:pPr>
        <w:pStyle w:val="Poetry"/>
      </w:pPr>
      <w:r w:rsidRPr="005A7707">
        <w:t>became, when they again beheld their mother,</w:t>
      </w:r>
    </w:p>
    <w:p w14:paraId="6D1571FE" w14:textId="77777777" w:rsidR="005A7707" w:rsidRDefault="000276C6" w:rsidP="005A7707">
      <w:pPr>
        <w:pStyle w:val="Poetry"/>
      </w:pPr>
      <w:r w:rsidRPr="005A7707">
        <w:t xml:space="preserve">ev’n such did I, though I went not so far, </w:t>
      </w:r>
    </w:p>
    <w:p w14:paraId="5782E358" w14:textId="77777777" w:rsidR="005A7707" w:rsidRDefault="000276C6" w:rsidP="005A7707">
      <w:pPr>
        <w:pStyle w:val="Poetry"/>
      </w:pPr>
      <w:r w:rsidRPr="005A7707">
        <w:t xml:space="preserve">when him I heard self-named, who father was </w:t>
      </w:r>
    </w:p>
    <w:p w14:paraId="0E3A8EA8" w14:textId="6AC30AD1" w:rsidR="000276C6" w:rsidRPr="005A7707" w:rsidRDefault="000276C6" w:rsidP="005A7707">
      <w:pPr>
        <w:pStyle w:val="Poetry"/>
      </w:pPr>
      <w:r w:rsidRPr="005A7707">
        <w:t>to me and others, better men than I,</w:t>
      </w:r>
    </w:p>
    <w:p w14:paraId="777F880A" w14:textId="77777777" w:rsidR="000276C6" w:rsidRPr="005A7707" w:rsidRDefault="000276C6" w:rsidP="005A7707">
      <w:pPr>
        <w:pStyle w:val="Poetry"/>
      </w:pPr>
      <w:r w:rsidRPr="005A7707">
        <w:t>who e’er made sweet and graceful rhymes of love;</w:t>
      </w:r>
    </w:p>
    <w:p w14:paraId="7292CCA2" w14:textId="225A71FD" w:rsidR="000276C6" w:rsidRPr="005A7707" w:rsidRDefault="000276C6" w:rsidP="005A7707">
      <w:pPr>
        <w:pStyle w:val="Poetry"/>
      </w:pPr>
      <w:r w:rsidRPr="005A7707">
        <w:t>hence, lost in thought, nor hearing aught or speaking,</w:t>
      </w:r>
    </w:p>
    <w:p w14:paraId="0CF48CE0" w14:textId="77777777" w:rsidR="005A7707" w:rsidRDefault="000276C6" w:rsidP="005A7707">
      <w:pPr>
        <w:pStyle w:val="Poetry"/>
      </w:pPr>
      <w:r w:rsidRPr="005A7707">
        <w:t xml:space="preserve">I moved, and long I gazed at him in wonder, </w:t>
      </w:r>
    </w:p>
    <w:p w14:paraId="04C15D5D" w14:textId="1CCD1458" w:rsidR="000276C6" w:rsidRDefault="000276C6" w:rsidP="005A7707">
      <w:pPr>
        <w:pStyle w:val="Poetry"/>
      </w:pPr>
      <w:r w:rsidRPr="005A7707">
        <w:t>but, for the fire, no nearer drew to him.</w:t>
      </w:r>
    </w:p>
    <w:p w14:paraId="02922976" w14:textId="77777777" w:rsidR="005A7707" w:rsidRPr="005A7707" w:rsidRDefault="005A7707" w:rsidP="005A7707">
      <w:pPr>
        <w:pStyle w:val="Poetry"/>
      </w:pPr>
    </w:p>
    <w:p w14:paraId="09276BAA" w14:textId="77777777" w:rsidR="000276C6" w:rsidRPr="005A7707" w:rsidRDefault="000276C6" w:rsidP="005A7707">
      <w:pPr>
        <w:pStyle w:val="Poetry"/>
      </w:pPr>
      <w:r w:rsidRPr="005A7707">
        <w:t>When I with looking had been fully fed,</w:t>
      </w:r>
    </w:p>
    <w:p w14:paraId="485A190C" w14:textId="77777777" w:rsidR="000276C6" w:rsidRPr="005A7707" w:rsidRDefault="000276C6" w:rsidP="005A7707">
      <w:pPr>
        <w:pStyle w:val="Poetry"/>
      </w:pPr>
      <w:r w:rsidRPr="005A7707">
        <w:t>I put myself entirely at his service</w:t>
      </w:r>
    </w:p>
    <w:p w14:paraId="437FB55B" w14:textId="370219CF" w:rsidR="000276C6" w:rsidRDefault="000276C6" w:rsidP="005A7707">
      <w:pPr>
        <w:pStyle w:val="Poetry"/>
      </w:pPr>
      <w:r w:rsidRPr="005A7707">
        <w:t>with those assurances which win belief.</w:t>
      </w:r>
    </w:p>
    <w:p w14:paraId="66A4E7D0" w14:textId="77777777" w:rsidR="005A7707" w:rsidRPr="005A7707" w:rsidRDefault="005A7707" w:rsidP="005A7707">
      <w:pPr>
        <w:pStyle w:val="Poetry"/>
      </w:pPr>
    </w:p>
    <w:p w14:paraId="155D2F4A" w14:textId="77777777" w:rsidR="000276C6" w:rsidRPr="005A7707" w:rsidRDefault="000276C6" w:rsidP="005A7707">
      <w:pPr>
        <w:pStyle w:val="Poetry"/>
      </w:pPr>
      <w:r w:rsidRPr="005A7707">
        <w:t>And he: “Thou leav’st in me a memory,</w:t>
      </w:r>
    </w:p>
    <w:p w14:paraId="365A3D5C" w14:textId="77777777" w:rsidR="005A7707" w:rsidRDefault="000276C6" w:rsidP="005A7707">
      <w:pPr>
        <w:pStyle w:val="Poetry"/>
      </w:pPr>
      <w:r w:rsidRPr="005A7707">
        <w:t xml:space="preserve">from what I hear, so great and plain, that Lethe </w:t>
      </w:r>
    </w:p>
    <w:p w14:paraId="32EBEB72" w14:textId="5F5E0E5F" w:rsidR="000276C6" w:rsidRPr="005A7707" w:rsidRDefault="000276C6" w:rsidP="005A7707">
      <w:pPr>
        <w:pStyle w:val="Poetry"/>
      </w:pPr>
      <w:r w:rsidRPr="005A7707">
        <w:t>can neither wipe it out nor make it dim.</w:t>
      </w:r>
    </w:p>
    <w:p w14:paraId="1FB44BC8" w14:textId="77777777" w:rsidR="000276C6" w:rsidRPr="005A7707" w:rsidRDefault="000276C6" w:rsidP="005A7707">
      <w:pPr>
        <w:pStyle w:val="Poetry"/>
      </w:pPr>
      <w:r w:rsidRPr="005A7707">
        <w:t>But, if thy words swore what was true just now,</w:t>
      </w:r>
    </w:p>
    <w:p w14:paraId="62CC098D" w14:textId="50A9B2F0" w:rsidR="000276C6" w:rsidRPr="005A7707" w:rsidRDefault="000276C6" w:rsidP="005A7707">
      <w:pPr>
        <w:pStyle w:val="Poetry"/>
      </w:pPr>
      <w:r w:rsidRPr="005A7707">
        <w:lastRenderedPageBreak/>
        <w:t>tell me: why hast thou by thy speech and looks</w:t>
      </w:r>
    </w:p>
    <w:p w14:paraId="48975484" w14:textId="77777777" w:rsidR="000276C6" w:rsidRPr="005A7707" w:rsidRDefault="000276C6" w:rsidP="005A7707">
      <w:pPr>
        <w:pStyle w:val="Poetry"/>
      </w:pPr>
      <w:r w:rsidRPr="005A7707">
        <w:t>revealed to me that thou dost hold me dear?”</w:t>
      </w:r>
    </w:p>
    <w:p w14:paraId="7CBF836A" w14:textId="77777777" w:rsidR="000276C6" w:rsidRDefault="000276C6" w:rsidP="000276C6">
      <w:pPr>
        <w:pStyle w:val="BodyText"/>
        <w:spacing w:before="5"/>
        <w:rPr>
          <w:sz w:val="28"/>
        </w:rPr>
      </w:pPr>
    </w:p>
    <w:p w14:paraId="24D2E019" w14:textId="77777777" w:rsidR="005A7707" w:rsidRDefault="000276C6" w:rsidP="005A7707">
      <w:pPr>
        <w:pStyle w:val="Poetry"/>
      </w:pPr>
      <w:r w:rsidRPr="005A7707">
        <w:t xml:space="preserve">And I to him: “’T was those sweet rhymes of yours </w:t>
      </w:r>
    </w:p>
    <w:p w14:paraId="1DD65D23" w14:textId="77777777" w:rsidR="005A7707" w:rsidRDefault="000276C6" w:rsidP="005A7707">
      <w:pPr>
        <w:pStyle w:val="Poetry"/>
      </w:pPr>
      <w:r w:rsidRPr="005A7707">
        <w:t xml:space="preserve">which, while the modern form of speech endures, </w:t>
      </w:r>
    </w:p>
    <w:p w14:paraId="5A21773C" w14:textId="43BFBC8A" w:rsidR="000276C6" w:rsidRDefault="000276C6" w:rsidP="005A7707">
      <w:pPr>
        <w:pStyle w:val="Poetry"/>
      </w:pPr>
      <w:r w:rsidRPr="005A7707">
        <w:t>will e’er endear to me their very ink.”</w:t>
      </w:r>
    </w:p>
    <w:p w14:paraId="2DB0D625" w14:textId="77777777" w:rsidR="005A7707" w:rsidRPr="005A7707" w:rsidRDefault="005A7707" w:rsidP="005A7707">
      <w:pPr>
        <w:pStyle w:val="Poetry"/>
      </w:pPr>
    </w:p>
    <w:p w14:paraId="50E83135" w14:textId="26D8B16D" w:rsidR="000276C6" w:rsidRPr="005A7707" w:rsidRDefault="000276C6" w:rsidP="005A7707">
      <w:pPr>
        <w:pStyle w:val="Poetry"/>
      </w:pPr>
      <w:r w:rsidRPr="005A7707">
        <w:t>“Brother,” he said, “he whom I indicate,”</w:t>
      </w:r>
    </w:p>
    <w:p w14:paraId="76B4941E" w14:textId="77777777" w:rsidR="000276C6" w:rsidRPr="005A7707" w:rsidRDefault="000276C6" w:rsidP="005A7707">
      <w:pPr>
        <w:pStyle w:val="Poetry"/>
      </w:pPr>
      <w:r w:rsidRPr="005A7707">
        <w:t>(he pointed at a spirit on ahead)</w:t>
      </w:r>
    </w:p>
    <w:p w14:paraId="08A34940" w14:textId="77777777" w:rsidR="000276C6" w:rsidRPr="005A7707" w:rsidRDefault="000276C6" w:rsidP="005A7707">
      <w:pPr>
        <w:pStyle w:val="Poetry"/>
      </w:pPr>
      <w:r w:rsidRPr="005A7707">
        <w:t>was of his mother tongue a better smith.</w:t>
      </w:r>
    </w:p>
    <w:p w14:paraId="7B3DC396" w14:textId="77777777" w:rsidR="000276C6" w:rsidRPr="005A7707" w:rsidRDefault="000276C6" w:rsidP="005A7707">
      <w:pPr>
        <w:pStyle w:val="Poetry"/>
      </w:pPr>
      <w:r w:rsidRPr="005A7707">
        <w:t>In love-songs and in stories of romance</w:t>
      </w:r>
    </w:p>
    <w:p w14:paraId="0B853932" w14:textId="77777777" w:rsidR="000276C6" w:rsidRPr="005A7707" w:rsidRDefault="000276C6" w:rsidP="005A7707">
      <w:pPr>
        <w:pStyle w:val="Poetry"/>
      </w:pPr>
      <w:r w:rsidRPr="005A7707">
        <w:t>he vanquished all; hence let those fools talk on,</w:t>
      </w:r>
    </w:p>
    <w:p w14:paraId="10EFF5A1" w14:textId="08FDB9FA" w:rsidR="000276C6" w:rsidRPr="005A7707" w:rsidRDefault="000276C6" w:rsidP="005A7707">
      <w:pPr>
        <w:pStyle w:val="Poetry"/>
      </w:pPr>
      <w:r w:rsidRPr="005A7707">
        <w:t>who think the Limousin excelleth him.</w:t>
      </w:r>
    </w:p>
    <w:p w14:paraId="552805FD" w14:textId="77777777" w:rsidR="005A7707" w:rsidRDefault="000276C6" w:rsidP="005A7707">
      <w:pPr>
        <w:pStyle w:val="Poetry"/>
      </w:pPr>
      <w:r w:rsidRPr="005A7707">
        <w:t xml:space="preserve">To rumor, rather than to truth, they turn </w:t>
      </w:r>
    </w:p>
    <w:p w14:paraId="60AED962" w14:textId="08D4575B" w:rsidR="000276C6" w:rsidRPr="005A7707" w:rsidRDefault="000276C6" w:rsidP="005A7707">
      <w:pPr>
        <w:pStyle w:val="Poetry"/>
      </w:pPr>
      <w:r w:rsidRPr="005A7707">
        <w:t>their faces, forming their opinions thus,</w:t>
      </w:r>
    </w:p>
    <w:p w14:paraId="2AD14298" w14:textId="77777777" w:rsidR="005A7707" w:rsidRDefault="000276C6" w:rsidP="005A7707">
      <w:pPr>
        <w:pStyle w:val="Poetry"/>
      </w:pPr>
      <w:r w:rsidRPr="005A7707">
        <w:t xml:space="preserve">ere art or reason have by them been heeded. </w:t>
      </w:r>
    </w:p>
    <w:p w14:paraId="2ED671C6" w14:textId="7B7AA322" w:rsidR="000276C6" w:rsidRPr="005A7707" w:rsidRDefault="000276C6" w:rsidP="005A7707">
      <w:pPr>
        <w:pStyle w:val="Poetry"/>
      </w:pPr>
      <w:r w:rsidRPr="005A7707">
        <w:t>Thus with Guittone many ancients did,</w:t>
      </w:r>
    </w:p>
    <w:p w14:paraId="73D7855B" w14:textId="60DF7932" w:rsidR="000276C6" w:rsidRPr="005A7707" w:rsidRDefault="000276C6" w:rsidP="005A7707">
      <w:pPr>
        <w:pStyle w:val="Poetry"/>
      </w:pPr>
      <w:r w:rsidRPr="005A7707">
        <w:t>giving, from cry to cry, to him alone</w:t>
      </w:r>
    </w:p>
    <w:p w14:paraId="4B73D834" w14:textId="77777777" w:rsidR="005A7707" w:rsidRDefault="000276C6" w:rsidP="005A7707">
      <w:pPr>
        <w:pStyle w:val="Poetry"/>
      </w:pPr>
      <w:r w:rsidRPr="005A7707">
        <w:t xml:space="preserve">the prize, until with most the truth prevailed. </w:t>
      </w:r>
    </w:p>
    <w:p w14:paraId="2E23D864" w14:textId="78395B63" w:rsidR="000276C6" w:rsidRPr="005A7707" w:rsidRDefault="000276C6" w:rsidP="005A7707">
      <w:pPr>
        <w:pStyle w:val="Poetry"/>
      </w:pPr>
      <w:r w:rsidRPr="005A7707">
        <w:t>If now so amply privileged thou art,</w:t>
      </w:r>
    </w:p>
    <w:p w14:paraId="70896B4A" w14:textId="77777777" w:rsidR="005A7707" w:rsidRDefault="000276C6" w:rsidP="005A7707">
      <w:pPr>
        <w:pStyle w:val="Poetry"/>
      </w:pPr>
      <w:r w:rsidRPr="005A7707">
        <w:t xml:space="preserve">that lawful is thy going to the cloister, </w:t>
      </w:r>
    </w:p>
    <w:p w14:paraId="30313032" w14:textId="363A2AD1" w:rsidR="000276C6" w:rsidRPr="005A7707" w:rsidRDefault="000276C6" w:rsidP="005A7707">
      <w:pPr>
        <w:pStyle w:val="Poetry"/>
      </w:pPr>
      <w:r w:rsidRPr="005A7707">
        <w:t>where Christ is Abbot of the brotherhood,</w:t>
      </w:r>
    </w:p>
    <w:p w14:paraId="6A12CD05" w14:textId="59BB6E6D" w:rsidR="000276C6" w:rsidRPr="005A7707" w:rsidRDefault="000276C6" w:rsidP="005A7707">
      <w:pPr>
        <w:pStyle w:val="Poetry"/>
      </w:pPr>
      <w:r w:rsidRPr="005A7707">
        <w:t>a Pater-noster say to Him for me,</w:t>
      </w:r>
    </w:p>
    <w:p w14:paraId="323612A9" w14:textId="77777777" w:rsidR="005A7707" w:rsidRDefault="000276C6" w:rsidP="005A7707">
      <w:pPr>
        <w:pStyle w:val="Poetry"/>
      </w:pPr>
      <w:r w:rsidRPr="005A7707">
        <w:t xml:space="preserve">or all of it that we in this world need, </w:t>
      </w:r>
    </w:p>
    <w:p w14:paraId="6E50375E" w14:textId="5F76A2ED" w:rsidR="000276C6" w:rsidRDefault="000276C6" w:rsidP="005A7707">
      <w:pPr>
        <w:pStyle w:val="Poetry"/>
      </w:pPr>
      <w:r w:rsidRPr="005A7707">
        <w:t>wherein no longer it is ours to sin.”</w:t>
      </w:r>
    </w:p>
    <w:p w14:paraId="65554D84" w14:textId="77777777" w:rsidR="005A7707" w:rsidRPr="005A7707" w:rsidRDefault="005A7707" w:rsidP="005A7707">
      <w:pPr>
        <w:pStyle w:val="Poetry"/>
      </w:pPr>
    </w:p>
    <w:p w14:paraId="4B50C8D2" w14:textId="77777777" w:rsidR="005A7707" w:rsidRDefault="000276C6" w:rsidP="005A7707">
      <w:pPr>
        <w:pStyle w:val="Poetry"/>
      </w:pPr>
      <w:r w:rsidRPr="005A7707">
        <w:t xml:space="preserve">And then, perhaps to yield his place to one </w:t>
      </w:r>
    </w:p>
    <w:p w14:paraId="16690956" w14:textId="148B9E9E" w:rsidR="000276C6" w:rsidRPr="005A7707" w:rsidRDefault="000276C6" w:rsidP="005A7707">
      <w:pPr>
        <w:pStyle w:val="Poetry"/>
      </w:pPr>
      <w:r w:rsidRPr="005A7707">
        <w:t>near by him there, he vanished through the fire,</w:t>
      </w:r>
    </w:p>
    <w:p w14:paraId="5697E934" w14:textId="3E19C7D7" w:rsidR="000276C6" w:rsidRDefault="000276C6" w:rsidP="005A7707">
      <w:pPr>
        <w:pStyle w:val="Poetry"/>
      </w:pPr>
      <w:r w:rsidRPr="005A7707">
        <w:t>as to the bottom would a fish through water.</w:t>
      </w:r>
    </w:p>
    <w:p w14:paraId="7E144856" w14:textId="77777777" w:rsidR="005A7707" w:rsidRPr="005A7707" w:rsidRDefault="005A7707" w:rsidP="005A7707">
      <w:pPr>
        <w:pStyle w:val="Poetry"/>
      </w:pPr>
    </w:p>
    <w:p w14:paraId="795A7105" w14:textId="77777777" w:rsidR="005A7707" w:rsidRDefault="000276C6" w:rsidP="005A7707">
      <w:pPr>
        <w:pStyle w:val="Poetry"/>
      </w:pPr>
      <w:r w:rsidRPr="005A7707">
        <w:t xml:space="preserve">Toward him who had been pointed out I moved </w:t>
      </w:r>
    </w:p>
    <w:p w14:paraId="1CDA5C3D" w14:textId="6B280526" w:rsidR="000276C6" w:rsidRPr="005A7707" w:rsidRDefault="000276C6" w:rsidP="005A7707">
      <w:pPr>
        <w:pStyle w:val="Poetry"/>
      </w:pPr>
      <w:r w:rsidRPr="005A7707">
        <w:t>a little way, and said that my desire</w:t>
      </w:r>
    </w:p>
    <w:p w14:paraId="00115CAB" w14:textId="1DAED484" w:rsidR="000276C6" w:rsidRDefault="000276C6" w:rsidP="005A7707">
      <w:pPr>
        <w:pStyle w:val="Poetry"/>
      </w:pPr>
      <w:r w:rsidRPr="005A7707">
        <w:t>was for his name a gracious place preparing.</w:t>
      </w:r>
    </w:p>
    <w:p w14:paraId="571B7DA1" w14:textId="77777777" w:rsidR="005A7707" w:rsidRPr="005A7707" w:rsidRDefault="005A7707" w:rsidP="005A7707">
      <w:pPr>
        <w:pStyle w:val="Poetry"/>
      </w:pPr>
    </w:p>
    <w:p w14:paraId="351CAAB1" w14:textId="77777777" w:rsidR="000276C6" w:rsidRPr="005A7707" w:rsidRDefault="000276C6" w:rsidP="005A7707">
      <w:pPr>
        <w:pStyle w:val="Poetry"/>
      </w:pPr>
      <w:r w:rsidRPr="005A7707">
        <w:lastRenderedPageBreak/>
        <w:t>“Your courteous question” he, unurged, began,</w:t>
      </w:r>
    </w:p>
    <w:p w14:paraId="27CD2657" w14:textId="23B868A6" w:rsidR="000276C6" w:rsidRPr="005A7707" w:rsidRDefault="000276C6" w:rsidP="005A7707">
      <w:pPr>
        <w:pStyle w:val="Poetry"/>
      </w:pPr>
      <w:r w:rsidRPr="005A7707">
        <w:t>“delighteth me so much, that I can not,</w:t>
      </w:r>
    </w:p>
    <w:p w14:paraId="573FD648" w14:textId="77777777" w:rsidR="005A7707" w:rsidRDefault="000276C6" w:rsidP="005A7707">
      <w:pPr>
        <w:pStyle w:val="Poetry"/>
      </w:pPr>
      <w:r w:rsidRPr="005A7707">
        <w:t xml:space="preserve">nor do I wish to, hide myself from you. </w:t>
      </w:r>
    </w:p>
    <w:p w14:paraId="40660D54" w14:textId="77777777" w:rsidR="005A7707" w:rsidRDefault="000276C6" w:rsidP="005A7707">
      <w:pPr>
        <w:pStyle w:val="Poetry"/>
      </w:pPr>
      <w:r w:rsidRPr="005A7707">
        <w:t xml:space="preserve">Arnaut am I, who, going, weep and sing; </w:t>
      </w:r>
    </w:p>
    <w:p w14:paraId="04449726" w14:textId="470C5D5A" w:rsidR="000276C6" w:rsidRPr="005A7707" w:rsidRDefault="000276C6" w:rsidP="005A7707">
      <w:pPr>
        <w:pStyle w:val="Poetry"/>
      </w:pPr>
      <w:r w:rsidRPr="005A7707">
        <w:t>with sorrow my past folly I behold,</w:t>
      </w:r>
    </w:p>
    <w:p w14:paraId="5667417A" w14:textId="77777777" w:rsidR="000276C6" w:rsidRPr="005A7707" w:rsidRDefault="000276C6" w:rsidP="005A7707">
      <w:pPr>
        <w:pStyle w:val="Poetry"/>
      </w:pPr>
      <w:r w:rsidRPr="005A7707">
        <w:t>and see with joy the hoped-for coming day.</w:t>
      </w:r>
    </w:p>
    <w:p w14:paraId="5247D9C2" w14:textId="0D57BDE2" w:rsidR="000276C6" w:rsidRPr="005A7707" w:rsidRDefault="000276C6" w:rsidP="005A7707">
      <w:pPr>
        <w:pStyle w:val="Poetry"/>
      </w:pPr>
      <w:r w:rsidRPr="005A7707">
        <w:t>Now by the Power which guides you to the top</w:t>
      </w:r>
    </w:p>
    <w:p w14:paraId="28E60718" w14:textId="77777777" w:rsidR="005A7707" w:rsidRDefault="000276C6" w:rsidP="005A7707">
      <w:pPr>
        <w:pStyle w:val="Poetry"/>
      </w:pPr>
      <w:r w:rsidRPr="005A7707">
        <w:t xml:space="preserve">of this short flight of stairs, I beg of you </w:t>
      </w:r>
    </w:p>
    <w:p w14:paraId="2979CBA8" w14:textId="7A1C4091" w:rsidR="000276C6" w:rsidRPr="005A7707" w:rsidRDefault="000276C6" w:rsidP="005A7707">
      <w:pPr>
        <w:pStyle w:val="Poetry"/>
      </w:pPr>
      <w:r w:rsidRPr="005A7707">
        <w:t>be mindful in due time of this my pain!”</w:t>
      </w:r>
    </w:p>
    <w:p w14:paraId="4086C040" w14:textId="77777777" w:rsidR="000276C6" w:rsidRPr="005A7707" w:rsidRDefault="000276C6" w:rsidP="005A7707">
      <w:pPr>
        <w:pStyle w:val="Poetry"/>
      </w:pPr>
      <w:r w:rsidRPr="005A7707">
        <w:t>Then in the fire refining them he hid.</w:t>
      </w:r>
    </w:p>
    <w:p w14:paraId="0C8A3763" w14:textId="77777777" w:rsidR="000276C6" w:rsidRDefault="000276C6" w:rsidP="000276C6">
      <w:pPr>
        <w:pStyle w:val="BodyText"/>
        <w:spacing w:before="4"/>
        <w:rPr>
          <w:sz w:val="12"/>
        </w:rPr>
      </w:pPr>
    </w:p>
    <w:p w14:paraId="2D7B862A" w14:textId="77777777" w:rsidR="000276C6" w:rsidRPr="005A7707" w:rsidRDefault="000276C6" w:rsidP="005A7707">
      <w:pPr>
        <w:pStyle w:val="Heading3"/>
      </w:pPr>
      <w:r w:rsidRPr="005A7707">
        <w:t>Purgatorio XXX</w:t>
      </w:r>
    </w:p>
    <w:p w14:paraId="76D6D1BF" w14:textId="77777777" w:rsidR="000276C6" w:rsidRPr="005A7707" w:rsidRDefault="000276C6" w:rsidP="005A7707">
      <w:pPr>
        <w:pStyle w:val="Heading4"/>
      </w:pPr>
      <w:r w:rsidRPr="005A7707">
        <w:t>Terrestrial Paradise. Lethe Appearance of Beatrice. Disappearance of Virgil</w:t>
      </w:r>
    </w:p>
    <w:p w14:paraId="2A397A15" w14:textId="77777777" w:rsidR="000276C6" w:rsidRPr="005A7707" w:rsidRDefault="000276C6" w:rsidP="005A7707">
      <w:pPr>
        <w:pStyle w:val="Poetry"/>
      </w:pPr>
      <w:r w:rsidRPr="005A7707">
        <w:t>When the Septentrion of the highest heaven,—</w:t>
      </w:r>
    </w:p>
    <w:p w14:paraId="0658D075" w14:textId="77777777" w:rsidR="005A7707" w:rsidRDefault="000276C6" w:rsidP="005A7707">
      <w:pPr>
        <w:pStyle w:val="Poetry"/>
      </w:pPr>
      <w:r w:rsidRPr="005A7707">
        <w:t xml:space="preserve">which never either setting knew, or rising, </w:t>
      </w:r>
    </w:p>
    <w:p w14:paraId="7A0D4E78" w14:textId="1BAAE67B" w:rsidR="000276C6" w:rsidRPr="005A7707" w:rsidRDefault="000276C6" w:rsidP="005A7707">
      <w:pPr>
        <w:pStyle w:val="Poetry"/>
      </w:pPr>
      <w:r w:rsidRPr="005A7707">
        <w:t>or veil of other mist than that of guilt,</w:t>
      </w:r>
    </w:p>
    <w:p w14:paraId="6B883F70" w14:textId="77777777" w:rsidR="000276C6" w:rsidRPr="005A7707" w:rsidRDefault="000276C6" w:rsidP="005A7707">
      <w:pPr>
        <w:pStyle w:val="Poetry"/>
      </w:pPr>
      <w:r w:rsidRPr="005A7707">
        <w:t>and which was causing every creature there</w:t>
      </w:r>
    </w:p>
    <w:p w14:paraId="64F6909D" w14:textId="2FA868F1" w:rsidR="000276C6" w:rsidRPr="005A7707" w:rsidRDefault="000276C6" w:rsidP="005A7707">
      <w:pPr>
        <w:pStyle w:val="Poetry"/>
      </w:pPr>
      <w:r w:rsidRPr="005A7707">
        <w:t>to know his duty, as the lower one</w:t>
      </w:r>
    </w:p>
    <w:p w14:paraId="18073736" w14:textId="77777777" w:rsidR="005A7707" w:rsidRDefault="000276C6" w:rsidP="005A7707">
      <w:pPr>
        <w:pStyle w:val="Poetry"/>
      </w:pPr>
      <w:r w:rsidRPr="005A7707">
        <w:t xml:space="preserve">makes him who turns the helm to reach a port,— </w:t>
      </w:r>
    </w:p>
    <w:p w14:paraId="6216CAA6" w14:textId="6ACEBBCA" w:rsidR="000276C6" w:rsidRPr="005A7707" w:rsidRDefault="000276C6" w:rsidP="005A7707">
      <w:pPr>
        <w:pStyle w:val="Poetry"/>
      </w:pPr>
      <w:r w:rsidRPr="005A7707">
        <w:t>stopped suddenly; the people of the truth,</w:t>
      </w:r>
    </w:p>
    <w:p w14:paraId="42DFCE90" w14:textId="77777777" w:rsidR="005A7707" w:rsidRDefault="000276C6" w:rsidP="005A7707">
      <w:pPr>
        <w:pStyle w:val="Poetry"/>
      </w:pPr>
      <w:r w:rsidRPr="005A7707">
        <w:t xml:space="preserve">who first had come between it and the Griffon, </w:t>
      </w:r>
    </w:p>
    <w:p w14:paraId="1F692690" w14:textId="67DDCBC9" w:rsidR="000276C6" w:rsidRPr="005A7707" w:rsidRDefault="000276C6" w:rsidP="005A7707">
      <w:pPr>
        <w:pStyle w:val="Poetry"/>
      </w:pPr>
      <w:r w:rsidRPr="005A7707">
        <w:t>turned around toward the Car, as toward their peace;</w:t>
      </w:r>
    </w:p>
    <w:p w14:paraId="1FF91724" w14:textId="2DD6A056" w:rsidR="000276C6" w:rsidRPr="005A7707" w:rsidRDefault="000276C6" w:rsidP="005A7707">
      <w:pPr>
        <w:pStyle w:val="Poetry"/>
      </w:pPr>
      <w:r w:rsidRPr="005A7707">
        <w:t>and one of them, as though from Heaven sent down,</w:t>
      </w:r>
    </w:p>
    <w:p w14:paraId="160FF7D5" w14:textId="77777777" w:rsidR="005A7707" w:rsidRDefault="000276C6" w:rsidP="005A7707">
      <w:pPr>
        <w:pStyle w:val="Poetry"/>
      </w:pPr>
      <w:r w:rsidRPr="005A7707">
        <w:t xml:space="preserve">sang thrice aloud: “Come thou from Lebanon, </w:t>
      </w:r>
    </w:p>
    <w:p w14:paraId="78028340" w14:textId="7DA367AD" w:rsidR="000276C6" w:rsidRDefault="000276C6" w:rsidP="005A7707">
      <w:pPr>
        <w:pStyle w:val="Poetry"/>
      </w:pPr>
      <w:r w:rsidRPr="005A7707">
        <w:t>my spouse!” and all the rest sang after him.</w:t>
      </w:r>
    </w:p>
    <w:p w14:paraId="00CD5060" w14:textId="77777777" w:rsidR="005A7707" w:rsidRPr="005A7707" w:rsidRDefault="005A7707" w:rsidP="005A7707">
      <w:pPr>
        <w:pStyle w:val="Poetry"/>
      </w:pPr>
    </w:p>
    <w:p w14:paraId="5C963218" w14:textId="77777777" w:rsidR="005A7707" w:rsidRDefault="000276C6" w:rsidP="005A7707">
      <w:pPr>
        <w:pStyle w:val="Poetry"/>
      </w:pPr>
      <w:r w:rsidRPr="005A7707">
        <w:t xml:space="preserve">As at the last trump-call each of the blest </w:t>
      </w:r>
    </w:p>
    <w:p w14:paraId="13722D55" w14:textId="5F9119C3" w:rsidR="000276C6" w:rsidRPr="005A7707" w:rsidRDefault="000276C6" w:rsidP="005A7707">
      <w:pPr>
        <w:pStyle w:val="Poetry"/>
      </w:pPr>
      <w:r w:rsidRPr="005A7707">
        <w:t>will quickly rise from out his tomb, and sing</w:t>
      </w:r>
    </w:p>
    <w:p w14:paraId="1E41CBC1" w14:textId="030AC775" w:rsidR="000276C6" w:rsidRPr="005A7707" w:rsidRDefault="000276C6" w:rsidP="005A7707">
      <w:pPr>
        <w:pStyle w:val="Poetry"/>
      </w:pPr>
      <w:r w:rsidRPr="005A7707">
        <w:t>the Halleluiah with a voice regained;</w:t>
      </w:r>
    </w:p>
    <w:p w14:paraId="5D327597" w14:textId="77777777" w:rsidR="000276C6" w:rsidRPr="005A7707" w:rsidRDefault="000276C6" w:rsidP="005A7707">
      <w:pPr>
        <w:pStyle w:val="Poetry"/>
      </w:pPr>
      <w:r w:rsidRPr="005A7707">
        <w:t>even so there rose upon the Car divine,</w:t>
      </w:r>
    </w:p>
    <w:p w14:paraId="456D848B" w14:textId="77777777" w:rsidR="005A7707" w:rsidRDefault="000276C6" w:rsidP="005A7707">
      <w:pPr>
        <w:pStyle w:val="Poetry"/>
      </w:pPr>
      <w:r w:rsidRPr="005A7707">
        <w:t xml:space="preserve">at such an elder’s voice, a hundred servants </w:t>
      </w:r>
    </w:p>
    <w:p w14:paraId="73D610D2" w14:textId="4F929511" w:rsidR="000276C6" w:rsidRPr="005A7707" w:rsidRDefault="000276C6" w:rsidP="005A7707">
      <w:pPr>
        <w:pStyle w:val="Poetry"/>
      </w:pPr>
      <w:r w:rsidRPr="005A7707">
        <w:t>and message-bearers of eternal life.</w:t>
      </w:r>
    </w:p>
    <w:p w14:paraId="765048DD" w14:textId="77777777" w:rsidR="000276C6" w:rsidRPr="005A7707" w:rsidRDefault="000276C6" w:rsidP="005A7707">
      <w:pPr>
        <w:pStyle w:val="Poetry"/>
      </w:pPr>
      <w:r w:rsidRPr="005A7707">
        <w:t>They all were saying: “Blest be thou that comest!”</w:t>
      </w:r>
    </w:p>
    <w:p w14:paraId="01083ACE" w14:textId="0CB2A46D" w:rsidR="000276C6" w:rsidRPr="005A7707" w:rsidRDefault="000276C6" w:rsidP="005A7707">
      <w:pPr>
        <w:pStyle w:val="Poetry"/>
      </w:pPr>
      <w:r w:rsidRPr="005A7707">
        <w:t>and, strewing flowers on high and all around,</w:t>
      </w:r>
    </w:p>
    <w:p w14:paraId="33C48F55" w14:textId="3C5A9009" w:rsidR="000276C6" w:rsidRDefault="000276C6" w:rsidP="005A7707">
      <w:pPr>
        <w:pStyle w:val="Poetry"/>
      </w:pPr>
      <w:r w:rsidRPr="005A7707">
        <w:lastRenderedPageBreak/>
        <w:t>“Oh, scatter forth your lilies with full hands!”</w:t>
      </w:r>
    </w:p>
    <w:p w14:paraId="79548A13" w14:textId="77777777" w:rsidR="005A7707" w:rsidRPr="005A7707" w:rsidRDefault="005A7707" w:rsidP="005A7707">
      <w:pPr>
        <w:pStyle w:val="Poetry"/>
      </w:pPr>
    </w:p>
    <w:p w14:paraId="6B73A1C3" w14:textId="77777777" w:rsidR="005A7707" w:rsidRDefault="000276C6" w:rsidP="005A7707">
      <w:pPr>
        <w:pStyle w:val="Poetry"/>
      </w:pPr>
      <w:r w:rsidRPr="005A7707">
        <w:t xml:space="preserve">I’ve seen ere now when day began to dawn, </w:t>
      </w:r>
    </w:p>
    <w:p w14:paraId="174843EB" w14:textId="77777777" w:rsidR="005A7707" w:rsidRDefault="000276C6" w:rsidP="005A7707">
      <w:pPr>
        <w:pStyle w:val="Poetry"/>
      </w:pPr>
      <w:r w:rsidRPr="005A7707">
        <w:t xml:space="preserve">the eastern skies all rosy, and the rest </w:t>
      </w:r>
    </w:p>
    <w:p w14:paraId="16BB86F3" w14:textId="4E11ADE0" w:rsidR="000276C6" w:rsidRPr="005A7707" w:rsidRDefault="000276C6" w:rsidP="005A7707">
      <w:pPr>
        <w:pStyle w:val="Poetry"/>
      </w:pPr>
      <w:r w:rsidRPr="005A7707">
        <w:t>adorned with beauty and serenity;</w:t>
      </w:r>
    </w:p>
    <w:p w14:paraId="3334D9CE" w14:textId="000547DE" w:rsidR="000276C6" w:rsidRPr="005A7707" w:rsidRDefault="000276C6" w:rsidP="005A7707">
      <w:pPr>
        <w:pStyle w:val="Poetry"/>
      </w:pPr>
      <w:r w:rsidRPr="005A7707">
        <w:t>and then the sun rise with its face o’ershadowed</w:t>
      </w:r>
    </w:p>
    <w:p w14:paraId="0D94748A" w14:textId="77777777" w:rsidR="000276C6" w:rsidRPr="005A7707" w:rsidRDefault="000276C6" w:rsidP="005A7707">
      <w:pPr>
        <w:pStyle w:val="Poetry"/>
      </w:pPr>
      <w:r w:rsidRPr="005A7707">
        <w:t>in such a way that, through the tempering</w:t>
      </w:r>
    </w:p>
    <w:p w14:paraId="3024744D" w14:textId="77777777" w:rsidR="005A7707" w:rsidRDefault="000276C6" w:rsidP="005A7707">
      <w:pPr>
        <w:pStyle w:val="Poetry"/>
      </w:pPr>
      <w:r w:rsidRPr="005A7707">
        <w:t xml:space="preserve">of mists, the human eye could long endure it; </w:t>
      </w:r>
    </w:p>
    <w:p w14:paraId="503FD34D" w14:textId="77777777" w:rsidR="005A7707" w:rsidRDefault="000276C6" w:rsidP="005A7707">
      <w:pPr>
        <w:pStyle w:val="Poetry"/>
      </w:pPr>
      <w:r w:rsidRPr="005A7707">
        <w:t xml:space="preserve">so likewise standing in a cloud of flowers, </w:t>
      </w:r>
    </w:p>
    <w:p w14:paraId="134792E9" w14:textId="018E6EDD" w:rsidR="000276C6" w:rsidRPr="005A7707" w:rsidRDefault="000276C6" w:rsidP="005A7707">
      <w:pPr>
        <w:pStyle w:val="Poetry"/>
      </w:pPr>
      <w:r w:rsidRPr="005A7707">
        <w:t>which rose from angel hands, and fell again</w:t>
      </w:r>
    </w:p>
    <w:p w14:paraId="3BDBBC64" w14:textId="02D585DA" w:rsidR="000276C6" w:rsidRPr="005A7707" w:rsidRDefault="000276C6" w:rsidP="005A7707">
      <w:pPr>
        <w:pStyle w:val="Poetry"/>
      </w:pPr>
      <w:r w:rsidRPr="005A7707">
        <w:t>within and out the Car, a Lady, crowned</w:t>
      </w:r>
    </w:p>
    <w:p w14:paraId="4EC54726" w14:textId="77777777" w:rsidR="005A7707" w:rsidRDefault="000276C6" w:rsidP="005A7707">
      <w:pPr>
        <w:pStyle w:val="Poetry"/>
      </w:pPr>
      <w:r w:rsidRPr="005A7707">
        <w:t xml:space="preserve">with a wreath of olives o’er a pure white veil, </w:t>
      </w:r>
    </w:p>
    <w:p w14:paraId="2A4F388B" w14:textId="77777777" w:rsidR="005A7707" w:rsidRDefault="000276C6" w:rsidP="005A7707">
      <w:pPr>
        <w:pStyle w:val="Poetry"/>
      </w:pPr>
      <w:r w:rsidRPr="005A7707">
        <w:t xml:space="preserve">appeared before me, ’neath a cloak of green, </w:t>
      </w:r>
    </w:p>
    <w:p w14:paraId="77D70BF3" w14:textId="3C38FEFE" w:rsidR="000276C6" w:rsidRDefault="000276C6" w:rsidP="005A7707">
      <w:pPr>
        <w:pStyle w:val="Poetry"/>
      </w:pPr>
      <w:r w:rsidRPr="005A7707">
        <w:t>clothed with the color of a living flame.</w:t>
      </w:r>
    </w:p>
    <w:p w14:paraId="719B3B16" w14:textId="77777777" w:rsidR="005A7707" w:rsidRPr="005A7707" w:rsidRDefault="005A7707" w:rsidP="005A7707">
      <w:pPr>
        <w:pStyle w:val="Poetry"/>
      </w:pPr>
    </w:p>
    <w:p w14:paraId="0FF253AE" w14:textId="77777777" w:rsidR="000276C6" w:rsidRPr="005A7707" w:rsidRDefault="000276C6" w:rsidP="005A7707">
      <w:pPr>
        <w:pStyle w:val="Poetry"/>
      </w:pPr>
      <w:r w:rsidRPr="005A7707">
        <w:t>My spirit hereupon, which for so long</w:t>
      </w:r>
    </w:p>
    <w:p w14:paraId="5E80EAFD" w14:textId="3BC144BE" w:rsidR="000276C6" w:rsidRPr="005A7707" w:rsidRDefault="000276C6" w:rsidP="005A7707">
      <w:pPr>
        <w:pStyle w:val="Poetry"/>
      </w:pPr>
      <w:r w:rsidRPr="005A7707">
        <w:t>a time had not been trembling in her presence,</w:t>
      </w:r>
    </w:p>
    <w:p w14:paraId="12C3CF45" w14:textId="77777777" w:rsidR="000276C6" w:rsidRPr="005A7707" w:rsidRDefault="000276C6" w:rsidP="005A7707">
      <w:pPr>
        <w:pStyle w:val="Poetry"/>
      </w:pPr>
      <w:r w:rsidRPr="005A7707">
        <w:t>or felt itself all broken down with awe,</w:t>
      </w:r>
    </w:p>
    <w:p w14:paraId="7226B441" w14:textId="77777777" w:rsidR="005A7707" w:rsidRDefault="000276C6" w:rsidP="005A7707">
      <w:pPr>
        <w:pStyle w:val="Poetry"/>
      </w:pPr>
      <w:r w:rsidRPr="005A7707">
        <w:t xml:space="preserve">with no more knowledge of her by mine eyes, </w:t>
      </w:r>
    </w:p>
    <w:p w14:paraId="515F90AA" w14:textId="77777777" w:rsidR="005A7707" w:rsidRDefault="000276C6" w:rsidP="005A7707">
      <w:pPr>
        <w:pStyle w:val="Poetry"/>
      </w:pPr>
      <w:r w:rsidRPr="005A7707">
        <w:t xml:space="preserve">but through a hidden virtue issuing from her, </w:t>
      </w:r>
    </w:p>
    <w:p w14:paraId="7CF337FE" w14:textId="5A3D98E1" w:rsidR="000276C6" w:rsidRDefault="000276C6" w:rsidP="005A7707">
      <w:pPr>
        <w:pStyle w:val="Poetry"/>
      </w:pPr>
      <w:r w:rsidRPr="005A7707">
        <w:t>felt the great power of the olden love.</w:t>
      </w:r>
    </w:p>
    <w:p w14:paraId="081EE8C0" w14:textId="77777777" w:rsidR="005A7707" w:rsidRPr="005A7707" w:rsidRDefault="005A7707" w:rsidP="005A7707">
      <w:pPr>
        <w:pStyle w:val="Poetry"/>
      </w:pPr>
    </w:p>
    <w:p w14:paraId="19B818BE" w14:textId="7D411FD7" w:rsidR="000276C6" w:rsidRPr="005A7707" w:rsidRDefault="000276C6" w:rsidP="005A7707">
      <w:pPr>
        <w:pStyle w:val="Poetry"/>
      </w:pPr>
      <w:r w:rsidRPr="005A7707">
        <w:t>As soon as that high virtue smote my sight,</w:t>
      </w:r>
    </w:p>
    <w:p w14:paraId="3AA9FC2D" w14:textId="77777777" w:rsidR="005A7707" w:rsidRDefault="000276C6" w:rsidP="005A7707">
      <w:pPr>
        <w:pStyle w:val="Poetry"/>
      </w:pPr>
      <w:r w:rsidRPr="005A7707">
        <w:t xml:space="preserve">which formerly had pierced me through and through, </w:t>
      </w:r>
    </w:p>
    <w:p w14:paraId="4699E21A" w14:textId="466F6607" w:rsidR="000276C6" w:rsidRPr="005A7707" w:rsidRDefault="000276C6" w:rsidP="005A7707">
      <w:pPr>
        <w:pStyle w:val="Poetry"/>
      </w:pPr>
      <w:r w:rsidRPr="005A7707">
        <w:t>ere I had passed beyond my boyhood’s years,</w:t>
      </w:r>
    </w:p>
    <w:p w14:paraId="6A6ACC72" w14:textId="77777777" w:rsidR="005A7707" w:rsidRDefault="000276C6" w:rsidP="005A7707">
      <w:pPr>
        <w:pStyle w:val="Poetry"/>
      </w:pPr>
      <w:r w:rsidRPr="005A7707">
        <w:t xml:space="preserve">round to the left I turned me with the trust </w:t>
      </w:r>
    </w:p>
    <w:p w14:paraId="1883D850" w14:textId="263C17D3" w:rsidR="000276C6" w:rsidRPr="005A7707" w:rsidRDefault="000276C6" w:rsidP="005A7707">
      <w:pPr>
        <w:pStyle w:val="Poetry"/>
      </w:pPr>
      <w:r w:rsidRPr="005A7707">
        <w:t>wherewith an infant to its mother runs,</w:t>
      </w:r>
    </w:p>
    <w:p w14:paraId="150E38E0" w14:textId="62525A00" w:rsidR="000276C6" w:rsidRPr="005A7707" w:rsidRDefault="000276C6" w:rsidP="005A7707">
      <w:pPr>
        <w:pStyle w:val="Poetry"/>
      </w:pPr>
      <w:r w:rsidRPr="005A7707">
        <w:t>whenever terrified or in distress,</w:t>
      </w:r>
    </w:p>
    <w:p w14:paraId="5DA8AB9C" w14:textId="77777777" w:rsidR="000276C6" w:rsidRPr="005A7707" w:rsidRDefault="000276C6" w:rsidP="005A7707">
      <w:pPr>
        <w:pStyle w:val="Poetry"/>
      </w:pPr>
      <w:r w:rsidRPr="005A7707">
        <w:t>to say to Virgil: “Less now than a drachm</w:t>
      </w:r>
    </w:p>
    <w:p w14:paraId="7DA9B772" w14:textId="77777777" w:rsidR="005A7707" w:rsidRDefault="000276C6" w:rsidP="005A7707">
      <w:pPr>
        <w:pStyle w:val="Poetry"/>
      </w:pPr>
      <w:r w:rsidRPr="005A7707">
        <w:t xml:space="preserve">of blood remains in me that is not trembling; </w:t>
      </w:r>
    </w:p>
    <w:p w14:paraId="2ACC6F64" w14:textId="72EF8107" w:rsidR="000276C6" w:rsidRDefault="000276C6" w:rsidP="005A7707">
      <w:pPr>
        <w:pStyle w:val="Poetry"/>
      </w:pPr>
      <w:r w:rsidRPr="005A7707">
        <w:t>I feel the tokens of the olden flame.”</w:t>
      </w:r>
    </w:p>
    <w:p w14:paraId="6935EA0B" w14:textId="77777777" w:rsidR="005A7707" w:rsidRPr="005A7707" w:rsidRDefault="005A7707" w:rsidP="005A7707">
      <w:pPr>
        <w:pStyle w:val="Poetry"/>
      </w:pPr>
    </w:p>
    <w:p w14:paraId="7FDA227F" w14:textId="77777777" w:rsidR="000276C6" w:rsidRPr="005A7707" w:rsidRDefault="000276C6" w:rsidP="005A7707">
      <w:pPr>
        <w:pStyle w:val="Poetry"/>
      </w:pPr>
      <w:r w:rsidRPr="005A7707">
        <w:t>But Virgil now had left us of himself</w:t>
      </w:r>
    </w:p>
    <w:p w14:paraId="6E6A53CD" w14:textId="1ABCAF09" w:rsidR="000276C6" w:rsidRPr="005A7707" w:rsidRDefault="000276C6" w:rsidP="005A7707">
      <w:pPr>
        <w:pStyle w:val="Poetry"/>
      </w:pPr>
      <w:r w:rsidRPr="005A7707">
        <w:t>deprived, Virgil, my dearest father, Virgil,</w:t>
      </w:r>
    </w:p>
    <w:p w14:paraId="62F981D2" w14:textId="77777777" w:rsidR="005A7707" w:rsidRDefault="000276C6" w:rsidP="005A7707">
      <w:pPr>
        <w:pStyle w:val="Poetry"/>
      </w:pPr>
      <w:r w:rsidRPr="005A7707">
        <w:t xml:space="preserve">to whom for my salvation I had giv’n me; </w:t>
      </w:r>
    </w:p>
    <w:p w14:paraId="001DCE72" w14:textId="5393AA4F" w:rsidR="000276C6" w:rsidRPr="005A7707" w:rsidRDefault="000276C6" w:rsidP="005A7707">
      <w:pPr>
        <w:pStyle w:val="Poetry"/>
      </w:pPr>
      <w:r w:rsidRPr="005A7707">
        <w:lastRenderedPageBreak/>
        <w:t>nor yet did all our ancient mother lost</w:t>
      </w:r>
    </w:p>
    <w:p w14:paraId="3C51BEEC" w14:textId="77777777" w:rsidR="005A7707" w:rsidRDefault="000276C6" w:rsidP="005A7707">
      <w:pPr>
        <w:pStyle w:val="Poetry"/>
      </w:pPr>
      <w:r w:rsidRPr="005A7707">
        <w:t xml:space="preserve">avail to keep my cheeks, though cleansed with dew, </w:t>
      </w:r>
    </w:p>
    <w:p w14:paraId="12859F58" w14:textId="271631A9" w:rsidR="000276C6" w:rsidRDefault="000276C6" w:rsidP="005A7707">
      <w:pPr>
        <w:pStyle w:val="Poetry"/>
      </w:pPr>
      <w:r w:rsidRPr="005A7707">
        <w:t>from turning dark again because of tears.</w:t>
      </w:r>
    </w:p>
    <w:p w14:paraId="197BF6A4" w14:textId="77777777" w:rsidR="005A7707" w:rsidRPr="005A7707" w:rsidRDefault="005A7707" w:rsidP="005A7707">
      <w:pPr>
        <w:pStyle w:val="Poetry"/>
      </w:pPr>
    </w:p>
    <w:p w14:paraId="2B3EA1BA" w14:textId="223CF50B" w:rsidR="000276C6" w:rsidRPr="005A7707" w:rsidRDefault="000276C6" w:rsidP="005A7707">
      <w:pPr>
        <w:pStyle w:val="Poetry"/>
      </w:pPr>
      <w:r w:rsidRPr="005A7707">
        <w:t>“Dante, though Virgil leave, weep thou not yet,</w:t>
      </w:r>
    </w:p>
    <w:p w14:paraId="3E82230B" w14:textId="77777777" w:rsidR="005A7707" w:rsidRDefault="000276C6" w:rsidP="005A7707">
      <w:pPr>
        <w:pStyle w:val="Poetry"/>
      </w:pPr>
      <w:r w:rsidRPr="005A7707">
        <w:t xml:space="preserve">weep thou not yet; for thou wilt need to weep </w:t>
      </w:r>
    </w:p>
    <w:p w14:paraId="1CCF2B9A" w14:textId="218730B1" w:rsidR="000276C6" w:rsidRDefault="000276C6" w:rsidP="005A7707">
      <w:pPr>
        <w:pStyle w:val="Poetry"/>
      </w:pPr>
      <w:r w:rsidRPr="005A7707">
        <w:t>by reason of another sword than this.”</w:t>
      </w:r>
    </w:p>
    <w:p w14:paraId="5A63CC04" w14:textId="77777777" w:rsidR="005A7707" w:rsidRPr="005A7707" w:rsidRDefault="005A7707" w:rsidP="005A7707">
      <w:pPr>
        <w:pStyle w:val="Poetry"/>
      </w:pPr>
    </w:p>
    <w:p w14:paraId="52C8867D" w14:textId="77777777" w:rsidR="000276C6" w:rsidRPr="005A7707" w:rsidRDefault="000276C6" w:rsidP="005A7707">
      <w:pPr>
        <w:pStyle w:val="Poetry"/>
      </w:pPr>
      <w:r w:rsidRPr="005A7707">
        <w:t>Even as an admiral, who, both on stern</w:t>
      </w:r>
    </w:p>
    <w:p w14:paraId="71DC578D" w14:textId="77777777" w:rsidR="000276C6" w:rsidRPr="005A7707" w:rsidRDefault="000276C6" w:rsidP="005A7707">
      <w:pPr>
        <w:pStyle w:val="Poetry"/>
      </w:pPr>
      <w:r w:rsidRPr="005A7707">
        <w:t>and prow, comes to behold the men that serve</w:t>
      </w:r>
    </w:p>
    <w:p w14:paraId="2D17BCE0" w14:textId="1D033127" w:rsidR="000276C6" w:rsidRPr="005A7707" w:rsidRDefault="000276C6" w:rsidP="005A7707">
      <w:pPr>
        <w:pStyle w:val="Poetry"/>
      </w:pPr>
      <w:r w:rsidRPr="005A7707">
        <w:t>on the other ships, and urge them to do well;</w:t>
      </w:r>
    </w:p>
    <w:p w14:paraId="7F5973D4" w14:textId="77777777" w:rsidR="005A7707" w:rsidRDefault="000276C6" w:rsidP="005A7707">
      <w:pPr>
        <w:pStyle w:val="Poetry"/>
        <w:rPr>
          <w:spacing w:val="1"/>
        </w:rPr>
      </w:pPr>
      <w:r>
        <w:t>so likewise on the left side of the Car,</w:t>
      </w:r>
      <w:r>
        <w:rPr>
          <w:spacing w:val="1"/>
        </w:rPr>
        <w:t xml:space="preserve"> </w:t>
      </w:r>
    </w:p>
    <w:p w14:paraId="24B6721C" w14:textId="4EC53A46" w:rsidR="000276C6" w:rsidRDefault="000276C6" w:rsidP="005A7707">
      <w:pPr>
        <w:pStyle w:val="Poetry"/>
      </w:pPr>
      <w:r>
        <w:t>when</w:t>
      </w:r>
      <w:r>
        <w:rPr>
          <w:spacing w:val="6"/>
        </w:rPr>
        <w:t xml:space="preserve"> </w:t>
      </w:r>
      <w:r>
        <w:t>I</w:t>
      </w:r>
      <w:r>
        <w:rPr>
          <w:spacing w:val="7"/>
        </w:rPr>
        <w:t xml:space="preserve"> </w:t>
      </w:r>
      <w:r>
        <w:t>had</w:t>
      </w:r>
      <w:r>
        <w:rPr>
          <w:spacing w:val="6"/>
        </w:rPr>
        <w:t xml:space="preserve"> </w:t>
      </w:r>
      <w:r>
        <w:t>turned</w:t>
      </w:r>
      <w:r>
        <w:rPr>
          <w:spacing w:val="7"/>
        </w:rPr>
        <w:t xml:space="preserve"> </w:t>
      </w:r>
      <w:r>
        <w:t>around</w:t>
      </w:r>
      <w:r>
        <w:rPr>
          <w:spacing w:val="7"/>
        </w:rPr>
        <w:t xml:space="preserve"> </w:t>
      </w:r>
      <w:r>
        <w:t>me</w:t>
      </w:r>
      <w:r>
        <w:rPr>
          <w:spacing w:val="6"/>
        </w:rPr>
        <w:t xml:space="preserve"> </w:t>
      </w:r>
      <w:r>
        <w:t>at</w:t>
      </w:r>
      <w:r>
        <w:rPr>
          <w:spacing w:val="7"/>
        </w:rPr>
        <w:t xml:space="preserve"> </w:t>
      </w:r>
      <w:r>
        <w:t>the</w:t>
      </w:r>
      <w:r>
        <w:rPr>
          <w:spacing w:val="6"/>
        </w:rPr>
        <w:t xml:space="preserve"> </w:t>
      </w:r>
      <w:r>
        <w:t>sound</w:t>
      </w:r>
    </w:p>
    <w:p w14:paraId="06445306" w14:textId="77777777" w:rsidR="000276C6" w:rsidRDefault="000276C6" w:rsidP="005A7707">
      <w:pPr>
        <w:pStyle w:val="Poetry"/>
      </w:pPr>
      <w:r>
        <w:t>of</w:t>
      </w:r>
      <w:r>
        <w:rPr>
          <w:spacing w:val="-4"/>
        </w:rPr>
        <w:t xml:space="preserve"> </w:t>
      </w:r>
      <w:r>
        <w:t>mine</w:t>
      </w:r>
      <w:r>
        <w:rPr>
          <w:spacing w:val="-3"/>
        </w:rPr>
        <w:t xml:space="preserve"> </w:t>
      </w:r>
      <w:r>
        <w:t>own</w:t>
      </w:r>
      <w:r>
        <w:rPr>
          <w:spacing w:val="-3"/>
        </w:rPr>
        <w:t xml:space="preserve"> </w:t>
      </w:r>
      <w:r>
        <w:t>name,</w:t>
      </w:r>
      <w:r>
        <w:rPr>
          <w:spacing w:val="-3"/>
        </w:rPr>
        <w:t xml:space="preserve"> </w:t>
      </w:r>
      <w:r>
        <w:t>which</w:t>
      </w:r>
      <w:r>
        <w:rPr>
          <w:spacing w:val="-3"/>
        </w:rPr>
        <w:t xml:space="preserve"> </w:t>
      </w:r>
      <w:r>
        <w:t>here</w:t>
      </w:r>
      <w:r>
        <w:rPr>
          <w:spacing w:val="-3"/>
        </w:rPr>
        <w:t xml:space="preserve"> </w:t>
      </w:r>
      <w:r>
        <w:t>must</w:t>
      </w:r>
      <w:r>
        <w:rPr>
          <w:spacing w:val="-3"/>
        </w:rPr>
        <w:t xml:space="preserve"> </w:t>
      </w:r>
      <w:r>
        <w:t>needs</w:t>
      </w:r>
      <w:r>
        <w:rPr>
          <w:spacing w:val="-3"/>
        </w:rPr>
        <w:t xml:space="preserve"> </w:t>
      </w:r>
      <w:r>
        <w:t>be</w:t>
      </w:r>
      <w:r>
        <w:rPr>
          <w:spacing w:val="-3"/>
        </w:rPr>
        <w:t xml:space="preserve"> </w:t>
      </w:r>
      <w:r>
        <w:t>mentioned,</w:t>
      </w:r>
    </w:p>
    <w:p w14:paraId="0631BF29" w14:textId="77777777" w:rsidR="000276C6" w:rsidRDefault="000276C6" w:rsidP="005A7707">
      <w:pPr>
        <w:pStyle w:val="Poetry"/>
      </w:pPr>
      <w:r>
        <w:t>I</w:t>
      </w:r>
      <w:r>
        <w:rPr>
          <w:spacing w:val="-8"/>
        </w:rPr>
        <w:t xml:space="preserve"> </w:t>
      </w:r>
      <w:r>
        <w:t>saw</w:t>
      </w:r>
      <w:r>
        <w:rPr>
          <w:spacing w:val="-8"/>
        </w:rPr>
        <w:t xml:space="preserve"> </w:t>
      </w:r>
      <w:r>
        <w:t>the</w:t>
      </w:r>
      <w:r>
        <w:rPr>
          <w:spacing w:val="-7"/>
        </w:rPr>
        <w:t xml:space="preserve"> </w:t>
      </w:r>
      <w:r>
        <w:t>Lady</w:t>
      </w:r>
      <w:r>
        <w:rPr>
          <w:spacing w:val="-8"/>
        </w:rPr>
        <w:t xml:space="preserve"> </w:t>
      </w:r>
      <w:r>
        <w:t>who</w:t>
      </w:r>
      <w:r>
        <w:rPr>
          <w:spacing w:val="-8"/>
        </w:rPr>
        <w:t xml:space="preserve"> </w:t>
      </w:r>
      <w:r>
        <w:t>had</w:t>
      </w:r>
      <w:r>
        <w:rPr>
          <w:spacing w:val="-7"/>
        </w:rPr>
        <w:t xml:space="preserve"> </w:t>
      </w:r>
      <w:r>
        <w:t>first</w:t>
      </w:r>
      <w:r>
        <w:rPr>
          <w:spacing w:val="-8"/>
        </w:rPr>
        <w:t xml:space="preserve"> </w:t>
      </w:r>
      <w:r>
        <w:t>appeared</w:t>
      </w:r>
    </w:p>
    <w:p w14:paraId="3D7F414A" w14:textId="7E143E68" w:rsidR="000276C6" w:rsidRDefault="000276C6" w:rsidP="005A7707">
      <w:pPr>
        <w:pStyle w:val="Poetry"/>
      </w:pPr>
      <w:r>
        <w:t>concealed</w:t>
      </w:r>
      <w:r>
        <w:rPr>
          <w:spacing w:val="-7"/>
        </w:rPr>
        <w:t xml:space="preserve"> </w:t>
      </w:r>
      <w:r>
        <w:t>beneath</w:t>
      </w:r>
      <w:r>
        <w:rPr>
          <w:spacing w:val="-7"/>
        </w:rPr>
        <w:t xml:space="preserve"> </w:t>
      </w:r>
      <w:r>
        <w:t>the</w:t>
      </w:r>
      <w:r>
        <w:rPr>
          <w:spacing w:val="-7"/>
        </w:rPr>
        <w:t xml:space="preserve"> </w:t>
      </w:r>
      <w:r>
        <w:t>Angels’</w:t>
      </w:r>
      <w:r>
        <w:rPr>
          <w:spacing w:val="-7"/>
        </w:rPr>
        <w:t xml:space="preserve"> </w:t>
      </w:r>
      <w:r>
        <w:t>festival,</w:t>
      </w:r>
    </w:p>
    <w:p w14:paraId="55F892F7" w14:textId="1E8172CC" w:rsidR="000276C6" w:rsidRDefault="000276C6" w:rsidP="005A7707">
      <w:pPr>
        <w:pStyle w:val="Poetry"/>
      </w:pPr>
      <w:r>
        <w:t>direct</w:t>
      </w:r>
      <w:r>
        <w:rPr>
          <w:spacing w:val="-6"/>
        </w:rPr>
        <w:t xml:space="preserve"> </w:t>
      </w:r>
      <w:r>
        <w:t>her</w:t>
      </w:r>
      <w:r>
        <w:rPr>
          <w:spacing w:val="-6"/>
        </w:rPr>
        <w:t xml:space="preserve"> </w:t>
      </w:r>
      <w:r>
        <w:t>eyes</w:t>
      </w:r>
      <w:r>
        <w:rPr>
          <w:spacing w:val="-5"/>
        </w:rPr>
        <w:t xml:space="preserve"> </w:t>
      </w:r>
      <w:r>
        <w:t>toward</w:t>
      </w:r>
      <w:r>
        <w:rPr>
          <w:spacing w:val="-6"/>
        </w:rPr>
        <w:t xml:space="preserve"> </w:t>
      </w:r>
      <w:r>
        <w:t>me</w:t>
      </w:r>
      <w:r>
        <w:rPr>
          <w:spacing w:val="-5"/>
        </w:rPr>
        <w:t xml:space="preserve"> </w:t>
      </w:r>
      <w:r>
        <w:t>across</w:t>
      </w:r>
      <w:r>
        <w:rPr>
          <w:spacing w:val="-6"/>
        </w:rPr>
        <w:t xml:space="preserve"> </w:t>
      </w:r>
      <w:r>
        <w:t>the</w:t>
      </w:r>
      <w:r>
        <w:rPr>
          <w:spacing w:val="-5"/>
        </w:rPr>
        <w:t xml:space="preserve"> </w:t>
      </w:r>
      <w:r>
        <w:t>stream.</w:t>
      </w:r>
    </w:p>
    <w:p w14:paraId="671DB67A" w14:textId="79EE5343" w:rsidR="005A7707" w:rsidRDefault="005A7707" w:rsidP="000276C6">
      <w:pPr>
        <w:pStyle w:val="BodyText"/>
        <w:spacing w:line="246" w:lineRule="exact"/>
        <w:rPr>
          <w:color w:val="231F20"/>
        </w:rPr>
      </w:pPr>
    </w:p>
    <w:p w14:paraId="46FD3597" w14:textId="49F44127" w:rsidR="005A7707" w:rsidRDefault="005A7707" w:rsidP="005A7707">
      <w:pPr>
        <w:pStyle w:val="Bodynoindent"/>
        <w:jc w:val="center"/>
        <w:rPr>
          <w:color w:val="231F20"/>
        </w:rPr>
      </w:pPr>
      <w:r>
        <w:rPr>
          <w:noProof/>
        </w:rPr>
        <w:drawing>
          <wp:inline distT="0" distB="0" distL="0" distR="0" wp14:anchorId="5A32B796" wp14:editId="1A3BBA95">
            <wp:extent cx="2245106" cy="2898140"/>
            <wp:effectExtent l="0" t="0" r="3175" b="0"/>
            <wp:docPr id="41"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2.png"/>
                    <pic:cNvPicPr/>
                  </pic:nvPicPr>
                  <pic:blipFill>
                    <a:blip r:embed="rId26" cstate="print"/>
                    <a:stretch>
                      <a:fillRect/>
                    </a:stretch>
                  </pic:blipFill>
                  <pic:spPr>
                    <a:xfrm>
                      <a:off x="0" y="0"/>
                      <a:ext cx="2245106" cy="2898140"/>
                    </a:xfrm>
                    <a:prstGeom prst="rect">
                      <a:avLst/>
                    </a:prstGeom>
                  </pic:spPr>
                </pic:pic>
              </a:graphicData>
            </a:graphic>
          </wp:inline>
        </w:drawing>
      </w:r>
    </w:p>
    <w:p w14:paraId="5FB6E222" w14:textId="2989AE24" w:rsidR="005A7707" w:rsidRDefault="005A7707" w:rsidP="005A7707">
      <w:pPr>
        <w:pStyle w:val="CaptionHeader"/>
      </w:pPr>
      <w:r>
        <w:rPr>
          <w:w w:val="105"/>
        </w:rPr>
        <w:t>image</w:t>
      </w:r>
      <w:r>
        <w:rPr>
          <w:spacing w:val="1"/>
          <w:w w:val="105"/>
        </w:rPr>
        <w:t xml:space="preserve"> </w:t>
      </w:r>
      <w:r>
        <w:rPr>
          <w:w w:val="105"/>
        </w:rPr>
        <w:t>5.17: Purgatorio: Canto Thirty |</w:t>
      </w:r>
      <w:r>
        <w:rPr>
          <w:spacing w:val="1"/>
          <w:w w:val="105"/>
        </w:rPr>
        <w:t xml:space="preserve"> </w:t>
      </w:r>
      <w:r>
        <w:rPr>
          <w:spacing w:val="-2"/>
        </w:rPr>
        <w:t>In</w:t>
      </w:r>
      <w:r>
        <w:rPr>
          <w:spacing w:val="-9"/>
        </w:rPr>
        <w:t xml:space="preserve"> </w:t>
      </w:r>
      <w:r>
        <w:rPr>
          <w:spacing w:val="-2"/>
        </w:rPr>
        <w:t>this</w:t>
      </w:r>
      <w:r>
        <w:rPr>
          <w:spacing w:val="-9"/>
        </w:rPr>
        <w:t xml:space="preserve"> </w:t>
      </w:r>
      <w:r>
        <w:rPr>
          <w:spacing w:val="-2"/>
        </w:rPr>
        <w:t>illustration,</w:t>
      </w:r>
      <w:r>
        <w:rPr>
          <w:spacing w:val="-9"/>
        </w:rPr>
        <w:t xml:space="preserve"> </w:t>
      </w:r>
      <w:r>
        <w:rPr>
          <w:spacing w:val="-2"/>
        </w:rPr>
        <w:t>Dante</w:t>
      </w:r>
      <w:r>
        <w:rPr>
          <w:spacing w:val="-8"/>
        </w:rPr>
        <w:t xml:space="preserve"> </w:t>
      </w:r>
      <w:r>
        <w:rPr>
          <w:spacing w:val="-2"/>
        </w:rPr>
        <w:t>is</w:t>
      </w:r>
      <w:r>
        <w:rPr>
          <w:spacing w:val="-9"/>
        </w:rPr>
        <w:t xml:space="preserve"> </w:t>
      </w:r>
      <w:r>
        <w:rPr>
          <w:spacing w:val="-2"/>
        </w:rPr>
        <w:t>criticized</w:t>
      </w:r>
      <w:r>
        <w:rPr>
          <w:spacing w:val="-9"/>
        </w:rPr>
        <w:t xml:space="preserve"> </w:t>
      </w:r>
      <w:r>
        <w:rPr>
          <w:spacing w:val="-1"/>
        </w:rPr>
        <w:t>by</w:t>
      </w:r>
      <w:r>
        <w:rPr>
          <w:spacing w:val="-9"/>
        </w:rPr>
        <w:t xml:space="preserve"> </w:t>
      </w:r>
      <w:r>
        <w:rPr>
          <w:spacing w:val="-1"/>
        </w:rPr>
        <w:t>Beatrice</w:t>
      </w:r>
      <w:r>
        <w:rPr>
          <w:spacing w:val="-42"/>
        </w:rPr>
        <w:t xml:space="preserve"> </w:t>
      </w:r>
      <w:r>
        <w:rPr>
          <w:spacing w:val="-1"/>
        </w:rPr>
        <w:t>for</w:t>
      </w:r>
      <w:r>
        <w:rPr>
          <w:spacing w:val="-10"/>
        </w:rPr>
        <w:t xml:space="preserve"> </w:t>
      </w:r>
      <w:r>
        <w:rPr>
          <w:spacing w:val="-1"/>
        </w:rPr>
        <w:t>loving</w:t>
      </w:r>
      <w:r>
        <w:rPr>
          <w:spacing w:val="-10"/>
        </w:rPr>
        <w:t xml:space="preserve"> </w:t>
      </w:r>
      <w:r>
        <w:rPr>
          <w:spacing w:val="-1"/>
        </w:rPr>
        <w:t>other</w:t>
      </w:r>
      <w:r>
        <w:rPr>
          <w:spacing w:val="-10"/>
        </w:rPr>
        <w:t xml:space="preserve"> </w:t>
      </w:r>
      <w:r>
        <w:rPr>
          <w:spacing w:val="-1"/>
        </w:rPr>
        <w:t>women</w:t>
      </w:r>
      <w:r>
        <w:rPr>
          <w:spacing w:val="-9"/>
        </w:rPr>
        <w:t xml:space="preserve"> </w:t>
      </w:r>
      <w:r>
        <w:rPr>
          <w:spacing w:val="-1"/>
        </w:rPr>
        <w:t>after</w:t>
      </w:r>
      <w:r>
        <w:rPr>
          <w:spacing w:val="-10"/>
        </w:rPr>
        <w:t xml:space="preserve"> </w:t>
      </w:r>
      <w:r>
        <w:t>her</w:t>
      </w:r>
      <w:r>
        <w:rPr>
          <w:spacing w:val="-10"/>
        </w:rPr>
        <w:t xml:space="preserve"> </w:t>
      </w:r>
      <w:r>
        <w:t>death,</w:t>
      </w:r>
      <w:r>
        <w:rPr>
          <w:spacing w:val="-9"/>
        </w:rPr>
        <w:t xml:space="preserve"> </w:t>
      </w:r>
      <w:r>
        <w:t>and</w:t>
      </w:r>
      <w:r>
        <w:rPr>
          <w:spacing w:val="-10"/>
        </w:rPr>
        <w:t xml:space="preserve"> </w:t>
      </w:r>
      <w:r>
        <w:t>they</w:t>
      </w:r>
      <w:r>
        <w:rPr>
          <w:spacing w:val="-42"/>
        </w:rPr>
        <w:t xml:space="preserve"> </w:t>
      </w:r>
      <w:r>
        <w:t>both</w:t>
      </w:r>
      <w:r>
        <w:rPr>
          <w:spacing w:val="-9"/>
        </w:rPr>
        <w:t xml:space="preserve"> </w:t>
      </w:r>
      <w:r>
        <w:t>observe</w:t>
      </w:r>
      <w:r>
        <w:rPr>
          <w:spacing w:val="-9"/>
        </w:rPr>
        <w:t xml:space="preserve"> </w:t>
      </w:r>
      <w:r>
        <w:t>the</w:t>
      </w:r>
      <w:r>
        <w:rPr>
          <w:spacing w:val="-9"/>
        </w:rPr>
        <w:t xml:space="preserve"> </w:t>
      </w:r>
      <w:r>
        <w:t>griffin.</w:t>
      </w:r>
    </w:p>
    <w:p w14:paraId="3A4C5047" w14:textId="77777777" w:rsidR="005A7707" w:rsidRDefault="005A7707" w:rsidP="005A7707">
      <w:pPr>
        <w:pStyle w:val="CaptionText"/>
        <w:rPr>
          <w:spacing w:val="-42"/>
        </w:rPr>
      </w:pPr>
      <w:r>
        <w:rPr>
          <w:b/>
        </w:rPr>
        <w:t xml:space="preserve">Author: </w:t>
      </w:r>
      <w:r>
        <w:t>Teodolinda Barolini</w:t>
      </w:r>
      <w:r>
        <w:rPr>
          <w:spacing w:val="-42"/>
        </w:rPr>
        <w:t xml:space="preserve"> </w:t>
      </w:r>
    </w:p>
    <w:p w14:paraId="02043DE8" w14:textId="77777777" w:rsidR="005A7707" w:rsidRDefault="005A7707" w:rsidP="005A7707">
      <w:pPr>
        <w:pStyle w:val="CaptionText"/>
      </w:pPr>
      <w:r>
        <w:rPr>
          <w:b/>
          <w:spacing w:val="-5"/>
        </w:rPr>
        <w:t xml:space="preserve">Source: </w:t>
      </w:r>
      <w:r>
        <w:rPr>
          <w:spacing w:val="-4"/>
        </w:rPr>
        <w:t>Digital Dante</w:t>
      </w:r>
      <w:r>
        <w:t xml:space="preserve"> </w:t>
      </w:r>
    </w:p>
    <w:p w14:paraId="060E0F01" w14:textId="4038669C" w:rsidR="005A7707" w:rsidRDefault="005A7707" w:rsidP="005A7707">
      <w:pPr>
        <w:pStyle w:val="CaptionText"/>
      </w:pPr>
      <w:r>
        <w:rPr>
          <w:b/>
          <w:spacing w:val="1"/>
          <w:w w:val="106"/>
        </w:rPr>
        <w:t>Li</w:t>
      </w:r>
      <w:r>
        <w:rPr>
          <w:b/>
          <w:w w:val="95"/>
        </w:rPr>
        <w:t>c</w:t>
      </w:r>
      <w:r>
        <w:rPr>
          <w:b/>
          <w:spacing w:val="-1"/>
          <w:w w:val="98"/>
        </w:rPr>
        <w:t>e</w:t>
      </w:r>
      <w:r>
        <w:rPr>
          <w:b/>
        </w:rPr>
        <w:t>n</w:t>
      </w:r>
      <w:r>
        <w:rPr>
          <w:b/>
          <w:spacing w:val="1"/>
        </w:rPr>
        <w:t>s</w:t>
      </w:r>
      <w:r>
        <w:rPr>
          <w:b/>
          <w:w w:val="88"/>
        </w:rPr>
        <w:t>e:</w:t>
      </w:r>
      <w:r>
        <w:rPr>
          <w:b/>
          <w:spacing w:val="-6"/>
        </w:rPr>
        <w:t xml:space="preserve"> </w:t>
      </w:r>
      <w:r>
        <w:rPr>
          <w:w w:val="103"/>
        </w:rPr>
        <w:t>P</w:t>
      </w:r>
      <w:r>
        <w:rPr>
          <w:spacing w:val="-1"/>
          <w:w w:val="103"/>
        </w:rPr>
        <w:t>u</w:t>
      </w:r>
      <w:r>
        <w:rPr>
          <w:w w:val="101"/>
        </w:rPr>
        <w:t>b</w:t>
      </w:r>
      <w:r>
        <w:rPr>
          <w:w w:val="94"/>
        </w:rPr>
        <w:t>lic</w:t>
      </w:r>
      <w:r>
        <w:rPr>
          <w:spacing w:val="-5"/>
        </w:rPr>
        <w:t xml:space="preserve"> </w:t>
      </w:r>
      <w:r>
        <w:rPr>
          <w:spacing w:val="1"/>
          <w:w w:val="101"/>
        </w:rPr>
        <w:t>D</w:t>
      </w:r>
      <w:r>
        <w:rPr>
          <w:w w:val="102"/>
        </w:rPr>
        <w:t>o</w:t>
      </w:r>
      <w:r>
        <w:rPr>
          <w:spacing w:val="-1"/>
          <w:w w:val="105"/>
        </w:rPr>
        <w:t>m</w:t>
      </w:r>
      <w:r>
        <w:rPr>
          <w:w w:val="98"/>
        </w:rPr>
        <w:t>a</w:t>
      </w:r>
      <w:r>
        <w:rPr>
          <w:w w:val="104"/>
        </w:rPr>
        <w:t>in</w:t>
      </w:r>
    </w:p>
    <w:p w14:paraId="70C647F9" w14:textId="2420C8FB" w:rsidR="005A7707" w:rsidRDefault="005A7707" w:rsidP="000276C6">
      <w:pPr>
        <w:pStyle w:val="BodyText"/>
        <w:spacing w:line="246" w:lineRule="exact"/>
      </w:pPr>
    </w:p>
    <w:p w14:paraId="1B8DC0C9" w14:textId="77777777" w:rsidR="005A7707" w:rsidRDefault="000276C6" w:rsidP="005A7707">
      <w:pPr>
        <w:pStyle w:val="Poetry"/>
      </w:pPr>
      <w:r w:rsidRPr="005A7707">
        <w:t xml:space="preserve">Although the veil, which from her head hung down, </w:t>
      </w:r>
    </w:p>
    <w:p w14:paraId="3C2AFAD4" w14:textId="61FBFFB5" w:rsidR="000276C6" w:rsidRPr="005A7707" w:rsidRDefault="000276C6" w:rsidP="005A7707">
      <w:pPr>
        <w:pStyle w:val="Poetry"/>
      </w:pPr>
      <w:r w:rsidRPr="005A7707">
        <w:t>encircled by Minerva’s olive leaves,</w:t>
      </w:r>
    </w:p>
    <w:p w14:paraId="57E55C79" w14:textId="77777777" w:rsidR="000276C6" w:rsidRPr="005A7707" w:rsidRDefault="000276C6" w:rsidP="005A7707">
      <w:pPr>
        <w:pStyle w:val="Poetry"/>
      </w:pPr>
      <w:r w:rsidRPr="005A7707">
        <w:t>did not allow her to appear distinctly;</w:t>
      </w:r>
    </w:p>
    <w:p w14:paraId="15197669" w14:textId="6C8B5C81" w:rsidR="000276C6" w:rsidRPr="005A7707" w:rsidRDefault="000276C6" w:rsidP="005A7707">
      <w:pPr>
        <w:pStyle w:val="Poetry"/>
      </w:pPr>
      <w:r w:rsidRPr="005A7707">
        <w:t>she went on royally, still stern in mien,</w:t>
      </w:r>
    </w:p>
    <w:p w14:paraId="7EB5C9AE" w14:textId="77777777" w:rsidR="005A7707" w:rsidRDefault="000276C6" w:rsidP="005A7707">
      <w:pPr>
        <w:pStyle w:val="Poetry"/>
      </w:pPr>
      <w:r w:rsidRPr="005A7707">
        <w:t xml:space="preserve">as one doth who, when speaking, holdeth back </w:t>
      </w:r>
    </w:p>
    <w:p w14:paraId="6F0103AA" w14:textId="77777777" w:rsidR="005A7707" w:rsidRDefault="000276C6" w:rsidP="005A7707">
      <w:pPr>
        <w:pStyle w:val="Poetry"/>
      </w:pPr>
      <w:r w:rsidRPr="005A7707">
        <w:t xml:space="preserve">his warmest words: “Look at us well, for we, </w:t>
      </w:r>
    </w:p>
    <w:p w14:paraId="0CE05591" w14:textId="1F071D70" w:rsidR="000276C6" w:rsidRPr="005A7707" w:rsidRDefault="000276C6" w:rsidP="005A7707">
      <w:pPr>
        <w:pStyle w:val="Poetry"/>
      </w:pPr>
      <w:r w:rsidRPr="005A7707">
        <w:t>indeed, are, we, indeed, are Beatrice!</w:t>
      </w:r>
    </w:p>
    <w:p w14:paraId="153F50BA" w14:textId="77777777" w:rsidR="000276C6" w:rsidRPr="005A7707" w:rsidRDefault="000276C6" w:rsidP="005A7707">
      <w:pPr>
        <w:pStyle w:val="Poetry"/>
      </w:pPr>
      <w:r w:rsidRPr="005A7707">
        <w:t>How wast thou able to approach the Mountain?</w:t>
      </w:r>
    </w:p>
    <w:p w14:paraId="3908BA20" w14:textId="2B796C64" w:rsidR="000276C6" w:rsidRDefault="000276C6" w:rsidP="005A7707">
      <w:pPr>
        <w:pStyle w:val="Poetry"/>
      </w:pPr>
      <w:r w:rsidRPr="005A7707">
        <w:t>Didst thou not know that man is happy here?”</w:t>
      </w:r>
    </w:p>
    <w:p w14:paraId="6C3FFB29" w14:textId="77777777" w:rsidR="005A7707" w:rsidRPr="005A7707" w:rsidRDefault="005A7707" w:rsidP="005A7707">
      <w:pPr>
        <w:pStyle w:val="Poetry"/>
      </w:pPr>
    </w:p>
    <w:p w14:paraId="29652C9B" w14:textId="77777777" w:rsidR="006230EF" w:rsidRDefault="000276C6" w:rsidP="005A7707">
      <w:pPr>
        <w:pStyle w:val="Poetry"/>
      </w:pPr>
      <w:r w:rsidRPr="005A7707">
        <w:t xml:space="preserve">My lowered eyes fell on the limpid stream; </w:t>
      </w:r>
    </w:p>
    <w:p w14:paraId="1ED92D34" w14:textId="6FFF1F6B" w:rsidR="000276C6" w:rsidRPr="005A7707" w:rsidRDefault="000276C6" w:rsidP="005A7707">
      <w:pPr>
        <w:pStyle w:val="Poetry"/>
      </w:pPr>
      <w:r w:rsidRPr="005A7707">
        <w:t>but when I saw myself reflected there,</w:t>
      </w:r>
    </w:p>
    <w:p w14:paraId="55317495" w14:textId="77777777" w:rsidR="006230EF" w:rsidRDefault="000276C6" w:rsidP="005A7707">
      <w:pPr>
        <w:pStyle w:val="Poetry"/>
      </w:pPr>
      <w:r w:rsidRPr="005A7707">
        <w:t xml:space="preserve">I drew them to the grass, so great the shame </w:t>
      </w:r>
    </w:p>
    <w:p w14:paraId="0CA7D3A0" w14:textId="296CFCF8" w:rsidR="000276C6" w:rsidRPr="005A7707" w:rsidRDefault="000276C6" w:rsidP="005A7707">
      <w:pPr>
        <w:pStyle w:val="Poetry"/>
      </w:pPr>
      <w:r w:rsidRPr="005A7707">
        <w:t>that weighed my forehead down! As to her child</w:t>
      </w:r>
    </w:p>
    <w:p w14:paraId="1D6E494A" w14:textId="5AC66942" w:rsidR="000276C6" w:rsidRPr="005A7707" w:rsidRDefault="000276C6" w:rsidP="005A7707">
      <w:pPr>
        <w:pStyle w:val="Poetry"/>
      </w:pPr>
      <w:r w:rsidRPr="005A7707">
        <w:t>a mother seems severe, so she to me,</w:t>
      </w:r>
    </w:p>
    <w:p w14:paraId="2AFE5D26" w14:textId="08C0E824" w:rsidR="000276C6" w:rsidRDefault="000276C6" w:rsidP="005A7707">
      <w:pPr>
        <w:pStyle w:val="Poetry"/>
      </w:pPr>
      <w:r w:rsidRPr="005A7707">
        <w:t>for bitter tastes the savor of harsh pity.</w:t>
      </w:r>
    </w:p>
    <w:p w14:paraId="6B96546A" w14:textId="77777777" w:rsidR="006230EF" w:rsidRPr="005A7707" w:rsidRDefault="006230EF" w:rsidP="005A7707">
      <w:pPr>
        <w:pStyle w:val="Poetry"/>
      </w:pPr>
    </w:p>
    <w:p w14:paraId="5B923014" w14:textId="77777777" w:rsidR="006230EF" w:rsidRDefault="000276C6" w:rsidP="005A7707">
      <w:pPr>
        <w:pStyle w:val="Poetry"/>
      </w:pPr>
      <w:r w:rsidRPr="005A7707">
        <w:t xml:space="preserve">Silent she kept, then suddenly the Angels </w:t>
      </w:r>
    </w:p>
    <w:p w14:paraId="6DEA0650" w14:textId="77777777" w:rsidR="006230EF" w:rsidRDefault="000276C6" w:rsidP="005A7707">
      <w:pPr>
        <w:pStyle w:val="Poetry"/>
      </w:pPr>
      <w:r w:rsidRPr="005A7707">
        <w:t xml:space="preserve">chanted: “In Thee, Lord, have I set my trust,” </w:t>
      </w:r>
    </w:p>
    <w:p w14:paraId="7B48364B" w14:textId="124B4D88" w:rsidR="000276C6" w:rsidRPr="005A7707" w:rsidRDefault="000276C6" w:rsidP="005A7707">
      <w:pPr>
        <w:pStyle w:val="Poetry"/>
      </w:pPr>
      <w:r w:rsidRPr="005A7707">
        <w:t>but further than “my feet” they did not go.</w:t>
      </w:r>
    </w:p>
    <w:p w14:paraId="1C57E3FE" w14:textId="77777777" w:rsidR="000276C6" w:rsidRPr="005A7707" w:rsidRDefault="000276C6" w:rsidP="005A7707">
      <w:pPr>
        <w:pStyle w:val="Poetry"/>
      </w:pPr>
    </w:p>
    <w:p w14:paraId="0425F4DB" w14:textId="12C54C69" w:rsidR="000276C6" w:rsidRPr="005A7707" w:rsidRDefault="000276C6" w:rsidP="005A7707">
      <w:pPr>
        <w:pStyle w:val="Poetry"/>
      </w:pPr>
      <w:r w:rsidRPr="005A7707">
        <w:t>Even as the snow among the living beams</w:t>
      </w:r>
    </w:p>
    <w:p w14:paraId="3F2F352C" w14:textId="77777777" w:rsidR="000276C6" w:rsidRPr="005A7707" w:rsidRDefault="000276C6" w:rsidP="005A7707">
      <w:pPr>
        <w:pStyle w:val="Poetry"/>
      </w:pPr>
      <w:r w:rsidRPr="005A7707">
        <w:t>grown on the back of Italy is frozen,</w:t>
      </w:r>
    </w:p>
    <w:p w14:paraId="45CCB1E2" w14:textId="77777777" w:rsidR="006230EF" w:rsidRDefault="000276C6" w:rsidP="005A7707">
      <w:pPr>
        <w:pStyle w:val="Poetry"/>
      </w:pPr>
      <w:r w:rsidRPr="005A7707">
        <w:t xml:space="preserve">when blown and hardened by Slavonian winds; </w:t>
      </w:r>
    </w:p>
    <w:p w14:paraId="66A3189E" w14:textId="77777777" w:rsidR="006230EF" w:rsidRDefault="000276C6" w:rsidP="005A7707">
      <w:pPr>
        <w:pStyle w:val="Poetry"/>
      </w:pPr>
      <w:r w:rsidRPr="005A7707">
        <w:t xml:space="preserve">and then, when melting, trickles through itself, </w:t>
      </w:r>
    </w:p>
    <w:p w14:paraId="1117BAFE" w14:textId="58D10B15" w:rsidR="000276C6" w:rsidRPr="005A7707" w:rsidRDefault="000276C6" w:rsidP="005A7707">
      <w:pPr>
        <w:pStyle w:val="Poetry"/>
      </w:pPr>
      <w:r w:rsidRPr="005A7707">
        <w:t>if but the land that loses shadows breathe,</w:t>
      </w:r>
    </w:p>
    <w:p w14:paraId="566D6C3A" w14:textId="0A1B4AB7" w:rsidR="000276C6" w:rsidRPr="005A7707" w:rsidRDefault="000276C6" w:rsidP="005A7707">
      <w:pPr>
        <w:pStyle w:val="Poetry"/>
      </w:pPr>
      <w:r w:rsidRPr="005A7707">
        <w:t>and thus seems like a fire that melts a candle;</w:t>
      </w:r>
    </w:p>
    <w:p w14:paraId="361AE072" w14:textId="77777777" w:rsidR="006230EF" w:rsidRDefault="000276C6" w:rsidP="005A7707">
      <w:pPr>
        <w:pStyle w:val="Poetry"/>
      </w:pPr>
      <w:r w:rsidRPr="005A7707">
        <w:t xml:space="preserve">ev’n so was I with neither tears nor sighs, </w:t>
      </w:r>
    </w:p>
    <w:p w14:paraId="5A34D369" w14:textId="77777777" w:rsidR="006230EF" w:rsidRDefault="000276C6" w:rsidP="005A7707">
      <w:pPr>
        <w:pStyle w:val="Poetry"/>
      </w:pPr>
      <w:r w:rsidRPr="005A7707">
        <w:t xml:space="preserve">before the song of those who ever tune </w:t>
      </w:r>
    </w:p>
    <w:p w14:paraId="3EDDD1A0" w14:textId="379F5556" w:rsidR="000276C6" w:rsidRDefault="000276C6" w:rsidP="005A7707">
      <w:pPr>
        <w:pStyle w:val="Poetry"/>
      </w:pPr>
      <w:r w:rsidRPr="005A7707">
        <w:t>their notes to music of eternal spheres.</w:t>
      </w:r>
    </w:p>
    <w:p w14:paraId="7699972F" w14:textId="77777777" w:rsidR="006230EF" w:rsidRPr="005A7707" w:rsidRDefault="006230EF" w:rsidP="005A7707">
      <w:pPr>
        <w:pStyle w:val="Poetry"/>
      </w:pPr>
    </w:p>
    <w:p w14:paraId="7BFBE52D" w14:textId="77777777" w:rsidR="000276C6" w:rsidRPr="005A7707" w:rsidRDefault="000276C6" w:rsidP="005A7707">
      <w:pPr>
        <w:pStyle w:val="Poetry"/>
      </w:pPr>
      <w:r w:rsidRPr="005A7707">
        <w:t>But when I heard in their sweet harmonies</w:t>
      </w:r>
    </w:p>
    <w:p w14:paraId="0993F326" w14:textId="4295A72C" w:rsidR="000276C6" w:rsidRPr="005A7707" w:rsidRDefault="000276C6" w:rsidP="005A7707">
      <w:pPr>
        <w:pStyle w:val="Poetry"/>
      </w:pPr>
      <w:r w:rsidRPr="005A7707">
        <w:t>the sympathy they had for me, far more</w:t>
      </w:r>
    </w:p>
    <w:p w14:paraId="310FB95A" w14:textId="77777777" w:rsidR="006230EF" w:rsidRDefault="000276C6" w:rsidP="005A7707">
      <w:pPr>
        <w:pStyle w:val="Poetry"/>
      </w:pPr>
      <w:r w:rsidRPr="005A7707">
        <w:t xml:space="preserve">than had they said: “Why, Lady, shame him so?” </w:t>
      </w:r>
    </w:p>
    <w:p w14:paraId="019DEF64" w14:textId="77777777" w:rsidR="006230EF" w:rsidRDefault="000276C6" w:rsidP="005A7707">
      <w:pPr>
        <w:pStyle w:val="Poetry"/>
      </w:pPr>
      <w:r w:rsidRPr="005A7707">
        <w:lastRenderedPageBreak/>
        <w:t xml:space="preserve">the ice bound tightly round my heart was turned </w:t>
      </w:r>
    </w:p>
    <w:p w14:paraId="414B97A1" w14:textId="77777777" w:rsidR="006230EF" w:rsidRDefault="000276C6" w:rsidP="005A7707">
      <w:pPr>
        <w:pStyle w:val="Poetry"/>
      </w:pPr>
      <w:r w:rsidRPr="005A7707">
        <w:t xml:space="preserve">to breath and water, and through mouth and eyes </w:t>
      </w:r>
    </w:p>
    <w:p w14:paraId="0BE3BFC4" w14:textId="0C04C628" w:rsidR="000276C6" w:rsidRDefault="000276C6" w:rsidP="005A7707">
      <w:pPr>
        <w:pStyle w:val="Poetry"/>
      </w:pPr>
      <w:r w:rsidRPr="005A7707">
        <w:t>issued with anguish from my inmost breast.</w:t>
      </w:r>
    </w:p>
    <w:p w14:paraId="2E32B36A" w14:textId="77777777" w:rsidR="006230EF" w:rsidRPr="005A7707" w:rsidRDefault="006230EF" w:rsidP="005A7707">
      <w:pPr>
        <w:pStyle w:val="Poetry"/>
      </w:pPr>
    </w:p>
    <w:p w14:paraId="3B407634" w14:textId="1C03A2FA" w:rsidR="000276C6" w:rsidRPr="005A7707" w:rsidRDefault="000276C6" w:rsidP="005A7707">
      <w:pPr>
        <w:pStyle w:val="Poetry"/>
      </w:pPr>
      <w:r w:rsidRPr="005A7707">
        <w:t>Then she, still standing motionless</w:t>
      </w:r>
    </w:p>
    <w:p w14:paraId="7E151A55" w14:textId="77777777" w:rsidR="006230EF" w:rsidRDefault="000276C6" w:rsidP="005A7707">
      <w:pPr>
        <w:pStyle w:val="Poetry"/>
      </w:pPr>
      <w:r w:rsidRPr="005A7707">
        <w:t xml:space="preserve">upon the same side of the Car, addressed </w:t>
      </w:r>
    </w:p>
    <w:p w14:paraId="330384FB" w14:textId="0AA02EDC" w:rsidR="000276C6" w:rsidRDefault="000276C6" w:rsidP="005A7707">
      <w:pPr>
        <w:pStyle w:val="Poetry"/>
      </w:pPr>
      <w:r w:rsidRPr="005A7707">
        <w:t>those sympathetic creatures with these words:</w:t>
      </w:r>
    </w:p>
    <w:p w14:paraId="3E326AB0" w14:textId="77777777" w:rsidR="006230EF" w:rsidRPr="005A7707" w:rsidRDefault="006230EF" w:rsidP="005A7707">
      <w:pPr>
        <w:pStyle w:val="Poetry"/>
      </w:pPr>
    </w:p>
    <w:p w14:paraId="70809E66" w14:textId="77777777" w:rsidR="006230EF" w:rsidRDefault="000276C6" w:rsidP="005A7707">
      <w:pPr>
        <w:pStyle w:val="Poetry"/>
      </w:pPr>
      <w:r w:rsidRPr="005A7707">
        <w:t>“Ye keep your watches through the eternal day,</w:t>
      </w:r>
    </w:p>
    <w:p w14:paraId="29114DBA" w14:textId="64B8673C" w:rsidR="000276C6" w:rsidRPr="005A7707" w:rsidRDefault="000276C6" w:rsidP="005A7707">
      <w:pPr>
        <w:pStyle w:val="Poetry"/>
      </w:pPr>
      <w:r w:rsidRPr="005A7707">
        <w:t>so that nor night nor slumber robs from you</w:t>
      </w:r>
    </w:p>
    <w:p w14:paraId="17DFA96C" w14:textId="2DEC7E5C" w:rsidR="000276C6" w:rsidRPr="005A7707" w:rsidRDefault="000276C6" w:rsidP="005A7707">
      <w:pPr>
        <w:pStyle w:val="Poetry"/>
      </w:pPr>
      <w:r w:rsidRPr="005A7707">
        <w:t>one step the world may take upon its course;</w:t>
      </w:r>
    </w:p>
    <w:p w14:paraId="46E57E6E" w14:textId="77777777" w:rsidR="006230EF" w:rsidRDefault="000276C6" w:rsidP="005A7707">
      <w:pPr>
        <w:pStyle w:val="Poetry"/>
      </w:pPr>
      <w:r w:rsidRPr="005A7707">
        <w:t xml:space="preserve">my answer, hence, is made with greater care, </w:t>
      </w:r>
    </w:p>
    <w:p w14:paraId="6C257C6F" w14:textId="77777777" w:rsidR="006230EF" w:rsidRDefault="000276C6" w:rsidP="005A7707">
      <w:pPr>
        <w:pStyle w:val="Poetry"/>
      </w:pPr>
      <w:r w:rsidRPr="005A7707">
        <w:t xml:space="preserve">that he, who yonder weeps, may understand, </w:t>
      </w:r>
    </w:p>
    <w:p w14:paraId="7A734755" w14:textId="75238D8E" w:rsidR="000276C6" w:rsidRDefault="000276C6" w:rsidP="005A7707">
      <w:pPr>
        <w:pStyle w:val="Poetry"/>
      </w:pPr>
      <w:r w:rsidRPr="005A7707">
        <w:t>and guilt and sorrow of one measure be.</w:t>
      </w:r>
    </w:p>
    <w:p w14:paraId="6FFA7BB1" w14:textId="77777777" w:rsidR="006230EF" w:rsidRPr="005A7707" w:rsidRDefault="006230EF" w:rsidP="005A7707">
      <w:pPr>
        <w:pStyle w:val="Poetry"/>
      </w:pPr>
    </w:p>
    <w:p w14:paraId="33848370" w14:textId="77777777" w:rsidR="000276C6" w:rsidRPr="005A7707" w:rsidRDefault="000276C6" w:rsidP="005A7707">
      <w:pPr>
        <w:pStyle w:val="Poetry"/>
      </w:pPr>
      <w:r w:rsidRPr="005A7707">
        <w:t>Not only through the work of those great spheres,</w:t>
      </w:r>
    </w:p>
    <w:p w14:paraId="292E4955" w14:textId="72C51E8E" w:rsidR="000276C6" w:rsidRPr="006230EF" w:rsidRDefault="000276C6" w:rsidP="006230EF">
      <w:pPr>
        <w:pStyle w:val="Poetry"/>
      </w:pPr>
      <w:r w:rsidRPr="006230EF">
        <w:t>which to some end directly guide each seed,</w:t>
      </w:r>
    </w:p>
    <w:p w14:paraId="13F685FE" w14:textId="77777777" w:rsidR="006230EF" w:rsidRDefault="000276C6" w:rsidP="006230EF">
      <w:pPr>
        <w:pStyle w:val="Poetry"/>
      </w:pPr>
      <w:r w:rsidRPr="006230EF">
        <w:t xml:space="preserve">according as the stars are its companions; </w:t>
      </w:r>
    </w:p>
    <w:p w14:paraId="6C858458" w14:textId="77777777" w:rsidR="006230EF" w:rsidRDefault="000276C6" w:rsidP="006230EF">
      <w:pPr>
        <w:pStyle w:val="Poetry"/>
      </w:pPr>
      <w:r w:rsidRPr="006230EF">
        <w:t xml:space="preserve">but through the bounty of the Grace divine, </w:t>
      </w:r>
    </w:p>
    <w:p w14:paraId="6FC0022A" w14:textId="737F0F94" w:rsidR="000276C6" w:rsidRPr="006230EF" w:rsidRDefault="000276C6" w:rsidP="006230EF">
      <w:pPr>
        <w:pStyle w:val="Poetry"/>
      </w:pPr>
      <w:r w:rsidRPr="006230EF">
        <w:t>which for its rain hath clouds so very high,</w:t>
      </w:r>
    </w:p>
    <w:p w14:paraId="341FFF9E" w14:textId="77777777" w:rsidR="000276C6" w:rsidRPr="006230EF" w:rsidRDefault="000276C6" w:rsidP="006230EF">
      <w:pPr>
        <w:pStyle w:val="Poetry"/>
      </w:pPr>
      <w:r w:rsidRPr="006230EF">
        <w:t>our eyes cannot approach them; this one here</w:t>
      </w:r>
    </w:p>
    <w:p w14:paraId="4A9E1BB3" w14:textId="65C1DC4D" w:rsidR="000276C6" w:rsidRPr="006230EF" w:rsidRDefault="000276C6" w:rsidP="006230EF">
      <w:pPr>
        <w:pStyle w:val="Poetry"/>
      </w:pPr>
      <w:r w:rsidRPr="006230EF">
        <w:t>was such potentially in early life,</w:t>
      </w:r>
    </w:p>
    <w:p w14:paraId="3E919FBD" w14:textId="77777777" w:rsidR="006230EF" w:rsidRDefault="000276C6" w:rsidP="006230EF">
      <w:pPr>
        <w:pStyle w:val="Poetry"/>
      </w:pPr>
      <w:r w:rsidRPr="006230EF">
        <w:t xml:space="preserve">that all right dispositions would have had </w:t>
      </w:r>
    </w:p>
    <w:p w14:paraId="57A3C6B3" w14:textId="77777777" w:rsidR="006230EF" w:rsidRDefault="000276C6" w:rsidP="006230EF">
      <w:pPr>
        <w:pStyle w:val="Poetry"/>
      </w:pPr>
      <w:r w:rsidRPr="006230EF">
        <w:t xml:space="preserve">wondrous results in him. But all the more </w:t>
      </w:r>
    </w:p>
    <w:p w14:paraId="501A7A5A" w14:textId="77777777" w:rsidR="006230EF" w:rsidRDefault="000276C6" w:rsidP="006230EF">
      <w:pPr>
        <w:pStyle w:val="Poetry"/>
      </w:pPr>
      <w:r w:rsidRPr="006230EF">
        <w:t xml:space="preserve">malign and savage doth a soil become, </w:t>
      </w:r>
    </w:p>
    <w:p w14:paraId="2E9990EC" w14:textId="410AA2F5" w:rsidR="000276C6" w:rsidRPr="006230EF" w:rsidRDefault="000276C6" w:rsidP="006230EF">
      <w:pPr>
        <w:pStyle w:val="Poetry"/>
      </w:pPr>
      <w:r w:rsidRPr="006230EF">
        <w:t>when sown with evil seed and left untilled,</w:t>
      </w:r>
    </w:p>
    <w:p w14:paraId="545980FB" w14:textId="09F0966D" w:rsidR="000276C6" w:rsidRPr="006230EF" w:rsidRDefault="000276C6" w:rsidP="006230EF">
      <w:pPr>
        <w:pStyle w:val="Poetry"/>
      </w:pPr>
      <w:r w:rsidRPr="006230EF">
        <w:t>the better and more vigorous it is.</w:t>
      </w:r>
    </w:p>
    <w:p w14:paraId="08B5EF75" w14:textId="77777777" w:rsidR="000276C6" w:rsidRPr="006230EF" w:rsidRDefault="000276C6" w:rsidP="006230EF">
      <w:pPr>
        <w:pStyle w:val="Poetry"/>
      </w:pPr>
      <w:r w:rsidRPr="006230EF">
        <w:t>I for a while sustained him with my face;</w:t>
      </w:r>
    </w:p>
    <w:p w14:paraId="1D365750" w14:textId="77777777" w:rsidR="006230EF" w:rsidRDefault="000276C6" w:rsidP="006230EF">
      <w:pPr>
        <w:pStyle w:val="Poetry"/>
      </w:pPr>
      <w:r w:rsidRPr="006230EF">
        <w:t xml:space="preserve">and showing him my youthful eyes, I led him </w:t>
      </w:r>
    </w:p>
    <w:p w14:paraId="1904066C" w14:textId="77777777" w:rsidR="006230EF" w:rsidRDefault="000276C6" w:rsidP="006230EF">
      <w:pPr>
        <w:pStyle w:val="Poetry"/>
      </w:pPr>
      <w:r w:rsidRPr="006230EF">
        <w:t xml:space="preserve">along with me turned in the right direction. </w:t>
      </w:r>
    </w:p>
    <w:p w14:paraId="46B01FEA" w14:textId="48C06C35" w:rsidR="000276C6" w:rsidRPr="006230EF" w:rsidRDefault="000276C6" w:rsidP="006230EF">
      <w:pPr>
        <w:pStyle w:val="Poetry"/>
      </w:pPr>
      <w:r w:rsidRPr="006230EF">
        <w:t>But when the threshold of my second age</w:t>
      </w:r>
    </w:p>
    <w:p w14:paraId="6DC527A0" w14:textId="1ED12EF9" w:rsidR="000276C6" w:rsidRPr="006230EF" w:rsidRDefault="000276C6" w:rsidP="006230EF">
      <w:pPr>
        <w:pStyle w:val="Poetry"/>
      </w:pPr>
      <w:r w:rsidRPr="006230EF">
        <w:t>I reached, and changed my life, he took himself</w:t>
      </w:r>
    </w:p>
    <w:p w14:paraId="5EB87833" w14:textId="77777777" w:rsidR="006230EF" w:rsidRDefault="000276C6" w:rsidP="006230EF">
      <w:pPr>
        <w:pStyle w:val="Poetry"/>
      </w:pPr>
      <w:r w:rsidRPr="006230EF">
        <w:t xml:space="preserve">away from me, and gave him to another. </w:t>
      </w:r>
    </w:p>
    <w:p w14:paraId="13A36657" w14:textId="77777777" w:rsidR="006230EF" w:rsidRDefault="000276C6" w:rsidP="006230EF">
      <w:pPr>
        <w:pStyle w:val="Poetry"/>
      </w:pPr>
      <w:r w:rsidRPr="006230EF">
        <w:t xml:space="preserve">And when from flesh to spirit I had risen, </w:t>
      </w:r>
    </w:p>
    <w:p w14:paraId="6F77DA9F" w14:textId="77777777" w:rsidR="006230EF" w:rsidRDefault="000276C6" w:rsidP="006230EF">
      <w:pPr>
        <w:pStyle w:val="Poetry"/>
      </w:pPr>
      <w:r w:rsidRPr="006230EF">
        <w:t xml:space="preserve">and beauty and virtue had increased in me, </w:t>
      </w:r>
    </w:p>
    <w:p w14:paraId="3F8E1A3D" w14:textId="7E99DB1D" w:rsidR="000276C6" w:rsidRPr="006230EF" w:rsidRDefault="000276C6" w:rsidP="006230EF">
      <w:pPr>
        <w:pStyle w:val="Poetry"/>
      </w:pPr>
      <w:r w:rsidRPr="006230EF">
        <w:lastRenderedPageBreak/>
        <w:t>less dear and pleasing was I then to him;</w:t>
      </w:r>
    </w:p>
    <w:p w14:paraId="49916C67" w14:textId="53E8BB50" w:rsidR="000276C6" w:rsidRPr="006230EF" w:rsidRDefault="000276C6" w:rsidP="006230EF">
      <w:pPr>
        <w:pStyle w:val="Poetry"/>
      </w:pPr>
      <w:r w:rsidRPr="006230EF">
        <w:t>and o’er an untrue path he turned his steps,</w:t>
      </w:r>
    </w:p>
    <w:p w14:paraId="6AF887E1" w14:textId="77777777" w:rsidR="000276C6" w:rsidRPr="006230EF" w:rsidRDefault="000276C6" w:rsidP="006230EF">
      <w:pPr>
        <w:pStyle w:val="Poetry"/>
      </w:pPr>
      <w:r w:rsidRPr="006230EF">
        <w:t>following deceitful images of good,</w:t>
      </w:r>
    </w:p>
    <w:p w14:paraId="5B81A21F" w14:textId="77777777" w:rsidR="000276C6" w:rsidRPr="006230EF" w:rsidRDefault="000276C6" w:rsidP="006230EF">
      <w:pPr>
        <w:pStyle w:val="Poetry"/>
      </w:pPr>
      <w:r w:rsidRPr="006230EF">
        <w:t>which naught that they have promised pay in full.</w:t>
      </w:r>
    </w:p>
    <w:p w14:paraId="173561F2" w14:textId="77777777" w:rsidR="000276C6" w:rsidRPr="006230EF" w:rsidRDefault="000276C6" w:rsidP="006230EF">
      <w:pPr>
        <w:pStyle w:val="Poetry"/>
      </w:pPr>
      <w:r w:rsidRPr="006230EF">
        <w:t>Nor yet did it avail me to obtain</w:t>
      </w:r>
    </w:p>
    <w:p w14:paraId="75FB3CDB" w14:textId="77777777" w:rsidR="000276C6" w:rsidRPr="006230EF" w:rsidRDefault="000276C6" w:rsidP="006230EF">
      <w:pPr>
        <w:pStyle w:val="Poetry"/>
      </w:pPr>
      <w:r w:rsidRPr="006230EF">
        <w:t>the inspirations, wherewith both in dreams</w:t>
      </w:r>
    </w:p>
    <w:p w14:paraId="425A8363" w14:textId="7B43A3D2" w:rsidR="000276C6" w:rsidRPr="006230EF" w:rsidRDefault="000276C6" w:rsidP="006230EF">
      <w:pPr>
        <w:pStyle w:val="Poetry"/>
      </w:pPr>
      <w:r w:rsidRPr="006230EF">
        <w:t>and otherwise I called him back; he cared</w:t>
      </w:r>
    </w:p>
    <w:p w14:paraId="256F411C" w14:textId="77777777" w:rsidR="000276C6" w:rsidRPr="006230EF" w:rsidRDefault="000276C6" w:rsidP="006230EF">
      <w:pPr>
        <w:pStyle w:val="Poetry"/>
      </w:pPr>
      <w:r w:rsidRPr="006230EF">
        <w:t>so little for them! So low down he fell,</w:t>
      </w:r>
    </w:p>
    <w:p w14:paraId="6544CC14" w14:textId="77777777" w:rsidR="006230EF" w:rsidRDefault="000276C6" w:rsidP="006230EF">
      <w:pPr>
        <w:pStyle w:val="Poetry"/>
      </w:pPr>
      <w:r w:rsidRPr="006230EF">
        <w:t xml:space="preserve">that short were now all means for his salvation, </w:t>
      </w:r>
    </w:p>
    <w:p w14:paraId="3821A856" w14:textId="6CF099AF" w:rsidR="000276C6" w:rsidRPr="006230EF" w:rsidRDefault="000276C6" w:rsidP="006230EF">
      <w:pPr>
        <w:pStyle w:val="Poetry"/>
      </w:pPr>
      <w:r w:rsidRPr="006230EF">
        <w:t>save showing him the people that are lost.</w:t>
      </w:r>
    </w:p>
    <w:p w14:paraId="7E43CAEC" w14:textId="77777777" w:rsidR="000276C6" w:rsidRPr="006230EF" w:rsidRDefault="000276C6" w:rsidP="006230EF">
      <w:pPr>
        <w:pStyle w:val="Poetry"/>
      </w:pPr>
      <w:r w:rsidRPr="006230EF">
        <w:t>I visited the Gateway of the dead</w:t>
      </w:r>
    </w:p>
    <w:p w14:paraId="09CCBE38" w14:textId="75C13714" w:rsidR="000276C6" w:rsidRPr="006230EF" w:rsidRDefault="000276C6" w:rsidP="006230EF">
      <w:pPr>
        <w:pStyle w:val="Poetry"/>
      </w:pPr>
      <w:r w:rsidRPr="006230EF">
        <w:t>for this, and unto him who guided him</w:t>
      </w:r>
    </w:p>
    <w:p w14:paraId="726B2719" w14:textId="77777777" w:rsidR="006230EF" w:rsidRDefault="000276C6" w:rsidP="006230EF">
      <w:pPr>
        <w:pStyle w:val="Poetry"/>
      </w:pPr>
      <w:r w:rsidRPr="006230EF">
        <w:t xml:space="preserve">up hither, fraught with tears, my prayers were borne. </w:t>
      </w:r>
    </w:p>
    <w:p w14:paraId="0EAA0ED6" w14:textId="106AF5FA" w:rsidR="000276C6" w:rsidRPr="006230EF" w:rsidRDefault="000276C6" w:rsidP="006230EF">
      <w:pPr>
        <w:pStyle w:val="Poetry"/>
      </w:pPr>
      <w:r w:rsidRPr="006230EF">
        <w:t>God’s high, fate-ordered Will would broken be,</w:t>
      </w:r>
    </w:p>
    <w:p w14:paraId="753D7DD1" w14:textId="77777777" w:rsidR="006230EF" w:rsidRDefault="000276C6" w:rsidP="006230EF">
      <w:pPr>
        <w:pStyle w:val="Poetry"/>
      </w:pPr>
      <w:r w:rsidRPr="006230EF">
        <w:t xml:space="preserve">if Lethe should be passed, and should such food </w:t>
      </w:r>
    </w:p>
    <w:p w14:paraId="2D07ECD4" w14:textId="13C7DB87" w:rsidR="000276C6" w:rsidRPr="006230EF" w:rsidRDefault="000276C6" w:rsidP="006230EF">
      <w:pPr>
        <w:pStyle w:val="Poetry"/>
      </w:pPr>
      <w:r w:rsidRPr="006230EF">
        <w:t>be tasted without paying first the scot</w:t>
      </w:r>
    </w:p>
    <w:p w14:paraId="241546A0" w14:textId="4D0E812A" w:rsidR="000276C6" w:rsidRDefault="000276C6" w:rsidP="006230EF">
      <w:pPr>
        <w:pStyle w:val="Poetry"/>
      </w:pPr>
      <w:r w:rsidRPr="006230EF">
        <w:t>of penitence made manifest by tears.”</w:t>
      </w:r>
    </w:p>
    <w:p w14:paraId="407E0997" w14:textId="77777777" w:rsidR="006230EF" w:rsidRPr="006230EF" w:rsidRDefault="006230EF" w:rsidP="006230EF">
      <w:pPr>
        <w:pStyle w:val="Poetry"/>
      </w:pPr>
    </w:p>
    <w:p w14:paraId="5F433826" w14:textId="77777777" w:rsidR="000276C6" w:rsidRPr="006230EF" w:rsidRDefault="000276C6" w:rsidP="006230EF">
      <w:pPr>
        <w:pStyle w:val="Heading3"/>
      </w:pPr>
      <w:r w:rsidRPr="006230EF">
        <w:t>Paradiso I</w:t>
      </w:r>
    </w:p>
    <w:p w14:paraId="30CDE358" w14:textId="77777777" w:rsidR="000276C6" w:rsidRPr="006230EF" w:rsidRDefault="000276C6" w:rsidP="006230EF">
      <w:pPr>
        <w:pStyle w:val="Heading4"/>
      </w:pPr>
      <w:r w:rsidRPr="006230EF">
        <w:t>Introduction to the Paradiso. Invocation of Apollo. Ascent through the Sphere of Fire. The Order of the Universe</w:t>
      </w:r>
    </w:p>
    <w:p w14:paraId="65978321" w14:textId="77777777" w:rsidR="000276C6" w:rsidRDefault="000276C6" w:rsidP="006230EF">
      <w:pPr>
        <w:pStyle w:val="Poetry"/>
      </w:pPr>
      <w:r>
        <w:t>The</w:t>
      </w:r>
      <w:r>
        <w:rPr>
          <w:spacing w:val="-7"/>
        </w:rPr>
        <w:t xml:space="preserve"> </w:t>
      </w:r>
      <w:r>
        <w:t>Glory</w:t>
      </w:r>
      <w:r>
        <w:rPr>
          <w:spacing w:val="-7"/>
        </w:rPr>
        <w:t xml:space="preserve"> </w:t>
      </w:r>
      <w:r>
        <w:t>of</w:t>
      </w:r>
      <w:r>
        <w:rPr>
          <w:spacing w:val="-7"/>
        </w:rPr>
        <w:t xml:space="preserve"> </w:t>
      </w:r>
      <w:r>
        <w:t>Him</w:t>
      </w:r>
      <w:r>
        <w:rPr>
          <w:spacing w:val="-7"/>
        </w:rPr>
        <w:t xml:space="preserve"> </w:t>
      </w:r>
      <w:r>
        <w:t>who</w:t>
      </w:r>
      <w:r>
        <w:rPr>
          <w:spacing w:val="-7"/>
        </w:rPr>
        <w:t xml:space="preserve"> </w:t>
      </w:r>
      <w:r>
        <w:t>moveth</w:t>
      </w:r>
      <w:r>
        <w:rPr>
          <w:spacing w:val="-7"/>
        </w:rPr>
        <w:t xml:space="preserve"> </w:t>
      </w:r>
      <w:r>
        <w:t>everything,</w:t>
      </w:r>
    </w:p>
    <w:p w14:paraId="008E72DE" w14:textId="77777777" w:rsidR="000276C6" w:rsidRDefault="000276C6" w:rsidP="006230EF">
      <w:pPr>
        <w:pStyle w:val="Poetry"/>
      </w:pPr>
      <w:r>
        <w:t>penetrates</w:t>
      </w:r>
      <w:r>
        <w:rPr>
          <w:spacing w:val="-7"/>
        </w:rPr>
        <w:t xml:space="preserve"> </w:t>
      </w:r>
      <w:r>
        <w:t>all</w:t>
      </w:r>
      <w:r>
        <w:rPr>
          <w:spacing w:val="-6"/>
        </w:rPr>
        <w:t xml:space="preserve"> </w:t>
      </w:r>
      <w:r>
        <w:t>the</w:t>
      </w:r>
      <w:r>
        <w:rPr>
          <w:spacing w:val="-6"/>
        </w:rPr>
        <w:t xml:space="preserve"> </w:t>
      </w:r>
      <w:r>
        <w:t>Universe,</w:t>
      </w:r>
      <w:r>
        <w:rPr>
          <w:spacing w:val="-6"/>
        </w:rPr>
        <w:t xml:space="preserve"> </w:t>
      </w:r>
      <w:r>
        <w:t>and</w:t>
      </w:r>
      <w:r>
        <w:rPr>
          <w:spacing w:val="-6"/>
        </w:rPr>
        <w:t xml:space="preserve"> </w:t>
      </w:r>
      <w:r>
        <w:t>shines</w:t>
      </w:r>
    </w:p>
    <w:p w14:paraId="73D95502" w14:textId="3E42BDD2" w:rsidR="000276C6" w:rsidRDefault="000276C6" w:rsidP="006230EF">
      <w:pPr>
        <w:pStyle w:val="Poetry"/>
      </w:pPr>
      <w:r>
        <w:t>more</w:t>
      </w:r>
      <w:r>
        <w:rPr>
          <w:spacing w:val="-7"/>
        </w:rPr>
        <w:t xml:space="preserve"> </w:t>
      </w:r>
      <w:r>
        <w:t>brightly</w:t>
      </w:r>
      <w:r>
        <w:rPr>
          <w:spacing w:val="-7"/>
        </w:rPr>
        <w:t xml:space="preserve"> </w:t>
      </w:r>
      <w:r>
        <w:t>in</w:t>
      </w:r>
      <w:r>
        <w:rPr>
          <w:spacing w:val="-6"/>
        </w:rPr>
        <w:t xml:space="preserve"> </w:t>
      </w:r>
      <w:r>
        <w:t>one</w:t>
      </w:r>
      <w:r>
        <w:rPr>
          <w:spacing w:val="-7"/>
        </w:rPr>
        <w:t xml:space="preserve"> </w:t>
      </w:r>
      <w:r>
        <w:t>part,</w:t>
      </w:r>
      <w:r>
        <w:rPr>
          <w:spacing w:val="-7"/>
        </w:rPr>
        <w:t xml:space="preserve"> </w:t>
      </w:r>
      <w:r>
        <w:t>and</w:t>
      </w:r>
      <w:r>
        <w:rPr>
          <w:spacing w:val="-6"/>
        </w:rPr>
        <w:t xml:space="preserve"> </w:t>
      </w:r>
      <w:r>
        <w:t>elsewhere</w:t>
      </w:r>
      <w:r>
        <w:rPr>
          <w:spacing w:val="-7"/>
        </w:rPr>
        <w:t xml:space="preserve"> </w:t>
      </w:r>
      <w:r>
        <w:t>less.</w:t>
      </w:r>
    </w:p>
    <w:p w14:paraId="21790492" w14:textId="77777777" w:rsidR="006230EF" w:rsidRDefault="006230EF" w:rsidP="006230EF">
      <w:pPr>
        <w:pStyle w:val="Poetry"/>
      </w:pPr>
    </w:p>
    <w:p w14:paraId="739F2DED" w14:textId="77777777" w:rsidR="000276C6" w:rsidRDefault="000276C6" w:rsidP="006230EF">
      <w:pPr>
        <w:pStyle w:val="Poetry"/>
      </w:pPr>
      <w:r>
        <w:t>Within</w:t>
      </w:r>
      <w:r>
        <w:rPr>
          <w:spacing w:val="-9"/>
        </w:rPr>
        <w:t xml:space="preserve"> </w:t>
      </w:r>
      <w:r>
        <w:t>the</w:t>
      </w:r>
      <w:r>
        <w:rPr>
          <w:spacing w:val="-8"/>
        </w:rPr>
        <w:t xml:space="preserve"> </w:t>
      </w:r>
      <w:r>
        <w:t>Heaven</w:t>
      </w:r>
      <w:r>
        <w:rPr>
          <w:spacing w:val="-8"/>
        </w:rPr>
        <w:t xml:space="preserve"> </w:t>
      </w:r>
      <w:r>
        <w:t>which</w:t>
      </w:r>
      <w:r>
        <w:rPr>
          <w:spacing w:val="-8"/>
        </w:rPr>
        <w:t xml:space="preserve"> </w:t>
      </w:r>
      <w:r>
        <w:t>most</w:t>
      </w:r>
      <w:r>
        <w:rPr>
          <w:spacing w:val="-8"/>
        </w:rPr>
        <w:t xml:space="preserve"> </w:t>
      </w:r>
      <w:r>
        <w:t>receives</w:t>
      </w:r>
      <w:r>
        <w:rPr>
          <w:spacing w:val="-8"/>
        </w:rPr>
        <w:t xml:space="preserve"> </w:t>
      </w:r>
      <w:r>
        <w:t>His</w:t>
      </w:r>
      <w:r>
        <w:rPr>
          <w:spacing w:val="-8"/>
        </w:rPr>
        <w:t xml:space="preserve"> </w:t>
      </w:r>
      <w:r>
        <w:t>Light</w:t>
      </w:r>
    </w:p>
    <w:p w14:paraId="3CB1E0BF" w14:textId="38803502" w:rsidR="000276C6" w:rsidRDefault="000276C6" w:rsidP="006230EF">
      <w:pPr>
        <w:pStyle w:val="Poetry"/>
      </w:pPr>
      <w:r>
        <w:t>I</w:t>
      </w:r>
      <w:r>
        <w:rPr>
          <w:spacing w:val="-8"/>
        </w:rPr>
        <w:t xml:space="preserve"> </w:t>
      </w:r>
      <w:r>
        <w:t>was;</w:t>
      </w:r>
      <w:r>
        <w:rPr>
          <w:spacing w:val="-8"/>
        </w:rPr>
        <w:t xml:space="preserve"> </w:t>
      </w:r>
      <w:r>
        <w:t>and</w:t>
      </w:r>
      <w:r>
        <w:rPr>
          <w:spacing w:val="-7"/>
        </w:rPr>
        <w:t xml:space="preserve"> </w:t>
      </w:r>
      <w:r>
        <w:t>saw</w:t>
      </w:r>
      <w:r>
        <w:rPr>
          <w:spacing w:val="-8"/>
        </w:rPr>
        <w:t xml:space="preserve"> </w:t>
      </w:r>
      <w:r>
        <w:t>what</w:t>
      </w:r>
      <w:r>
        <w:rPr>
          <w:spacing w:val="-8"/>
        </w:rPr>
        <w:t xml:space="preserve"> </w:t>
      </w:r>
      <w:r>
        <w:t>he</w:t>
      </w:r>
      <w:r>
        <w:rPr>
          <w:spacing w:val="-7"/>
        </w:rPr>
        <w:t xml:space="preserve"> </w:t>
      </w:r>
      <w:r>
        <w:t>who</w:t>
      </w:r>
      <w:r>
        <w:rPr>
          <w:spacing w:val="-8"/>
        </w:rPr>
        <w:t xml:space="preserve"> </w:t>
      </w:r>
      <w:r>
        <w:t>thence</w:t>
      </w:r>
      <w:r>
        <w:rPr>
          <w:spacing w:val="-7"/>
        </w:rPr>
        <w:t xml:space="preserve"> </w:t>
      </w:r>
      <w:r>
        <w:t>descends</w:t>
      </w:r>
    </w:p>
    <w:p w14:paraId="70ED9C21" w14:textId="77777777" w:rsidR="006230EF" w:rsidRDefault="000276C6" w:rsidP="006230EF">
      <w:pPr>
        <w:pStyle w:val="Poetry"/>
      </w:pPr>
      <w:r>
        <w:t>neither</w:t>
      </w:r>
      <w:r>
        <w:rPr>
          <w:spacing w:val="-8"/>
        </w:rPr>
        <w:t xml:space="preserve"> </w:t>
      </w:r>
      <w:r>
        <w:t>knows</w:t>
      </w:r>
      <w:r>
        <w:rPr>
          <w:spacing w:val="-7"/>
        </w:rPr>
        <w:t xml:space="preserve"> </w:t>
      </w:r>
      <w:r>
        <w:t>how,</w:t>
      </w:r>
      <w:r>
        <w:rPr>
          <w:spacing w:val="-7"/>
        </w:rPr>
        <w:t xml:space="preserve"> </w:t>
      </w:r>
      <w:r>
        <w:t>nor</w:t>
      </w:r>
      <w:r>
        <w:rPr>
          <w:spacing w:val="-7"/>
        </w:rPr>
        <w:t xml:space="preserve"> </w:t>
      </w:r>
      <w:r>
        <w:t>hath</w:t>
      </w:r>
      <w:r>
        <w:rPr>
          <w:spacing w:val="-7"/>
        </w:rPr>
        <w:t xml:space="preserve"> </w:t>
      </w:r>
      <w:r>
        <w:t>the</w:t>
      </w:r>
      <w:r>
        <w:rPr>
          <w:spacing w:val="-7"/>
        </w:rPr>
        <w:t xml:space="preserve"> </w:t>
      </w:r>
      <w:r>
        <w:t>power,</w:t>
      </w:r>
      <w:r>
        <w:rPr>
          <w:spacing w:val="-7"/>
        </w:rPr>
        <w:t xml:space="preserve"> </w:t>
      </w:r>
      <w:r>
        <w:t>to</w:t>
      </w:r>
      <w:r>
        <w:rPr>
          <w:spacing w:val="-7"/>
        </w:rPr>
        <w:t xml:space="preserve"> </w:t>
      </w:r>
      <w:r>
        <w:t>tell;</w:t>
      </w:r>
    </w:p>
    <w:p w14:paraId="0F07DEC6" w14:textId="297E64CC" w:rsidR="000276C6" w:rsidRDefault="000276C6" w:rsidP="006230EF">
      <w:pPr>
        <w:pStyle w:val="Poetry"/>
      </w:pPr>
      <w:r>
        <w:rPr>
          <w:spacing w:val="-52"/>
        </w:rPr>
        <w:t xml:space="preserve"> </w:t>
      </w:r>
      <w:r>
        <w:t>for</w:t>
      </w:r>
      <w:r>
        <w:rPr>
          <w:spacing w:val="-6"/>
        </w:rPr>
        <w:t xml:space="preserve"> </w:t>
      </w:r>
      <w:r>
        <w:t>as</w:t>
      </w:r>
      <w:r>
        <w:rPr>
          <w:spacing w:val="-6"/>
        </w:rPr>
        <w:t xml:space="preserve"> </w:t>
      </w:r>
      <w:r>
        <w:t>it</w:t>
      </w:r>
      <w:r>
        <w:rPr>
          <w:spacing w:val="-6"/>
        </w:rPr>
        <w:t xml:space="preserve"> </w:t>
      </w:r>
      <w:r>
        <w:t>draweth</w:t>
      </w:r>
      <w:r>
        <w:rPr>
          <w:spacing w:val="-6"/>
        </w:rPr>
        <w:t xml:space="preserve"> </w:t>
      </w:r>
      <w:r>
        <w:t>near</w:t>
      </w:r>
      <w:r>
        <w:rPr>
          <w:spacing w:val="-6"/>
        </w:rPr>
        <w:t xml:space="preserve"> </w:t>
      </w:r>
      <w:r>
        <w:t>to</w:t>
      </w:r>
      <w:r>
        <w:rPr>
          <w:spacing w:val="-6"/>
        </w:rPr>
        <w:t xml:space="preserve"> </w:t>
      </w:r>
      <w:r>
        <w:t>its</w:t>
      </w:r>
      <w:r>
        <w:rPr>
          <w:spacing w:val="-6"/>
        </w:rPr>
        <w:t xml:space="preserve"> </w:t>
      </w:r>
      <w:r>
        <w:t>Desire,</w:t>
      </w:r>
    </w:p>
    <w:p w14:paraId="1509F1EF" w14:textId="77777777" w:rsidR="006230EF" w:rsidRDefault="000276C6" w:rsidP="006230EF">
      <w:pPr>
        <w:pStyle w:val="Poetry"/>
      </w:pPr>
      <w:r>
        <w:t>our</w:t>
      </w:r>
      <w:r>
        <w:rPr>
          <w:spacing w:val="-6"/>
        </w:rPr>
        <w:t xml:space="preserve"> </w:t>
      </w:r>
      <w:r>
        <w:t>intellect</w:t>
      </w:r>
      <w:r>
        <w:rPr>
          <w:spacing w:val="-6"/>
        </w:rPr>
        <w:t xml:space="preserve"> </w:t>
      </w:r>
      <w:r>
        <w:t>so</w:t>
      </w:r>
      <w:r>
        <w:rPr>
          <w:spacing w:val="-5"/>
        </w:rPr>
        <w:t xml:space="preserve"> </w:t>
      </w:r>
      <w:r>
        <w:t>deeply</w:t>
      </w:r>
      <w:r>
        <w:rPr>
          <w:spacing w:val="-6"/>
        </w:rPr>
        <w:t xml:space="preserve"> </w:t>
      </w:r>
      <w:r>
        <w:t>sinks</w:t>
      </w:r>
      <w:r>
        <w:rPr>
          <w:spacing w:val="-5"/>
        </w:rPr>
        <w:t xml:space="preserve"> </w:t>
      </w:r>
      <w:r>
        <w:t>therein,</w:t>
      </w:r>
    </w:p>
    <w:p w14:paraId="3BFA0E2C" w14:textId="668B9CC4" w:rsidR="000276C6" w:rsidRDefault="000276C6" w:rsidP="006230EF">
      <w:pPr>
        <w:pStyle w:val="Poetry"/>
      </w:pPr>
      <w:r>
        <w:rPr>
          <w:spacing w:val="-52"/>
        </w:rPr>
        <w:t xml:space="preserve"> </w:t>
      </w:r>
      <w:r>
        <w:t>that</w:t>
      </w:r>
      <w:r>
        <w:rPr>
          <w:spacing w:val="-7"/>
        </w:rPr>
        <w:t xml:space="preserve"> </w:t>
      </w:r>
      <w:r>
        <w:t>recollection</w:t>
      </w:r>
      <w:r>
        <w:rPr>
          <w:spacing w:val="-7"/>
        </w:rPr>
        <w:t xml:space="preserve"> </w:t>
      </w:r>
      <w:r>
        <w:t>cannot</w:t>
      </w:r>
      <w:r>
        <w:rPr>
          <w:spacing w:val="-7"/>
        </w:rPr>
        <w:t xml:space="preserve"> </w:t>
      </w:r>
      <w:r>
        <w:t>follow</w:t>
      </w:r>
      <w:r>
        <w:rPr>
          <w:spacing w:val="-7"/>
        </w:rPr>
        <w:t xml:space="preserve"> </w:t>
      </w:r>
      <w:r>
        <w:t>it.</w:t>
      </w:r>
    </w:p>
    <w:p w14:paraId="02FE8953" w14:textId="7DA62FB0" w:rsidR="000276C6" w:rsidRDefault="000276C6" w:rsidP="006230EF">
      <w:pPr>
        <w:pStyle w:val="Poetry"/>
      </w:pPr>
      <w:r>
        <w:t>As</w:t>
      </w:r>
      <w:r>
        <w:rPr>
          <w:spacing w:val="-14"/>
        </w:rPr>
        <w:t xml:space="preserve"> </w:t>
      </w:r>
      <w:r>
        <w:t>much,</w:t>
      </w:r>
      <w:r>
        <w:rPr>
          <w:spacing w:val="-13"/>
        </w:rPr>
        <w:t xml:space="preserve"> </w:t>
      </w:r>
      <w:r>
        <w:t>however,</w:t>
      </w:r>
      <w:r>
        <w:rPr>
          <w:spacing w:val="-13"/>
        </w:rPr>
        <w:t xml:space="preserve"> </w:t>
      </w:r>
      <w:r>
        <w:t>of</w:t>
      </w:r>
      <w:r>
        <w:rPr>
          <w:spacing w:val="-13"/>
        </w:rPr>
        <w:t xml:space="preserve"> </w:t>
      </w:r>
      <w:r>
        <w:t>the</w:t>
      </w:r>
      <w:r>
        <w:rPr>
          <w:spacing w:val="-13"/>
        </w:rPr>
        <w:t xml:space="preserve"> </w:t>
      </w:r>
      <w:r>
        <w:t>holy</w:t>
      </w:r>
      <w:r>
        <w:rPr>
          <w:spacing w:val="-13"/>
        </w:rPr>
        <w:t xml:space="preserve"> </w:t>
      </w:r>
      <w:r>
        <w:t>Realm</w:t>
      </w:r>
    </w:p>
    <w:p w14:paraId="38E8082C" w14:textId="77777777" w:rsidR="006230EF" w:rsidRDefault="000276C6" w:rsidP="006230EF">
      <w:pPr>
        <w:pStyle w:val="Poetry"/>
        <w:rPr>
          <w:spacing w:val="1"/>
        </w:rPr>
      </w:pPr>
      <w:r>
        <w:t>as in my memory I could treasure up,</w:t>
      </w:r>
      <w:r>
        <w:rPr>
          <w:spacing w:val="1"/>
        </w:rPr>
        <w:t xml:space="preserve"> </w:t>
      </w:r>
    </w:p>
    <w:p w14:paraId="79E6F8BC" w14:textId="388E50D5" w:rsidR="000276C6" w:rsidRDefault="000276C6" w:rsidP="006230EF">
      <w:pPr>
        <w:pStyle w:val="Poetry"/>
      </w:pPr>
      <w:r>
        <w:t>shall</w:t>
      </w:r>
      <w:r>
        <w:rPr>
          <w:spacing w:val="-11"/>
        </w:rPr>
        <w:t xml:space="preserve"> </w:t>
      </w:r>
      <w:r>
        <w:t>now</w:t>
      </w:r>
      <w:r>
        <w:rPr>
          <w:spacing w:val="-10"/>
        </w:rPr>
        <w:t xml:space="preserve"> </w:t>
      </w:r>
      <w:r>
        <w:t>become</w:t>
      </w:r>
      <w:r>
        <w:rPr>
          <w:spacing w:val="-11"/>
        </w:rPr>
        <w:t xml:space="preserve"> </w:t>
      </w:r>
      <w:r>
        <w:t>the</w:t>
      </w:r>
      <w:r>
        <w:rPr>
          <w:spacing w:val="-10"/>
        </w:rPr>
        <w:t xml:space="preserve"> </w:t>
      </w:r>
      <w:r>
        <w:t>subject</w:t>
      </w:r>
      <w:r>
        <w:rPr>
          <w:spacing w:val="-11"/>
        </w:rPr>
        <w:t xml:space="preserve"> </w:t>
      </w:r>
      <w:r>
        <w:t>of</w:t>
      </w:r>
      <w:r>
        <w:rPr>
          <w:spacing w:val="-10"/>
        </w:rPr>
        <w:t xml:space="preserve"> </w:t>
      </w:r>
      <w:r>
        <w:t>my</w:t>
      </w:r>
      <w:r>
        <w:rPr>
          <w:spacing w:val="-10"/>
        </w:rPr>
        <w:t xml:space="preserve"> </w:t>
      </w:r>
      <w:r>
        <w:t>song.</w:t>
      </w:r>
    </w:p>
    <w:p w14:paraId="46BFD4D8" w14:textId="77777777" w:rsidR="006230EF" w:rsidRDefault="006230EF" w:rsidP="006230EF">
      <w:pPr>
        <w:pStyle w:val="Poetry"/>
      </w:pPr>
    </w:p>
    <w:p w14:paraId="2CE13E5C" w14:textId="77777777" w:rsidR="000276C6" w:rsidRDefault="000276C6" w:rsidP="006230EF">
      <w:pPr>
        <w:pStyle w:val="Poetry"/>
      </w:pPr>
      <w:r>
        <w:t>O</w:t>
      </w:r>
      <w:r>
        <w:rPr>
          <w:spacing w:val="-10"/>
        </w:rPr>
        <w:t xml:space="preserve"> </w:t>
      </w:r>
      <w:r>
        <w:t>Good</w:t>
      </w:r>
      <w:r>
        <w:rPr>
          <w:spacing w:val="-9"/>
        </w:rPr>
        <w:t xml:space="preserve"> </w:t>
      </w:r>
      <w:r>
        <w:t>Apollo,</w:t>
      </w:r>
      <w:r>
        <w:rPr>
          <w:spacing w:val="-10"/>
        </w:rPr>
        <w:t xml:space="preserve"> </w:t>
      </w:r>
      <w:r>
        <w:t>for</w:t>
      </w:r>
      <w:r>
        <w:rPr>
          <w:spacing w:val="-9"/>
        </w:rPr>
        <w:t xml:space="preserve"> </w:t>
      </w:r>
      <w:r>
        <w:t>my</w:t>
      </w:r>
      <w:r>
        <w:rPr>
          <w:spacing w:val="-10"/>
        </w:rPr>
        <w:t xml:space="preserve"> </w:t>
      </w:r>
      <w:r>
        <w:t>final</w:t>
      </w:r>
      <w:r>
        <w:rPr>
          <w:spacing w:val="-9"/>
        </w:rPr>
        <w:t xml:space="preserve"> </w:t>
      </w:r>
      <w:r>
        <w:t>task</w:t>
      </w:r>
    </w:p>
    <w:p w14:paraId="0BCBED31" w14:textId="77777777" w:rsidR="000276C6" w:rsidRPr="006230EF" w:rsidRDefault="000276C6" w:rsidP="006230EF">
      <w:pPr>
        <w:pStyle w:val="Poetry"/>
      </w:pPr>
      <w:r w:rsidRPr="006230EF">
        <w:t>make me as worthy a vessel of Thy Power,</w:t>
      </w:r>
    </w:p>
    <w:p w14:paraId="29573776" w14:textId="632A94AE" w:rsidR="000276C6" w:rsidRPr="006230EF" w:rsidRDefault="000276C6" w:rsidP="006230EF">
      <w:pPr>
        <w:pStyle w:val="Poetry"/>
      </w:pPr>
      <w:r w:rsidRPr="006230EF">
        <w:t>as Thou dost ask for Thy dear laurel’s gift.</w:t>
      </w:r>
    </w:p>
    <w:p w14:paraId="779A2B50" w14:textId="77777777" w:rsidR="006230EF" w:rsidRDefault="000276C6" w:rsidP="006230EF">
      <w:pPr>
        <w:pStyle w:val="Poetry"/>
      </w:pPr>
      <w:r w:rsidRPr="006230EF">
        <w:t xml:space="preserve">One of Parnassus’ peaks hath hitherto </w:t>
      </w:r>
    </w:p>
    <w:p w14:paraId="11F7685C" w14:textId="7396B492" w:rsidR="000276C6" w:rsidRPr="006230EF" w:rsidRDefault="000276C6" w:rsidP="006230EF">
      <w:pPr>
        <w:pStyle w:val="Poetry"/>
      </w:pPr>
      <w:r w:rsidRPr="006230EF">
        <w:t>sufficed me; but with both of them I now</w:t>
      </w:r>
    </w:p>
    <w:p w14:paraId="772D7254" w14:textId="77777777" w:rsidR="006230EF" w:rsidRDefault="000276C6" w:rsidP="006230EF">
      <w:pPr>
        <w:pStyle w:val="Poetry"/>
      </w:pPr>
      <w:r w:rsidRPr="006230EF">
        <w:t xml:space="preserve">must start upon the course which still remains. </w:t>
      </w:r>
    </w:p>
    <w:p w14:paraId="5B6B57A1" w14:textId="707C9A04" w:rsidR="000276C6" w:rsidRPr="006230EF" w:rsidRDefault="000276C6" w:rsidP="006230EF">
      <w:pPr>
        <w:pStyle w:val="Poetry"/>
      </w:pPr>
      <w:r w:rsidRPr="006230EF">
        <w:t>Enter my breast, and breathe Thou as of old</w:t>
      </w:r>
    </w:p>
    <w:p w14:paraId="400D9CE5" w14:textId="4E2B9B1B" w:rsidR="000276C6" w:rsidRPr="006230EF" w:rsidRDefault="000276C6" w:rsidP="006230EF">
      <w:pPr>
        <w:pStyle w:val="Poetry"/>
      </w:pPr>
      <w:r w:rsidRPr="006230EF">
        <w:t>Thou didst, when from the scabbard of his limbs</w:t>
      </w:r>
    </w:p>
    <w:p w14:paraId="6548DC20" w14:textId="79EA4A39" w:rsidR="000276C6" w:rsidRDefault="000276C6" w:rsidP="006230EF">
      <w:pPr>
        <w:pStyle w:val="Poetry"/>
      </w:pPr>
      <w:r w:rsidRPr="006230EF">
        <w:t>Thou drewest Marsyas forth.</w:t>
      </w:r>
    </w:p>
    <w:p w14:paraId="2C2E70BB" w14:textId="77777777" w:rsidR="006230EF" w:rsidRPr="006230EF" w:rsidRDefault="006230EF" w:rsidP="006230EF">
      <w:pPr>
        <w:pStyle w:val="Poetry"/>
      </w:pPr>
    </w:p>
    <w:p w14:paraId="373196C9" w14:textId="77777777" w:rsidR="000276C6" w:rsidRPr="006230EF" w:rsidRDefault="000276C6" w:rsidP="006230EF">
      <w:pPr>
        <w:pStyle w:val="Poetry"/>
      </w:pPr>
      <w:r w:rsidRPr="006230EF">
        <w:t>O Power Divine,</w:t>
      </w:r>
    </w:p>
    <w:p w14:paraId="04726AB9" w14:textId="77777777" w:rsidR="000276C6" w:rsidRPr="006230EF" w:rsidRDefault="000276C6" w:rsidP="006230EF">
      <w:pPr>
        <w:pStyle w:val="Poetry"/>
      </w:pPr>
      <w:r w:rsidRPr="006230EF">
        <w:t>if Thou but lend Thyself to me so much,</w:t>
      </w:r>
    </w:p>
    <w:p w14:paraId="3474FC8C" w14:textId="77777777" w:rsidR="000276C6" w:rsidRPr="006230EF" w:rsidRDefault="000276C6" w:rsidP="006230EF">
      <w:pPr>
        <w:pStyle w:val="Poetry"/>
      </w:pPr>
      <w:r w:rsidRPr="006230EF">
        <w:t>that I may show the blessèd Kingdom’s shadow</w:t>
      </w:r>
    </w:p>
    <w:p w14:paraId="07094953" w14:textId="2CF73246" w:rsidR="000276C6" w:rsidRPr="006230EF" w:rsidRDefault="000276C6" w:rsidP="006230EF">
      <w:pPr>
        <w:pStyle w:val="Poetry"/>
      </w:pPr>
      <w:r w:rsidRPr="006230EF">
        <w:t>which in my mind is stamped; to Thy dear tree</w:t>
      </w:r>
    </w:p>
    <w:p w14:paraId="0550E7AF" w14:textId="77777777" w:rsidR="006230EF" w:rsidRDefault="000276C6" w:rsidP="006230EF">
      <w:pPr>
        <w:pStyle w:val="Poetry"/>
      </w:pPr>
      <w:r w:rsidRPr="006230EF">
        <w:t xml:space="preserve">Thou’lt see me come, and crown me with the leaves </w:t>
      </w:r>
    </w:p>
    <w:p w14:paraId="0A4EAD0D" w14:textId="22508026" w:rsidR="000276C6" w:rsidRPr="006230EF" w:rsidRDefault="000276C6" w:rsidP="006230EF">
      <w:pPr>
        <w:pStyle w:val="Poetry"/>
      </w:pPr>
      <w:r w:rsidRPr="006230EF">
        <w:t>my theme and Thou shall cause me to deserve.</w:t>
      </w:r>
    </w:p>
    <w:p w14:paraId="7D23F6E7" w14:textId="77777777" w:rsidR="006230EF" w:rsidRDefault="000276C6" w:rsidP="006230EF">
      <w:pPr>
        <w:pStyle w:val="Poetry"/>
      </w:pPr>
      <w:r w:rsidRPr="006230EF">
        <w:t xml:space="preserve">So seldom, Father, are there any picked, </w:t>
      </w:r>
    </w:p>
    <w:p w14:paraId="07519289" w14:textId="0BD4C8B1" w:rsidR="000276C6" w:rsidRPr="006230EF" w:rsidRDefault="000276C6" w:rsidP="006230EF">
      <w:pPr>
        <w:pStyle w:val="Poetry"/>
      </w:pPr>
      <w:r w:rsidRPr="006230EF">
        <w:t>to grace a Caesar’s or a Poet’s triumph,</w:t>
      </w:r>
    </w:p>
    <w:p w14:paraId="5F6F37D5" w14:textId="5D5975AA" w:rsidR="000276C6" w:rsidRPr="006230EF" w:rsidRDefault="000276C6" w:rsidP="006230EF">
      <w:pPr>
        <w:pStyle w:val="Poetry"/>
      </w:pPr>
      <w:r w:rsidRPr="006230EF">
        <w:t>(the fault of human wills, and to their shame),</w:t>
      </w:r>
    </w:p>
    <w:p w14:paraId="4E49D1DA" w14:textId="77777777" w:rsidR="006230EF" w:rsidRDefault="000276C6" w:rsidP="006230EF">
      <w:pPr>
        <w:pStyle w:val="Poetry"/>
      </w:pPr>
      <w:r w:rsidRPr="006230EF">
        <w:t xml:space="preserve">that His Peneian leaf should bring forth joy </w:t>
      </w:r>
    </w:p>
    <w:p w14:paraId="48BDCAB5" w14:textId="4C03F138" w:rsidR="000276C6" w:rsidRPr="006230EF" w:rsidRDefault="000276C6" w:rsidP="006230EF">
      <w:pPr>
        <w:pStyle w:val="Poetry"/>
      </w:pPr>
      <w:r w:rsidRPr="006230EF">
        <w:t>within the Joyous Delphic Deity,</w:t>
      </w:r>
    </w:p>
    <w:p w14:paraId="341663E9" w14:textId="0104703D" w:rsidR="000276C6" w:rsidRDefault="000276C6" w:rsidP="006230EF">
      <w:pPr>
        <w:pStyle w:val="Poetry"/>
      </w:pPr>
      <w:r w:rsidRPr="006230EF">
        <w:t>when for itself it causes one to thirst.</w:t>
      </w:r>
    </w:p>
    <w:p w14:paraId="2252980C" w14:textId="77777777" w:rsidR="006230EF" w:rsidRPr="006230EF" w:rsidRDefault="006230EF" w:rsidP="006230EF">
      <w:pPr>
        <w:pStyle w:val="Poetry"/>
      </w:pPr>
    </w:p>
    <w:p w14:paraId="5A03B989" w14:textId="77777777" w:rsidR="000276C6" w:rsidRPr="006230EF" w:rsidRDefault="000276C6" w:rsidP="006230EF">
      <w:pPr>
        <w:pStyle w:val="Poetry"/>
      </w:pPr>
      <w:r w:rsidRPr="006230EF">
        <w:t>A great flame follows from a little spark;</w:t>
      </w:r>
    </w:p>
    <w:p w14:paraId="5BF19914" w14:textId="3F1C124D" w:rsidR="000276C6" w:rsidRPr="006230EF" w:rsidRDefault="000276C6" w:rsidP="006230EF">
      <w:pPr>
        <w:pStyle w:val="Poetry"/>
      </w:pPr>
      <w:r w:rsidRPr="006230EF">
        <w:t>perhaps with better voices after me</w:t>
      </w:r>
    </w:p>
    <w:p w14:paraId="5E8A8C13" w14:textId="32F6EC04" w:rsidR="000276C6" w:rsidRDefault="000276C6" w:rsidP="006230EF">
      <w:pPr>
        <w:pStyle w:val="Poetry"/>
      </w:pPr>
      <w:r w:rsidRPr="006230EF">
        <w:t>shall men so pray, that Cyrrha will reply.</w:t>
      </w:r>
    </w:p>
    <w:p w14:paraId="45C91957" w14:textId="77777777" w:rsidR="006230EF" w:rsidRPr="006230EF" w:rsidRDefault="006230EF" w:rsidP="006230EF">
      <w:pPr>
        <w:pStyle w:val="Poetry"/>
      </w:pPr>
    </w:p>
    <w:p w14:paraId="3212DBCC" w14:textId="77777777" w:rsidR="006230EF" w:rsidRDefault="000276C6" w:rsidP="006230EF">
      <w:pPr>
        <w:pStyle w:val="Poetry"/>
      </w:pPr>
      <w:r w:rsidRPr="006230EF">
        <w:t xml:space="preserve">For mortal men the lantern of the world </w:t>
      </w:r>
    </w:p>
    <w:p w14:paraId="042C9FC1" w14:textId="4EDDE7CF" w:rsidR="000276C6" w:rsidRPr="006230EF" w:rsidRDefault="000276C6" w:rsidP="006230EF">
      <w:pPr>
        <w:pStyle w:val="Poetry"/>
      </w:pPr>
      <w:r w:rsidRPr="006230EF">
        <w:t>rises through divers passes; but from that</w:t>
      </w:r>
    </w:p>
    <w:p w14:paraId="3EF96357" w14:textId="77777777" w:rsidR="000276C6" w:rsidRPr="006230EF" w:rsidRDefault="000276C6" w:rsidP="006230EF">
      <w:pPr>
        <w:pStyle w:val="Poetry"/>
      </w:pPr>
      <w:r w:rsidRPr="006230EF">
        <w:t>which with three crosses brings four rings together,</w:t>
      </w:r>
    </w:p>
    <w:p w14:paraId="0064CB3D" w14:textId="0A473DDB" w:rsidR="000276C6" w:rsidRPr="006230EF" w:rsidRDefault="000276C6" w:rsidP="006230EF">
      <w:pPr>
        <w:pStyle w:val="Poetry"/>
      </w:pPr>
      <w:r w:rsidRPr="006230EF">
        <w:t>it issues on a more propitious course,</w:t>
      </w:r>
    </w:p>
    <w:p w14:paraId="35D59357" w14:textId="77777777" w:rsidR="000276C6" w:rsidRPr="006230EF" w:rsidRDefault="000276C6" w:rsidP="006230EF">
      <w:pPr>
        <w:pStyle w:val="Poetry"/>
      </w:pPr>
      <w:r w:rsidRPr="006230EF">
        <w:t>and in conjunction with a kinder star,</w:t>
      </w:r>
    </w:p>
    <w:p w14:paraId="68984916" w14:textId="77777777" w:rsidR="006230EF" w:rsidRDefault="000276C6" w:rsidP="006230EF">
      <w:pPr>
        <w:pStyle w:val="Poetry"/>
      </w:pPr>
      <w:r w:rsidRPr="006230EF">
        <w:t xml:space="preserve">and more in its own image moulds and seals </w:t>
      </w:r>
    </w:p>
    <w:p w14:paraId="5E56ED00" w14:textId="77777777" w:rsidR="006230EF" w:rsidRDefault="000276C6" w:rsidP="006230EF">
      <w:pPr>
        <w:pStyle w:val="Poetry"/>
      </w:pPr>
      <w:r w:rsidRPr="006230EF">
        <w:t xml:space="preserve">the mundane wax. A pass almost like this </w:t>
      </w:r>
    </w:p>
    <w:p w14:paraId="5D824294" w14:textId="3538C7D4" w:rsidR="000276C6" w:rsidRPr="006230EF" w:rsidRDefault="000276C6" w:rsidP="006230EF">
      <w:pPr>
        <w:pStyle w:val="Poetry"/>
      </w:pPr>
      <w:r w:rsidRPr="006230EF">
        <w:lastRenderedPageBreak/>
        <w:t>had made it morning there and evening here;</w:t>
      </w:r>
    </w:p>
    <w:p w14:paraId="6941050D" w14:textId="22990D65" w:rsidR="000276C6" w:rsidRPr="006230EF" w:rsidRDefault="000276C6" w:rsidP="006230EF">
      <w:pPr>
        <w:pStyle w:val="Poetry"/>
      </w:pPr>
      <w:r w:rsidRPr="006230EF">
        <w:t>and all that hemisphere was white, and black</w:t>
      </w:r>
    </w:p>
    <w:p w14:paraId="7E6BA307" w14:textId="77777777" w:rsidR="000276C6" w:rsidRPr="006230EF" w:rsidRDefault="000276C6" w:rsidP="006230EF">
      <w:pPr>
        <w:pStyle w:val="Poetry"/>
      </w:pPr>
      <w:r w:rsidRPr="006230EF">
        <w:t>the other side; when Beatrice I saw</w:t>
      </w:r>
    </w:p>
    <w:p w14:paraId="7636028F" w14:textId="77777777" w:rsidR="006230EF" w:rsidRDefault="000276C6" w:rsidP="006230EF">
      <w:pPr>
        <w:pStyle w:val="Poetry"/>
      </w:pPr>
      <w:r w:rsidRPr="006230EF">
        <w:t xml:space="preserve">turned toward her left, and looking at the sun; </w:t>
      </w:r>
    </w:p>
    <w:p w14:paraId="025A458C" w14:textId="110D28E7" w:rsidR="000276C6" w:rsidRDefault="000276C6" w:rsidP="006230EF">
      <w:pPr>
        <w:pStyle w:val="Poetry"/>
      </w:pPr>
      <w:r w:rsidRPr="006230EF">
        <w:t>no eagle ever gazed at it so keenly.</w:t>
      </w:r>
    </w:p>
    <w:p w14:paraId="40E6F09F" w14:textId="77777777" w:rsidR="006230EF" w:rsidRPr="006230EF" w:rsidRDefault="006230EF" w:rsidP="006230EF">
      <w:pPr>
        <w:pStyle w:val="Poetry"/>
      </w:pPr>
    </w:p>
    <w:p w14:paraId="5C2AC507" w14:textId="77777777" w:rsidR="000276C6" w:rsidRPr="006230EF" w:rsidRDefault="000276C6" w:rsidP="006230EF">
      <w:pPr>
        <w:pStyle w:val="Poetry"/>
      </w:pPr>
      <w:r w:rsidRPr="006230EF">
        <w:t>And even as from the first a second ray</w:t>
      </w:r>
    </w:p>
    <w:p w14:paraId="6FD58E16" w14:textId="5D2E8181" w:rsidR="000276C6" w:rsidRPr="006230EF" w:rsidRDefault="000276C6" w:rsidP="006230EF">
      <w:pPr>
        <w:pStyle w:val="Poetry"/>
      </w:pPr>
      <w:r w:rsidRPr="006230EF">
        <w:t>is wont to come, and upward start again,</w:t>
      </w:r>
    </w:p>
    <w:p w14:paraId="7C7DB243" w14:textId="77777777" w:rsidR="006230EF" w:rsidRDefault="000276C6" w:rsidP="006230EF">
      <w:pPr>
        <w:pStyle w:val="Poetry"/>
      </w:pPr>
      <w:r w:rsidRPr="006230EF">
        <w:t xml:space="preserve">as would a pilgrim longing to return; </w:t>
      </w:r>
    </w:p>
    <w:p w14:paraId="6EB8CC17" w14:textId="5C2B197D" w:rsidR="000276C6" w:rsidRPr="006230EF" w:rsidRDefault="000276C6" w:rsidP="006230EF">
      <w:pPr>
        <w:pStyle w:val="Poetry"/>
      </w:pPr>
      <w:r w:rsidRPr="006230EF">
        <w:t>even so to her act, by mine eyes infused</w:t>
      </w:r>
    </w:p>
    <w:p w14:paraId="385EBB80" w14:textId="77777777" w:rsidR="006230EF" w:rsidRDefault="000276C6" w:rsidP="006230EF">
      <w:pPr>
        <w:pStyle w:val="Poetry"/>
      </w:pPr>
      <w:r w:rsidRPr="006230EF">
        <w:t xml:space="preserve">through my imagination, mine conformed; </w:t>
      </w:r>
    </w:p>
    <w:p w14:paraId="427A6FFD" w14:textId="254BF47E" w:rsidR="000276C6" w:rsidRDefault="000276C6" w:rsidP="006230EF">
      <w:pPr>
        <w:pStyle w:val="Poetry"/>
      </w:pPr>
      <w:r w:rsidRPr="006230EF">
        <w:t>and on the sun I gazed beyond our wont.</w:t>
      </w:r>
    </w:p>
    <w:p w14:paraId="6DEF5B30" w14:textId="77777777" w:rsidR="006230EF" w:rsidRPr="006230EF" w:rsidRDefault="006230EF" w:rsidP="006230EF">
      <w:pPr>
        <w:pStyle w:val="Poetry"/>
      </w:pPr>
    </w:p>
    <w:p w14:paraId="6E270A75" w14:textId="66602592" w:rsidR="000276C6" w:rsidRPr="006230EF" w:rsidRDefault="000276C6" w:rsidP="006230EF">
      <w:pPr>
        <w:pStyle w:val="Poetry"/>
      </w:pPr>
      <w:r w:rsidRPr="006230EF">
        <w:t>Much is permitted there, which is not here</w:t>
      </w:r>
    </w:p>
    <w:p w14:paraId="1B9FAA14" w14:textId="77777777" w:rsidR="006230EF" w:rsidRDefault="000276C6" w:rsidP="006230EF">
      <w:pPr>
        <w:pStyle w:val="Poetry"/>
      </w:pPr>
      <w:r w:rsidRPr="006230EF">
        <w:t xml:space="preserve">allowed our faculties, thanks to the site </w:t>
      </w:r>
    </w:p>
    <w:p w14:paraId="6AC92AA1" w14:textId="574C7CD5" w:rsidR="000276C6" w:rsidRDefault="000276C6" w:rsidP="006230EF">
      <w:pPr>
        <w:pStyle w:val="Poetry"/>
      </w:pPr>
      <w:r w:rsidRPr="006230EF">
        <w:t>created as the human race’s home.</w:t>
      </w:r>
    </w:p>
    <w:p w14:paraId="2C5DE0BB" w14:textId="77777777" w:rsidR="006230EF" w:rsidRPr="006230EF" w:rsidRDefault="006230EF" w:rsidP="006230EF">
      <w:pPr>
        <w:pStyle w:val="Poetry"/>
      </w:pPr>
    </w:p>
    <w:p w14:paraId="4AABC936" w14:textId="77777777" w:rsidR="006230EF" w:rsidRDefault="000276C6" w:rsidP="006230EF">
      <w:pPr>
        <w:pStyle w:val="Poetry"/>
      </w:pPr>
      <w:r w:rsidRPr="006230EF">
        <w:t xml:space="preserve">Not long did I endure it, nor so briefly, </w:t>
      </w:r>
    </w:p>
    <w:p w14:paraId="427553B5" w14:textId="2883283F" w:rsidR="000276C6" w:rsidRPr="006230EF" w:rsidRDefault="000276C6" w:rsidP="006230EF">
      <w:pPr>
        <w:pStyle w:val="Poetry"/>
      </w:pPr>
      <w:r w:rsidRPr="006230EF">
        <w:t>as not to see it sparkle all around,</w:t>
      </w:r>
    </w:p>
    <w:p w14:paraId="2A190BEA" w14:textId="4C9BDF7B" w:rsidR="000276C6" w:rsidRPr="006230EF" w:rsidRDefault="000276C6" w:rsidP="006230EF">
      <w:pPr>
        <w:pStyle w:val="Poetry"/>
      </w:pPr>
      <w:r w:rsidRPr="006230EF">
        <w:t>as molten iron doth, when out of fire</w:t>
      </w:r>
    </w:p>
    <w:p w14:paraId="36E251F4" w14:textId="77777777" w:rsidR="006230EF" w:rsidRDefault="000276C6" w:rsidP="006230EF">
      <w:pPr>
        <w:pStyle w:val="Poetry"/>
      </w:pPr>
      <w:r w:rsidRPr="006230EF">
        <w:t xml:space="preserve">it issues boiling; day then all at once </w:t>
      </w:r>
    </w:p>
    <w:p w14:paraId="6D9563A1" w14:textId="77777777" w:rsidR="006230EF" w:rsidRDefault="000276C6" w:rsidP="006230EF">
      <w:pPr>
        <w:pStyle w:val="Poetry"/>
      </w:pPr>
      <w:r w:rsidRPr="006230EF">
        <w:t xml:space="preserve">seemed joined to day, as if the One who can </w:t>
      </w:r>
    </w:p>
    <w:p w14:paraId="1DEADC96" w14:textId="236ED2B0" w:rsidR="000276C6" w:rsidRPr="006230EF" w:rsidRDefault="000276C6" w:rsidP="006230EF">
      <w:pPr>
        <w:pStyle w:val="Poetry"/>
      </w:pPr>
      <w:r w:rsidRPr="006230EF">
        <w:t>had with another sun adorned the sky.</w:t>
      </w:r>
    </w:p>
    <w:p w14:paraId="148CE0F4" w14:textId="77777777" w:rsidR="000276C6" w:rsidRDefault="000276C6" w:rsidP="000276C6">
      <w:pPr>
        <w:pStyle w:val="BodyText"/>
      </w:pPr>
    </w:p>
    <w:p w14:paraId="7B9E9F8B" w14:textId="77777777" w:rsidR="000276C6" w:rsidRPr="006230EF" w:rsidRDefault="000276C6" w:rsidP="006230EF">
      <w:pPr>
        <w:pStyle w:val="Poetry"/>
      </w:pPr>
      <w:r w:rsidRPr="006230EF">
        <w:t>With eyes fixed wholly on the eternal wheels</w:t>
      </w:r>
    </w:p>
    <w:p w14:paraId="0F5B8C76" w14:textId="3331BF5F" w:rsidR="000276C6" w:rsidRPr="006230EF" w:rsidRDefault="000276C6" w:rsidP="006230EF">
      <w:pPr>
        <w:pStyle w:val="Poetry"/>
      </w:pPr>
      <w:r w:rsidRPr="006230EF">
        <w:t>stood Beatrice; and I on her fixed mine,</w:t>
      </w:r>
    </w:p>
    <w:p w14:paraId="4628532C" w14:textId="77777777" w:rsidR="000276C6" w:rsidRPr="006230EF" w:rsidRDefault="000276C6" w:rsidP="006230EF">
      <w:pPr>
        <w:pStyle w:val="Poetry"/>
      </w:pPr>
      <w:r w:rsidRPr="006230EF">
        <w:t>from there above removed. Looking at her,</w:t>
      </w:r>
    </w:p>
    <w:p w14:paraId="65BD4993" w14:textId="77777777" w:rsidR="006230EF" w:rsidRDefault="000276C6" w:rsidP="006230EF">
      <w:pPr>
        <w:pStyle w:val="Poetry"/>
      </w:pPr>
      <w:r w:rsidRPr="006230EF">
        <w:t xml:space="preserve">I such became within, as Glaucus did </w:t>
      </w:r>
    </w:p>
    <w:p w14:paraId="3C7FE0A0" w14:textId="77777777" w:rsidR="006230EF" w:rsidRDefault="000276C6" w:rsidP="006230EF">
      <w:pPr>
        <w:pStyle w:val="Poetry"/>
      </w:pPr>
      <w:r w:rsidRPr="006230EF">
        <w:t xml:space="preserve">on tasting of the herb, which in the sea </w:t>
      </w:r>
    </w:p>
    <w:p w14:paraId="140BA3B1" w14:textId="10D93577" w:rsidR="000276C6" w:rsidRDefault="000276C6" w:rsidP="006230EF">
      <w:pPr>
        <w:pStyle w:val="Poetry"/>
      </w:pPr>
      <w:r w:rsidRPr="006230EF">
        <w:t>made him a fellow of the other Gods.</w:t>
      </w:r>
    </w:p>
    <w:p w14:paraId="77E4D9D0" w14:textId="77777777" w:rsidR="006230EF" w:rsidRPr="006230EF" w:rsidRDefault="006230EF" w:rsidP="006230EF">
      <w:pPr>
        <w:pStyle w:val="Poetry"/>
      </w:pPr>
    </w:p>
    <w:p w14:paraId="1D937593" w14:textId="6C83CF99" w:rsidR="000276C6" w:rsidRPr="006230EF" w:rsidRDefault="000276C6" w:rsidP="006230EF">
      <w:pPr>
        <w:pStyle w:val="Poetry"/>
      </w:pPr>
      <w:r w:rsidRPr="006230EF">
        <w:t>Transhumanizing could not be expressed</w:t>
      </w:r>
    </w:p>
    <w:p w14:paraId="3F801EBC" w14:textId="77777777" w:rsidR="006230EF" w:rsidRDefault="000276C6" w:rsidP="006230EF">
      <w:pPr>
        <w:pStyle w:val="Poetry"/>
      </w:pPr>
      <w:r w:rsidRPr="006230EF">
        <w:t xml:space="preserve">by words; let this case, therefore, him suffice, </w:t>
      </w:r>
    </w:p>
    <w:p w14:paraId="3D124BB0" w14:textId="3127E35F" w:rsidR="000276C6" w:rsidRDefault="000276C6" w:rsidP="006230EF">
      <w:pPr>
        <w:pStyle w:val="Poetry"/>
      </w:pPr>
      <w:r w:rsidRPr="006230EF">
        <w:t>for whom Grace holds experience in reserve.</w:t>
      </w:r>
    </w:p>
    <w:p w14:paraId="624A7B84" w14:textId="77777777" w:rsidR="006230EF" w:rsidRPr="006230EF" w:rsidRDefault="006230EF" w:rsidP="006230EF">
      <w:pPr>
        <w:pStyle w:val="Poetry"/>
      </w:pPr>
    </w:p>
    <w:p w14:paraId="3F68888F" w14:textId="77777777" w:rsidR="006230EF" w:rsidRDefault="000276C6" w:rsidP="006230EF">
      <w:pPr>
        <w:pStyle w:val="Poetry"/>
      </w:pPr>
      <w:r w:rsidRPr="006230EF">
        <w:lastRenderedPageBreak/>
        <w:t xml:space="preserve">If I, O Love that rulest Heaven, was only </w:t>
      </w:r>
    </w:p>
    <w:p w14:paraId="01EE7D20" w14:textId="5E716625" w:rsidR="000276C6" w:rsidRPr="006230EF" w:rsidRDefault="000276C6" w:rsidP="006230EF">
      <w:pPr>
        <w:pStyle w:val="Poetry"/>
      </w:pPr>
      <w:r w:rsidRPr="006230EF">
        <w:t>that part of me, which Thou didst last create,</w:t>
      </w:r>
    </w:p>
    <w:p w14:paraId="3542F477" w14:textId="126B5147" w:rsidR="000276C6" w:rsidRDefault="000276C6" w:rsidP="006230EF">
      <w:pPr>
        <w:pStyle w:val="Poetry"/>
      </w:pPr>
      <w:r w:rsidRPr="006230EF">
        <w:t>Thou know’st, that with Thy Light didst raise me up.</w:t>
      </w:r>
    </w:p>
    <w:p w14:paraId="3A19C817" w14:textId="77777777" w:rsidR="006230EF" w:rsidRPr="006230EF" w:rsidRDefault="006230EF" w:rsidP="006230EF">
      <w:pPr>
        <w:pStyle w:val="Poetry"/>
      </w:pPr>
    </w:p>
    <w:p w14:paraId="3A78B079" w14:textId="77777777" w:rsidR="006230EF" w:rsidRDefault="000276C6" w:rsidP="006230EF">
      <w:pPr>
        <w:pStyle w:val="Poetry"/>
      </w:pPr>
      <w:r w:rsidRPr="006230EF">
        <w:t xml:space="preserve">When the rotation Thou, by being longed for, </w:t>
      </w:r>
    </w:p>
    <w:p w14:paraId="64A949C7" w14:textId="0A1DF625" w:rsidR="000276C6" w:rsidRPr="006230EF" w:rsidRDefault="000276C6" w:rsidP="006230EF">
      <w:pPr>
        <w:pStyle w:val="Poetry"/>
      </w:pPr>
      <w:r w:rsidRPr="006230EF">
        <w:t>dost make eternal, drew me to itself</w:t>
      </w:r>
    </w:p>
    <w:p w14:paraId="4D805240" w14:textId="77777777" w:rsidR="000276C6" w:rsidRPr="006230EF" w:rsidRDefault="000276C6" w:rsidP="006230EF">
      <w:pPr>
        <w:pStyle w:val="Poetry"/>
      </w:pPr>
      <w:r w:rsidRPr="006230EF">
        <w:t>by harmonies distributed and tuned</w:t>
      </w:r>
    </w:p>
    <w:p w14:paraId="4EE03DDC" w14:textId="77777777" w:rsidR="000276C6" w:rsidRPr="006230EF" w:rsidRDefault="000276C6" w:rsidP="006230EF">
      <w:pPr>
        <w:pStyle w:val="Poetry"/>
      </w:pPr>
      <w:r w:rsidRPr="006230EF">
        <w:t>by Thee, it seemed that so much of the sky</w:t>
      </w:r>
    </w:p>
    <w:p w14:paraId="0BB20E3F" w14:textId="6B9EA91C" w:rsidR="000276C6" w:rsidRPr="006230EF" w:rsidRDefault="000276C6" w:rsidP="006230EF">
      <w:pPr>
        <w:pStyle w:val="Poetry"/>
      </w:pPr>
      <w:r w:rsidRPr="006230EF">
        <w:t>was by the sun’s flame set on fire, that rain</w:t>
      </w:r>
    </w:p>
    <w:p w14:paraId="48D93AE3" w14:textId="40CA8ADD" w:rsidR="000276C6" w:rsidRDefault="000276C6" w:rsidP="006230EF">
      <w:pPr>
        <w:pStyle w:val="Poetry"/>
      </w:pPr>
      <w:r w:rsidRPr="006230EF">
        <w:t>nor river ever made so broad a lake.</w:t>
      </w:r>
    </w:p>
    <w:p w14:paraId="353E0525" w14:textId="77777777" w:rsidR="006230EF" w:rsidRPr="006230EF" w:rsidRDefault="006230EF" w:rsidP="006230EF">
      <w:pPr>
        <w:pStyle w:val="Poetry"/>
      </w:pPr>
    </w:p>
    <w:p w14:paraId="7DBCDE9C" w14:textId="77777777" w:rsidR="006230EF" w:rsidRDefault="000276C6" w:rsidP="006230EF">
      <w:pPr>
        <w:pStyle w:val="Poetry"/>
      </w:pPr>
      <w:r w:rsidRPr="006230EF">
        <w:t xml:space="preserve">The newness of the sound, and brilliant light </w:t>
      </w:r>
    </w:p>
    <w:p w14:paraId="289EF381" w14:textId="77777777" w:rsidR="006230EF" w:rsidRDefault="000276C6" w:rsidP="006230EF">
      <w:pPr>
        <w:pStyle w:val="Poetry"/>
      </w:pPr>
      <w:r w:rsidRPr="006230EF">
        <w:t xml:space="preserve">kindled in me a wish to know their cause, </w:t>
      </w:r>
    </w:p>
    <w:p w14:paraId="50B4F28D" w14:textId="51B50573" w:rsidR="000276C6" w:rsidRPr="006230EF" w:rsidRDefault="000276C6" w:rsidP="006230EF">
      <w:pPr>
        <w:pStyle w:val="Poetry"/>
      </w:pPr>
      <w:r w:rsidRPr="006230EF">
        <w:t>never with so great keenness felt; whence she,</w:t>
      </w:r>
    </w:p>
    <w:p w14:paraId="48C9EE21" w14:textId="78F30FA2" w:rsidR="000276C6" w:rsidRPr="006230EF" w:rsidRDefault="000276C6" w:rsidP="006230EF">
      <w:pPr>
        <w:pStyle w:val="Poetry"/>
      </w:pPr>
      <w:r w:rsidRPr="006230EF">
        <w:t>who saw me ev’n as I behold myself,</w:t>
      </w:r>
    </w:p>
    <w:p w14:paraId="1A32DB14" w14:textId="77777777" w:rsidR="006230EF" w:rsidRDefault="000276C6" w:rsidP="006230EF">
      <w:pPr>
        <w:pStyle w:val="Poetry"/>
      </w:pPr>
      <w:r w:rsidRPr="006230EF">
        <w:t xml:space="preserve">opened her mouth to calm my troubled mind, </w:t>
      </w:r>
    </w:p>
    <w:p w14:paraId="05C138D7" w14:textId="2C0B5872" w:rsidR="000276C6" w:rsidRDefault="000276C6" w:rsidP="006230EF">
      <w:pPr>
        <w:pStyle w:val="Poetry"/>
      </w:pPr>
      <w:r w:rsidRPr="006230EF">
        <w:t>ere I did mine to question, and began:</w:t>
      </w:r>
    </w:p>
    <w:p w14:paraId="4A4CE082" w14:textId="77777777" w:rsidR="006230EF" w:rsidRPr="006230EF" w:rsidRDefault="006230EF" w:rsidP="006230EF">
      <w:pPr>
        <w:pStyle w:val="Poetry"/>
      </w:pPr>
    </w:p>
    <w:p w14:paraId="7CAEE1BF" w14:textId="77777777" w:rsidR="006230EF" w:rsidRDefault="000276C6" w:rsidP="006230EF">
      <w:pPr>
        <w:pStyle w:val="Poetry"/>
      </w:pPr>
      <w:r w:rsidRPr="006230EF">
        <w:t xml:space="preserve">“With false imagining dost thou so dull </w:t>
      </w:r>
    </w:p>
    <w:p w14:paraId="60AE4334" w14:textId="024DC5EE" w:rsidR="000276C6" w:rsidRPr="006230EF" w:rsidRDefault="000276C6" w:rsidP="006230EF">
      <w:pPr>
        <w:pStyle w:val="Poetry"/>
      </w:pPr>
      <w:r w:rsidRPr="006230EF">
        <w:t>thyself, that thou perceivest not what else</w:t>
      </w:r>
    </w:p>
    <w:p w14:paraId="18551D73" w14:textId="5F119AC4" w:rsidR="000276C6" w:rsidRPr="006230EF" w:rsidRDefault="000276C6" w:rsidP="006230EF">
      <w:pPr>
        <w:pStyle w:val="Poetry"/>
      </w:pPr>
      <w:r w:rsidRPr="006230EF">
        <w:t>thou wouldst perceive, if thou hadst thrown it off.</w:t>
      </w:r>
    </w:p>
    <w:p w14:paraId="4B69E81C" w14:textId="77777777" w:rsidR="006230EF" w:rsidRDefault="000276C6" w:rsidP="006230EF">
      <w:pPr>
        <w:pStyle w:val="Poetry"/>
      </w:pPr>
      <w:r w:rsidRPr="006230EF">
        <w:t xml:space="preserve">Thou’rt not on earth, as thou dost think thyself; </w:t>
      </w:r>
    </w:p>
    <w:p w14:paraId="14578C69" w14:textId="416B4604" w:rsidR="000276C6" w:rsidRPr="006230EF" w:rsidRDefault="000276C6" w:rsidP="006230EF">
      <w:pPr>
        <w:pStyle w:val="Poetry"/>
      </w:pPr>
      <w:r w:rsidRPr="006230EF">
        <w:t>but lightning fleeing from its proper place</w:t>
      </w:r>
    </w:p>
    <w:p w14:paraId="7DB2647E" w14:textId="38FA6026" w:rsidR="000276C6" w:rsidRDefault="000276C6" w:rsidP="006230EF">
      <w:pPr>
        <w:pStyle w:val="Poetry"/>
      </w:pPr>
      <w:r w:rsidRPr="006230EF">
        <w:t>ne’er ran as thou, that art thereto returning.”</w:t>
      </w:r>
    </w:p>
    <w:p w14:paraId="784773CF" w14:textId="77777777" w:rsidR="006230EF" w:rsidRPr="006230EF" w:rsidRDefault="006230EF" w:rsidP="006230EF">
      <w:pPr>
        <w:pStyle w:val="Poetry"/>
      </w:pPr>
    </w:p>
    <w:p w14:paraId="3FC6397F" w14:textId="77777777" w:rsidR="000276C6" w:rsidRPr="006230EF" w:rsidRDefault="000276C6" w:rsidP="006230EF">
      <w:pPr>
        <w:pStyle w:val="Poetry"/>
      </w:pPr>
      <w:r w:rsidRPr="006230EF">
        <w:t>If I was by her little smiled-out words</w:t>
      </w:r>
    </w:p>
    <w:p w14:paraId="3298A391" w14:textId="582B43CB" w:rsidR="000276C6" w:rsidRPr="006230EF" w:rsidRDefault="000276C6" w:rsidP="006230EF">
      <w:pPr>
        <w:pStyle w:val="Poetry"/>
      </w:pPr>
      <w:r w:rsidRPr="006230EF">
        <w:t>of my first doubt relieved, within a new one</w:t>
      </w:r>
    </w:p>
    <w:p w14:paraId="24C7B0C4" w14:textId="77777777" w:rsidR="000276C6" w:rsidRPr="006230EF" w:rsidRDefault="000276C6" w:rsidP="006230EF">
      <w:pPr>
        <w:pStyle w:val="Poetry"/>
      </w:pPr>
      <w:r w:rsidRPr="006230EF">
        <w:t>was I the more ensnared; I therefore said:</w:t>
      </w:r>
    </w:p>
    <w:p w14:paraId="1BD526CC" w14:textId="77777777" w:rsidR="000276C6" w:rsidRPr="006230EF" w:rsidRDefault="000276C6" w:rsidP="006230EF">
      <w:pPr>
        <w:pStyle w:val="Poetry"/>
      </w:pPr>
      <w:r w:rsidRPr="006230EF">
        <w:t>“Already sated, I had found repose</w:t>
      </w:r>
    </w:p>
    <w:p w14:paraId="108A5582" w14:textId="77777777" w:rsidR="006230EF" w:rsidRDefault="000276C6" w:rsidP="006230EF">
      <w:pPr>
        <w:pStyle w:val="Poetry"/>
      </w:pPr>
      <w:r w:rsidRPr="006230EF">
        <w:t xml:space="preserve">from great amazement; but I wonder now </w:t>
      </w:r>
    </w:p>
    <w:p w14:paraId="5B3E208C" w14:textId="25FF1759" w:rsidR="000276C6" w:rsidRDefault="000276C6" w:rsidP="006230EF">
      <w:pPr>
        <w:pStyle w:val="Poetry"/>
      </w:pPr>
      <w:r w:rsidRPr="006230EF">
        <w:t>how I can these light elements transcend.”</w:t>
      </w:r>
    </w:p>
    <w:p w14:paraId="462F70DF" w14:textId="77777777" w:rsidR="006230EF" w:rsidRPr="006230EF" w:rsidRDefault="006230EF" w:rsidP="006230EF">
      <w:pPr>
        <w:pStyle w:val="Poetry"/>
      </w:pPr>
    </w:p>
    <w:p w14:paraId="79737CCA" w14:textId="131C571B" w:rsidR="000276C6" w:rsidRPr="006230EF" w:rsidRDefault="000276C6" w:rsidP="006230EF">
      <w:pPr>
        <w:pStyle w:val="Poetry"/>
      </w:pPr>
      <w:r w:rsidRPr="006230EF">
        <w:t>Heaving, thereat, a pitying sigh, she turned</w:t>
      </w:r>
    </w:p>
    <w:p w14:paraId="43F3E954" w14:textId="77777777" w:rsidR="006230EF" w:rsidRDefault="000276C6" w:rsidP="006230EF">
      <w:pPr>
        <w:pStyle w:val="Poetry"/>
      </w:pPr>
      <w:r w:rsidRPr="006230EF">
        <w:t xml:space="preserve">her eyes upon me with the look a mother </w:t>
      </w:r>
    </w:p>
    <w:p w14:paraId="5E873ABB" w14:textId="7F4B1401" w:rsidR="000276C6" w:rsidRDefault="000276C6" w:rsidP="006230EF">
      <w:pPr>
        <w:pStyle w:val="Poetry"/>
      </w:pPr>
      <w:r w:rsidRPr="006230EF">
        <w:t>gives her delirious child; and then began:</w:t>
      </w:r>
    </w:p>
    <w:p w14:paraId="7E4B580E" w14:textId="77777777" w:rsidR="006230EF" w:rsidRPr="006230EF" w:rsidRDefault="006230EF" w:rsidP="006230EF">
      <w:pPr>
        <w:pStyle w:val="Poetry"/>
      </w:pPr>
    </w:p>
    <w:p w14:paraId="1DF71ACE" w14:textId="77777777" w:rsidR="006230EF" w:rsidRDefault="000276C6" w:rsidP="006230EF">
      <w:pPr>
        <w:pStyle w:val="Poetry"/>
      </w:pPr>
      <w:r w:rsidRPr="006230EF">
        <w:t xml:space="preserve">“All things, whate’er they be, an order have </w:t>
      </w:r>
    </w:p>
    <w:p w14:paraId="04E500C3" w14:textId="2B7E0E4B" w:rsidR="000276C6" w:rsidRPr="006230EF" w:rsidRDefault="000276C6" w:rsidP="006230EF">
      <w:pPr>
        <w:pStyle w:val="Poetry"/>
      </w:pPr>
      <w:r w:rsidRPr="006230EF">
        <w:t>among themselves; and form this order is,</w:t>
      </w:r>
    </w:p>
    <w:p w14:paraId="605AF0BC" w14:textId="76B6B19F" w:rsidR="000276C6" w:rsidRPr="006230EF" w:rsidRDefault="000276C6" w:rsidP="006230EF">
      <w:pPr>
        <w:pStyle w:val="Poetry"/>
      </w:pPr>
      <w:r w:rsidRPr="006230EF">
        <w:t>which makes the Universe resemble God.</w:t>
      </w:r>
    </w:p>
    <w:p w14:paraId="123F29DC" w14:textId="77777777" w:rsidR="006230EF" w:rsidRDefault="000276C6" w:rsidP="006230EF">
      <w:pPr>
        <w:pStyle w:val="Poetry"/>
      </w:pPr>
      <w:r w:rsidRPr="006230EF">
        <w:t xml:space="preserve">Therein exalted creatures see the trace </w:t>
      </w:r>
    </w:p>
    <w:p w14:paraId="1BD24978" w14:textId="59C91533" w:rsidR="000276C6" w:rsidRPr="006230EF" w:rsidRDefault="000276C6" w:rsidP="006230EF">
      <w:pPr>
        <w:pStyle w:val="Poetry"/>
      </w:pPr>
      <w:r w:rsidRPr="006230EF">
        <w:t>of that Eternal Worth, which is the end</w:t>
      </w:r>
    </w:p>
    <w:p w14:paraId="4F307C5F" w14:textId="77777777" w:rsidR="006230EF" w:rsidRDefault="000276C6" w:rsidP="006230EF">
      <w:pPr>
        <w:pStyle w:val="Poetry"/>
      </w:pPr>
      <w:r w:rsidRPr="006230EF">
        <w:t xml:space="preserve">for which the mentioned order is created. </w:t>
      </w:r>
    </w:p>
    <w:p w14:paraId="6D594D05" w14:textId="1C3598B8" w:rsidR="000276C6" w:rsidRPr="006230EF" w:rsidRDefault="000276C6" w:rsidP="006230EF">
      <w:pPr>
        <w:pStyle w:val="Poetry"/>
      </w:pPr>
      <w:r w:rsidRPr="006230EF">
        <w:t>Within the ordered state whereof I speak,</w:t>
      </w:r>
    </w:p>
    <w:p w14:paraId="15EC9D26" w14:textId="40A88E33" w:rsidR="000276C6" w:rsidRPr="006230EF" w:rsidRDefault="000276C6" w:rsidP="006230EF">
      <w:pPr>
        <w:pStyle w:val="Poetry"/>
      </w:pPr>
      <w:r w:rsidRPr="006230EF">
        <w:t>all natures have their place with different lots,</w:t>
      </w:r>
    </w:p>
    <w:p w14:paraId="315576AC" w14:textId="77777777" w:rsidR="000276C6" w:rsidRPr="006230EF" w:rsidRDefault="000276C6" w:rsidP="006230EF">
      <w:pPr>
        <w:pStyle w:val="Poetry"/>
      </w:pPr>
      <w:r w:rsidRPr="006230EF">
        <w:t>as nearer to their source they are, or less;</w:t>
      </w:r>
    </w:p>
    <w:p w14:paraId="36B68358" w14:textId="77777777" w:rsidR="000276C6" w:rsidRPr="006230EF" w:rsidRDefault="000276C6" w:rsidP="006230EF">
      <w:pPr>
        <w:pStyle w:val="Poetry"/>
      </w:pPr>
      <w:r w:rsidRPr="006230EF">
        <w:t>wherefore toward different ports they wend their way</w:t>
      </w:r>
    </w:p>
    <w:p w14:paraId="233D4E05" w14:textId="77777777" w:rsidR="006230EF" w:rsidRDefault="000276C6" w:rsidP="006230EF">
      <w:pPr>
        <w:pStyle w:val="Poetry"/>
      </w:pPr>
      <w:r w:rsidRPr="006230EF">
        <w:t xml:space="preserve">through the vast sea of being, each endowed </w:t>
      </w:r>
    </w:p>
    <w:p w14:paraId="301D332F" w14:textId="1D641318" w:rsidR="000276C6" w:rsidRPr="006230EF" w:rsidRDefault="000276C6" w:rsidP="006230EF">
      <w:pPr>
        <w:pStyle w:val="Poetry"/>
      </w:pPr>
      <w:r w:rsidRPr="006230EF">
        <w:t>with instinct, granted it to bear it on.</w:t>
      </w:r>
    </w:p>
    <w:p w14:paraId="6B415E93" w14:textId="79117D9E" w:rsidR="000276C6" w:rsidRPr="006230EF" w:rsidRDefault="000276C6" w:rsidP="006230EF">
      <w:pPr>
        <w:pStyle w:val="Poetry"/>
      </w:pPr>
      <w:r w:rsidRPr="006230EF">
        <w:t>This instinct toward the moon impelleth fire;</w:t>
      </w:r>
    </w:p>
    <w:p w14:paraId="24D55BEF" w14:textId="77777777" w:rsidR="006230EF" w:rsidRDefault="000276C6" w:rsidP="006230EF">
      <w:pPr>
        <w:pStyle w:val="Poetry"/>
      </w:pPr>
      <w:r w:rsidRPr="006230EF">
        <w:t xml:space="preserve">this is the motive force in mortal hearts; </w:t>
      </w:r>
    </w:p>
    <w:p w14:paraId="45D618B3" w14:textId="2F0D1B19" w:rsidR="000276C6" w:rsidRPr="006230EF" w:rsidRDefault="000276C6" w:rsidP="006230EF">
      <w:pPr>
        <w:pStyle w:val="Poetry"/>
      </w:pPr>
      <w:r w:rsidRPr="006230EF">
        <w:t>this binds together and unites the earth;</w:t>
      </w:r>
    </w:p>
    <w:p w14:paraId="082E32AB" w14:textId="77777777" w:rsidR="006230EF" w:rsidRDefault="000276C6" w:rsidP="006230EF">
      <w:pPr>
        <w:pStyle w:val="Poetry"/>
      </w:pPr>
      <w:r w:rsidRPr="006230EF">
        <w:t xml:space="preserve">nor doth this bow impel those creatures only </w:t>
      </w:r>
    </w:p>
    <w:p w14:paraId="417E6910" w14:textId="2834AF1A" w:rsidR="000276C6" w:rsidRPr="006230EF" w:rsidRDefault="000276C6" w:rsidP="006230EF">
      <w:pPr>
        <w:pStyle w:val="Poetry"/>
      </w:pPr>
      <w:r w:rsidRPr="006230EF">
        <w:t>which lack intelligence, but those that have</w:t>
      </w:r>
    </w:p>
    <w:p w14:paraId="29916314" w14:textId="49C0B586" w:rsidR="000276C6" w:rsidRPr="006230EF" w:rsidRDefault="000276C6" w:rsidP="006230EF">
      <w:pPr>
        <w:pStyle w:val="Poetry"/>
      </w:pPr>
      <w:r w:rsidRPr="006230EF">
        <w:t>intelligence and love. The Providence</w:t>
      </w:r>
    </w:p>
    <w:p w14:paraId="4992CF0E" w14:textId="77777777" w:rsidR="000276C6" w:rsidRPr="006230EF" w:rsidRDefault="000276C6" w:rsidP="006230EF">
      <w:pPr>
        <w:pStyle w:val="Poetry"/>
      </w:pPr>
      <w:r w:rsidRPr="006230EF">
        <w:t>which ordereth all this, with Its own Light</w:t>
      </w:r>
    </w:p>
    <w:p w14:paraId="14823A29" w14:textId="77777777" w:rsidR="006230EF" w:rsidRDefault="000276C6" w:rsidP="006230EF">
      <w:pPr>
        <w:pStyle w:val="Poetry"/>
      </w:pPr>
      <w:r w:rsidRPr="006230EF">
        <w:t xml:space="preserve">e’er calms the heaven, inside of which revolves </w:t>
      </w:r>
    </w:p>
    <w:p w14:paraId="442BC3A1" w14:textId="77777777" w:rsidR="006230EF" w:rsidRDefault="000276C6" w:rsidP="006230EF">
      <w:pPr>
        <w:pStyle w:val="Poetry"/>
      </w:pPr>
      <w:r w:rsidRPr="006230EF">
        <w:t xml:space="preserve">the one that moveth with the greatest speed. </w:t>
      </w:r>
    </w:p>
    <w:p w14:paraId="201E2F4B" w14:textId="62FDF84E" w:rsidR="000276C6" w:rsidRPr="006230EF" w:rsidRDefault="000276C6" w:rsidP="006230EF">
      <w:pPr>
        <w:pStyle w:val="Poetry"/>
      </w:pPr>
      <w:r w:rsidRPr="006230EF">
        <w:t>And thither now, as to a place ordained,</w:t>
      </w:r>
    </w:p>
    <w:p w14:paraId="4109169B" w14:textId="38354A98" w:rsidR="000276C6" w:rsidRPr="006230EF" w:rsidRDefault="000276C6" w:rsidP="006230EF">
      <w:pPr>
        <w:pStyle w:val="Poetry"/>
      </w:pPr>
      <w:r w:rsidRPr="006230EF">
        <w:t>that bowstring’s power is bearing us along,</w:t>
      </w:r>
    </w:p>
    <w:p w14:paraId="6CB97226" w14:textId="77777777" w:rsidR="006230EF" w:rsidRDefault="000276C6" w:rsidP="006230EF">
      <w:pPr>
        <w:pStyle w:val="Poetry"/>
      </w:pPr>
      <w:r w:rsidRPr="006230EF">
        <w:t xml:space="preserve">which to a glad mark speeds whate’er it shoots. </w:t>
      </w:r>
    </w:p>
    <w:p w14:paraId="0B7890F1" w14:textId="77777777" w:rsidR="006230EF" w:rsidRDefault="000276C6" w:rsidP="006230EF">
      <w:pPr>
        <w:pStyle w:val="Poetry"/>
      </w:pPr>
      <w:r w:rsidRPr="006230EF">
        <w:t xml:space="preserve">’T is true that, as a form is frequently </w:t>
      </w:r>
    </w:p>
    <w:p w14:paraId="31E51765" w14:textId="77777777" w:rsidR="006230EF" w:rsidRDefault="000276C6" w:rsidP="006230EF">
      <w:pPr>
        <w:pStyle w:val="Poetry"/>
      </w:pPr>
      <w:r w:rsidRPr="006230EF">
        <w:t xml:space="preserve">discordant with the intention of an art, </w:t>
      </w:r>
    </w:p>
    <w:p w14:paraId="14B5014B" w14:textId="2B5D35C9" w:rsidR="000276C6" w:rsidRPr="006230EF" w:rsidRDefault="000276C6" w:rsidP="006230EF">
      <w:pPr>
        <w:pStyle w:val="Poetry"/>
      </w:pPr>
      <w:r w:rsidRPr="006230EF">
        <w:t>because its matter in response is deaf;</w:t>
      </w:r>
    </w:p>
    <w:p w14:paraId="7EFF4A92" w14:textId="773D1191" w:rsidR="000276C6" w:rsidRPr="006230EF" w:rsidRDefault="000276C6" w:rsidP="006230EF">
      <w:pPr>
        <w:pStyle w:val="Poetry"/>
      </w:pPr>
      <w:r w:rsidRPr="006230EF">
        <w:t>so likewise from this natural course at times</w:t>
      </w:r>
    </w:p>
    <w:p w14:paraId="003E07A1" w14:textId="77777777" w:rsidR="006230EF" w:rsidRDefault="000276C6" w:rsidP="006230EF">
      <w:pPr>
        <w:pStyle w:val="Poetry"/>
      </w:pPr>
      <w:r w:rsidRPr="006230EF">
        <w:t xml:space="preserve">a creature turns away; for power it hath, </w:t>
      </w:r>
    </w:p>
    <w:p w14:paraId="242A76C0" w14:textId="77777777" w:rsidR="006230EF" w:rsidRDefault="000276C6" w:rsidP="006230EF">
      <w:pPr>
        <w:pStyle w:val="Poetry"/>
      </w:pPr>
      <w:r w:rsidRPr="006230EF">
        <w:t xml:space="preserve">though thus impelled, to bend aside elsewhere, </w:t>
      </w:r>
    </w:p>
    <w:p w14:paraId="22DCC950" w14:textId="66B761A9" w:rsidR="000276C6" w:rsidRPr="006230EF" w:rsidRDefault="000276C6" w:rsidP="006230EF">
      <w:pPr>
        <w:pStyle w:val="Poetry"/>
      </w:pPr>
      <w:r w:rsidRPr="006230EF">
        <w:t>(as one may see fire falling from a cloud),</w:t>
      </w:r>
    </w:p>
    <w:p w14:paraId="0B23C8B9" w14:textId="77777777" w:rsidR="000276C6" w:rsidRPr="006230EF" w:rsidRDefault="000276C6" w:rsidP="006230EF">
      <w:pPr>
        <w:pStyle w:val="Poetry"/>
      </w:pPr>
      <w:r w:rsidRPr="006230EF">
        <w:t>if, by false pleasure drawn, that primal impulse</w:t>
      </w:r>
    </w:p>
    <w:p w14:paraId="76D81FB2" w14:textId="095BD350" w:rsidR="000276C6" w:rsidRPr="006230EF" w:rsidRDefault="000276C6" w:rsidP="006230EF">
      <w:pPr>
        <w:pStyle w:val="Poetry"/>
      </w:pPr>
      <w:r w:rsidRPr="006230EF">
        <w:t>turn it aside to earth. If well I judge,</w:t>
      </w:r>
    </w:p>
    <w:p w14:paraId="30F619D4" w14:textId="77777777" w:rsidR="006230EF" w:rsidRDefault="000276C6" w:rsidP="006230EF">
      <w:pPr>
        <w:pStyle w:val="Poetry"/>
      </w:pPr>
      <w:r w:rsidRPr="006230EF">
        <w:t xml:space="preserve">no further shouldst thou wonder at thy rising, </w:t>
      </w:r>
    </w:p>
    <w:p w14:paraId="6032A500" w14:textId="77777777" w:rsidR="006230EF" w:rsidRDefault="000276C6" w:rsidP="006230EF">
      <w:pPr>
        <w:pStyle w:val="Poetry"/>
      </w:pPr>
      <w:r w:rsidRPr="006230EF">
        <w:lastRenderedPageBreak/>
        <w:t xml:space="preserve">than at a stream thou dost, which to its foot </w:t>
      </w:r>
    </w:p>
    <w:p w14:paraId="5C44DC3C" w14:textId="6C49A458" w:rsidR="000276C6" w:rsidRPr="006230EF" w:rsidRDefault="000276C6" w:rsidP="006230EF">
      <w:pPr>
        <w:pStyle w:val="Poetry"/>
      </w:pPr>
      <w:r w:rsidRPr="006230EF">
        <w:t>down from a lofty mountain’s top descends.</w:t>
      </w:r>
    </w:p>
    <w:p w14:paraId="58C1CB47" w14:textId="77777777" w:rsidR="000276C6" w:rsidRPr="006230EF" w:rsidRDefault="000276C6" w:rsidP="006230EF">
      <w:pPr>
        <w:pStyle w:val="Poetry"/>
      </w:pPr>
      <w:r w:rsidRPr="006230EF">
        <w:t>As great a marvel would it be in thee,</w:t>
      </w:r>
    </w:p>
    <w:p w14:paraId="1DA048B3" w14:textId="10228153" w:rsidR="000276C6" w:rsidRPr="006230EF" w:rsidRDefault="000276C6" w:rsidP="006230EF">
      <w:pPr>
        <w:pStyle w:val="Poetry"/>
      </w:pPr>
      <w:r w:rsidRPr="006230EF">
        <w:t>if, rid of hindrance, thou hadst sat thee down,</w:t>
      </w:r>
    </w:p>
    <w:p w14:paraId="11B5F333" w14:textId="77777777" w:rsidR="006230EF" w:rsidRDefault="000276C6" w:rsidP="006230EF">
      <w:pPr>
        <w:pStyle w:val="Poetry"/>
      </w:pPr>
      <w:r w:rsidRPr="006230EF">
        <w:t xml:space="preserve">as rest, on earth, would in a living flame.” </w:t>
      </w:r>
    </w:p>
    <w:p w14:paraId="7EE3851E" w14:textId="77777777" w:rsidR="006230EF" w:rsidRDefault="006230EF" w:rsidP="006230EF">
      <w:pPr>
        <w:pStyle w:val="Poetry"/>
      </w:pPr>
    </w:p>
    <w:p w14:paraId="2911AFB4" w14:textId="7976DE2F" w:rsidR="000276C6" w:rsidRDefault="000276C6" w:rsidP="006230EF">
      <w:pPr>
        <w:pStyle w:val="Poetry"/>
      </w:pPr>
      <w:r w:rsidRPr="006230EF">
        <w:t>Then toward the sky she turned her face again.</w:t>
      </w:r>
    </w:p>
    <w:p w14:paraId="6036AEE1" w14:textId="77777777" w:rsidR="006230EF" w:rsidRPr="006230EF" w:rsidRDefault="006230EF" w:rsidP="006230EF">
      <w:pPr>
        <w:pStyle w:val="Poetry"/>
      </w:pPr>
    </w:p>
    <w:p w14:paraId="268E5A78" w14:textId="77777777" w:rsidR="000276C6" w:rsidRPr="006230EF" w:rsidRDefault="000276C6" w:rsidP="006230EF">
      <w:pPr>
        <w:pStyle w:val="Heading3"/>
      </w:pPr>
      <w:r w:rsidRPr="006230EF">
        <w:t>Paradiso II</w:t>
      </w:r>
    </w:p>
    <w:p w14:paraId="3E316B69" w14:textId="77777777" w:rsidR="000276C6" w:rsidRPr="006230EF" w:rsidRDefault="000276C6" w:rsidP="006230EF">
      <w:pPr>
        <w:pStyle w:val="Heading4"/>
      </w:pPr>
      <w:r w:rsidRPr="006230EF">
        <w:t>The First Heaven. The Moon. Reflected Happiness Inconstant Spirits who failed to keep their Vows</w:t>
      </w:r>
    </w:p>
    <w:p w14:paraId="08F26F5E" w14:textId="77777777" w:rsidR="000276C6" w:rsidRPr="006230EF" w:rsidRDefault="000276C6" w:rsidP="006230EF">
      <w:pPr>
        <w:pStyle w:val="Poetry"/>
      </w:pPr>
      <w:r w:rsidRPr="006230EF">
        <w:t>O ye who, in a little boat embarked,</w:t>
      </w:r>
    </w:p>
    <w:p w14:paraId="57A722EB" w14:textId="77777777" w:rsidR="000276C6" w:rsidRPr="006230EF" w:rsidRDefault="000276C6" w:rsidP="006230EF">
      <w:pPr>
        <w:pStyle w:val="Poetry"/>
      </w:pPr>
      <w:r w:rsidRPr="006230EF">
        <w:t>have, fain to listen, followed in the wake</w:t>
      </w:r>
    </w:p>
    <w:p w14:paraId="1FD5CBFE" w14:textId="77777777" w:rsidR="006230EF" w:rsidRDefault="000276C6" w:rsidP="006230EF">
      <w:pPr>
        <w:pStyle w:val="Poetry"/>
      </w:pPr>
      <w:r w:rsidRPr="006230EF">
        <w:t xml:space="preserve">of this my ship, which, singing, ploughs ahead, </w:t>
      </w:r>
    </w:p>
    <w:p w14:paraId="41F36CEF" w14:textId="2CDFC6AE" w:rsidR="000276C6" w:rsidRPr="006230EF" w:rsidRDefault="000276C6" w:rsidP="006230EF">
      <w:pPr>
        <w:pStyle w:val="Poetry"/>
      </w:pPr>
      <w:r w:rsidRPr="006230EF">
        <w:t>go back to see your shores again! Start not</w:t>
      </w:r>
    </w:p>
    <w:p w14:paraId="32A6E551" w14:textId="51DFFF0F" w:rsidR="000276C6" w:rsidRPr="006230EF" w:rsidRDefault="000276C6" w:rsidP="006230EF">
      <w:pPr>
        <w:pStyle w:val="Poetry"/>
      </w:pPr>
      <w:r w:rsidRPr="006230EF">
        <w:t>upon the ocean; for, if me ye lost,</w:t>
      </w:r>
    </w:p>
    <w:p w14:paraId="47B81BC2" w14:textId="1948B21A" w:rsidR="000276C6" w:rsidRDefault="000276C6" w:rsidP="006230EF">
      <w:pPr>
        <w:pStyle w:val="Poetry"/>
      </w:pPr>
      <w:r w:rsidRPr="006230EF">
        <w:t>ye might, perhaps, be left behind astray.</w:t>
      </w:r>
    </w:p>
    <w:p w14:paraId="14E54625" w14:textId="77777777" w:rsidR="006230EF" w:rsidRPr="006230EF" w:rsidRDefault="006230EF" w:rsidP="006230EF">
      <w:pPr>
        <w:pStyle w:val="Poetry"/>
      </w:pPr>
    </w:p>
    <w:p w14:paraId="10261D79" w14:textId="77777777" w:rsidR="006230EF" w:rsidRDefault="000276C6" w:rsidP="006230EF">
      <w:pPr>
        <w:pStyle w:val="Poetry"/>
      </w:pPr>
      <w:r w:rsidRPr="006230EF">
        <w:t xml:space="preserve">The seas I sail were never crossed before; </w:t>
      </w:r>
    </w:p>
    <w:p w14:paraId="7D0DB851" w14:textId="3AC0C3D9" w:rsidR="000276C6" w:rsidRPr="006230EF" w:rsidRDefault="000276C6" w:rsidP="006230EF">
      <w:pPr>
        <w:pStyle w:val="Poetry"/>
      </w:pPr>
      <w:r w:rsidRPr="006230EF">
        <w:t>Minerva breathes, Apollo is my guide,</w:t>
      </w:r>
    </w:p>
    <w:p w14:paraId="1264E946" w14:textId="214562EE" w:rsidR="000276C6" w:rsidRDefault="000276C6" w:rsidP="006230EF">
      <w:pPr>
        <w:pStyle w:val="Poetry"/>
      </w:pPr>
      <w:r w:rsidRPr="006230EF">
        <w:t>and all nine Muses point me out the Bears.</w:t>
      </w:r>
    </w:p>
    <w:p w14:paraId="7DF1123C" w14:textId="77777777" w:rsidR="006230EF" w:rsidRPr="006230EF" w:rsidRDefault="006230EF" w:rsidP="006230EF">
      <w:pPr>
        <w:pStyle w:val="Poetry"/>
      </w:pPr>
    </w:p>
    <w:p w14:paraId="609DFE0B" w14:textId="18AD058F" w:rsidR="006230EF" w:rsidRPr="006230EF" w:rsidRDefault="000276C6" w:rsidP="006230EF">
      <w:pPr>
        <w:pStyle w:val="Poetry"/>
      </w:pPr>
      <w:r w:rsidRPr="006230EF">
        <w:t>Ye other few, who early raised your necks</w:t>
      </w:r>
    </w:p>
    <w:p w14:paraId="5E15BB3A" w14:textId="77777777" w:rsidR="006230EF" w:rsidRDefault="000276C6" w:rsidP="006230EF">
      <w:pPr>
        <w:pStyle w:val="Poetry"/>
      </w:pPr>
      <w:r w:rsidRPr="006230EF">
        <w:t xml:space="preserve">for Angels’ bread, on which one here on earth </w:t>
      </w:r>
    </w:p>
    <w:p w14:paraId="151C001E" w14:textId="77777777" w:rsidR="006230EF" w:rsidRDefault="000276C6" w:rsidP="006230EF">
      <w:pPr>
        <w:pStyle w:val="Poetry"/>
      </w:pPr>
      <w:r w:rsidRPr="006230EF">
        <w:t xml:space="preserve">subsists, but with which none are ever sated, </w:t>
      </w:r>
    </w:p>
    <w:p w14:paraId="2DA563D0" w14:textId="02BC83E1" w:rsidR="000276C6" w:rsidRPr="006230EF" w:rsidRDefault="000276C6" w:rsidP="006230EF">
      <w:pPr>
        <w:pStyle w:val="Poetry"/>
      </w:pPr>
      <w:r w:rsidRPr="006230EF">
        <w:t>ye well may start your vessel on the deep</w:t>
      </w:r>
    </w:p>
    <w:p w14:paraId="3CF2FFD9" w14:textId="77777777" w:rsidR="000276C6" w:rsidRPr="006230EF" w:rsidRDefault="000276C6" w:rsidP="006230EF">
      <w:pPr>
        <w:pStyle w:val="Poetry"/>
      </w:pPr>
      <w:r w:rsidRPr="006230EF">
        <w:t>salt sea, if in the furrow of my ship</w:t>
      </w:r>
    </w:p>
    <w:p w14:paraId="514E0724" w14:textId="2FE2F14C" w:rsidR="000276C6" w:rsidRPr="006230EF" w:rsidRDefault="000276C6" w:rsidP="006230EF">
      <w:pPr>
        <w:pStyle w:val="Poetry"/>
      </w:pPr>
      <w:r w:rsidRPr="006230EF">
        <w:t>ye stay, ere smooth again the waves become.</w:t>
      </w:r>
    </w:p>
    <w:p w14:paraId="7BA142CA" w14:textId="77777777" w:rsidR="006230EF" w:rsidRDefault="000276C6" w:rsidP="006230EF">
      <w:pPr>
        <w:pStyle w:val="Poetry"/>
      </w:pPr>
      <w:r w:rsidRPr="006230EF">
        <w:t xml:space="preserve">Those glorious ones, who crossed the seas to Colchis, </w:t>
      </w:r>
    </w:p>
    <w:p w14:paraId="3974CBB7" w14:textId="304FACB4" w:rsidR="000276C6" w:rsidRPr="006230EF" w:rsidRDefault="000276C6" w:rsidP="006230EF">
      <w:pPr>
        <w:pStyle w:val="Poetry"/>
      </w:pPr>
      <w:r w:rsidRPr="006230EF">
        <w:t>were not so much amazed, as ye shall be,</w:t>
      </w:r>
    </w:p>
    <w:p w14:paraId="50B80AF0" w14:textId="77777777" w:rsidR="000276C6" w:rsidRPr="006230EF" w:rsidRDefault="000276C6" w:rsidP="006230EF">
      <w:pPr>
        <w:pStyle w:val="Poetry"/>
      </w:pPr>
      <w:r w:rsidRPr="006230EF">
        <w:t>when Jason turned a ploughman they beheld.</w:t>
      </w:r>
    </w:p>
    <w:p w14:paraId="0513BD66" w14:textId="77777777" w:rsidR="000276C6" w:rsidRPr="006230EF" w:rsidRDefault="000276C6" w:rsidP="006230EF">
      <w:pPr>
        <w:pStyle w:val="Poetry"/>
      </w:pPr>
      <w:r w:rsidRPr="006230EF">
        <w:t>The innàte and ceaseless thirsting for the Realm</w:t>
      </w:r>
    </w:p>
    <w:p w14:paraId="615593C5" w14:textId="345EDE2B" w:rsidR="000276C6" w:rsidRPr="006230EF" w:rsidRDefault="000276C6" w:rsidP="006230EF">
      <w:pPr>
        <w:pStyle w:val="Poetry"/>
      </w:pPr>
      <w:r w:rsidRPr="006230EF">
        <w:t>in God’s own image made, was bearing us</w:t>
      </w:r>
    </w:p>
    <w:p w14:paraId="2B12E2BB" w14:textId="367DF37C" w:rsidR="000276C6" w:rsidRDefault="000276C6" w:rsidP="006230EF">
      <w:pPr>
        <w:pStyle w:val="Poetry"/>
      </w:pPr>
      <w:r w:rsidRPr="006230EF">
        <w:t>as swiftly as ye see the heavens revolve.</w:t>
      </w:r>
    </w:p>
    <w:p w14:paraId="18F2AA0D" w14:textId="77777777" w:rsidR="006230EF" w:rsidRPr="006230EF" w:rsidRDefault="006230EF" w:rsidP="006230EF">
      <w:pPr>
        <w:pStyle w:val="Poetry"/>
      </w:pPr>
    </w:p>
    <w:p w14:paraId="30959861" w14:textId="77777777" w:rsidR="006230EF" w:rsidRDefault="000276C6" w:rsidP="006230EF">
      <w:pPr>
        <w:pStyle w:val="Poetry"/>
      </w:pPr>
      <w:r w:rsidRPr="006230EF">
        <w:lastRenderedPageBreak/>
        <w:t xml:space="preserve">On high looked Beatrice, and I on her; </w:t>
      </w:r>
    </w:p>
    <w:p w14:paraId="0E90E492" w14:textId="30726B92" w:rsidR="000276C6" w:rsidRPr="006230EF" w:rsidRDefault="000276C6" w:rsidP="006230EF">
      <w:pPr>
        <w:pStyle w:val="Poetry"/>
      </w:pPr>
      <w:r w:rsidRPr="006230EF">
        <w:t>and in the time, perhaps, an arrow takes</w:t>
      </w:r>
    </w:p>
    <w:p w14:paraId="679D7733" w14:textId="77777777" w:rsidR="000276C6" w:rsidRPr="006230EF" w:rsidRDefault="000276C6" w:rsidP="006230EF">
      <w:pPr>
        <w:pStyle w:val="Poetry"/>
      </w:pPr>
      <w:r w:rsidRPr="006230EF">
        <w:t>to light, and fly, and from the notch be freed,</w:t>
      </w:r>
    </w:p>
    <w:p w14:paraId="1EF2C848" w14:textId="47CDC104" w:rsidR="000276C6" w:rsidRPr="006230EF" w:rsidRDefault="000276C6" w:rsidP="006230EF">
      <w:pPr>
        <w:pStyle w:val="Poetry"/>
      </w:pPr>
      <w:r w:rsidRPr="006230EF">
        <w:t>I saw that I had come to where a marvel</w:t>
      </w:r>
    </w:p>
    <w:p w14:paraId="3313D612" w14:textId="77777777" w:rsidR="006230EF" w:rsidRDefault="000276C6" w:rsidP="006230EF">
      <w:pPr>
        <w:pStyle w:val="Poetry"/>
      </w:pPr>
      <w:r w:rsidRPr="006230EF">
        <w:t xml:space="preserve">turned to itself my sight; hence she, from whom </w:t>
      </w:r>
    </w:p>
    <w:p w14:paraId="62FA2315" w14:textId="3B7282E1" w:rsidR="000276C6" w:rsidRPr="006230EF" w:rsidRDefault="000276C6" w:rsidP="006230EF">
      <w:pPr>
        <w:pStyle w:val="Poetry"/>
      </w:pPr>
      <w:r w:rsidRPr="006230EF">
        <w:t>the working of my mind could not be hid,</w:t>
      </w:r>
    </w:p>
    <w:p w14:paraId="239990C6" w14:textId="77777777" w:rsidR="006230EF" w:rsidRDefault="000276C6" w:rsidP="006230EF">
      <w:pPr>
        <w:pStyle w:val="Poetry"/>
      </w:pPr>
      <w:r w:rsidRPr="006230EF">
        <w:t xml:space="preserve">as glad as she was lovely, turned toward me, </w:t>
      </w:r>
    </w:p>
    <w:p w14:paraId="3120CDEC" w14:textId="1B082C56" w:rsidR="000276C6" w:rsidRPr="006230EF" w:rsidRDefault="000276C6" w:rsidP="006230EF">
      <w:pPr>
        <w:pStyle w:val="Poetry"/>
      </w:pPr>
      <w:r w:rsidRPr="006230EF">
        <w:t>and said: “Direct thy grateful mind to God,</w:t>
      </w:r>
    </w:p>
    <w:p w14:paraId="5288A2C9" w14:textId="41673F53" w:rsidR="000276C6" w:rsidRDefault="000276C6" w:rsidP="006230EF">
      <w:pPr>
        <w:pStyle w:val="Poetry"/>
      </w:pPr>
      <w:r w:rsidRPr="006230EF">
        <w:t>who with the first star hath united us.”</w:t>
      </w:r>
    </w:p>
    <w:p w14:paraId="30F51DC8" w14:textId="77777777" w:rsidR="006230EF" w:rsidRPr="006230EF" w:rsidRDefault="006230EF" w:rsidP="006230EF">
      <w:pPr>
        <w:pStyle w:val="Poetry"/>
      </w:pPr>
    </w:p>
    <w:p w14:paraId="5ED9E0DE" w14:textId="77777777" w:rsidR="000276C6" w:rsidRPr="006230EF" w:rsidRDefault="000276C6" w:rsidP="006230EF">
      <w:pPr>
        <w:pStyle w:val="Poetry"/>
      </w:pPr>
      <w:r w:rsidRPr="006230EF">
        <w:t>Meseemed as if a cloud were covering us,</w:t>
      </w:r>
    </w:p>
    <w:p w14:paraId="5E386E7F" w14:textId="77777777" w:rsidR="006230EF" w:rsidRDefault="000276C6" w:rsidP="006230EF">
      <w:pPr>
        <w:pStyle w:val="Poetry"/>
      </w:pPr>
      <w:r w:rsidRPr="006230EF">
        <w:t xml:space="preserve">as luminous and dense, as hard and polished, </w:t>
      </w:r>
    </w:p>
    <w:p w14:paraId="67949B68" w14:textId="46845833" w:rsidR="000276C6" w:rsidRPr="006230EF" w:rsidRDefault="000276C6" w:rsidP="006230EF">
      <w:pPr>
        <w:pStyle w:val="Poetry"/>
      </w:pPr>
      <w:r w:rsidRPr="006230EF">
        <w:t>as is a diamond smitten by the sun.</w:t>
      </w:r>
    </w:p>
    <w:p w14:paraId="4B1AE129" w14:textId="77777777" w:rsidR="000276C6" w:rsidRPr="006230EF" w:rsidRDefault="000276C6" w:rsidP="006230EF">
      <w:pPr>
        <w:pStyle w:val="Poetry"/>
      </w:pPr>
      <w:r w:rsidRPr="006230EF">
        <w:t>Within itself the eternal pearl received us,</w:t>
      </w:r>
    </w:p>
    <w:p w14:paraId="613CCFD0" w14:textId="66EE1625" w:rsidR="000276C6" w:rsidRPr="006230EF" w:rsidRDefault="000276C6" w:rsidP="006230EF">
      <w:pPr>
        <w:pStyle w:val="Poetry"/>
      </w:pPr>
      <w:r w:rsidRPr="006230EF">
        <w:t>as water, though unbroken it remain,</w:t>
      </w:r>
    </w:p>
    <w:p w14:paraId="74FD4A4E" w14:textId="56D46DC5" w:rsidR="000276C6" w:rsidRDefault="000276C6" w:rsidP="006230EF">
      <w:pPr>
        <w:pStyle w:val="Poetry"/>
      </w:pPr>
      <w:r w:rsidRPr="006230EF">
        <w:t>receives within itself a ray of light.</w:t>
      </w:r>
    </w:p>
    <w:p w14:paraId="2E8400B9" w14:textId="77777777" w:rsidR="006230EF" w:rsidRPr="006230EF" w:rsidRDefault="006230EF" w:rsidP="006230EF">
      <w:pPr>
        <w:pStyle w:val="Poetry"/>
      </w:pPr>
    </w:p>
    <w:p w14:paraId="77F74864" w14:textId="77777777" w:rsidR="006230EF" w:rsidRDefault="000276C6" w:rsidP="006230EF">
      <w:pPr>
        <w:pStyle w:val="Poetry"/>
      </w:pPr>
      <w:r w:rsidRPr="006230EF">
        <w:t xml:space="preserve">If body I was (nor can one here conceive </w:t>
      </w:r>
    </w:p>
    <w:p w14:paraId="13C155A4" w14:textId="77777777" w:rsidR="006230EF" w:rsidRDefault="000276C6" w:rsidP="006230EF">
      <w:pPr>
        <w:pStyle w:val="Poetry"/>
      </w:pPr>
      <w:r w:rsidRPr="006230EF">
        <w:t xml:space="preserve">how one dimension could endure another, </w:t>
      </w:r>
    </w:p>
    <w:p w14:paraId="34189A2F" w14:textId="64A11C23" w:rsidR="000276C6" w:rsidRPr="006230EF" w:rsidRDefault="000276C6" w:rsidP="006230EF">
      <w:pPr>
        <w:pStyle w:val="Poetry"/>
      </w:pPr>
      <w:r w:rsidRPr="006230EF">
        <w:t>which needs must be, if body enter body),</w:t>
      </w:r>
    </w:p>
    <w:p w14:paraId="2EDFBCB1" w14:textId="4F83F0AE" w:rsidR="000276C6" w:rsidRPr="006230EF" w:rsidRDefault="000276C6" w:rsidP="006230EF">
      <w:pPr>
        <w:pStyle w:val="Poetry"/>
      </w:pPr>
      <w:r w:rsidRPr="006230EF">
        <w:t>the more should we be kindled by the wish</w:t>
      </w:r>
    </w:p>
    <w:p w14:paraId="58568DF1" w14:textId="77777777" w:rsidR="000276C6" w:rsidRPr="006230EF" w:rsidRDefault="000276C6" w:rsidP="006230EF">
      <w:pPr>
        <w:pStyle w:val="Poetry"/>
      </w:pPr>
      <w:r w:rsidRPr="006230EF">
        <w:t>that Essence to behold, wherein is seen</w:t>
      </w:r>
    </w:p>
    <w:p w14:paraId="257EB507" w14:textId="77777777" w:rsidR="006230EF" w:rsidRDefault="000276C6" w:rsidP="006230EF">
      <w:pPr>
        <w:pStyle w:val="Poetry"/>
      </w:pPr>
      <w:r w:rsidRPr="006230EF">
        <w:t xml:space="preserve">how once with God our nature was conjoined. </w:t>
      </w:r>
    </w:p>
    <w:p w14:paraId="028978E5" w14:textId="77777777" w:rsidR="006230EF" w:rsidRDefault="000276C6" w:rsidP="006230EF">
      <w:pPr>
        <w:pStyle w:val="Poetry"/>
      </w:pPr>
      <w:r w:rsidRPr="006230EF">
        <w:t xml:space="preserve">Thère will be seen, what here we hold by faith, </w:t>
      </w:r>
    </w:p>
    <w:p w14:paraId="0B9046DF" w14:textId="08F38D89" w:rsidR="000276C6" w:rsidRPr="006230EF" w:rsidRDefault="000276C6" w:rsidP="006230EF">
      <w:pPr>
        <w:pStyle w:val="Poetry"/>
      </w:pPr>
      <w:r w:rsidRPr="006230EF">
        <w:t>not demonstrated, but will self-known be,</w:t>
      </w:r>
    </w:p>
    <w:p w14:paraId="38FB9734" w14:textId="56163C67" w:rsidR="000276C6" w:rsidRDefault="000276C6" w:rsidP="006230EF">
      <w:pPr>
        <w:pStyle w:val="Poetry"/>
      </w:pPr>
      <w:r w:rsidRPr="006230EF">
        <w:t>as is the primal truth which men believe.</w:t>
      </w:r>
      <w:r w:rsidRPr="006230EF">
        <w:tab/>
      </w:r>
    </w:p>
    <w:p w14:paraId="2E183062" w14:textId="77777777" w:rsidR="006230EF" w:rsidRPr="006230EF" w:rsidRDefault="006230EF" w:rsidP="006230EF">
      <w:pPr>
        <w:pStyle w:val="Poetry"/>
      </w:pPr>
    </w:p>
    <w:p w14:paraId="643EB41D" w14:textId="77777777" w:rsidR="006230EF" w:rsidRDefault="000276C6" w:rsidP="006230EF">
      <w:pPr>
        <w:pStyle w:val="Poetry"/>
      </w:pPr>
      <w:r w:rsidRPr="006230EF">
        <w:t xml:space="preserve">“My Lady,” I replied, “as best I can </w:t>
      </w:r>
    </w:p>
    <w:p w14:paraId="26E47697" w14:textId="7104E7D4" w:rsidR="000276C6" w:rsidRPr="006230EF" w:rsidRDefault="000276C6" w:rsidP="006230EF">
      <w:pPr>
        <w:pStyle w:val="Poetry"/>
      </w:pPr>
      <w:r w:rsidRPr="006230EF">
        <w:t>do I devoutly render thanks to Him,</w:t>
      </w:r>
    </w:p>
    <w:p w14:paraId="4B3EA307" w14:textId="77777777" w:rsidR="006230EF" w:rsidRDefault="000276C6" w:rsidP="006230EF">
      <w:pPr>
        <w:pStyle w:val="Poetry"/>
      </w:pPr>
      <w:r w:rsidRPr="006230EF">
        <w:t xml:space="preserve">who from the mortal world hath severed me. </w:t>
      </w:r>
    </w:p>
    <w:p w14:paraId="25A64A63" w14:textId="54909F5D" w:rsidR="000276C6" w:rsidRPr="006230EF" w:rsidRDefault="000276C6" w:rsidP="006230EF">
      <w:pPr>
        <w:pStyle w:val="Poetry"/>
      </w:pPr>
      <w:r w:rsidRPr="006230EF">
        <w:t>But tell me what this body’s dark spots are,</w:t>
      </w:r>
    </w:p>
    <w:p w14:paraId="77806F09" w14:textId="6E44A75A" w:rsidR="000276C6" w:rsidRPr="006230EF" w:rsidRDefault="000276C6" w:rsidP="006230EF">
      <w:pPr>
        <w:pStyle w:val="Poetry"/>
      </w:pPr>
      <w:r w:rsidRPr="006230EF">
        <w:t>which cause the folk down yonder on the earth</w:t>
      </w:r>
    </w:p>
    <w:p w14:paraId="15309985" w14:textId="5AD508BA" w:rsidR="000276C6" w:rsidRDefault="000276C6" w:rsidP="006230EF">
      <w:pPr>
        <w:pStyle w:val="Poetry"/>
      </w:pPr>
      <w:r w:rsidRPr="006230EF">
        <w:t>to tell each other fables about Cain.”</w:t>
      </w:r>
    </w:p>
    <w:p w14:paraId="39BCAA1A" w14:textId="77777777" w:rsidR="006230EF" w:rsidRPr="006230EF" w:rsidRDefault="006230EF" w:rsidP="006230EF">
      <w:pPr>
        <w:pStyle w:val="Poetry"/>
      </w:pPr>
    </w:p>
    <w:p w14:paraId="6058C8A1" w14:textId="77777777" w:rsidR="006230EF" w:rsidRDefault="000276C6" w:rsidP="006230EF">
      <w:pPr>
        <w:pStyle w:val="Poetry"/>
      </w:pPr>
      <w:r w:rsidRPr="006230EF">
        <w:t xml:space="preserve">She smiled a little, then she said: “If mortals’ </w:t>
      </w:r>
    </w:p>
    <w:p w14:paraId="62C6EB39" w14:textId="77777777" w:rsidR="006230EF" w:rsidRDefault="000276C6" w:rsidP="006230EF">
      <w:pPr>
        <w:pStyle w:val="Poetry"/>
      </w:pPr>
      <w:r w:rsidRPr="006230EF">
        <w:lastRenderedPageBreak/>
        <w:t xml:space="preserve">opinion therein errs, where key of sense </w:t>
      </w:r>
    </w:p>
    <w:p w14:paraId="047E3081" w14:textId="4915C22C" w:rsidR="000276C6" w:rsidRPr="006230EF" w:rsidRDefault="000276C6" w:rsidP="006230EF">
      <w:pPr>
        <w:pStyle w:val="Poetry"/>
      </w:pPr>
      <w:r w:rsidRPr="006230EF">
        <w:t>unlocketh not, surely the shafts of wonder</w:t>
      </w:r>
    </w:p>
    <w:p w14:paraId="78176647" w14:textId="54D32D19" w:rsidR="000276C6" w:rsidRPr="006230EF" w:rsidRDefault="000276C6" w:rsidP="006230EF">
      <w:pPr>
        <w:pStyle w:val="Poetry"/>
      </w:pPr>
      <w:r w:rsidRPr="006230EF">
        <w:t>ought not to pierce thee now;</w:t>
      </w:r>
    </w:p>
    <w:p w14:paraId="34BBB272" w14:textId="77777777" w:rsidR="000276C6" w:rsidRPr="006230EF" w:rsidRDefault="000276C6" w:rsidP="006230EF">
      <w:pPr>
        <w:pStyle w:val="Poetry"/>
      </w:pPr>
      <w:r w:rsidRPr="006230EF">
        <w:t>for thou perceivest</w:t>
      </w:r>
    </w:p>
    <w:p w14:paraId="7DEB2417" w14:textId="77777777" w:rsidR="006230EF" w:rsidRDefault="000276C6" w:rsidP="006230EF">
      <w:pPr>
        <w:pStyle w:val="Poetry"/>
      </w:pPr>
      <w:r w:rsidRPr="006230EF">
        <w:t xml:space="preserve">that short are Reason’s wings, when following sense. </w:t>
      </w:r>
    </w:p>
    <w:p w14:paraId="1FB9949C" w14:textId="40D47E9E" w:rsidR="000276C6" w:rsidRDefault="000276C6" w:rsidP="006230EF">
      <w:pPr>
        <w:pStyle w:val="Poetry"/>
      </w:pPr>
      <w:r w:rsidRPr="006230EF">
        <w:t>But tell me what thou think’st thereof thyself.”</w:t>
      </w:r>
    </w:p>
    <w:p w14:paraId="330A3B68" w14:textId="77777777" w:rsidR="006230EF" w:rsidRPr="006230EF" w:rsidRDefault="006230EF" w:rsidP="006230EF">
      <w:pPr>
        <w:pStyle w:val="Poetry"/>
      </w:pPr>
    </w:p>
    <w:p w14:paraId="2D86EC4E" w14:textId="77777777" w:rsidR="000276C6" w:rsidRPr="006230EF" w:rsidRDefault="000276C6" w:rsidP="006230EF">
      <w:pPr>
        <w:pStyle w:val="Poetry"/>
      </w:pPr>
      <w:r w:rsidRPr="006230EF">
        <w:t>And I: “What seems to us diverse up here,</w:t>
      </w:r>
    </w:p>
    <w:p w14:paraId="2C2438B0" w14:textId="4568AEAD" w:rsidR="000276C6" w:rsidRDefault="000276C6" w:rsidP="006230EF">
      <w:pPr>
        <w:pStyle w:val="Poetry"/>
      </w:pPr>
      <w:r w:rsidRPr="006230EF">
        <w:t>is caused, I think, by bodies thin and dense.”</w:t>
      </w:r>
    </w:p>
    <w:p w14:paraId="5C020EBE" w14:textId="77777777" w:rsidR="006230EF" w:rsidRPr="006230EF" w:rsidRDefault="006230EF" w:rsidP="006230EF">
      <w:pPr>
        <w:pStyle w:val="Poetry"/>
      </w:pPr>
    </w:p>
    <w:p w14:paraId="528B92B6" w14:textId="77777777" w:rsidR="006230EF" w:rsidRDefault="000276C6" w:rsidP="006230EF">
      <w:pPr>
        <w:pStyle w:val="Poetry"/>
      </w:pPr>
      <w:r w:rsidRPr="006230EF">
        <w:t xml:space="preserve">And she: “Thou’lt surely see that thy belief </w:t>
      </w:r>
    </w:p>
    <w:p w14:paraId="049F954D" w14:textId="55FC7E71" w:rsidR="000276C6" w:rsidRPr="006230EF" w:rsidRDefault="000276C6" w:rsidP="006230EF">
      <w:pPr>
        <w:pStyle w:val="Poetry"/>
      </w:pPr>
      <w:r w:rsidRPr="006230EF">
        <w:t>is sunk in error, if but well thou heed</w:t>
      </w:r>
    </w:p>
    <w:p w14:paraId="792F6AE2" w14:textId="4F882BE7" w:rsidR="000276C6" w:rsidRDefault="000276C6" w:rsidP="006230EF">
      <w:pPr>
        <w:pStyle w:val="Poetry"/>
      </w:pPr>
      <w:r w:rsidRPr="006230EF">
        <w:t>the arguments I’ll now oppose to it.</w:t>
      </w:r>
    </w:p>
    <w:p w14:paraId="36092A50" w14:textId="77777777" w:rsidR="006230EF" w:rsidRPr="006230EF" w:rsidRDefault="006230EF" w:rsidP="006230EF">
      <w:pPr>
        <w:pStyle w:val="Poetry"/>
      </w:pPr>
    </w:p>
    <w:p w14:paraId="2B245DFC" w14:textId="77777777" w:rsidR="000276C6" w:rsidRPr="006230EF" w:rsidRDefault="000276C6" w:rsidP="006230EF">
      <w:pPr>
        <w:pStyle w:val="Poetry"/>
      </w:pPr>
      <w:r w:rsidRPr="006230EF">
        <w:t>The eighth sphere shows you many shining stars,</w:t>
      </w:r>
    </w:p>
    <w:p w14:paraId="2D364605" w14:textId="34D60250" w:rsidR="000276C6" w:rsidRPr="006230EF" w:rsidRDefault="000276C6" w:rsidP="006230EF">
      <w:pPr>
        <w:pStyle w:val="Poetry"/>
      </w:pPr>
      <w:r w:rsidRPr="006230EF">
        <w:t>which both in quality and magnitude,</w:t>
      </w:r>
    </w:p>
    <w:p w14:paraId="1A9AB531" w14:textId="77777777" w:rsidR="006230EF" w:rsidRDefault="000276C6" w:rsidP="006230EF">
      <w:pPr>
        <w:pStyle w:val="Poetry"/>
      </w:pPr>
      <w:r w:rsidRPr="006230EF">
        <w:t xml:space="preserve">may be observed to differ in their looks. </w:t>
      </w:r>
    </w:p>
    <w:p w14:paraId="1628ED82" w14:textId="11238464" w:rsidR="000276C6" w:rsidRPr="006230EF" w:rsidRDefault="000276C6" w:rsidP="006230EF">
      <w:pPr>
        <w:pStyle w:val="Poetry"/>
      </w:pPr>
      <w:r w:rsidRPr="006230EF">
        <w:t>If only rarity and density</w:t>
      </w:r>
    </w:p>
    <w:p w14:paraId="10B03641" w14:textId="77777777" w:rsidR="006230EF" w:rsidRDefault="000276C6" w:rsidP="006230EF">
      <w:pPr>
        <w:pStyle w:val="Poetry"/>
      </w:pPr>
      <w:r w:rsidRPr="006230EF">
        <w:t xml:space="preserve">caused this, among them all one single virtue </w:t>
      </w:r>
    </w:p>
    <w:p w14:paraId="39A28B13" w14:textId="3C25C981" w:rsidR="000276C6" w:rsidRPr="006230EF" w:rsidRDefault="000276C6" w:rsidP="006230EF">
      <w:pPr>
        <w:pStyle w:val="Poetry"/>
      </w:pPr>
      <w:r w:rsidRPr="006230EF">
        <w:t>would more, and less, and equally be shared.</w:t>
      </w:r>
    </w:p>
    <w:p w14:paraId="2BBE3531" w14:textId="4F818502" w:rsidR="000276C6" w:rsidRPr="006230EF" w:rsidRDefault="000276C6" w:rsidP="006230EF">
      <w:pPr>
        <w:pStyle w:val="Poetry"/>
      </w:pPr>
      <w:r w:rsidRPr="006230EF">
        <w:t>Virtues that differ needs must be the fruit</w:t>
      </w:r>
    </w:p>
    <w:p w14:paraId="2C60E577" w14:textId="77777777" w:rsidR="006230EF" w:rsidRDefault="000276C6" w:rsidP="006230EF">
      <w:pPr>
        <w:pStyle w:val="Poetry"/>
      </w:pPr>
      <w:r w:rsidRPr="006230EF">
        <w:t xml:space="preserve">of formal principles, and these, save one, </w:t>
      </w:r>
    </w:p>
    <w:p w14:paraId="3E6DEE8F" w14:textId="77777777" w:rsidR="006230EF" w:rsidRDefault="000276C6" w:rsidP="006230EF">
      <w:pPr>
        <w:pStyle w:val="Poetry"/>
      </w:pPr>
      <w:r w:rsidRPr="006230EF">
        <w:t xml:space="preserve">would, by thy way of reasoning, be destroyed. </w:t>
      </w:r>
    </w:p>
    <w:p w14:paraId="49C79BBB" w14:textId="77777777" w:rsidR="006230EF" w:rsidRDefault="000276C6" w:rsidP="006230EF">
      <w:pPr>
        <w:pStyle w:val="Poetry"/>
      </w:pPr>
      <w:r w:rsidRPr="006230EF">
        <w:t xml:space="preserve">Again, if thinness caused the dusky spots </w:t>
      </w:r>
    </w:p>
    <w:p w14:paraId="3B0B51BF" w14:textId="1A65ADC2" w:rsidR="000276C6" w:rsidRPr="006230EF" w:rsidRDefault="000276C6" w:rsidP="006230EF">
      <w:pPr>
        <w:pStyle w:val="Poetry"/>
      </w:pPr>
      <w:r w:rsidRPr="006230EF">
        <w:t>which thou dost ask about, this planet would,</w:t>
      </w:r>
    </w:p>
    <w:p w14:paraId="3C4BE806" w14:textId="208C7DA6" w:rsidR="000276C6" w:rsidRPr="006230EF" w:rsidRDefault="000276C6" w:rsidP="006230EF">
      <w:pPr>
        <w:pStyle w:val="Poetry"/>
      </w:pPr>
      <w:r w:rsidRPr="006230EF">
        <w:t>in portions, through its bulk its matter lack,</w:t>
      </w:r>
    </w:p>
    <w:p w14:paraId="1892EFCB" w14:textId="77777777" w:rsidR="006230EF" w:rsidRDefault="000276C6" w:rsidP="006230EF">
      <w:pPr>
        <w:pStyle w:val="Poetry"/>
      </w:pPr>
      <w:r w:rsidRPr="006230EF">
        <w:t xml:space="preserve">or, as a body what is fat and lean </w:t>
      </w:r>
    </w:p>
    <w:p w14:paraId="47110DA3" w14:textId="48BD131C" w:rsidR="000276C6" w:rsidRPr="006230EF" w:rsidRDefault="000276C6" w:rsidP="006230EF">
      <w:pPr>
        <w:pStyle w:val="Poetry"/>
      </w:pPr>
      <w:r w:rsidRPr="006230EF">
        <w:t>distributes, so would this one alternate</w:t>
      </w:r>
    </w:p>
    <w:p w14:paraId="7707C7EE" w14:textId="77777777" w:rsidR="006230EF" w:rsidRDefault="000276C6" w:rsidP="006230EF">
      <w:pPr>
        <w:pStyle w:val="Poetry"/>
      </w:pPr>
      <w:r w:rsidRPr="006230EF">
        <w:t xml:space="preserve">its volume’s leaves. If true the former were, </w:t>
      </w:r>
    </w:p>
    <w:p w14:paraId="74450FC9" w14:textId="5805F152" w:rsidR="000276C6" w:rsidRPr="006230EF" w:rsidRDefault="000276C6" w:rsidP="006230EF">
      <w:pPr>
        <w:pStyle w:val="Poetry"/>
      </w:pPr>
      <w:r w:rsidRPr="006230EF">
        <w:t>’t would in the sun’s eclipses be revealed,</w:t>
      </w:r>
    </w:p>
    <w:p w14:paraId="187B8F9A" w14:textId="4DBCC5AD" w:rsidR="000276C6" w:rsidRPr="006230EF" w:rsidRDefault="000276C6" w:rsidP="006230EF">
      <w:pPr>
        <w:pStyle w:val="Poetry"/>
      </w:pPr>
      <w:r w:rsidRPr="006230EF">
        <w:t>because the latter’s light would then shine through,</w:t>
      </w:r>
    </w:p>
    <w:p w14:paraId="5740CAE7" w14:textId="77777777" w:rsidR="000276C6" w:rsidRPr="006230EF" w:rsidRDefault="000276C6" w:rsidP="006230EF">
      <w:pPr>
        <w:pStyle w:val="Poetry"/>
      </w:pPr>
      <w:r w:rsidRPr="006230EF">
        <w:t>as when in other thin things introduced.</w:t>
      </w:r>
    </w:p>
    <w:p w14:paraId="1CDE1A60" w14:textId="77777777" w:rsidR="006230EF" w:rsidRDefault="000276C6" w:rsidP="006230EF">
      <w:pPr>
        <w:pStyle w:val="Poetry"/>
      </w:pPr>
      <w:r w:rsidRPr="006230EF">
        <w:t xml:space="preserve">This does not happen; hence the other one </w:t>
      </w:r>
    </w:p>
    <w:p w14:paraId="07A09EA2" w14:textId="77777777" w:rsidR="006230EF" w:rsidRDefault="000276C6" w:rsidP="006230EF">
      <w:pPr>
        <w:pStyle w:val="Poetry"/>
      </w:pPr>
      <w:r w:rsidRPr="006230EF">
        <w:t xml:space="preserve">must be considered now; and should I chance </w:t>
      </w:r>
    </w:p>
    <w:p w14:paraId="6BB4F674" w14:textId="37F2546A" w:rsidR="000276C6" w:rsidRDefault="000276C6" w:rsidP="006230EF">
      <w:pPr>
        <w:pStyle w:val="Poetry"/>
      </w:pPr>
      <w:r w:rsidRPr="006230EF">
        <w:t>to quash it, false will thy opinion prove.</w:t>
      </w:r>
    </w:p>
    <w:p w14:paraId="669D3CC0" w14:textId="77777777" w:rsidR="006230EF" w:rsidRPr="006230EF" w:rsidRDefault="006230EF" w:rsidP="006230EF">
      <w:pPr>
        <w:pStyle w:val="Poetry"/>
      </w:pPr>
    </w:p>
    <w:p w14:paraId="185FA79F" w14:textId="4890FB9B" w:rsidR="000276C6" w:rsidRPr="006230EF" w:rsidRDefault="000276C6" w:rsidP="006230EF">
      <w:pPr>
        <w:pStyle w:val="Poetry"/>
      </w:pPr>
      <w:r w:rsidRPr="006230EF">
        <w:t>If, therefore, it be so that this thin part</w:t>
      </w:r>
    </w:p>
    <w:p w14:paraId="1A8357E5" w14:textId="77777777" w:rsidR="006230EF" w:rsidRDefault="000276C6" w:rsidP="006230EF">
      <w:pPr>
        <w:pStyle w:val="Poetry"/>
      </w:pPr>
      <w:r w:rsidRPr="006230EF">
        <w:t xml:space="preserve">extends not through, a limit there must be, </w:t>
      </w:r>
    </w:p>
    <w:p w14:paraId="26473F24" w14:textId="77777777" w:rsidR="006230EF" w:rsidRDefault="000276C6" w:rsidP="006230EF">
      <w:pPr>
        <w:pStyle w:val="Poetry"/>
      </w:pPr>
      <w:r w:rsidRPr="006230EF">
        <w:t xml:space="preserve">beyond which what is contrary thereto </w:t>
      </w:r>
    </w:p>
    <w:p w14:paraId="28AE2C65" w14:textId="3BCF99AC" w:rsidR="000276C6" w:rsidRPr="006230EF" w:rsidRDefault="000276C6" w:rsidP="006230EF">
      <w:pPr>
        <w:pStyle w:val="Poetry"/>
      </w:pPr>
      <w:r w:rsidRPr="006230EF">
        <w:t>allows it not to pass; the other’s ray</w:t>
      </w:r>
    </w:p>
    <w:p w14:paraId="3CE9E9EC" w14:textId="77777777" w:rsidR="000276C6" w:rsidRPr="006230EF" w:rsidRDefault="000276C6" w:rsidP="006230EF">
      <w:pPr>
        <w:pStyle w:val="Poetry"/>
      </w:pPr>
      <w:r w:rsidRPr="006230EF">
        <w:t>is, hence, reflected, as color from a glass</w:t>
      </w:r>
    </w:p>
    <w:p w14:paraId="74BFC44B" w14:textId="3EB028C9" w:rsidR="000276C6" w:rsidRPr="006230EF" w:rsidRDefault="000276C6" w:rsidP="006230EF">
      <w:pPr>
        <w:pStyle w:val="Poetry"/>
      </w:pPr>
      <w:r w:rsidRPr="006230EF">
        <w:t>returns, which back of it concealeth lead.</w:t>
      </w:r>
    </w:p>
    <w:p w14:paraId="762F8396" w14:textId="77777777" w:rsidR="006230EF" w:rsidRDefault="000276C6" w:rsidP="006230EF">
      <w:pPr>
        <w:pStyle w:val="Poetry"/>
      </w:pPr>
      <w:r w:rsidRPr="006230EF">
        <w:t xml:space="preserve">Thou’lt now say that the ray seems dimmer there </w:t>
      </w:r>
    </w:p>
    <w:p w14:paraId="7BDA6EF9" w14:textId="071971CD" w:rsidR="000276C6" w:rsidRPr="006230EF" w:rsidRDefault="000276C6" w:rsidP="006230EF">
      <w:pPr>
        <w:pStyle w:val="Poetry"/>
      </w:pPr>
      <w:r w:rsidRPr="006230EF">
        <w:t>than in the other parts it is, because</w:t>
      </w:r>
    </w:p>
    <w:p w14:paraId="54C1A724" w14:textId="77777777" w:rsidR="006230EF" w:rsidRDefault="000276C6" w:rsidP="006230EF">
      <w:pPr>
        <w:pStyle w:val="Poetry"/>
      </w:pPr>
      <w:r w:rsidRPr="006230EF">
        <w:t xml:space="preserve">from further back reflected. From this retort </w:t>
      </w:r>
    </w:p>
    <w:p w14:paraId="05E03EDF" w14:textId="17D80196" w:rsidR="000276C6" w:rsidRPr="006230EF" w:rsidRDefault="000276C6" w:rsidP="006230EF">
      <w:pPr>
        <w:pStyle w:val="Poetry"/>
      </w:pPr>
      <w:r w:rsidRPr="006230EF">
        <w:t>experimenting, which is wont to be</w:t>
      </w:r>
    </w:p>
    <w:p w14:paraId="06D8A098" w14:textId="35047EAF" w:rsidR="000276C6" w:rsidRPr="006230EF" w:rsidRDefault="000276C6" w:rsidP="006230EF">
      <w:pPr>
        <w:pStyle w:val="Poetry"/>
      </w:pPr>
      <w:r w:rsidRPr="006230EF">
        <w:t>the fountain of the rivers of your arts,</w:t>
      </w:r>
    </w:p>
    <w:p w14:paraId="3F95A7CF" w14:textId="77777777" w:rsidR="000276C6" w:rsidRPr="006230EF" w:rsidRDefault="000276C6" w:rsidP="006230EF">
      <w:pPr>
        <w:pStyle w:val="Poetry"/>
      </w:pPr>
      <w:r w:rsidRPr="006230EF">
        <w:t>can, if thou ever try it, set thee free.</w:t>
      </w:r>
    </w:p>
    <w:p w14:paraId="395A016C" w14:textId="77777777" w:rsidR="006230EF" w:rsidRDefault="000276C6" w:rsidP="006230EF">
      <w:pPr>
        <w:pStyle w:val="Poetry"/>
      </w:pPr>
      <w:r w:rsidRPr="006230EF">
        <w:t xml:space="preserve">Thou’lt take three mirrors; two of them removed </w:t>
      </w:r>
    </w:p>
    <w:p w14:paraId="6B5379B4" w14:textId="087CDDEA" w:rsidR="000276C6" w:rsidRPr="006230EF" w:rsidRDefault="000276C6" w:rsidP="006230EF">
      <w:pPr>
        <w:pStyle w:val="Poetry"/>
      </w:pPr>
      <w:r w:rsidRPr="006230EF">
        <w:t>at equal distance from thee, let the third,</w:t>
      </w:r>
    </w:p>
    <w:p w14:paraId="7C70CF7F" w14:textId="77777777" w:rsidR="000276C6" w:rsidRPr="006230EF" w:rsidRDefault="000276C6" w:rsidP="006230EF">
      <w:pPr>
        <w:pStyle w:val="Poetry"/>
      </w:pPr>
      <w:r w:rsidRPr="006230EF">
        <w:t>placed ’tween them, more remotely meet thine eyes.</w:t>
      </w:r>
    </w:p>
    <w:p w14:paraId="0ED52490" w14:textId="109EC29A" w:rsidR="000276C6" w:rsidRPr="006230EF" w:rsidRDefault="000276C6" w:rsidP="006230EF">
      <w:pPr>
        <w:pStyle w:val="Poetry"/>
      </w:pPr>
      <w:r w:rsidRPr="006230EF">
        <w:t>Then, turning toward them, let a lamp stand so</w:t>
      </w:r>
    </w:p>
    <w:p w14:paraId="4838AA61" w14:textId="77777777" w:rsidR="006230EF" w:rsidRDefault="000276C6" w:rsidP="006230EF">
      <w:pPr>
        <w:pStyle w:val="Poetry"/>
      </w:pPr>
      <w:r w:rsidRPr="006230EF">
        <w:t xml:space="preserve">between them, as to shine upon all three, </w:t>
      </w:r>
    </w:p>
    <w:p w14:paraId="635E3153" w14:textId="77777777" w:rsidR="006230EF" w:rsidRDefault="000276C6" w:rsidP="006230EF">
      <w:pPr>
        <w:pStyle w:val="Poetry"/>
      </w:pPr>
      <w:r w:rsidRPr="006230EF">
        <w:t xml:space="preserve">and be reflected on thee from them all. </w:t>
      </w:r>
    </w:p>
    <w:p w14:paraId="56C94CDC" w14:textId="77777777" w:rsidR="006230EF" w:rsidRDefault="000276C6" w:rsidP="006230EF">
      <w:pPr>
        <w:pStyle w:val="Poetry"/>
      </w:pPr>
      <w:r w:rsidRPr="006230EF">
        <w:t xml:space="preserve">Though the most distant light will not extend </w:t>
      </w:r>
    </w:p>
    <w:p w14:paraId="21E871AB" w14:textId="2F973497" w:rsidR="000276C6" w:rsidRPr="006230EF" w:rsidRDefault="000276C6" w:rsidP="006230EF">
      <w:pPr>
        <w:pStyle w:val="Poetry"/>
      </w:pPr>
      <w:r w:rsidRPr="006230EF">
        <w:t>so much in quantity, thou’lt see thereby</w:t>
      </w:r>
    </w:p>
    <w:p w14:paraId="6D5D804A" w14:textId="358C0233" w:rsidR="000276C6" w:rsidRPr="006230EF" w:rsidRDefault="000276C6" w:rsidP="006230EF">
      <w:pPr>
        <w:pStyle w:val="Poetry"/>
      </w:pPr>
      <w:r w:rsidRPr="006230EF">
        <w:t>how it must needs with equal brightness shine.</w:t>
      </w:r>
    </w:p>
    <w:p w14:paraId="5F9D42DE" w14:textId="77777777" w:rsidR="006230EF" w:rsidRDefault="000276C6" w:rsidP="006230EF">
      <w:pPr>
        <w:pStyle w:val="Poetry"/>
      </w:pPr>
      <w:r w:rsidRPr="006230EF">
        <w:t xml:space="preserve">And now, as at the stroke of burning rays, </w:t>
      </w:r>
    </w:p>
    <w:p w14:paraId="3E19DE7D" w14:textId="77777777" w:rsidR="006230EF" w:rsidRDefault="000276C6" w:rsidP="006230EF">
      <w:pPr>
        <w:pStyle w:val="Poetry"/>
      </w:pPr>
      <w:r w:rsidRPr="006230EF">
        <w:t xml:space="preserve">what lies beneath the snow is wholly bared </w:t>
      </w:r>
    </w:p>
    <w:p w14:paraId="20115863" w14:textId="77777777" w:rsidR="006230EF" w:rsidRDefault="000276C6" w:rsidP="006230EF">
      <w:pPr>
        <w:pStyle w:val="Poetry"/>
      </w:pPr>
      <w:r w:rsidRPr="006230EF">
        <w:t xml:space="preserve">of what were previously its cold and color; </w:t>
      </w:r>
    </w:p>
    <w:p w14:paraId="370F888D" w14:textId="01792872" w:rsidR="000276C6" w:rsidRPr="006230EF" w:rsidRDefault="000276C6" w:rsidP="006230EF">
      <w:pPr>
        <w:pStyle w:val="Poetry"/>
      </w:pPr>
      <w:r w:rsidRPr="006230EF">
        <w:t>thee, thus remaining in thine intellect,</w:t>
      </w:r>
    </w:p>
    <w:p w14:paraId="69F651D3" w14:textId="6A9123E3" w:rsidR="000276C6" w:rsidRPr="006230EF" w:rsidRDefault="000276C6" w:rsidP="006230EF">
      <w:pPr>
        <w:pStyle w:val="Poetry"/>
      </w:pPr>
      <w:r w:rsidRPr="006230EF">
        <w:t>will I inform with such a living light,</w:t>
      </w:r>
    </w:p>
    <w:p w14:paraId="29AE0C3B" w14:textId="5D1AB6CC" w:rsidR="000276C6" w:rsidRDefault="000276C6" w:rsidP="006230EF">
      <w:pPr>
        <w:pStyle w:val="Poetry"/>
      </w:pPr>
      <w:r w:rsidRPr="006230EF">
        <w:t>that it will quiver when thou seest it.</w:t>
      </w:r>
    </w:p>
    <w:p w14:paraId="64E38932" w14:textId="77777777" w:rsidR="006230EF" w:rsidRPr="006230EF" w:rsidRDefault="006230EF" w:rsidP="006230EF">
      <w:pPr>
        <w:pStyle w:val="Poetry"/>
      </w:pPr>
    </w:p>
    <w:p w14:paraId="65E120C2" w14:textId="77777777" w:rsidR="006230EF" w:rsidRDefault="000276C6" w:rsidP="006230EF">
      <w:pPr>
        <w:pStyle w:val="Poetry"/>
      </w:pPr>
      <w:r w:rsidRPr="006230EF">
        <w:t xml:space="preserve">Within the heaven of Peace Divine revolves </w:t>
      </w:r>
    </w:p>
    <w:p w14:paraId="15180196" w14:textId="0813423F" w:rsidR="000276C6" w:rsidRPr="006230EF" w:rsidRDefault="000276C6" w:rsidP="006230EF">
      <w:pPr>
        <w:pStyle w:val="Poetry"/>
      </w:pPr>
      <w:r w:rsidRPr="006230EF">
        <w:t>a body, subject to whose influence lies</w:t>
      </w:r>
    </w:p>
    <w:p w14:paraId="55019C47" w14:textId="77777777" w:rsidR="000276C6" w:rsidRPr="006230EF" w:rsidRDefault="000276C6" w:rsidP="006230EF">
      <w:pPr>
        <w:pStyle w:val="Poetry"/>
      </w:pPr>
      <w:r w:rsidRPr="006230EF">
        <w:t>the being of whatever it contains.</w:t>
      </w:r>
    </w:p>
    <w:p w14:paraId="39D51FE4" w14:textId="66906F6E" w:rsidR="000276C6" w:rsidRPr="006230EF" w:rsidRDefault="000276C6" w:rsidP="006230EF">
      <w:pPr>
        <w:pStyle w:val="Poetry"/>
      </w:pPr>
      <w:r w:rsidRPr="006230EF">
        <w:t>The next, which hath so many eyes, distributes</w:t>
      </w:r>
    </w:p>
    <w:p w14:paraId="4C667424" w14:textId="77777777" w:rsidR="006230EF" w:rsidRDefault="000276C6" w:rsidP="006230EF">
      <w:pPr>
        <w:pStyle w:val="Poetry"/>
      </w:pPr>
      <w:r w:rsidRPr="006230EF">
        <w:t xml:space="preserve">that being ’mong the different essences, </w:t>
      </w:r>
    </w:p>
    <w:p w14:paraId="527B5EA5" w14:textId="77777777" w:rsidR="006230EF" w:rsidRDefault="000276C6" w:rsidP="006230EF">
      <w:pPr>
        <w:pStyle w:val="Poetry"/>
      </w:pPr>
      <w:r w:rsidRPr="006230EF">
        <w:t xml:space="preserve">distinguished from it, and contained by it. </w:t>
      </w:r>
    </w:p>
    <w:p w14:paraId="06D46916" w14:textId="77777777" w:rsidR="006230EF" w:rsidRDefault="000276C6" w:rsidP="006230EF">
      <w:pPr>
        <w:pStyle w:val="Poetry"/>
      </w:pPr>
      <w:r w:rsidRPr="006230EF">
        <w:lastRenderedPageBreak/>
        <w:t xml:space="preserve">The other spheres, by various differences, </w:t>
      </w:r>
    </w:p>
    <w:p w14:paraId="40354E56" w14:textId="61EAC6AB" w:rsidR="000276C6" w:rsidRPr="006230EF" w:rsidRDefault="000276C6" w:rsidP="006230EF">
      <w:pPr>
        <w:pStyle w:val="Poetry"/>
      </w:pPr>
      <w:r w:rsidRPr="006230EF">
        <w:t>dispose to their effects and causes those</w:t>
      </w:r>
    </w:p>
    <w:p w14:paraId="580B1148" w14:textId="16BDC712" w:rsidR="000276C6" w:rsidRPr="006230EF" w:rsidRDefault="000276C6" w:rsidP="006230EF">
      <w:pPr>
        <w:pStyle w:val="Poetry"/>
      </w:pPr>
      <w:r w:rsidRPr="006230EF">
        <w:t>distinctions which within themselves they have.</w:t>
      </w:r>
    </w:p>
    <w:p w14:paraId="2C0E5196" w14:textId="77777777" w:rsidR="006230EF" w:rsidRDefault="000276C6" w:rsidP="006230EF">
      <w:pPr>
        <w:pStyle w:val="Poetry"/>
      </w:pPr>
      <w:r w:rsidRPr="006230EF">
        <w:t xml:space="preserve">These organs of the world so go their way, </w:t>
      </w:r>
    </w:p>
    <w:p w14:paraId="3BA2E168" w14:textId="098AC759" w:rsidR="000276C6" w:rsidRPr="006230EF" w:rsidRDefault="000276C6" w:rsidP="006230EF">
      <w:pPr>
        <w:pStyle w:val="Poetry"/>
      </w:pPr>
      <w:r w:rsidRPr="006230EF">
        <w:t>as thou perceivest now, from grade to grade,</w:t>
      </w:r>
    </w:p>
    <w:p w14:paraId="4D4F2D1A" w14:textId="77777777" w:rsidR="006230EF" w:rsidRDefault="000276C6" w:rsidP="006230EF">
      <w:pPr>
        <w:pStyle w:val="Poetry"/>
      </w:pPr>
      <w:r w:rsidRPr="006230EF">
        <w:t xml:space="preserve">that from above they take, and downward act. </w:t>
      </w:r>
    </w:p>
    <w:p w14:paraId="054FC5B2" w14:textId="3C5CC06F" w:rsidR="000276C6" w:rsidRPr="006230EF" w:rsidRDefault="000276C6" w:rsidP="006230EF">
      <w:pPr>
        <w:pStyle w:val="Poetry"/>
      </w:pPr>
      <w:r w:rsidRPr="006230EF">
        <w:t>Give me good heed, as through this argument</w:t>
      </w:r>
    </w:p>
    <w:p w14:paraId="605FF196" w14:textId="753039D1" w:rsidR="000276C6" w:rsidRPr="006230EF" w:rsidRDefault="000276C6" w:rsidP="006230EF">
      <w:pPr>
        <w:pStyle w:val="Poetry"/>
      </w:pPr>
      <w:r w:rsidRPr="006230EF">
        <w:t>I seek the truth thou wishest, that henceforth</w:t>
      </w:r>
    </w:p>
    <w:p w14:paraId="2FF92961" w14:textId="77777777" w:rsidR="006230EF" w:rsidRDefault="000276C6" w:rsidP="006230EF">
      <w:pPr>
        <w:pStyle w:val="Poetry"/>
      </w:pPr>
      <w:r w:rsidRPr="006230EF">
        <w:t xml:space="preserve">thou mayst know how to cross the ford alone. </w:t>
      </w:r>
    </w:p>
    <w:p w14:paraId="5BC402F9" w14:textId="5626F7B1" w:rsidR="000276C6" w:rsidRPr="006230EF" w:rsidRDefault="000276C6" w:rsidP="006230EF">
      <w:pPr>
        <w:pStyle w:val="Poetry"/>
      </w:pPr>
      <w:r w:rsidRPr="006230EF">
        <w:t>The holy circles’ influence and motion,</w:t>
      </w:r>
    </w:p>
    <w:p w14:paraId="3593075E" w14:textId="77777777" w:rsidR="006230EF" w:rsidRDefault="000276C6" w:rsidP="006230EF">
      <w:pPr>
        <w:pStyle w:val="Poetry"/>
      </w:pPr>
      <w:r w:rsidRPr="006230EF">
        <w:t xml:space="preserve">as from the blacksmith doth the hammer’s art, </w:t>
      </w:r>
    </w:p>
    <w:p w14:paraId="09B2F17D" w14:textId="04B52D2F" w:rsidR="000276C6" w:rsidRPr="006230EF" w:rsidRDefault="000276C6" w:rsidP="006230EF">
      <w:pPr>
        <w:pStyle w:val="Poetry"/>
      </w:pPr>
      <w:r w:rsidRPr="006230EF">
        <w:t>must from the blessèd Motors be inspired;</w:t>
      </w:r>
    </w:p>
    <w:p w14:paraId="30E6F285" w14:textId="644E8C1B" w:rsidR="000276C6" w:rsidRPr="006230EF" w:rsidRDefault="000276C6" w:rsidP="006230EF">
      <w:pPr>
        <w:pStyle w:val="Poetry"/>
      </w:pPr>
      <w:r w:rsidRPr="006230EF">
        <w:t>and that heaven which so many lights adorn,</w:t>
      </w:r>
    </w:p>
    <w:p w14:paraId="2911C3A7" w14:textId="77777777" w:rsidR="006230EF" w:rsidRDefault="000276C6" w:rsidP="006230EF">
      <w:pPr>
        <w:pStyle w:val="Poetry"/>
      </w:pPr>
      <w:r w:rsidRPr="006230EF">
        <w:t xml:space="preserve">receives its impress from the Mind profound, </w:t>
      </w:r>
    </w:p>
    <w:p w14:paraId="26F2B54E" w14:textId="3461DAC0" w:rsidR="000276C6" w:rsidRPr="006230EF" w:rsidRDefault="000276C6" w:rsidP="006230EF">
      <w:pPr>
        <w:pStyle w:val="Poetry"/>
      </w:pPr>
      <w:r w:rsidRPr="006230EF">
        <w:t>which turneth it, and makes thereof a seal.</w:t>
      </w:r>
    </w:p>
    <w:p w14:paraId="700EA7C4" w14:textId="77777777" w:rsidR="006230EF" w:rsidRDefault="000276C6" w:rsidP="006230EF">
      <w:pPr>
        <w:pStyle w:val="Poetry"/>
      </w:pPr>
      <w:r w:rsidRPr="006230EF">
        <w:t xml:space="preserve">And as the soul which lives within your dust </w:t>
      </w:r>
    </w:p>
    <w:p w14:paraId="482234C5" w14:textId="298BB795" w:rsidR="000276C6" w:rsidRPr="006230EF" w:rsidRDefault="000276C6" w:rsidP="006230EF">
      <w:pPr>
        <w:pStyle w:val="Poetry"/>
      </w:pPr>
      <w:r w:rsidRPr="006230EF">
        <w:t>unfolds itself through members, which are different,</w:t>
      </w:r>
    </w:p>
    <w:p w14:paraId="634F55B0" w14:textId="4FCA46EA" w:rsidR="000276C6" w:rsidRPr="006230EF" w:rsidRDefault="000276C6" w:rsidP="006230EF">
      <w:pPr>
        <w:pStyle w:val="Poetry"/>
      </w:pPr>
      <w:r w:rsidRPr="006230EF">
        <w:t>and unto different potencies conformed;</w:t>
      </w:r>
    </w:p>
    <w:p w14:paraId="4EA504EF" w14:textId="77777777" w:rsidR="006230EF" w:rsidRDefault="000276C6" w:rsidP="006230EF">
      <w:pPr>
        <w:pStyle w:val="Poetry"/>
      </w:pPr>
      <w:r w:rsidRPr="006230EF">
        <w:t xml:space="preserve">so likewise, multiplied among the stars, </w:t>
      </w:r>
    </w:p>
    <w:p w14:paraId="44CDAED8" w14:textId="77777777" w:rsidR="006230EF" w:rsidRDefault="000276C6" w:rsidP="006230EF">
      <w:pPr>
        <w:pStyle w:val="Poetry"/>
      </w:pPr>
      <w:r w:rsidRPr="006230EF">
        <w:t xml:space="preserve">doth that Intelligence unfold its goodness, </w:t>
      </w:r>
    </w:p>
    <w:p w14:paraId="75971EE5" w14:textId="2BBB202A" w:rsidR="000276C6" w:rsidRPr="006230EF" w:rsidRDefault="000276C6" w:rsidP="006230EF">
      <w:pPr>
        <w:pStyle w:val="Poetry"/>
      </w:pPr>
      <w:r w:rsidRPr="006230EF">
        <w:t>while on its unity itself revolves.</w:t>
      </w:r>
    </w:p>
    <w:p w14:paraId="41892EDA" w14:textId="77777777" w:rsidR="000276C6" w:rsidRPr="006230EF" w:rsidRDefault="000276C6" w:rsidP="006230EF">
      <w:pPr>
        <w:pStyle w:val="Poetry"/>
      </w:pPr>
      <w:r w:rsidRPr="006230EF">
        <w:t>Each different power a different alloy makes,</w:t>
      </w:r>
    </w:p>
    <w:p w14:paraId="46D73E2E" w14:textId="6DA56A84" w:rsidR="000276C6" w:rsidRPr="006230EF" w:rsidRDefault="000276C6" w:rsidP="006230EF">
      <w:pPr>
        <w:pStyle w:val="Poetry"/>
      </w:pPr>
      <w:r w:rsidRPr="006230EF">
        <w:t>mixed with the precious body which it quickens,</w:t>
      </w:r>
    </w:p>
    <w:p w14:paraId="1AF9A9E4" w14:textId="77777777" w:rsidR="006230EF" w:rsidRDefault="000276C6" w:rsidP="006230EF">
      <w:pPr>
        <w:pStyle w:val="Poetry"/>
      </w:pPr>
      <w:r w:rsidRPr="006230EF">
        <w:t xml:space="preserve">and with which it unites, as life in you. </w:t>
      </w:r>
    </w:p>
    <w:p w14:paraId="08F480F5" w14:textId="77777777" w:rsidR="006230EF" w:rsidRDefault="000276C6" w:rsidP="006230EF">
      <w:pPr>
        <w:pStyle w:val="Poetry"/>
      </w:pPr>
      <w:r w:rsidRPr="006230EF">
        <w:t xml:space="preserve">Because of that glad nature whence it flows, </w:t>
      </w:r>
    </w:p>
    <w:p w14:paraId="5C52C1D6" w14:textId="77777777" w:rsidR="006230EF" w:rsidRDefault="000276C6" w:rsidP="006230EF">
      <w:pPr>
        <w:pStyle w:val="Poetry"/>
      </w:pPr>
      <w:r w:rsidRPr="006230EF">
        <w:t xml:space="preserve">the mingled virtue through the body shines, </w:t>
      </w:r>
    </w:p>
    <w:p w14:paraId="4A795482" w14:textId="2703EAC8" w:rsidR="000276C6" w:rsidRPr="006230EF" w:rsidRDefault="000276C6" w:rsidP="006230EF">
      <w:pPr>
        <w:pStyle w:val="Poetry"/>
      </w:pPr>
      <w:r w:rsidRPr="006230EF">
        <w:t>as, through a living pupil, joy. From this</w:t>
      </w:r>
    </w:p>
    <w:p w14:paraId="2BABEB5A" w14:textId="18616881" w:rsidR="000276C6" w:rsidRPr="006230EF" w:rsidRDefault="000276C6" w:rsidP="006230EF">
      <w:pPr>
        <w:pStyle w:val="Poetry"/>
      </w:pPr>
      <w:r w:rsidRPr="006230EF">
        <w:t>comes what ’tween light and light a difference seems,</w:t>
      </w:r>
    </w:p>
    <w:p w14:paraId="7D70934A" w14:textId="77777777" w:rsidR="000276C6" w:rsidRPr="006230EF" w:rsidRDefault="000276C6" w:rsidP="006230EF">
      <w:pPr>
        <w:pStyle w:val="Poetry"/>
      </w:pPr>
      <w:r w:rsidRPr="006230EF">
        <w:t>and not from rarity and density;</w:t>
      </w:r>
    </w:p>
    <w:p w14:paraId="5F5D1230" w14:textId="77777777" w:rsidR="006230EF" w:rsidRDefault="000276C6" w:rsidP="006230EF">
      <w:pPr>
        <w:pStyle w:val="Poetry"/>
      </w:pPr>
      <w:r w:rsidRPr="006230EF">
        <w:t xml:space="preserve">this is the formal principle which makes, </w:t>
      </w:r>
    </w:p>
    <w:p w14:paraId="62CF758B" w14:textId="108F9AF9" w:rsidR="000276C6" w:rsidRDefault="000276C6" w:rsidP="006230EF">
      <w:pPr>
        <w:pStyle w:val="Poetry"/>
      </w:pPr>
      <w:r w:rsidRPr="006230EF">
        <w:t>according to its strength, things dark and bright.</w:t>
      </w:r>
    </w:p>
    <w:p w14:paraId="70390CA2" w14:textId="77777777" w:rsidR="006230EF" w:rsidRPr="006230EF" w:rsidRDefault="006230EF" w:rsidP="006230EF">
      <w:pPr>
        <w:pStyle w:val="Poetry"/>
      </w:pPr>
    </w:p>
    <w:p w14:paraId="4BDD327B" w14:textId="77777777" w:rsidR="000276C6" w:rsidRPr="006230EF" w:rsidRDefault="000276C6" w:rsidP="006230EF">
      <w:pPr>
        <w:pStyle w:val="Heading3"/>
      </w:pPr>
      <w:r w:rsidRPr="006230EF">
        <w:t>Paradiso III</w:t>
      </w:r>
    </w:p>
    <w:p w14:paraId="7FE6827B" w14:textId="77777777" w:rsidR="000276C6" w:rsidRPr="006230EF" w:rsidRDefault="000276C6" w:rsidP="006230EF">
      <w:pPr>
        <w:pStyle w:val="Heading4"/>
      </w:pPr>
      <w:r w:rsidRPr="006230EF">
        <w:t>The First Heaven. The Moon. Reflected Happiness Inconstant Spirits who failed to keep their Vows</w:t>
      </w:r>
    </w:p>
    <w:p w14:paraId="492894CE" w14:textId="77777777" w:rsidR="000276C6" w:rsidRPr="00B36565" w:rsidRDefault="000276C6" w:rsidP="00B36565">
      <w:pPr>
        <w:pStyle w:val="Poetry"/>
      </w:pPr>
      <w:r w:rsidRPr="00B36565">
        <w:lastRenderedPageBreak/>
        <w:t>That sun which erst had warmed my heart with love,</w:t>
      </w:r>
    </w:p>
    <w:p w14:paraId="3E703527" w14:textId="77777777" w:rsidR="00B36565" w:rsidRDefault="000276C6" w:rsidP="00B36565">
      <w:pPr>
        <w:pStyle w:val="Poetry"/>
      </w:pPr>
      <w:r w:rsidRPr="00B36565">
        <w:t xml:space="preserve">by proving and refuting, had revealed </w:t>
      </w:r>
    </w:p>
    <w:p w14:paraId="1CB2A59A" w14:textId="77777777" w:rsidR="00B36565" w:rsidRDefault="000276C6" w:rsidP="00B36565">
      <w:pPr>
        <w:pStyle w:val="Poetry"/>
      </w:pPr>
      <w:r w:rsidRPr="00B36565">
        <w:t xml:space="preserve">to me the pleasing face of lovely truth; </w:t>
      </w:r>
    </w:p>
    <w:p w14:paraId="34E180DF" w14:textId="71B3E059" w:rsidR="000276C6" w:rsidRPr="00B36565" w:rsidRDefault="000276C6" w:rsidP="00B36565">
      <w:pPr>
        <w:pStyle w:val="Poetry"/>
      </w:pPr>
      <w:r w:rsidRPr="00B36565">
        <w:t>and I, in order to confess myself</w:t>
      </w:r>
    </w:p>
    <w:p w14:paraId="4A19C347" w14:textId="51F96805" w:rsidR="000276C6" w:rsidRPr="00B36565" w:rsidRDefault="000276C6" w:rsidP="00B36565">
      <w:pPr>
        <w:pStyle w:val="Poetry"/>
      </w:pPr>
      <w:r w:rsidRPr="00B36565">
        <w:t>corrected and assured, lifted my head</w:t>
      </w:r>
    </w:p>
    <w:p w14:paraId="59655395" w14:textId="68187057" w:rsidR="000276C6" w:rsidRDefault="000276C6" w:rsidP="00B36565">
      <w:pPr>
        <w:pStyle w:val="Poetry"/>
      </w:pPr>
      <w:r w:rsidRPr="00B36565">
        <w:t>as high as utterance of assent required.</w:t>
      </w:r>
    </w:p>
    <w:p w14:paraId="0C9AA25C" w14:textId="77777777" w:rsidR="00B36565" w:rsidRPr="00B36565" w:rsidRDefault="00B36565" w:rsidP="00B36565">
      <w:pPr>
        <w:pStyle w:val="Poetry"/>
      </w:pPr>
    </w:p>
    <w:p w14:paraId="4ED7CB9F" w14:textId="77777777" w:rsidR="00B36565" w:rsidRDefault="000276C6" w:rsidP="00B36565">
      <w:pPr>
        <w:pStyle w:val="Poetry"/>
      </w:pPr>
      <w:r w:rsidRPr="00B36565">
        <w:t xml:space="preserve">But, that I might behold it, there appeared </w:t>
      </w:r>
    </w:p>
    <w:p w14:paraId="1A20F733" w14:textId="77777777" w:rsidR="00B36565" w:rsidRDefault="000276C6" w:rsidP="00B36565">
      <w:pPr>
        <w:pStyle w:val="Poetry"/>
      </w:pPr>
      <w:r w:rsidRPr="00B36565">
        <w:t xml:space="preserve">a sight, which to itself so closely held me, </w:t>
      </w:r>
    </w:p>
    <w:p w14:paraId="1F445E56" w14:textId="7DB82FEC" w:rsidR="000276C6" w:rsidRDefault="000276C6" w:rsidP="00B36565">
      <w:pPr>
        <w:pStyle w:val="Poetry"/>
      </w:pPr>
      <w:r w:rsidRPr="00B36565">
        <w:t>that my confession I remembered not.</w:t>
      </w:r>
    </w:p>
    <w:p w14:paraId="1E136D1E" w14:textId="77777777" w:rsidR="00B36565" w:rsidRPr="00B36565" w:rsidRDefault="00B36565" w:rsidP="00B36565">
      <w:pPr>
        <w:pStyle w:val="Poetry"/>
      </w:pPr>
    </w:p>
    <w:p w14:paraId="1CE3CF9A" w14:textId="4A65F5F2" w:rsidR="000276C6" w:rsidRPr="00B36565" w:rsidRDefault="000276C6" w:rsidP="00B36565">
      <w:pPr>
        <w:pStyle w:val="Poetry"/>
      </w:pPr>
      <w:r w:rsidRPr="00B36565">
        <w:t>Even as from polished or transparent glasses,</w:t>
      </w:r>
    </w:p>
    <w:p w14:paraId="387D83AC" w14:textId="77777777" w:rsidR="00B36565" w:rsidRDefault="000276C6" w:rsidP="00B36565">
      <w:pPr>
        <w:pStyle w:val="Poetry"/>
      </w:pPr>
      <w:r w:rsidRPr="00B36565">
        <w:t xml:space="preserve">or waters clear and still, but not so deep, </w:t>
      </w:r>
    </w:p>
    <w:p w14:paraId="7615B1F5" w14:textId="77777777" w:rsidR="00B36565" w:rsidRDefault="000276C6" w:rsidP="00B36565">
      <w:pPr>
        <w:pStyle w:val="Poetry"/>
      </w:pPr>
      <w:r w:rsidRPr="00B36565">
        <w:t xml:space="preserve">that wholly lost to vision is their bed, </w:t>
      </w:r>
    </w:p>
    <w:p w14:paraId="6AA00FEC" w14:textId="42313D9E" w:rsidR="000276C6" w:rsidRPr="00B36565" w:rsidRDefault="000276C6" w:rsidP="00B36565">
      <w:pPr>
        <w:pStyle w:val="Poetry"/>
      </w:pPr>
      <w:r w:rsidRPr="00B36565">
        <w:t>the features of our faces are returned</w:t>
      </w:r>
    </w:p>
    <w:p w14:paraId="198FCDCB" w14:textId="77777777" w:rsidR="000276C6" w:rsidRPr="00B36565" w:rsidRDefault="000276C6" w:rsidP="00B36565">
      <w:pPr>
        <w:pStyle w:val="Poetry"/>
      </w:pPr>
      <w:r w:rsidRPr="00B36565">
        <w:t>so faintly, that upon a pallid brow</w:t>
      </w:r>
    </w:p>
    <w:p w14:paraId="3CD69E4B" w14:textId="26CF7955" w:rsidR="000276C6" w:rsidRPr="00B36565" w:rsidRDefault="000276C6" w:rsidP="00B36565">
      <w:pPr>
        <w:pStyle w:val="Poetry"/>
      </w:pPr>
      <w:r w:rsidRPr="00B36565">
        <w:t>a pearl comes no less faintly to our eyes;</w:t>
      </w:r>
      <w:r w:rsidRPr="00B36565">
        <w:tab/>
      </w:r>
    </w:p>
    <w:p w14:paraId="108369E8" w14:textId="77777777" w:rsidR="000276C6" w:rsidRPr="00B36565" w:rsidRDefault="000276C6" w:rsidP="00B36565">
      <w:pPr>
        <w:pStyle w:val="Poetry"/>
      </w:pPr>
      <w:r w:rsidRPr="00B36565">
        <w:t>thus saw I many a face that longed to speak;</w:t>
      </w:r>
    </w:p>
    <w:p w14:paraId="1C82A7C6" w14:textId="77777777" w:rsidR="000276C6" w:rsidRPr="00B36565" w:rsidRDefault="000276C6" w:rsidP="00B36565">
      <w:pPr>
        <w:pStyle w:val="Poetry"/>
      </w:pPr>
      <w:r w:rsidRPr="00B36565">
        <w:t>I therefore ran into the fault opposed</w:t>
      </w:r>
    </w:p>
    <w:p w14:paraId="5B6B1D23" w14:textId="006E6954" w:rsidR="000276C6" w:rsidRDefault="000276C6" w:rsidP="00B36565">
      <w:pPr>
        <w:pStyle w:val="Poetry"/>
      </w:pPr>
      <w:r w:rsidRPr="00B36565">
        <w:t>to that which kindled love ’tween man and fount.</w:t>
      </w:r>
    </w:p>
    <w:p w14:paraId="26CB7EE1" w14:textId="77777777" w:rsidR="00B36565" w:rsidRPr="00B36565" w:rsidRDefault="00B36565" w:rsidP="00B36565">
      <w:pPr>
        <w:pStyle w:val="Poetry"/>
      </w:pPr>
    </w:p>
    <w:p w14:paraId="3749A91F" w14:textId="77777777" w:rsidR="000276C6" w:rsidRPr="00B36565" w:rsidRDefault="000276C6" w:rsidP="00B36565">
      <w:pPr>
        <w:pStyle w:val="Poetry"/>
      </w:pPr>
      <w:r w:rsidRPr="00B36565">
        <w:t>As soon as I became aware of them,</w:t>
      </w:r>
    </w:p>
    <w:p w14:paraId="1FE9E933" w14:textId="27227DBC" w:rsidR="000276C6" w:rsidRPr="00B36565" w:rsidRDefault="000276C6" w:rsidP="00B36565">
      <w:pPr>
        <w:pStyle w:val="Poetry"/>
      </w:pPr>
      <w:r w:rsidRPr="00B36565">
        <w:t>supposing they were mirrored images,</w:t>
      </w:r>
    </w:p>
    <w:p w14:paraId="01ECF265" w14:textId="77777777" w:rsidR="00B36565" w:rsidRDefault="000276C6" w:rsidP="00B36565">
      <w:pPr>
        <w:pStyle w:val="Poetry"/>
      </w:pPr>
      <w:r w:rsidRPr="00B36565">
        <w:t xml:space="preserve">to find out whose they were, I turned mine eyes; </w:t>
      </w:r>
    </w:p>
    <w:p w14:paraId="6BA40252" w14:textId="713E6671" w:rsidR="000276C6" w:rsidRPr="00B36565" w:rsidRDefault="000276C6" w:rsidP="00B36565">
      <w:pPr>
        <w:pStyle w:val="Poetry"/>
      </w:pPr>
      <w:r w:rsidRPr="00B36565">
        <w:t>and seeing nothing, back again I turned them</w:t>
      </w:r>
    </w:p>
    <w:p w14:paraId="364833D5" w14:textId="77777777" w:rsidR="00B36565" w:rsidRDefault="000276C6" w:rsidP="00B36565">
      <w:pPr>
        <w:pStyle w:val="Poetry"/>
      </w:pPr>
      <w:r w:rsidRPr="00B36565">
        <w:t xml:space="preserve">straight on into the light of my sweet Guide, </w:t>
      </w:r>
    </w:p>
    <w:p w14:paraId="7983689A" w14:textId="0AF955D0" w:rsidR="000276C6" w:rsidRDefault="000276C6" w:rsidP="00B36565">
      <w:pPr>
        <w:pStyle w:val="Poetry"/>
      </w:pPr>
      <w:r w:rsidRPr="00B36565">
        <w:t>whose holy eyes were glowing as she smiled.</w:t>
      </w:r>
    </w:p>
    <w:p w14:paraId="1A5DC177" w14:textId="77777777" w:rsidR="00B36565" w:rsidRPr="00B36565" w:rsidRDefault="00B36565" w:rsidP="00B36565">
      <w:pPr>
        <w:pStyle w:val="Poetry"/>
      </w:pPr>
    </w:p>
    <w:p w14:paraId="4150C97E" w14:textId="16F1BFA7" w:rsidR="000276C6" w:rsidRPr="00B36565" w:rsidRDefault="000276C6" w:rsidP="00B36565">
      <w:pPr>
        <w:pStyle w:val="Poetry"/>
      </w:pPr>
      <w:r w:rsidRPr="00B36565">
        <w:t>“Be not surprised” she said, “that I should smile</w:t>
      </w:r>
    </w:p>
    <w:p w14:paraId="0F910D7D" w14:textId="77777777" w:rsidR="00B36565" w:rsidRDefault="000276C6" w:rsidP="00B36565">
      <w:pPr>
        <w:pStyle w:val="Poetry"/>
      </w:pPr>
      <w:r w:rsidRPr="00B36565">
        <w:t xml:space="preserve">at what is childish in thy present thought, </w:t>
      </w:r>
    </w:p>
    <w:p w14:paraId="230DD9C4" w14:textId="77777777" w:rsidR="00B36565" w:rsidRDefault="000276C6" w:rsidP="00B36565">
      <w:pPr>
        <w:pStyle w:val="Poetry"/>
      </w:pPr>
      <w:r w:rsidRPr="00B36565">
        <w:t xml:space="preserve">since on the truth it trusts not yet its foot, </w:t>
      </w:r>
    </w:p>
    <w:p w14:paraId="534EAFD4" w14:textId="4ABF2C28" w:rsidR="000276C6" w:rsidRPr="00B36565" w:rsidRDefault="000276C6" w:rsidP="00B36565">
      <w:pPr>
        <w:pStyle w:val="Poetry"/>
      </w:pPr>
      <w:r w:rsidRPr="00B36565">
        <w:t>but, as its wont is, turneth thee in vain.</w:t>
      </w:r>
    </w:p>
    <w:p w14:paraId="0CBC35AE" w14:textId="77777777" w:rsidR="000276C6" w:rsidRPr="00B36565" w:rsidRDefault="000276C6" w:rsidP="00B36565">
      <w:pPr>
        <w:pStyle w:val="Poetry"/>
      </w:pPr>
      <w:r w:rsidRPr="00B36565">
        <w:t>Real substances are these whom thou perceivest,</w:t>
      </w:r>
    </w:p>
    <w:p w14:paraId="2B6409A3" w14:textId="63293697" w:rsidR="000276C6" w:rsidRPr="00B36565" w:rsidRDefault="000276C6" w:rsidP="00B36565">
      <w:pPr>
        <w:pStyle w:val="Poetry"/>
      </w:pPr>
      <w:r w:rsidRPr="00B36565">
        <w:t>assigned here for a vow not wholly kept.</w:t>
      </w:r>
      <w:r w:rsidRPr="00B36565">
        <w:tab/>
      </w:r>
    </w:p>
    <w:p w14:paraId="4FAD7BD3" w14:textId="77777777" w:rsidR="00B36565" w:rsidRDefault="000276C6" w:rsidP="00B36565">
      <w:pPr>
        <w:pStyle w:val="Poetry"/>
      </w:pPr>
      <w:r w:rsidRPr="00B36565">
        <w:t xml:space="preserve">Speak to them, then, and hear them, and believe; </w:t>
      </w:r>
    </w:p>
    <w:p w14:paraId="7BEB00A4" w14:textId="77777777" w:rsidR="00B36565" w:rsidRDefault="000276C6" w:rsidP="00B36565">
      <w:pPr>
        <w:pStyle w:val="Poetry"/>
      </w:pPr>
      <w:r w:rsidRPr="00B36565">
        <w:lastRenderedPageBreak/>
        <w:t xml:space="preserve">for from Itself the True Light which contents them, </w:t>
      </w:r>
    </w:p>
    <w:p w14:paraId="37D2793F" w14:textId="01848CAB" w:rsidR="000276C6" w:rsidRDefault="000276C6" w:rsidP="00B36565">
      <w:pPr>
        <w:pStyle w:val="Poetry"/>
      </w:pPr>
      <w:r w:rsidRPr="00B36565">
        <w:t>permits them not to turn their feet away.”</w:t>
      </w:r>
    </w:p>
    <w:p w14:paraId="55151D9D" w14:textId="77777777" w:rsidR="00B36565" w:rsidRPr="00B36565" w:rsidRDefault="00B36565" w:rsidP="00B36565">
      <w:pPr>
        <w:pStyle w:val="Poetry"/>
      </w:pPr>
    </w:p>
    <w:p w14:paraId="20824739" w14:textId="77777777" w:rsidR="000276C6" w:rsidRPr="00B36565" w:rsidRDefault="000276C6" w:rsidP="00B36565">
      <w:pPr>
        <w:pStyle w:val="Poetry"/>
      </w:pPr>
      <w:r w:rsidRPr="00B36565">
        <w:t>And I addressed me to the shade which seemed</w:t>
      </w:r>
    </w:p>
    <w:p w14:paraId="40F3074F" w14:textId="5E0E4D23" w:rsidR="000276C6" w:rsidRPr="00B36565" w:rsidRDefault="000276C6" w:rsidP="00B36565">
      <w:pPr>
        <w:pStyle w:val="Poetry"/>
      </w:pPr>
      <w:r w:rsidRPr="00B36565">
        <w:t>most eager to converse, and I began,</w:t>
      </w:r>
    </w:p>
    <w:p w14:paraId="466C44FB" w14:textId="65B21A52" w:rsidR="000276C6" w:rsidRDefault="000276C6" w:rsidP="00B36565">
      <w:pPr>
        <w:pStyle w:val="Poetry"/>
      </w:pPr>
      <w:r w:rsidRPr="00B36565">
        <w:t>like one confounded by too great desire:</w:t>
      </w:r>
    </w:p>
    <w:p w14:paraId="7CA89720" w14:textId="77777777" w:rsidR="00B36565" w:rsidRPr="00B36565" w:rsidRDefault="00B36565" w:rsidP="00B36565">
      <w:pPr>
        <w:pStyle w:val="Poetry"/>
      </w:pPr>
    </w:p>
    <w:p w14:paraId="429F1E82" w14:textId="77777777" w:rsidR="000276C6" w:rsidRPr="00B36565" w:rsidRDefault="000276C6" w:rsidP="00B36565">
      <w:pPr>
        <w:pStyle w:val="Poetry"/>
      </w:pPr>
      <w:r w:rsidRPr="00B36565">
        <w:t>“O well-created spirit, that in rays</w:t>
      </w:r>
    </w:p>
    <w:p w14:paraId="12492B40" w14:textId="77777777" w:rsidR="00B36565" w:rsidRDefault="000276C6" w:rsidP="00B36565">
      <w:pPr>
        <w:pStyle w:val="Poetry"/>
      </w:pPr>
      <w:r w:rsidRPr="00B36565">
        <w:t xml:space="preserve">of life eternal dost that sweetness taste, </w:t>
      </w:r>
    </w:p>
    <w:p w14:paraId="6D624C72" w14:textId="6ABA9092" w:rsidR="000276C6" w:rsidRPr="00B36565" w:rsidRDefault="000276C6" w:rsidP="00B36565">
      <w:pPr>
        <w:pStyle w:val="Poetry"/>
      </w:pPr>
      <w:r w:rsidRPr="00B36565">
        <w:t>which never is, untasted, understood,</w:t>
      </w:r>
    </w:p>
    <w:p w14:paraId="6F1BAED7" w14:textId="56549197" w:rsidR="000276C6" w:rsidRPr="00B36565" w:rsidRDefault="000276C6" w:rsidP="00B36565">
      <w:pPr>
        <w:pStyle w:val="Poetry"/>
      </w:pPr>
      <w:r w:rsidRPr="00B36565">
        <w:t>’t will grateful be to me, if thou content me</w:t>
      </w:r>
    </w:p>
    <w:p w14:paraId="140F7102" w14:textId="056226CD" w:rsidR="000276C6" w:rsidRDefault="000276C6" w:rsidP="00B36565">
      <w:pPr>
        <w:pStyle w:val="Poetry"/>
      </w:pPr>
      <w:r w:rsidRPr="00B36565">
        <w:t>with thine own name, and thy companions’ lot.”</w:t>
      </w:r>
    </w:p>
    <w:p w14:paraId="21772AE4" w14:textId="77777777" w:rsidR="00B36565" w:rsidRPr="00B36565" w:rsidRDefault="00B36565" w:rsidP="00B36565">
      <w:pPr>
        <w:pStyle w:val="Poetry"/>
      </w:pPr>
    </w:p>
    <w:p w14:paraId="2F6F19CB" w14:textId="77777777" w:rsidR="000276C6" w:rsidRPr="00B36565" w:rsidRDefault="000276C6" w:rsidP="00B36565">
      <w:pPr>
        <w:pStyle w:val="Poetry"/>
      </w:pPr>
      <w:r w:rsidRPr="00B36565">
        <w:t>Hence promptly and with laughing eyes she said:</w:t>
      </w:r>
    </w:p>
    <w:p w14:paraId="083D4FA6" w14:textId="77777777" w:rsidR="00B36565" w:rsidRDefault="000276C6" w:rsidP="00B36565">
      <w:pPr>
        <w:pStyle w:val="Poetry"/>
      </w:pPr>
      <w:r w:rsidRPr="00B36565">
        <w:t xml:space="preserve">“Not otherwise doth our love lock its doors </w:t>
      </w:r>
    </w:p>
    <w:p w14:paraId="543D3FD6" w14:textId="73B52AF1" w:rsidR="000276C6" w:rsidRPr="00B36565" w:rsidRDefault="000276C6" w:rsidP="00B36565">
      <w:pPr>
        <w:pStyle w:val="Poetry"/>
      </w:pPr>
      <w:r w:rsidRPr="00B36565">
        <w:t>against a just desire, than that Love doth,</w:t>
      </w:r>
    </w:p>
    <w:p w14:paraId="4CC6CC55" w14:textId="252A86C7" w:rsidR="000276C6" w:rsidRPr="00B36565" w:rsidRDefault="000276C6" w:rsidP="00B36565">
      <w:pPr>
        <w:pStyle w:val="Poetry"/>
      </w:pPr>
      <w:r w:rsidRPr="00B36565">
        <w:t>who wills that all His court be like Himself.</w:t>
      </w:r>
    </w:p>
    <w:p w14:paraId="0199BFAF" w14:textId="77777777" w:rsidR="000276C6" w:rsidRPr="00B36565" w:rsidRDefault="000276C6" w:rsidP="00B36565">
      <w:pPr>
        <w:pStyle w:val="Poetry"/>
      </w:pPr>
      <w:r w:rsidRPr="00B36565">
        <w:t>A virgin sister was I in the world;</w:t>
      </w:r>
    </w:p>
    <w:p w14:paraId="025B5825" w14:textId="77777777" w:rsidR="000276C6" w:rsidRPr="00B36565" w:rsidRDefault="000276C6" w:rsidP="00B36565">
      <w:pPr>
        <w:pStyle w:val="Poetry"/>
      </w:pPr>
      <w:r w:rsidRPr="00B36565">
        <w:t>and if within itself thy mind look well,</w:t>
      </w:r>
    </w:p>
    <w:p w14:paraId="58CB25CB" w14:textId="77777777" w:rsidR="00B36565" w:rsidRDefault="000276C6" w:rsidP="00B36565">
      <w:pPr>
        <w:pStyle w:val="Poetry"/>
      </w:pPr>
      <w:r w:rsidRPr="00B36565">
        <w:t xml:space="preserve">my being fairer will not hide me from thee, </w:t>
      </w:r>
    </w:p>
    <w:p w14:paraId="0551466F" w14:textId="6B8141EE" w:rsidR="000276C6" w:rsidRPr="00B36565" w:rsidRDefault="000276C6" w:rsidP="00B36565">
      <w:pPr>
        <w:pStyle w:val="Poetry"/>
      </w:pPr>
      <w:r w:rsidRPr="00B36565">
        <w:t>but thou wilt recognize that I’m Piccarda,</w:t>
      </w:r>
    </w:p>
    <w:p w14:paraId="1A07B7C6" w14:textId="06C9402A" w:rsidR="000276C6" w:rsidRPr="00B36565" w:rsidRDefault="000276C6" w:rsidP="00B36565">
      <w:pPr>
        <w:pStyle w:val="Poetry"/>
      </w:pPr>
      <w:r w:rsidRPr="00B36565">
        <w:t>who, placed here with these other blessèd ones,</w:t>
      </w:r>
    </w:p>
    <w:p w14:paraId="3521EEE9" w14:textId="77777777" w:rsidR="000276C6" w:rsidRPr="00B36565" w:rsidRDefault="000276C6" w:rsidP="00B36565">
      <w:pPr>
        <w:pStyle w:val="Poetry"/>
      </w:pPr>
      <w:r w:rsidRPr="00B36565">
        <w:t>am happy in the slowest moving sphere.</w:t>
      </w:r>
    </w:p>
    <w:p w14:paraId="71D7220E" w14:textId="77777777" w:rsidR="000276C6" w:rsidRPr="00B36565" w:rsidRDefault="000276C6" w:rsidP="00B36565">
      <w:pPr>
        <w:pStyle w:val="Poetry"/>
      </w:pPr>
      <w:r w:rsidRPr="00B36565">
        <w:t>Our wishes, which are only set on fire</w:t>
      </w:r>
    </w:p>
    <w:p w14:paraId="6BCCDB0B" w14:textId="77777777" w:rsidR="00B36565" w:rsidRDefault="000276C6" w:rsidP="00B36565">
      <w:pPr>
        <w:pStyle w:val="Poetry"/>
      </w:pPr>
      <w:r w:rsidRPr="00B36565">
        <w:t xml:space="preserve">by that which is the Holy Spirit’s pleasure, </w:t>
      </w:r>
    </w:p>
    <w:p w14:paraId="654262E1" w14:textId="71AF43E7" w:rsidR="000276C6" w:rsidRPr="00B36565" w:rsidRDefault="000276C6" w:rsidP="00B36565">
      <w:pPr>
        <w:pStyle w:val="Poetry"/>
      </w:pPr>
      <w:r w:rsidRPr="00B36565">
        <w:t>rejoice in that our joy was willed by Him.</w:t>
      </w:r>
    </w:p>
    <w:p w14:paraId="3ED82BE1" w14:textId="7FC78067" w:rsidR="000276C6" w:rsidRPr="00B36565" w:rsidRDefault="000276C6" w:rsidP="00B36565">
      <w:pPr>
        <w:pStyle w:val="Poetry"/>
      </w:pPr>
      <w:r w:rsidRPr="00B36565">
        <w:t>And this allotment, which appears so low,</w:t>
      </w:r>
    </w:p>
    <w:p w14:paraId="4719DAE9" w14:textId="77777777" w:rsidR="00B36565" w:rsidRDefault="000276C6" w:rsidP="00B36565">
      <w:pPr>
        <w:pStyle w:val="Poetry"/>
      </w:pPr>
      <w:r w:rsidRPr="00B36565">
        <w:t xml:space="preserve">is therefore giv’n to us, because our vows </w:t>
      </w:r>
    </w:p>
    <w:p w14:paraId="06181DED" w14:textId="45EFECAB" w:rsidR="000276C6" w:rsidRDefault="000276C6" w:rsidP="00B36565">
      <w:pPr>
        <w:pStyle w:val="Poetry"/>
      </w:pPr>
      <w:r w:rsidRPr="00B36565">
        <w:t>neglected were, and not completely kept.”</w:t>
      </w:r>
    </w:p>
    <w:p w14:paraId="205735AA" w14:textId="77777777" w:rsidR="00B36565" w:rsidRPr="00B36565" w:rsidRDefault="00B36565" w:rsidP="00B36565">
      <w:pPr>
        <w:pStyle w:val="Poetry"/>
      </w:pPr>
    </w:p>
    <w:p w14:paraId="7494E175" w14:textId="77777777" w:rsidR="00B36565" w:rsidRDefault="000276C6" w:rsidP="00B36565">
      <w:pPr>
        <w:pStyle w:val="Poetry"/>
      </w:pPr>
      <w:r w:rsidRPr="00B36565">
        <w:t>Hence I to her: “In these your wondrous faces</w:t>
      </w:r>
    </w:p>
    <w:p w14:paraId="6640AFA3" w14:textId="0E9A3899" w:rsidR="000276C6" w:rsidRPr="00B36565" w:rsidRDefault="000276C6" w:rsidP="00B36565">
      <w:pPr>
        <w:pStyle w:val="Poetry"/>
      </w:pPr>
      <w:r w:rsidRPr="00B36565">
        <w:t>there shines I know not what that is divine,</w:t>
      </w:r>
    </w:p>
    <w:p w14:paraId="5A9EF64D" w14:textId="54AA2CA6" w:rsidR="000276C6" w:rsidRPr="00B36565" w:rsidRDefault="000276C6" w:rsidP="00B36565">
      <w:pPr>
        <w:pStyle w:val="Poetry"/>
      </w:pPr>
      <w:r w:rsidRPr="00B36565">
        <w:t>which from your old appearance changes you;</w:t>
      </w:r>
    </w:p>
    <w:p w14:paraId="057DACF3" w14:textId="77777777" w:rsidR="00B36565" w:rsidRDefault="000276C6" w:rsidP="00B36565">
      <w:pPr>
        <w:pStyle w:val="Poetry"/>
      </w:pPr>
      <w:r w:rsidRPr="00B36565">
        <w:t xml:space="preserve">hence in remembering you I was not quick; </w:t>
      </w:r>
    </w:p>
    <w:p w14:paraId="2FE38AB6" w14:textId="77777777" w:rsidR="00B36565" w:rsidRDefault="000276C6" w:rsidP="00B36565">
      <w:pPr>
        <w:pStyle w:val="Poetry"/>
      </w:pPr>
      <w:r w:rsidRPr="00B36565">
        <w:t xml:space="preserve">but what thou now dost tell me helps me so, </w:t>
      </w:r>
    </w:p>
    <w:p w14:paraId="1F5BCC01" w14:textId="41608BE4" w:rsidR="000276C6" w:rsidRPr="00B36565" w:rsidRDefault="000276C6" w:rsidP="00B36565">
      <w:pPr>
        <w:pStyle w:val="Poetry"/>
      </w:pPr>
      <w:r w:rsidRPr="00B36565">
        <w:lastRenderedPageBreak/>
        <w:t>that I more easily recall thy face.</w:t>
      </w:r>
    </w:p>
    <w:p w14:paraId="1FAE08A6" w14:textId="77777777" w:rsidR="000276C6" w:rsidRPr="00B36565" w:rsidRDefault="000276C6" w:rsidP="00B36565">
      <w:pPr>
        <w:pStyle w:val="Poetry"/>
      </w:pPr>
      <w:r w:rsidRPr="00B36565">
        <w:t>But, tell me, ye who here so happy are,</w:t>
      </w:r>
    </w:p>
    <w:p w14:paraId="728E8A50" w14:textId="4472D900" w:rsidR="000276C6" w:rsidRPr="00B36565" w:rsidRDefault="000276C6" w:rsidP="00B36565">
      <w:pPr>
        <w:pStyle w:val="Poetry"/>
      </w:pPr>
      <w:r w:rsidRPr="00B36565">
        <w:t>are ye desirous of a higher place,</w:t>
      </w:r>
    </w:p>
    <w:p w14:paraId="615D203D" w14:textId="04FBAF25" w:rsidR="000276C6" w:rsidRDefault="000276C6" w:rsidP="00B36565">
      <w:pPr>
        <w:pStyle w:val="Poetry"/>
      </w:pPr>
      <w:r w:rsidRPr="00B36565">
        <w:t>that ye may see more friends, or make you more?”</w:t>
      </w:r>
    </w:p>
    <w:p w14:paraId="467ABF43" w14:textId="77777777" w:rsidR="00B36565" w:rsidRPr="00B36565" w:rsidRDefault="00B36565" w:rsidP="00B36565">
      <w:pPr>
        <w:pStyle w:val="Poetry"/>
      </w:pPr>
    </w:p>
    <w:p w14:paraId="4C15DE9C" w14:textId="77777777" w:rsidR="00B36565" w:rsidRDefault="000276C6" w:rsidP="00B36565">
      <w:pPr>
        <w:pStyle w:val="Poetry"/>
      </w:pPr>
      <w:r w:rsidRPr="00B36565">
        <w:t xml:space="preserve">First with those other shades she smiled a little, </w:t>
      </w:r>
    </w:p>
    <w:p w14:paraId="4CAAA3B1" w14:textId="6E08363E" w:rsidR="000276C6" w:rsidRPr="00B36565" w:rsidRDefault="000276C6" w:rsidP="00B36565">
      <w:pPr>
        <w:pStyle w:val="Poetry"/>
      </w:pPr>
      <w:r w:rsidRPr="00B36565">
        <w:t>and then replied to me so joyously,</w:t>
      </w:r>
    </w:p>
    <w:p w14:paraId="4956ADD8" w14:textId="7E09EAB3" w:rsidR="000276C6" w:rsidRDefault="000276C6" w:rsidP="00B36565">
      <w:pPr>
        <w:pStyle w:val="Poetry"/>
      </w:pPr>
      <w:r w:rsidRPr="00B36565">
        <w:t>that she appeared to burn with love’s first fire:</w:t>
      </w:r>
    </w:p>
    <w:p w14:paraId="5D7DC1AC" w14:textId="77777777" w:rsidR="00B36565" w:rsidRPr="00B36565" w:rsidRDefault="00B36565" w:rsidP="00B36565">
      <w:pPr>
        <w:pStyle w:val="Poetry"/>
      </w:pPr>
    </w:p>
    <w:p w14:paraId="1D580A91" w14:textId="7B988C9C" w:rsidR="000276C6" w:rsidRPr="00B36565" w:rsidRDefault="000276C6" w:rsidP="00B36565">
      <w:pPr>
        <w:pStyle w:val="Poetry"/>
      </w:pPr>
      <w:r w:rsidRPr="00B36565">
        <w:t>“Brother, love’s virtue sets our will at rest,</w:t>
      </w:r>
    </w:p>
    <w:p w14:paraId="798E08BA" w14:textId="77777777" w:rsidR="00B36565" w:rsidRDefault="000276C6" w:rsidP="00B36565">
      <w:pPr>
        <w:pStyle w:val="Poetry"/>
      </w:pPr>
      <w:r w:rsidRPr="00B36565">
        <w:t xml:space="preserve">and makes us wish for only what we have, </w:t>
      </w:r>
    </w:p>
    <w:p w14:paraId="559A2102" w14:textId="26572E0A" w:rsidR="000276C6" w:rsidRPr="00B36565" w:rsidRDefault="000276C6" w:rsidP="00B36565">
      <w:pPr>
        <w:pStyle w:val="Poetry"/>
      </w:pPr>
      <w:r w:rsidRPr="00B36565">
        <w:t>and doth not make us thirsty for aught else.</w:t>
      </w:r>
    </w:p>
    <w:p w14:paraId="1B524A38" w14:textId="77777777" w:rsidR="00B36565" w:rsidRDefault="000276C6" w:rsidP="00B36565">
      <w:pPr>
        <w:pStyle w:val="Poetry"/>
      </w:pPr>
      <w:r w:rsidRPr="00B36565">
        <w:t xml:space="preserve">If higher we desired to be, our wishes </w:t>
      </w:r>
    </w:p>
    <w:p w14:paraId="13587991" w14:textId="64689613" w:rsidR="000276C6" w:rsidRPr="00B36565" w:rsidRDefault="000276C6" w:rsidP="00B36565">
      <w:pPr>
        <w:pStyle w:val="Poetry"/>
      </w:pPr>
      <w:r w:rsidRPr="00B36565">
        <w:t>would be discordant with the will of Him,</w:t>
      </w:r>
    </w:p>
    <w:p w14:paraId="443C5B0F" w14:textId="0AD12441" w:rsidR="000276C6" w:rsidRPr="00B36565" w:rsidRDefault="000276C6" w:rsidP="00B36565">
      <w:pPr>
        <w:pStyle w:val="Poetry"/>
      </w:pPr>
      <w:r w:rsidRPr="00B36565">
        <w:t>who here discerneth us, which, thou wilt see,</w:t>
      </w:r>
    </w:p>
    <w:p w14:paraId="0B338499" w14:textId="77777777" w:rsidR="00B36565" w:rsidRDefault="000276C6" w:rsidP="00B36565">
      <w:pPr>
        <w:pStyle w:val="Poetry"/>
      </w:pPr>
      <w:r w:rsidRPr="00B36565">
        <w:t xml:space="preserve">can in these circles not occur, if love </w:t>
      </w:r>
    </w:p>
    <w:p w14:paraId="5A7E2ECE" w14:textId="14689547" w:rsidR="000276C6" w:rsidRPr="00B36565" w:rsidRDefault="000276C6" w:rsidP="00B36565">
      <w:pPr>
        <w:pStyle w:val="Poetry"/>
      </w:pPr>
      <w:r w:rsidRPr="00B36565">
        <w:t>be necessary to existence here,</w:t>
      </w:r>
    </w:p>
    <w:p w14:paraId="35D6854E" w14:textId="77777777" w:rsidR="000276C6" w:rsidRPr="00B36565" w:rsidRDefault="000276C6" w:rsidP="00B36565">
      <w:pPr>
        <w:pStyle w:val="Poetry"/>
      </w:pPr>
      <w:r w:rsidRPr="00B36565">
        <w:t>and if love’s nature thou consider well.</w:t>
      </w:r>
    </w:p>
    <w:p w14:paraId="01C4CD78" w14:textId="77777777" w:rsidR="000276C6" w:rsidRPr="00B36565" w:rsidRDefault="000276C6" w:rsidP="00B36565">
      <w:pPr>
        <w:pStyle w:val="Poetry"/>
      </w:pPr>
      <w:r w:rsidRPr="00B36565">
        <w:t>Nay more, essential to this blessèd life</w:t>
      </w:r>
    </w:p>
    <w:p w14:paraId="760B16AF" w14:textId="7F8D0643" w:rsidR="000276C6" w:rsidRPr="00B36565" w:rsidRDefault="000276C6" w:rsidP="00B36565">
      <w:pPr>
        <w:pStyle w:val="Poetry"/>
      </w:pPr>
      <w:r w:rsidRPr="00B36565">
        <w:t>it is, that we should be within the Will</w:t>
      </w:r>
    </w:p>
    <w:p w14:paraId="1ACDC220" w14:textId="77777777" w:rsidR="00B36565" w:rsidRDefault="000276C6" w:rsidP="00B36565">
      <w:pPr>
        <w:pStyle w:val="Poetry"/>
      </w:pPr>
      <w:r w:rsidRPr="00B36565">
        <w:t xml:space="preserve">Divine, whereby our wills become one will; </w:t>
      </w:r>
    </w:p>
    <w:p w14:paraId="22722A38" w14:textId="6036364B" w:rsidR="000276C6" w:rsidRPr="00B36565" w:rsidRDefault="000276C6" w:rsidP="00B36565">
      <w:pPr>
        <w:pStyle w:val="Poetry"/>
      </w:pPr>
      <w:r w:rsidRPr="00B36565">
        <w:t>and so, even as we are, from grade to grade</w:t>
      </w:r>
    </w:p>
    <w:p w14:paraId="3D4EF220" w14:textId="77777777" w:rsidR="00B36565" w:rsidRDefault="000276C6" w:rsidP="00B36565">
      <w:pPr>
        <w:pStyle w:val="Poetry"/>
      </w:pPr>
      <w:r w:rsidRPr="00B36565">
        <w:t xml:space="preserve">throughout this Realm, to all the Realm is pleasing, </w:t>
      </w:r>
    </w:p>
    <w:p w14:paraId="10CA6D74" w14:textId="629D0829" w:rsidR="000276C6" w:rsidRPr="00B36565" w:rsidRDefault="000276C6" w:rsidP="00B36565">
      <w:pPr>
        <w:pStyle w:val="Poetry"/>
      </w:pPr>
      <w:r w:rsidRPr="00B36565">
        <w:t>as to its King, who in His Will in-wills us;</w:t>
      </w:r>
    </w:p>
    <w:p w14:paraId="40D5BD14" w14:textId="1F3E3C18" w:rsidR="000276C6" w:rsidRPr="00B36565" w:rsidRDefault="000276C6" w:rsidP="00B36565">
      <w:pPr>
        <w:pStyle w:val="Poetry"/>
      </w:pPr>
      <w:r w:rsidRPr="00B36565">
        <w:t>and His Will is our Peace; and that</w:t>
      </w:r>
    </w:p>
    <w:p w14:paraId="62C37C1C" w14:textId="77777777" w:rsidR="000276C6" w:rsidRPr="00B36565" w:rsidRDefault="000276C6" w:rsidP="00B36565">
      <w:pPr>
        <w:pStyle w:val="Poetry"/>
      </w:pPr>
      <w:r w:rsidRPr="00B36565">
        <w:t>the Ocean is, whereunto moveth all</w:t>
      </w:r>
    </w:p>
    <w:p w14:paraId="007D21D5" w14:textId="31943245" w:rsidR="000276C6" w:rsidRDefault="000276C6" w:rsidP="00B36565">
      <w:pPr>
        <w:pStyle w:val="Poetry"/>
      </w:pPr>
      <w:r w:rsidRPr="00B36565">
        <w:t>that It creates, and all that Nature makes.”</w:t>
      </w:r>
    </w:p>
    <w:p w14:paraId="1D595AD5" w14:textId="77777777" w:rsidR="00B36565" w:rsidRPr="00B36565" w:rsidRDefault="00B36565" w:rsidP="00B36565">
      <w:pPr>
        <w:pStyle w:val="Poetry"/>
      </w:pPr>
    </w:p>
    <w:p w14:paraId="45EBCB24" w14:textId="77777777" w:rsidR="00B36565" w:rsidRDefault="000276C6" w:rsidP="00B36565">
      <w:pPr>
        <w:pStyle w:val="Poetry"/>
      </w:pPr>
      <w:r w:rsidRPr="00B36565">
        <w:t xml:space="preserve">Clear was it then to me that every where </w:t>
      </w:r>
    </w:p>
    <w:p w14:paraId="5B878BD2" w14:textId="07FE6816" w:rsidR="000276C6" w:rsidRPr="00B36565" w:rsidRDefault="000276C6" w:rsidP="00B36565">
      <w:pPr>
        <w:pStyle w:val="Poetry"/>
      </w:pPr>
      <w:r w:rsidRPr="00B36565">
        <w:t>in Heaven is Paradise, and yet the Grace</w:t>
      </w:r>
    </w:p>
    <w:p w14:paraId="7A0BCDE7" w14:textId="42DCBFC0" w:rsidR="000276C6" w:rsidRDefault="000276C6" w:rsidP="00B36565">
      <w:pPr>
        <w:pStyle w:val="Poetry"/>
      </w:pPr>
      <w:r w:rsidRPr="00B36565">
        <w:t>of Good Supreme rains there in many ways.</w:t>
      </w:r>
    </w:p>
    <w:p w14:paraId="29B505D0" w14:textId="77777777" w:rsidR="00B36565" w:rsidRPr="00B36565" w:rsidRDefault="00B36565" w:rsidP="00B36565">
      <w:pPr>
        <w:pStyle w:val="Poetry"/>
      </w:pPr>
    </w:p>
    <w:p w14:paraId="1F59D9BC" w14:textId="77777777" w:rsidR="00B36565" w:rsidRDefault="000276C6" w:rsidP="00B36565">
      <w:pPr>
        <w:pStyle w:val="Poetry"/>
      </w:pPr>
      <w:r w:rsidRPr="00B36565">
        <w:t xml:space="preserve">But as it happens that, if one food sate, </w:t>
      </w:r>
    </w:p>
    <w:p w14:paraId="31E721B0" w14:textId="20ACC6F8" w:rsidR="000276C6" w:rsidRPr="00B36565" w:rsidRDefault="000276C6" w:rsidP="00B36565">
      <w:pPr>
        <w:pStyle w:val="Poetry"/>
      </w:pPr>
      <w:r w:rsidRPr="00B36565">
        <w:t>and longing for another still remain,</w:t>
      </w:r>
    </w:p>
    <w:p w14:paraId="648A59D7" w14:textId="77777777" w:rsidR="00B36565" w:rsidRDefault="000276C6" w:rsidP="00B36565">
      <w:pPr>
        <w:pStyle w:val="Poetry"/>
      </w:pPr>
      <w:r w:rsidRPr="00B36565">
        <w:t xml:space="preserve">for one we ask, and one decline with thanks; </w:t>
      </w:r>
    </w:p>
    <w:p w14:paraId="0B041FB4" w14:textId="5502B944" w:rsidR="000276C6" w:rsidRPr="00B36565" w:rsidRDefault="000276C6" w:rsidP="00B36565">
      <w:pPr>
        <w:pStyle w:val="Poetry"/>
      </w:pPr>
      <w:r w:rsidRPr="00B36565">
        <w:lastRenderedPageBreak/>
        <w:t>even thus with word and act did I, to learn</w:t>
      </w:r>
    </w:p>
    <w:p w14:paraId="3840E9CC" w14:textId="37B8087D" w:rsidR="000276C6" w:rsidRPr="00B36565" w:rsidRDefault="000276C6" w:rsidP="00B36565">
      <w:pPr>
        <w:pStyle w:val="Poetry"/>
      </w:pPr>
      <w:r w:rsidRPr="00B36565">
        <w:t>from her what was the nature of the web,</w:t>
      </w:r>
    </w:p>
    <w:p w14:paraId="2D5613CC" w14:textId="2A2A66B3" w:rsidR="000276C6" w:rsidRDefault="000276C6" w:rsidP="00B36565">
      <w:pPr>
        <w:pStyle w:val="Poetry"/>
      </w:pPr>
      <w:r w:rsidRPr="00B36565">
        <w:t>whose shuttle she drew not unto its end.</w:t>
      </w:r>
    </w:p>
    <w:p w14:paraId="37B298DA" w14:textId="77777777" w:rsidR="00B36565" w:rsidRPr="00B36565" w:rsidRDefault="00B36565" w:rsidP="00B36565">
      <w:pPr>
        <w:pStyle w:val="Poetry"/>
      </w:pPr>
    </w:p>
    <w:p w14:paraId="35E160D2" w14:textId="77777777" w:rsidR="00B36565" w:rsidRDefault="000276C6" w:rsidP="00B36565">
      <w:pPr>
        <w:pStyle w:val="Poetry"/>
      </w:pPr>
      <w:r w:rsidRPr="00B36565">
        <w:t xml:space="preserve">“High worth and perfect life in-heaven” she said, </w:t>
      </w:r>
    </w:p>
    <w:p w14:paraId="5A424709" w14:textId="599EA308" w:rsidR="000276C6" w:rsidRPr="00B36565" w:rsidRDefault="000276C6" w:rsidP="00B36565">
      <w:pPr>
        <w:pStyle w:val="Poetry"/>
      </w:pPr>
      <w:r w:rsidRPr="00B36565">
        <w:t>“a lady higher up here, in whose rule</w:t>
      </w:r>
    </w:p>
    <w:p w14:paraId="3BABFA83" w14:textId="77777777" w:rsidR="000276C6" w:rsidRPr="00B36565" w:rsidRDefault="000276C6" w:rsidP="00B36565">
      <w:pPr>
        <w:pStyle w:val="Poetry"/>
      </w:pPr>
      <w:r w:rsidRPr="00B36565">
        <w:t>the robe and veil are worn, that, till death come,</w:t>
      </w:r>
    </w:p>
    <w:p w14:paraId="4FB6500D" w14:textId="0AA4E1CE" w:rsidR="000276C6" w:rsidRPr="00B36565" w:rsidRDefault="000276C6" w:rsidP="00B36565">
      <w:pPr>
        <w:pStyle w:val="Poetry"/>
      </w:pPr>
      <w:r w:rsidRPr="00B36565">
        <w:t>both watch and sleep they may beside that Spouse,</w:t>
      </w:r>
    </w:p>
    <w:p w14:paraId="678C11D3" w14:textId="77777777" w:rsidR="00B36565" w:rsidRDefault="000276C6" w:rsidP="00B36565">
      <w:pPr>
        <w:pStyle w:val="Poetry"/>
      </w:pPr>
      <w:r w:rsidRPr="00B36565">
        <w:t xml:space="preserve">who every vow accepts, which love conforms </w:t>
      </w:r>
    </w:p>
    <w:p w14:paraId="7D15B0F8" w14:textId="77777777" w:rsidR="00B36565" w:rsidRDefault="000276C6" w:rsidP="00B36565">
      <w:pPr>
        <w:pStyle w:val="Poetry"/>
      </w:pPr>
      <w:r w:rsidRPr="00B36565">
        <w:t xml:space="preserve">to that which pleases Him. To follow her, </w:t>
      </w:r>
    </w:p>
    <w:p w14:paraId="2029E21C" w14:textId="0394C351" w:rsidR="000276C6" w:rsidRPr="00B36565" w:rsidRDefault="000276C6" w:rsidP="00B36565">
      <w:pPr>
        <w:pStyle w:val="Poetry"/>
      </w:pPr>
      <w:r w:rsidRPr="00B36565">
        <w:t>when I was but a girl I fled the world,</w:t>
      </w:r>
    </w:p>
    <w:p w14:paraId="01D4086B" w14:textId="77777777" w:rsidR="000276C6" w:rsidRPr="00B36565" w:rsidRDefault="000276C6" w:rsidP="00B36565">
      <w:pPr>
        <w:pStyle w:val="Poetry"/>
      </w:pPr>
      <w:r w:rsidRPr="00B36565">
        <w:t>and in her habit clothing me, I promised</w:t>
      </w:r>
    </w:p>
    <w:p w14:paraId="3E53A5D9" w14:textId="4E682175" w:rsidR="000276C6" w:rsidRPr="00B36565" w:rsidRDefault="000276C6" w:rsidP="00B36565">
      <w:pPr>
        <w:pStyle w:val="Poetry"/>
      </w:pPr>
      <w:r w:rsidRPr="00B36565">
        <w:t>that I would keep within her order’s path.</w:t>
      </w:r>
    </w:p>
    <w:p w14:paraId="06C0254B" w14:textId="77777777" w:rsidR="00B36565" w:rsidRDefault="000276C6" w:rsidP="00B36565">
      <w:pPr>
        <w:pStyle w:val="Poetry"/>
      </w:pPr>
      <w:r w:rsidRPr="00B36565">
        <w:t xml:space="preserve">Thereafter men more used to ill than good, </w:t>
      </w:r>
    </w:p>
    <w:p w14:paraId="40EE474E" w14:textId="77777777" w:rsidR="00B36565" w:rsidRDefault="000276C6" w:rsidP="00B36565">
      <w:pPr>
        <w:pStyle w:val="Poetry"/>
      </w:pPr>
      <w:r w:rsidRPr="00B36565">
        <w:t xml:space="preserve">out of that pleasant cloister dragged me forth, </w:t>
      </w:r>
    </w:p>
    <w:p w14:paraId="2A0E396C" w14:textId="103258B3" w:rsidR="000276C6" w:rsidRDefault="000276C6" w:rsidP="00B36565">
      <w:pPr>
        <w:pStyle w:val="Poetry"/>
      </w:pPr>
      <w:r w:rsidRPr="00B36565">
        <w:t>and God knows what my life was after that.</w:t>
      </w:r>
    </w:p>
    <w:p w14:paraId="76818AF0" w14:textId="77777777" w:rsidR="00B36565" w:rsidRPr="00B36565" w:rsidRDefault="00B36565" w:rsidP="00B36565">
      <w:pPr>
        <w:pStyle w:val="Poetry"/>
      </w:pPr>
    </w:p>
    <w:p w14:paraId="7EBDA891" w14:textId="77777777" w:rsidR="000276C6" w:rsidRPr="00B36565" w:rsidRDefault="000276C6" w:rsidP="00B36565">
      <w:pPr>
        <w:pStyle w:val="Poetry"/>
      </w:pPr>
      <w:r w:rsidRPr="00B36565">
        <w:t>This other splendor also, which reveals</w:t>
      </w:r>
    </w:p>
    <w:p w14:paraId="4CF8B5B1" w14:textId="6EDE2444" w:rsidR="000276C6" w:rsidRPr="00B36565" w:rsidRDefault="000276C6" w:rsidP="00B36565">
      <w:pPr>
        <w:pStyle w:val="Poetry"/>
      </w:pPr>
      <w:r w:rsidRPr="00B36565">
        <w:t>itself to thee upon my right, and glows</w:t>
      </w:r>
    </w:p>
    <w:p w14:paraId="49BACC7C" w14:textId="77777777" w:rsidR="00B36565" w:rsidRDefault="000276C6" w:rsidP="00B36565">
      <w:pPr>
        <w:pStyle w:val="Poetry"/>
      </w:pPr>
      <w:r w:rsidRPr="00B36565">
        <w:t xml:space="preserve">with all the radiance of this sphere of ours, </w:t>
      </w:r>
    </w:p>
    <w:p w14:paraId="7C5F1A3E" w14:textId="5B2230E6" w:rsidR="000276C6" w:rsidRPr="00B36565" w:rsidRDefault="000276C6" w:rsidP="00B36565">
      <w:pPr>
        <w:pStyle w:val="Poetry"/>
      </w:pPr>
      <w:r w:rsidRPr="00B36565">
        <w:t>takes to herself what of myself I say;</w:t>
      </w:r>
    </w:p>
    <w:p w14:paraId="1E4E2DFF" w14:textId="77777777" w:rsidR="00B36565" w:rsidRDefault="000276C6" w:rsidP="00B36565">
      <w:pPr>
        <w:pStyle w:val="Poetry"/>
      </w:pPr>
      <w:r w:rsidRPr="00B36565">
        <w:t xml:space="preserve">a nun she was, and likewise from her head </w:t>
      </w:r>
    </w:p>
    <w:p w14:paraId="677EBFA5" w14:textId="1E437E3A" w:rsidR="000276C6" w:rsidRPr="00B36565" w:rsidRDefault="000276C6" w:rsidP="00B36565">
      <w:pPr>
        <w:pStyle w:val="Poetry"/>
      </w:pPr>
      <w:r w:rsidRPr="00B36565">
        <w:t>the shadow of the sacred veils was torn.</w:t>
      </w:r>
    </w:p>
    <w:p w14:paraId="048B185A" w14:textId="39AA11F8" w:rsidR="000276C6" w:rsidRPr="00B36565" w:rsidRDefault="000276C6" w:rsidP="00B36565">
      <w:pPr>
        <w:pStyle w:val="Poetry"/>
      </w:pPr>
      <w:r w:rsidRPr="00B36565">
        <w:t>But when she, too, was brought back to the world</w:t>
      </w:r>
    </w:p>
    <w:p w14:paraId="6C7D7705" w14:textId="77777777" w:rsidR="00B36565" w:rsidRDefault="000276C6" w:rsidP="00B36565">
      <w:pPr>
        <w:pStyle w:val="Poetry"/>
      </w:pPr>
      <w:r w:rsidRPr="00B36565">
        <w:t xml:space="preserve">against her wishes and against good usage, </w:t>
      </w:r>
    </w:p>
    <w:p w14:paraId="1076F153" w14:textId="77777777" w:rsidR="00B36565" w:rsidRDefault="000276C6" w:rsidP="00B36565">
      <w:pPr>
        <w:pStyle w:val="Poetry"/>
      </w:pPr>
      <w:r w:rsidRPr="00B36565">
        <w:t xml:space="preserve">she never from the heart’s veil freed herself. </w:t>
      </w:r>
    </w:p>
    <w:p w14:paraId="3BFC7453" w14:textId="77777777" w:rsidR="00B36565" w:rsidRDefault="000276C6" w:rsidP="00B36565">
      <w:pPr>
        <w:pStyle w:val="Poetry"/>
      </w:pPr>
      <w:r w:rsidRPr="00B36565">
        <w:t xml:space="preserve">This is the splendor of the great Costanza, </w:t>
      </w:r>
    </w:p>
    <w:p w14:paraId="6731EE63" w14:textId="3E14B8A5" w:rsidR="000276C6" w:rsidRPr="00B36565" w:rsidRDefault="000276C6" w:rsidP="00B36565">
      <w:pPr>
        <w:pStyle w:val="Poetry"/>
      </w:pPr>
      <w:r w:rsidRPr="00B36565">
        <w:t>who by the second Wind of Swabia gave</w:t>
      </w:r>
    </w:p>
    <w:p w14:paraId="019346ED" w14:textId="3965AD0C" w:rsidR="000276C6" w:rsidRPr="00B36565" w:rsidRDefault="000276C6" w:rsidP="00B36565">
      <w:pPr>
        <w:pStyle w:val="Poetry"/>
      </w:pPr>
      <w:r w:rsidRPr="00B36565">
        <w:t>the third and final Power birth.” She thus</w:t>
      </w:r>
    </w:p>
    <w:p w14:paraId="4D31A062" w14:textId="77777777" w:rsidR="00B36565" w:rsidRDefault="000276C6" w:rsidP="00B36565">
      <w:pPr>
        <w:pStyle w:val="Poetry"/>
      </w:pPr>
      <w:r w:rsidRPr="00B36565">
        <w:t xml:space="preserve">addressed me, and thereat ‘Ave, Maria’ </w:t>
      </w:r>
    </w:p>
    <w:p w14:paraId="2CA1A229" w14:textId="77777777" w:rsidR="00B36565" w:rsidRDefault="000276C6" w:rsidP="00B36565">
      <w:pPr>
        <w:pStyle w:val="Poetry"/>
      </w:pPr>
      <w:r w:rsidRPr="00B36565">
        <w:t xml:space="preserve">began to sing, and, singing, disappeared, </w:t>
      </w:r>
    </w:p>
    <w:p w14:paraId="0A14A859" w14:textId="4FD6C387" w:rsidR="000276C6" w:rsidRDefault="000276C6" w:rsidP="00B36565">
      <w:pPr>
        <w:pStyle w:val="Poetry"/>
      </w:pPr>
      <w:r w:rsidRPr="00B36565">
        <w:t>as through deep water heavy objects do.</w:t>
      </w:r>
    </w:p>
    <w:p w14:paraId="7D17FA91" w14:textId="77777777" w:rsidR="00B36565" w:rsidRPr="00B36565" w:rsidRDefault="00B36565" w:rsidP="00B36565">
      <w:pPr>
        <w:pStyle w:val="Poetry"/>
      </w:pPr>
    </w:p>
    <w:p w14:paraId="558B254A" w14:textId="77777777" w:rsidR="000276C6" w:rsidRPr="00B36565" w:rsidRDefault="000276C6" w:rsidP="00B36565">
      <w:pPr>
        <w:pStyle w:val="Poetry"/>
      </w:pPr>
      <w:r w:rsidRPr="00B36565">
        <w:t>Mine eyes which followed after her as far</w:t>
      </w:r>
    </w:p>
    <w:p w14:paraId="32E1BFD1" w14:textId="6DB5884F" w:rsidR="000276C6" w:rsidRDefault="000276C6" w:rsidP="00B36565">
      <w:pPr>
        <w:pStyle w:val="Poetry"/>
      </w:pPr>
      <w:r>
        <w:t>as</w:t>
      </w:r>
      <w:r>
        <w:rPr>
          <w:spacing w:val="-7"/>
        </w:rPr>
        <w:t xml:space="preserve"> </w:t>
      </w:r>
      <w:r>
        <w:t>it</w:t>
      </w:r>
      <w:r>
        <w:rPr>
          <w:spacing w:val="-7"/>
        </w:rPr>
        <w:t xml:space="preserve"> </w:t>
      </w:r>
      <w:r>
        <w:t>was</w:t>
      </w:r>
      <w:r>
        <w:rPr>
          <w:spacing w:val="-6"/>
        </w:rPr>
        <w:t xml:space="preserve"> </w:t>
      </w:r>
      <w:r>
        <w:t>possible,</w:t>
      </w:r>
      <w:r>
        <w:rPr>
          <w:spacing w:val="-7"/>
        </w:rPr>
        <w:t xml:space="preserve"> </w:t>
      </w:r>
      <w:r>
        <w:t>on</w:t>
      </w:r>
      <w:r>
        <w:rPr>
          <w:spacing w:val="-6"/>
        </w:rPr>
        <w:t xml:space="preserve"> </w:t>
      </w:r>
      <w:r>
        <w:t>losing</w:t>
      </w:r>
      <w:r>
        <w:rPr>
          <w:spacing w:val="-7"/>
        </w:rPr>
        <w:t xml:space="preserve"> </w:t>
      </w:r>
      <w:r>
        <w:t>her,</w:t>
      </w:r>
    </w:p>
    <w:p w14:paraId="405F89DE" w14:textId="77777777" w:rsidR="00B36565" w:rsidRDefault="000276C6" w:rsidP="00B36565">
      <w:pPr>
        <w:pStyle w:val="Poetry"/>
      </w:pPr>
      <w:r>
        <w:lastRenderedPageBreak/>
        <w:t>back to the mark of greater longing turned,</w:t>
      </w:r>
    </w:p>
    <w:p w14:paraId="19887B5B" w14:textId="683B274C" w:rsidR="000276C6" w:rsidRDefault="000276C6" w:rsidP="00B36565">
      <w:pPr>
        <w:pStyle w:val="Poetry"/>
      </w:pPr>
      <w:r>
        <w:rPr>
          <w:spacing w:val="-52"/>
        </w:rPr>
        <w:t xml:space="preserve"> </w:t>
      </w:r>
      <w:r>
        <w:t>and</w:t>
      </w:r>
      <w:r>
        <w:rPr>
          <w:spacing w:val="-7"/>
        </w:rPr>
        <w:t xml:space="preserve"> </w:t>
      </w:r>
      <w:r>
        <w:t>unto</w:t>
      </w:r>
      <w:r>
        <w:rPr>
          <w:spacing w:val="-6"/>
        </w:rPr>
        <w:t xml:space="preserve"> </w:t>
      </w:r>
      <w:r>
        <w:t>Beatrice</w:t>
      </w:r>
      <w:r>
        <w:rPr>
          <w:spacing w:val="-7"/>
        </w:rPr>
        <w:t xml:space="preserve"> </w:t>
      </w:r>
      <w:r>
        <w:t>reverted</w:t>
      </w:r>
      <w:r>
        <w:rPr>
          <w:spacing w:val="-6"/>
        </w:rPr>
        <w:t xml:space="preserve"> </w:t>
      </w:r>
      <w:r>
        <w:t>wholly;</w:t>
      </w:r>
    </w:p>
    <w:p w14:paraId="1C53F168" w14:textId="77777777" w:rsidR="00B36565" w:rsidRDefault="000276C6" w:rsidP="00B36565">
      <w:pPr>
        <w:pStyle w:val="Poetry"/>
        <w:rPr>
          <w:spacing w:val="1"/>
        </w:rPr>
      </w:pPr>
      <w:r>
        <w:t>but she so flashed upon me, as I gazed,</w:t>
      </w:r>
      <w:r>
        <w:rPr>
          <w:spacing w:val="1"/>
        </w:rPr>
        <w:t xml:space="preserve"> </w:t>
      </w:r>
    </w:p>
    <w:p w14:paraId="23F11A5E" w14:textId="2C38DBC5" w:rsidR="000276C6" w:rsidRDefault="000276C6" w:rsidP="00B36565">
      <w:pPr>
        <w:pStyle w:val="Poetry"/>
      </w:pPr>
      <w:r>
        <w:t>that</w:t>
      </w:r>
      <w:r>
        <w:rPr>
          <w:spacing w:val="-2"/>
        </w:rPr>
        <w:t xml:space="preserve"> </w:t>
      </w:r>
      <w:r>
        <w:t>first</w:t>
      </w:r>
      <w:r>
        <w:rPr>
          <w:spacing w:val="-1"/>
        </w:rPr>
        <w:t xml:space="preserve"> </w:t>
      </w:r>
      <w:r>
        <w:t>my</w:t>
      </w:r>
      <w:r>
        <w:rPr>
          <w:spacing w:val="-2"/>
        </w:rPr>
        <w:t xml:space="preserve"> </w:t>
      </w:r>
      <w:r>
        <w:t>sight</w:t>
      </w:r>
      <w:r>
        <w:rPr>
          <w:spacing w:val="-1"/>
        </w:rPr>
        <w:t xml:space="preserve"> </w:t>
      </w:r>
      <w:r>
        <w:t>endured</w:t>
      </w:r>
      <w:r>
        <w:rPr>
          <w:spacing w:val="-2"/>
        </w:rPr>
        <w:t xml:space="preserve"> </w:t>
      </w:r>
      <w:r>
        <w:t>it</w:t>
      </w:r>
      <w:r>
        <w:rPr>
          <w:spacing w:val="-1"/>
        </w:rPr>
        <w:t xml:space="preserve"> </w:t>
      </w:r>
      <w:r>
        <w:t>not;</w:t>
      </w:r>
      <w:r>
        <w:rPr>
          <w:spacing w:val="-1"/>
        </w:rPr>
        <w:t xml:space="preserve"> </w:t>
      </w:r>
      <w:r>
        <w:t>and</w:t>
      </w:r>
      <w:r>
        <w:rPr>
          <w:spacing w:val="-2"/>
        </w:rPr>
        <w:t xml:space="preserve"> </w:t>
      </w:r>
      <w:r>
        <w:t>this</w:t>
      </w:r>
    </w:p>
    <w:p w14:paraId="738D467C" w14:textId="7CCE7F8A" w:rsidR="000276C6" w:rsidRDefault="000276C6" w:rsidP="00B36565">
      <w:pPr>
        <w:pStyle w:val="Poetry"/>
      </w:pPr>
      <w:r>
        <w:t>the</w:t>
      </w:r>
      <w:r>
        <w:rPr>
          <w:spacing w:val="-7"/>
        </w:rPr>
        <w:t xml:space="preserve"> </w:t>
      </w:r>
      <w:r>
        <w:t>slower</w:t>
      </w:r>
      <w:r>
        <w:rPr>
          <w:spacing w:val="-6"/>
        </w:rPr>
        <w:t xml:space="preserve"> </w:t>
      </w:r>
      <w:r>
        <w:t>made</w:t>
      </w:r>
      <w:r>
        <w:rPr>
          <w:spacing w:val="-6"/>
        </w:rPr>
        <w:t xml:space="preserve"> </w:t>
      </w:r>
      <w:r>
        <w:t>me</w:t>
      </w:r>
      <w:r>
        <w:rPr>
          <w:spacing w:val="-6"/>
        </w:rPr>
        <w:t xml:space="preserve"> </w:t>
      </w:r>
      <w:r>
        <w:t>in</w:t>
      </w:r>
      <w:r>
        <w:rPr>
          <w:spacing w:val="-6"/>
        </w:rPr>
        <w:t xml:space="preserve"> </w:t>
      </w:r>
      <w:r>
        <w:t>my</w:t>
      </w:r>
      <w:r>
        <w:rPr>
          <w:spacing w:val="-6"/>
        </w:rPr>
        <w:t xml:space="preserve"> </w:t>
      </w:r>
      <w:r>
        <w:t>questioning.</w:t>
      </w:r>
    </w:p>
    <w:p w14:paraId="18FFD695" w14:textId="77777777" w:rsidR="00B36565" w:rsidRDefault="00B36565" w:rsidP="00B36565">
      <w:pPr>
        <w:pStyle w:val="Poetry"/>
      </w:pPr>
    </w:p>
    <w:p w14:paraId="0DD6080C" w14:textId="77777777" w:rsidR="000276C6" w:rsidRPr="00B36565" w:rsidRDefault="000276C6" w:rsidP="00B36565">
      <w:pPr>
        <w:pStyle w:val="Heading3"/>
      </w:pPr>
      <w:r w:rsidRPr="00B36565">
        <w:t>Paradiso IV</w:t>
      </w:r>
    </w:p>
    <w:p w14:paraId="66FF77B8" w14:textId="77777777" w:rsidR="000276C6" w:rsidRPr="00B36565" w:rsidRDefault="000276C6" w:rsidP="00B36565">
      <w:pPr>
        <w:pStyle w:val="Heading4"/>
      </w:pPr>
      <w:r w:rsidRPr="00B36565">
        <w:t>The First Heaven. The Moon. Reflected Happiness Inconstant Spirits who failed to keep their Vows</w:t>
      </w:r>
    </w:p>
    <w:p w14:paraId="71A0B2FF" w14:textId="77777777" w:rsidR="000276C6" w:rsidRPr="00B36565" w:rsidRDefault="000276C6" w:rsidP="00B36565">
      <w:pPr>
        <w:pStyle w:val="Poetry"/>
      </w:pPr>
      <w:r w:rsidRPr="00B36565">
        <w:t>A free man, ’tween two viands equally</w:t>
      </w:r>
    </w:p>
    <w:p w14:paraId="58AA3B9D" w14:textId="77777777" w:rsidR="00B36565" w:rsidRDefault="000276C6" w:rsidP="00B36565">
      <w:pPr>
        <w:pStyle w:val="Poetry"/>
      </w:pPr>
      <w:r w:rsidRPr="00B36565">
        <w:t xml:space="preserve">attractive and removed, would die of hunger, </w:t>
      </w:r>
    </w:p>
    <w:p w14:paraId="3CFFC2B8" w14:textId="29D7D8F0" w:rsidR="000276C6" w:rsidRPr="00B36565" w:rsidRDefault="000276C6" w:rsidP="00B36565">
      <w:pPr>
        <w:pStyle w:val="Poetry"/>
      </w:pPr>
      <w:r w:rsidRPr="00B36565">
        <w:t>before he carried either to his teeth;</w:t>
      </w:r>
    </w:p>
    <w:p w14:paraId="3ADDDDD8" w14:textId="77777777" w:rsidR="000276C6" w:rsidRPr="00B36565" w:rsidRDefault="000276C6" w:rsidP="00B36565">
      <w:pPr>
        <w:pStyle w:val="Poetry"/>
      </w:pPr>
      <w:r w:rsidRPr="00B36565">
        <w:t>thus would a lamb, between the ravenings</w:t>
      </w:r>
    </w:p>
    <w:p w14:paraId="6C946881" w14:textId="2F6F03F1" w:rsidR="000276C6" w:rsidRPr="00B36565" w:rsidRDefault="000276C6" w:rsidP="00B36565">
      <w:pPr>
        <w:pStyle w:val="Poetry"/>
      </w:pPr>
      <w:r w:rsidRPr="00B36565">
        <w:t>of two fierce wolves, keep fearing each alike;</w:t>
      </w:r>
    </w:p>
    <w:p w14:paraId="147A102E" w14:textId="52FB6ABE" w:rsidR="000276C6" w:rsidRDefault="000276C6" w:rsidP="00B36565">
      <w:pPr>
        <w:pStyle w:val="Poetry"/>
      </w:pPr>
      <w:r w:rsidRPr="00B36565">
        <w:t>thus would a dog remain between two does.</w:t>
      </w:r>
    </w:p>
    <w:p w14:paraId="123AEC05" w14:textId="77777777" w:rsidR="00B36565" w:rsidRPr="00B36565" w:rsidRDefault="00B36565" w:rsidP="00B36565">
      <w:pPr>
        <w:pStyle w:val="Poetry"/>
      </w:pPr>
    </w:p>
    <w:p w14:paraId="520DA79C" w14:textId="77777777" w:rsidR="00B36565" w:rsidRDefault="000276C6" w:rsidP="00B36565">
      <w:pPr>
        <w:pStyle w:val="Poetry"/>
      </w:pPr>
      <w:r w:rsidRPr="00B36565">
        <w:t xml:space="preserve">Hence, by my doubts impelled in equal measure, </w:t>
      </w:r>
    </w:p>
    <w:p w14:paraId="29CB7D2B" w14:textId="797D2BFE" w:rsidR="000276C6" w:rsidRPr="00B36565" w:rsidRDefault="000276C6" w:rsidP="00B36565">
      <w:pPr>
        <w:pStyle w:val="Poetry"/>
      </w:pPr>
      <w:r w:rsidRPr="00B36565">
        <w:t>if I was silent, I reproach me not,</w:t>
      </w:r>
    </w:p>
    <w:p w14:paraId="7E8DA6E5" w14:textId="77777777" w:rsidR="000276C6" w:rsidRPr="00B36565" w:rsidRDefault="000276C6" w:rsidP="00B36565">
      <w:pPr>
        <w:pStyle w:val="Poetry"/>
      </w:pPr>
      <w:r w:rsidRPr="00B36565">
        <w:t>nor do I praise, since thus it had to be.</w:t>
      </w:r>
    </w:p>
    <w:p w14:paraId="1B489BF3" w14:textId="7D56E79F" w:rsidR="000276C6" w:rsidRPr="00B36565" w:rsidRDefault="000276C6" w:rsidP="00B36565">
      <w:pPr>
        <w:pStyle w:val="Poetry"/>
      </w:pPr>
      <w:r w:rsidRPr="00B36565">
        <w:t>I held my peace; but my desire was painted</w:t>
      </w:r>
    </w:p>
    <w:p w14:paraId="4B937D63" w14:textId="77777777" w:rsidR="000276C6" w:rsidRPr="00B36565" w:rsidRDefault="000276C6" w:rsidP="00B36565">
      <w:pPr>
        <w:pStyle w:val="Poetry"/>
      </w:pPr>
      <w:r w:rsidRPr="00B36565">
        <w:t>upon my face, and far more warmly thus</w:t>
      </w:r>
    </w:p>
    <w:p w14:paraId="743E1D12" w14:textId="0A00B1C8" w:rsidR="000276C6" w:rsidRDefault="000276C6" w:rsidP="00B36565">
      <w:pPr>
        <w:pStyle w:val="Poetry"/>
      </w:pPr>
      <w:r w:rsidRPr="00B36565">
        <w:t>I asked, than had it been by uttered speech.</w:t>
      </w:r>
    </w:p>
    <w:p w14:paraId="57B0F23D" w14:textId="77777777" w:rsidR="00B36565" w:rsidRPr="00B36565" w:rsidRDefault="00B36565" w:rsidP="00B36565">
      <w:pPr>
        <w:pStyle w:val="Poetry"/>
      </w:pPr>
    </w:p>
    <w:p w14:paraId="40C634A1" w14:textId="77777777" w:rsidR="00B36565" w:rsidRDefault="000276C6" w:rsidP="00B36565">
      <w:pPr>
        <w:pStyle w:val="Poetry"/>
      </w:pPr>
      <w:r w:rsidRPr="00B36565">
        <w:t xml:space="preserve">Hence Beatrice did ev’n as Daniel once, </w:t>
      </w:r>
    </w:p>
    <w:p w14:paraId="0DEE4124" w14:textId="3A49EAEC" w:rsidR="000276C6" w:rsidRPr="00B36565" w:rsidRDefault="000276C6" w:rsidP="00B36565">
      <w:pPr>
        <w:pStyle w:val="Poetry"/>
      </w:pPr>
      <w:r w:rsidRPr="00B36565">
        <w:t>when in Nebuchadnezzar he appeased</w:t>
      </w:r>
    </w:p>
    <w:p w14:paraId="0845B076" w14:textId="75838616" w:rsidR="000276C6" w:rsidRPr="00B36565" w:rsidRDefault="000276C6" w:rsidP="00B36565">
      <w:pPr>
        <w:pStyle w:val="Poetry"/>
      </w:pPr>
      <w:r w:rsidRPr="00B36565">
        <w:t>the wrath, which had unjustly made him cruel;</w:t>
      </w:r>
    </w:p>
    <w:p w14:paraId="31B9B616" w14:textId="77777777" w:rsidR="00B36565" w:rsidRDefault="000276C6" w:rsidP="00B36565">
      <w:pPr>
        <w:pStyle w:val="Poetry"/>
      </w:pPr>
      <w:r w:rsidRPr="00B36565">
        <w:t xml:space="preserve">and “Clearly do I see” she said, “how both </w:t>
      </w:r>
    </w:p>
    <w:p w14:paraId="454BB8D6" w14:textId="77777777" w:rsidR="00B36565" w:rsidRDefault="000276C6" w:rsidP="00B36565">
      <w:pPr>
        <w:pStyle w:val="Poetry"/>
      </w:pPr>
      <w:r w:rsidRPr="00B36565">
        <w:t xml:space="preserve">thy wishes so attract thee, that thy thought </w:t>
      </w:r>
    </w:p>
    <w:p w14:paraId="748F630D" w14:textId="3C8B410F" w:rsidR="000276C6" w:rsidRPr="00B36565" w:rsidRDefault="000276C6" w:rsidP="00B36565">
      <w:pPr>
        <w:pStyle w:val="Poetry"/>
      </w:pPr>
      <w:r w:rsidRPr="00B36565">
        <w:t>is so self-bound, that it is not expressed.</w:t>
      </w:r>
    </w:p>
    <w:p w14:paraId="3BD7CECD" w14:textId="77777777" w:rsidR="000276C6" w:rsidRPr="00B36565" w:rsidRDefault="000276C6" w:rsidP="00B36565">
      <w:pPr>
        <w:pStyle w:val="Poetry"/>
      </w:pPr>
      <w:r w:rsidRPr="00B36565">
        <w:t>Thou arguest thus: ‘If my good will endure,</w:t>
      </w:r>
    </w:p>
    <w:p w14:paraId="612569A9" w14:textId="7E3241F0" w:rsidR="000276C6" w:rsidRPr="00B36565" w:rsidRDefault="000276C6" w:rsidP="00B36565">
      <w:pPr>
        <w:pStyle w:val="Poetry"/>
      </w:pPr>
      <w:r w:rsidRPr="00B36565">
        <w:t>why doth the violence of others cause</w:t>
      </w:r>
    </w:p>
    <w:p w14:paraId="73535467" w14:textId="77777777" w:rsidR="000276C6" w:rsidRPr="00B36565" w:rsidRDefault="000276C6" w:rsidP="00B36565">
      <w:pPr>
        <w:pStyle w:val="Poetry"/>
      </w:pPr>
      <w:r w:rsidRPr="00B36565">
        <w:t>the measure of my merit to be less?’</w:t>
      </w:r>
    </w:p>
    <w:p w14:paraId="6C32F267" w14:textId="77777777" w:rsidR="00B36565" w:rsidRDefault="000276C6" w:rsidP="00B36565">
      <w:pPr>
        <w:pStyle w:val="Poetry"/>
      </w:pPr>
      <w:r w:rsidRPr="00B36565">
        <w:t xml:space="preserve">Again it gives thee cause for doubt, that souls </w:t>
      </w:r>
    </w:p>
    <w:p w14:paraId="4BC258C0" w14:textId="77777777" w:rsidR="00B36565" w:rsidRDefault="000276C6" w:rsidP="00B36565">
      <w:pPr>
        <w:pStyle w:val="Poetry"/>
      </w:pPr>
      <w:r w:rsidRPr="00B36565">
        <w:t xml:space="preserve">seem to return unto the stars again, </w:t>
      </w:r>
    </w:p>
    <w:p w14:paraId="5ED9F5B7" w14:textId="798A5A97" w:rsidR="000276C6" w:rsidRPr="00B36565" w:rsidRDefault="000276C6" w:rsidP="00B36565">
      <w:pPr>
        <w:pStyle w:val="Poetry"/>
      </w:pPr>
      <w:r w:rsidRPr="00B36565">
        <w:t>according to the opinion Plato held.</w:t>
      </w:r>
    </w:p>
    <w:p w14:paraId="6AB468E3" w14:textId="3427CC58" w:rsidR="000276C6" w:rsidRPr="00B36565" w:rsidRDefault="000276C6" w:rsidP="00B36565">
      <w:pPr>
        <w:pStyle w:val="Poetry"/>
      </w:pPr>
      <w:r w:rsidRPr="00B36565">
        <w:lastRenderedPageBreak/>
        <w:t>These are the questions which upon thy will</w:t>
      </w:r>
    </w:p>
    <w:p w14:paraId="2628AC86" w14:textId="77777777" w:rsidR="000276C6" w:rsidRPr="00B36565" w:rsidRDefault="000276C6" w:rsidP="00B36565">
      <w:pPr>
        <w:pStyle w:val="Poetry"/>
      </w:pPr>
      <w:r w:rsidRPr="00B36565">
        <w:t>are thrusting equally; I’ll hence deal first</w:t>
      </w:r>
    </w:p>
    <w:p w14:paraId="016F6547" w14:textId="75D726EE" w:rsidR="000276C6" w:rsidRDefault="000276C6" w:rsidP="00B36565">
      <w:pPr>
        <w:pStyle w:val="Poetry"/>
      </w:pPr>
      <w:r w:rsidRPr="00B36565">
        <w:t>with that one which hath most of venom for thee.</w:t>
      </w:r>
    </w:p>
    <w:p w14:paraId="59FD65EE" w14:textId="77777777" w:rsidR="00B36565" w:rsidRPr="00B36565" w:rsidRDefault="00B36565" w:rsidP="00B36565">
      <w:pPr>
        <w:pStyle w:val="Poetry"/>
      </w:pPr>
    </w:p>
    <w:p w14:paraId="4803438E" w14:textId="77777777" w:rsidR="00B36565" w:rsidRDefault="000276C6" w:rsidP="00B36565">
      <w:pPr>
        <w:pStyle w:val="Poetry"/>
      </w:pPr>
      <w:r w:rsidRPr="00B36565">
        <w:t xml:space="preserve">Of all the Seraphs he who most in-Gods </w:t>
      </w:r>
    </w:p>
    <w:p w14:paraId="298D0B0B" w14:textId="693C43D5" w:rsidR="000276C6" w:rsidRPr="00B36565" w:rsidRDefault="000276C6" w:rsidP="00B36565">
      <w:pPr>
        <w:pStyle w:val="Poetry"/>
      </w:pPr>
      <w:r w:rsidRPr="00B36565">
        <w:t>himself, or Moses, Samuel, or, I say,</w:t>
      </w:r>
    </w:p>
    <w:p w14:paraId="22ED6BF5" w14:textId="51F10325" w:rsidR="000276C6" w:rsidRPr="00B36565" w:rsidRDefault="000276C6" w:rsidP="00B36565">
      <w:pPr>
        <w:pStyle w:val="Poetry"/>
      </w:pPr>
      <w:r w:rsidRPr="00B36565">
        <w:t>whichever John thou choose, or even Mary,</w:t>
      </w:r>
    </w:p>
    <w:p w14:paraId="30C04A9A" w14:textId="77777777" w:rsidR="00B36565" w:rsidRDefault="000276C6" w:rsidP="00B36565">
      <w:pPr>
        <w:pStyle w:val="Poetry"/>
      </w:pPr>
      <w:r w:rsidRPr="00B36565">
        <w:t xml:space="preserve">have in no other heaven their seats, than have </w:t>
      </w:r>
    </w:p>
    <w:p w14:paraId="3E58B6D5" w14:textId="77777777" w:rsidR="00B36565" w:rsidRDefault="000276C6" w:rsidP="00B36565">
      <w:pPr>
        <w:pStyle w:val="Poetry"/>
      </w:pPr>
      <w:r w:rsidRPr="00B36565">
        <w:t xml:space="preserve">those spirits which appeared to thee just now, </w:t>
      </w:r>
    </w:p>
    <w:p w14:paraId="09535582" w14:textId="5BFAC4B2" w:rsidR="000276C6" w:rsidRPr="00B36565" w:rsidRDefault="000276C6" w:rsidP="00B36565">
      <w:pPr>
        <w:pStyle w:val="Poetry"/>
      </w:pPr>
      <w:r w:rsidRPr="00B36565">
        <w:t>nor for their being more or fewer years;</w:t>
      </w:r>
    </w:p>
    <w:p w14:paraId="5D042099" w14:textId="77777777" w:rsidR="000276C6" w:rsidRPr="00B36565" w:rsidRDefault="000276C6" w:rsidP="00B36565">
      <w:pPr>
        <w:pStyle w:val="Poetry"/>
      </w:pPr>
      <w:r w:rsidRPr="00B36565">
        <w:t>but all make beautiful the highest sphere,</w:t>
      </w:r>
    </w:p>
    <w:p w14:paraId="026370E7" w14:textId="02554E30" w:rsidR="000276C6" w:rsidRPr="00B36565" w:rsidRDefault="000276C6" w:rsidP="00B36565">
      <w:pPr>
        <w:pStyle w:val="Poetry"/>
      </w:pPr>
      <w:r w:rsidRPr="00B36565">
        <w:t>and each in different ways enjoys sweet life,</w:t>
      </w:r>
    </w:p>
    <w:p w14:paraId="67928C04" w14:textId="77777777" w:rsidR="00B36565" w:rsidRDefault="000276C6" w:rsidP="00B36565">
      <w:pPr>
        <w:pStyle w:val="Poetry"/>
      </w:pPr>
      <w:r w:rsidRPr="00B36565">
        <w:t xml:space="preserve">through feeling more and less the Eternal Breath. </w:t>
      </w:r>
    </w:p>
    <w:p w14:paraId="67B7A80D" w14:textId="77777777" w:rsidR="00B36565" w:rsidRDefault="000276C6" w:rsidP="00B36565">
      <w:pPr>
        <w:pStyle w:val="Poetry"/>
      </w:pPr>
      <w:r w:rsidRPr="00B36565">
        <w:t xml:space="preserve">They did not here reveal themselves, because </w:t>
      </w:r>
    </w:p>
    <w:p w14:paraId="3BEF0B82" w14:textId="7C125E46" w:rsidR="000276C6" w:rsidRPr="00B36565" w:rsidRDefault="000276C6" w:rsidP="00B36565">
      <w:pPr>
        <w:pStyle w:val="Poetry"/>
      </w:pPr>
      <w:r w:rsidRPr="00B36565">
        <w:t>this special sphere had been allotted them,</w:t>
      </w:r>
    </w:p>
    <w:p w14:paraId="5C995FE8" w14:textId="0BB6E80C" w:rsidR="000276C6" w:rsidRDefault="000276C6" w:rsidP="00B36565">
      <w:pPr>
        <w:pStyle w:val="Poetry"/>
      </w:pPr>
      <w:r w:rsidRPr="00B36565">
        <w:t>but to express the lowest heavenly state.</w:t>
      </w:r>
    </w:p>
    <w:p w14:paraId="02F0C85D" w14:textId="77777777" w:rsidR="00B36565" w:rsidRPr="00B36565" w:rsidRDefault="00B36565" w:rsidP="00B36565">
      <w:pPr>
        <w:pStyle w:val="Poetry"/>
      </w:pPr>
    </w:p>
    <w:p w14:paraId="0301246C" w14:textId="55789B34" w:rsidR="000276C6" w:rsidRPr="00B36565" w:rsidRDefault="000276C6" w:rsidP="00B36565">
      <w:pPr>
        <w:pStyle w:val="Poetry"/>
      </w:pPr>
      <w:r w:rsidRPr="00B36565">
        <w:t>Thus must one speak to your intelligence,</w:t>
      </w:r>
    </w:p>
    <w:p w14:paraId="5DDEEE3E" w14:textId="77777777" w:rsidR="000276C6" w:rsidRPr="00B36565" w:rsidRDefault="000276C6" w:rsidP="00B36565">
      <w:pPr>
        <w:pStyle w:val="Poetry"/>
      </w:pPr>
      <w:r w:rsidRPr="00B36565">
        <w:t>since only from sense-objects can it learn</w:t>
      </w:r>
    </w:p>
    <w:p w14:paraId="6708A951" w14:textId="77777777" w:rsidR="000276C6" w:rsidRDefault="000276C6" w:rsidP="000276C6">
      <w:pPr>
        <w:pStyle w:val="BodyText"/>
        <w:spacing w:before="8"/>
        <w:rPr>
          <w:sz w:val="20"/>
        </w:rPr>
      </w:pPr>
    </w:p>
    <w:p w14:paraId="525474D9" w14:textId="77777777" w:rsidR="000276C6" w:rsidRDefault="000276C6" w:rsidP="00B36565">
      <w:pPr>
        <w:pStyle w:val="Bodynoindent"/>
        <w:jc w:val="center"/>
      </w:pPr>
      <w:r>
        <w:rPr>
          <w:noProof/>
        </w:rPr>
        <w:drawing>
          <wp:inline distT="0" distB="0" distL="0" distR="0" wp14:anchorId="02D2105B" wp14:editId="4FCA1B12">
            <wp:extent cx="2210451" cy="3136963"/>
            <wp:effectExtent l="0" t="0" r="0" b="0"/>
            <wp:docPr id="43"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3.png"/>
                    <pic:cNvPicPr/>
                  </pic:nvPicPr>
                  <pic:blipFill>
                    <a:blip r:embed="rId27" cstate="print"/>
                    <a:stretch>
                      <a:fillRect/>
                    </a:stretch>
                  </pic:blipFill>
                  <pic:spPr>
                    <a:xfrm>
                      <a:off x="0" y="0"/>
                      <a:ext cx="2210451" cy="3136963"/>
                    </a:xfrm>
                    <a:prstGeom prst="rect">
                      <a:avLst/>
                    </a:prstGeom>
                  </pic:spPr>
                </pic:pic>
              </a:graphicData>
            </a:graphic>
          </wp:inline>
        </w:drawing>
      </w:r>
    </w:p>
    <w:p w14:paraId="0D137C4E" w14:textId="77777777" w:rsidR="000276C6" w:rsidRDefault="000276C6" w:rsidP="00B36565">
      <w:pPr>
        <w:pStyle w:val="CaptionHeader"/>
      </w:pPr>
      <w:r>
        <w:rPr>
          <w:w w:val="105"/>
        </w:rPr>
        <w:t>image 5.18: Paradiso: Canto Four | Be-</w:t>
      </w:r>
      <w:r>
        <w:rPr>
          <w:spacing w:val="1"/>
          <w:w w:val="105"/>
        </w:rPr>
        <w:t xml:space="preserve"> </w:t>
      </w:r>
      <w:r>
        <w:rPr>
          <w:spacing w:val="-1"/>
        </w:rPr>
        <w:t>atrice</w:t>
      </w:r>
      <w:r>
        <w:rPr>
          <w:spacing w:val="-10"/>
        </w:rPr>
        <w:t xml:space="preserve"> </w:t>
      </w:r>
      <w:r>
        <w:rPr>
          <w:spacing w:val="-1"/>
        </w:rPr>
        <w:t>and</w:t>
      </w:r>
      <w:r>
        <w:rPr>
          <w:spacing w:val="-10"/>
        </w:rPr>
        <w:t xml:space="preserve"> </w:t>
      </w:r>
      <w:r>
        <w:rPr>
          <w:spacing w:val="-1"/>
        </w:rPr>
        <w:t>Dante</w:t>
      </w:r>
      <w:r>
        <w:rPr>
          <w:spacing w:val="-10"/>
        </w:rPr>
        <w:t xml:space="preserve"> </w:t>
      </w:r>
      <w:r>
        <w:rPr>
          <w:spacing w:val="-1"/>
        </w:rPr>
        <w:t>face</w:t>
      </w:r>
      <w:r>
        <w:rPr>
          <w:spacing w:val="-10"/>
        </w:rPr>
        <w:t xml:space="preserve"> </w:t>
      </w:r>
      <w:r>
        <w:rPr>
          <w:spacing w:val="-1"/>
        </w:rPr>
        <w:t>one</w:t>
      </w:r>
      <w:r>
        <w:rPr>
          <w:spacing w:val="-10"/>
        </w:rPr>
        <w:t xml:space="preserve"> </w:t>
      </w:r>
      <w:r>
        <w:t>another</w:t>
      </w:r>
      <w:r>
        <w:rPr>
          <w:spacing w:val="-10"/>
        </w:rPr>
        <w:t xml:space="preserve"> </w:t>
      </w:r>
      <w:r>
        <w:t>and</w:t>
      </w:r>
      <w:r>
        <w:rPr>
          <w:spacing w:val="-10"/>
        </w:rPr>
        <w:t xml:space="preserve"> </w:t>
      </w:r>
      <w:r>
        <w:t>discuss</w:t>
      </w:r>
      <w:r>
        <w:rPr>
          <w:spacing w:val="-42"/>
        </w:rPr>
        <w:t xml:space="preserve"> </w:t>
      </w:r>
      <w:r>
        <w:t>free</w:t>
      </w:r>
      <w:r>
        <w:rPr>
          <w:spacing w:val="-9"/>
        </w:rPr>
        <w:t xml:space="preserve"> </w:t>
      </w:r>
      <w:r>
        <w:t>will.</w:t>
      </w:r>
    </w:p>
    <w:p w14:paraId="4BB6EEE6" w14:textId="77777777" w:rsidR="00B36565" w:rsidRDefault="000276C6" w:rsidP="00B36565">
      <w:pPr>
        <w:pStyle w:val="CaptionText"/>
        <w:rPr>
          <w:spacing w:val="-42"/>
        </w:rPr>
      </w:pPr>
      <w:r>
        <w:rPr>
          <w:b/>
        </w:rPr>
        <w:lastRenderedPageBreak/>
        <w:t xml:space="preserve">Author: </w:t>
      </w:r>
      <w:r>
        <w:t>Teodolinda Barolini</w:t>
      </w:r>
      <w:r>
        <w:rPr>
          <w:spacing w:val="-42"/>
        </w:rPr>
        <w:t xml:space="preserve"> </w:t>
      </w:r>
    </w:p>
    <w:p w14:paraId="45EDFEEA" w14:textId="77777777" w:rsidR="00B36565" w:rsidRDefault="00B36565" w:rsidP="00B36565">
      <w:pPr>
        <w:pStyle w:val="CaptionText"/>
      </w:pPr>
      <w:r>
        <w:rPr>
          <w:b/>
          <w:spacing w:val="-5"/>
        </w:rPr>
        <w:t>S</w:t>
      </w:r>
      <w:r w:rsidR="000276C6">
        <w:rPr>
          <w:b/>
          <w:spacing w:val="-5"/>
        </w:rPr>
        <w:t xml:space="preserve">ource: </w:t>
      </w:r>
      <w:r w:rsidR="000276C6">
        <w:rPr>
          <w:spacing w:val="-4"/>
        </w:rPr>
        <w:t>Digital Dante</w:t>
      </w:r>
      <w:r w:rsidR="000276C6">
        <w:t xml:space="preserve"> </w:t>
      </w:r>
    </w:p>
    <w:p w14:paraId="3F947D26" w14:textId="36E1C46F" w:rsidR="000276C6" w:rsidRDefault="00B36565" w:rsidP="00B36565">
      <w:pPr>
        <w:pStyle w:val="CaptionText"/>
      </w:pPr>
      <w:r>
        <w:rPr>
          <w:b/>
          <w:spacing w:val="1"/>
          <w:w w:val="106"/>
        </w:rPr>
        <w:t>L</w:t>
      </w:r>
      <w:r w:rsidR="000276C6">
        <w:rPr>
          <w:b/>
          <w:spacing w:val="1"/>
          <w:w w:val="106"/>
        </w:rPr>
        <w:t>i</w:t>
      </w:r>
      <w:r w:rsidR="000276C6">
        <w:rPr>
          <w:b/>
          <w:w w:val="95"/>
        </w:rPr>
        <w:t>c</w:t>
      </w:r>
      <w:r w:rsidR="000276C6">
        <w:rPr>
          <w:b/>
          <w:spacing w:val="-1"/>
          <w:w w:val="98"/>
        </w:rPr>
        <w:t>e</w:t>
      </w:r>
      <w:r w:rsidR="000276C6">
        <w:rPr>
          <w:b/>
        </w:rPr>
        <w:t>n</w:t>
      </w:r>
      <w:r w:rsidR="000276C6">
        <w:rPr>
          <w:b/>
          <w:spacing w:val="1"/>
        </w:rPr>
        <w:t>s</w:t>
      </w:r>
      <w:r w:rsidR="000276C6">
        <w:rPr>
          <w:b/>
          <w:w w:val="88"/>
        </w:rPr>
        <w:t>e:</w:t>
      </w:r>
      <w:r w:rsidR="000276C6">
        <w:rPr>
          <w:b/>
          <w:spacing w:val="-6"/>
        </w:rPr>
        <w:t xml:space="preserve"> </w:t>
      </w:r>
      <w:r w:rsidR="000276C6">
        <w:rPr>
          <w:w w:val="103"/>
        </w:rPr>
        <w:t>P</w:t>
      </w:r>
      <w:r w:rsidR="000276C6">
        <w:rPr>
          <w:spacing w:val="-1"/>
          <w:w w:val="103"/>
        </w:rPr>
        <w:t>u</w:t>
      </w:r>
      <w:r w:rsidR="000276C6">
        <w:rPr>
          <w:w w:val="101"/>
        </w:rPr>
        <w:t>b</w:t>
      </w:r>
      <w:r w:rsidR="000276C6">
        <w:rPr>
          <w:w w:val="94"/>
        </w:rPr>
        <w:t>lic</w:t>
      </w:r>
      <w:r w:rsidR="000276C6">
        <w:rPr>
          <w:spacing w:val="-5"/>
        </w:rPr>
        <w:t xml:space="preserve"> </w:t>
      </w:r>
      <w:r w:rsidR="000276C6">
        <w:rPr>
          <w:spacing w:val="1"/>
          <w:w w:val="101"/>
        </w:rPr>
        <w:t>D</w:t>
      </w:r>
      <w:r w:rsidR="000276C6">
        <w:rPr>
          <w:w w:val="102"/>
        </w:rPr>
        <w:t>o</w:t>
      </w:r>
      <w:r w:rsidR="000276C6">
        <w:rPr>
          <w:spacing w:val="-1"/>
          <w:w w:val="105"/>
        </w:rPr>
        <w:t>m</w:t>
      </w:r>
      <w:r w:rsidR="000276C6">
        <w:rPr>
          <w:w w:val="98"/>
        </w:rPr>
        <w:t>a</w:t>
      </w:r>
      <w:r w:rsidR="000276C6">
        <w:rPr>
          <w:w w:val="104"/>
        </w:rPr>
        <w:t>in</w:t>
      </w:r>
    </w:p>
    <w:p w14:paraId="3E91F937" w14:textId="77777777" w:rsidR="000276C6" w:rsidRDefault="000276C6" w:rsidP="000276C6">
      <w:pPr>
        <w:pStyle w:val="BodyText"/>
        <w:spacing w:before="3"/>
        <w:rPr>
          <w:sz w:val="25"/>
        </w:rPr>
      </w:pPr>
    </w:p>
    <w:p w14:paraId="40AC82CA" w14:textId="77777777" w:rsidR="00B36565" w:rsidRDefault="000276C6" w:rsidP="00B36565">
      <w:pPr>
        <w:pStyle w:val="Poetry"/>
      </w:pPr>
      <w:r w:rsidRPr="00B36565">
        <w:t xml:space="preserve">what it thereafter fits for understanding. </w:t>
      </w:r>
    </w:p>
    <w:p w14:paraId="03861D35" w14:textId="77777777" w:rsidR="00B36565" w:rsidRDefault="000276C6" w:rsidP="00B36565">
      <w:pPr>
        <w:pStyle w:val="Poetry"/>
      </w:pPr>
      <w:r w:rsidRPr="00B36565">
        <w:t xml:space="preserve">Because of this the Scriptures condescend </w:t>
      </w:r>
    </w:p>
    <w:p w14:paraId="3EEDAEC1" w14:textId="352264E9" w:rsidR="000276C6" w:rsidRPr="00B36565" w:rsidRDefault="000276C6" w:rsidP="00B36565">
      <w:pPr>
        <w:pStyle w:val="Poetry"/>
      </w:pPr>
      <w:r w:rsidRPr="00B36565">
        <w:t>to your capacity, and feet and hands</w:t>
      </w:r>
    </w:p>
    <w:p w14:paraId="3F560731" w14:textId="78E852CB" w:rsidR="000276C6" w:rsidRPr="00B36565" w:rsidRDefault="000276C6" w:rsidP="00B36565">
      <w:pPr>
        <w:pStyle w:val="Poetry"/>
      </w:pPr>
      <w:r w:rsidRPr="00B36565">
        <w:t>ascribe to God, and yet mean something else;</w:t>
      </w:r>
    </w:p>
    <w:p w14:paraId="0BF106DB" w14:textId="77777777" w:rsidR="00B36565" w:rsidRDefault="000276C6" w:rsidP="00B36565">
      <w:pPr>
        <w:pStyle w:val="Poetry"/>
      </w:pPr>
      <w:r w:rsidRPr="00B36565">
        <w:t xml:space="preserve">and Holy Church in human form presents </w:t>
      </w:r>
    </w:p>
    <w:p w14:paraId="09ECBBD5" w14:textId="77777777" w:rsidR="00B36565" w:rsidRDefault="000276C6" w:rsidP="00B36565">
      <w:pPr>
        <w:pStyle w:val="Poetry"/>
      </w:pPr>
      <w:r w:rsidRPr="00B36565">
        <w:t xml:space="preserve">Gabriel and Michael to you, and the other, </w:t>
      </w:r>
    </w:p>
    <w:p w14:paraId="625EC960" w14:textId="59EE7F3E" w:rsidR="000276C6" w:rsidRDefault="000276C6" w:rsidP="00B36565">
      <w:pPr>
        <w:pStyle w:val="Poetry"/>
      </w:pPr>
      <w:r w:rsidRPr="00B36565">
        <w:t>who to Tobias once restored his health.</w:t>
      </w:r>
    </w:p>
    <w:p w14:paraId="2D945573" w14:textId="77777777" w:rsidR="00B36565" w:rsidRPr="00B36565" w:rsidRDefault="00B36565" w:rsidP="00B36565">
      <w:pPr>
        <w:pStyle w:val="Poetry"/>
      </w:pPr>
    </w:p>
    <w:p w14:paraId="69605B43" w14:textId="77777777" w:rsidR="000276C6" w:rsidRPr="00B36565" w:rsidRDefault="000276C6" w:rsidP="00B36565">
      <w:pPr>
        <w:pStyle w:val="Poetry"/>
      </w:pPr>
      <w:r w:rsidRPr="00B36565">
        <w:t>That which Timaeus teaches of the soul</w:t>
      </w:r>
    </w:p>
    <w:p w14:paraId="309A0F0E" w14:textId="2B852E8A" w:rsidR="000276C6" w:rsidRPr="00B36565" w:rsidRDefault="000276C6" w:rsidP="00B36565">
      <w:pPr>
        <w:pStyle w:val="Poetry"/>
      </w:pPr>
      <w:r w:rsidRPr="00B36565">
        <w:t>is not like that which one up here beholds,</w:t>
      </w:r>
    </w:p>
    <w:p w14:paraId="3D597483" w14:textId="77777777" w:rsidR="00B36565" w:rsidRDefault="000276C6" w:rsidP="00B36565">
      <w:pPr>
        <w:pStyle w:val="Poetry"/>
      </w:pPr>
      <w:r w:rsidRPr="00B36565">
        <w:t xml:space="preserve">for, as he says it, so he seems to mean. </w:t>
      </w:r>
    </w:p>
    <w:p w14:paraId="21404D47" w14:textId="2F5725FF" w:rsidR="000276C6" w:rsidRPr="00B36565" w:rsidRDefault="000276C6" w:rsidP="00B36565">
      <w:pPr>
        <w:pStyle w:val="Poetry"/>
      </w:pPr>
      <w:r w:rsidRPr="00B36565">
        <w:t>He says that each soul to its star returns,</w:t>
      </w:r>
    </w:p>
    <w:p w14:paraId="0C22B895" w14:textId="77777777" w:rsidR="00B36565" w:rsidRDefault="000276C6" w:rsidP="00B36565">
      <w:pPr>
        <w:pStyle w:val="Poetry"/>
      </w:pPr>
      <w:r w:rsidRPr="00B36565">
        <w:t xml:space="preserve">because he thinks that it was severed thence, </w:t>
      </w:r>
    </w:p>
    <w:p w14:paraId="3AE15151" w14:textId="2BD7AD5E" w:rsidR="000276C6" w:rsidRPr="00B36565" w:rsidRDefault="000276C6" w:rsidP="00B36565">
      <w:pPr>
        <w:pStyle w:val="Poetry"/>
      </w:pPr>
      <w:r w:rsidRPr="00B36565">
        <w:t>when Nature granted it as form; and yet</w:t>
      </w:r>
    </w:p>
    <w:p w14:paraId="70F976ED" w14:textId="721F3422" w:rsidR="000276C6" w:rsidRPr="00B36565" w:rsidRDefault="000276C6" w:rsidP="00B36565">
      <w:pPr>
        <w:pStyle w:val="Poetry"/>
      </w:pPr>
      <w:r w:rsidRPr="00B36565">
        <w:t>his doctrine is, perhaps, of other guise,</w:t>
      </w:r>
    </w:p>
    <w:p w14:paraId="0EA496B8" w14:textId="77777777" w:rsidR="00B36565" w:rsidRDefault="000276C6" w:rsidP="00B36565">
      <w:pPr>
        <w:pStyle w:val="Poetry"/>
      </w:pPr>
      <w:r w:rsidRPr="00B36565">
        <w:t xml:space="preserve">than what his words imply, and may possess </w:t>
      </w:r>
    </w:p>
    <w:p w14:paraId="2D544E85" w14:textId="321FF271" w:rsidR="000276C6" w:rsidRPr="00B36565" w:rsidRDefault="000276C6" w:rsidP="00B36565">
      <w:pPr>
        <w:pStyle w:val="Poetry"/>
      </w:pPr>
      <w:r w:rsidRPr="00B36565">
        <w:t>a meaning which is not to be despised.</w:t>
      </w:r>
    </w:p>
    <w:p w14:paraId="61E7CF00" w14:textId="77777777" w:rsidR="00B36565" w:rsidRDefault="000276C6" w:rsidP="00B36565">
      <w:pPr>
        <w:pStyle w:val="Poetry"/>
      </w:pPr>
      <w:r w:rsidRPr="00B36565">
        <w:t xml:space="preserve">In case he mean that to these wheel-like spheres </w:t>
      </w:r>
    </w:p>
    <w:p w14:paraId="165517DD" w14:textId="5B36D720" w:rsidR="000276C6" w:rsidRPr="00B36565" w:rsidRDefault="000276C6" w:rsidP="00B36565">
      <w:pPr>
        <w:pStyle w:val="Poetry"/>
      </w:pPr>
      <w:r w:rsidRPr="00B36565">
        <w:t>returns their influence’s praise or blame,</w:t>
      </w:r>
    </w:p>
    <w:p w14:paraId="59814111" w14:textId="03FABD44" w:rsidR="000276C6" w:rsidRPr="00B36565" w:rsidRDefault="000276C6" w:rsidP="00B36565">
      <w:pPr>
        <w:pStyle w:val="Poetry"/>
      </w:pPr>
      <w:r w:rsidRPr="00B36565">
        <w:t>his bow may hit, perhaps, upon a truth.</w:t>
      </w:r>
    </w:p>
    <w:p w14:paraId="17A13B06" w14:textId="77777777" w:rsidR="00B36565" w:rsidRDefault="000276C6" w:rsidP="00B36565">
      <w:pPr>
        <w:pStyle w:val="Poetry"/>
      </w:pPr>
      <w:r w:rsidRPr="00B36565">
        <w:t xml:space="preserve">This principle, ill understood, once turned </w:t>
      </w:r>
    </w:p>
    <w:p w14:paraId="12B8BB41" w14:textId="77777777" w:rsidR="00B36565" w:rsidRDefault="000276C6" w:rsidP="00B36565">
      <w:pPr>
        <w:pStyle w:val="Poetry"/>
      </w:pPr>
      <w:r w:rsidRPr="00B36565">
        <w:t xml:space="preserve">nigh all the world awry, so that, in naming </w:t>
      </w:r>
    </w:p>
    <w:p w14:paraId="4EAA0377" w14:textId="53F45C0B" w:rsidR="000276C6" w:rsidRDefault="000276C6" w:rsidP="00B36565">
      <w:pPr>
        <w:pStyle w:val="Poetry"/>
      </w:pPr>
      <w:r w:rsidRPr="00B36565">
        <w:t>Jove, Mercury and Mars, it went astray.</w:t>
      </w:r>
    </w:p>
    <w:p w14:paraId="607BEB02" w14:textId="77777777" w:rsidR="00B36565" w:rsidRPr="00B36565" w:rsidRDefault="00B36565" w:rsidP="00B36565">
      <w:pPr>
        <w:pStyle w:val="Poetry"/>
      </w:pPr>
    </w:p>
    <w:p w14:paraId="6B53C159" w14:textId="77777777" w:rsidR="000276C6" w:rsidRPr="00B36565" w:rsidRDefault="000276C6" w:rsidP="00B36565">
      <w:pPr>
        <w:pStyle w:val="Poetry"/>
      </w:pPr>
      <w:r w:rsidRPr="00B36565">
        <w:t>The other doubt whereby thy mind is stirred,</w:t>
      </w:r>
    </w:p>
    <w:p w14:paraId="072D5A5D" w14:textId="7C817201" w:rsidR="000276C6" w:rsidRPr="00B36565" w:rsidRDefault="000276C6" w:rsidP="00B36565">
      <w:pPr>
        <w:pStyle w:val="Poetry"/>
      </w:pPr>
      <w:r w:rsidRPr="00B36565">
        <w:t>less venom hath, because its harmfulness</w:t>
      </w:r>
    </w:p>
    <w:p w14:paraId="71F04BF8" w14:textId="77777777" w:rsidR="000276C6" w:rsidRPr="00B36565" w:rsidRDefault="000276C6" w:rsidP="00B36565">
      <w:pPr>
        <w:pStyle w:val="Poetry"/>
      </w:pPr>
      <w:r w:rsidRPr="00B36565">
        <w:t>could not conduct thee elsewhere from my side.</w:t>
      </w:r>
    </w:p>
    <w:p w14:paraId="4553C5A9" w14:textId="77777777" w:rsidR="00B36565" w:rsidRDefault="000276C6" w:rsidP="00B36565">
      <w:pPr>
        <w:pStyle w:val="Poetry"/>
      </w:pPr>
      <w:r w:rsidRPr="00B36565">
        <w:t xml:space="preserve">That this our Justice should appear to be </w:t>
      </w:r>
    </w:p>
    <w:p w14:paraId="665CE402" w14:textId="77777777" w:rsidR="00B36565" w:rsidRDefault="000276C6" w:rsidP="00B36565">
      <w:pPr>
        <w:pStyle w:val="Poetry"/>
      </w:pPr>
      <w:r w:rsidRPr="00B36565">
        <w:t>unjust in the eyes of mortals, argues faith,</w:t>
      </w:r>
      <w:r w:rsidR="00B36565" w:rsidRPr="00B36565">
        <w:t xml:space="preserve"> </w:t>
      </w:r>
    </w:p>
    <w:p w14:paraId="2A9F4D0D" w14:textId="39D2C859" w:rsidR="000276C6" w:rsidRPr="00B36565" w:rsidRDefault="00B36565" w:rsidP="00B36565">
      <w:pPr>
        <w:pStyle w:val="Poetry"/>
      </w:pPr>
      <w:r w:rsidRPr="00B36565">
        <w:t>and not heretical depravity.</w:t>
      </w:r>
    </w:p>
    <w:p w14:paraId="23C32482" w14:textId="243D5480" w:rsidR="000276C6" w:rsidRPr="00B36565" w:rsidRDefault="000276C6" w:rsidP="00B36565">
      <w:pPr>
        <w:pStyle w:val="Poetry"/>
      </w:pPr>
      <w:r w:rsidRPr="00B36565">
        <w:t>But here, because your human understanding</w:t>
      </w:r>
    </w:p>
    <w:p w14:paraId="191B70B3" w14:textId="77777777" w:rsidR="00B36565" w:rsidRDefault="000276C6" w:rsidP="00B36565">
      <w:pPr>
        <w:pStyle w:val="Poetry"/>
      </w:pPr>
      <w:r w:rsidRPr="00B36565">
        <w:lastRenderedPageBreak/>
        <w:t xml:space="preserve">can penetrate this truth with ease, I’ll now, </w:t>
      </w:r>
    </w:p>
    <w:p w14:paraId="105C616D" w14:textId="4CBF50BA" w:rsidR="000276C6" w:rsidRDefault="000276C6" w:rsidP="00B36565">
      <w:pPr>
        <w:pStyle w:val="Poetry"/>
      </w:pPr>
      <w:r w:rsidRPr="00B36565">
        <w:t>as thou desirest, render thee content.</w:t>
      </w:r>
    </w:p>
    <w:p w14:paraId="6288D745" w14:textId="77777777" w:rsidR="00B36565" w:rsidRPr="00B36565" w:rsidRDefault="00B36565" w:rsidP="00B36565">
      <w:pPr>
        <w:pStyle w:val="Poetry"/>
      </w:pPr>
    </w:p>
    <w:p w14:paraId="3326BB17" w14:textId="77777777" w:rsidR="00B36565" w:rsidRDefault="000276C6" w:rsidP="00B36565">
      <w:pPr>
        <w:pStyle w:val="Poetry"/>
      </w:pPr>
      <w:r w:rsidRPr="00B36565">
        <w:t xml:space="preserve">If violence it be, when he who suffers </w:t>
      </w:r>
    </w:p>
    <w:p w14:paraId="4312500A" w14:textId="36B75AE4" w:rsidR="000276C6" w:rsidRPr="00B36565" w:rsidRDefault="000276C6" w:rsidP="00B36565">
      <w:pPr>
        <w:pStyle w:val="Poetry"/>
      </w:pPr>
      <w:r w:rsidRPr="00B36565">
        <w:t>contributes naught to him who uses force,</w:t>
      </w:r>
    </w:p>
    <w:p w14:paraId="30956760" w14:textId="6A2BE0E7" w:rsidR="000276C6" w:rsidRPr="00B36565" w:rsidRDefault="000276C6" w:rsidP="00B36565">
      <w:pPr>
        <w:pStyle w:val="Poetry"/>
      </w:pPr>
      <w:r w:rsidRPr="00B36565">
        <w:t>these souls were not excused because of that;</w:t>
      </w:r>
    </w:p>
    <w:p w14:paraId="692410CB" w14:textId="77777777" w:rsidR="00B36565" w:rsidRDefault="000276C6" w:rsidP="00B36565">
      <w:pPr>
        <w:pStyle w:val="Poetry"/>
      </w:pPr>
      <w:r w:rsidRPr="00B36565">
        <w:t xml:space="preserve">for will, unless it willeth, is not quenched, </w:t>
      </w:r>
    </w:p>
    <w:p w14:paraId="0398C8E6" w14:textId="77777777" w:rsidR="00B36565" w:rsidRDefault="000276C6" w:rsidP="00B36565">
      <w:pPr>
        <w:pStyle w:val="Poetry"/>
      </w:pPr>
      <w:r w:rsidRPr="00B36565">
        <w:t xml:space="preserve">but acts as Nature acts in fire, though turned </w:t>
      </w:r>
    </w:p>
    <w:p w14:paraId="6EAB9C3F" w14:textId="27A5180F" w:rsidR="000276C6" w:rsidRPr="00B36565" w:rsidRDefault="000276C6" w:rsidP="00B36565">
      <w:pPr>
        <w:pStyle w:val="Poetry"/>
      </w:pPr>
      <w:r w:rsidRPr="00B36565">
        <w:t>a thousand times aside by violence;</w:t>
      </w:r>
    </w:p>
    <w:p w14:paraId="48961CF0" w14:textId="77777777" w:rsidR="000276C6" w:rsidRPr="00B36565" w:rsidRDefault="000276C6" w:rsidP="00B36565">
      <w:pPr>
        <w:pStyle w:val="Poetry"/>
      </w:pPr>
      <w:r w:rsidRPr="00B36565">
        <w:t>for, whether it be bent or much or little,</w:t>
      </w:r>
    </w:p>
    <w:p w14:paraId="41E10D5C" w14:textId="52460B56" w:rsidR="000276C6" w:rsidRPr="00B36565" w:rsidRDefault="000276C6" w:rsidP="00B36565">
      <w:pPr>
        <w:pStyle w:val="Poetry"/>
      </w:pPr>
      <w:r w:rsidRPr="00B36565">
        <w:t>it yieldeth to the force; and so did these,</w:t>
      </w:r>
    </w:p>
    <w:p w14:paraId="71CA6B05" w14:textId="77777777" w:rsidR="000276C6" w:rsidRPr="00B36565" w:rsidRDefault="000276C6" w:rsidP="00B36565">
      <w:pPr>
        <w:pStyle w:val="Poetry"/>
      </w:pPr>
      <w:r w:rsidRPr="00B36565">
        <w:t>when able to regain the holy place.</w:t>
      </w:r>
    </w:p>
    <w:p w14:paraId="7D788E88" w14:textId="77777777" w:rsidR="000276C6" w:rsidRPr="00B36565" w:rsidRDefault="000276C6" w:rsidP="00B36565">
      <w:pPr>
        <w:pStyle w:val="Poetry"/>
      </w:pPr>
      <w:r w:rsidRPr="00B36565">
        <w:t>For if their will had been as absolute</w:t>
      </w:r>
    </w:p>
    <w:p w14:paraId="1500F105" w14:textId="77777777" w:rsidR="000276C6" w:rsidRPr="00B36565" w:rsidRDefault="000276C6" w:rsidP="00B36565">
      <w:pPr>
        <w:pStyle w:val="Poetry"/>
      </w:pPr>
      <w:r w:rsidRPr="00B36565">
        <w:t>as that which held Lorenzo on his grate,</w:t>
      </w:r>
    </w:p>
    <w:p w14:paraId="602AF8CC" w14:textId="77777777" w:rsidR="000276C6" w:rsidRPr="00B36565" w:rsidRDefault="000276C6" w:rsidP="00B36565">
      <w:pPr>
        <w:pStyle w:val="Poetry"/>
      </w:pPr>
      <w:r w:rsidRPr="00B36565">
        <w:t>or that which to his hand made Mutius cruel,</w:t>
      </w:r>
    </w:p>
    <w:p w14:paraId="6B979BD9" w14:textId="0A29872D" w:rsidR="000276C6" w:rsidRPr="00B36565" w:rsidRDefault="000276C6" w:rsidP="00B36565">
      <w:pPr>
        <w:pStyle w:val="Poetry"/>
      </w:pPr>
      <w:r w:rsidRPr="00B36565">
        <w:t>it would, as soon as freed, have urged them back</w:t>
      </w:r>
    </w:p>
    <w:p w14:paraId="31D24A9C" w14:textId="77777777" w:rsidR="00B36565" w:rsidRDefault="000276C6" w:rsidP="00B36565">
      <w:pPr>
        <w:pStyle w:val="Poetry"/>
      </w:pPr>
      <w:r w:rsidRPr="00B36565">
        <w:t xml:space="preserve">along the road o’er which they once were dragged; </w:t>
      </w:r>
    </w:p>
    <w:p w14:paraId="3242C9B2" w14:textId="76338716" w:rsidR="000276C6" w:rsidRPr="00B36565" w:rsidRDefault="000276C6" w:rsidP="00B36565">
      <w:pPr>
        <w:pStyle w:val="Poetry"/>
      </w:pPr>
      <w:r w:rsidRPr="00B36565">
        <w:t>but wills as firm as that are very rare!</w:t>
      </w:r>
    </w:p>
    <w:p w14:paraId="68764F5E" w14:textId="77777777" w:rsidR="00B36565" w:rsidRDefault="000276C6" w:rsidP="00B36565">
      <w:pPr>
        <w:pStyle w:val="Poetry"/>
      </w:pPr>
      <w:r w:rsidRPr="00B36565">
        <w:t xml:space="preserve">And by these words, if thou hast gathered them, </w:t>
      </w:r>
    </w:p>
    <w:p w14:paraId="474080DD" w14:textId="6B8500A3" w:rsidR="000276C6" w:rsidRPr="00B36565" w:rsidRDefault="000276C6" w:rsidP="00B36565">
      <w:pPr>
        <w:pStyle w:val="Poetry"/>
      </w:pPr>
      <w:r w:rsidRPr="00B36565">
        <w:t>as it behooved thee to, that doubt is quashed,</w:t>
      </w:r>
    </w:p>
    <w:p w14:paraId="109C77E7" w14:textId="1E90F57E" w:rsidR="000276C6" w:rsidRDefault="000276C6" w:rsidP="00B36565">
      <w:pPr>
        <w:pStyle w:val="Poetry"/>
      </w:pPr>
      <w:r w:rsidRPr="00B36565">
        <w:t>which often would have troubled thee again.</w:t>
      </w:r>
    </w:p>
    <w:p w14:paraId="3A26B652" w14:textId="77777777" w:rsidR="00B36565" w:rsidRPr="00B36565" w:rsidRDefault="00B36565" w:rsidP="00B36565">
      <w:pPr>
        <w:pStyle w:val="Poetry"/>
      </w:pPr>
    </w:p>
    <w:p w14:paraId="3286CE54" w14:textId="77777777" w:rsidR="00B36565" w:rsidRDefault="000276C6" w:rsidP="00B36565">
      <w:pPr>
        <w:pStyle w:val="Poetry"/>
      </w:pPr>
      <w:r w:rsidRPr="00B36565">
        <w:t xml:space="preserve">But now athwart thine eyes another pass </w:t>
      </w:r>
    </w:p>
    <w:p w14:paraId="5DB095AF" w14:textId="7A2D2F91" w:rsidR="000276C6" w:rsidRPr="00B36565" w:rsidRDefault="000276C6" w:rsidP="00B36565">
      <w:pPr>
        <w:pStyle w:val="Poetry"/>
      </w:pPr>
      <w:r w:rsidRPr="00B36565">
        <w:t>appears, one such, that from it by thyself</w:t>
      </w:r>
    </w:p>
    <w:p w14:paraId="1D33AAC0" w14:textId="77777777" w:rsidR="00B36565" w:rsidRDefault="000276C6" w:rsidP="00B36565">
      <w:pPr>
        <w:pStyle w:val="Poetry"/>
      </w:pPr>
      <w:r w:rsidRPr="00B36565">
        <w:t xml:space="preserve">thou wouldst not issue, but wouldst weary first. </w:t>
      </w:r>
    </w:p>
    <w:p w14:paraId="5A6B4053" w14:textId="78A641B5" w:rsidR="000276C6" w:rsidRPr="00B36565" w:rsidRDefault="000276C6" w:rsidP="00B36565">
      <w:pPr>
        <w:pStyle w:val="Poetry"/>
      </w:pPr>
      <w:r w:rsidRPr="00B36565">
        <w:t>I surely have instilled this in thy mind,</w:t>
      </w:r>
    </w:p>
    <w:p w14:paraId="12FBE1EA" w14:textId="6C4E331C" w:rsidR="000276C6" w:rsidRPr="00B36565" w:rsidRDefault="000276C6" w:rsidP="00B36565">
      <w:pPr>
        <w:pStyle w:val="Poetry"/>
      </w:pPr>
      <w:r w:rsidRPr="00B36565">
        <w:t>that spirits who are happy could not lie,</w:t>
      </w:r>
    </w:p>
    <w:p w14:paraId="4F7A4D8E" w14:textId="77777777" w:rsidR="00B36565" w:rsidRDefault="000276C6" w:rsidP="00B36565">
      <w:pPr>
        <w:pStyle w:val="Poetry"/>
      </w:pPr>
      <w:r w:rsidRPr="00B36565">
        <w:t xml:space="preserve">since such are always near the Primal Truth; </w:t>
      </w:r>
    </w:p>
    <w:p w14:paraId="2E1D2431" w14:textId="77777777" w:rsidR="00B36565" w:rsidRDefault="000276C6" w:rsidP="00B36565">
      <w:pPr>
        <w:pStyle w:val="Poetry"/>
      </w:pPr>
      <w:r w:rsidRPr="00B36565">
        <w:t xml:space="preserve">yet from Piccarda thou mayst next have heard </w:t>
      </w:r>
    </w:p>
    <w:p w14:paraId="0236F8C9" w14:textId="77777777" w:rsidR="00B36565" w:rsidRDefault="000276C6" w:rsidP="00B36565">
      <w:pPr>
        <w:pStyle w:val="Poetry"/>
      </w:pPr>
      <w:r w:rsidRPr="00B36565">
        <w:t xml:space="preserve">that Constance for the veil retained her love; </w:t>
      </w:r>
    </w:p>
    <w:p w14:paraId="641682E8" w14:textId="2F0231A3" w:rsidR="000276C6" w:rsidRPr="00B36565" w:rsidRDefault="000276C6" w:rsidP="00B36565">
      <w:pPr>
        <w:pStyle w:val="Poetry"/>
      </w:pPr>
      <w:r w:rsidRPr="00B36565">
        <w:t>she, therefore, seems to contradict me here.</w:t>
      </w:r>
    </w:p>
    <w:p w14:paraId="4EA8E143" w14:textId="07DD8E1D" w:rsidR="000276C6" w:rsidRPr="00B36565" w:rsidRDefault="000276C6" w:rsidP="00B36565">
      <w:pPr>
        <w:pStyle w:val="Poetry"/>
      </w:pPr>
      <w:r w:rsidRPr="00B36565">
        <w:t>Oft hath it happened, brother, heretofore,</w:t>
      </w:r>
    </w:p>
    <w:p w14:paraId="29C853A4" w14:textId="77777777" w:rsidR="00B36565" w:rsidRDefault="000276C6" w:rsidP="00B36565">
      <w:pPr>
        <w:pStyle w:val="Poetry"/>
      </w:pPr>
      <w:r w:rsidRPr="00B36565">
        <w:t xml:space="preserve">that, to escape from danger, one has done, </w:t>
      </w:r>
    </w:p>
    <w:p w14:paraId="2503AF19" w14:textId="77777777" w:rsidR="00B36565" w:rsidRDefault="000276C6" w:rsidP="00B36565">
      <w:pPr>
        <w:pStyle w:val="Poetry"/>
      </w:pPr>
      <w:r w:rsidRPr="00B36565">
        <w:t xml:space="preserve">against one’s will, what was not right to do; </w:t>
      </w:r>
    </w:p>
    <w:p w14:paraId="3FD69F28" w14:textId="053D8AD5" w:rsidR="000276C6" w:rsidRPr="00B36565" w:rsidRDefault="000276C6" w:rsidP="00B36565">
      <w:pPr>
        <w:pStyle w:val="Poetry"/>
      </w:pPr>
      <w:r w:rsidRPr="00B36565">
        <w:t>as, at his father’s hest, Alcmaeon did,</w:t>
      </w:r>
    </w:p>
    <w:p w14:paraId="27A496E0" w14:textId="77777777" w:rsidR="000276C6" w:rsidRPr="00B36565" w:rsidRDefault="000276C6" w:rsidP="00B36565">
      <w:pPr>
        <w:pStyle w:val="Poetry"/>
      </w:pPr>
      <w:r w:rsidRPr="00B36565">
        <w:lastRenderedPageBreak/>
        <w:t>who impious made himself, his mother killing,</w:t>
      </w:r>
    </w:p>
    <w:p w14:paraId="703CE4F1" w14:textId="48F57C0A" w:rsidR="000276C6" w:rsidRPr="00B36565" w:rsidRDefault="000276C6" w:rsidP="00B36565">
      <w:pPr>
        <w:pStyle w:val="Poetry"/>
      </w:pPr>
      <w:r w:rsidRPr="00B36565">
        <w:t>in order not to fail in piety.</w:t>
      </w:r>
    </w:p>
    <w:p w14:paraId="1973E907" w14:textId="77777777" w:rsidR="00B36565" w:rsidRDefault="000276C6" w:rsidP="00B36565">
      <w:pPr>
        <w:pStyle w:val="Poetry"/>
      </w:pPr>
      <w:r w:rsidRPr="00B36565">
        <w:t xml:space="preserve">In such a case I’d have thee think that force </w:t>
      </w:r>
    </w:p>
    <w:p w14:paraId="63421811" w14:textId="77777777" w:rsidR="00B36565" w:rsidRDefault="000276C6" w:rsidP="00B36565">
      <w:pPr>
        <w:pStyle w:val="Poetry"/>
      </w:pPr>
      <w:r w:rsidRPr="00B36565">
        <w:t xml:space="preserve">mingles with will, and that they so behave, </w:t>
      </w:r>
    </w:p>
    <w:p w14:paraId="6B27DC06" w14:textId="0EBF7D99" w:rsidR="000276C6" w:rsidRPr="00B36565" w:rsidRDefault="000276C6" w:rsidP="00B36565">
      <w:pPr>
        <w:pStyle w:val="Poetry"/>
      </w:pPr>
      <w:r w:rsidRPr="00B36565">
        <w:t>that sinful actions cannot be excused.</w:t>
      </w:r>
    </w:p>
    <w:p w14:paraId="7330B05D" w14:textId="77777777" w:rsidR="000276C6" w:rsidRPr="00B36565" w:rsidRDefault="000276C6" w:rsidP="00B36565">
      <w:pPr>
        <w:pStyle w:val="Poetry"/>
      </w:pPr>
      <w:r w:rsidRPr="00B36565">
        <w:t>Absolute will consenteth not to wrong,</w:t>
      </w:r>
    </w:p>
    <w:p w14:paraId="2DEAC610" w14:textId="4427DFF2" w:rsidR="000276C6" w:rsidRPr="00B36565" w:rsidRDefault="000276C6" w:rsidP="00B36565">
      <w:pPr>
        <w:pStyle w:val="Poetry"/>
      </w:pPr>
      <w:r w:rsidRPr="00B36565">
        <w:t>but in so far consenteth, as it fears,</w:t>
      </w:r>
    </w:p>
    <w:p w14:paraId="1B659099" w14:textId="77777777" w:rsidR="00B36565" w:rsidRDefault="000276C6" w:rsidP="00B36565">
      <w:pPr>
        <w:pStyle w:val="Poetry"/>
      </w:pPr>
      <w:r w:rsidRPr="00B36565">
        <w:t xml:space="preserve">unless it yield, to be more greatly harmed. </w:t>
      </w:r>
    </w:p>
    <w:p w14:paraId="2F229C0E" w14:textId="77777777" w:rsidR="00B36565" w:rsidRDefault="000276C6" w:rsidP="00B36565">
      <w:pPr>
        <w:pStyle w:val="Poetry"/>
      </w:pPr>
      <w:r w:rsidRPr="00B36565">
        <w:t xml:space="preserve">Hence, when Piccarda puts the matter thus, </w:t>
      </w:r>
    </w:p>
    <w:p w14:paraId="22BD2B68" w14:textId="2268F242" w:rsidR="000276C6" w:rsidRPr="00B36565" w:rsidRDefault="000276C6" w:rsidP="00B36565">
      <w:pPr>
        <w:pStyle w:val="Poetry"/>
      </w:pPr>
      <w:r w:rsidRPr="00B36565">
        <w:t>she means it of the will that’s absolute,</w:t>
      </w:r>
    </w:p>
    <w:p w14:paraId="4E36F538" w14:textId="5DC982E6" w:rsidR="000276C6" w:rsidRDefault="000276C6" w:rsidP="00B36565">
      <w:pPr>
        <w:pStyle w:val="Poetry"/>
      </w:pPr>
      <w:r w:rsidRPr="00B36565">
        <w:t>and of the other I; hence both speak true.</w:t>
      </w:r>
    </w:p>
    <w:p w14:paraId="16AFAC24" w14:textId="77777777" w:rsidR="00B36565" w:rsidRPr="00B36565" w:rsidRDefault="00B36565" w:rsidP="00B36565">
      <w:pPr>
        <w:pStyle w:val="Poetry"/>
      </w:pPr>
    </w:p>
    <w:p w14:paraId="2D6A4747" w14:textId="2E702339" w:rsidR="000276C6" w:rsidRPr="00B36565" w:rsidRDefault="000276C6" w:rsidP="00B36565">
      <w:pPr>
        <w:pStyle w:val="Poetry"/>
      </w:pPr>
      <w:r w:rsidRPr="00B36565">
        <w:t>Such was the rippling of the holy stream,</w:t>
      </w:r>
    </w:p>
    <w:p w14:paraId="7AFDC2E6" w14:textId="77777777" w:rsidR="00B36565" w:rsidRDefault="000276C6" w:rsidP="00B36565">
      <w:pPr>
        <w:pStyle w:val="Poetry"/>
      </w:pPr>
      <w:r w:rsidRPr="00B36565">
        <w:t xml:space="preserve">which issued from the Fount whence every truth </w:t>
      </w:r>
    </w:p>
    <w:p w14:paraId="613D31C7" w14:textId="742AF606" w:rsidR="000276C6" w:rsidRDefault="000276C6" w:rsidP="00B36565">
      <w:pPr>
        <w:pStyle w:val="Poetry"/>
      </w:pPr>
      <w:r w:rsidRPr="00B36565">
        <w:t>derives; and such, it set both doubts at rest.</w:t>
      </w:r>
    </w:p>
    <w:p w14:paraId="2F2D49C7" w14:textId="77777777" w:rsidR="00B36565" w:rsidRPr="00B36565" w:rsidRDefault="00B36565" w:rsidP="00B36565">
      <w:pPr>
        <w:pStyle w:val="Poetry"/>
      </w:pPr>
    </w:p>
    <w:p w14:paraId="03AB87F9" w14:textId="77777777" w:rsidR="000276C6" w:rsidRPr="00B36565" w:rsidRDefault="000276C6" w:rsidP="00B36565">
      <w:pPr>
        <w:pStyle w:val="Poetry"/>
      </w:pPr>
      <w:r w:rsidRPr="00B36565">
        <w:t>“O thou belovèd of the Primal Lover,</w:t>
      </w:r>
    </w:p>
    <w:p w14:paraId="668C056A" w14:textId="77777777" w:rsidR="000276C6" w:rsidRPr="00B36565" w:rsidRDefault="000276C6" w:rsidP="00B36565">
      <w:pPr>
        <w:pStyle w:val="Poetry"/>
      </w:pPr>
      <w:r w:rsidRPr="00B36565">
        <w:t>O goddess,” said I then, “whose speech both warms</w:t>
      </w:r>
    </w:p>
    <w:p w14:paraId="24B8A8EC" w14:textId="289B3338" w:rsidR="000276C6" w:rsidRPr="00B36565" w:rsidRDefault="000276C6" w:rsidP="00B36565">
      <w:pPr>
        <w:pStyle w:val="Poetry"/>
      </w:pPr>
      <w:r w:rsidRPr="00B36565">
        <w:t>and inundates me so, that more and more</w:t>
      </w:r>
    </w:p>
    <w:p w14:paraId="1A9303FE" w14:textId="77777777" w:rsidR="00B36565" w:rsidRDefault="000276C6" w:rsidP="00B36565">
      <w:pPr>
        <w:pStyle w:val="Poetry"/>
      </w:pPr>
      <w:r w:rsidRPr="00B36565">
        <w:t xml:space="preserve">it quickens me with life, not deep enough </w:t>
      </w:r>
    </w:p>
    <w:p w14:paraId="2BDCEAA5" w14:textId="77777777" w:rsidR="00B36565" w:rsidRDefault="000276C6" w:rsidP="00B36565">
      <w:pPr>
        <w:pStyle w:val="Poetry"/>
      </w:pPr>
      <w:r w:rsidRPr="00B36565">
        <w:t xml:space="preserve">is mỳ love to return thee grace for grace; </w:t>
      </w:r>
    </w:p>
    <w:p w14:paraId="2786119C" w14:textId="77777777" w:rsidR="00B36565" w:rsidRDefault="000276C6" w:rsidP="00B36565">
      <w:pPr>
        <w:pStyle w:val="Poetry"/>
      </w:pPr>
      <w:r w:rsidRPr="00B36565">
        <w:t xml:space="preserve">but let Who sees and can, provide for this. </w:t>
      </w:r>
    </w:p>
    <w:p w14:paraId="5B353169" w14:textId="55227F9A" w:rsidR="000276C6" w:rsidRPr="00B36565" w:rsidRDefault="000276C6" w:rsidP="00B36565">
      <w:pPr>
        <w:pStyle w:val="Poetry"/>
      </w:pPr>
      <w:r w:rsidRPr="00B36565">
        <w:t>I well see that our mind is never sated,</w:t>
      </w:r>
    </w:p>
    <w:p w14:paraId="22B57485" w14:textId="741222DA" w:rsidR="000276C6" w:rsidRPr="00B36565" w:rsidRDefault="000276C6" w:rsidP="00B36565">
      <w:pPr>
        <w:pStyle w:val="Poetry"/>
      </w:pPr>
      <w:r w:rsidRPr="00B36565">
        <w:t>unless it be illumined by the Truth,</w:t>
      </w:r>
    </w:p>
    <w:p w14:paraId="23DF3DA7" w14:textId="77777777" w:rsidR="00B36565" w:rsidRDefault="000276C6" w:rsidP="00B36565">
      <w:pPr>
        <w:pStyle w:val="Poetry"/>
      </w:pPr>
      <w:r w:rsidRPr="00B36565">
        <w:t xml:space="preserve">outside of which no truth extends. Therein </w:t>
      </w:r>
    </w:p>
    <w:p w14:paraId="2643D0F5" w14:textId="76CFFB0E" w:rsidR="000276C6" w:rsidRPr="00B36565" w:rsidRDefault="000276C6" w:rsidP="00B36565">
      <w:pPr>
        <w:pStyle w:val="Poetry"/>
      </w:pPr>
      <w:r w:rsidRPr="00B36565">
        <w:t>it rests, as doth a wild beast in its lair,</w:t>
      </w:r>
    </w:p>
    <w:p w14:paraId="0EAD1460" w14:textId="77777777" w:rsidR="00B36565" w:rsidRDefault="000276C6" w:rsidP="00B36565">
      <w:pPr>
        <w:pStyle w:val="Poetry"/>
      </w:pPr>
      <w:r w:rsidRPr="00B36565">
        <w:t xml:space="preserve">as soon as it attains it; and it can </w:t>
      </w:r>
    </w:p>
    <w:p w14:paraId="12B41B27" w14:textId="20F36225" w:rsidR="000276C6" w:rsidRDefault="000276C6" w:rsidP="00B36565">
      <w:pPr>
        <w:pStyle w:val="Poetry"/>
      </w:pPr>
      <w:r w:rsidRPr="00B36565">
        <w:t>attain it; else would all desires be vain.</w:t>
      </w:r>
    </w:p>
    <w:p w14:paraId="3408F2EB" w14:textId="77777777" w:rsidR="00B36565" w:rsidRPr="00B36565" w:rsidRDefault="00B36565" w:rsidP="00B36565">
      <w:pPr>
        <w:pStyle w:val="Poetry"/>
      </w:pPr>
    </w:p>
    <w:p w14:paraId="228259F9" w14:textId="09F2C68E" w:rsidR="000276C6" w:rsidRPr="00B36565" w:rsidRDefault="000276C6" w:rsidP="00B36565">
      <w:pPr>
        <w:pStyle w:val="Poetry"/>
      </w:pPr>
      <w:r w:rsidRPr="00B36565">
        <w:t>Hence like a shoot doubt rises at the foot</w:t>
      </w:r>
      <w:r w:rsidRPr="00B36565">
        <w:tab/>
      </w:r>
    </w:p>
    <w:p w14:paraId="46300B19" w14:textId="77777777" w:rsidR="00B36565" w:rsidRDefault="000276C6" w:rsidP="00B36565">
      <w:pPr>
        <w:pStyle w:val="Poetry"/>
      </w:pPr>
      <w:r w:rsidRPr="00B36565">
        <w:t xml:space="preserve">of truth; and this is Nature, which from height </w:t>
      </w:r>
    </w:p>
    <w:p w14:paraId="7DC25EC6" w14:textId="3C269CCB" w:rsidR="000276C6" w:rsidRDefault="000276C6" w:rsidP="00B36565">
      <w:pPr>
        <w:pStyle w:val="Poetry"/>
      </w:pPr>
      <w:r w:rsidRPr="00B36565">
        <w:t>to height impels us toward the mountain’s top.</w:t>
      </w:r>
    </w:p>
    <w:p w14:paraId="3059E200" w14:textId="77777777" w:rsidR="00B36565" w:rsidRPr="00B36565" w:rsidRDefault="00B36565" w:rsidP="00B36565">
      <w:pPr>
        <w:pStyle w:val="Poetry"/>
      </w:pPr>
    </w:p>
    <w:p w14:paraId="24BAD069" w14:textId="77777777" w:rsidR="000276C6" w:rsidRPr="00B36565" w:rsidRDefault="000276C6" w:rsidP="00B36565">
      <w:pPr>
        <w:pStyle w:val="Poetry"/>
      </w:pPr>
      <w:r w:rsidRPr="00B36565">
        <w:t>This biddeth me, and this assurance gives me,</w:t>
      </w:r>
    </w:p>
    <w:p w14:paraId="2DDA1700" w14:textId="77777777" w:rsidR="000276C6" w:rsidRPr="00B36565" w:rsidRDefault="000276C6" w:rsidP="00B36565">
      <w:pPr>
        <w:pStyle w:val="Poetry"/>
      </w:pPr>
      <w:r w:rsidRPr="00B36565">
        <w:t>Lady, with reverence to inquire of you</w:t>
      </w:r>
    </w:p>
    <w:p w14:paraId="22B12016" w14:textId="7506FE68" w:rsidR="000276C6" w:rsidRPr="00B36565" w:rsidRDefault="000276C6" w:rsidP="00B36565">
      <w:pPr>
        <w:pStyle w:val="Poetry"/>
      </w:pPr>
      <w:r w:rsidRPr="00B36565">
        <w:lastRenderedPageBreak/>
        <w:t>about another truth that’s dark to me.</w:t>
      </w:r>
    </w:p>
    <w:p w14:paraId="41685C47" w14:textId="77777777" w:rsidR="00B36565" w:rsidRDefault="000276C6" w:rsidP="00B36565">
      <w:pPr>
        <w:pStyle w:val="Poetry"/>
      </w:pPr>
      <w:r w:rsidRPr="00B36565">
        <w:t xml:space="preserve">I wish to know if one can so content you </w:t>
      </w:r>
    </w:p>
    <w:p w14:paraId="0028B19B" w14:textId="285AE0A2" w:rsidR="000276C6" w:rsidRPr="00B36565" w:rsidRDefault="000276C6" w:rsidP="00B36565">
      <w:pPr>
        <w:pStyle w:val="Poetry"/>
      </w:pPr>
      <w:r w:rsidRPr="00B36565">
        <w:t>for broken vows by means of other things,</w:t>
      </w:r>
    </w:p>
    <w:p w14:paraId="343230F8" w14:textId="5BA8D6D3" w:rsidR="000276C6" w:rsidRDefault="000276C6" w:rsidP="00B36565">
      <w:pPr>
        <w:pStyle w:val="Poetry"/>
      </w:pPr>
      <w:r w:rsidRPr="00B36565">
        <w:t>that these shall not prove light upon your scales.”</w:t>
      </w:r>
    </w:p>
    <w:p w14:paraId="77463DFB" w14:textId="77777777" w:rsidR="00B36565" w:rsidRPr="00B36565" w:rsidRDefault="00B36565" w:rsidP="00B36565">
      <w:pPr>
        <w:pStyle w:val="Poetry"/>
      </w:pPr>
    </w:p>
    <w:p w14:paraId="048D73A3" w14:textId="77777777" w:rsidR="000276C6" w:rsidRPr="00B36565" w:rsidRDefault="000276C6" w:rsidP="00B36565">
      <w:pPr>
        <w:pStyle w:val="Poetry"/>
      </w:pPr>
      <w:r w:rsidRPr="00B36565">
        <w:t>Then Beatrice looked at me with her eyes</w:t>
      </w:r>
    </w:p>
    <w:p w14:paraId="4199F866" w14:textId="12B47240" w:rsidR="000276C6" w:rsidRPr="00B36565" w:rsidRDefault="000276C6" w:rsidP="00B36565">
      <w:pPr>
        <w:pStyle w:val="Poetry"/>
      </w:pPr>
      <w:r w:rsidRPr="00B36565">
        <w:t>filled so divinely with the sparks of love,</w:t>
      </w:r>
    </w:p>
    <w:p w14:paraId="36C778BC" w14:textId="77777777" w:rsidR="00B36565" w:rsidRDefault="000276C6" w:rsidP="00B36565">
      <w:pPr>
        <w:pStyle w:val="Poetry"/>
      </w:pPr>
      <w:r w:rsidRPr="00B36565">
        <w:t xml:space="preserve">that, overcome, my vision turned in flight, </w:t>
      </w:r>
    </w:p>
    <w:p w14:paraId="4ADB4622" w14:textId="2F8FB2B4" w:rsidR="000276C6" w:rsidRPr="00B36565" w:rsidRDefault="000276C6" w:rsidP="00B36565">
      <w:pPr>
        <w:pStyle w:val="Poetry"/>
      </w:pPr>
      <w:r w:rsidRPr="00B36565">
        <w:t>and I with bowed eyes almost lost myself.</w:t>
      </w:r>
    </w:p>
    <w:p w14:paraId="47EE487D" w14:textId="77777777" w:rsidR="000276C6" w:rsidRDefault="000276C6" w:rsidP="000276C6">
      <w:pPr>
        <w:pStyle w:val="BodyText"/>
        <w:rPr>
          <w:sz w:val="28"/>
        </w:rPr>
      </w:pPr>
    </w:p>
    <w:p w14:paraId="1B5FB828" w14:textId="77777777" w:rsidR="000276C6" w:rsidRPr="00B36565" w:rsidRDefault="000276C6" w:rsidP="00B36565">
      <w:pPr>
        <w:pStyle w:val="Heading3"/>
      </w:pPr>
      <w:r w:rsidRPr="00B36565">
        <w:t>Paradiso XX</w:t>
      </w:r>
    </w:p>
    <w:p w14:paraId="42289AB7" w14:textId="77777777" w:rsidR="000276C6" w:rsidRPr="00B36565" w:rsidRDefault="000276C6" w:rsidP="00B36565">
      <w:pPr>
        <w:pStyle w:val="Heading4"/>
      </w:pPr>
      <w:r w:rsidRPr="00B36565">
        <w:t>The Sixth Heaven. Jupiter. The Happiness of Justice Just Princes. Faith and Salvation. Predestination</w:t>
      </w:r>
    </w:p>
    <w:p w14:paraId="2AC4438F" w14:textId="03164795" w:rsidR="000276C6" w:rsidRDefault="000276C6" w:rsidP="00B36565">
      <w:pPr>
        <w:pStyle w:val="Poetry"/>
      </w:pPr>
      <w:r>
        <w:t>When</w:t>
      </w:r>
      <w:r>
        <w:rPr>
          <w:spacing w:val="-3"/>
        </w:rPr>
        <w:t xml:space="preserve"> </w:t>
      </w:r>
      <w:r>
        <w:t>he</w:t>
      </w:r>
      <w:r>
        <w:rPr>
          <w:spacing w:val="-3"/>
        </w:rPr>
        <w:t xml:space="preserve"> </w:t>
      </w:r>
      <w:r>
        <w:t>who</w:t>
      </w:r>
      <w:r>
        <w:rPr>
          <w:spacing w:val="-3"/>
        </w:rPr>
        <w:t xml:space="preserve"> </w:t>
      </w:r>
      <w:r>
        <w:t>sheddeth</w:t>
      </w:r>
      <w:r>
        <w:rPr>
          <w:spacing w:val="-3"/>
        </w:rPr>
        <w:t xml:space="preserve"> </w:t>
      </w:r>
      <w:r>
        <w:t>light</w:t>
      </w:r>
      <w:r>
        <w:rPr>
          <w:spacing w:val="-2"/>
        </w:rPr>
        <w:t xml:space="preserve"> </w:t>
      </w:r>
      <w:r>
        <w:t>on</w:t>
      </w:r>
      <w:r>
        <w:rPr>
          <w:spacing w:val="-3"/>
        </w:rPr>
        <w:t xml:space="preserve"> </w:t>
      </w:r>
      <w:r>
        <w:t>all</w:t>
      </w:r>
      <w:r>
        <w:rPr>
          <w:spacing w:val="-3"/>
        </w:rPr>
        <w:t xml:space="preserve"> </w:t>
      </w:r>
      <w:r>
        <w:t>the</w:t>
      </w:r>
      <w:r>
        <w:rPr>
          <w:spacing w:val="-3"/>
        </w:rPr>
        <w:t xml:space="preserve"> </w:t>
      </w:r>
      <w:r>
        <w:t>world</w:t>
      </w:r>
    </w:p>
    <w:p w14:paraId="5B6BC934" w14:textId="77777777" w:rsidR="00B36565" w:rsidRDefault="000276C6" w:rsidP="00B36565">
      <w:pPr>
        <w:pStyle w:val="Poetry"/>
      </w:pPr>
      <w:r>
        <w:t>so</w:t>
      </w:r>
      <w:r>
        <w:rPr>
          <w:spacing w:val="-8"/>
        </w:rPr>
        <w:t xml:space="preserve"> </w:t>
      </w:r>
      <w:r>
        <w:t>far</w:t>
      </w:r>
      <w:r>
        <w:rPr>
          <w:spacing w:val="-7"/>
        </w:rPr>
        <w:t xml:space="preserve"> </w:t>
      </w:r>
      <w:r>
        <w:t>below</w:t>
      </w:r>
      <w:r>
        <w:rPr>
          <w:spacing w:val="-7"/>
        </w:rPr>
        <w:t xml:space="preserve"> </w:t>
      </w:r>
      <w:r>
        <w:t>our</w:t>
      </w:r>
      <w:r>
        <w:rPr>
          <w:spacing w:val="-7"/>
        </w:rPr>
        <w:t xml:space="preserve"> </w:t>
      </w:r>
      <w:r>
        <w:t>hemisphere</w:t>
      </w:r>
      <w:r>
        <w:rPr>
          <w:spacing w:val="-7"/>
        </w:rPr>
        <w:t xml:space="preserve"> </w:t>
      </w:r>
      <w:r>
        <w:t>descends,</w:t>
      </w:r>
    </w:p>
    <w:p w14:paraId="544299E4" w14:textId="77777777" w:rsidR="00B36565" w:rsidRDefault="000276C6" w:rsidP="00B36565">
      <w:pPr>
        <w:pStyle w:val="Poetry"/>
      </w:pPr>
      <w:r>
        <w:rPr>
          <w:spacing w:val="-52"/>
        </w:rPr>
        <w:t xml:space="preserve"> </w:t>
      </w:r>
      <w:r>
        <w:t>that</w:t>
      </w:r>
      <w:r>
        <w:rPr>
          <w:spacing w:val="-14"/>
        </w:rPr>
        <w:t xml:space="preserve"> </w:t>
      </w:r>
      <w:r>
        <w:t>daylight</w:t>
      </w:r>
      <w:r>
        <w:rPr>
          <w:spacing w:val="-14"/>
        </w:rPr>
        <w:t xml:space="preserve"> </w:t>
      </w:r>
      <w:r>
        <w:t>fades</w:t>
      </w:r>
      <w:r>
        <w:rPr>
          <w:spacing w:val="-13"/>
        </w:rPr>
        <w:t xml:space="preserve"> </w:t>
      </w:r>
      <w:r>
        <w:t>away</w:t>
      </w:r>
      <w:r>
        <w:rPr>
          <w:spacing w:val="-14"/>
        </w:rPr>
        <w:t xml:space="preserve"> </w:t>
      </w:r>
      <w:r>
        <w:t>on</w:t>
      </w:r>
      <w:r>
        <w:rPr>
          <w:spacing w:val="-13"/>
        </w:rPr>
        <w:t xml:space="preserve"> </w:t>
      </w:r>
      <w:r>
        <w:t>every</w:t>
      </w:r>
      <w:r>
        <w:rPr>
          <w:spacing w:val="-14"/>
        </w:rPr>
        <w:t xml:space="preserve"> </w:t>
      </w:r>
      <w:r>
        <w:t>side,</w:t>
      </w:r>
    </w:p>
    <w:p w14:paraId="4660A010" w14:textId="5112AB4D" w:rsidR="000276C6" w:rsidRDefault="000276C6" w:rsidP="00B36565">
      <w:pPr>
        <w:pStyle w:val="Poetry"/>
      </w:pPr>
      <w:r>
        <w:rPr>
          <w:spacing w:val="-52"/>
        </w:rPr>
        <w:t xml:space="preserve"> </w:t>
      </w:r>
      <w:r>
        <w:t>the</w:t>
      </w:r>
      <w:r>
        <w:rPr>
          <w:spacing w:val="-10"/>
        </w:rPr>
        <w:t xml:space="preserve"> </w:t>
      </w:r>
      <w:r>
        <w:t>sky,</w:t>
      </w:r>
      <w:r>
        <w:rPr>
          <w:spacing w:val="-9"/>
        </w:rPr>
        <w:t xml:space="preserve"> </w:t>
      </w:r>
      <w:r>
        <w:t>once</w:t>
      </w:r>
      <w:r>
        <w:rPr>
          <w:spacing w:val="-9"/>
        </w:rPr>
        <w:t xml:space="preserve"> </w:t>
      </w:r>
      <w:r>
        <w:t>lighted</w:t>
      </w:r>
      <w:r>
        <w:rPr>
          <w:spacing w:val="-10"/>
        </w:rPr>
        <w:t xml:space="preserve"> </w:t>
      </w:r>
      <w:r>
        <w:t>up</w:t>
      </w:r>
      <w:r>
        <w:rPr>
          <w:spacing w:val="-9"/>
        </w:rPr>
        <w:t xml:space="preserve"> </w:t>
      </w:r>
      <w:r>
        <w:t>by</w:t>
      </w:r>
      <w:r>
        <w:rPr>
          <w:spacing w:val="-9"/>
        </w:rPr>
        <w:t xml:space="preserve"> </w:t>
      </w:r>
      <w:r>
        <w:t>him</w:t>
      </w:r>
      <w:r>
        <w:rPr>
          <w:spacing w:val="-10"/>
        </w:rPr>
        <w:t xml:space="preserve"> </w:t>
      </w:r>
      <w:r>
        <w:t>alone,</w:t>
      </w:r>
    </w:p>
    <w:p w14:paraId="03E95ADC" w14:textId="3EE58EAD" w:rsidR="000276C6" w:rsidRDefault="000276C6" w:rsidP="00B36565">
      <w:pPr>
        <w:pStyle w:val="Poetry"/>
      </w:pPr>
      <w:r>
        <w:t>is</w:t>
      </w:r>
      <w:r>
        <w:rPr>
          <w:spacing w:val="-7"/>
        </w:rPr>
        <w:t xml:space="preserve"> </w:t>
      </w:r>
      <w:r>
        <w:t>quickly</w:t>
      </w:r>
      <w:r>
        <w:rPr>
          <w:spacing w:val="-7"/>
        </w:rPr>
        <w:t xml:space="preserve"> </w:t>
      </w:r>
      <w:r>
        <w:t>rendered</w:t>
      </w:r>
      <w:r>
        <w:rPr>
          <w:spacing w:val="-7"/>
        </w:rPr>
        <w:t xml:space="preserve"> </w:t>
      </w:r>
      <w:r>
        <w:t>visible</w:t>
      </w:r>
      <w:r>
        <w:rPr>
          <w:spacing w:val="-7"/>
        </w:rPr>
        <w:t xml:space="preserve"> </w:t>
      </w:r>
      <w:r>
        <w:t>again</w:t>
      </w:r>
    </w:p>
    <w:p w14:paraId="06468E0A" w14:textId="77777777" w:rsidR="00B36565" w:rsidRDefault="000276C6" w:rsidP="00B36565">
      <w:pPr>
        <w:pStyle w:val="Poetry"/>
      </w:pPr>
      <w:r>
        <w:rPr>
          <w:spacing w:val="-1"/>
        </w:rPr>
        <w:t>by</w:t>
      </w:r>
      <w:r>
        <w:rPr>
          <w:spacing w:val="-12"/>
        </w:rPr>
        <w:t xml:space="preserve"> </w:t>
      </w:r>
      <w:r>
        <w:rPr>
          <w:spacing w:val="-1"/>
        </w:rPr>
        <w:t>many</w:t>
      </w:r>
      <w:r>
        <w:rPr>
          <w:spacing w:val="-12"/>
        </w:rPr>
        <w:t xml:space="preserve"> </w:t>
      </w:r>
      <w:r>
        <w:rPr>
          <w:spacing w:val="-1"/>
        </w:rPr>
        <w:t>lights,</w:t>
      </w:r>
      <w:r>
        <w:rPr>
          <w:spacing w:val="-12"/>
        </w:rPr>
        <w:t xml:space="preserve"> </w:t>
      </w:r>
      <w:r>
        <w:t>whereof</w:t>
      </w:r>
      <w:r>
        <w:rPr>
          <w:spacing w:val="-12"/>
        </w:rPr>
        <w:t xml:space="preserve"> </w:t>
      </w:r>
      <w:r>
        <w:t>one</w:t>
      </w:r>
      <w:r>
        <w:rPr>
          <w:spacing w:val="-12"/>
        </w:rPr>
        <w:t xml:space="preserve"> </w:t>
      </w:r>
      <w:r>
        <w:t>only</w:t>
      </w:r>
      <w:r>
        <w:rPr>
          <w:spacing w:val="-12"/>
        </w:rPr>
        <w:t xml:space="preserve"> </w:t>
      </w:r>
      <w:r>
        <w:t>shines;</w:t>
      </w:r>
    </w:p>
    <w:p w14:paraId="7EE7C148" w14:textId="77777777" w:rsidR="00B36565" w:rsidRDefault="000276C6" w:rsidP="00B36565">
      <w:pPr>
        <w:pStyle w:val="Poetry"/>
        <w:rPr>
          <w:spacing w:val="-52"/>
        </w:rPr>
      </w:pPr>
      <w:r>
        <w:rPr>
          <w:spacing w:val="-53"/>
        </w:rPr>
        <w:t xml:space="preserve"> </w:t>
      </w:r>
      <w:r>
        <w:t>and I this happening in the sky recalled,</w:t>
      </w:r>
      <w:r>
        <w:rPr>
          <w:spacing w:val="-52"/>
        </w:rPr>
        <w:t xml:space="preserve"> </w:t>
      </w:r>
    </w:p>
    <w:p w14:paraId="2A4F639E" w14:textId="5BC3BAF2" w:rsidR="000276C6" w:rsidRDefault="000276C6" w:rsidP="00B36565">
      <w:pPr>
        <w:pStyle w:val="Poetry"/>
      </w:pPr>
      <w:r>
        <w:t>when</w:t>
      </w:r>
      <w:r>
        <w:rPr>
          <w:spacing w:val="-7"/>
        </w:rPr>
        <w:t xml:space="preserve"> </w:t>
      </w:r>
      <w:r>
        <w:t>silent</w:t>
      </w:r>
      <w:r>
        <w:rPr>
          <w:spacing w:val="-6"/>
        </w:rPr>
        <w:t xml:space="preserve"> </w:t>
      </w:r>
      <w:r>
        <w:t>in</w:t>
      </w:r>
      <w:r>
        <w:rPr>
          <w:spacing w:val="-7"/>
        </w:rPr>
        <w:t xml:space="preserve"> </w:t>
      </w:r>
      <w:r>
        <w:t>the</w:t>
      </w:r>
      <w:r>
        <w:rPr>
          <w:spacing w:val="-7"/>
        </w:rPr>
        <w:t xml:space="preserve"> </w:t>
      </w:r>
      <w:r>
        <w:t>blessèd</w:t>
      </w:r>
      <w:r>
        <w:rPr>
          <w:spacing w:val="-6"/>
        </w:rPr>
        <w:t xml:space="preserve"> </w:t>
      </w:r>
      <w:r>
        <w:t>beak</w:t>
      </w:r>
      <w:r>
        <w:rPr>
          <w:spacing w:val="-7"/>
        </w:rPr>
        <w:t xml:space="preserve"> </w:t>
      </w:r>
      <w:r>
        <w:t>became</w:t>
      </w:r>
    </w:p>
    <w:p w14:paraId="42AD78FE" w14:textId="77777777" w:rsidR="000276C6" w:rsidRDefault="000276C6" w:rsidP="00B36565">
      <w:pPr>
        <w:pStyle w:val="Poetry"/>
      </w:pPr>
      <w:r>
        <w:t>the</w:t>
      </w:r>
      <w:r>
        <w:rPr>
          <w:spacing w:val="-7"/>
        </w:rPr>
        <w:t xml:space="preserve"> </w:t>
      </w:r>
      <w:r>
        <w:t>Standard</w:t>
      </w:r>
      <w:r>
        <w:rPr>
          <w:spacing w:val="-6"/>
        </w:rPr>
        <w:t xml:space="preserve"> </w:t>
      </w:r>
      <w:r>
        <w:t>of</w:t>
      </w:r>
      <w:r>
        <w:rPr>
          <w:spacing w:val="-7"/>
        </w:rPr>
        <w:t xml:space="preserve"> </w:t>
      </w:r>
      <w:r>
        <w:t>the</w:t>
      </w:r>
      <w:r>
        <w:rPr>
          <w:spacing w:val="-6"/>
        </w:rPr>
        <w:t xml:space="preserve"> </w:t>
      </w:r>
      <w:r>
        <w:t>world</w:t>
      </w:r>
      <w:r>
        <w:rPr>
          <w:spacing w:val="-7"/>
        </w:rPr>
        <w:t xml:space="preserve"> </w:t>
      </w:r>
      <w:r>
        <w:t>and</w:t>
      </w:r>
      <w:r>
        <w:rPr>
          <w:spacing w:val="-6"/>
        </w:rPr>
        <w:t xml:space="preserve"> </w:t>
      </w:r>
      <w:r>
        <w:t>of</w:t>
      </w:r>
      <w:r>
        <w:rPr>
          <w:spacing w:val="-6"/>
        </w:rPr>
        <w:t xml:space="preserve"> </w:t>
      </w:r>
      <w:r>
        <w:t>its</w:t>
      </w:r>
      <w:r>
        <w:rPr>
          <w:spacing w:val="-7"/>
        </w:rPr>
        <w:t xml:space="preserve"> </w:t>
      </w:r>
      <w:r>
        <w:t>leaders;</w:t>
      </w:r>
    </w:p>
    <w:p w14:paraId="140784E3" w14:textId="3DD6C1D1" w:rsidR="000276C6" w:rsidRDefault="000276C6" w:rsidP="00B36565">
      <w:pPr>
        <w:pStyle w:val="Poetry"/>
      </w:pPr>
      <w:r>
        <w:t>for,</w:t>
      </w:r>
      <w:r>
        <w:rPr>
          <w:spacing w:val="-7"/>
        </w:rPr>
        <w:t xml:space="preserve"> </w:t>
      </w:r>
      <w:r>
        <w:t>brighter</w:t>
      </w:r>
      <w:r>
        <w:rPr>
          <w:spacing w:val="-7"/>
        </w:rPr>
        <w:t xml:space="preserve"> </w:t>
      </w:r>
      <w:r>
        <w:t>far,</w:t>
      </w:r>
    </w:p>
    <w:p w14:paraId="7F81BF6B" w14:textId="12729EC6" w:rsidR="000276C6" w:rsidRDefault="000276C6" w:rsidP="00B36565">
      <w:pPr>
        <w:pStyle w:val="Poetry"/>
      </w:pPr>
      <w:r>
        <w:t>those</w:t>
      </w:r>
      <w:r>
        <w:rPr>
          <w:spacing w:val="-7"/>
        </w:rPr>
        <w:t xml:space="preserve"> </w:t>
      </w:r>
      <w:r>
        <w:t>living</w:t>
      </w:r>
      <w:r>
        <w:rPr>
          <w:spacing w:val="-7"/>
        </w:rPr>
        <w:t xml:space="preserve"> </w:t>
      </w:r>
      <w:r>
        <w:t>lights</w:t>
      </w:r>
      <w:r>
        <w:rPr>
          <w:spacing w:val="-7"/>
        </w:rPr>
        <w:t xml:space="preserve"> </w:t>
      </w:r>
      <w:r>
        <w:t>commenced</w:t>
      </w:r>
    </w:p>
    <w:p w14:paraId="2F996C99" w14:textId="2E72B5A7" w:rsidR="000276C6" w:rsidRDefault="000276C6" w:rsidP="00B36565">
      <w:pPr>
        <w:pStyle w:val="Poetry"/>
      </w:pPr>
      <w:r>
        <w:t>songs</w:t>
      </w:r>
      <w:r>
        <w:rPr>
          <w:spacing w:val="-8"/>
        </w:rPr>
        <w:t xml:space="preserve"> </w:t>
      </w:r>
      <w:r>
        <w:t>which</w:t>
      </w:r>
      <w:r>
        <w:rPr>
          <w:spacing w:val="-7"/>
        </w:rPr>
        <w:t xml:space="preserve"> </w:t>
      </w:r>
      <w:r>
        <w:t>have</w:t>
      </w:r>
      <w:r>
        <w:rPr>
          <w:spacing w:val="-8"/>
        </w:rPr>
        <w:t xml:space="preserve"> </w:t>
      </w:r>
      <w:r>
        <w:t>fled</w:t>
      </w:r>
      <w:r>
        <w:rPr>
          <w:spacing w:val="-7"/>
        </w:rPr>
        <w:t xml:space="preserve"> </w:t>
      </w:r>
      <w:r>
        <w:t>and</w:t>
      </w:r>
      <w:r>
        <w:rPr>
          <w:spacing w:val="-8"/>
        </w:rPr>
        <w:t xml:space="preserve"> </w:t>
      </w:r>
      <w:r>
        <w:t>fallen</w:t>
      </w:r>
      <w:r>
        <w:rPr>
          <w:spacing w:val="-7"/>
        </w:rPr>
        <w:t xml:space="preserve"> </w:t>
      </w:r>
      <w:r>
        <w:t>from</w:t>
      </w:r>
      <w:r>
        <w:rPr>
          <w:spacing w:val="-8"/>
        </w:rPr>
        <w:t xml:space="preserve"> </w:t>
      </w:r>
      <w:r>
        <w:t>my</w:t>
      </w:r>
      <w:r>
        <w:rPr>
          <w:spacing w:val="-7"/>
        </w:rPr>
        <w:t xml:space="preserve"> </w:t>
      </w:r>
      <w:r>
        <w:t>mind.</w:t>
      </w:r>
    </w:p>
    <w:p w14:paraId="01AF9034" w14:textId="77777777" w:rsidR="00B36565" w:rsidRDefault="00B36565" w:rsidP="000276C6">
      <w:pPr>
        <w:pStyle w:val="BodyText"/>
        <w:spacing w:line="246" w:lineRule="exact"/>
        <w:ind w:left="4116"/>
        <w:rPr>
          <w:color w:val="231F20"/>
        </w:rPr>
      </w:pPr>
    </w:p>
    <w:p w14:paraId="5D6E9DC2" w14:textId="08C4CE6A" w:rsidR="00B36565" w:rsidRDefault="00B36565" w:rsidP="00B36565">
      <w:pPr>
        <w:pStyle w:val="Bodynoindent"/>
        <w:jc w:val="center"/>
        <w:rPr>
          <w:color w:val="231F20"/>
        </w:rPr>
      </w:pPr>
      <w:r>
        <w:rPr>
          <w:noProof/>
        </w:rPr>
        <w:lastRenderedPageBreak/>
        <w:drawing>
          <wp:inline distT="0" distB="0" distL="0" distR="0" wp14:anchorId="177D5B3C" wp14:editId="111844B1">
            <wp:extent cx="2232774" cy="3129279"/>
            <wp:effectExtent l="0" t="0" r="2540" b="0"/>
            <wp:docPr id="45"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4.jpeg"/>
                    <pic:cNvPicPr/>
                  </pic:nvPicPr>
                  <pic:blipFill>
                    <a:blip r:embed="rId28" cstate="print"/>
                    <a:stretch>
                      <a:fillRect/>
                    </a:stretch>
                  </pic:blipFill>
                  <pic:spPr>
                    <a:xfrm>
                      <a:off x="0" y="0"/>
                      <a:ext cx="2232774" cy="3129279"/>
                    </a:xfrm>
                    <a:prstGeom prst="rect">
                      <a:avLst/>
                    </a:prstGeom>
                  </pic:spPr>
                </pic:pic>
              </a:graphicData>
            </a:graphic>
          </wp:inline>
        </w:drawing>
      </w:r>
    </w:p>
    <w:p w14:paraId="560BA42F" w14:textId="77777777" w:rsidR="00B36565" w:rsidRDefault="00B36565" w:rsidP="00B36565">
      <w:pPr>
        <w:pStyle w:val="CaptionHeader"/>
      </w:pPr>
      <w:r>
        <w:rPr>
          <w:w w:val="105"/>
        </w:rPr>
        <w:t>image</w:t>
      </w:r>
      <w:r>
        <w:rPr>
          <w:spacing w:val="16"/>
          <w:w w:val="105"/>
        </w:rPr>
        <w:t xml:space="preserve"> </w:t>
      </w:r>
      <w:r>
        <w:rPr>
          <w:w w:val="105"/>
        </w:rPr>
        <w:t>5.19:</w:t>
      </w:r>
      <w:r>
        <w:rPr>
          <w:spacing w:val="15"/>
          <w:w w:val="105"/>
        </w:rPr>
        <w:t xml:space="preserve"> </w:t>
      </w:r>
      <w:r>
        <w:rPr>
          <w:w w:val="105"/>
        </w:rPr>
        <w:t>Paradiso:</w:t>
      </w:r>
      <w:r>
        <w:rPr>
          <w:spacing w:val="16"/>
          <w:w w:val="105"/>
        </w:rPr>
        <w:t xml:space="preserve"> </w:t>
      </w:r>
      <w:r>
        <w:rPr>
          <w:w w:val="105"/>
        </w:rPr>
        <w:t>Canto</w:t>
      </w:r>
      <w:r>
        <w:rPr>
          <w:spacing w:val="16"/>
          <w:w w:val="105"/>
        </w:rPr>
        <w:t xml:space="preserve"> </w:t>
      </w:r>
      <w:r>
        <w:rPr>
          <w:w w:val="105"/>
        </w:rPr>
        <w:t>Twenty</w:t>
      </w:r>
      <w:r>
        <w:rPr>
          <w:spacing w:val="16"/>
          <w:w w:val="105"/>
        </w:rPr>
        <w:t xml:space="preserve"> </w:t>
      </w:r>
      <w:r>
        <w:rPr>
          <w:w w:val="105"/>
        </w:rPr>
        <w:t>|</w:t>
      </w:r>
      <w:r>
        <w:rPr>
          <w:spacing w:val="1"/>
          <w:w w:val="105"/>
        </w:rPr>
        <w:t xml:space="preserve"> </w:t>
      </w:r>
      <w:r>
        <w:t>Heavenly</w:t>
      </w:r>
      <w:r>
        <w:rPr>
          <w:spacing w:val="-9"/>
        </w:rPr>
        <w:t xml:space="preserve"> </w:t>
      </w:r>
      <w:r>
        <w:t>souls</w:t>
      </w:r>
      <w:r>
        <w:rPr>
          <w:spacing w:val="-9"/>
        </w:rPr>
        <w:t xml:space="preserve"> </w:t>
      </w:r>
      <w:r>
        <w:t>form</w:t>
      </w:r>
      <w:r>
        <w:rPr>
          <w:spacing w:val="-8"/>
        </w:rPr>
        <w:t xml:space="preserve"> </w:t>
      </w:r>
      <w:r>
        <w:t>shapes</w:t>
      </w:r>
      <w:r>
        <w:rPr>
          <w:spacing w:val="-9"/>
        </w:rPr>
        <w:t xml:space="preserve"> </w:t>
      </w:r>
      <w:r>
        <w:t>with</w:t>
      </w:r>
      <w:r>
        <w:rPr>
          <w:spacing w:val="-8"/>
        </w:rPr>
        <w:t xml:space="preserve"> </w:t>
      </w:r>
      <w:r>
        <w:t>their</w:t>
      </w:r>
      <w:r>
        <w:rPr>
          <w:spacing w:val="-9"/>
        </w:rPr>
        <w:t xml:space="preserve"> </w:t>
      </w:r>
      <w:r>
        <w:t>bodies,</w:t>
      </w:r>
      <w:r>
        <w:rPr>
          <w:spacing w:val="-42"/>
        </w:rPr>
        <w:t xml:space="preserve"> </w:t>
      </w:r>
      <w:r>
        <w:t xml:space="preserve">eventually transforming into </w:t>
      </w:r>
      <w:r>
        <w:rPr>
          <w:spacing w:val="-1"/>
        </w:rPr>
        <w:t>an eagle, one of</w:t>
      </w:r>
      <w:r>
        <w:t xml:space="preserve"> the</w:t>
      </w:r>
      <w:r>
        <w:rPr>
          <w:spacing w:val="-10"/>
        </w:rPr>
        <w:t xml:space="preserve"> </w:t>
      </w:r>
      <w:r>
        <w:t>symbols</w:t>
      </w:r>
      <w:r>
        <w:rPr>
          <w:spacing w:val="-10"/>
        </w:rPr>
        <w:t xml:space="preserve"> </w:t>
      </w:r>
      <w:r>
        <w:t>of</w:t>
      </w:r>
      <w:r>
        <w:rPr>
          <w:spacing w:val="-9"/>
        </w:rPr>
        <w:t xml:space="preserve"> </w:t>
      </w:r>
      <w:r>
        <w:t>ancient</w:t>
      </w:r>
      <w:r>
        <w:rPr>
          <w:spacing w:val="-10"/>
        </w:rPr>
        <w:t xml:space="preserve"> </w:t>
      </w:r>
      <w:r>
        <w:t>Rome.</w:t>
      </w:r>
    </w:p>
    <w:p w14:paraId="71ACD6FF" w14:textId="77777777" w:rsidR="00B36565" w:rsidRDefault="00B36565" w:rsidP="00B36565">
      <w:pPr>
        <w:pStyle w:val="CaptionText"/>
      </w:pPr>
      <w:r>
        <w:rPr>
          <w:b/>
        </w:rPr>
        <w:t xml:space="preserve">Author: </w:t>
      </w:r>
      <w:r>
        <w:t>Teodolinda Barolini</w:t>
      </w:r>
    </w:p>
    <w:p w14:paraId="63622A61" w14:textId="77777777" w:rsidR="00B36565" w:rsidRDefault="00B36565" w:rsidP="00B36565">
      <w:pPr>
        <w:pStyle w:val="CaptionText"/>
      </w:pPr>
      <w:r>
        <w:rPr>
          <w:b/>
          <w:spacing w:val="-5"/>
        </w:rPr>
        <w:t xml:space="preserve">Source: </w:t>
      </w:r>
      <w:r>
        <w:rPr>
          <w:spacing w:val="-4"/>
        </w:rPr>
        <w:t>Digital Dante</w:t>
      </w:r>
      <w:r>
        <w:t xml:space="preserve"> </w:t>
      </w:r>
    </w:p>
    <w:p w14:paraId="17A684FB" w14:textId="5F111C2C" w:rsidR="00B36565" w:rsidRDefault="00B36565" w:rsidP="00B36565">
      <w:pPr>
        <w:pStyle w:val="CaptionText"/>
      </w:pPr>
      <w:r>
        <w:rPr>
          <w:b/>
          <w:spacing w:val="1"/>
          <w:w w:val="106"/>
        </w:rPr>
        <w:t>Li</w:t>
      </w:r>
      <w:r>
        <w:rPr>
          <w:b/>
          <w:w w:val="95"/>
        </w:rPr>
        <w:t>c</w:t>
      </w:r>
      <w:r>
        <w:rPr>
          <w:b/>
          <w:spacing w:val="-1"/>
          <w:w w:val="98"/>
        </w:rPr>
        <w:t>e</w:t>
      </w:r>
      <w:r>
        <w:rPr>
          <w:b/>
        </w:rPr>
        <w:t>n</w:t>
      </w:r>
      <w:r>
        <w:rPr>
          <w:b/>
          <w:spacing w:val="1"/>
        </w:rPr>
        <w:t>s</w:t>
      </w:r>
      <w:r>
        <w:rPr>
          <w:b/>
          <w:w w:val="88"/>
        </w:rPr>
        <w:t>e:</w:t>
      </w:r>
      <w:r>
        <w:rPr>
          <w:b/>
          <w:spacing w:val="-6"/>
        </w:rPr>
        <w:t xml:space="preserve"> </w:t>
      </w:r>
      <w:r>
        <w:rPr>
          <w:w w:val="103"/>
        </w:rPr>
        <w:t>P</w:t>
      </w:r>
      <w:r>
        <w:rPr>
          <w:spacing w:val="-1"/>
          <w:w w:val="103"/>
        </w:rPr>
        <w:t>u</w:t>
      </w:r>
      <w:r>
        <w:rPr>
          <w:w w:val="101"/>
        </w:rPr>
        <w:t>b</w:t>
      </w:r>
      <w:r>
        <w:rPr>
          <w:w w:val="94"/>
        </w:rPr>
        <w:t>lic</w:t>
      </w:r>
      <w:r>
        <w:rPr>
          <w:spacing w:val="-5"/>
        </w:rPr>
        <w:t xml:space="preserve"> </w:t>
      </w:r>
      <w:r>
        <w:rPr>
          <w:spacing w:val="1"/>
          <w:w w:val="101"/>
        </w:rPr>
        <w:t>D</w:t>
      </w:r>
      <w:r>
        <w:rPr>
          <w:w w:val="102"/>
        </w:rPr>
        <w:t>o</w:t>
      </w:r>
      <w:r>
        <w:rPr>
          <w:spacing w:val="-1"/>
          <w:w w:val="105"/>
        </w:rPr>
        <w:t>m</w:t>
      </w:r>
      <w:r>
        <w:rPr>
          <w:w w:val="98"/>
        </w:rPr>
        <w:t>a</w:t>
      </w:r>
      <w:r>
        <w:rPr>
          <w:w w:val="104"/>
        </w:rPr>
        <w:t>in</w:t>
      </w:r>
    </w:p>
    <w:p w14:paraId="55DB099C" w14:textId="77777777" w:rsidR="00B36565" w:rsidRDefault="00B36565" w:rsidP="000276C6">
      <w:pPr>
        <w:pStyle w:val="BodyText"/>
        <w:spacing w:line="246" w:lineRule="exact"/>
        <w:ind w:left="4116"/>
      </w:pPr>
    </w:p>
    <w:p w14:paraId="6B7CA63C" w14:textId="77777777" w:rsidR="00B36565" w:rsidRDefault="000276C6" w:rsidP="00B36565">
      <w:pPr>
        <w:pStyle w:val="Poetry"/>
      </w:pPr>
      <w:r w:rsidRPr="00B36565">
        <w:t xml:space="preserve">O thou sweet Love, that with a smile dost cloak thee, </w:t>
      </w:r>
    </w:p>
    <w:p w14:paraId="2BE805D2" w14:textId="22928ECA" w:rsidR="000276C6" w:rsidRPr="00B36565" w:rsidRDefault="000276C6" w:rsidP="00B36565">
      <w:pPr>
        <w:pStyle w:val="Poetry"/>
      </w:pPr>
      <w:r w:rsidRPr="00B36565">
        <w:t>how ardent in those flutes didst thou appear,</w:t>
      </w:r>
    </w:p>
    <w:p w14:paraId="7F3413C4" w14:textId="5892C35D" w:rsidR="000276C6" w:rsidRDefault="000276C6" w:rsidP="00B36565">
      <w:pPr>
        <w:pStyle w:val="Poetry"/>
      </w:pPr>
      <w:r w:rsidRPr="00B36565">
        <w:t>whose only breath was that of holy thoughts!</w:t>
      </w:r>
    </w:p>
    <w:p w14:paraId="115DB1A3" w14:textId="77777777" w:rsidR="00B36565" w:rsidRPr="00B36565" w:rsidRDefault="00B36565" w:rsidP="00B36565">
      <w:pPr>
        <w:pStyle w:val="Poetry"/>
      </w:pPr>
    </w:p>
    <w:p w14:paraId="57BDAFAE" w14:textId="77777777" w:rsidR="00B36565" w:rsidRDefault="000276C6" w:rsidP="00B36565">
      <w:pPr>
        <w:pStyle w:val="Poetry"/>
      </w:pPr>
      <w:r w:rsidRPr="00B36565">
        <w:t xml:space="preserve">After those precious and pellucid jewels </w:t>
      </w:r>
    </w:p>
    <w:p w14:paraId="3E03CA16" w14:textId="77777777" w:rsidR="00B36565" w:rsidRDefault="000276C6" w:rsidP="00B36565">
      <w:pPr>
        <w:pStyle w:val="Poetry"/>
      </w:pPr>
      <w:r w:rsidRPr="00B36565">
        <w:t xml:space="preserve">wherewith I saw the sixth great light engemmed, </w:t>
      </w:r>
    </w:p>
    <w:p w14:paraId="0BE7352D" w14:textId="23097CC1" w:rsidR="000276C6" w:rsidRPr="00B36565" w:rsidRDefault="000276C6" w:rsidP="00B36565">
      <w:pPr>
        <w:pStyle w:val="Poetry"/>
      </w:pPr>
      <w:r w:rsidRPr="00B36565">
        <w:t>had brought to silence their angelic chimes,</w:t>
      </w:r>
    </w:p>
    <w:p w14:paraId="3FEFB346" w14:textId="77777777" w:rsidR="000276C6" w:rsidRPr="00B36565" w:rsidRDefault="000276C6" w:rsidP="00B36565">
      <w:pPr>
        <w:pStyle w:val="Poetry"/>
      </w:pPr>
      <w:r w:rsidRPr="00B36565">
        <w:t>I seemed to hear the murmur of a brook,</w:t>
      </w:r>
    </w:p>
    <w:p w14:paraId="779D3E2C" w14:textId="77777777" w:rsidR="000276C6" w:rsidRPr="00B36565" w:rsidRDefault="000276C6" w:rsidP="00B36565">
      <w:pPr>
        <w:pStyle w:val="Poetry"/>
      </w:pPr>
      <w:r w:rsidRPr="00B36565">
        <w:t>along its neck, as if it hollow were.</w:t>
      </w:r>
    </w:p>
    <w:p w14:paraId="666707C8" w14:textId="2A161014" w:rsidR="000276C6" w:rsidRPr="00B36565" w:rsidRDefault="000276C6" w:rsidP="00B36565">
      <w:pPr>
        <w:pStyle w:val="Poetry"/>
      </w:pPr>
      <w:r w:rsidRPr="00B36565">
        <w:t>which, flowing limpid down from rock to rock,</w:t>
      </w:r>
    </w:p>
    <w:p w14:paraId="19A26FC8" w14:textId="2B738D28" w:rsidR="000276C6" w:rsidRDefault="000276C6" w:rsidP="00B36565">
      <w:pPr>
        <w:pStyle w:val="Poetry"/>
      </w:pPr>
      <w:r w:rsidRPr="00B36565">
        <w:t>reveals the abundance of its mountain-springs.</w:t>
      </w:r>
    </w:p>
    <w:p w14:paraId="0AFB12B9" w14:textId="77777777" w:rsidR="00B36565" w:rsidRPr="00B36565" w:rsidRDefault="00B36565" w:rsidP="00B36565">
      <w:pPr>
        <w:pStyle w:val="Poetry"/>
      </w:pPr>
    </w:p>
    <w:p w14:paraId="629CC57E" w14:textId="77777777" w:rsidR="00B36565" w:rsidRDefault="000276C6" w:rsidP="00B36565">
      <w:pPr>
        <w:pStyle w:val="Poetry"/>
      </w:pPr>
      <w:r w:rsidRPr="00B36565">
        <w:t xml:space="preserve">And as a sound takes from a cittern’s neck </w:t>
      </w:r>
    </w:p>
    <w:p w14:paraId="07A70342" w14:textId="5D09F8DB" w:rsidR="000276C6" w:rsidRPr="00B36565" w:rsidRDefault="000276C6" w:rsidP="00B36565">
      <w:pPr>
        <w:pStyle w:val="Poetry"/>
      </w:pPr>
      <w:r w:rsidRPr="00B36565">
        <w:t>its form, even as the air that enters it</w:t>
      </w:r>
    </w:p>
    <w:p w14:paraId="2D34A5E9" w14:textId="77777777" w:rsidR="000276C6" w:rsidRPr="00B36565" w:rsidRDefault="000276C6" w:rsidP="00B36565">
      <w:pPr>
        <w:pStyle w:val="Poetry"/>
      </w:pPr>
      <w:r w:rsidRPr="00B36565">
        <w:t>doth from the vent-hole of a shepherd’s pipe,</w:t>
      </w:r>
    </w:p>
    <w:p w14:paraId="57CDB88E" w14:textId="6D4F8244" w:rsidR="000276C6" w:rsidRPr="00B36565" w:rsidRDefault="000276C6" w:rsidP="00B36565">
      <w:pPr>
        <w:pStyle w:val="Poetry"/>
      </w:pPr>
      <w:r w:rsidRPr="00B36565">
        <w:t>so, all delay of waiting laid aside,</w:t>
      </w:r>
    </w:p>
    <w:p w14:paraId="0A2E026C" w14:textId="77777777" w:rsidR="000276C6" w:rsidRPr="00B36565" w:rsidRDefault="000276C6" w:rsidP="00B36565">
      <w:pPr>
        <w:pStyle w:val="Poetry"/>
      </w:pPr>
      <w:r w:rsidRPr="00B36565">
        <w:lastRenderedPageBreak/>
        <w:t>that murmur of the Eagle mounted up</w:t>
      </w:r>
    </w:p>
    <w:p w14:paraId="687F13E3" w14:textId="77777777" w:rsidR="00B36565" w:rsidRDefault="000276C6" w:rsidP="00B36565">
      <w:pPr>
        <w:pStyle w:val="Poetry"/>
      </w:pPr>
      <w:r w:rsidRPr="00B36565">
        <w:t xml:space="preserve">A voice it there became, and through its beak </w:t>
      </w:r>
    </w:p>
    <w:p w14:paraId="2F677F56" w14:textId="1E456D4E" w:rsidR="000276C6" w:rsidRPr="00B36565" w:rsidRDefault="000276C6" w:rsidP="00B36565">
      <w:pPr>
        <w:pStyle w:val="Poetry"/>
      </w:pPr>
      <w:r w:rsidRPr="00B36565">
        <w:t>it issued forth in words, such as the heart</w:t>
      </w:r>
    </w:p>
    <w:p w14:paraId="308CDB10" w14:textId="033E621C" w:rsidR="000276C6" w:rsidRDefault="000276C6" w:rsidP="00B36565">
      <w:pPr>
        <w:pStyle w:val="Poetry"/>
      </w:pPr>
      <w:r w:rsidRPr="00B36565">
        <w:t>whereon I wrote them down, was longing for.</w:t>
      </w:r>
    </w:p>
    <w:p w14:paraId="0B468A84" w14:textId="77777777" w:rsidR="00B36565" w:rsidRPr="00B36565" w:rsidRDefault="00B36565" w:rsidP="00B36565">
      <w:pPr>
        <w:pStyle w:val="Poetry"/>
      </w:pPr>
    </w:p>
    <w:p w14:paraId="2D28655A" w14:textId="77777777" w:rsidR="00B36565" w:rsidRDefault="000276C6" w:rsidP="00B36565">
      <w:pPr>
        <w:pStyle w:val="Poetry"/>
      </w:pPr>
      <w:r w:rsidRPr="00B36565">
        <w:t xml:space="preserve">“That part of me which sees, and braves the sun, </w:t>
      </w:r>
    </w:p>
    <w:p w14:paraId="26BCBFF8" w14:textId="2C3CA23A" w:rsidR="000276C6" w:rsidRPr="00B36565" w:rsidRDefault="000276C6" w:rsidP="00B36565">
      <w:pPr>
        <w:pStyle w:val="Poetry"/>
      </w:pPr>
      <w:r w:rsidRPr="00B36565">
        <w:t>in mortal eagles,” it began again,</w:t>
      </w:r>
    </w:p>
    <w:p w14:paraId="321D47B0" w14:textId="77777777" w:rsidR="000276C6" w:rsidRPr="00B36565" w:rsidRDefault="000276C6" w:rsidP="00B36565">
      <w:pPr>
        <w:pStyle w:val="Poetry"/>
      </w:pPr>
      <w:r w:rsidRPr="00B36565">
        <w:t>“must now be looked upon attentively,</w:t>
      </w:r>
    </w:p>
    <w:p w14:paraId="2854066D" w14:textId="77777777" w:rsidR="000276C6" w:rsidRPr="00B36565" w:rsidRDefault="000276C6" w:rsidP="00B36565">
      <w:pPr>
        <w:pStyle w:val="Poetry"/>
      </w:pPr>
      <w:r w:rsidRPr="00B36565">
        <w:t>for of the fires wherewith I shape me, those</w:t>
      </w:r>
    </w:p>
    <w:p w14:paraId="3A87551F" w14:textId="30016095" w:rsidR="000276C6" w:rsidRPr="00B36565" w:rsidRDefault="000276C6" w:rsidP="00B36565">
      <w:pPr>
        <w:pStyle w:val="Poetry"/>
      </w:pPr>
      <w:r w:rsidRPr="00B36565">
        <w:t>wherewith the eye is sparkling in my head,</w:t>
      </w:r>
    </w:p>
    <w:p w14:paraId="74D951B6" w14:textId="3FE30248" w:rsidR="000276C6" w:rsidRDefault="000276C6" w:rsidP="00B36565">
      <w:pPr>
        <w:pStyle w:val="Poetry"/>
      </w:pPr>
      <w:r w:rsidRPr="00B36565">
        <w:t>the highest are of all their ordered grades.</w:t>
      </w:r>
    </w:p>
    <w:p w14:paraId="02DB48F2" w14:textId="77777777" w:rsidR="00B36565" w:rsidRPr="00B36565" w:rsidRDefault="00B36565" w:rsidP="00B36565">
      <w:pPr>
        <w:pStyle w:val="Poetry"/>
      </w:pPr>
    </w:p>
    <w:p w14:paraId="196D61D1" w14:textId="77777777" w:rsidR="00B36565" w:rsidRDefault="000276C6" w:rsidP="00B36565">
      <w:pPr>
        <w:pStyle w:val="Poetry"/>
      </w:pPr>
      <w:r w:rsidRPr="00B36565">
        <w:t xml:space="preserve">He that as pupil in the middle shines, </w:t>
      </w:r>
    </w:p>
    <w:p w14:paraId="5020AFF2" w14:textId="318A15A6" w:rsidR="000276C6" w:rsidRPr="00B36565" w:rsidRDefault="000276C6" w:rsidP="00B36565">
      <w:pPr>
        <w:pStyle w:val="Poetry"/>
      </w:pPr>
      <w:r w:rsidRPr="00B36565">
        <w:t>was once the singer of the Holy Spirit,</w:t>
      </w:r>
    </w:p>
    <w:p w14:paraId="110AC86F" w14:textId="77777777" w:rsidR="000276C6" w:rsidRPr="00B36565" w:rsidRDefault="000276C6" w:rsidP="00B36565">
      <w:pPr>
        <w:pStyle w:val="Poetry"/>
      </w:pPr>
      <w:r w:rsidRPr="00B36565">
        <w:t>who bore the Ark about from town to town;</w:t>
      </w:r>
    </w:p>
    <w:p w14:paraId="65B804EB" w14:textId="03FCC9CE" w:rsidR="000276C6" w:rsidRPr="00B36565" w:rsidRDefault="000276C6" w:rsidP="00B36565">
      <w:pPr>
        <w:pStyle w:val="Poetry"/>
      </w:pPr>
      <w:r w:rsidRPr="00B36565">
        <w:t>he now knows how deserving was his song,</w:t>
      </w:r>
    </w:p>
    <w:p w14:paraId="5FA186DB" w14:textId="77777777" w:rsidR="000276C6" w:rsidRPr="00B36565" w:rsidRDefault="000276C6" w:rsidP="00B36565">
      <w:pPr>
        <w:pStyle w:val="Poetry"/>
      </w:pPr>
      <w:r w:rsidRPr="00B36565">
        <w:t>so far as it resulted from his will,</w:t>
      </w:r>
    </w:p>
    <w:p w14:paraId="52BF7771" w14:textId="13D6A8FF" w:rsidR="000276C6" w:rsidRDefault="000276C6" w:rsidP="00B36565">
      <w:pPr>
        <w:pStyle w:val="Poetry"/>
      </w:pPr>
      <w:r w:rsidRPr="00B36565">
        <w:t>by the reward proportioned to its merit.</w:t>
      </w:r>
    </w:p>
    <w:p w14:paraId="2D1E0B37" w14:textId="77777777" w:rsidR="00B36565" w:rsidRPr="00B36565" w:rsidRDefault="00B36565" w:rsidP="00B36565">
      <w:pPr>
        <w:pStyle w:val="Poetry"/>
      </w:pPr>
    </w:p>
    <w:p w14:paraId="60DEA004" w14:textId="77777777" w:rsidR="00B36565" w:rsidRDefault="000276C6" w:rsidP="00B36565">
      <w:pPr>
        <w:pStyle w:val="Poetry"/>
      </w:pPr>
      <w:r w:rsidRPr="00B36565">
        <w:t xml:space="preserve">Of five that make a circle for my brow, </w:t>
      </w:r>
    </w:p>
    <w:p w14:paraId="16561BDF" w14:textId="74A108E1" w:rsidR="000276C6" w:rsidRPr="00B36565" w:rsidRDefault="000276C6" w:rsidP="00B36565">
      <w:pPr>
        <w:pStyle w:val="Poetry"/>
      </w:pPr>
      <w:r w:rsidRPr="00B36565">
        <w:t>the spirit nearest to my beak was he,</w:t>
      </w:r>
    </w:p>
    <w:p w14:paraId="0077EA1F" w14:textId="4A69F382" w:rsidR="000276C6" w:rsidRPr="00B36565" w:rsidRDefault="000276C6" w:rsidP="00B36565">
      <w:pPr>
        <w:pStyle w:val="Poetry"/>
      </w:pPr>
      <w:r w:rsidRPr="00B36565">
        <w:t>who comforted the widow for her son;</w:t>
      </w:r>
    </w:p>
    <w:p w14:paraId="135D4BE8" w14:textId="77777777" w:rsidR="000276C6" w:rsidRPr="00B36565" w:rsidRDefault="000276C6" w:rsidP="00B36565">
      <w:pPr>
        <w:pStyle w:val="Poetry"/>
      </w:pPr>
      <w:r w:rsidRPr="00B36565">
        <w:t>he now knows by his personal experience</w:t>
      </w:r>
    </w:p>
    <w:p w14:paraId="6C03A8F5" w14:textId="77777777" w:rsidR="000276C6" w:rsidRPr="00B36565" w:rsidRDefault="000276C6" w:rsidP="00B36565">
      <w:pPr>
        <w:pStyle w:val="Poetry"/>
      </w:pPr>
      <w:r w:rsidRPr="00B36565">
        <w:t>of this sweet life and of its opposite,</w:t>
      </w:r>
    </w:p>
    <w:p w14:paraId="6375B876" w14:textId="5DAFB0D2" w:rsidR="000276C6" w:rsidRDefault="000276C6" w:rsidP="00B36565">
      <w:pPr>
        <w:pStyle w:val="Poetry"/>
      </w:pPr>
      <w:r w:rsidRPr="00B36565">
        <w:t>how dear it costs one not to follow Christ.</w:t>
      </w:r>
    </w:p>
    <w:p w14:paraId="381F4606" w14:textId="77777777" w:rsidR="00B36565" w:rsidRPr="00B36565" w:rsidRDefault="00B36565" w:rsidP="00B36565">
      <w:pPr>
        <w:pStyle w:val="Poetry"/>
      </w:pPr>
    </w:p>
    <w:p w14:paraId="363271A4" w14:textId="77777777" w:rsidR="000276C6" w:rsidRPr="00B36565" w:rsidRDefault="000276C6" w:rsidP="00B36565">
      <w:pPr>
        <w:pStyle w:val="Poetry"/>
      </w:pPr>
      <w:r w:rsidRPr="00B36565">
        <w:t>In the circumference of which I speak,</w:t>
      </w:r>
    </w:p>
    <w:p w14:paraId="483E7433" w14:textId="132698CB" w:rsidR="000276C6" w:rsidRPr="00B36565" w:rsidRDefault="000276C6" w:rsidP="00B36565">
      <w:pPr>
        <w:pStyle w:val="Poetry"/>
      </w:pPr>
      <w:r w:rsidRPr="00B36565">
        <w:t>he that comes next upon the rising arc,</w:t>
      </w:r>
    </w:p>
    <w:p w14:paraId="4F1000B1" w14:textId="77777777" w:rsidR="00B36565" w:rsidRDefault="000276C6" w:rsidP="00B36565">
      <w:pPr>
        <w:pStyle w:val="Poetry"/>
      </w:pPr>
      <w:r w:rsidRPr="00B36565">
        <w:t xml:space="preserve">delayed his death by genuine repentance; </w:t>
      </w:r>
    </w:p>
    <w:p w14:paraId="3297E91E" w14:textId="77777777" w:rsidR="00B36565" w:rsidRDefault="000276C6" w:rsidP="00B36565">
      <w:pPr>
        <w:pStyle w:val="Poetry"/>
      </w:pPr>
      <w:r w:rsidRPr="00B36565">
        <w:t xml:space="preserve">he now knows that Eternal Justice brooks </w:t>
      </w:r>
    </w:p>
    <w:p w14:paraId="1EFC9748" w14:textId="33F75580" w:rsidR="000276C6" w:rsidRPr="00B36565" w:rsidRDefault="000276C6" w:rsidP="00B36565">
      <w:pPr>
        <w:pStyle w:val="Poetry"/>
      </w:pPr>
      <w:r w:rsidRPr="00B36565">
        <w:t>no change, whenever worthy prayers below</w:t>
      </w:r>
    </w:p>
    <w:p w14:paraId="5B4454F6" w14:textId="08D6E0AB" w:rsidR="000276C6" w:rsidRDefault="000276C6" w:rsidP="00B36565">
      <w:pPr>
        <w:pStyle w:val="Poetry"/>
      </w:pPr>
      <w:r w:rsidRPr="00B36565">
        <w:t>to-morrow’s make of that which was today’s.</w:t>
      </w:r>
    </w:p>
    <w:p w14:paraId="3675BF83" w14:textId="77777777" w:rsidR="00B36565" w:rsidRPr="00B36565" w:rsidRDefault="00B36565" w:rsidP="00B36565">
      <w:pPr>
        <w:pStyle w:val="Poetry"/>
      </w:pPr>
    </w:p>
    <w:p w14:paraId="677C36DC" w14:textId="1A4A15D5" w:rsidR="000276C6" w:rsidRPr="00B36565" w:rsidRDefault="000276C6" w:rsidP="00B36565">
      <w:pPr>
        <w:pStyle w:val="Poetry"/>
      </w:pPr>
      <w:r w:rsidRPr="00B36565">
        <w:t>The one who follows, with the laws and me,</w:t>
      </w:r>
    </w:p>
    <w:p w14:paraId="1ABC03A6" w14:textId="77777777" w:rsidR="00B36565" w:rsidRDefault="000276C6" w:rsidP="00B36565">
      <w:pPr>
        <w:pStyle w:val="Poetry"/>
      </w:pPr>
      <w:r w:rsidRPr="00B36565">
        <w:t xml:space="preserve">with good intentions which produced bad fruits, </w:t>
      </w:r>
    </w:p>
    <w:p w14:paraId="138CD6F0" w14:textId="77777777" w:rsidR="00B36565" w:rsidRDefault="000276C6" w:rsidP="00B36565">
      <w:pPr>
        <w:pStyle w:val="Poetry"/>
      </w:pPr>
      <w:r w:rsidRPr="00B36565">
        <w:lastRenderedPageBreak/>
        <w:t xml:space="preserve">made himself Greek by ceding to the Shepherd; </w:t>
      </w:r>
    </w:p>
    <w:p w14:paraId="317720E1" w14:textId="77777777" w:rsidR="00B36565" w:rsidRDefault="000276C6" w:rsidP="00B36565">
      <w:pPr>
        <w:pStyle w:val="Poetry"/>
      </w:pPr>
      <w:r w:rsidRPr="00B36565">
        <w:t xml:space="preserve">he now knows that the ill, from his good deed </w:t>
      </w:r>
    </w:p>
    <w:p w14:paraId="2351796E" w14:textId="1D1E60E0" w:rsidR="000276C6" w:rsidRPr="00B36565" w:rsidRDefault="000276C6" w:rsidP="00B36565">
      <w:pPr>
        <w:pStyle w:val="Poetry"/>
      </w:pPr>
      <w:r w:rsidRPr="00B36565">
        <w:t>derived, is not a cause of harm to him,</w:t>
      </w:r>
    </w:p>
    <w:p w14:paraId="07AC2CD5" w14:textId="0B60841F" w:rsidR="000276C6" w:rsidRDefault="000276C6" w:rsidP="00B36565">
      <w:pPr>
        <w:pStyle w:val="Poetry"/>
      </w:pPr>
      <w:r w:rsidRPr="00B36565">
        <w:t>although thereby the world may be destroyed.</w:t>
      </w:r>
    </w:p>
    <w:p w14:paraId="10B950C9" w14:textId="77777777" w:rsidR="00B36565" w:rsidRPr="00B36565" w:rsidRDefault="00B36565" w:rsidP="00B36565">
      <w:pPr>
        <w:pStyle w:val="Poetry"/>
      </w:pPr>
    </w:p>
    <w:p w14:paraId="73409FDF" w14:textId="77777777" w:rsidR="000276C6" w:rsidRPr="00B36565" w:rsidRDefault="000276C6" w:rsidP="00B36565">
      <w:pPr>
        <w:pStyle w:val="Poetry"/>
      </w:pPr>
      <w:r w:rsidRPr="00B36565">
        <w:t>He whom thou seest in the downward arc,</w:t>
      </w:r>
    </w:p>
    <w:p w14:paraId="79D6AC5C" w14:textId="77777777" w:rsidR="00B36565" w:rsidRDefault="000276C6" w:rsidP="00B36565">
      <w:pPr>
        <w:pStyle w:val="Poetry"/>
      </w:pPr>
      <w:r w:rsidRPr="00B36565">
        <w:t xml:space="preserve">the William was, for whom that country mourns, </w:t>
      </w:r>
    </w:p>
    <w:p w14:paraId="69896E12" w14:textId="77777777" w:rsidR="00B36565" w:rsidRDefault="000276C6" w:rsidP="00B36565">
      <w:pPr>
        <w:pStyle w:val="Poetry"/>
      </w:pPr>
      <w:r w:rsidRPr="00B36565">
        <w:t xml:space="preserve">which weeps because its Charles and Frederick live; </w:t>
      </w:r>
    </w:p>
    <w:p w14:paraId="11422C92" w14:textId="3B9F4E3E" w:rsidR="000276C6" w:rsidRPr="00B36565" w:rsidRDefault="000276C6" w:rsidP="00B36565">
      <w:pPr>
        <w:pStyle w:val="Poetry"/>
      </w:pPr>
      <w:r w:rsidRPr="00B36565">
        <w:t>he now knows how Heaven loves a righteous king,</w:t>
      </w:r>
    </w:p>
    <w:p w14:paraId="6E31AC72" w14:textId="6C6F22B8" w:rsidR="00B36565" w:rsidRDefault="000276C6" w:rsidP="00B36565">
      <w:pPr>
        <w:pStyle w:val="Poetry"/>
      </w:pPr>
      <w:r w:rsidRPr="00B36565">
        <w:t>and by his splendor’s glow reveals it still.</w:t>
      </w:r>
    </w:p>
    <w:p w14:paraId="7E93D9F0" w14:textId="77777777" w:rsidR="00B36565" w:rsidRPr="00B36565" w:rsidRDefault="00B36565" w:rsidP="00B36565">
      <w:pPr>
        <w:pStyle w:val="Poetry"/>
      </w:pPr>
    </w:p>
    <w:p w14:paraId="3141656C" w14:textId="77777777" w:rsidR="00B36565" w:rsidRDefault="000276C6" w:rsidP="00B36565">
      <w:pPr>
        <w:pStyle w:val="Poetry"/>
      </w:pPr>
      <w:r w:rsidRPr="00B36565">
        <w:t xml:space="preserve">Who in the erring world below would think </w:t>
      </w:r>
    </w:p>
    <w:p w14:paraId="52E83755" w14:textId="091CCF17" w:rsidR="000276C6" w:rsidRPr="00B36565" w:rsidRDefault="000276C6" w:rsidP="00B36565">
      <w:pPr>
        <w:pStyle w:val="Poetry"/>
      </w:pPr>
      <w:r w:rsidRPr="00B36565">
        <w:t>that Rìpheus the Trojan was the fifth</w:t>
      </w:r>
    </w:p>
    <w:p w14:paraId="319FA01B" w14:textId="77777777" w:rsidR="000276C6" w:rsidRPr="00B36565" w:rsidRDefault="000276C6" w:rsidP="00B36565">
      <w:pPr>
        <w:pStyle w:val="Poetry"/>
      </w:pPr>
      <w:r w:rsidRPr="00B36565">
        <w:t>among the holy lights which form this curve?</w:t>
      </w:r>
    </w:p>
    <w:p w14:paraId="53CDF8AF" w14:textId="77777777" w:rsidR="000276C6" w:rsidRPr="00B36565" w:rsidRDefault="000276C6" w:rsidP="00B36565">
      <w:pPr>
        <w:pStyle w:val="Poetry"/>
      </w:pPr>
      <w:r w:rsidRPr="00B36565">
        <w:t>He now knows many of the things the world</w:t>
      </w:r>
    </w:p>
    <w:p w14:paraId="1FCA395A" w14:textId="377E01D3" w:rsidR="000276C6" w:rsidRPr="00B36565" w:rsidRDefault="000276C6" w:rsidP="00B36565">
      <w:pPr>
        <w:pStyle w:val="Poetry"/>
      </w:pPr>
      <w:r w:rsidRPr="00B36565">
        <w:t>is impotent to see in Grace Divine,</w:t>
      </w:r>
    </w:p>
    <w:p w14:paraId="2C06FB20" w14:textId="7818DD95" w:rsidR="000276C6" w:rsidRDefault="000276C6" w:rsidP="00B36565">
      <w:pPr>
        <w:pStyle w:val="Poetry"/>
      </w:pPr>
      <w:r w:rsidRPr="00B36565">
        <w:t>although his sight discerneth not its depths.</w:t>
      </w:r>
    </w:p>
    <w:p w14:paraId="6CF9867A" w14:textId="77777777" w:rsidR="00B36565" w:rsidRPr="00B36565" w:rsidRDefault="00B36565" w:rsidP="00B36565">
      <w:pPr>
        <w:pStyle w:val="Poetry"/>
      </w:pPr>
    </w:p>
    <w:p w14:paraId="58856CC6" w14:textId="77777777" w:rsidR="00B36565" w:rsidRDefault="000276C6" w:rsidP="00B36565">
      <w:pPr>
        <w:pStyle w:val="Poetry"/>
      </w:pPr>
      <w:r w:rsidRPr="00B36565">
        <w:t xml:space="preserve">Like a young lark which, as it soars through space, </w:t>
      </w:r>
    </w:p>
    <w:p w14:paraId="22DCD4C4" w14:textId="3BA8DF25" w:rsidR="000276C6" w:rsidRPr="00B36565" w:rsidRDefault="000276C6" w:rsidP="00B36565">
      <w:pPr>
        <w:pStyle w:val="Poetry"/>
      </w:pPr>
      <w:r w:rsidRPr="00B36565">
        <w:t>first sings, and then is silent, satisfied</w:t>
      </w:r>
    </w:p>
    <w:p w14:paraId="0CDB2A63" w14:textId="77777777" w:rsidR="000276C6" w:rsidRPr="00B36565" w:rsidRDefault="000276C6" w:rsidP="00B36565">
      <w:pPr>
        <w:pStyle w:val="Poetry"/>
      </w:pPr>
      <w:r w:rsidRPr="00B36565">
        <w:t>with the last sweetness which contented her;</w:t>
      </w:r>
    </w:p>
    <w:p w14:paraId="4EF5E0DF" w14:textId="637B512C" w:rsidR="000276C6" w:rsidRPr="00B36565" w:rsidRDefault="000276C6" w:rsidP="00B36565">
      <w:pPr>
        <w:pStyle w:val="Poetry"/>
      </w:pPr>
      <w:r w:rsidRPr="00B36565">
        <w:t>such seemed to me the image of the seal</w:t>
      </w:r>
    </w:p>
    <w:p w14:paraId="49C09ABC" w14:textId="77777777" w:rsidR="000276C6" w:rsidRPr="00B36565" w:rsidRDefault="000276C6" w:rsidP="00B36565">
      <w:pPr>
        <w:pStyle w:val="Poetry"/>
      </w:pPr>
      <w:r w:rsidRPr="00B36565">
        <w:t>of that Eternal Pleasure, by whose will</w:t>
      </w:r>
    </w:p>
    <w:p w14:paraId="6A5A0E0C" w14:textId="77777777" w:rsidR="00B36565" w:rsidRDefault="000276C6" w:rsidP="00B36565">
      <w:pPr>
        <w:pStyle w:val="Poetry"/>
      </w:pPr>
      <w:r w:rsidRPr="00B36565">
        <w:t xml:space="preserve">each thing becometh what it is. And though, </w:t>
      </w:r>
    </w:p>
    <w:p w14:paraId="0BBC7AB4" w14:textId="77777777" w:rsidR="00B36565" w:rsidRDefault="000276C6" w:rsidP="00B36565">
      <w:pPr>
        <w:pStyle w:val="Poetry"/>
      </w:pPr>
      <w:r w:rsidRPr="00B36565">
        <w:t xml:space="preserve">with reference to my doubt, up there I was, </w:t>
      </w:r>
    </w:p>
    <w:p w14:paraId="7CFD0253" w14:textId="1BD9C08C" w:rsidR="000276C6" w:rsidRPr="00B36565" w:rsidRDefault="000276C6" w:rsidP="00B36565">
      <w:pPr>
        <w:pStyle w:val="Poetry"/>
      </w:pPr>
      <w:r w:rsidRPr="00B36565">
        <w:t>as glass is to the color which it clothes,</w:t>
      </w:r>
    </w:p>
    <w:p w14:paraId="114F16CD" w14:textId="602044BC" w:rsidR="000276C6" w:rsidRPr="00B36565" w:rsidRDefault="000276C6" w:rsidP="00B36565">
      <w:pPr>
        <w:pStyle w:val="Poetry"/>
      </w:pPr>
      <w:r w:rsidRPr="00B36565">
        <w:t>it could not bear to bide its time in silence;</w:t>
      </w:r>
    </w:p>
    <w:p w14:paraId="222A78A3" w14:textId="77777777" w:rsidR="000276C6" w:rsidRPr="00B36565" w:rsidRDefault="000276C6" w:rsidP="00B36565">
      <w:pPr>
        <w:pStyle w:val="Poetry"/>
      </w:pPr>
      <w:r w:rsidRPr="00B36565">
        <w:t>but by the very force of its own weight</w:t>
      </w:r>
    </w:p>
    <w:p w14:paraId="1A326230" w14:textId="77777777" w:rsidR="00B36565" w:rsidRDefault="000276C6" w:rsidP="00B36565">
      <w:pPr>
        <w:pStyle w:val="Poetry"/>
      </w:pPr>
      <w:r w:rsidRPr="00B36565">
        <w:t xml:space="preserve">urged from my mouth the words, “What things are </w:t>
      </w:r>
    </w:p>
    <w:p w14:paraId="5262C79A" w14:textId="19ED8822" w:rsidR="000276C6" w:rsidRDefault="000276C6" w:rsidP="00B36565">
      <w:pPr>
        <w:pStyle w:val="Poetry"/>
      </w:pPr>
      <w:r w:rsidRPr="00B36565">
        <w:t>these?” whereat I saw a glorious feast of sparkling.</w:t>
      </w:r>
    </w:p>
    <w:p w14:paraId="488C38C6" w14:textId="77777777" w:rsidR="00B36565" w:rsidRPr="00B36565" w:rsidRDefault="00B36565" w:rsidP="00B36565">
      <w:pPr>
        <w:pStyle w:val="Poetry"/>
      </w:pPr>
    </w:p>
    <w:p w14:paraId="3290363D" w14:textId="77777777" w:rsidR="000276C6" w:rsidRPr="00B36565" w:rsidRDefault="000276C6" w:rsidP="00B36565">
      <w:pPr>
        <w:pStyle w:val="Poetry"/>
      </w:pPr>
      <w:r w:rsidRPr="00B36565">
        <w:t>Thereafter, with its eye the more enkindled,</w:t>
      </w:r>
    </w:p>
    <w:p w14:paraId="617D8D16" w14:textId="0B800F1D" w:rsidR="000276C6" w:rsidRPr="00B36565" w:rsidRDefault="000276C6" w:rsidP="00B36565">
      <w:pPr>
        <w:pStyle w:val="Poetry"/>
      </w:pPr>
      <w:r w:rsidRPr="00B36565">
        <w:t>the blessèd Sign, in order not to keep me</w:t>
      </w:r>
      <w:r w:rsidRPr="00B36565">
        <w:tab/>
      </w:r>
    </w:p>
    <w:p w14:paraId="289A7769" w14:textId="77777777" w:rsidR="000276C6" w:rsidRPr="00B36565" w:rsidRDefault="000276C6" w:rsidP="00B36565">
      <w:pPr>
        <w:pStyle w:val="Poetry"/>
      </w:pPr>
      <w:r w:rsidRPr="00B36565">
        <w:t>in wondering suspense, replied to me:</w:t>
      </w:r>
    </w:p>
    <w:p w14:paraId="3D9C7121" w14:textId="77777777" w:rsidR="00B36565" w:rsidRDefault="000276C6" w:rsidP="00B36565">
      <w:pPr>
        <w:pStyle w:val="Poetry"/>
      </w:pPr>
      <w:r w:rsidRPr="00B36565">
        <w:t xml:space="preserve">“I see that thou believest all these things, </w:t>
      </w:r>
    </w:p>
    <w:p w14:paraId="48E3B8A2" w14:textId="4AD08C1F" w:rsidR="000276C6" w:rsidRPr="00B36565" w:rsidRDefault="000276C6" w:rsidP="00B36565">
      <w:pPr>
        <w:pStyle w:val="Poetry"/>
      </w:pPr>
      <w:r w:rsidRPr="00B36565">
        <w:lastRenderedPageBreak/>
        <w:t>because I say them, but dost not see how;</w:t>
      </w:r>
    </w:p>
    <w:p w14:paraId="632EEF3F" w14:textId="77777777" w:rsidR="000276C6" w:rsidRPr="00B36565" w:rsidRDefault="000276C6" w:rsidP="00B36565">
      <w:pPr>
        <w:pStyle w:val="Poetry"/>
      </w:pPr>
      <w:r w:rsidRPr="00B36565">
        <w:t>and therefore, though believed in, they are hidden.</w:t>
      </w:r>
    </w:p>
    <w:p w14:paraId="1A9D4045" w14:textId="49796EB9" w:rsidR="000276C6" w:rsidRPr="00B36565" w:rsidRDefault="000276C6" w:rsidP="00B36565">
      <w:pPr>
        <w:pStyle w:val="Poetry"/>
      </w:pPr>
      <w:r w:rsidRPr="00B36565">
        <w:t>Thou dost as one who fully knows a thing</w:t>
      </w:r>
    </w:p>
    <w:p w14:paraId="65203A91" w14:textId="77777777" w:rsidR="00B36565" w:rsidRDefault="000276C6" w:rsidP="00B36565">
      <w:pPr>
        <w:pStyle w:val="Poetry"/>
      </w:pPr>
      <w:r w:rsidRPr="00B36565">
        <w:t xml:space="preserve">by name, but cannot see just what it is, </w:t>
      </w:r>
    </w:p>
    <w:p w14:paraId="1DB75EA0" w14:textId="2073BB32" w:rsidR="000276C6" w:rsidRDefault="000276C6" w:rsidP="00B36565">
      <w:pPr>
        <w:pStyle w:val="Poetry"/>
      </w:pPr>
      <w:r w:rsidRPr="00B36565">
        <w:t>unless another make it manifest.</w:t>
      </w:r>
    </w:p>
    <w:p w14:paraId="12E143EF" w14:textId="77777777" w:rsidR="00B36565" w:rsidRPr="00B36565" w:rsidRDefault="00B36565" w:rsidP="00B36565">
      <w:pPr>
        <w:pStyle w:val="Poetry"/>
      </w:pPr>
    </w:p>
    <w:p w14:paraId="1EB5E583" w14:textId="77777777" w:rsidR="000276C6" w:rsidRPr="00B36565" w:rsidRDefault="000276C6" w:rsidP="00B36565">
      <w:pPr>
        <w:pStyle w:val="Poetry"/>
      </w:pPr>
      <w:r w:rsidRPr="00B36565">
        <w:t>Regnum Coelorum suffers violence</w:t>
      </w:r>
    </w:p>
    <w:p w14:paraId="43328DB5" w14:textId="77777777" w:rsidR="000276C6" w:rsidRPr="00B36565" w:rsidRDefault="000276C6" w:rsidP="00B36565">
      <w:pPr>
        <w:pStyle w:val="Poetry"/>
      </w:pPr>
      <w:r w:rsidRPr="00B36565">
        <w:t>from burning love, and from a living hope,</w:t>
      </w:r>
    </w:p>
    <w:p w14:paraId="05733EA9" w14:textId="3EA68E4F" w:rsidR="000276C6" w:rsidRPr="00B36565" w:rsidRDefault="000276C6" w:rsidP="00B36565">
      <w:pPr>
        <w:pStyle w:val="Poetry"/>
      </w:pPr>
      <w:r w:rsidRPr="00B36565">
        <w:t>which vanquishes the Will Divine; though not</w:t>
      </w:r>
    </w:p>
    <w:p w14:paraId="31378E12" w14:textId="77777777" w:rsidR="000276C6" w:rsidRPr="00B36565" w:rsidRDefault="000276C6" w:rsidP="00B36565">
      <w:pPr>
        <w:pStyle w:val="Poetry"/>
      </w:pPr>
      <w:r w:rsidRPr="00B36565">
        <w:t>as man o’ercometh man, but conquers it</w:t>
      </w:r>
    </w:p>
    <w:p w14:paraId="05C97FAA" w14:textId="77777777" w:rsidR="000276C6" w:rsidRPr="00B36565" w:rsidRDefault="000276C6" w:rsidP="00B36565">
      <w:pPr>
        <w:pStyle w:val="Poetry"/>
      </w:pPr>
      <w:r w:rsidRPr="00B36565">
        <w:t>because it willeth to be overcome;</w:t>
      </w:r>
    </w:p>
    <w:p w14:paraId="1E335209" w14:textId="16AE2F63" w:rsidR="000276C6" w:rsidRDefault="000276C6" w:rsidP="00B36565">
      <w:pPr>
        <w:pStyle w:val="Poetry"/>
      </w:pPr>
      <w:r w:rsidRPr="00B36565">
        <w:t>and so, though vanquished, by its goodness wins.</w:t>
      </w:r>
    </w:p>
    <w:p w14:paraId="335CB5C4" w14:textId="77777777" w:rsidR="00B36565" w:rsidRPr="00B36565" w:rsidRDefault="00B36565" w:rsidP="00B36565">
      <w:pPr>
        <w:pStyle w:val="Poetry"/>
      </w:pPr>
    </w:p>
    <w:p w14:paraId="31DEDC5E" w14:textId="77777777" w:rsidR="000276C6" w:rsidRPr="00B36565" w:rsidRDefault="000276C6" w:rsidP="00B36565">
      <w:pPr>
        <w:pStyle w:val="Poetry"/>
      </w:pPr>
      <w:r w:rsidRPr="00B36565">
        <w:t>The first life in the eyebrow, and the fifth</w:t>
      </w:r>
    </w:p>
    <w:p w14:paraId="4DB8C55C" w14:textId="70DDD8AB" w:rsidR="000276C6" w:rsidRPr="00B36565" w:rsidRDefault="000276C6" w:rsidP="00B36565">
      <w:pPr>
        <w:pStyle w:val="Poetry"/>
      </w:pPr>
      <w:r w:rsidRPr="00B36565">
        <w:t>cause thee to be amazed, because therewith</w:t>
      </w:r>
    </w:p>
    <w:p w14:paraId="4314D37D" w14:textId="77777777" w:rsidR="00B36565" w:rsidRDefault="000276C6" w:rsidP="00B36565">
      <w:pPr>
        <w:pStyle w:val="Poetry"/>
      </w:pPr>
      <w:r w:rsidRPr="00B36565">
        <w:t xml:space="preserve">thou see’st the region of the Angels painted. </w:t>
      </w:r>
    </w:p>
    <w:p w14:paraId="447831A3" w14:textId="09CE1C00" w:rsidR="000276C6" w:rsidRPr="00B36565" w:rsidRDefault="000276C6" w:rsidP="00B36565">
      <w:pPr>
        <w:pStyle w:val="Poetry"/>
      </w:pPr>
      <w:r w:rsidRPr="00B36565">
        <w:t>They did not issue Gentiles from their bodies,</w:t>
      </w:r>
    </w:p>
    <w:p w14:paraId="1C38E729" w14:textId="77777777" w:rsidR="00B36565" w:rsidRDefault="000276C6" w:rsidP="00B36565">
      <w:pPr>
        <w:pStyle w:val="Poetry"/>
      </w:pPr>
      <w:r w:rsidRPr="00B36565">
        <w:t xml:space="preserve">as thou dost think, but Christians, with firm faith, </w:t>
      </w:r>
    </w:p>
    <w:p w14:paraId="5215248A" w14:textId="110231B0" w:rsidR="000276C6" w:rsidRPr="00B36565" w:rsidRDefault="000276C6" w:rsidP="00B36565">
      <w:pPr>
        <w:pStyle w:val="Poetry"/>
      </w:pPr>
      <w:r w:rsidRPr="00B36565">
        <w:t>one in the Feet that were to suffer, one,</w:t>
      </w:r>
    </w:p>
    <w:p w14:paraId="1027924F" w14:textId="13D9E273" w:rsidR="000276C6" w:rsidRPr="00B36565" w:rsidRDefault="000276C6" w:rsidP="00B36565">
      <w:pPr>
        <w:pStyle w:val="Poetry"/>
      </w:pPr>
      <w:r w:rsidRPr="00B36565">
        <w:t>in those that had. For one, to claim his bones,</w:t>
      </w:r>
    </w:p>
    <w:p w14:paraId="7817805E" w14:textId="77777777" w:rsidR="00B36565" w:rsidRDefault="000276C6" w:rsidP="00B36565">
      <w:pPr>
        <w:pStyle w:val="Poetry"/>
      </w:pPr>
      <w:r w:rsidRPr="00B36565">
        <w:t xml:space="preserve">came back from Hell, where no one ever wills </w:t>
      </w:r>
    </w:p>
    <w:p w14:paraId="5924A1D0" w14:textId="28D114CB" w:rsidR="000276C6" w:rsidRPr="00B36565" w:rsidRDefault="000276C6" w:rsidP="00B36565">
      <w:pPr>
        <w:pStyle w:val="Poetry"/>
      </w:pPr>
      <w:r w:rsidRPr="00B36565">
        <w:t>the good again; and this was the reward</w:t>
      </w:r>
    </w:p>
    <w:p w14:paraId="6D607C7B" w14:textId="77777777" w:rsidR="000276C6" w:rsidRPr="00B36565" w:rsidRDefault="000276C6" w:rsidP="00B36565">
      <w:pPr>
        <w:pStyle w:val="Poetry"/>
      </w:pPr>
      <w:r w:rsidRPr="00B36565">
        <w:t>of living hope; of living hope which put</w:t>
      </w:r>
    </w:p>
    <w:p w14:paraId="2994654F" w14:textId="77777777" w:rsidR="000276C6" w:rsidRPr="00B36565" w:rsidRDefault="000276C6" w:rsidP="00B36565">
      <w:pPr>
        <w:pStyle w:val="Poetry"/>
      </w:pPr>
      <w:r w:rsidRPr="00B36565">
        <w:t>its trust in prayers addressed to God to raise him,</w:t>
      </w:r>
    </w:p>
    <w:p w14:paraId="3CFF4D75" w14:textId="70A5EBA9" w:rsidR="000276C6" w:rsidRPr="00B36565" w:rsidRDefault="000276C6" w:rsidP="00B36565">
      <w:pPr>
        <w:pStyle w:val="Poetry"/>
      </w:pPr>
      <w:r w:rsidRPr="00B36565">
        <w:t>that thus his will might have a chance to act.</w:t>
      </w:r>
    </w:p>
    <w:p w14:paraId="6C82BC35" w14:textId="77777777" w:rsidR="00B36565" w:rsidRDefault="000276C6" w:rsidP="00B36565">
      <w:pPr>
        <w:pStyle w:val="Poetry"/>
      </w:pPr>
      <w:r w:rsidRPr="00B36565">
        <w:t xml:space="preserve">The glorious soul I speak of, when the flesh </w:t>
      </w:r>
    </w:p>
    <w:p w14:paraId="294B5F77" w14:textId="284EA7A9" w:rsidR="000276C6" w:rsidRPr="00B36565" w:rsidRDefault="000276C6" w:rsidP="00B36565">
      <w:pPr>
        <w:pStyle w:val="Poetry"/>
      </w:pPr>
      <w:r w:rsidRPr="00B36565">
        <w:t>had been regained, wherein he stayed not long,</w:t>
      </w:r>
    </w:p>
    <w:p w14:paraId="0819ECE1" w14:textId="77777777" w:rsidR="00B36565" w:rsidRDefault="000276C6" w:rsidP="00B36565">
      <w:pPr>
        <w:pStyle w:val="Poetry"/>
      </w:pPr>
      <w:r w:rsidRPr="00B36565">
        <w:t xml:space="preserve">believed in Him, who had the power to help him; </w:t>
      </w:r>
    </w:p>
    <w:p w14:paraId="4B9A2987" w14:textId="6E7B37D6" w:rsidR="000276C6" w:rsidRPr="00B36565" w:rsidRDefault="000276C6" w:rsidP="00B36565">
      <w:pPr>
        <w:pStyle w:val="Poetry"/>
      </w:pPr>
      <w:r w:rsidRPr="00B36565">
        <w:t>and through belief so warmed to genuine love,</w:t>
      </w:r>
    </w:p>
    <w:p w14:paraId="7437FCF4" w14:textId="6E727C9D" w:rsidR="000276C6" w:rsidRPr="00B36565" w:rsidRDefault="000276C6" w:rsidP="00B36565">
      <w:pPr>
        <w:pStyle w:val="Poetry"/>
      </w:pPr>
      <w:r w:rsidRPr="00B36565">
        <w:t>that he was worthy at his second death</w:t>
      </w:r>
    </w:p>
    <w:p w14:paraId="22EFFF79" w14:textId="77777777" w:rsidR="000276C6" w:rsidRPr="00B36565" w:rsidRDefault="000276C6" w:rsidP="00B36565">
      <w:pPr>
        <w:pStyle w:val="Poetry"/>
      </w:pPr>
      <w:r w:rsidRPr="00B36565">
        <w:t>to come to this festivity. The other,</w:t>
      </w:r>
    </w:p>
    <w:p w14:paraId="22985692" w14:textId="77777777" w:rsidR="00B36565" w:rsidRDefault="000276C6" w:rsidP="00B36565">
      <w:pPr>
        <w:pStyle w:val="Poetry"/>
      </w:pPr>
      <w:r w:rsidRPr="00B36565">
        <w:t xml:space="preserve">through grace from so profound a spring distilled, </w:t>
      </w:r>
    </w:p>
    <w:p w14:paraId="6C288EE9" w14:textId="39238454" w:rsidR="000276C6" w:rsidRPr="00B36565" w:rsidRDefault="000276C6" w:rsidP="00B36565">
      <w:pPr>
        <w:pStyle w:val="Poetry"/>
      </w:pPr>
      <w:r w:rsidRPr="00B36565">
        <w:t>that never hath the eye of any creature</w:t>
      </w:r>
    </w:p>
    <w:p w14:paraId="6AFF6532" w14:textId="77777777" w:rsidR="000276C6" w:rsidRPr="00B36565" w:rsidRDefault="000276C6" w:rsidP="00B36565">
      <w:pPr>
        <w:pStyle w:val="Poetry"/>
      </w:pPr>
      <w:r w:rsidRPr="00B36565">
        <w:t>reached its first wave, set all his love below</w:t>
      </w:r>
    </w:p>
    <w:p w14:paraId="62DA2660" w14:textId="2C640E19" w:rsidR="000276C6" w:rsidRPr="00B36565" w:rsidRDefault="000276C6" w:rsidP="00B36565">
      <w:pPr>
        <w:pStyle w:val="Poetry"/>
      </w:pPr>
      <w:r w:rsidRPr="00B36565">
        <w:t>on righteousness; hence God, from grace to grace,</w:t>
      </w:r>
    </w:p>
    <w:p w14:paraId="0E9BA8B7" w14:textId="77777777" w:rsidR="00B36565" w:rsidRDefault="000276C6" w:rsidP="00B36565">
      <w:pPr>
        <w:pStyle w:val="Poetry"/>
      </w:pPr>
      <w:r w:rsidRPr="00B36565">
        <w:lastRenderedPageBreak/>
        <w:t xml:space="preserve">to our redemption which is still to be, </w:t>
      </w:r>
    </w:p>
    <w:p w14:paraId="2A6C7EDB" w14:textId="77777777" w:rsidR="00B36565" w:rsidRDefault="000276C6" w:rsidP="00B36565">
      <w:pPr>
        <w:pStyle w:val="Poetry"/>
      </w:pPr>
      <w:r w:rsidRPr="00B36565">
        <w:t xml:space="preserve">opened his eyes; he hence believed in it, </w:t>
      </w:r>
    </w:p>
    <w:p w14:paraId="2A86DC08" w14:textId="77777777" w:rsidR="00B36565" w:rsidRDefault="000276C6" w:rsidP="00B36565">
      <w:pPr>
        <w:pStyle w:val="Poetry"/>
      </w:pPr>
      <w:r w:rsidRPr="00B36565">
        <w:t xml:space="preserve">and afterward endured no more the stench </w:t>
      </w:r>
    </w:p>
    <w:p w14:paraId="65FF0A6A" w14:textId="1F4B65A3" w:rsidR="000276C6" w:rsidRPr="00B36565" w:rsidRDefault="000276C6" w:rsidP="00B36565">
      <w:pPr>
        <w:pStyle w:val="Poetry"/>
      </w:pPr>
      <w:r w:rsidRPr="00B36565">
        <w:t>of Paganism; and for it he rebuked</w:t>
      </w:r>
    </w:p>
    <w:p w14:paraId="043F60AC" w14:textId="5017D01F" w:rsidR="000276C6" w:rsidRPr="00B36565" w:rsidRDefault="000276C6" w:rsidP="00B36565">
      <w:pPr>
        <w:pStyle w:val="Poetry"/>
      </w:pPr>
      <w:r w:rsidRPr="00B36565">
        <w:t>those who perverted were. And those three Ladies</w:t>
      </w:r>
    </w:p>
    <w:p w14:paraId="0E6C6A00" w14:textId="77777777" w:rsidR="000276C6" w:rsidRPr="00B36565" w:rsidRDefault="000276C6" w:rsidP="00B36565">
      <w:pPr>
        <w:pStyle w:val="Poetry"/>
      </w:pPr>
      <w:r w:rsidRPr="00B36565">
        <w:t>thou sawest at the right wheel of the Car,</w:t>
      </w:r>
    </w:p>
    <w:p w14:paraId="655EDCD7" w14:textId="034B09B6" w:rsidR="00B36565" w:rsidRDefault="000276C6" w:rsidP="00B36565">
      <w:pPr>
        <w:pStyle w:val="Poetry"/>
      </w:pPr>
      <w:r w:rsidRPr="00B36565">
        <w:t xml:space="preserve">in lieu of baptism, were as sponsors for him </w:t>
      </w:r>
    </w:p>
    <w:p w14:paraId="702B285C" w14:textId="70C04A47" w:rsidR="000276C6" w:rsidRDefault="000276C6" w:rsidP="00B36565">
      <w:pPr>
        <w:pStyle w:val="Poetry"/>
      </w:pPr>
      <w:r w:rsidRPr="00B36565">
        <w:t>more than a thousand years ere baptism was.</w:t>
      </w:r>
    </w:p>
    <w:p w14:paraId="1BEE8AB8" w14:textId="77777777" w:rsidR="00B36565" w:rsidRPr="00B36565" w:rsidRDefault="00B36565" w:rsidP="00B36565">
      <w:pPr>
        <w:pStyle w:val="Poetry"/>
      </w:pPr>
    </w:p>
    <w:p w14:paraId="42B851A0" w14:textId="77777777" w:rsidR="000276C6" w:rsidRPr="00B36565" w:rsidRDefault="000276C6" w:rsidP="00B36565">
      <w:pPr>
        <w:pStyle w:val="Poetry"/>
      </w:pPr>
      <w:r w:rsidRPr="00B36565">
        <w:t>O thou Predestination, how remote</w:t>
      </w:r>
    </w:p>
    <w:p w14:paraId="342038DF" w14:textId="26BECBA8" w:rsidR="000276C6" w:rsidRPr="00B36565" w:rsidRDefault="000276C6" w:rsidP="00B36565">
      <w:pPr>
        <w:pStyle w:val="Poetry"/>
      </w:pPr>
      <w:r w:rsidRPr="00B36565">
        <w:t>are thy foundations from the sight of those</w:t>
      </w:r>
    </w:p>
    <w:p w14:paraId="5332A35E" w14:textId="0097BAB6" w:rsidR="000276C6" w:rsidRDefault="000276C6" w:rsidP="00B36565">
      <w:pPr>
        <w:pStyle w:val="Poetry"/>
      </w:pPr>
      <w:r w:rsidRPr="00B36565">
        <w:t>who do not see the First Cause as a whole!</w:t>
      </w:r>
    </w:p>
    <w:p w14:paraId="57E280F4" w14:textId="77777777" w:rsidR="00B36565" w:rsidRPr="00B36565" w:rsidRDefault="00B36565" w:rsidP="00B36565">
      <w:pPr>
        <w:pStyle w:val="Poetry"/>
      </w:pPr>
    </w:p>
    <w:p w14:paraId="0B1CAE36" w14:textId="77777777" w:rsidR="00B36565" w:rsidRDefault="000276C6" w:rsidP="00B36565">
      <w:pPr>
        <w:pStyle w:val="Poetry"/>
      </w:pPr>
      <w:r w:rsidRPr="00B36565">
        <w:t>And ye, O mortals, keep yourselves in check,</w:t>
      </w:r>
    </w:p>
    <w:p w14:paraId="61CDA308" w14:textId="77777777" w:rsidR="00B36565" w:rsidRDefault="000276C6" w:rsidP="00B36565">
      <w:pPr>
        <w:pStyle w:val="Poetry"/>
      </w:pPr>
      <w:r w:rsidRPr="00B36565">
        <w:t xml:space="preserve">when judging men; for we, who God behold, </w:t>
      </w:r>
    </w:p>
    <w:p w14:paraId="58B23D9D" w14:textId="405040AA" w:rsidR="000276C6" w:rsidRPr="00B36565" w:rsidRDefault="000276C6" w:rsidP="00B36565">
      <w:pPr>
        <w:pStyle w:val="Poetry"/>
      </w:pPr>
      <w:r w:rsidRPr="00B36565">
        <w:t>know not as yet all those that are elect;</w:t>
      </w:r>
    </w:p>
    <w:p w14:paraId="48F2A286" w14:textId="1C99ABA0" w:rsidR="000276C6" w:rsidRPr="00B36565" w:rsidRDefault="000276C6" w:rsidP="00B36565">
      <w:pPr>
        <w:pStyle w:val="Poetry"/>
      </w:pPr>
      <w:r w:rsidRPr="00B36565">
        <w:t>and pleasant is such ignorance to us,</w:t>
      </w:r>
    </w:p>
    <w:p w14:paraId="66026201" w14:textId="77777777" w:rsidR="00B36565" w:rsidRDefault="000276C6" w:rsidP="00B36565">
      <w:pPr>
        <w:pStyle w:val="Poetry"/>
      </w:pPr>
      <w:r w:rsidRPr="00B36565">
        <w:t xml:space="preserve">because our good is in this good refined, </w:t>
      </w:r>
    </w:p>
    <w:p w14:paraId="1F51DD80" w14:textId="0476A61F" w:rsidR="000276C6" w:rsidRDefault="000276C6" w:rsidP="00B36565">
      <w:pPr>
        <w:pStyle w:val="Poetry"/>
      </w:pPr>
      <w:r w:rsidRPr="00B36565">
        <w:t>that what is willed by God, we also will.”</w:t>
      </w:r>
    </w:p>
    <w:p w14:paraId="56CF9A00" w14:textId="77777777" w:rsidR="00B36565" w:rsidRPr="00B36565" w:rsidRDefault="00B36565" w:rsidP="00B36565">
      <w:pPr>
        <w:pStyle w:val="Poetry"/>
      </w:pPr>
    </w:p>
    <w:p w14:paraId="2A38AEDB" w14:textId="77777777" w:rsidR="00B36565" w:rsidRDefault="000276C6" w:rsidP="00B36565">
      <w:pPr>
        <w:pStyle w:val="Poetry"/>
      </w:pPr>
      <w:r w:rsidRPr="00B36565">
        <w:t xml:space="preserve">Thus, then, by that divinely pictured image, </w:t>
      </w:r>
    </w:p>
    <w:p w14:paraId="22AB43C7" w14:textId="7553C851" w:rsidR="000276C6" w:rsidRPr="00B36565" w:rsidRDefault="000276C6" w:rsidP="00B36565">
      <w:pPr>
        <w:pStyle w:val="Poetry"/>
      </w:pPr>
      <w:r w:rsidRPr="00B36565">
        <w:t>to make the shortness of my vision clear,</w:t>
      </w:r>
    </w:p>
    <w:p w14:paraId="1F53FFB0" w14:textId="5F253059" w:rsidR="000276C6" w:rsidRDefault="000276C6" w:rsidP="00B36565">
      <w:pPr>
        <w:pStyle w:val="Poetry"/>
      </w:pPr>
      <w:r w:rsidRPr="00B36565">
        <w:t>a pleasant medicine was granted me.</w:t>
      </w:r>
    </w:p>
    <w:p w14:paraId="30BCC290" w14:textId="77777777" w:rsidR="00B36565" w:rsidRPr="00B36565" w:rsidRDefault="00B36565" w:rsidP="00B36565">
      <w:pPr>
        <w:pStyle w:val="Poetry"/>
      </w:pPr>
    </w:p>
    <w:p w14:paraId="7484C6F8" w14:textId="77777777" w:rsidR="000276C6" w:rsidRPr="00B36565" w:rsidRDefault="000276C6" w:rsidP="00B36565">
      <w:pPr>
        <w:pStyle w:val="Poetry"/>
      </w:pPr>
      <w:r w:rsidRPr="00B36565">
        <w:t>And as a skillful cithern player makes</w:t>
      </w:r>
    </w:p>
    <w:p w14:paraId="7142A73B" w14:textId="77777777" w:rsidR="00B36565" w:rsidRDefault="000276C6" w:rsidP="00B36565">
      <w:pPr>
        <w:pStyle w:val="Poetry"/>
      </w:pPr>
      <w:r w:rsidRPr="00B36565">
        <w:t xml:space="preserve">the string’s vibrations follow a good singer, </w:t>
      </w:r>
    </w:p>
    <w:p w14:paraId="6CA6ED10" w14:textId="77777777" w:rsidR="00B36565" w:rsidRDefault="000276C6" w:rsidP="00B36565">
      <w:pPr>
        <w:pStyle w:val="Poetry"/>
      </w:pPr>
      <w:r w:rsidRPr="00B36565">
        <w:t xml:space="preserve">whereby the song acquires more power to please; </w:t>
      </w:r>
    </w:p>
    <w:p w14:paraId="24D2159A" w14:textId="25168988" w:rsidR="000276C6" w:rsidRPr="00B36565" w:rsidRDefault="000276C6" w:rsidP="00B36565">
      <w:pPr>
        <w:pStyle w:val="Poetry"/>
      </w:pPr>
      <w:r w:rsidRPr="00B36565">
        <w:t>even so, while it was speaking, I recall</w:t>
      </w:r>
    </w:p>
    <w:p w14:paraId="2A937203" w14:textId="50DA5073" w:rsidR="000276C6" w:rsidRPr="00B36565" w:rsidRDefault="000276C6" w:rsidP="00B36565">
      <w:pPr>
        <w:pStyle w:val="Poetry"/>
      </w:pPr>
      <w:r w:rsidRPr="00B36565">
        <w:t>that both those blessèd lights I then beheld,</w:t>
      </w:r>
    </w:p>
    <w:p w14:paraId="4591C598" w14:textId="77777777" w:rsidR="00B36565" w:rsidRDefault="000276C6" w:rsidP="00B36565">
      <w:pPr>
        <w:pStyle w:val="Poetry"/>
      </w:pPr>
      <w:r w:rsidRPr="00B36565">
        <w:t xml:space="preserve">as when, in winking, eyes concordant are, </w:t>
      </w:r>
    </w:p>
    <w:p w14:paraId="7589B859" w14:textId="624D2BAF" w:rsidR="000276C6" w:rsidRPr="00B36565" w:rsidRDefault="000276C6" w:rsidP="00B36565">
      <w:pPr>
        <w:pStyle w:val="Poetry"/>
      </w:pPr>
      <w:r w:rsidRPr="00B36565">
        <w:t>moving their flamelets to the Eagle’s words.</w:t>
      </w:r>
    </w:p>
    <w:p w14:paraId="659E91F8" w14:textId="77777777" w:rsidR="000276C6" w:rsidRDefault="000276C6" w:rsidP="000276C6">
      <w:pPr>
        <w:pStyle w:val="BodyText"/>
        <w:rPr>
          <w:sz w:val="28"/>
        </w:rPr>
      </w:pPr>
    </w:p>
    <w:p w14:paraId="0F52CEE8" w14:textId="77777777" w:rsidR="000276C6" w:rsidRPr="00B36565" w:rsidRDefault="000276C6" w:rsidP="00B36565">
      <w:pPr>
        <w:pStyle w:val="Heading3"/>
      </w:pPr>
      <w:r w:rsidRPr="00B36565">
        <w:t>Paradiso XXXI</w:t>
      </w:r>
    </w:p>
    <w:p w14:paraId="76D85EC3" w14:textId="77777777" w:rsidR="000276C6" w:rsidRPr="00B36565" w:rsidRDefault="000276C6" w:rsidP="00B36565">
      <w:pPr>
        <w:pStyle w:val="Heading4"/>
      </w:pPr>
      <w:r w:rsidRPr="00B36565">
        <w:t xml:space="preserve">The Empyrean. GOD. The Angels and the Blest. St. Bernard Dante’s Last Words with Beatrice. </w:t>
      </w:r>
      <w:r w:rsidRPr="00B36565">
        <w:lastRenderedPageBreak/>
        <w:t>The Glory of Mary</w:t>
      </w:r>
    </w:p>
    <w:p w14:paraId="65B85FCA" w14:textId="77777777" w:rsidR="000276C6" w:rsidRPr="00541E92" w:rsidRDefault="000276C6" w:rsidP="00541E92">
      <w:pPr>
        <w:pStyle w:val="Poetry"/>
      </w:pPr>
      <w:r w:rsidRPr="00541E92">
        <w:t>In semblance, therefore, of a pure white Rose</w:t>
      </w:r>
    </w:p>
    <w:p w14:paraId="50A50841" w14:textId="77777777" w:rsidR="00541E92" w:rsidRDefault="000276C6" w:rsidP="00541E92">
      <w:pPr>
        <w:pStyle w:val="Poetry"/>
      </w:pPr>
      <w:r w:rsidRPr="00541E92">
        <w:t xml:space="preserve">the sacred soldiery which with His blood </w:t>
      </w:r>
    </w:p>
    <w:p w14:paraId="6C77BF7A" w14:textId="77777777" w:rsidR="00541E92" w:rsidRDefault="000276C6" w:rsidP="00541E92">
      <w:pPr>
        <w:pStyle w:val="Poetry"/>
      </w:pPr>
      <w:r w:rsidRPr="00541E92">
        <w:t xml:space="preserve">Christ made His Bride, revealed itself to me; </w:t>
      </w:r>
    </w:p>
    <w:p w14:paraId="6D3FB972" w14:textId="663A7A6E" w:rsidR="000276C6" w:rsidRPr="00541E92" w:rsidRDefault="000276C6" w:rsidP="00541E92">
      <w:pPr>
        <w:pStyle w:val="Poetry"/>
      </w:pPr>
      <w:r w:rsidRPr="00541E92">
        <w:t>meanwhile the other host, which, flying, sees</w:t>
      </w:r>
    </w:p>
    <w:p w14:paraId="40BA4E4A" w14:textId="0E787780" w:rsidR="000276C6" w:rsidRPr="00541E92" w:rsidRDefault="000276C6" w:rsidP="00541E92">
      <w:pPr>
        <w:pStyle w:val="Poetry"/>
      </w:pPr>
      <w:r w:rsidRPr="00541E92">
        <w:t>the glory of Him who wins its love, and sings</w:t>
      </w:r>
    </w:p>
    <w:p w14:paraId="4818F1CA" w14:textId="77777777" w:rsidR="00541E92" w:rsidRDefault="000276C6" w:rsidP="00541E92">
      <w:pPr>
        <w:pStyle w:val="Poetry"/>
      </w:pPr>
      <w:r w:rsidRPr="00541E92">
        <w:t xml:space="preserve">the goodness which had made them all so great, </w:t>
      </w:r>
    </w:p>
    <w:p w14:paraId="3437FFC0" w14:textId="77777777" w:rsidR="00541E92" w:rsidRDefault="000276C6" w:rsidP="00541E92">
      <w:pPr>
        <w:pStyle w:val="Poetry"/>
      </w:pPr>
      <w:r w:rsidRPr="00541E92">
        <w:t xml:space="preserve">was, like a swarm of bees, which now inflowers </w:t>
      </w:r>
    </w:p>
    <w:p w14:paraId="465A3ABC" w14:textId="0000A7F5" w:rsidR="000276C6" w:rsidRPr="00541E92" w:rsidRDefault="000276C6" w:rsidP="00541E92">
      <w:pPr>
        <w:pStyle w:val="Poetry"/>
      </w:pPr>
      <w:r w:rsidRPr="00541E92">
        <w:t>itself, and now returns to where its toil</w:t>
      </w:r>
    </w:p>
    <w:p w14:paraId="0E8C0D93" w14:textId="77777777" w:rsidR="000276C6" w:rsidRPr="00541E92" w:rsidRDefault="000276C6" w:rsidP="00541E92">
      <w:pPr>
        <w:pStyle w:val="Poetry"/>
      </w:pPr>
      <w:r w:rsidRPr="00541E92">
        <w:t>is sweetened, ever coming down to enter</w:t>
      </w:r>
    </w:p>
    <w:p w14:paraId="2DF17AA0" w14:textId="6A0CCC67" w:rsidR="000276C6" w:rsidRPr="00541E92" w:rsidRDefault="000276C6" w:rsidP="00541E92">
      <w:pPr>
        <w:pStyle w:val="Poetry"/>
      </w:pPr>
      <w:r w:rsidRPr="00541E92">
        <w:t>the spacious Flower, which with so many leaves</w:t>
      </w:r>
    </w:p>
    <w:p w14:paraId="23FA04C6" w14:textId="77777777" w:rsidR="000276C6" w:rsidRPr="00541E92" w:rsidRDefault="000276C6" w:rsidP="00541E92">
      <w:pPr>
        <w:pStyle w:val="Poetry"/>
      </w:pPr>
      <w:r w:rsidRPr="00541E92">
        <w:t>adorns itself, and reascending thence</w:t>
      </w:r>
    </w:p>
    <w:p w14:paraId="4995DFB2" w14:textId="080A77FE" w:rsidR="000276C6" w:rsidRDefault="000276C6" w:rsidP="00541E92">
      <w:pPr>
        <w:pStyle w:val="Poetry"/>
      </w:pPr>
      <w:r w:rsidRPr="00541E92">
        <w:t>to where its Love forever makes His home.</w:t>
      </w:r>
    </w:p>
    <w:p w14:paraId="14AA0652" w14:textId="77777777" w:rsidR="00541E92" w:rsidRPr="00541E92" w:rsidRDefault="00541E92" w:rsidP="00541E92">
      <w:pPr>
        <w:pStyle w:val="Poetry"/>
      </w:pPr>
    </w:p>
    <w:p w14:paraId="15B3793F" w14:textId="77777777" w:rsidR="000276C6" w:rsidRPr="00541E92" w:rsidRDefault="000276C6" w:rsidP="00541E92">
      <w:pPr>
        <w:pStyle w:val="Poetry"/>
      </w:pPr>
      <w:r w:rsidRPr="00541E92">
        <w:t>The faces of them all were living flames,</w:t>
      </w:r>
    </w:p>
    <w:p w14:paraId="213F279A" w14:textId="77777777" w:rsidR="000276C6" w:rsidRPr="00541E92" w:rsidRDefault="000276C6" w:rsidP="00541E92">
      <w:pPr>
        <w:pStyle w:val="Poetry"/>
      </w:pPr>
      <w:r w:rsidRPr="00541E92">
        <w:t>their wings were golden, and the rest so white,</w:t>
      </w:r>
    </w:p>
    <w:p w14:paraId="0EDEFDE3" w14:textId="51E0D9D4" w:rsidR="000276C6" w:rsidRPr="00541E92" w:rsidRDefault="000276C6" w:rsidP="00541E92">
      <w:pPr>
        <w:pStyle w:val="Poetry"/>
      </w:pPr>
      <w:r w:rsidRPr="00541E92">
        <w:t>that never is such whiteness reached by snow.</w:t>
      </w:r>
    </w:p>
    <w:p w14:paraId="4CAA324E" w14:textId="77777777" w:rsidR="00541E92" w:rsidRDefault="000276C6" w:rsidP="00541E92">
      <w:pPr>
        <w:pStyle w:val="Poetry"/>
      </w:pPr>
      <w:r w:rsidRPr="00541E92">
        <w:t xml:space="preserve">When down into the Flower they came, they spread </w:t>
      </w:r>
    </w:p>
    <w:p w14:paraId="3EAE8C64" w14:textId="77777777" w:rsidR="00541E92" w:rsidRDefault="000276C6" w:rsidP="00541E92">
      <w:pPr>
        <w:pStyle w:val="Poetry"/>
      </w:pPr>
      <w:r w:rsidRPr="00541E92">
        <w:t xml:space="preserve">from bench to bench the peace and ardent love, </w:t>
      </w:r>
    </w:p>
    <w:p w14:paraId="1BBEB71F" w14:textId="3858B899" w:rsidR="000276C6" w:rsidRPr="00541E92" w:rsidRDefault="000276C6" w:rsidP="00541E92">
      <w:pPr>
        <w:pStyle w:val="Poetry"/>
      </w:pPr>
      <w:r w:rsidRPr="00541E92">
        <w:t>which by the fanning of their sides they won.</w:t>
      </w:r>
    </w:p>
    <w:p w14:paraId="7E83E8F0" w14:textId="77777777" w:rsidR="000276C6" w:rsidRPr="00541E92" w:rsidRDefault="000276C6" w:rsidP="00541E92">
      <w:pPr>
        <w:pStyle w:val="Poetry"/>
      </w:pPr>
      <w:r w:rsidRPr="00541E92">
        <w:t>Nor did so vast a host of flying forms</w:t>
      </w:r>
    </w:p>
    <w:p w14:paraId="258C46BC" w14:textId="2C6F2535" w:rsidR="000276C6" w:rsidRPr="00541E92" w:rsidRDefault="000276C6" w:rsidP="00541E92">
      <w:pPr>
        <w:pStyle w:val="Poetry"/>
      </w:pPr>
      <w:r w:rsidRPr="00541E92">
        <w:t>between the flower and that which o’er it lies,</w:t>
      </w:r>
    </w:p>
    <w:p w14:paraId="140A79C2" w14:textId="77777777" w:rsidR="00541E92" w:rsidRDefault="000276C6" w:rsidP="00541E92">
      <w:pPr>
        <w:pStyle w:val="Poetry"/>
      </w:pPr>
      <w:r w:rsidRPr="00541E92">
        <w:t xml:space="preserve">hinder the sight, or dim the splendor seen; </w:t>
      </w:r>
    </w:p>
    <w:p w14:paraId="11826467" w14:textId="3EF33A25" w:rsidR="000276C6" w:rsidRPr="00541E92" w:rsidRDefault="000276C6" w:rsidP="00541E92">
      <w:pPr>
        <w:pStyle w:val="Poetry"/>
      </w:pPr>
      <w:r w:rsidRPr="00541E92">
        <w:t>because the Light Divine so penetrates</w:t>
      </w:r>
    </w:p>
    <w:p w14:paraId="69E802CB" w14:textId="77777777" w:rsidR="00541E92" w:rsidRDefault="000276C6" w:rsidP="00541E92">
      <w:pPr>
        <w:pStyle w:val="Poetry"/>
      </w:pPr>
      <w:r w:rsidRPr="00541E92">
        <w:t xml:space="preserve">the Universe, according to its worth, </w:t>
      </w:r>
    </w:p>
    <w:p w14:paraId="52528F8B" w14:textId="70EDB28F" w:rsidR="000276C6" w:rsidRPr="00541E92" w:rsidRDefault="000276C6" w:rsidP="00541E92">
      <w:pPr>
        <w:pStyle w:val="Poetry"/>
      </w:pPr>
      <w:r w:rsidRPr="00541E92">
        <w:t>that naught can be an obstacle thereto.</w:t>
      </w:r>
    </w:p>
    <w:p w14:paraId="4459B651" w14:textId="2750B65B" w:rsidR="000276C6" w:rsidRPr="00541E92" w:rsidRDefault="000276C6" w:rsidP="00541E92">
      <w:pPr>
        <w:pStyle w:val="Poetry"/>
      </w:pPr>
      <w:r w:rsidRPr="00541E92">
        <w:t>And this secure and joyous Kingdom, thronged</w:t>
      </w:r>
    </w:p>
    <w:p w14:paraId="40B40DB4" w14:textId="77777777" w:rsidR="000276C6" w:rsidRPr="00541E92" w:rsidRDefault="000276C6" w:rsidP="00541E92">
      <w:pPr>
        <w:pStyle w:val="Poetry"/>
      </w:pPr>
      <w:r w:rsidRPr="00541E92">
        <w:t>by people of the ages old and new,</w:t>
      </w:r>
    </w:p>
    <w:p w14:paraId="567E88C8" w14:textId="5E7093C7" w:rsidR="000276C6" w:rsidRDefault="000276C6" w:rsidP="00541E92">
      <w:pPr>
        <w:pStyle w:val="Poetry"/>
      </w:pPr>
      <w:r w:rsidRPr="00541E92">
        <w:t>wholly on one Mark set its looks and love.</w:t>
      </w:r>
    </w:p>
    <w:p w14:paraId="1FE22784" w14:textId="77777777" w:rsidR="00541E92" w:rsidRPr="00541E92" w:rsidRDefault="00541E92" w:rsidP="00541E92">
      <w:pPr>
        <w:pStyle w:val="Poetry"/>
      </w:pPr>
    </w:p>
    <w:p w14:paraId="4F524B0E" w14:textId="77777777" w:rsidR="000276C6" w:rsidRPr="00541E92" w:rsidRDefault="000276C6" w:rsidP="00541E92">
      <w:pPr>
        <w:pStyle w:val="Poetry"/>
      </w:pPr>
      <w:r w:rsidRPr="00541E92">
        <w:t>O Trinal Light, that in a Single Star,</w:t>
      </w:r>
    </w:p>
    <w:p w14:paraId="23162F3B" w14:textId="77777777" w:rsidR="000276C6" w:rsidRPr="00541E92" w:rsidRDefault="000276C6" w:rsidP="00541E92">
      <w:pPr>
        <w:pStyle w:val="Poetry"/>
      </w:pPr>
      <w:r w:rsidRPr="00541E92">
        <w:t>sparkling before their eyes, dost so appease them,</w:t>
      </w:r>
    </w:p>
    <w:p w14:paraId="251EA76D" w14:textId="4DBD6FD2" w:rsidR="000276C6" w:rsidRDefault="000276C6" w:rsidP="00541E92">
      <w:pPr>
        <w:pStyle w:val="Poetry"/>
      </w:pPr>
      <w:r w:rsidRPr="00541E92">
        <w:t>look down upon our tempest here below!</w:t>
      </w:r>
    </w:p>
    <w:p w14:paraId="7777BA1B" w14:textId="77777777" w:rsidR="00541E92" w:rsidRPr="00541E92" w:rsidRDefault="00541E92" w:rsidP="00541E92">
      <w:pPr>
        <w:pStyle w:val="Poetry"/>
      </w:pPr>
    </w:p>
    <w:p w14:paraId="6D516251" w14:textId="77777777" w:rsidR="00541E92" w:rsidRDefault="000276C6" w:rsidP="00541E92">
      <w:pPr>
        <w:pStyle w:val="Poetry"/>
      </w:pPr>
      <w:r w:rsidRPr="00541E92">
        <w:lastRenderedPageBreak/>
        <w:t xml:space="preserve">If the Barbarians—coming from a region, </w:t>
      </w:r>
    </w:p>
    <w:p w14:paraId="358AC8E4" w14:textId="77777777" w:rsidR="00541E92" w:rsidRDefault="000276C6" w:rsidP="00541E92">
      <w:pPr>
        <w:pStyle w:val="Poetry"/>
      </w:pPr>
      <w:r w:rsidRPr="00541E92">
        <w:t xml:space="preserve">above which Helicë looms every day, </w:t>
      </w:r>
    </w:p>
    <w:p w14:paraId="2409D4E5" w14:textId="6635B5C2" w:rsidR="000276C6" w:rsidRPr="00541E92" w:rsidRDefault="000276C6" w:rsidP="00541E92">
      <w:pPr>
        <w:pStyle w:val="Poetry"/>
      </w:pPr>
      <w:r w:rsidRPr="00541E92">
        <w:t>while circling with the son who is her joy,</w:t>
      </w:r>
    </w:p>
    <w:p w14:paraId="283915EE" w14:textId="77777777" w:rsidR="000276C6" w:rsidRPr="00541E92" w:rsidRDefault="000276C6" w:rsidP="00541E92">
      <w:pPr>
        <w:pStyle w:val="Poetry"/>
      </w:pPr>
      <w:r w:rsidRPr="00541E92">
        <w:t>on seeing Rome and all her lofty buildings,</w:t>
      </w:r>
    </w:p>
    <w:p w14:paraId="310B22E7" w14:textId="1CC030CD" w:rsidR="000276C6" w:rsidRPr="00541E92" w:rsidRDefault="000276C6" w:rsidP="00541E92">
      <w:pPr>
        <w:pStyle w:val="Poetry"/>
      </w:pPr>
      <w:r w:rsidRPr="00541E92">
        <w:t>what time the Lateran rose eminent</w:t>
      </w:r>
    </w:p>
    <w:p w14:paraId="37141290" w14:textId="77777777" w:rsidR="00541E92" w:rsidRDefault="000276C6" w:rsidP="00541E92">
      <w:pPr>
        <w:pStyle w:val="Poetry"/>
      </w:pPr>
      <w:r w:rsidRPr="00541E92">
        <w:t xml:space="preserve">o’er every mortal thing—were wonderstruck; </w:t>
      </w:r>
    </w:p>
    <w:p w14:paraId="1C3B3650" w14:textId="77777777" w:rsidR="00541E92" w:rsidRDefault="000276C6" w:rsidP="00541E92">
      <w:pPr>
        <w:pStyle w:val="Poetry"/>
      </w:pPr>
      <w:r w:rsidRPr="00541E92">
        <w:t xml:space="preserve">how overwhelmed with awe must I have been, </w:t>
      </w:r>
    </w:p>
    <w:p w14:paraId="4D1B41B0" w14:textId="77777777" w:rsidR="00541E92" w:rsidRDefault="000276C6" w:rsidP="00541E92">
      <w:pPr>
        <w:pStyle w:val="Poetry"/>
      </w:pPr>
      <w:r w:rsidRPr="00541E92">
        <w:t xml:space="preserve">I, who from human things, to things divine, </w:t>
      </w:r>
    </w:p>
    <w:p w14:paraId="1346D0C9" w14:textId="269F6CBC" w:rsidR="000276C6" w:rsidRPr="00541E92" w:rsidRDefault="000276C6" w:rsidP="00541E92">
      <w:pPr>
        <w:pStyle w:val="Poetry"/>
      </w:pPr>
      <w:r w:rsidRPr="00541E92">
        <w:t>from time, into eternity had come,</w:t>
      </w:r>
    </w:p>
    <w:p w14:paraId="1EC472D5" w14:textId="366FFD11" w:rsidR="000276C6" w:rsidRPr="00541E92" w:rsidRDefault="000276C6" w:rsidP="00541E92">
      <w:pPr>
        <w:pStyle w:val="Poetry"/>
      </w:pPr>
      <w:r w:rsidRPr="00541E92">
        <w:t>from Florence—to a people just and sane!</w:t>
      </w:r>
    </w:p>
    <w:p w14:paraId="7176179D" w14:textId="77777777" w:rsidR="000276C6" w:rsidRPr="00541E92" w:rsidRDefault="000276C6" w:rsidP="00541E92">
      <w:pPr>
        <w:pStyle w:val="Poetry"/>
      </w:pPr>
      <w:r w:rsidRPr="00541E92">
        <w:t>Because of this, indeed, and of my joy,</w:t>
      </w:r>
    </w:p>
    <w:p w14:paraId="5A74D1C1" w14:textId="014C5636" w:rsidR="000276C6" w:rsidRDefault="000276C6" w:rsidP="00541E92">
      <w:pPr>
        <w:pStyle w:val="Poetry"/>
      </w:pPr>
      <w:r w:rsidRPr="00541E92">
        <w:t>it pleased me to be mute and hear no sound.</w:t>
      </w:r>
    </w:p>
    <w:p w14:paraId="689411B5" w14:textId="77777777" w:rsidR="00541E92" w:rsidRPr="00541E92" w:rsidRDefault="00541E92" w:rsidP="00541E92">
      <w:pPr>
        <w:pStyle w:val="Poetry"/>
      </w:pPr>
    </w:p>
    <w:p w14:paraId="0750059D" w14:textId="77777777" w:rsidR="00541E92" w:rsidRDefault="000276C6" w:rsidP="00541E92">
      <w:pPr>
        <w:pStyle w:val="Poetry"/>
      </w:pPr>
      <w:r w:rsidRPr="00541E92">
        <w:t xml:space="preserve">And ev’n as in the temple of his vow, </w:t>
      </w:r>
    </w:p>
    <w:p w14:paraId="4E9FAC5C" w14:textId="13784086" w:rsidR="000276C6" w:rsidRPr="00541E92" w:rsidRDefault="000276C6" w:rsidP="00541E92">
      <w:pPr>
        <w:pStyle w:val="Poetry"/>
      </w:pPr>
      <w:r w:rsidRPr="00541E92">
        <w:t>when hoping to describe it all some day,</w:t>
      </w:r>
    </w:p>
    <w:p w14:paraId="5EA417B1" w14:textId="29F1FD7D" w:rsidR="000276C6" w:rsidRPr="00541E92" w:rsidRDefault="000276C6" w:rsidP="00541E92">
      <w:pPr>
        <w:pStyle w:val="Poetry"/>
      </w:pPr>
      <w:r w:rsidRPr="00541E92">
        <w:t>a pilgrim looks around him, and is cheered;</w:t>
      </w:r>
    </w:p>
    <w:p w14:paraId="7E0BFF37" w14:textId="77777777" w:rsidR="00541E92" w:rsidRDefault="000276C6" w:rsidP="00541E92">
      <w:pPr>
        <w:pStyle w:val="Poetry"/>
      </w:pPr>
      <w:r w:rsidRPr="00541E92">
        <w:t>ev’n so, while wandering through the living Light,</w:t>
      </w:r>
    </w:p>
    <w:p w14:paraId="7FD60052" w14:textId="77777777" w:rsidR="00541E92" w:rsidRDefault="000276C6" w:rsidP="00541E92">
      <w:pPr>
        <w:pStyle w:val="Poetry"/>
      </w:pPr>
      <w:r w:rsidRPr="00541E92">
        <w:t xml:space="preserve">I turned mine eyes on all the graded ranks, </w:t>
      </w:r>
    </w:p>
    <w:p w14:paraId="582DCC13" w14:textId="29F03961" w:rsidR="000276C6" w:rsidRPr="00541E92" w:rsidRDefault="000276C6" w:rsidP="00541E92">
      <w:pPr>
        <w:pStyle w:val="Poetry"/>
      </w:pPr>
      <w:r w:rsidRPr="00541E92">
        <w:t>circling now up, now down, and now around.</w:t>
      </w:r>
    </w:p>
    <w:p w14:paraId="3476945B" w14:textId="77777777" w:rsidR="000276C6" w:rsidRPr="00541E92" w:rsidRDefault="000276C6" w:rsidP="00541E92">
      <w:pPr>
        <w:pStyle w:val="Poetry"/>
      </w:pPr>
      <w:r w:rsidRPr="00541E92">
        <w:t>There love-persuasive faces I beheld,</w:t>
      </w:r>
    </w:p>
    <w:p w14:paraId="44263715" w14:textId="3E826662" w:rsidR="000276C6" w:rsidRPr="00541E92" w:rsidRDefault="000276C6" w:rsidP="00541E92">
      <w:pPr>
        <w:pStyle w:val="Poetry"/>
      </w:pPr>
      <w:r w:rsidRPr="00541E92">
        <w:t>decked by Another’s light and their own smiles,</w:t>
      </w:r>
    </w:p>
    <w:p w14:paraId="091BFA2C" w14:textId="2B9E889B" w:rsidR="000276C6" w:rsidRDefault="000276C6" w:rsidP="00541E92">
      <w:pPr>
        <w:pStyle w:val="Poetry"/>
      </w:pPr>
      <w:r w:rsidRPr="00541E92">
        <w:t>and gestures fraught with grace and dignity.</w:t>
      </w:r>
    </w:p>
    <w:p w14:paraId="7BEB7553" w14:textId="77777777" w:rsidR="00541E92" w:rsidRPr="00541E92" w:rsidRDefault="00541E92" w:rsidP="00541E92">
      <w:pPr>
        <w:pStyle w:val="Poetry"/>
      </w:pPr>
    </w:p>
    <w:p w14:paraId="27B370BC" w14:textId="77777777" w:rsidR="00541E92" w:rsidRDefault="000276C6" w:rsidP="00541E92">
      <w:pPr>
        <w:pStyle w:val="Poetry"/>
      </w:pPr>
      <w:r w:rsidRPr="00541E92">
        <w:t xml:space="preserve">My look now as a whole had comprehended </w:t>
      </w:r>
    </w:p>
    <w:p w14:paraId="4561CF09" w14:textId="77777777" w:rsidR="00541E92" w:rsidRDefault="000276C6" w:rsidP="00541E92">
      <w:pPr>
        <w:pStyle w:val="Poetry"/>
      </w:pPr>
      <w:r w:rsidRPr="00541E92">
        <w:t xml:space="preserve">the general form of Paradise, but had not yet </w:t>
      </w:r>
    </w:p>
    <w:p w14:paraId="11591FC9" w14:textId="29F8B5C3" w:rsidR="000276C6" w:rsidRPr="00541E92" w:rsidRDefault="000276C6" w:rsidP="00541E92">
      <w:pPr>
        <w:pStyle w:val="Poetry"/>
      </w:pPr>
      <w:r w:rsidRPr="00541E92">
        <w:t>settled especially on any part;</w:t>
      </w:r>
    </w:p>
    <w:p w14:paraId="23252588" w14:textId="7264E16D" w:rsidR="000276C6" w:rsidRPr="00541E92" w:rsidRDefault="000276C6" w:rsidP="00541E92">
      <w:pPr>
        <w:pStyle w:val="Poetry"/>
      </w:pPr>
      <w:r w:rsidRPr="00541E92">
        <w:t>and I was longing with rekindled wish</w:t>
      </w:r>
    </w:p>
    <w:p w14:paraId="75E080F7" w14:textId="77777777" w:rsidR="00541E92" w:rsidRDefault="000276C6" w:rsidP="00541E92">
      <w:pPr>
        <w:pStyle w:val="Poetry"/>
      </w:pPr>
      <w:r w:rsidRPr="00541E92">
        <w:t xml:space="preserve">to ask my Lady as to many things, </w:t>
      </w:r>
    </w:p>
    <w:p w14:paraId="30C3C557" w14:textId="77777777" w:rsidR="00541E92" w:rsidRDefault="00541E92" w:rsidP="00541E92">
      <w:pPr>
        <w:pStyle w:val="Poetry"/>
      </w:pPr>
    </w:p>
    <w:p w14:paraId="631D9F22" w14:textId="40C06A88" w:rsidR="000276C6" w:rsidRPr="00541E92" w:rsidRDefault="000276C6" w:rsidP="00541E92">
      <w:pPr>
        <w:pStyle w:val="Poetry"/>
      </w:pPr>
      <w:r w:rsidRPr="00541E92">
        <w:t>concerning which my mind was in suspense.</w:t>
      </w:r>
    </w:p>
    <w:p w14:paraId="14F15289" w14:textId="77777777" w:rsidR="00541E92" w:rsidRDefault="000276C6" w:rsidP="00541E92">
      <w:pPr>
        <w:pStyle w:val="Poetry"/>
      </w:pPr>
      <w:r w:rsidRPr="00541E92">
        <w:t xml:space="preserve">Though one thing I had meant, another answered; </w:t>
      </w:r>
    </w:p>
    <w:p w14:paraId="026EB532" w14:textId="61765D97" w:rsidR="000276C6" w:rsidRPr="00541E92" w:rsidRDefault="000276C6" w:rsidP="00541E92">
      <w:pPr>
        <w:pStyle w:val="Poetry"/>
      </w:pPr>
      <w:r w:rsidRPr="00541E92">
        <w:t>thinking to look at Beatrice, an elder</w:t>
      </w:r>
    </w:p>
    <w:p w14:paraId="6C29EA78" w14:textId="6C82A639" w:rsidR="000276C6" w:rsidRPr="00541E92" w:rsidRDefault="000276C6" w:rsidP="00541E92">
      <w:pPr>
        <w:pStyle w:val="Poetry"/>
      </w:pPr>
      <w:r w:rsidRPr="00541E92">
        <w:t>I saw arrayed as are the glorious folk.</w:t>
      </w:r>
    </w:p>
    <w:p w14:paraId="22821859" w14:textId="77777777" w:rsidR="00541E92" w:rsidRDefault="000276C6" w:rsidP="00541E92">
      <w:pPr>
        <w:pStyle w:val="Poetry"/>
      </w:pPr>
      <w:r w:rsidRPr="00541E92">
        <w:t xml:space="preserve">His eyes and cheeks were all suffused with joy </w:t>
      </w:r>
    </w:p>
    <w:p w14:paraId="1F14FD5A" w14:textId="6B2FC414" w:rsidR="000276C6" w:rsidRPr="00541E92" w:rsidRDefault="000276C6" w:rsidP="00541E92">
      <w:pPr>
        <w:pStyle w:val="Poetry"/>
      </w:pPr>
      <w:r w:rsidRPr="00541E92">
        <w:t>and kindliness, and such his pious mien,</w:t>
      </w:r>
    </w:p>
    <w:p w14:paraId="03482490" w14:textId="73ECC327" w:rsidR="000276C6" w:rsidRDefault="000276C6" w:rsidP="00541E92">
      <w:pPr>
        <w:pStyle w:val="Poetry"/>
      </w:pPr>
      <w:r w:rsidRPr="00541E92">
        <w:lastRenderedPageBreak/>
        <w:t>as fitting is a father’s tenderness.</w:t>
      </w:r>
    </w:p>
    <w:p w14:paraId="5D07B18B" w14:textId="77777777" w:rsidR="00541E92" w:rsidRPr="00541E92" w:rsidRDefault="00541E92" w:rsidP="00541E92">
      <w:pPr>
        <w:pStyle w:val="Poetry"/>
      </w:pPr>
    </w:p>
    <w:p w14:paraId="01AF6B01" w14:textId="77777777" w:rsidR="000276C6" w:rsidRPr="00541E92" w:rsidRDefault="000276C6" w:rsidP="00541E92">
      <w:pPr>
        <w:pStyle w:val="Poetry"/>
      </w:pPr>
      <w:r w:rsidRPr="00541E92">
        <w:t>Hence “Where is she?” I said impulsively;</w:t>
      </w:r>
    </w:p>
    <w:p w14:paraId="41A8ABCE" w14:textId="0747F657" w:rsidR="000276C6" w:rsidRPr="00541E92" w:rsidRDefault="000276C6" w:rsidP="00541E92">
      <w:pPr>
        <w:pStyle w:val="Poetry"/>
      </w:pPr>
      <w:r w:rsidRPr="00541E92">
        <w:t>and he: “To bring thy longing to an end,</w:t>
      </w:r>
    </w:p>
    <w:p w14:paraId="276AA83E" w14:textId="77777777" w:rsidR="00541E92" w:rsidRDefault="000276C6" w:rsidP="00541E92">
      <w:pPr>
        <w:pStyle w:val="Poetry"/>
      </w:pPr>
      <w:r w:rsidRPr="00541E92">
        <w:t xml:space="preserve">was I by Beatrice from mine own place </w:t>
      </w:r>
    </w:p>
    <w:p w14:paraId="7ED3CF46" w14:textId="6EC219F4" w:rsidR="000276C6" w:rsidRPr="00541E92" w:rsidRDefault="000276C6" w:rsidP="00541E92">
      <w:pPr>
        <w:pStyle w:val="Poetry"/>
      </w:pPr>
      <w:r w:rsidRPr="00541E92">
        <w:t>withdrawn; and if upon the highest rank’s</w:t>
      </w:r>
    </w:p>
    <w:p w14:paraId="41F957D7" w14:textId="77777777" w:rsidR="00541E92" w:rsidRDefault="000276C6" w:rsidP="00541E92">
      <w:pPr>
        <w:pStyle w:val="Poetry"/>
      </w:pPr>
      <w:r w:rsidRPr="00541E92">
        <w:t xml:space="preserve">third round thou look, thou shalt again behold her </w:t>
      </w:r>
    </w:p>
    <w:p w14:paraId="1EC3BA00" w14:textId="15ABA933" w:rsidR="000276C6" w:rsidRDefault="000276C6" w:rsidP="00541E92">
      <w:pPr>
        <w:pStyle w:val="Poetry"/>
      </w:pPr>
      <w:r w:rsidRPr="00541E92">
        <w:t>enthroned where her deserts allotted her.”</w:t>
      </w:r>
    </w:p>
    <w:p w14:paraId="7586D80D" w14:textId="77777777" w:rsidR="00541E92" w:rsidRPr="00541E92" w:rsidRDefault="00541E92" w:rsidP="00541E92">
      <w:pPr>
        <w:pStyle w:val="Poetry"/>
      </w:pPr>
    </w:p>
    <w:p w14:paraId="55C3585B" w14:textId="5FEAADB0" w:rsidR="000276C6" w:rsidRPr="00541E92" w:rsidRDefault="000276C6" w:rsidP="00541E92">
      <w:pPr>
        <w:pStyle w:val="Poetry"/>
      </w:pPr>
      <w:r w:rsidRPr="00541E92">
        <w:t>Without reply I lifted up mine eyes,</w:t>
      </w:r>
    </w:p>
    <w:p w14:paraId="42218A67" w14:textId="77777777" w:rsidR="000276C6" w:rsidRPr="00541E92" w:rsidRDefault="000276C6" w:rsidP="00541E92">
      <w:pPr>
        <w:pStyle w:val="Poetry"/>
      </w:pPr>
      <w:r w:rsidRPr="00541E92">
        <w:t>and saw her, as, reflecting from herself</w:t>
      </w:r>
    </w:p>
    <w:p w14:paraId="1BC7681D" w14:textId="77777777" w:rsidR="000276C6" w:rsidRPr="00541E92" w:rsidRDefault="000276C6" w:rsidP="00541E92">
      <w:pPr>
        <w:pStyle w:val="Poetry"/>
      </w:pPr>
      <w:r w:rsidRPr="00541E92">
        <w:t>the eternal rays, she made herself a crown.</w:t>
      </w:r>
    </w:p>
    <w:p w14:paraId="7114545B" w14:textId="77777777" w:rsidR="00541E92" w:rsidRDefault="000276C6" w:rsidP="00541E92">
      <w:pPr>
        <w:pStyle w:val="Poetry"/>
      </w:pPr>
      <w:r w:rsidRPr="00541E92">
        <w:t xml:space="preserve">Not from the tract whence highest thunders peal </w:t>
      </w:r>
    </w:p>
    <w:p w14:paraId="4BF1DA14" w14:textId="4916219D" w:rsidR="000276C6" w:rsidRPr="00541E92" w:rsidRDefault="000276C6" w:rsidP="00541E92">
      <w:pPr>
        <w:pStyle w:val="Poetry"/>
      </w:pPr>
      <w:r w:rsidRPr="00541E92">
        <w:t>is any mortal eye so far removed</w:t>
      </w:r>
    </w:p>
    <w:p w14:paraId="18481E4A" w14:textId="31B12718" w:rsidR="000276C6" w:rsidRPr="00541E92" w:rsidRDefault="000276C6" w:rsidP="00541E92">
      <w:pPr>
        <w:pStyle w:val="Poetry"/>
      </w:pPr>
      <w:r w:rsidRPr="00541E92">
        <w:t>from whatsoever sea it fathoms most</w:t>
      </w:r>
    </w:p>
    <w:p w14:paraId="21BEBB60" w14:textId="77777777" w:rsidR="000276C6" w:rsidRPr="00541E92" w:rsidRDefault="000276C6" w:rsidP="00541E92">
      <w:pPr>
        <w:pStyle w:val="Poetry"/>
      </w:pPr>
      <w:r w:rsidRPr="00541E92">
        <w:t>as Beatrice was distant from mine eyes;</w:t>
      </w:r>
    </w:p>
    <w:p w14:paraId="48F87C77" w14:textId="77777777" w:rsidR="00541E92" w:rsidRDefault="000276C6" w:rsidP="00541E92">
      <w:pPr>
        <w:pStyle w:val="Poetry"/>
      </w:pPr>
      <w:r w:rsidRPr="00541E92">
        <w:t xml:space="preserve">but naught was that to me, because her face </w:t>
      </w:r>
    </w:p>
    <w:p w14:paraId="2D271816" w14:textId="7FCBB6DF" w:rsidR="000276C6" w:rsidRDefault="000276C6" w:rsidP="00541E92">
      <w:pPr>
        <w:pStyle w:val="Poetry"/>
      </w:pPr>
      <w:r w:rsidRPr="00541E92">
        <w:t>came down to me unblurred by aught between.</w:t>
      </w:r>
    </w:p>
    <w:p w14:paraId="45337A74" w14:textId="77777777" w:rsidR="00541E92" w:rsidRPr="00541E92" w:rsidRDefault="00541E92" w:rsidP="00541E92">
      <w:pPr>
        <w:pStyle w:val="Poetry"/>
      </w:pPr>
    </w:p>
    <w:p w14:paraId="4FD3BF09" w14:textId="77777777" w:rsidR="000276C6" w:rsidRPr="00541E92" w:rsidRDefault="000276C6" w:rsidP="00541E92">
      <w:pPr>
        <w:pStyle w:val="Poetry"/>
      </w:pPr>
      <w:r w:rsidRPr="00541E92">
        <w:t>“O Lady, thou in whom my hope is strong,</w:t>
      </w:r>
    </w:p>
    <w:p w14:paraId="09549B35" w14:textId="0C1BD661" w:rsidR="000276C6" w:rsidRPr="00541E92" w:rsidRDefault="000276C6" w:rsidP="00541E92">
      <w:pPr>
        <w:pStyle w:val="Poetry"/>
      </w:pPr>
      <w:r w:rsidRPr="00541E92">
        <w:t>and who for my salvation didst endure</w:t>
      </w:r>
    </w:p>
    <w:p w14:paraId="0DD2F90E" w14:textId="77777777" w:rsidR="000276C6" w:rsidRPr="00541E92" w:rsidRDefault="000276C6" w:rsidP="00541E92">
      <w:pPr>
        <w:pStyle w:val="Poetry"/>
      </w:pPr>
      <w:r w:rsidRPr="00541E92">
        <w:t>to leave the traces of thy feet in Hell,</w:t>
      </w:r>
    </w:p>
    <w:p w14:paraId="71A9356C" w14:textId="77777777" w:rsidR="000276C6" w:rsidRPr="00541E92" w:rsidRDefault="000276C6" w:rsidP="00541E92">
      <w:pPr>
        <w:pStyle w:val="Poetry"/>
      </w:pPr>
      <w:r w:rsidRPr="00541E92">
        <w:t>I recognize the virtue and the grace</w:t>
      </w:r>
    </w:p>
    <w:p w14:paraId="37F36E79" w14:textId="77777777" w:rsidR="00541E92" w:rsidRDefault="000276C6" w:rsidP="00541E92">
      <w:pPr>
        <w:pStyle w:val="Poetry"/>
      </w:pPr>
      <w:r w:rsidRPr="00541E92">
        <w:t xml:space="preserve">of all the many things which I have seen, </w:t>
      </w:r>
    </w:p>
    <w:p w14:paraId="037357F0" w14:textId="22FBFBB1" w:rsidR="000276C6" w:rsidRPr="00541E92" w:rsidRDefault="000276C6" w:rsidP="00541E92">
      <w:pPr>
        <w:pStyle w:val="Poetry"/>
      </w:pPr>
      <w:r w:rsidRPr="00541E92">
        <w:t>as coming from thy power and kindliness.</w:t>
      </w:r>
    </w:p>
    <w:p w14:paraId="7B0154A5" w14:textId="42768EE6" w:rsidR="000276C6" w:rsidRPr="00541E92" w:rsidRDefault="000276C6" w:rsidP="00541E92">
      <w:pPr>
        <w:pStyle w:val="Poetry"/>
      </w:pPr>
      <w:r w:rsidRPr="00541E92">
        <w:t>From slavery to freedom thou hast drawn me</w:t>
      </w:r>
    </w:p>
    <w:p w14:paraId="2743F620" w14:textId="77777777" w:rsidR="00541E92" w:rsidRDefault="000276C6" w:rsidP="00541E92">
      <w:pPr>
        <w:pStyle w:val="Poetry"/>
      </w:pPr>
      <w:r w:rsidRPr="00541E92">
        <w:t xml:space="preserve">in every way, and over every path, </w:t>
      </w:r>
    </w:p>
    <w:p w14:paraId="7D194290" w14:textId="5954DA35" w:rsidR="000276C6" w:rsidRPr="00541E92" w:rsidRDefault="000276C6" w:rsidP="00541E92">
      <w:pPr>
        <w:pStyle w:val="Poetry"/>
      </w:pPr>
      <w:r w:rsidRPr="00541E92">
        <w:t>within thy power to achieve that end.</w:t>
      </w:r>
    </w:p>
    <w:p w14:paraId="196484E3" w14:textId="77777777" w:rsidR="00541E92" w:rsidRDefault="000276C6" w:rsidP="00541E92">
      <w:pPr>
        <w:pStyle w:val="Poetry"/>
      </w:pPr>
      <w:r w:rsidRPr="00541E92">
        <w:t xml:space="preserve">Guard thou in me the fruitage of thy bounty, </w:t>
      </w:r>
    </w:p>
    <w:p w14:paraId="4D1B7BA2" w14:textId="7545FF6A" w:rsidR="000276C6" w:rsidRPr="00541E92" w:rsidRDefault="000276C6" w:rsidP="00541E92">
      <w:pPr>
        <w:pStyle w:val="Poetry"/>
      </w:pPr>
      <w:r w:rsidRPr="00541E92">
        <w:t>that thus my soul, restored to health by thee,</w:t>
      </w:r>
    </w:p>
    <w:p w14:paraId="3262D04B" w14:textId="2608713A" w:rsidR="000276C6" w:rsidRDefault="000276C6" w:rsidP="00541E92">
      <w:pPr>
        <w:pStyle w:val="Poetry"/>
      </w:pPr>
      <w:r w:rsidRPr="00541E92">
        <w:t>may, when it leaves my body, please thee still!”</w:t>
      </w:r>
    </w:p>
    <w:p w14:paraId="2CEC8687" w14:textId="77777777" w:rsidR="00541E92" w:rsidRPr="00541E92" w:rsidRDefault="00541E92" w:rsidP="00541E92">
      <w:pPr>
        <w:pStyle w:val="Poetry"/>
      </w:pPr>
    </w:p>
    <w:p w14:paraId="3BC5E12F" w14:textId="77777777" w:rsidR="00541E92" w:rsidRDefault="000276C6" w:rsidP="00541E92">
      <w:pPr>
        <w:pStyle w:val="Poetry"/>
      </w:pPr>
      <w:r w:rsidRPr="00541E92">
        <w:t xml:space="preserve">I thus implored; and she, though so far off </w:t>
      </w:r>
    </w:p>
    <w:p w14:paraId="4677E550" w14:textId="77777777" w:rsidR="00541E92" w:rsidRDefault="000276C6" w:rsidP="00541E92">
      <w:pPr>
        <w:pStyle w:val="Poetry"/>
      </w:pPr>
      <w:r w:rsidRPr="00541E92">
        <w:t xml:space="preserve">she seemed, looked down at me and smiled; </w:t>
      </w:r>
    </w:p>
    <w:p w14:paraId="13DD89F1" w14:textId="00A5116C" w:rsidR="000276C6" w:rsidRDefault="000276C6" w:rsidP="00541E92">
      <w:pPr>
        <w:pStyle w:val="Poetry"/>
      </w:pPr>
      <w:r w:rsidRPr="00541E92">
        <w:t>then to the Eternal Fount she turned again.</w:t>
      </w:r>
    </w:p>
    <w:p w14:paraId="579A0A2A" w14:textId="77777777" w:rsidR="00541E92" w:rsidRPr="00541E92" w:rsidRDefault="00541E92" w:rsidP="00541E92">
      <w:pPr>
        <w:pStyle w:val="Poetry"/>
      </w:pPr>
    </w:p>
    <w:p w14:paraId="35019AF9" w14:textId="77777777" w:rsidR="000276C6" w:rsidRPr="00541E92" w:rsidRDefault="000276C6" w:rsidP="00541E92">
      <w:pPr>
        <w:pStyle w:val="Poetry"/>
      </w:pPr>
      <w:r w:rsidRPr="00541E92">
        <w:t>Thereat the holy elder said: “That thou</w:t>
      </w:r>
    </w:p>
    <w:p w14:paraId="19A313AF" w14:textId="7120575C" w:rsidR="000276C6" w:rsidRPr="00541E92" w:rsidRDefault="000276C6" w:rsidP="00541E92">
      <w:pPr>
        <w:pStyle w:val="Poetry"/>
      </w:pPr>
      <w:r w:rsidRPr="00541E92">
        <w:t>mayst bring thy journey to its perfect end,</w:t>
      </w:r>
    </w:p>
    <w:p w14:paraId="0946C099" w14:textId="77777777" w:rsidR="00541E92" w:rsidRDefault="000276C6" w:rsidP="00541E92">
      <w:pPr>
        <w:pStyle w:val="Poetry"/>
      </w:pPr>
      <w:r w:rsidRPr="00541E92">
        <w:t xml:space="preserve">for which both prayers and holy love have sent me, </w:t>
      </w:r>
    </w:p>
    <w:p w14:paraId="2036D028" w14:textId="00C46441" w:rsidR="000276C6" w:rsidRPr="00541E92" w:rsidRDefault="000276C6" w:rsidP="00541E92">
      <w:pPr>
        <w:pStyle w:val="Poetry"/>
      </w:pPr>
      <w:r w:rsidRPr="00541E92">
        <w:t>hover about this Garden with thine eyes,</w:t>
      </w:r>
    </w:p>
    <w:p w14:paraId="71DC4F1E" w14:textId="77777777" w:rsidR="000276C6" w:rsidRPr="00541E92" w:rsidRDefault="000276C6" w:rsidP="00541E92">
      <w:pPr>
        <w:pStyle w:val="Poetry"/>
      </w:pPr>
      <w:r w:rsidRPr="00541E92">
        <w:t>for to have seen it will prepare thy look</w:t>
      </w:r>
    </w:p>
    <w:p w14:paraId="2BD421C5" w14:textId="77777777" w:rsidR="000276C6" w:rsidRPr="00541E92" w:rsidRDefault="000276C6" w:rsidP="00541E92">
      <w:pPr>
        <w:pStyle w:val="Poetry"/>
      </w:pPr>
      <w:r w:rsidRPr="00541E92">
        <w:t>to rise still higher through the Ray Divine.</w:t>
      </w:r>
    </w:p>
    <w:p w14:paraId="1B2EA3CC" w14:textId="77777777" w:rsidR="000276C6" w:rsidRDefault="000276C6" w:rsidP="000276C6">
      <w:pPr>
        <w:pStyle w:val="BodyText"/>
        <w:spacing w:before="5"/>
        <w:rPr>
          <w:sz w:val="28"/>
        </w:rPr>
      </w:pPr>
    </w:p>
    <w:p w14:paraId="674E95AF" w14:textId="1451CB5C" w:rsidR="000276C6" w:rsidRPr="00541E92" w:rsidRDefault="000276C6" w:rsidP="00541E92">
      <w:pPr>
        <w:pStyle w:val="Poetry"/>
      </w:pPr>
      <w:r w:rsidRPr="00541E92">
        <w:t>The Queen of Heaven, for whom I wholly burn</w:t>
      </w:r>
    </w:p>
    <w:p w14:paraId="325889AC" w14:textId="77777777" w:rsidR="00541E92" w:rsidRDefault="000276C6" w:rsidP="00541E92">
      <w:pPr>
        <w:pStyle w:val="Poetry"/>
      </w:pPr>
      <w:r w:rsidRPr="00541E92">
        <w:t xml:space="preserve">with love, will grant us this and very grace, </w:t>
      </w:r>
    </w:p>
    <w:p w14:paraId="4CD14CD7" w14:textId="09A64B1A" w:rsidR="000276C6" w:rsidRDefault="000276C6" w:rsidP="00541E92">
      <w:pPr>
        <w:pStyle w:val="Poetry"/>
      </w:pPr>
      <w:r w:rsidRPr="00541E92">
        <w:t>for I her faithful servant Bernard am.”</w:t>
      </w:r>
    </w:p>
    <w:p w14:paraId="4B9BE016" w14:textId="77777777" w:rsidR="00541E92" w:rsidRPr="00541E92" w:rsidRDefault="00541E92" w:rsidP="00541E92">
      <w:pPr>
        <w:pStyle w:val="Poetry"/>
      </w:pPr>
    </w:p>
    <w:p w14:paraId="6AA96740" w14:textId="77777777" w:rsidR="00541E92" w:rsidRDefault="000276C6" w:rsidP="00541E92">
      <w:pPr>
        <w:pStyle w:val="Poetry"/>
      </w:pPr>
      <w:r w:rsidRPr="00541E92">
        <w:t xml:space="preserve">As he who from Croatia comes, perchance, </w:t>
      </w:r>
    </w:p>
    <w:p w14:paraId="147DAE06" w14:textId="35F09C50" w:rsidR="000276C6" w:rsidRPr="00541E92" w:rsidRDefault="000276C6" w:rsidP="00541E92">
      <w:pPr>
        <w:pStyle w:val="Poetry"/>
      </w:pPr>
      <w:r w:rsidRPr="00541E92">
        <w:t>to look at our Veronica, and who,</w:t>
      </w:r>
    </w:p>
    <w:p w14:paraId="3489CE75" w14:textId="52ECAF34" w:rsidR="000276C6" w:rsidRPr="00541E92" w:rsidRDefault="000276C6" w:rsidP="00541E92">
      <w:pPr>
        <w:pStyle w:val="Poetry"/>
      </w:pPr>
      <w:r w:rsidRPr="00541E92">
        <w:t>because of its old fame, is never sated,</w:t>
      </w:r>
    </w:p>
    <w:p w14:paraId="25C233C6" w14:textId="77777777" w:rsidR="000276C6" w:rsidRPr="00541E92" w:rsidRDefault="000276C6" w:rsidP="00541E92">
      <w:pPr>
        <w:pStyle w:val="Poetry"/>
      </w:pPr>
      <w:r w:rsidRPr="00541E92">
        <w:t>but says in thought, as long as it is shown:</w:t>
      </w:r>
    </w:p>
    <w:p w14:paraId="6C1CF1B3" w14:textId="77777777" w:rsidR="00541E92" w:rsidRDefault="000276C6" w:rsidP="00541E92">
      <w:pPr>
        <w:pStyle w:val="Poetry"/>
      </w:pPr>
      <w:r w:rsidRPr="00541E92">
        <w:t xml:space="preserve">“My Lord, Christ Jesus, God in very truth, </w:t>
      </w:r>
    </w:p>
    <w:p w14:paraId="6D219BAB" w14:textId="77777777" w:rsidR="00541E92" w:rsidRDefault="000276C6" w:rsidP="00541E92">
      <w:pPr>
        <w:pStyle w:val="Poetry"/>
      </w:pPr>
      <w:r w:rsidRPr="00541E92">
        <w:t xml:space="preserve">was, then, your countenance like unto this?” </w:t>
      </w:r>
    </w:p>
    <w:p w14:paraId="26490188" w14:textId="2D7142EF" w:rsidR="000276C6" w:rsidRPr="00541E92" w:rsidRDefault="000276C6" w:rsidP="00541E92">
      <w:pPr>
        <w:pStyle w:val="Poetry"/>
      </w:pPr>
      <w:r w:rsidRPr="00541E92">
        <w:t>even such was I, as on the living love</w:t>
      </w:r>
    </w:p>
    <w:p w14:paraId="59CC86A3" w14:textId="5D7402FD" w:rsidR="000276C6" w:rsidRPr="00541E92" w:rsidRDefault="000276C6" w:rsidP="00541E92">
      <w:pPr>
        <w:pStyle w:val="Poetry"/>
      </w:pPr>
      <w:r w:rsidRPr="00541E92">
        <w:t>I gazed on him, who in this world received</w:t>
      </w:r>
    </w:p>
    <w:p w14:paraId="1655F8F4" w14:textId="46A38205" w:rsidR="000276C6" w:rsidRDefault="000276C6" w:rsidP="00541E92">
      <w:pPr>
        <w:pStyle w:val="Poetry"/>
      </w:pPr>
      <w:r w:rsidRPr="00541E92">
        <w:t>a taste, in contemplation, of that Peace.</w:t>
      </w:r>
    </w:p>
    <w:p w14:paraId="09BFD90E" w14:textId="77777777" w:rsidR="00541E92" w:rsidRPr="00541E92" w:rsidRDefault="00541E92" w:rsidP="00541E92">
      <w:pPr>
        <w:pStyle w:val="Poetry"/>
      </w:pPr>
    </w:p>
    <w:p w14:paraId="52DA8BE8" w14:textId="77777777" w:rsidR="00541E92" w:rsidRDefault="000276C6" w:rsidP="00541E92">
      <w:pPr>
        <w:pStyle w:val="Poetry"/>
      </w:pPr>
      <w:r w:rsidRPr="00541E92">
        <w:t xml:space="preserve">“This glad existence, son of Grace,” he then </w:t>
      </w:r>
    </w:p>
    <w:p w14:paraId="2A55456C" w14:textId="77777777" w:rsidR="00541E92" w:rsidRDefault="000276C6" w:rsidP="00541E92">
      <w:pPr>
        <w:pStyle w:val="Poetry"/>
      </w:pPr>
      <w:r w:rsidRPr="00541E92">
        <w:t xml:space="preserve">began, “will not be known to thee, if fixed </w:t>
      </w:r>
    </w:p>
    <w:p w14:paraId="7B3C6508" w14:textId="25362C7C" w:rsidR="000276C6" w:rsidRPr="00541E92" w:rsidRDefault="000276C6" w:rsidP="00541E92">
      <w:pPr>
        <w:pStyle w:val="Poetry"/>
      </w:pPr>
      <w:r w:rsidRPr="00541E92">
        <w:t>at this low level only are thine eyes.</w:t>
      </w:r>
    </w:p>
    <w:p w14:paraId="56FCCD2E" w14:textId="31CD4287" w:rsidR="000276C6" w:rsidRPr="00541E92" w:rsidRDefault="000276C6" w:rsidP="00541E92">
      <w:pPr>
        <w:pStyle w:val="Poetry"/>
      </w:pPr>
      <w:r w:rsidRPr="00541E92">
        <w:t>Look at the circles, to the most remote,</w:t>
      </w:r>
    </w:p>
    <w:p w14:paraId="3C6A9B2F" w14:textId="77777777" w:rsidR="00541E92" w:rsidRDefault="000276C6" w:rsidP="00541E92">
      <w:pPr>
        <w:pStyle w:val="Poetry"/>
      </w:pPr>
      <w:r w:rsidRPr="00541E92">
        <w:t xml:space="preserve">till yonder thou behold that Queen enthroned, </w:t>
      </w:r>
    </w:p>
    <w:p w14:paraId="3B583F7E" w14:textId="60D04179" w:rsidR="000276C6" w:rsidRDefault="000276C6" w:rsidP="00541E92">
      <w:pPr>
        <w:pStyle w:val="Poetry"/>
      </w:pPr>
      <w:r w:rsidRPr="00541E92">
        <w:t>to whom devoutly subject is this Realm.”</w:t>
      </w:r>
    </w:p>
    <w:p w14:paraId="306CB246" w14:textId="77777777" w:rsidR="00541E92" w:rsidRPr="00541E92" w:rsidRDefault="00541E92" w:rsidP="00541E92">
      <w:pPr>
        <w:pStyle w:val="Poetry"/>
      </w:pPr>
    </w:p>
    <w:p w14:paraId="799FC3DE" w14:textId="77777777" w:rsidR="00541E92" w:rsidRDefault="000276C6" w:rsidP="00541E92">
      <w:pPr>
        <w:pStyle w:val="Poetry"/>
      </w:pPr>
      <w:r w:rsidRPr="00541E92">
        <w:t xml:space="preserve">I raised mine eyes; and as at early morn </w:t>
      </w:r>
    </w:p>
    <w:p w14:paraId="4388A030" w14:textId="54FFEFCF" w:rsidR="000276C6" w:rsidRPr="00541E92" w:rsidRDefault="000276C6" w:rsidP="00541E92">
      <w:pPr>
        <w:pStyle w:val="Poetry"/>
      </w:pPr>
      <w:r w:rsidRPr="00541E92">
        <w:t>the horizon’s eastern parts excel in light</w:t>
      </w:r>
    </w:p>
    <w:p w14:paraId="6B761BFD" w14:textId="0C1EF426" w:rsidR="000276C6" w:rsidRPr="00541E92" w:rsidRDefault="000276C6" w:rsidP="00541E92">
      <w:pPr>
        <w:pStyle w:val="Poetry"/>
      </w:pPr>
      <w:r w:rsidRPr="00541E92">
        <w:t>the regions where the sun is setting; so,</w:t>
      </w:r>
    </w:p>
    <w:p w14:paraId="2D1CAED9" w14:textId="77777777" w:rsidR="000276C6" w:rsidRPr="00541E92" w:rsidRDefault="000276C6" w:rsidP="00541E92">
      <w:pPr>
        <w:pStyle w:val="Poetry"/>
      </w:pPr>
      <w:r w:rsidRPr="00541E92">
        <w:t>as with mine eyes from vale to mount I moved,</w:t>
      </w:r>
    </w:p>
    <w:p w14:paraId="19A57942" w14:textId="77777777" w:rsidR="00541E92" w:rsidRDefault="000276C6" w:rsidP="00541E92">
      <w:pPr>
        <w:pStyle w:val="Poetry"/>
      </w:pPr>
      <w:r w:rsidRPr="00541E92">
        <w:t xml:space="preserve">I saw a region at the utmost verge </w:t>
      </w:r>
    </w:p>
    <w:p w14:paraId="406C9113" w14:textId="1A892036" w:rsidR="000276C6" w:rsidRPr="00541E92" w:rsidRDefault="000276C6" w:rsidP="00541E92">
      <w:pPr>
        <w:pStyle w:val="Poetry"/>
      </w:pPr>
      <w:r w:rsidRPr="00541E92">
        <w:lastRenderedPageBreak/>
        <w:t>vanquish in light all other parts before me.</w:t>
      </w:r>
    </w:p>
    <w:p w14:paraId="2006625E" w14:textId="77777777" w:rsidR="000276C6" w:rsidRPr="00541E92" w:rsidRDefault="000276C6" w:rsidP="00541E92">
      <w:pPr>
        <w:pStyle w:val="Poetry"/>
      </w:pPr>
      <w:r w:rsidRPr="00541E92">
        <w:t>And as the skies where one awaits the car</w:t>
      </w:r>
    </w:p>
    <w:p w14:paraId="2FF8692C" w14:textId="323C25C6" w:rsidR="000276C6" w:rsidRPr="00541E92" w:rsidRDefault="000276C6" w:rsidP="00541E92">
      <w:pPr>
        <w:pStyle w:val="Poetry"/>
      </w:pPr>
      <w:r w:rsidRPr="00541E92">
        <w:t>which Phaethon badly drove, more brightly gleam,</w:t>
      </w:r>
    </w:p>
    <w:p w14:paraId="3C607B30" w14:textId="77777777" w:rsidR="00541E92" w:rsidRDefault="000276C6" w:rsidP="00541E92">
      <w:pPr>
        <w:pStyle w:val="Poetry"/>
      </w:pPr>
      <w:r w:rsidRPr="00541E92">
        <w:t xml:space="preserve">while pale the light on either side becomes; </w:t>
      </w:r>
    </w:p>
    <w:p w14:paraId="52298C1F" w14:textId="77777777" w:rsidR="00541E92" w:rsidRDefault="000276C6" w:rsidP="00541E92">
      <w:pPr>
        <w:pStyle w:val="Poetry"/>
      </w:pPr>
      <w:r w:rsidRPr="00541E92">
        <w:t xml:space="preserve">so likewise, brilliant in the middle loomed </w:t>
      </w:r>
    </w:p>
    <w:p w14:paraId="5A6F241A" w14:textId="74C8E3C4" w:rsidR="00541E92" w:rsidRDefault="000276C6" w:rsidP="00541E92">
      <w:pPr>
        <w:pStyle w:val="Poetry"/>
      </w:pPr>
      <w:r w:rsidRPr="00541E92">
        <w:t xml:space="preserve">that peaceful Oriflamme, and on each side </w:t>
      </w:r>
    </w:p>
    <w:p w14:paraId="67E7793A" w14:textId="59D6CCBD" w:rsidR="000276C6" w:rsidRDefault="000276C6" w:rsidP="00541E92">
      <w:pPr>
        <w:pStyle w:val="Poetry"/>
      </w:pPr>
      <w:r w:rsidRPr="00541E92">
        <w:t>the fire in equal measure burned less bright.</w:t>
      </w:r>
    </w:p>
    <w:p w14:paraId="2079564A" w14:textId="77777777" w:rsidR="00541E92" w:rsidRPr="00541E92" w:rsidRDefault="00541E92" w:rsidP="00541E92">
      <w:pPr>
        <w:pStyle w:val="Poetry"/>
      </w:pPr>
    </w:p>
    <w:p w14:paraId="36228169" w14:textId="031ECB19" w:rsidR="000276C6" w:rsidRPr="00541E92" w:rsidRDefault="000276C6" w:rsidP="00541E92">
      <w:pPr>
        <w:pStyle w:val="Poetry"/>
      </w:pPr>
      <w:r w:rsidRPr="00541E92">
        <w:t>And clustered there with wings outspread I saw</w:t>
      </w:r>
    </w:p>
    <w:p w14:paraId="64CB5CBA" w14:textId="77777777" w:rsidR="000276C6" w:rsidRPr="00541E92" w:rsidRDefault="000276C6" w:rsidP="00541E92">
      <w:pPr>
        <w:pStyle w:val="Poetry"/>
      </w:pPr>
      <w:r w:rsidRPr="00541E92">
        <w:t>more than a thousand Angels jubilant,</w:t>
      </w:r>
    </w:p>
    <w:p w14:paraId="03FD392C" w14:textId="77777777" w:rsidR="00541E92" w:rsidRDefault="000276C6" w:rsidP="00541E92">
      <w:pPr>
        <w:pStyle w:val="Poetry"/>
      </w:pPr>
      <w:r w:rsidRPr="00541E92">
        <w:t xml:space="preserve">and each distinct in splendor and in speed; </w:t>
      </w:r>
    </w:p>
    <w:p w14:paraId="6A350005" w14:textId="77777777" w:rsidR="00541E92" w:rsidRDefault="000276C6" w:rsidP="00541E92">
      <w:pPr>
        <w:pStyle w:val="Poetry"/>
      </w:pPr>
      <w:r w:rsidRPr="00541E92">
        <w:t xml:space="preserve">while smiling down upon their sports and songs </w:t>
      </w:r>
    </w:p>
    <w:p w14:paraId="68B145A0" w14:textId="248700C3" w:rsidR="000276C6" w:rsidRPr="00541E92" w:rsidRDefault="000276C6" w:rsidP="00541E92">
      <w:pPr>
        <w:pStyle w:val="Poetry"/>
      </w:pPr>
      <w:r w:rsidRPr="00541E92">
        <w:t>a Beauty I beheld, who was the joy</w:t>
      </w:r>
    </w:p>
    <w:p w14:paraId="73C90734" w14:textId="3A7B15F3" w:rsidR="000276C6" w:rsidRPr="00541E92" w:rsidRDefault="000276C6" w:rsidP="00541E92">
      <w:pPr>
        <w:pStyle w:val="Poetry"/>
      </w:pPr>
      <w:r w:rsidRPr="00541E92">
        <w:t>within the eyes of all the other Saints.</w:t>
      </w:r>
    </w:p>
    <w:p w14:paraId="3DACBEAB" w14:textId="77777777" w:rsidR="00541E92" w:rsidRDefault="000276C6" w:rsidP="00541E92">
      <w:pPr>
        <w:pStyle w:val="Poetry"/>
      </w:pPr>
      <w:r w:rsidRPr="00541E92">
        <w:t xml:space="preserve">And even if I in utterance were as rich </w:t>
      </w:r>
    </w:p>
    <w:p w14:paraId="02264E4E" w14:textId="1F05D443" w:rsidR="000276C6" w:rsidRPr="00541E92" w:rsidRDefault="000276C6" w:rsidP="00541E92">
      <w:pPr>
        <w:pStyle w:val="Poetry"/>
      </w:pPr>
      <w:r w:rsidRPr="00541E92">
        <w:t>as in imagination, I’d not dare</w:t>
      </w:r>
    </w:p>
    <w:p w14:paraId="1296B5EB" w14:textId="271B8608" w:rsidR="000276C6" w:rsidRDefault="000276C6" w:rsidP="00541E92">
      <w:pPr>
        <w:pStyle w:val="Poetry"/>
      </w:pPr>
      <w:r w:rsidRPr="00541E92">
        <w:t>attempt to tell the least of its delight.</w:t>
      </w:r>
    </w:p>
    <w:p w14:paraId="65F1A790" w14:textId="77777777" w:rsidR="00541E92" w:rsidRPr="00541E92" w:rsidRDefault="00541E92" w:rsidP="00541E92">
      <w:pPr>
        <w:pStyle w:val="Poetry"/>
      </w:pPr>
    </w:p>
    <w:p w14:paraId="3ACDB8F6" w14:textId="77777777" w:rsidR="000276C6" w:rsidRPr="00541E92" w:rsidRDefault="000276C6" w:rsidP="00541E92">
      <w:pPr>
        <w:pStyle w:val="Poetry"/>
      </w:pPr>
      <w:r w:rsidRPr="00541E92">
        <w:t>When Bernard saw mine eyes intently fixed</w:t>
      </w:r>
    </w:p>
    <w:p w14:paraId="013D95E1" w14:textId="1B59562D" w:rsidR="000276C6" w:rsidRPr="00541E92" w:rsidRDefault="000276C6" w:rsidP="00541E92">
      <w:pPr>
        <w:pStyle w:val="Poetry"/>
      </w:pPr>
      <w:r w:rsidRPr="00541E92">
        <w:t>upon the object of his ardent love,</w:t>
      </w:r>
    </w:p>
    <w:p w14:paraId="6B1549CA" w14:textId="77777777" w:rsidR="00541E92" w:rsidRDefault="000276C6" w:rsidP="00541E92">
      <w:pPr>
        <w:pStyle w:val="Poetry"/>
      </w:pPr>
      <w:r w:rsidRPr="00541E92">
        <w:t xml:space="preserve">he turned to it his own with such affection, </w:t>
      </w:r>
    </w:p>
    <w:p w14:paraId="32AB8A6B" w14:textId="2ABCB203" w:rsidR="000276C6" w:rsidRDefault="000276C6" w:rsidP="00541E92">
      <w:pPr>
        <w:pStyle w:val="Poetry"/>
      </w:pPr>
      <w:r w:rsidRPr="00541E92">
        <w:t>that mine more eager grew to look again.</w:t>
      </w:r>
    </w:p>
    <w:p w14:paraId="2405D8A9" w14:textId="77777777" w:rsidR="00541E92" w:rsidRPr="00541E92" w:rsidRDefault="00541E92" w:rsidP="00541E92">
      <w:pPr>
        <w:pStyle w:val="Poetry"/>
      </w:pPr>
    </w:p>
    <w:p w14:paraId="79E9EEC1" w14:textId="77777777" w:rsidR="000276C6" w:rsidRPr="00541E92" w:rsidRDefault="000276C6" w:rsidP="00541E92">
      <w:pPr>
        <w:pStyle w:val="Heading3"/>
      </w:pPr>
      <w:r w:rsidRPr="00541E92">
        <w:t>Paradiso XXXII</w:t>
      </w:r>
    </w:p>
    <w:p w14:paraId="1E795D2F" w14:textId="77777777" w:rsidR="000276C6" w:rsidRPr="00541E92" w:rsidRDefault="000276C6" w:rsidP="00541E92">
      <w:pPr>
        <w:pStyle w:val="Heading4"/>
      </w:pPr>
      <w:r w:rsidRPr="00541E92">
        <w:t>The Empyrean. GOD. The Angels and the Blest.</w:t>
      </w:r>
    </w:p>
    <w:p w14:paraId="30F8A812" w14:textId="77777777" w:rsidR="000276C6" w:rsidRPr="00541E92" w:rsidRDefault="000276C6" w:rsidP="00541E92">
      <w:pPr>
        <w:pStyle w:val="Bodynoindent"/>
        <w:jc w:val="left"/>
        <w:rPr>
          <w:i/>
          <w:iCs/>
        </w:rPr>
      </w:pPr>
      <w:r w:rsidRPr="00541E92">
        <w:rPr>
          <w:i/>
          <w:iCs/>
        </w:rPr>
        <w:t>The Order of the Rose. The Blessed Children. The Great Patricians</w:t>
      </w:r>
    </w:p>
    <w:p w14:paraId="604407E9" w14:textId="77777777" w:rsidR="00541E92" w:rsidRDefault="000276C6" w:rsidP="00541E92">
      <w:pPr>
        <w:pStyle w:val="Poetry"/>
      </w:pPr>
      <w:r w:rsidRPr="00541E92">
        <w:t xml:space="preserve">Intent on his delight, that contemplator </w:t>
      </w:r>
    </w:p>
    <w:p w14:paraId="1E78C7EE" w14:textId="77777777" w:rsidR="00541E92" w:rsidRDefault="000276C6" w:rsidP="00541E92">
      <w:pPr>
        <w:pStyle w:val="Poetry"/>
      </w:pPr>
      <w:r w:rsidRPr="00541E92">
        <w:t xml:space="preserve">the office of a teacher took unasked, </w:t>
      </w:r>
    </w:p>
    <w:p w14:paraId="4E5485C4" w14:textId="1A9AC124" w:rsidR="000276C6" w:rsidRDefault="000276C6" w:rsidP="00541E92">
      <w:pPr>
        <w:pStyle w:val="Poetry"/>
      </w:pPr>
      <w:r w:rsidRPr="00541E92">
        <w:t>and thereupon began these holy words:</w:t>
      </w:r>
    </w:p>
    <w:p w14:paraId="3DF04716" w14:textId="77777777" w:rsidR="00541E92" w:rsidRPr="00541E92" w:rsidRDefault="00541E92" w:rsidP="00541E92">
      <w:pPr>
        <w:pStyle w:val="Poetry"/>
      </w:pPr>
    </w:p>
    <w:p w14:paraId="63306BEF" w14:textId="77777777" w:rsidR="000276C6" w:rsidRPr="00541E92" w:rsidRDefault="000276C6" w:rsidP="00541E92">
      <w:pPr>
        <w:pStyle w:val="Poetry"/>
      </w:pPr>
      <w:r w:rsidRPr="00541E92">
        <w:t>“The one so beautiful at Mary’s feet</w:t>
      </w:r>
    </w:p>
    <w:p w14:paraId="53A9980C" w14:textId="564739C8" w:rsidR="000276C6" w:rsidRPr="00541E92" w:rsidRDefault="000276C6" w:rsidP="00541E92">
      <w:pPr>
        <w:pStyle w:val="Poetry"/>
      </w:pPr>
      <w:r w:rsidRPr="00541E92">
        <w:t>is she who opened and who made the wound,</w:t>
      </w:r>
    </w:p>
    <w:p w14:paraId="2C3AF79A" w14:textId="77777777" w:rsidR="000276C6" w:rsidRPr="00541E92" w:rsidRDefault="000276C6" w:rsidP="00541E92">
      <w:pPr>
        <w:pStyle w:val="Poetry"/>
      </w:pPr>
      <w:r w:rsidRPr="00541E92">
        <w:t>which Mary closed again, and then anointed.</w:t>
      </w:r>
    </w:p>
    <w:p w14:paraId="2EC105F9" w14:textId="77777777" w:rsidR="00541E92" w:rsidRDefault="000276C6" w:rsidP="00541E92">
      <w:pPr>
        <w:pStyle w:val="Poetry"/>
      </w:pPr>
      <w:r w:rsidRPr="00541E92">
        <w:t xml:space="preserve">In the order which up there the third seats make, </w:t>
      </w:r>
    </w:p>
    <w:p w14:paraId="6D39905B" w14:textId="058086D3" w:rsidR="000276C6" w:rsidRPr="00541E92" w:rsidRDefault="000276C6" w:rsidP="00541E92">
      <w:pPr>
        <w:pStyle w:val="Poetry"/>
      </w:pPr>
      <w:r w:rsidRPr="00541E92">
        <w:lastRenderedPageBreak/>
        <w:t>Rachel beneath her sits with Beatrice,</w:t>
      </w:r>
    </w:p>
    <w:p w14:paraId="5463E2DA" w14:textId="3E0EF993" w:rsidR="000276C6" w:rsidRDefault="000276C6" w:rsidP="00541E92">
      <w:pPr>
        <w:pStyle w:val="Poetry"/>
      </w:pPr>
      <w:r w:rsidRPr="00541E92">
        <w:t>as thou perceivest.</w:t>
      </w:r>
    </w:p>
    <w:p w14:paraId="5F894741" w14:textId="77777777" w:rsidR="00541E92" w:rsidRPr="00541E92" w:rsidRDefault="00541E92" w:rsidP="00541E92">
      <w:pPr>
        <w:pStyle w:val="Poetry"/>
      </w:pPr>
    </w:p>
    <w:p w14:paraId="17029F56" w14:textId="68B7B241" w:rsidR="000276C6" w:rsidRPr="00541E92" w:rsidRDefault="000276C6" w:rsidP="00541E92">
      <w:pPr>
        <w:pStyle w:val="Poetry"/>
      </w:pPr>
      <w:r w:rsidRPr="00541E92">
        <w:t>Sarah, Rebecca, Judith,</w:t>
      </w:r>
    </w:p>
    <w:p w14:paraId="77160F1D" w14:textId="77777777" w:rsidR="00541E92" w:rsidRDefault="000276C6" w:rsidP="00541E92">
      <w:pPr>
        <w:pStyle w:val="Poetry"/>
      </w:pPr>
      <w:r w:rsidRPr="00541E92">
        <w:t xml:space="preserve">and she who was that singer’s ancestress, </w:t>
      </w:r>
    </w:p>
    <w:p w14:paraId="5AA76D6C" w14:textId="6A3E6783" w:rsidR="000276C6" w:rsidRPr="00541E92" w:rsidRDefault="000276C6" w:rsidP="00541E92">
      <w:pPr>
        <w:pStyle w:val="Poetry"/>
      </w:pPr>
      <w:r w:rsidRPr="00541E92">
        <w:t>who said when he was grieving for his sin:</w:t>
      </w:r>
    </w:p>
    <w:p w14:paraId="7A9249F1" w14:textId="77777777" w:rsidR="00541E92" w:rsidRDefault="000276C6" w:rsidP="00541E92">
      <w:pPr>
        <w:pStyle w:val="Poetry"/>
      </w:pPr>
      <w:r w:rsidRPr="00541E92">
        <w:t xml:space="preserve">“Have mercy on me,” thou canst thus behold </w:t>
      </w:r>
    </w:p>
    <w:p w14:paraId="641DB780" w14:textId="244EB569" w:rsidR="000276C6" w:rsidRPr="00541E92" w:rsidRDefault="000276C6" w:rsidP="00541E92">
      <w:pPr>
        <w:pStyle w:val="Poetry"/>
      </w:pPr>
      <w:r w:rsidRPr="00541E92">
        <w:t>downward from rank to rank, as each I name,</w:t>
      </w:r>
    </w:p>
    <w:p w14:paraId="63159F96" w14:textId="0EFA5461" w:rsidR="000276C6" w:rsidRDefault="000276C6" w:rsidP="00541E92">
      <w:pPr>
        <w:pStyle w:val="Poetry"/>
      </w:pPr>
      <w:r w:rsidRPr="00541E92">
        <w:t>and through the Rose decline from leaf to leaf.</w:t>
      </w:r>
    </w:p>
    <w:p w14:paraId="3483D253" w14:textId="77777777" w:rsidR="00541E92" w:rsidRPr="00541E92" w:rsidRDefault="00541E92" w:rsidP="00541E92">
      <w:pPr>
        <w:pStyle w:val="Poetry"/>
      </w:pPr>
    </w:p>
    <w:p w14:paraId="6CBA2BDC" w14:textId="77777777" w:rsidR="00541E92" w:rsidRDefault="000276C6" w:rsidP="00541E92">
      <w:pPr>
        <w:pStyle w:val="Poetry"/>
      </w:pPr>
      <w:r w:rsidRPr="00541E92">
        <w:t xml:space="preserve">Descending from the seventh row of seats, </w:t>
      </w:r>
    </w:p>
    <w:p w14:paraId="3273F8E4" w14:textId="77777777" w:rsidR="00541E92" w:rsidRDefault="000276C6" w:rsidP="00541E92">
      <w:pPr>
        <w:pStyle w:val="Poetry"/>
      </w:pPr>
      <w:r w:rsidRPr="00541E92">
        <w:t xml:space="preserve">even as above it, Hebrew women follow, </w:t>
      </w:r>
    </w:p>
    <w:p w14:paraId="4F982185" w14:textId="3D3196D3" w:rsidR="000276C6" w:rsidRPr="00541E92" w:rsidRDefault="000276C6" w:rsidP="00541E92">
      <w:pPr>
        <w:pStyle w:val="Poetry"/>
      </w:pPr>
      <w:r w:rsidRPr="00541E92">
        <w:t>dividing all the tresses of the Flower;</w:t>
      </w:r>
    </w:p>
    <w:p w14:paraId="1A4AD7F7" w14:textId="77777777" w:rsidR="000276C6" w:rsidRPr="00541E92" w:rsidRDefault="000276C6" w:rsidP="00541E92">
      <w:pPr>
        <w:pStyle w:val="Poetry"/>
      </w:pPr>
      <w:r w:rsidRPr="00541E92">
        <w:t>for in accordance with the attitude</w:t>
      </w:r>
    </w:p>
    <w:p w14:paraId="444BE0BE" w14:textId="6667828C" w:rsidR="000276C6" w:rsidRPr="00541E92" w:rsidRDefault="000276C6" w:rsidP="00541E92">
      <w:pPr>
        <w:pStyle w:val="Poetry"/>
      </w:pPr>
      <w:r w:rsidRPr="00541E92">
        <w:t>their faith assumed toward Christ, these women form</w:t>
      </w:r>
    </w:p>
    <w:p w14:paraId="2DF9B3D7" w14:textId="2C082960" w:rsidR="000276C6" w:rsidRDefault="000276C6" w:rsidP="00541E92">
      <w:pPr>
        <w:pStyle w:val="Poetry"/>
      </w:pPr>
      <w:r w:rsidRPr="00541E92">
        <w:t>the wall which separates the sacred steps.</w:t>
      </w:r>
    </w:p>
    <w:p w14:paraId="50280CA9" w14:textId="77777777" w:rsidR="00541E92" w:rsidRPr="00541E92" w:rsidRDefault="00541E92" w:rsidP="00541E92">
      <w:pPr>
        <w:pStyle w:val="Poetry"/>
      </w:pPr>
    </w:p>
    <w:p w14:paraId="1579E549" w14:textId="77777777" w:rsidR="00541E92" w:rsidRDefault="000276C6" w:rsidP="00541E92">
      <w:pPr>
        <w:pStyle w:val="Poetry"/>
      </w:pPr>
      <w:r w:rsidRPr="00541E92">
        <w:t xml:space="preserve">On this side, where full-bloomed the Flower is, </w:t>
      </w:r>
    </w:p>
    <w:p w14:paraId="2A7C0F6A" w14:textId="77777777" w:rsidR="00541E92" w:rsidRDefault="000276C6" w:rsidP="00541E92">
      <w:pPr>
        <w:pStyle w:val="Poetry"/>
      </w:pPr>
      <w:r w:rsidRPr="00541E92">
        <w:t xml:space="preserve">complete with all its leaves, are seated those </w:t>
      </w:r>
    </w:p>
    <w:p w14:paraId="5F74F846" w14:textId="005DD334" w:rsidR="000276C6" w:rsidRPr="00541E92" w:rsidRDefault="000276C6" w:rsidP="00541E92">
      <w:pPr>
        <w:pStyle w:val="Poetry"/>
      </w:pPr>
      <w:r w:rsidRPr="00541E92">
        <w:t>who in the Christ that was to come believed;</w:t>
      </w:r>
    </w:p>
    <w:p w14:paraId="256585F9" w14:textId="18158233" w:rsidR="000276C6" w:rsidRPr="00541E92" w:rsidRDefault="000276C6" w:rsidP="00541E92">
      <w:pPr>
        <w:pStyle w:val="Poetry"/>
      </w:pPr>
      <w:r w:rsidRPr="00541E92">
        <w:t>and on the other, where the semicircles</w:t>
      </w:r>
    </w:p>
    <w:p w14:paraId="42D1748D" w14:textId="77777777" w:rsidR="000276C6" w:rsidRPr="00541E92" w:rsidRDefault="000276C6" w:rsidP="00541E92">
      <w:pPr>
        <w:pStyle w:val="Poetry"/>
      </w:pPr>
      <w:r w:rsidRPr="00541E92">
        <w:t>are interrupted by still vacant seats,</w:t>
      </w:r>
    </w:p>
    <w:p w14:paraId="78712FEB" w14:textId="0C308E56" w:rsidR="000276C6" w:rsidRDefault="000276C6" w:rsidP="00541E92">
      <w:pPr>
        <w:pStyle w:val="Poetry"/>
      </w:pPr>
      <w:r w:rsidRPr="00541E92">
        <w:t>are those who faced toward Christ already come.</w:t>
      </w:r>
    </w:p>
    <w:p w14:paraId="3DD1285F" w14:textId="77777777" w:rsidR="00541E92" w:rsidRPr="00541E92" w:rsidRDefault="00541E92" w:rsidP="00541E92">
      <w:pPr>
        <w:pStyle w:val="Poetry"/>
      </w:pPr>
    </w:p>
    <w:p w14:paraId="466883AF" w14:textId="77777777" w:rsidR="00541E92" w:rsidRDefault="000276C6" w:rsidP="00541E92">
      <w:pPr>
        <w:pStyle w:val="Poetry"/>
      </w:pPr>
      <w:r w:rsidRPr="00541E92">
        <w:t xml:space="preserve">And as on this side here the glorious throne </w:t>
      </w:r>
    </w:p>
    <w:p w14:paraId="29483D63" w14:textId="1C06A805" w:rsidR="000276C6" w:rsidRPr="00541E92" w:rsidRDefault="000276C6" w:rsidP="00541E92">
      <w:pPr>
        <w:pStyle w:val="Poetry"/>
      </w:pPr>
      <w:r w:rsidRPr="00541E92">
        <w:t>of Heaven’s own Lady, and the other seats</w:t>
      </w:r>
    </w:p>
    <w:p w14:paraId="5367D1E9" w14:textId="6ABE52C6" w:rsidR="000276C6" w:rsidRPr="00541E92" w:rsidRDefault="000276C6" w:rsidP="00541E92">
      <w:pPr>
        <w:pStyle w:val="Poetry"/>
      </w:pPr>
      <w:r w:rsidRPr="00541E92">
        <w:t>beneath it, such a great partition make;</w:t>
      </w:r>
    </w:p>
    <w:p w14:paraId="4B5872F6" w14:textId="77777777" w:rsidR="00541E92" w:rsidRDefault="000276C6" w:rsidP="00541E92">
      <w:pPr>
        <w:pStyle w:val="Poetry"/>
      </w:pPr>
      <w:r w:rsidRPr="00541E92">
        <w:t xml:space="preserve">so, opposite, the seat of that great John, </w:t>
      </w:r>
    </w:p>
    <w:p w14:paraId="50ECB468" w14:textId="227A5D42" w:rsidR="000276C6" w:rsidRPr="00541E92" w:rsidRDefault="000276C6" w:rsidP="00541E92">
      <w:pPr>
        <w:pStyle w:val="Poetry"/>
      </w:pPr>
      <w:r w:rsidRPr="00541E92">
        <w:t>who, ever holy, underwent the desert</w:t>
      </w:r>
    </w:p>
    <w:p w14:paraId="5DEA16F2" w14:textId="77777777" w:rsidR="00541E92" w:rsidRDefault="000276C6" w:rsidP="00541E92">
      <w:pPr>
        <w:pStyle w:val="Poetry"/>
      </w:pPr>
      <w:r w:rsidRPr="00541E92">
        <w:t xml:space="preserve">and martyrdom, and then two years in Hades; </w:t>
      </w:r>
    </w:p>
    <w:p w14:paraId="23D1CEAD" w14:textId="1B3F13DF" w:rsidR="000276C6" w:rsidRPr="00541E92" w:rsidRDefault="000276C6" w:rsidP="00541E92">
      <w:pPr>
        <w:pStyle w:val="Poetry"/>
      </w:pPr>
      <w:r w:rsidRPr="00541E92">
        <w:t>while Francis, Benedict and Augustine</w:t>
      </w:r>
    </w:p>
    <w:p w14:paraId="42F294F8" w14:textId="6284FE6F" w:rsidR="000276C6" w:rsidRPr="00541E92" w:rsidRDefault="000276C6" w:rsidP="00541E92">
      <w:pPr>
        <w:pStyle w:val="Poetry"/>
      </w:pPr>
      <w:r w:rsidRPr="00541E92">
        <w:t>beneath him were decreed to form the line</w:t>
      </w:r>
    </w:p>
    <w:p w14:paraId="6F49CAED" w14:textId="2321D978" w:rsidR="000276C6" w:rsidRDefault="000276C6" w:rsidP="00541E92">
      <w:pPr>
        <w:pStyle w:val="Poetry"/>
      </w:pPr>
      <w:r w:rsidRPr="00541E92">
        <w:t>with others down to here, from round to round.</w:t>
      </w:r>
    </w:p>
    <w:p w14:paraId="64A08EB5" w14:textId="77777777" w:rsidR="00541E92" w:rsidRPr="00541E92" w:rsidRDefault="00541E92" w:rsidP="00541E92">
      <w:pPr>
        <w:pStyle w:val="Poetry"/>
      </w:pPr>
    </w:p>
    <w:p w14:paraId="67DA457B" w14:textId="77777777" w:rsidR="00541E92" w:rsidRDefault="000276C6" w:rsidP="00541E92">
      <w:pPr>
        <w:pStyle w:val="Poetry"/>
      </w:pPr>
      <w:r w:rsidRPr="00541E92">
        <w:t xml:space="preserve">And now behold how great God’s foresight is; </w:t>
      </w:r>
    </w:p>
    <w:p w14:paraId="7CFAE852" w14:textId="7E8FA5D8" w:rsidR="000276C6" w:rsidRPr="00541E92" w:rsidRDefault="000276C6" w:rsidP="00541E92">
      <w:pPr>
        <w:pStyle w:val="Poetry"/>
      </w:pPr>
      <w:r w:rsidRPr="00541E92">
        <w:lastRenderedPageBreak/>
        <w:t>for each of these two aspects of the Faith</w:t>
      </w:r>
    </w:p>
    <w:p w14:paraId="40AF864E" w14:textId="3BA85CD2" w:rsidR="000276C6" w:rsidRDefault="000276C6" w:rsidP="00541E92">
      <w:pPr>
        <w:pStyle w:val="Poetry"/>
      </w:pPr>
      <w:r w:rsidRPr="00541E92">
        <w:t>will fill this Garden to the same extent.</w:t>
      </w:r>
    </w:p>
    <w:p w14:paraId="44FDB5A9" w14:textId="77777777" w:rsidR="00541E92" w:rsidRPr="00541E92" w:rsidRDefault="00541E92" w:rsidP="00541E92">
      <w:pPr>
        <w:pStyle w:val="Poetry"/>
      </w:pPr>
    </w:p>
    <w:p w14:paraId="28C02332" w14:textId="382F5355" w:rsidR="000276C6" w:rsidRPr="00541E92" w:rsidRDefault="000276C6" w:rsidP="00541E92">
      <w:pPr>
        <w:pStyle w:val="Poetry"/>
      </w:pPr>
      <w:r w:rsidRPr="00541E92">
        <w:t>And know that downward from the row of seats,</w:t>
      </w:r>
    </w:p>
    <w:p w14:paraId="3A2FAD21" w14:textId="77777777" w:rsidR="00541E92" w:rsidRDefault="000276C6" w:rsidP="00541E92">
      <w:pPr>
        <w:pStyle w:val="Poetry"/>
      </w:pPr>
      <w:r w:rsidRPr="00541E92">
        <w:t xml:space="preserve">which midway separates the two divisions, </w:t>
      </w:r>
    </w:p>
    <w:p w14:paraId="6E130C3A" w14:textId="0A9CBDF2" w:rsidR="000276C6" w:rsidRPr="00541E92" w:rsidRDefault="000276C6" w:rsidP="00541E92">
      <w:pPr>
        <w:pStyle w:val="Poetry"/>
      </w:pPr>
      <w:r w:rsidRPr="00541E92">
        <w:t>no one is seated for his own deserts,</w:t>
      </w:r>
    </w:p>
    <w:p w14:paraId="0801A0CE" w14:textId="77777777" w:rsidR="00541E92" w:rsidRDefault="000276C6" w:rsidP="00541E92">
      <w:pPr>
        <w:pStyle w:val="Poetry"/>
      </w:pPr>
      <w:r w:rsidRPr="00541E92">
        <w:t xml:space="preserve">but for another’s, under fixed conditions; </w:t>
      </w:r>
    </w:p>
    <w:p w14:paraId="6BC90FD1" w14:textId="52119804" w:rsidR="000276C6" w:rsidRPr="00541E92" w:rsidRDefault="000276C6" w:rsidP="00541E92">
      <w:pPr>
        <w:pStyle w:val="Poetry"/>
      </w:pPr>
      <w:r w:rsidRPr="00541E92">
        <w:t>for all of these are spirits who were freed</w:t>
      </w:r>
    </w:p>
    <w:p w14:paraId="1B70C3C8" w14:textId="311D4FAE" w:rsidR="000276C6" w:rsidRPr="00541E92" w:rsidRDefault="000276C6" w:rsidP="00541E92">
      <w:pPr>
        <w:pStyle w:val="Poetry"/>
      </w:pPr>
      <w:r w:rsidRPr="00541E92">
        <w:t>before they had the power to really choose.</w:t>
      </w:r>
    </w:p>
    <w:p w14:paraId="60C00689" w14:textId="77777777" w:rsidR="00541E92" w:rsidRDefault="000276C6" w:rsidP="00541E92">
      <w:pPr>
        <w:pStyle w:val="Poetry"/>
      </w:pPr>
      <w:r w:rsidRPr="00541E92">
        <w:t xml:space="preserve">This by their faces thou canst well perceive, </w:t>
      </w:r>
    </w:p>
    <w:p w14:paraId="21DCCE53" w14:textId="77777777" w:rsidR="00541E92" w:rsidRDefault="000276C6" w:rsidP="00541E92">
      <w:pPr>
        <w:pStyle w:val="Poetry"/>
      </w:pPr>
      <w:r w:rsidRPr="00541E92">
        <w:t xml:space="preserve">and by their childish voices furthermore, </w:t>
      </w:r>
    </w:p>
    <w:p w14:paraId="50139710" w14:textId="2EE41AE6" w:rsidR="000276C6" w:rsidRDefault="000276C6" w:rsidP="00541E92">
      <w:pPr>
        <w:pStyle w:val="Poetry"/>
      </w:pPr>
      <w:r w:rsidRPr="00541E92">
        <w:t>if, looking at them well, thou listen, too.</w:t>
      </w:r>
    </w:p>
    <w:p w14:paraId="7FE8ADBC" w14:textId="77777777" w:rsidR="00541E92" w:rsidRPr="00541E92" w:rsidRDefault="00541E92" w:rsidP="00541E92">
      <w:pPr>
        <w:pStyle w:val="Poetry"/>
      </w:pPr>
    </w:p>
    <w:p w14:paraId="1A971EA0" w14:textId="77777777" w:rsidR="000276C6" w:rsidRPr="00541E92" w:rsidRDefault="000276C6" w:rsidP="00541E92">
      <w:pPr>
        <w:pStyle w:val="Poetry"/>
      </w:pPr>
      <w:r w:rsidRPr="00541E92">
        <w:t>Thou doubtest now, and, doubting, thou art silent;</w:t>
      </w:r>
    </w:p>
    <w:p w14:paraId="327EA37D" w14:textId="3D7B49D8" w:rsidR="000276C6" w:rsidRPr="00541E92" w:rsidRDefault="000276C6" w:rsidP="00541E92">
      <w:pPr>
        <w:pStyle w:val="Poetry"/>
      </w:pPr>
      <w:r w:rsidRPr="00541E92">
        <w:t>but I will set thee free from that strong bond</w:t>
      </w:r>
    </w:p>
    <w:p w14:paraId="3F52B133" w14:textId="3DCCBF68" w:rsidR="000276C6" w:rsidRDefault="000276C6" w:rsidP="00541E92">
      <w:pPr>
        <w:pStyle w:val="Poetry"/>
      </w:pPr>
      <w:r w:rsidRPr="00541E92">
        <w:t>wherein thy subtle thoughts are holding thee.</w:t>
      </w:r>
    </w:p>
    <w:p w14:paraId="72D7CDBF" w14:textId="77777777" w:rsidR="00541E92" w:rsidRPr="00541E92" w:rsidRDefault="00541E92" w:rsidP="00541E92">
      <w:pPr>
        <w:pStyle w:val="Poetry"/>
      </w:pPr>
    </w:p>
    <w:p w14:paraId="17886BE6" w14:textId="77777777" w:rsidR="00541E92" w:rsidRDefault="000276C6" w:rsidP="00541E92">
      <w:pPr>
        <w:pStyle w:val="Poetry"/>
      </w:pPr>
      <w:r w:rsidRPr="00541E92">
        <w:t xml:space="preserve">Within the ample nature of this Realm </w:t>
      </w:r>
    </w:p>
    <w:p w14:paraId="6264D39B" w14:textId="5BFD17D7" w:rsidR="000276C6" w:rsidRPr="00541E92" w:rsidRDefault="000276C6" w:rsidP="00541E92">
      <w:pPr>
        <w:pStyle w:val="Poetry"/>
      </w:pPr>
      <w:r w:rsidRPr="00541E92">
        <w:t>nothing can any more occur by chance,</w:t>
      </w:r>
    </w:p>
    <w:p w14:paraId="464DB32E" w14:textId="77777777" w:rsidR="000276C6" w:rsidRPr="00541E92" w:rsidRDefault="000276C6" w:rsidP="00541E92">
      <w:pPr>
        <w:pStyle w:val="Poetry"/>
      </w:pPr>
      <w:r w:rsidRPr="00541E92">
        <w:t>than either sadness, thirst or hunger can;</w:t>
      </w:r>
    </w:p>
    <w:p w14:paraId="2DDFC28E" w14:textId="563E097D" w:rsidR="000276C6" w:rsidRPr="00541E92" w:rsidRDefault="000276C6" w:rsidP="00541E92">
      <w:pPr>
        <w:pStyle w:val="Poetry"/>
      </w:pPr>
      <w:r w:rsidRPr="00541E92">
        <w:t>for in accordance with eternal law</w:t>
      </w:r>
    </w:p>
    <w:p w14:paraId="5F8EF75B" w14:textId="77777777" w:rsidR="00541E92" w:rsidRDefault="000276C6" w:rsidP="00541E92">
      <w:pPr>
        <w:pStyle w:val="Poetry"/>
      </w:pPr>
      <w:r w:rsidRPr="00541E92">
        <w:t xml:space="preserve">is settled all thou seest, so that here </w:t>
      </w:r>
    </w:p>
    <w:p w14:paraId="7C378910" w14:textId="24FED71B" w:rsidR="000276C6" w:rsidRPr="00541E92" w:rsidRDefault="000276C6" w:rsidP="00541E92">
      <w:pPr>
        <w:pStyle w:val="Poetry"/>
      </w:pPr>
      <w:r w:rsidRPr="00541E92">
        <w:t>close-fitting to the finger is the ring.</w:t>
      </w:r>
    </w:p>
    <w:p w14:paraId="405552C5" w14:textId="77777777" w:rsidR="00541E92" w:rsidRDefault="000276C6" w:rsidP="00541E92">
      <w:pPr>
        <w:pStyle w:val="Poetry"/>
      </w:pPr>
      <w:r w:rsidRPr="00541E92">
        <w:t xml:space="preserve">These people, therefore, who before their time </w:t>
      </w:r>
    </w:p>
    <w:p w14:paraId="799235F3" w14:textId="0AB44204" w:rsidR="000276C6" w:rsidRPr="00541E92" w:rsidRDefault="000276C6" w:rsidP="00541E92">
      <w:pPr>
        <w:pStyle w:val="Poetry"/>
      </w:pPr>
      <w:r w:rsidRPr="00541E92">
        <w:t>have reached true life, are not without good cause</w:t>
      </w:r>
    </w:p>
    <w:p w14:paraId="792CB751" w14:textId="5E850E49" w:rsidR="000276C6" w:rsidRPr="00541E92" w:rsidRDefault="000276C6" w:rsidP="00541E92">
      <w:pPr>
        <w:pStyle w:val="Poetry"/>
      </w:pPr>
      <w:r w:rsidRPr="00541E92">
        <w:t>more excellent, or less, among themselves.</w:t>
      </w:r>
    </w:p>
    <w:p w14:paraId="5F4C724C" w14:textId="77777777" w:rsidR="00541E92" w:rsidRDefault="000276C6" w:rsidP="00541E92">
      <w:pPr>
        <w:pStyle w:val="Poetry"/>
      </w:pPr>
      <w:r w:rsidRPr="00541E92">
        <w:t xml:space="preserve">The King, through whom this Kingdom finds repose </w:t>
      </w:r>
    </w:p>
    <w:p w14:paraId="43818AFF" w14:textId="3181E574" w:rsidR="000276C6" w:rsidRPr="00541E92" w:rsidRDefault="000276C6" w:rsidP="00541E92">
      <w:pPr>
        <w:pStyle w:val="Poetry"/>
      </w:pPr>
      <w:r w:rsidRPr="00541E92">
        <w:t>in such delight and love, that no one’s will</w:t>
      </w:r>
    </w:p>
    <w:p w14:paraId="6117CB2F" w14:textId="77777777" w:rsidR="00541E92" w:rsidRDefault="000276C6" w:rsidP="00541E92">
      <w:pPr>
        <w:pStyle w:val="Poetry"/>
      </w:pPr>
      <w:r w:rsidRPr="00541E92">
        <w:t xml:space="preserve">is bold enough to long for any greater; </w:t>
      </w:r>
    </w:p>
    <w:p w14:paraId="5BBE3A1E" w14:textId="12C9C1AD" w:rsidR="000276C6" w:rsidRPr="00541E92" w:rsidRDefault="000276C6" w:rsidP="00541E92">
      <w:pPr>
        <w:pStyle w:val="Poetry"/>
      </w:pPr>
      <w:r w:rsidRPr="00541E92">
        <w:t>creating all minds in His own glad sight,</w:t>
      </w:r>
    </w:p>
    <w:p w14:paraId="2BC876CD" w14:textId="191BBBBC" w:rsidR="000276C6" w:rsidRPr="00541E92" w:rsidRDefault="000276C6" w:rsidP="00541E92">
      <w:pPr>
        <w:pStyle w:val="Poetry"/>
      </w:pPr>
      <w:r w:rsidRPr="00541E92">
        <w:t>as Him it pleases, dowers each with Grace</w:t>
      </w:r>
    </w:p>
    <w:p w14:paraId="42AF8889" w14:textId="77777777" w:rsidR="00541E92" w:rsidRDefault="000276C6" w:rsidP="00541E92">
      <w:pPr>
        <w:pStyle w:val="Poetry"/>
      </w:pPr>
      <w:r w:rsidRPr="00541E92">
        <w:t xml:space="preserve">in divers ways; here let the fact suffice. </w:t>
      </w:r>
    </w:p>
    <w:p w14:paraId="572348FD" w14:textId="77777777" w:rsidR="00541E92" w:rsidRDefault="000276C6" w:rsidP="00541E92">
      <w:pPr>
        <w:pStyle w:val="Poetry"/>
      </w:pPr>
      <w:r w:rsidRPr="00541E92">
        <w:t xml:space="preserve">And this is clearly and expressly marked </w:t>
      </w:r>
    </w:p>
    <w:p w14:paraId="44827183" w14:textId="6315D1EC" w:rsidR="000276C6" w:rsidRPr="00541E92" w:rsidRDefault="000276C6" w:rsidP="00541E92">
      <w:pPr>
        <w:pStyle w:val="Poetry"/>
      </w:pPr>
      <w:r w:rsidRPr="00541E92">
        <w:t>for you in Holy Scripture by those twins</w:t>
      </w:r>
    </w:p>
    <w:p w14:paraId="5B497CAA" w14:textId="77777777" w:rsidR="000276C6" w:rsidRPr="00541E92" w:rsidRDefault="000276C6" w:rsidP="00541E92">
      <w:pPr>
        <w:pStyle w:val="Poetry"/>
      </w:pPr>
      <w:r w:rsidRPr="00541E92">
        <w:t>who in their mother had their wrath aroused.</w:t>
      </w:r>
    </w:p>
    <w:p w14:paraId="2D4069F0" w14:textId="4A790D17" w:rsidR="000276C6" w:rsidRPr="00541E92" w:rsidRDefault="000276C6" w:rsidP="00541E92">
      <w:pPr>
        <w:pStyle w:val="Poetry"/>
      </w:pPr>
      <w:r w:rsidRPr="00541E92">
        <w:lastRenderedPageBreak/>
        <w:t>According to the color of the hair</w:t>
      </w:r>
    </w:p>
    <w:p w14:paraId="67143383" w14:textId="77777777" w:rsidR="00541E92" w:rsidRDefault="000276C6" w:rsidP="00541E92">
      <w:pPr>
        <w:pStyle w:val="Poetry"/>
      </w:pPr>
      <w:r w:rsidRPr="00541E92">
        <w:t xml:space="preserve">of that Grace, therefore, must the Light supreme </w:t>
      </w:r>
    </w:p>
    <w:p w14:paraId="1B2CF069" w14:textId="20F80CEA" w:rsidR="000276C6" w:rsidRPr="00541E92" w:rsidRDefault="000276C6" w:rsidP="00541E92">
      <w:pPr>
        <w:pStyle w:val="Poetry"/>
      </w:pPr>
      <w:r w:rsidRPr="00541E92">
        <w:t>be worthily accorded as a crown.</w:t>
      </w:r>
    </w:p>
    <w:p w14:paraId="32FEAA76" w14:textId="77777777" w:rsidR="00541E92" w:rsidRDefault="000276C6" w:rsidP="00541E92">
      <w:pPr>
        <w:pStyle w:val="Poetry"/>
      </w:pPr>
      <w:r w:rsidRPr="00541E92">
        <w:t xml:space="preserve">Without deserving aught, then, for their deeds, </w:t>
      </w:r>
    </w:p>
    <w:p w14:paraId="260FA5EB" w14:textId="0D0925E0" w:rsidR="000276C6" w:rsidRPr="00541E92" w:rsidRDefault="000276C6" w:rsidP="00541E92">
      <w:pPr>
        <w:pStyle w:val="Poetry"/>
      </w:pPr>
      <w:r w:rsidRPr="00541E92">
        <w:t>are these to different grades assigned, which differ</w:t>
      </w:r>
    </w:p>
    <w:p w14:paraId="415CDD92" w14:textId="78977A1C" w:rsidR="000276C6" w:rsidRPr="00541E92" w:rsidRDefault="000276C6" w:rsidP="00541E92">
      <w:pPr>
        <w:pStyle w:val="Poetry"/>
      </w:pPr>
      <w:r w:rsidRPr="00541E92">
        <w:t>in their innate keen-sightedness alone.</w:t>
      </w:r>
    </w:p>
    <w:p w14:paraId="22AD0288" w14:textId="77777777" w:rsidR="000276C6" w:rsidRPr="00541E92" w:rsidRDefault="000276C6" w:rsidP="00541E92">
      <w:pPr>
        <w:pStyle w:val="Poetry"/>
      </w:pPr>
      <w:r w:rsidRPr="00541E92">
        <w:t>The faith of parents only was, indeed,</w:t>
      </w:r>
    </w:p>
    <w:p w14:paraId="067117F1" w14:textId="77777777" w:rsidR="00541E92" w:rsidRDefault="000276C6" w:rsidP="00541E92">
      <w:pPr>
        <w:pStyle w:val="Poetry"/>
      </w:pPr>
      <w:r w:rsidRPr="00541E92">
        <w:t xml:space="preserve">with innocence, enough for their salvation, </w:t>
      </w:r>
    </w:p>
    <w:p w14:paraId="6246E2BC" w14:textId="66347B75" w:rsidR="000276C6" w:rsidRPr="00541E92" w:rsidRDefault="000276C6" w:rsidP="00541E92">
      <w:pPr>
        <w:pStyle w:val="Poetry"/>
      </w:pPr>
      <w:r w:rsidRPr="00541E92">
        <w:t>throughout the centuries of early times.</w:t>
      </w:r>
    </w:p>
    <w:p w14:paraId="54754380" w14:textId="77777777" w:rsidR="000276C6" w:rsidRPr="00541E92" w:rsidRDefault="000276C6" w:rsidP="00541E92">
      <w:pPr>
        <w:pStyle w:val="Poetry"/>
      </w:pPr>
      <w:r w:rsidRPr="00541E92">
        <w:t>Then, when the primal ages had elapsed,</w:t>
      </w:r>
    </w:p>
    <w:p w14:paraId="31AB7359" w14:textId="59B2E429" w:rsidR="000276C6" w:rsidRPr="00541E92" w:rsidRDefault="000276C6" w:rsidP="00541E92">
      <w:pPr>
        <w:pStyle w:val="Poetry"/>
      </w:pPr>
      <w:r w:rsidRPr="00541E92">
        <w:t>males were by circumcision forced to win</w:t>
      </w:r>
    </w:p>
    <w:p w14:paraId="61BCA33D" w14:textId="77777777" w:rsidR="00541E92" w:rsidRDefault="000276C6" w:rsidP="00541E92">
      <w:pPr>
        <w:pStyle w:val="Poetry"/>
      </w:pPr>
      <w:r w:rsidRPr="00541E92">
        <w:t xml:space="preserve">the virtue needed by their guileless wings; </w:t>
      </w:r>
    </w:p>
    <w:p w14:paraId="56F432DB" w14:textId="77777777" w:rsidR="00541E92" w:rsidRDefault="000276C6" w:rsidP="00541E92">
      <w:pPr>
        <w:pStyle w:val="Poetry"/>
      </w:pPr>
      <w:r w:rsidRPr="00541E92">
        <w:t xml:space="preserve">but later, when the age of Grace had come, </w:t>
      </w:r>
    </w:p>
    <w:p w14:paraId="21F6567C" w14:textId="77777777" w:rsidR="00541E92" w:rsidRDefault="000276C6" w:rsidP="00541E92">
      <w:pPr>
        <w:pStyle w:val="Poetry"/>
      </w:pPr>
      <w:r w:rsidRPr="00541E92">
        <w:t xml:space="preserve">without the perfect baptism in the Christ, </w:t>
      </w:r>
    </w:p>
    <w:p w14:paraId="1974DBC0" w14:textId="026088A0" w:rsidR="000276C6" w:rsidRDefault="000276C6" w:rsidP="00541E92">
      <w:pPr>
        <w:pStyle w:val="Poetry"/>
      </w:pPr>
      <w:r w:rsidRPr="00541E92">
        <w:t>such innocence was there below retained.</w:t>
      </w:r>
    </w:p>
    <w:p w14:paraId="4C6610BB" w14:textId="77777777" w:rsidR="00541E92" w:rsidRPr="00541E92" w:rsidRDefault="00541E92" w:rsidP="00541E92">
      <w:pPr>
        <w:pStyle w:val="Poetry"/>
      </w:pPr>
    </w:p>
    <w:p w14:paraId="331F13FE" w14:textId="6E66B633" w:rsidR="000276C6" w:rsidRPr="00541E92" w:rsidRDefault="000276C6" w:rsidP="00541E92">
      <w:pPr>
        <w:pStyle w:val="Poetry"/>
      </w:pPr>
      <w:r w:rsidRPr="00541E92">
        <w:t>But now look at the face which to the Christ</w:t>
      </w:r>
    </w:p>
    <w:p w14:paraId="4A4EB670" w14:textId="77777777" w:rsidR="000276C6" w:rsidRPr="00541E92" w:rsidRDefault="000276C6" w:rsidP="00541E92">
      <w:pPr>
        <w:pStyle w:val="Poetry"/>
      </w:pPr>
      <w:r w:rsidRPr="00541E92">
        <w:t>is most resemblant; for its light alone</w:t>
      </w:r>
    </w:p>
    <w:p w14:paraId="48B9C53F" w14:textId="7568BCF5" w:rsidR="000276C6" w:rsidRDefault="000276C6" w:rsidP="00541E92">
      <w:pPr>
        <w:pStyle w:val="Poetry"/>
      </w:pPr>
      <w:r w:rsidRPr="00541E92">
        <w:t>can make thee ready to behold the Christ.”</w:t>
      </w:r>
    </w:p>
    <w:p w14:paraId="4E25FBB6" w14:textId="77777777" w:rsidR="00541E92" w:rsidRPr="00541E92" w:rsidRDefault="00541E92" w:rsidP="00541E92">
      <w:pPr>
        <w:pStyle w:val="Poetry"/>
      </w:pPr>
    </w:p>
    <w:p w14:paraId="1C17B54B" w14:textId="77777777" w:rsidR="00541E92" w:rsidRDefault="000276C6" w:rsidP="00541E92">
      <w:pPr>
        <w:pStyle w:val="Poetry"/>
      </w:pPr>
      <w:r w:rsidRPr="00541E92">
        <w:t xml:space="preserve">I saw such gladness raining down on her, </w:t>
      </w:r>
    </w:p>
    <w:p w14:paraId="19D0E492" w14:textId="223666EF" w:rsidR="000276C6" w:rsidRPr="00541E92" w:rsidRDefault="000276C6" w:rsidP="00541E92">
      <w:pPr>
        <w:pStyle w:val="Poetry"/>
      </w:pPr>
      <w:r w:rsidRPr="00541E92">
        <w:t>borne by those holy minds, created such</w:t>
      </w:r>
    </w:p>
    <w:p w14:paraId="7DDD70FA" w14:textId="029C8DCD" w:rsidR="000276C6" w:rsidRPr="00541E92" w:rsidRDefault="000276C6" w:rsidP="00541E92">
      <w:pPr>
        <w:pStyle w:val="Poetry"/>
      </w:pPr>
      <w:r w:rsidRPr="00541E92">
        <w:t>that they might fly across those altitudes,</w:t>
      </w:r>
    </w:p>
    <w:p w14:paraId="33443303" w14:textId="77777777" w:rsidR="000276C6" w:rsidRPr="00541E92" w:rsidRDefault="000276C6" w:rsidP="00541E92">
      <w:pPr>
        <w:pStyle w:val="Poetry"/>
      </w:pPr>
      <w:r w:rsidRPr="00541E92">
        <w:t>that whatsoever I had seen before</w:t>
      </w:r>
    </w:p>
    <w:p w14:paraId="3E80FF9A" w14:textId="77777777" w:rsidR="00541E92" w:rsidRDefault="000276C6" w:rsidP="00541E92">
      <w:pPr>
        <w:pStyle w:val="Poetry"/>
      </w:pPr>
      <w:r w:rsidRPr="00541E92">
        <w:t xml:space="preserve">ne’er held me with such admiration poised, </w:t>
      </w:r>
    </w:p>
    <w:p w14:paraId="5A65CE3C" w14:textId="75DA80E6" w:rsidR="000276C6" w:rsidRDefault="000276C6" w:rsidP="00541E92">
      <w:pPr>
        <w:pStyle w:val="Poetry"/>
      </w:pPr>
      <w:r w:rsidRPr="00541E92">
        <w:t>nor showed me such resemblance unto God.</w:t>
      </w:r>
    </w:p>
    <w:p w14:paraId="5A8FDC1B" w14:textId="77777777" w:rsidR="00541E92" w:rsidRPr="00541E92" w:rsidRDefault="00541E92" w:rsidP="00541E92">
      <w:pPr>
        <w:pStyle w:val="Poetry"/>
      </w:pPr>
    </w:p>
    <w:p w14:paraId="0EA5ACF7" w14:textId="77777777" w:rsidR="000276C6" w:rsidRPr="00541E92" w:rsidRDefault="000276C6" w:rsidP="00541E92">
      <w:pPr>
        <w:pStyle w:val="Poetry"/>
      </w:pPr>
      <w:r w:rsidRPr="00541E92">
        <w:t>And that same love which first descended there,</w:t>
      </w:r>
    </w:p>
    <w:p w14:paraId="04E9390E" w14:textId="7CFFDB59" w:rsidR="000276C6" w:rsidRPr="00541E92" w:rsidRDefault="000276C6" w:rsidP="00541E92">
      <w:pPr>
        <w:pStyle w:val="Poetry"/>
      </w:pPr>
      <w:r w:rsidRPr="00541E92">
        <w:t>“Ave Maria, Gratia plena,” singing,</w:t>
      </w:r>
    </w:p>
    <w:p w14:paraId="023E7FD8" w14:textId="77777777" w:rsidR="000276C6" w:rsidRPr="00541E92" w:rsidRDefault="000276C6" w:rsidP="00541E92">
      <w:pPr>
        <w:pStyle w:val="Poetry"/>
      </w:pPr>
      <w:r w:rsidRPr="00541E92">
        <w:t>spread out his open wings in front of her.</w:t>
      </w:r>
    </w:p>
    <w:p w14:paraId="32BB25F6" w14:textId="77777777" w:rsidR="000276C6" w:rsidRPr="00541E92" w:rsidRDefault="000276C6" w:rsidP="00541E92">
      <w:pPr>
        <w:pStyle w:val="Poetry"/>
      </w:pPr>
      <w:r w:rsidRPr="00541E92">
        <w:t>And on all sides the beatific Court</w:t>
      </w:r>
    </w:p>
    <w:p w14:paraId="4850E9D0" w14:textId="77777777" w:rsidR="00541E92" w:rsidRDefault="000276C6" w:rsidP="00541E92">
      <w:pPr>
        <w:pStyle w:val="Poetry"/>
      </w:pPr>
      <w:r w:rsidRPr="00541E92">
        <w:t>made such an answer to the song divine,</w:t>
      </w:r>
    </w:p>
    <w:p w14:paraId="50AC1374" w14:textId="5E5B37F7" w:rsidR="000276C6" w:rsidRDefault="000276C6" w:rsidP="00541E92">
      <w:pPr>
        <w:pStyle w:val="Poetry"/>
      </w:pPr>
      <w:r w:rsidRPr="00541E92">
        <w:t>that every face became the more serene.</w:t>
      </w:r>
    </w:p>
    <w:p w14:paraId="6C7EF557" w14:textId="77777777" w:rsidR="00541E92" w:rsidRPr="00541E92" w:rsidRDefault="00541E92" w:rsidP="00541E92">
      <w:pPr>
        <w:pStyle w:val="Poetry"/>
      </w:pPr>
    </w:p>
    <w:p w14:paraId="747325C0" w14:textId="1615BD5F" w:rsidR="000276C6" w:rsidRPr="00541E92" w:rsidRDefault="000276C6" w:rsidP="00541E92">
      <w:pPr>
        <w:pStyle w:val="Poetry"/>
      </w:pPr>
      <w:r w:rsidRPr="00541E92">
        <w:t>“O holy father, who for me dost bear</w:t>
      </w:r>
    </w:p>
    <w:p w14:paraId="5C68B88D" w14:textId="77777777" w:rsidR="00541E92" w:rsidRDefault="000276C6" w:rsidP="00541E92">
      <w:pPr>
        <w:pStyle w:val="Poetry"/>
      </w:pPr>
      <w:r w:rsidRPr="00541E92">
        <w:lastRenderedPageBreak/>
        <w:t xml:space="preserve">to be down here, and leave the pleasant place, </w:t>
      </w:r>
    </w:p>
    <w:p w14:paraId="007C2413" w14:textId="5B0EA8A5" w:rsidR="000276C6" w:rsidRPr="00541E92" w:rsidRDefault="000276C6" w:rsidP="00541E92">
      <w:pPr>
        <w:pStyle w:val="Poetry"/>
      </w:pPr>
      <w:r w:rsidRPr="00541E92">
        <w:t>where by eternal lot thou hast thy seat,</w:t>
      </w:r>
    </w:p>
    <w:p w14:paraId="2AD05AEC" w14:textId="77777777" w:rsidR="00541E92" w:rsidRDefault="000276C6" w:rsidP="00541E92">
      <w:pPr>
        <w:pStyle w:val="Poetry"/>
      </w:pPr>
      <w:r w:rsidRPr="00541E92">
        <w:t xml:space="preserve">who is that Angel who with such delight </w:t>
      </w:r>
    </w:p>
    <w:p w14:paraId="3580A0FA" w14:textId="387CE7AB" w:rsidR="000276C6" w:rsidRPr="00541E92" w:rsidRDefault="000276C6" w:rsidP="00541E92">
      <w:pPr>
        <w:pStyle w:val="Poetry"/>
      </w:pPr>
      <w:r w:rsidRPr="00541E92">
        <w:t>is at our Queen’s eyes gazing, and is so</w:t>
      </w:r>
    </w:p>
    <w:p w14:paraId="22AC79E1" w14:textId="1EA4FA17" w:rsidR="000276C6" w:rsidRPr="00541E92" w:rsidRDefault="000276C6" w:rsidP="00541E92">
      <w:pPr>
        <w:pStyle w:val="Poetry"/>
      </w:pPr>
      <w:r w:rsidRPr="00541E92">
        <w:t>enamored, that he seems to be on fire?”</w:t>
      </w:r>
    </w:p>
    <w:p w14:paraId="009A491E" w14:textId="77777777" w:rsidR="000276C6" w:rsidRDefault="000276C6" w:rsidP="000276C6">
      <w:pPr>
        <w:pStyle w:val="BodyText"/>
      </w:pPr>
    </w:p>
    <w:p w14:paraId="39F3B115" w14:textId="77777777" w:rsidR="000276C6" w:rsidRPr="00541E92" w:rsidRDefault="000276C6" w:rsidP="00541E92">
      <w:pPr>
        <w:pStyle w:val="Poetry"/>
      </w:pPr>
      <w:r w:rsidRPr="00541E92">
        <w:t>For teaching I had thus recourse again</w:t>
      </w:r>
    </w:p>
    <w:p w14:paraId="3B290F71" w14:textId="77777777" w:rsidR="00541E92" w:rsidRDefault="000276C6" w:rsidP="00541E92">
      <w:pPr>
        <w:pStyle w:val="Poetry"/>
      </w:pPr>
      <w:r w:rsidRPr="00541E92">
        <w:t xml:space="preserve">to him who was from Mary drawing beauty, </w:t>
      </w:r>
    </w:p>
    <w:p w14:paraId="54DD3A69" w14:textId="314245C8" w:rsidR="000276C6" w:rsidRDefault="000276C6" w:rsidP="00541E92">
      <w:pPr>
        <w:pStyle w:val="Poetry"/>
      </w:pPr>
      <w:r w:rsidRPr="00541E92">
        <w:t>as from the sun the early morning star.</w:t>
      </w:r>
    </w:p>
    <w:p w14:paraId="567BDA6E" w14:textId="77777777" w:rsidR="00541E92" w:rsidRPr="00541E92" w:rsidRDefault="00541E92" w:rsidP="00541E92">
      <w:pPr>
        <w:pStyle w:val="Poetry"/>
      </w:pPr>
    </w:p>
    <w:p w14:paraId="4616B3E6" w14:textId="77777777" w:rsidR="000276C6" w:rsidRPr="00541E92" w:rsidRDefault="000276C6" w:rsidP="00541E92">
      <w:pPr>
        <w:pStyle w:val="Poetry"/>
      </w:pPr>
      <w:r w:rsidRPr="00541E92">
        <w:t>And he to me: “As much self-trust and grace</w:t>
      </w:r>
    </w:p>
    <w:p w14:paraId="70004BA7" w14:textId="095B56BD" w:rsidR="000276C6" w:rsidRPr="00541E92" w:rsidRDefault="000276C6" w:rsidP="00541E92">
      <w:pPr>
        <w:pStyle w:val="Poetry"/>
      </w:pPr>
      <w:r w:rsidRPr="00541E92">
        <w:t>as can be in an Angel or a soul,</w:t>
      </w:r>
    </w:p>
    <w:p w14:paraId="7EEF9CF5" w14:textId="77777777" w:rsidR="00541E92" w:rsidRDefault="000276C6" w:rsidP="00541E92">
      <w:pPr>
        <w:pStyle w:val="Poetry"/>
      </w:pPr>
      <w:r w:rsidRPr="00541E92">
        <w:t xml:space="preserve">are all in him; and we would have it so; </w:t>
      </w:r>
    </w:p>
    <w:p w14:paraId="4E2661D5" w14:textId="77777777" w:rsidR="00541E92" w:rsidRDefault="000276C6" w:rsidP="00541E92">
      <w:pPr>
        <w:pStyle w:val="Poetry"/>
      </w:pPr>
      <w:r w:rsidRPr="00541E92">
        <w:t xml:space="preserve">for he it was who carried down the palm </w:t>
      </w:r>
    </w:p>
    <w:p w14:paraId="56634259" w14:textId="49654C21" w:rsidR="000276C6" w:rsidRPr="00541E92" w:rsidRDefault="000276C6" w:rsidP="00541E92">
      <w:pPr>
        <w:pStyle w:val="Poetry"/>
      </w:pPr>
      <w:r w:rsidRPr="00541E92">
        <w:t>to Mary, when God’s Son upon Himself</w:t>
      </w:r>
    </w:p>
    <w:p w14:paraId="38F533C3" w14:textId="31840C09" w:rsidR="000276C6" w:rsidRDefault="000276C6" w:rsidP="00541E92">
      <w:pPr>
        <w:pStyle w:val="Poetry"/>
      </w:pPr>
      <w:r w:rsidRPr="00541E92">
        <w:t>was pleased to take the burden of our flesh.</w:t>
      </w:r>
    </w:p>
    <w:p w14:paraId="31CE7F13" w14:textId="77777777" w:rsidR="00541E92" w:rsidRPr="00541E92" w:rsidRDefault="00541E92" w:rsidP="00541E92">
      <w:pPr>
        <w:pStyle w:val="Poetry"/>
      </w:pPr>
    </w:p>
    <w:p w14:paraId="31CF9B1B" w14:textId="6C975F97" w:rsidR="000276C6" w:rsidRPr="00541E92" w:rsidRDefault="000276C6" w:rsidP="00541E92">
      <w:pPr>
        <w:pStyle w:val="Poetry"/>
      </w:pPr>
      <w:r w:rsidRPr="00541E92">
        <w:t>But with thine eyes now follow after me,</w:t>
      </w:r>
    </w:p>
    <w:p w14:paraId="237920EE" w14:textId="77777777" w:rsidR="00541E92" w:rsidRDefault="000276C6" w:rsidP="00541E92">
      <w:pPr>
        <w:pStyle w:val="Poetry"/>
      </w:pPr>
      <w:r w:rsidRPr="00541E92">
        <w:t xml:space="preserve">as I keep speaking; and note the great Patricians </w:t>
      </w:r>
    </w:p>
    <w:p w14:paraId="047E176E" w14:textId="063B13F4" w:rsidR="000276C6" w:rsidRPr="00541E92" w:rsidRDefault="000276C6" w:rsidP="00541E92">
      <w:pPr>
        <w:pStyle w:val="Poetry"/>
      </w:pPr>
      <w:r w:rsidRPr="00541E92">
        <w:t>of this most just and kind Imperial State.</w:t>
      </w:r>
    </w:p>
    <w:p w14:paraId="50C64C4C" w14:textId="77777777" w:rsidR="00541E92" w:rsidRDefault="000276C6" w:rsidP="00541E92">
      <w:pPr>
        <w:pStyle w:val="Poetry"/>
      </w:pPr>
      <w:r w:rsidRPr="00541E92">
        <w:t xml:space="preserve">The two that have the happiest seats up there, </w:t>
      </w:r>
    </w:p>
    <w:p w14:paraId="74558869" w14:textId="78F10128" w:rsidR="000276C6" w:rsidRPr="00541E92" w:rsidRDefault="000276C6" w:rsidP="00541E92">
      <w:pPr>
        <w:pStyle w:val="Poetry"/>
      </w:pPr>
      <w:r w:rsidRPr="00541E92">
        <w:t>because the nearest to Augusta’s throne,</w:t>
      </w:r>
    </w:p>
    <w:p w14:paraId="105F1FDB" w14:textId="048CD960" w:rsidR="000276C6" w:rsidRPr="00541E92" w:rsidRDefault="000276C6" w:rsidP="00541E92">
      <w:pPr>
        <w:pStyle w:val="Poetry"/>
      </w:pPr>
      <w:r w:rsidRPr="00541E92">
        <w:t>are, as it were, the two roots of this Rose.</w:t>
      </w:r>
    </w:p>
    <w:p w14:paraId="2C55C3D7" w14:textId="77777777" w:rsidR="000276C6" w:rsidRPr="00541E92" w:rsidRDefault="000276C6" w:rsidP="00541E92">
      <w:pPr>
        <w:pStyle w:val="Poetry"/>
      </w:pPr>
      <w:r w:rsidRPr="00541E92">
        <w:t>He that upon the left is at her side,</w:t>
      </w:r>
    </w:p>
    <w:p w14:paraId="701A60B1" w14:textId="77777777" w:rsidR="00541E92" w:rsidRDefault="000276C6" w:rsidP="00541E92">
      <w:pPr>
        <w:pStyle w:val="Poetry"/>
      </w:pPr>
      <w:r w:rsidRPr="00541E92">
        <w:t xml:space="preserve">that Father is, because of whose bold taste </w:t>
      </w:r>
    </w:p>
    <w:p w14:paraId="7146DA2E" w14:textId="2A7BF2B2" w:rsidR="000276C6" w:rsidRPr="00541E92" w:rsidRDefault="000276C6" w:rsidP="00541E92">
      <w:pPr>
        <w:pStyle w:val="Poetry"/>
      </w:pPr>
      <w:r w:rsidRPr="00541E92">
        <w:t>the human species tastes such bitterness;</w:t>
      </w:r>
    </w:p>
    <w:p w14:paraId="462D1710" w14:textId="77777777" w:rsidR="000276C6" w:rsidRPr="00541E92" w:rsidRDefault="000276C6" w:rsidP="00541E92">
      <w:pPr>
        <w:pStyle w:val="Poetry"/>
      </w:pPr>
      <w:r w:rsidRPr="00541E92">
        <w:t>and on her right thou see’st that ancient Father</w:t>
      </w:r>
    </w:p>
    <w:p w14:paraId="4ADAA07F" w14:textId="2982F633" w:rsidR="000276C6" w:rsidRPr="00541E92" w:rsidRDefault="000276C6" w:rsidP="00541E92">
      <w:pPr>
        <w:pStyle w:val="Poetry"/>
      </w:pPr>
      <w:r w:rsidRPr="00541E92">
        <w:t>of Holy Church, to whom Christ gave in trust</w:t>
      </w:r>
    </w:p>
    <w:p w14:paraId="49E91F67" w14:textId="77777777" w:rsidR="00541E92" w:rsidRDefault="000276C6" w:rsidP="00541E92">
      <w:pPr>
        <w:pStyle w:val="Poetry"/>
      </w:pPr>
      <w:r w:rsidRPr="00541E92">
        <w:t xml:space="preserve">the Keys of this fair Flower. And he who saw, </w:t>
      </w:r>
    </w:p>
    <w:p w14:paraId="6D36651A" w14:textId="77777777" w:rsidR="00541E92" w:rsidRDefault="000276C6" w:rsidP="00541E92">
      <w:pPr>
        <w:pStyle w:val="Poetry"/>
      </w:pPr>
      <w:r w:rsidRPr="00541E92">
        <w:t xml:space="preserve">ere dying, all that fair Bride’s troubled days, </w:t>
      </w:r>
    </w:p>
    <w:p w14:paraId="3311ECB5" w14:textId="77777777" w:rsidR="00541E92" w:rsidRDefault="000276C6" w:rsidP="00541E92">
      <w:pPr>
        <w:pStyle w:val="Poetry"/>
      </w:pPr>
      <w:r w:rsidRPr="00541E92">
        <w:t xml:space="preserve">who with the spear and with the nails was won, </w:t>
      </w:r>
    </w:p>
    <w:p w14:paraId="404C0041" w14:textId="5AD18616" w:rsidR="000276C6" w:rsidRPr="00541E92" w:rsidRDefault="000276C6" w:rsidP="00541E92">
      <w:pPr>
        <w:pStyle w:val="Poetry"/>
      </w:pPr>
      <w:r w:rsidRPr="00541E92">
        <w:t>beside him sits; and at the other’s side</w:t>
      </w:r>
    </w:p>
    <w:p w14:paraId="3EB28878" w14:textId="73D44119" w:rsidR="000276C6" w:rsidRPr="00541E92" w:rsidRDefault="000276C6" w:rsidP="00541E92">
      <w:pPr>
        <w:pStyle w:val="Poetry"/>
      </w:pPr>
      <w:r w:rsidRPr="00541E92">
        <w:t>that Leader rests, ’neath whom the ingrate folk,</w:t>
      </w:r>
    </w:p>
    <w:p w14:paraId="622A28AD" w14:textId="222609EC" w:rsidR="000276C6" w:rsidRDefault="000276C6" w:rsidP="00541E92">
      <w:pPr>
        <w:pStyle w:val="Poetry"/>
      </w:pPr>
      <w:r w:rsidRPr="00541E92">
        <w:t>stiff-necked and fickle-minded, lived on manna.</w:t>
      </w:r>
    </w:p>
    <w:p w14:paraId="285778FB" w14:textId="77777777" w:rsidR="00541E92" w:rsidRPr="00541E92" w:rsidRDefault="00541E92" w:rsidP="00541E92">
      <w:pPr>
        <w:pStyle w:val="Poetry"/>
      </w:pPr>
    </w:p>
    <w:p w14:paraId="066760D3" w14:textId="77777777" w:rsidR="000276C6" w:rsidRPr="00541E92" w:rsidRDefault="000276C6" w:rsidP="00541E92">
      <w:pPr>
        <w:pStyle w:val="Poetry"/>
      </w:pPr>
      <w:r w:rsidRPr="00541E92">
        <w:lastRenderedPageBreak/>
        <w:t>Anna thou seest sitting opposite</w:t>
      </w:r>
    </w:p>
    <w:p w14:paraId="46FA2850" w14:textId="77777777" w:rsidR="000276C6" w:rsidRPr="00541E92" w:rsidRDefault="000276C6" w:rsidP="00541E92">
      <w:pPr>
        <w:pStyle w:val="Poetry"/>
      </w:pPr>
      <w:r w:rsidRPr="00541E92">
        <w:t>to Peter, so content to see her daughter,</w:t>
      </w:r>
    </w:p>
    <w:p w14:paraId="05E95E9B" w14:textId="77777777" w:rsidR="000276C6" w:rsidRPr="00541E92" w:rsidRDefault="000276C6" w:rsidP="00541E92">
      <w:pPr>
        <w:pStyle w:val="Poetry"/>
      </w:pPr>
      <w:r w:rsidRPr="00541E92">
        <w:t>that never from her doth she move her eyes,</w:t>
      </w:r>
    </w:p>
    <w:p w14:paraId="64DF161B" w14:textId="7C108E0A" w:rsidR="000276C6" w:rsidRPr="00541E92" w:rsidRDefault="000276C6" w:rsidP="00541E92">
      <w:pPr>
        <w:pStyle w:val="Poetry"/>
      </w:pPr>
      <w:r w:rsidRPr="00541E92">
        <w:t>although ‘Hosanna!’ singing; o’er against</w:t>
      </w:r>
    </w:p>
    <w:p w14:paraId="3CF7088A" w14:textId="77777777" w:rsidR="00541E92" w:rsidRDefault="000276C6" w:rsidP="00541E92">
      <w:pPr>
        <w:pStyle w:val="Poetry"/>
      </w:pPr>
      <w:r w:rsidRPr="00541E92">
        <w:t xml:space="preserve">the oldest Father of a family </w:t>
      </w:r>
    </w:p>
    <w:p w14:paraId="5D5FF3AE" w14:textId="3EC8EB48" w:rsidR="000276C6" w:rsidRPr="00541E92" w:rsidRDefault="000276C6" w:rsidP="00541E92">
      <w:pPr>
        <w:pStyle w:val="Poetry"/>
      </w:pPr>
      <w:r w:rsidRPr="00541E92">
        <w:t>Lucìa sits, who had thy Lady go,</w:t>
      </w:r>
    </w:p>
    <w:p w14:paraId="45144D4D" w14:textId="6C0F78BC" w:rsidR="000276C6" w:rsidRDefault="000276C6" w:rsidP="00541E92">
      <w:pPr>
        <w:pStyle w:val="Poetry"/>
      </w:pPr>
      <w:r w:rsidRPr="00541E92">
        <w:t>when thou thy brows in downward flight didst turn.</w:t>
      </w:r>
    </w:p>
    <w:p w14:paraId="2897C600" w14:textId="77777777" w:rsidR="00541E92" w:rsidRPr="00541E92" w:rsidRDefault="00541E92" w:rsidP="00541E92">
      <w:pPr>
        <w:pStyle w:val="Poetry"/>
      </w:pPr>
    </w:p>
    <w:p w14:paraId="36E65CD0" w14:textId="77777777" w:rsidR="000276C6" w:rsidRPr="00541E92" w:rsidRDefault="000276C6" w:rsidP="00541E92">
      <w:pPr>
        <w:pStyle w:val="Poetry"/>
      </w:pPr>
      <w:r w:rsidRPr="00541E92">
        <w:t>But since apace thy slumber-time is fleeing,</w:t>
      </w:r>
    </w:p>
    <w:p w14:paraId="3E83693C" w14:textId="2C285EDB" w:rsidR="000276C6" w:rsidRPr="00541E92" w:rsidRDefault="000276C6" w:rsidP="00541E92">
      <w:pPr>
        <w:pStyle w:val="Poetry"/>
      </w:pPr>
      <w:r w:rsidRPr="00541E92">
        <w:t>here will we pause, as that good tailor does,</w:t>
      </w:r>
    </w:p>
    <w:p w14:paraId="5D18E8A1" w14:textId="77777777" w:rsidR="00541E92" w:rsidRDefault="000276C6" w:rsidP="00541E92">
      <w:pPr>
        <w:pStyle w:val="Poetry"/>
      </w:pPr>
      <w:r w:rsidRPr="00541E92">
        <w:t xml:space="preserve">who cuts his gown according to his cloth; </w:t>
      </w:r>
    </w:p>
    <w:p w14:paraId="5268FC2F" w14:textId="23CBD0E0" w:rsidR="000276C6" w:rsidRPr="00541E92" w:rsidRDefault="000276C6" w:rsidP="00541E92">
      <w:pPr>
        <w:pStyle w:val="Poetry"/>
      </w:pPr>
      <w:r w:rsidRPr="00541E92">
        <w:t>and toward the Primal Love direct our eyes,</w:t>
      </w:r>
    </w:p>
    <w:p w14:paraId="0CBBD12D" w14:textId="77777777" w:rsidR="00541E92" w:rsidRDefault="000276C6" w:rsidP="00541E92">
      <w:pPr>
        <w:pStyle w:val="Poetry"/>
      </w:pPr>
      <w:r w:rsidRPr="00541E92">
        <w:t xml:space="preserve">that, looking toward Him, thou mayst penetrate </w:t>
      </w:r>
    </w:p>
    <w:p w14:paraId="209F8BAA" w14:textId="1FA15EBA" w:rsidR="000276C6" w:rsidRPr="00541E92" w:rsidRDefault="000276C6" w:rsidP="00541E92">
      <w:pPr>
        <w:pStyle w:val="Poetry"/>
      </w:pPr>
      <w:r w:rsidRPr="00541E92">
        <w:t>as far into His Splendor as thou canst.</w:t>
      </w:r>
    </w:p>
    <w:p w14:paraId="23BDC483" w14:textId="794A1A1F" w:rsidR="000276C6" w:rsidRPr="00541E92" w:rsidRDefault="000276C6" w:rsidP="00541E92">
      <w:pPr>
        <w:pStyle w:val="Poetry"/>
      </w:pPr>
      <w:r w:rsidRPr="00541E92">
        <w:t>But lest, perchance, by moving thine own wings,</w:t>
      </w:r>
      <w:r w:rsidRPr="00541E92">
        <w:tab/>
      </w:r>
    </w:p>
    <w:p w14:paraId="65D8FCCD" w14:textId="77777777" w:rsidR="00541E92" w:rsidRDefault="000276C6" w:rsidP="00541E92">
      <w:pPr>
        <w:pStyle w:val="Poetry"/>
      </w:pPr>
      <w:r w:rsidRPr="00541E92">
        <w:t xml:space="preserve">thou shouldst recede, believing to advance, </w:t>
      </w:r>
    </w:p>
    <w:p w14:paraId="4228A191" w14:textId="2AD91A76" w:rsidR="000276C6" w:rsidRPr="00541E92" w:rsidRDefault="000276C6" w:rsidP="00541E92">
      <w:pPr>
        <w:pStyle w:val="Poetry"/>
      </w:pPr>
      <w:r w:rsidRPr="00541E92">
        <w:t>Grace needs must be obtained for thee by prayer;</w:t>
      </w:r>
    </w:p>
    <w:p w14:paraId="24079AED" w14:textId="77777777" w:rsidR="00541E92" w:rsidRDefault="000276C6" w:rsidP="00541E92">
      <w:pPr>
        <w:pStyle w:val="Poetry"/>
      </w:pPr>
      <w:r w:rsidRPr="00541E92">
        <w:t xml:space="preserve">Grace from the one who hath the power to help thee; </w:t>
      </w:r>
    </w:p>
    <w:p w14:paraId="2BCB188F" w14:textId="50673FCE" w:rsidR="000276C6" w:rsidRPr="00541E92" w:rsidRDefault="000276C6" w:rsidP="00541E92">
      <w:pPr>
        <w:pStyle w:val="Poetry"/>
      </w:pPr>
      <w:r w:rsidRPr="00541E92">
        <w:t>hence follow after me with thine affection,</w:t>
      </w:r>
    </w:p>
    <w:p w14:paraId="2979FA78" w14:textId="375742D8" w:rsidR="000276C6" w:rsidRDefault="000276C6" w:rsidP="00541E92">
      <w:pPr>
        <w:pStyle w:val="Poetry"/>
      </w:pPr>
      <w:r w:rsidRPr="00541E92">
        <w:t>that from my words thy heart turn not aside.”</w:t>
      </w:r>
    </w:p>
    <w:p w14:paraId="29AC1E61" w14:textId="77777777" w:rsidR="00541E92" w:rsidRPr="00541E92" w:rsidRDefault="00541E92" w:rsidP="00541E92">
      <w:pPr>
        <w:pStyle w:val="Poetry"/>
      </w:pPr>
    </w:p>
    <w:p w14:paraId="478AA33D" w14:textId="77777777" w:rsidR="000276C6" w:rsidRPr="00541E92" w:rsidRDefault="000276C6" w:rsidP="00541E92">
      <w:pPr>
        <w:pStyle w:val="Poetry"/>
      </w:pPr>
      <w:r w:rsidRPr="00541E92">
        <w:t>He then began the following holy prayer:</w:t>
      </w:r>
    </w:p>
    <w:p w14:paraId="0A7CAD6B" w14:textId="77777777" w:rsidR="000276C6" w:rsidRDefault="000276C6" w:rsidP="000276C6">
      <w:pPr>
        <w:pStyle w:val="BodyText"/>
        <w:rPr>
          <w:sz w:val="28"/>
        </w:rPr>
      </w:pPr>
    </w:p>
    <w:p w14:paraId="6C158CA7" w14:textId="77777777" w:rsidR="000276C6" w:rsidRPr="00541E92" w:rsidRDefault="000276C6" w:rsidP="00541E92">
      <w:pPr>
        <w:pStyle w:val="Heading3"/>
      </w:pPr>
      <w:r w:rsidRPr="00541E92">
        <w:t>Paradiso XXXIII</w:t>
      </w:r>
    </w:p>
    <w:p w14:paraId="11C1D802" w14:textId="77777777" w:rsidR="000276C6" w:rsidRPr="00541E92" w:rsidRDefault="000276C6" w:rsidP="00541E92">
      <w:pPr>
        <w:pStyle w:val="Heading4"/>
      </w:pPr>
      <w:r w:rsidRPr="00541E92">
        <w:t>The Empyrean. GOD. St. Bernard’s Prayer to Mary The Vision of God. Ultimate Salvation</w:t>
      </w:r>
    </w:p>
    <w:p w14:paraId="54888996" w14:textId="4B90474B" w:rsidR="000276C6" w:rsidRPr="00356218" w:rsidRDefault="000276C6" w:rsidP="00356218">
      <w:pPr>
        <w:pStyle w:val="Poetry"/>
      </w:pPr>
      <w:r w:rsidRPr="00356218">
        <w:t>“O Virgin Mother, Daughter of thy Son,</w:t>
      </w:r>
    </w:p>
    <w:p w14:paraId="6C8E3676" w14:textId="77777777" w:rsidR="00356218" w:rsidRDefault="000276C6" w:rsidP="00356218">
      <w:pPr>
        <w:pStyle w:val="Poetry"/>
      </w:pPr>
      <w:r w:rsidRPr="00356218">
        <w:t xml:space="preserve">humbler and loftier than any creature, </w:t>
      </w:r>
    </w:p>
    <w:p w14:paraId="0556CD11" w14:textId="77777777" w:rsidR="00356218" w:rsidRDefault="000276C6" w:rsidP="00356218">
      <w:pPr>
        <w:pStyle w:val="Poetry"/>
      </w:pPr>
      <w:r w:rsidRPr="00356218">
        <w:t xml:space="preserve">eternal counsel’s predetermined goal, </w:t>
      </w:r>
    </w:p>
    <w:p w14:paraId="15131690" w14:textId="26CC43EE" w:rsidR="000276C6" w:rsidRPr="00356218" w:rsidRDefault="000276C6" w:rsidP="00356218">
      <w:pPr>
        <w:pStyle w:val="Poetry"/>
      </w:pPr>
      <w:r w:rsidRPr="00356218">
        <w:t>thou art the one that such nobility</w:t>
      </w:r>
    </w:p>
    <w:p w14:paraId="18554857" w14:textId="6E1EFE1A" w:rsidR="000276C6" w:rsidRPr="00356218" w:rsidRDefault="000276C6" w:rsidP="00356218">
      <w:pPr>
        <w:pStyle w:val="Poetry"/>
      </w:pPr>
      <w:r w:rsidRPr="00356218">
        <w:t>didst lend to human nature, that its Maker</w:t>
      </w:r>
    </w:p>
    <w:p w14:paraId="4B3C5B66" w14:textId="77777777" w:rsidR="00356218" w:rsidRDefault="000276C6" w:rsidP="00356218">
      <w:pPr>
        <w:pStyle w:val="Poetry"/>
      </w:pPr>
      <w:r w:rsidRPr="00356218">
        <w:t xml:space="preserve">scorned not to make Himself what He had made. </w:t>
      </w:r>
    </w:p>
    <w:p w14:paraId="1AC4E3A9" w14:textId="360725A7" w:rsidR="000276C6" w:rsidRPr="00356218" w:rsidRDefault="000276C6" w:rsidP="00356218">
      <w:pPr>
        <w:pStyle w:val="Poetry"/>
      </w:pPr>
      <w:r w:rsidRPr="00356218">
        <w:t>Within thy womb rekindled was the Love,</w:t>
      </w:r>
    </w:p>
    <w:p w14:paraId="26AA1F83" w14:textId="77777777" w:rsidR="00356218" w:rsidRDefault="000276C6" w:rsidP="00356218">
      <w:pPr>
        <w:pStyle w:val="Poetry"/>
      </w:pPr>
      <w:r w:rsidRPr="00356218">
        <w:t xml:space="preserve">through whose warm influence in the eternal Peace </w:t>
      </w:r>
    </w:p>
    <w:p w14:paraId="0E5E8AC3" w14:textId="658B28D3" w:rsidR="000276C6" w:rsidRPr="00356218" w:rsidRDefault="000276C6" w:rsidP="00356218">
      <w:pPr>
        <w:pStyle w:val="Poetry"/>
      </w:pPr>
      <w:r w:rsidRPr="00356218">
        <w:t>this Flower hath blossomed thus. Here unto us</w:t>
      </w:r>
    </w:p>
    <w:p w14:paraId="5BFE0F70" w14:textId="0D256203" w:rsidR="000276C6" w:rsidRPr="00356218" w:rsidRDefault="000276C6" w:rsidP="00356218">
      <w:pPr>
        <w:pStyle w:val="Poetry"/>
      </w:pPr>
      <w:r w:rsidRPr="00356218">
        <w:lastRenderedPageBreak/>
        <w:t>thou art a noonday torch of Charity;</w:t>
      </w:r>
    </w:p>
    <w:p w14:paraId="6A1F24EB" w14:textId="77777777" w:rsidR="00356218" w:rsidRDefault="000276C6" w:rsidP="00356218">
      <w:pPr>
        <w:pStyle w:val="Poetry"/>
      </w:pPr>
      <w:r w:rsidRPr="00356218">
        <w:t xml:space="preserve">and down below ’mong mortal men, thou art </w:t>
      </w:r>
    </w:p>
    <w:p w14:paraId="3CA32929" w14:textId="6E2DB254" w:rsidR="000276C6" w:rsidRPr="00356218" w:rsidRDefault="000276C6" w:rsidP="00356218">
      <w:pPr>
        <w:pStyle w:val="Poetry"/>
      </w:pPr>
      <w:r w:rsidRPr="00356218">
        <w:t>a living fount of Hope. Lady, so great</w:t>
      </w:r>
    </w:p>
    <w:p w14:paraId="4C62BFE8" w14:textId="77777777" w:rsidR="00356218" w:rsidRDefault="000276C6" w:rsidP="00356218">
      <w:pPr>
        <w:pStyle w:val="Poetry"/>
      </w:pPr>
      <w:r w:rsidRPr="00356218">
        <w:t xml:space="preserve">thou art, and hast such worth, that one who longs </w:t>
      </w:r>
    </w:p>
    <w:p w14:paraId="5A6ECBD5" w14:textId="47D8347F" w:rsidR="000276C6" w:rsidRPr="00356218" w:rsidRDefault="000276C6" w:rsidP="00356218">
      <w:pPr>
        <w:pStyle w:val="Poetry"/>
      </w:pPr>
      <w:r w:rsidRPr="00356218">
        <w:t>for Grace, and unto thee hath not recourse,</w:t>
      </w:r>
    </w:p>
    <w:p w14:paraId="678E7E39" w14:textId="58AF090F" w:rsidR="000276C6" w:rsidRPr="00356218" w:rsidRDefault="000276C6" w:rsidP="00356218">
      <w:pPr>
        <w:pStyle w:val="Poetry"/>
      </w:pPr>
      <w:r w:rsidRPr="00356218">
        <w:t>wingless would wish to have his longing fly.</w:t>
      </w:r>
    </w:p>
    <w:p w14:paraId="3FC489E6" w14:textId="77777777" w:rsidR="00356218" w:rsidRDefault="000276C6" w:rsidP="00356218">
      <w:pPr>
        <w:pStyle w:val="Poetry"/>
      </w:pPr>
      <w:r w:rsidRPr="00356218">
        <w:t xml:space="preserve">Not only doth thy Kindliness give help </w:t>
      </w:r>
    </w:p>
    <w:p w14:paraId="63792A58" w14:textId="77777777" w:rsidR="00356218" w:rsidRDefault="000276C6" w:rsidP="00356218">
      <w:pPr>
        <w:pStyle w:val="Poetry"/>
      </w:pPr>
      <w:r w:rsidRPr="00356218">
        <w:t xml:space="preserve">to him that asketh it, but many times </w:t>
      </w:r>
    </w:p>
    <w:p w14:paraId="608D345C" w14:textId="71EB1B09" w:rsidR="000276C6" w:rsidRPr="00356218" w:rsidRDefault="000276C6" w:rsidP="00356218">
      <w:pPr>
        <w:pStyle w:val="Poetry"/>
      </w:pPr>
      <w:r w:rsidRPr="00356218">
        <w:t>it freely runs ahead of his request.</w:t>
      </w:r>
    </w:p>
    <w:p w14:paraId="241E9D97" w14:textId="7874DEDF" w:rsidR="000276C6" w:rsidRPr="00356218" w:rsidRDefault="000276C6" w:rsidP="00356218">
      <w:pPr>
        <w:pStyle w:val="Poetry"/>
      </w:pPr>
      <w:r w:rsidRPr="00356218">
        <w:t>In thee is Mercy, Pity is in thee,</w:t>
      </w:r>
    </w:p>
    <w:p w14:paraId="45908079" w14:textId="49586308" w:rsidR="000276C6" w:rsidRPr="00356218" w:rsidRDefault="000276C6" w:rsidP="00356218">
      <w:pPr>
        <w:pStyle w:val="Poetry"/>
      </w:pPr>
      <w:r w:rsidRPr="00356218">
        <w:t>in thee Magnificence, and all there is</w:t>
      </w:r>
    </w:p>
    <w:p w14:paraId="539D7AE5" w14:textId="4B36A719" w:rsidR="000276C6" w:rsidRPr="00356218" w:rsidRDefault="000276C6" w:rsidP="00356218">
      <w:pPr>
        <w:pStyle w:val="Poetry"/>
      </w:pPr>
      <w:r w:rsidRPr="00356218">
        <w:t>of Goodness in a creature meets in thee.</w:t>
      </w:r>
    </w:p>
    <w:p w14:paraId="0AB53C0F" w14:textId="77777777" w:rsidR="00356218" w:rsidRDefault="00356218" w:rsidP="000276C6">
      <w:pPr>
        <w:pStyle w:val="BodyText"/>
        <w:spacing w:line="246" w:lineRule="exact"/>
        <w:ind w:left="4296"/>
        <w:rPr>
          <w:color w:val="231F20"/>
        </w:rPr>
      </w:pPr>
    </w:p>
    <w:p w14:paraId="03F1CD98" w14:textId="1F7EAEA7" w:rsidR="00356218" w:rsidRPr="00356218" w:rsidRDefault="00356218" w:rsidP="00356218">
      <w:pPr>
        <w:pStyle w:val="Bodynoindent"/>
        <w:jc w:val="center"/>
        <w:rPr>
          <w:color w:val="231F20"/>
        </w:rPr>
      </w:pPr>
      <w:r>
        <w:rPr>
          <w:noProof/>
        </w:rPr>
        <w:drawing>
          <wp:inline distT="0" distB="0" distL="0" distR="0" wp14:anchorId="0CFC8D8E" wp14:editId="07DD2DE7">
            <wp:extent cx="2179320" cy="3190240"/>
            <wp:effectExtent l="0" t="0" r="5080" b="0"/>
            <wp:docPr id="4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5.jpeg"/>
                    <pic:cNvPicPr/>
                  </pic:nvPicPr>
                  <pic:blipFill>
                    <a:blip r:embed="rId29" cstate="print"/>
                    <a:stretch>
                      <a:fillRect/>
                    </a:stretch>
                  </pic:blipFill>
                  <pic:spPr>
                    <a:xfrm>
                      <a:off x="0" y="0"/>
                      <a:ext cx="2179320" cy="3190240"/>
                    </a:xfrm>
                    <a:prstGeom prst="rect">
                      <a:avLst/>
                    </a:prstGeom>
                  </pic:spPr>
                </pic:pic>
              </a:graphicData>
            </a:graphic>
          </wp:inline>
        </w:drawing>
      </w:r>
    </w:p>
    <w:p w14:paraId="72884426" w14:textId="05FDD2D0" w:rsidR="000276C6" w:rsidRPr="00356218" w:rsidRDefault="000276C6" w:rsidP="00356218">
      <w:pPr>
        <w:pStyle w:val="CaptionHeader"/>
      </w:pPr>
      <w:r w:rsidRPr="00356218">
        <w:t>image 5.20: Paradiso: Canto Thirty-Three | Dante witnesses the Virgil Mary, and Saint Bernard offers her a prayer on Dante</w:t>
      </w:r>
      <w:r w:rsidRPr="00356218">
        <w:t>’</w:t>
      </w:r>
      <w:r w:rsidRPr="00356218">
        <w:t>s behalf.</w:t>
      </w:r>
    </w:p>
    <w:p w14:paraId="43CDF1E8" w14:textId="77777777" w:rsidR="00356218" w:rsidRDefault="000276C6" w:rsidP="00356218">
      <w:pPr>
        <w:pStyle w:val="CaptionText"/>
        <w:rPr>
          <w:spacing w:val="-42"/>
        </w:rPr>
      </w:pPr>
      <w:r>
        <w:rPr>
          <w:b/>
        </w:rPr>
        <w:t xml:space="preserve">Author: </w:t>
      </w:r>
      <w:r>
        <w:t xml:space="preserve">Teodolinda </w:t>
      </w:r>
      <w:r>
        <w:rPr>
          <w:spacing w:val="-1"/>
        </w:rPr>
        <w:t>Barolini</w:t>
      </w:r>
      <w:r>
        <w:rPr>
          <w:spacing w:val="-42"/>
        </w:rPr>
        <w:t xml:space="preserve"> </w:t>
      </w:r>
    </w:p>
    <w:p w14:paraId="678F2E14" w14:textId="77777777" w:rsidR="00356218" w:rsidRDefault="00356218" w:rsidP="00356218">
      <w:pPr>
        <w:pStyle w:val="CaptionText"/>
      </w:pPr>
      <w:r>
        <w:rPr>
          <w:b/>
          <w:spacing w:val="-5"/>
        </w:rPr>
        <w:t>S</w:t>
      </w:r>
      <w:r w:rsidR="000276C6">
        <w:rPr>
          <w:b/>
          <w:spacing w:val="-5"/>
        </w:rPr>
        <w:t xml:space="preserve">ource: </w:t>
      </w:r>
      <w:r w:rsidR="000276C6">
        <w:rPr>
          <w:spacing w:val="-4"/>
        </w:rPr>
        <w:t>Digital Dante</w:t>
      </w:r>
      <w:r w:rsidR="000276C6">
        <w:t xml:space="preserve"> </w:t>
      </w:r>
    </w:p>
    <w:p w14:paraId="70AB5BD0" w14:textId="2543989D" w:rsidR="000276C6" w:rsidRDefault="00356218" w:rsidP="00356218">
      <w:pPr>
        <w:pStyle w:val="CaptionText"/>
        <w:rPr>
          <w:w w:val="104"/>
        </w:rPr>
      </w:pPr>
      <w:r>
        <w:rPr>
          <w:b/>
          <w:spacing w:val="1"/>
          <w:w w:val="106"/>
        </w:rPr>
        <w:t>L</w:t>
      </w:r>
      <w:r w:rsidR="000276C6">
        <w:rPr>
          <w:b/>
          <w:spacing w:val="1"/>
          <w:w w:val="106"/>
        </w:rPr>
        <w:t>i</w:t>
      </w:r>
      <w:r w:rsidR="000276C6">
        <w:rPr>
          <w:b/>
          <w:w w:val="95"/>
        </w:rPr>
        <w:t>c</w:t>
      </w:r>
      <w:r w:rsidR="000276C6">
        <w:rPr>
          <w:b/>
          <w:spacing w:val="-1"/>
          <w:w w:val="98"/>
        </w:rPr>
        <w:t>e</w:t>
      </w:r>
      <w:r w:rsidR="000276C6">
        <w:rPr>
          <w:b/>
        </w:rPr>
        <w:t>n</w:t>
      </w:r>
      <w:r w:rsidR="000276C6">
        <w:rPr>
          <w:b/>
          <w:spacing w:val="1"/>
        </w:rPr>
        <w:t>s</w:t>
      </w:r>
      <w:r w:rsidR="000276C6">
        <w:rPr>
          <w:b/>
          <w:w w:val="88"/>
        </w:rPr>
        <w:t>e:</w:t>
      </w:r>
      <w:r w:rsidR="000276C6">
        <w:rPr>
          <w:b/>
          <w:spacing w:val="-6"/>
        </w:rPr>
        <w:t xml:space="preserve"> </w:t>
      </w:r>
      <w:r w:rsidR="000276C6">
        <w:rPr>
          <w:w w:val="103"/>
        </w:rPr>
        <w:t>P</w:t>
      </w:r>
      <w:r w:rsidR="000276C6">
        <w:rPr>
          <w:spacing w:val="-1"/>
          <w:w w:val="103"/>
        </w:rPr>
        <w:t>u</w:t>
      </w:r>
      <w:r w:rsidR="000276C6">
        <w:rPr>
          <w:w w:val="101"/>
        </w:rPr>
        <w:t>b</w:t>
      </w:r>
      <w:r w:rsidR="000276C6">
        <w:rPr>
          <w:w w:val="94"/>
        </w:rPr>
        <w:t>lic</w:t>
      </w:r>
      <w:r w:rsidR="000276C6">
        <w:rPr>
          <w:spacing w:val="-5"/>
        </w:rPr>
        <w:t xml:space="preserve"> </w:t>
      </w:r>
      <w:r w:rsidR="000276C6">
        <w:rPr>
          <w:spacing w:val="1"/>
          <w:w w:val="101"/>
        </w:rPr>
        <w:t>D</w:t>
      </w:r>
      <w:r w:rsidR="000276C6">
        <w:rPr>
          <w:w w:val="102"/>
        </w:rPr>
        <w:t>o</w:t>
      </w:r>
      <w:r w:rsidR="000276C6">
        <w:rPr>
          <w:spacing w:val="-1"/>
          <w:w w:val="105"/>
        </w:rPr>
        <w:t>m</w:t>
      </w:r>
      <w:r w:rsidR="000276C6">
        <w:rPr>
          <w:w w:val="98"/>
        </w:rPr>
        <w:t>a</w:t>
      </w:r>
      <w:r w:rsidR="000276C6">
        <w:rPr>
          <w:w w:val="104"/>
        </w:rPr>
        <w:t>in</w:t>
      </w:r>
    </w:p>
    <w:p w14:paraId="282C60A0" w14:textId="77777777" w:rsidR="00356218" w:rsidRDefault="00356218" w:rsidP="000276C6">
      <w:pPr>
        <w:spacing w:before="202" w:line="249" w:lineRule="auto"/>
        <w:ind w:left="666" w:right="1255"/>
        <w:rPr>
          <w:sz w:val="18"/>
        </w:rPr>
      </w:pPr>
    </w:p>
    <w:p w14:paraId="4B6E0FEC" w14:textId="77777777" w:rsidR="00356218" w:rsidRDefault="000276C6" w:rsidP="00356218">
      <w:pPr>
        <w:pStyle w:val="Poetry"/>
      </w:pPr>
      <w:r w:rsidRPr="00356218">
        <w:t>Now doth this man, who from the lowest drain o</w:t>
      </w:r>
    </w:p>
    <w:p w14:paraId="78EE3E0F" w14:textId="3B79D1B0" w:rsidR="000276C6" w:rsidRPr="00356218" w:rsidRDefault="000276C6" w:rsidP="00356218">
      <w:pPr>
        <w:pStyle w:val="Poetry"/>
      </w:pPr>
      <w:r w:rsidRPr="00356218">
        <w:t>f the Universe hath one by one beheld,</w:t>
      </w:r>
    </w:p>
    <w:p w14:paraId="66CFBD42" w14:textId="77777777" w:rsidR="000276C6" w:rsidRPr="00356218" w:rsidRDefault="000276C6" w:rsidP="00356218">
      <w:pPr>
        <w:pStyle w:val="Poetry"/>
      </w:pPr>
      <w:r w:rsidRPr="00356218">
        <w:t>as far as here, the forms of spirit-life,</w:t>
      </w:r>
    </w:p>
    <w:p w14:paraId="4A9C77E6" w14:textId="39B8E7A5" w:rsidR="000276C6" w:rsidRPr="00356218" w:rsidRDefault="000276C6" w:rsidP="00356218">
      <w:pPr>
        <w:pStyle w:val="Poetry"/>
      </w:pPr>
      <w:r w:rsidRPr="00356218">
        <w:lastRenderedPageBreak/>
        <w:t>beseech thee, of thy grace, for so much strength</w:t>
      </w:r>
    </w:p>
    <w:p w14:paraId="373C48C6" w14:textId="77777777" w:rsidR="00356218" w:rsidRDefault="000276C6" w:rsidP="00356218">
      <w:pPr>
        <w:pStyle w:val="Poetry"/>
      </w:pPr>
      <w:r w:rsidRPr="00356218">
        <w:t xml:space="preserve">that with his eyes he may uplift himself </w:t>
      </w:r>
    </w:p>
    <w:p w14:paraId="6FB0941C" w14:textId="059B709F" w:rsidR="000276C6" w:rsidRPr="00356218" w:rsidRDefault="000276C6" w:rsidP="00356218">
      <w:pPr>
        <w:pStyle w:val="Poetry"/>
      </w:pPr>
      <w:r w:rsidRPr="00356218">
        <w:t>toward Ultimate Salvation higher still.</w:t>
      </w:r>
    </w:p>
    <w:p w14:paraId="5CC3BF2F" w14:textId="77777777" w:rsidR="00356218" w:rsidRDefault="000276C6" w:rsidP="00356218">
      <w:pPr>
        <w:pStyle w:val="Poetry"/>
      </w:pPr>
      <w:r w:rsidRPr="00356218">
        <w:t xml:space="preserve">And I, who never for mine own sight burned </w:t>
      </w:r>
    </w:p>
    <w:p w14:paraId="642EE30A" w14:textId="1EC09292" w:rsidR="000276C6" w:rsidRPr="00356218" w:rsidRDefault="000276C6" w:rsidP="00356218">
      <w:pPr>
        <w:pStyle w:val="Poetry"/>
      </w:pPr>
      <w:r w:rsidRPr="00356218">
        <w:t>more than I do for his, offer thee all</w:t>
      </w:r>
    </w:p>
    <w:p w14:paraId="39450654" w14:textId="6E9B0C95" w:rsidR="000276C6" w:rsidRPr="00356218" w:rsidRDefault="000276C6" w:rsidP="00356218">
      <w:pPr>
        <w:pStyle w:val="Poetry"/>
      </w:pPr>
      <w:r w:rsidRPr="00356218">
        <w:t>my prayers, and pray that they be not too poor,</w:t>
      </w:r>
    </w:p>
    <w:p w14:paraId="76C0987D" w14:textId="77777777" w:rsidR="00356218" w:rsidRDefault="000276C6" w:rsidP="00356218">
      <w:pPr>
        <w:pStyle w:val="Poetry"/>
      </w:pPr>
      <w:r w:rsidRPr="00356218">
        <w:t xml:space="preserve">that thou with thy prayers so dissolve each cloud </w:t>
      </w:r>
    </w:p>
    <w:p w14:paraId="2810A10E" w14:textId="4D3EA158" w:rsidR="000276C6" w:rsidRPr="00356218" w:rsidRDefault="000276C6" w:rsidP="00356218">
      <w:pPr>
        <w:pStyle w:val="Poetry"/>
      </w:pPr>
      <w:r w:rsidRPr="00356218">
        <w:t>of his mortality, that unto him</w:t>
      </w:r>
    </w:p>
    <w:p w14:paraId="7EDFD6BE" w14:textId="77777777" w:rsidR="00356218" w:rsidRDefault="000276C6" w:rsidP="00356218">
      <w:pPr>
        <w:pStyle w:val="Poetry"/>
      </w:pPr>
      <w:r w:rsidRPr="00356218">
        <w:t xml:space="preserve">the Highest Pleasure may unfold Itself. </w:t>
      </w:r>
    </w:p>
    <w:p w14:paraId="20FF5614" w14:textId="55A6E659" w:rsidR="000276C6" w:rsidRPr="00356218" w:rsidRDefault="000276C6" w:rsidP="00356218">
      <w:pPr>
        <w:pStyle w:val="Poetry"/>
      </w:pPr>
      <w:r w:rsidRPr="00356218">
        <w:t>And furthermore, I pray to thee, O Queen,</w:t>
      </w:r>
    </w:p>
    <w:p w14:paraId="7E95F562" w14:textId="252ED4C9" w:rsidR="000276C6" w:rsidRPr="00356218" w:rsidRDefault="000276C6" w:rsidP="00356218">
      <w:pPr>
        <w:pStyle w:val="Poetry"/>
      </w:pPr>
      <w:r w:rsidRPr="00356218">
        <w:t>who canst whate’er thou wilt, that, after such</w:t>
      </w:r>
    </w:p>
    <w:p w14:paraId="47F41759" w14:textId="77777777" w:rsidR="00356218" w:rsidRDefault="000276C6" w:rsidP="00356218">
      <w:pPr>
        <w:pStyle w:val="Poetry"/>
      </w:pPr>
      <w:r w:rsidRPr="00356218">
        <w:t xml:space="preserve">a sight, thou keep all his affections sound. </w:t>
      </w:r>
    </w:p>
    <w:p w14:paraId="337D46FA" w14:textId="77777777" w:rsidR="00356218" w:rsidRDefault="000276C6" w:rsidP="00356218">
      <w:pPr>
        <w:pStyle w:val="Poetry"/>
      </w:pPr>
      <w:r w:rsidRPr="00356218">
        <w:t xml:space="preserve">His human promptings let thy care defeat; </w:t>
      </w:r>
    </w:p>
    <w:p w14:paraId="59F3B2AD" w14:textId="7A308C24" w:rsidR="000276C6" w:rsidRPr="00356218" w:rsidRDefault="000276C6" w:rsidP="00356218">
      <w:pPr>
        <w:pStyle w:val="Poetry"/>
      </w:pPr>
      <w:r w:rsidRPr="00356218">
        <w:t>see with how many blest ones Beatrice</w:t>
      </w:r>
    </w:p>
    <w:p w14:paraId="751A7D46" w14:textId="6818AF12" w:rsidR="000276C6" w:rsidRDefault="000276C6" w:rsidP="00356218">
      <w:pPr>
        <w:pStyle w:val="Poetry"/>
      </w:pPr>
      <w:r w:rsidRPr="00356218">
        <w:t>is clasping for my prayers her hands to thee!”</w:t>
      </w:r>
    </w:p>
    <w:p w14:paraId="160145F8" w14:textId="77777777" w:rsidR="00356218" w:rsidRPr="00356218" w:rsidRDefault="00356218" w:rsidP="00356218">
      <w:pPr>
        <w:pStyle w:val="Poetry"/>
      </w:pPr>
    </w:p>
    <w:p w14:paraId="1444CBE3" w14:textId="302EF8EC" w:rsidR="000276C6" w:rsidRPr="00356218" w:rsidRDefault="000276C6" w:rsidP="00356218">
      <w:pPr>
        <w:pStyle w:val="Poetry"/>
      </w:pPr>
      <w:r w:rsidRPr="00356218">
        <w:t>The eyes belovèd and revered by God,</w:t>
      </w:r>
    </w:p>
    <w:p w14:paraId="2A17D6A0" w14:textId="77777777" w:rsidR="00356218" w:rsidRDefault="000276C6" w:rsidP="00356218">
      <w:pPr>
        <w:pStyle w:val="Poetry"/>
      </w:pPr>
      <w:r w:rsidRPr="00356218">
        <w:t xml:space="preserve">intent on him who prayed, revealed to us </w:t>
      </w:r>
    </w:p>
    <w:p w14:paraId="2E4E74D8" w14:textId="151036ED" w:rsidR="000276C6" w:rsidRPr="00356218" w:rsidRDefault="000276C6" w:rsidP="00356218">
      <w:pPr>
        <w:pStyle w:val="Poetry"/>
      </w:pPr>
      <w:r w:rsidRPr="00356218">
        <w:t>how grateful unto her are earnest prayers.</w:t>
      </w:r>
    </w:p>
    <w:p w14:paraId="3ABF8EC3" w14:textId="77777777" w:rsidR="00356218" w:rsidRDefault="000276C6" w:rsidP="00356218">
      <w:pPr>
        <w:pStyle w:val="Poetry"/>
      </w:pPr>
      <w:r w:rsidRPr="00356218">
        <w:t xml:space="preserve">Thence they addressed them to the Eternal Light, </w:t>
      </w:r>
    </w:p>
    <w:p w14:paraId="12E550D9" w14:textId="6F917843" w:rsidR="000276C6" w:rsidRPr="00356218" w:rsidRDefault="000276C6" w:rsidP="00356218">
      <w:pPr>
        <w:pStyle w:val="Poetry"/>
      </w:pPr>
      <w:r w:rsidRPr="00356218">
        <w:t>wherein it may not be believed the eye</w:t>
      </w:r>
    </w:p>
    <w:p w14:paraId="025B4829" w14:textId="7D7C25F6" w:rsidR="000276C6" w:rsidRDefault="000276C6" w:rsidP="00356218">
      <w:pPr>
        <w:pStyle w:val="Poetry"/>
      </w:pPr>
      <w:r w:rsidRPr="00356218">
        <w:t>of any creature finds so clear a way.</w:t>
      </w:r>
    </w:p>
    <w:p w14:paraId="1EC95BC2" w14:textId="77777777" w:rsidR="00356218" w:rsidRPr="00356218" w:rsidRDefault="00356218" w:rsidP="00356218">
      <w:pPr>
        <w:pStyle w:val="Poetry"/>
      </w:pPr>
    </w:p>
    <w:p w14:paraId="02EC10A2" w14:textId="77777777" w:rsidR="000276C6" w:rsidRPr="00356218" w:rsidRDefault="000276C6" w:rsidP="00356218">
      <w:pPr>
        <w:pStyle w:val="Poetry"/>
      </w:pPr>
      <w:r w:rsidRPr="00356218">
        <w:t>And I, who to the End of all desires</w:t>
      </w:r>
    </w:p>
    <w:p w14:paraId="6A3EB422" w14:textId="77777777" w:rsidR="00356218" w:rsidRDefault="000276C6" w:rsidP="00356218">
      <w:pPr>
        <w:pStyle w:val="Poetry"/>
      </w:pPr>
      <w:r w:rsidRPr="00356218">
        <w:t xml:space="preserve">was drawing near, within me, as I ought, </w:t>
      </w:r>
    </w:p>
    <w:p w14:paraId="3546D220" w14:textId="2DD1F207" w:rsidR="000276C6" w:rsidRPr="00356218" w:rsidRDefault="000276C6" w:rsidP="00356218">
      <w:pPr>
        <w:pStyle w:val="Poetry"/>
      </w:pPr>
      <w:r w:rsidRPr="00356218">
        <w:t>brought to its goal the ardor of desire.</w:t>
      </w:r>
    </w:p>
    <w:p w14:paraId="70697051" w14:textId="77777777" w:rsidR="000276C6" w:rsidRPr="00356218" w:rsidRDefault="000276C6" w:rsidP="00356218">
      <w:pPr>
        <w:pStyle w:val="Poetry"/>
      </w:pPr>
      <w:r w:rsidRPr="00356218">
        <w:t>Bernard was smiling, and was making signs</w:t>
      </w:r>
    </w:p>
    <w:p w14:paraId="1806BCC7" w14:textId="7997C112" w:rsidR="000276C6" w:rsidRPr="00356218" w:rsidRDefault="000276C6" w:rsidP="00356218">
      <w:pPr>
        <w:pStyle w:val="Poetry"/>
      </w:pPr>
      <w:r w:rsidRPr="00356218">
        <w:t>for me to look on high; but, as he wished,</w:t>
      </w:r>
    </w:p>
    <w:p w14:paraId="4400C860" w14:textId="77777777" w:rsidR="00356218" w:rsidRDefault="000276C6" w:rsidP="00356218">
      <w:pPr>
        <w:pStyle w:val="Poetry"/>
      </w:pPr>
      <w:r w:rsidRPr="00356218">
        <w:t xml:space="preserve">I was already of mine own accord; </w:t>
      </w:r>
    </w:p>
    <w:p w14:paraId="5584E0C1" w14:textId="4DD6C999" w:rsidR="000276C6" w:rsidRPr="00356218" w:rsidRDefault="000276C6" w:rsidP="00356218">
      <w:pPr>
        <w:pStyle w:val="Poetry"/>
      </w:pPr>
      <w:r w:rsidRPr="00356218">
        <w:t>because my sight, as purer it became,</w:t>
      </w:r>
    </w:p>
    <w:p w14:paraId="2F1A7394" w14:textId="77777777" w:rsidR="00356218" w:rsidRDefault="000276C6" w:rsidP="00356218">
      <w:pPr>
        <w:pStyle w:val="Poetry"/>
      </w:pPr>
      <w:r w:rsidRPr="00356218">
        <w:t xml:space="preserve">was penetrating more and more the radiance </w:t>
      </w:r>
    </w:p>
    <w:p w14:paraId="65AF2A5F" w14:textId="24D0AED6" w:rsidR="000276C6" w:rsidRDefault="000276C6" w:rsidP="00356218">
      <w:pPr>
        <w:pStyle w:val="Poetry"/>
      </w:pPr>
      <w:r w:rsidRPr="00356218">
        <w:t>of that High Light, which of Itself is true.</w:t>
      </w:r>
    </w:p>
    <w:p w14:paraId="74D018D0" w14:textId="77777777" w:rsidR="00356218" w:rsidRPr="00356218" w:rsidRDefault="00356218" w:rsidP="00356218">
      <w:pPr>
        <w:pStyle w:val="Poetry"/>
      </w:pPr>
    </w:p>
    <w:p w14:paraId="0BF96BB0" w14:textId="606B83BB" w:rsidR="000276C6" w:rsidRPr="00356218" w:rsidRDefault="000276C6" w:rsidP="00356218">
      <w:pPr>
        <w:pStyle w:val="Poetry"/>
      </w:pPr>
      <w:r w:rsidRPr="00356218">
        <w:t>From this time onward greater was my sight</w:t>
      </w:r>
    </w:p>
    <w:p w14:paraId="5DD09DFC" w14:textId="77777777" w:rsidR="00356218" w:rsidRDefault="000276C6" w:rsidP="00356218">
      <w:pPr>
        <w:pStyle w:val="Poetry"/>
      </w:pPr>
      <w:r w:rsidRPr="00356218">
        <w:t xml:space="preserve">than is our speech, which yields to such a vision, </w:t>
      </w:r>
    </w:p>
    <w:p w14:paraId="7AA4E4FF" w14:textId="2749B54C" w:rsidR="000276C6" w:rsidRDefault="000276C6" w:rsidP="00356218">
      <w:pPr>
        <w:pStyle w:val="Poetry"/>
      </w:pPr>
      <w:r w:rsidRPr="00356218">
        <w:lastRenderedPageBreak/>
        <w:t>and memory also yields to such excess.</w:t>
      </w:r>
    </w:p>
    <w:p w14:paraId="51BCFBE6" w14:textId="77777777" w:rsidR="00356218" w:rsidRPr="00356218" w:rsidRDefault="00356218" w:rsidP="00356218">
      <w:pPr>
        <w:pStyle w:val="Poetry"/>
      </w:pPr>
    </w:p>
    <w:p w14:paraId="7C862BE2" w14:textId="77777777" w:rsidR="00356218" w:rsidRDefault="000276C6" w:rsidP="00356218">
      <w:pPr>
        <w:pStyle w:val="Poetry"/>
      </w:pPr>
      <w:r w:rsidRPr="00356218">
        <w:t xml:space="preserve">And such as he, who seeth in a dream, </w:t>
      </w:r>
    </w:p>
    <w:p w14:paraId="22F21555" w14:textId="5A1897D8" w:rsidR="000276C6" w:rsidRPr="00356218" w:rsidRDefault="000276C6" w:rsidP="00356218">
      <w:pPr>
        <w:pStyle w:val="Poetry"/>
      </w:pPr>
      <w:r w:rsidRPr="00356218">
        <w:t>and after it, the imprinted feeling stays,</w:t>
      </w:r>
    </w:p>
    <w:p w14:paraId="3C2919BF" w14:textId="5BCAD664" w:rsidR="000276C6" w:rsidRPr="00356218" w:rsidRDefault="000276C6" w:rsidP="00356218">
      <w:pPr>
        <w:pStyle w:val="Poetry"/>
      </w:pPr>
      <w:r w:rsidRPr="00356218">
        <w:t>while all the rest returns not to his mind;</w:t>
      </w:r>
    </w:p>
    <w:p w14:paraId="0FCD9340" w14:textId="77777777" w:rsidR="000276C6" w:rsidRPr="00356218" w:rsidRDefault="000276C6" w:rsidP="00356218">
      <w:pPr>
        <w:pStyle w:val="Poetry"/>
      </w:pPr>
      <w:r w:rsidRPr="00356218">
        <w:t>even such am I; for almost wholly fades</w:t>
      </w:r>
    </w:p>
    <w:p w14:paraId="13FA32DD" w14:textId="77777777" w:rsidR="00356218" w:rsidRDefault="000276C6" w:rsidP="00356218">
      <w:pPr>
        <w:pStyle w:val="Poetry"/>
      </w:pPr>
      <w:r w:rsidRPr="00356218">
        <w:t xml:space="preserve">my vision, yet the sweetness which was born </w:t>
      </w:r>
    </w:p>
    <w:p w14:paraId="5C96B013" w14:textId="007DFC5D" w:rsidR="000276C6" w:rsidRDefault="000276C6" w:rsidP="00356218">
      <w:pPr>
        <w:pStyle w:val="Poetry"/>
      </w:pPr>
      <w:r w:rsidRPr="00356218">
        <w:t>of it is dripping still into my heart.</w:t>
      </w:r>
    </w:p>
    <w:p w14:paraId="7C473879" w14:textId="77777777" w:rsidR="00356218" w:rsidRPr="00356218" w:rsidRDefault="00356218" w:rsidP="00356218">
      <w:pPr>
        <w:pStyle w:val="Poetry"/>
      </w:pPr>
    </w:p>
    <w:p w14:paraId="1BEDC117" w14:textId="77777777" w:rsidR="000276C6" w:rsidRPr="00356218" w:rsidRDefault="000276C6" w:rsidP="00356218">
      <w:pPr>
        <w:pStyle w:val="Poetry"/>
      </w:pPr>
      <w:r w:rsidRPr="00356218">
        <w:t>Even thus the snow is in the sun dissolved;</w:t>
      </w:r>
    </w:p>
    <w:p w14:paraId="0B155052" w14:textId="101E94CF" w:rsidR="000276C6" w:rsidRPr="00356218" w:rsidRDefault="000276C6" w:rsidP="00356218">
      <w:pPr>
        <w:pStyle w:val="Poetry"/>
      </w:pPr>
      <w:r w:rsidRPr="00356218">
        <w:t>even thus the Sibyl’s oracles, inscribed</w:t>
      </w:r>
    </w:p>
    <w:p w14:paraId="4BB71FC6" w14:textId="003F70D7" w:rsidR="000276C6" w:rsidRDefault="000276C6" w:rsidP="00356218">
      <w:pPr>
        <w:pStyle w:val="Poetry"/>
      </w:pPr>
      <w:r w:rsidRPr="00356218">
        <w:t>on flying leaves, were lost adown the wind.</w:t>
      </w:r>
    </w:p>
    <w:p w14:paraId="1CD89EF5" w14:textId="77777777" w:rsidR="00356218" w:rsidRPr="00356218" w:rsidRDefault="00356218" w:rsidP="00356218">
      <w:pPr>
        <w:pStyle w:val="Poetry"/>
      </w:pPr>
    </w:p>
    <w:p w14:paraId="4B4ABB6E" w14:textId="77777777" w:rsidR="000276C6" w:rsidRPr="00356218" w:rsidRDefault="000276C6" w:rsidP="00356218">
      <w:pPr>
        <w:pStyle w:val="Poetry"/>
      </w:pPr>
      <w:r w:rsidRPr="00356218">
        <w:t>O Light Supreme, that dost uplift Thyself</w:t>
      </w:r>
    </w:p>
    <w:p w14:paraId="464F6154" w14:textId="77777777" w:rsidR="00356218" w:rsidRDefault="000276C6" w:rsidP="00356218">
      <w:pPr>
        <w:pStyle w:val="Poetry"/>
      </w:pPr>
      <w:r w:rsidRPr="00356218">
        <w:t xml:space="preserve">so far from mortal thought, relend my mind </w:t>
      </w:r>
    </w:p>
    <w:p w14:paraId="0D055643" w14:textId="3D56CEFC" w:rsidR="000276C6" w:rsidRPr="00356218" w:rsidRDefault="000276C6" w:rsidP="00356218">
      <w:pPr>
        <w:pStyle w:val="Poetry"/>
      </w:pPr>
      <w:r w:rsidRPr="00356218">
        <w:t>a little of what Thou didst seem to be,</w:t>
      </w:r>
    </w:p>
    <w:p w14:paraId="20CB0004" w14:textId="6BA153AA" w:rsidR="000276C6" w:rsidRPr="00356218" w:rsidRDefault="000276C6" w:rsidP="00356218">
      <w:pPr>
        <w:pStyle w:val="Poetry"/>
      </w:pPr>
      <w:r w:rsidRPr="00356218">
        <w:t>and cause my tongue to be so powerful,</w:t>
      </w:r>
    </w:p>
    <w:p w14:paraId="35AB7F5B" w14:textId="77777777" w:rsidR="00356218" w:rsidRDefault="000276C6" w:rsidP="00356218">
      <w:pPr>
        <w:pStyle w:val="Poetry"/>
      </w:pPr>
      <w:r w:rsidRPr="00356218">
        <w:t xml:space="preserve">that of Thy Glory it may leave at least </w:t>
      </w:r>
    </w:p>
    <w:p w14:paraId="625B3AD7" w14:textId="77777777" w:rsidR="00356218" w:rsidRDefault="000276C6" w:rsidP="00356218">
      <w:pPr>
        <w:pStyle w:val="Poetry"/>
      </w:pPr>
      <w:r w:rsidRPr="00356218">
        <w:t xml:space="preserve">a spark unto the people still to come; </w:t>
      </w:r>
    </w:p>
    <w:p w14:paraId="0543A42F" w14:textId="77777777" w:rsidR="00356218" w:rsidRDefault="000276C6" w:rsidP="00356218">
      <w:pPr>
        <w:pStyle w:val="Poetry"/>
      </w:pPr>
      <w:r w:rsidRPr="00356218">
        <w:t xml:space="preserve">for to my mem’ry if it but a while </w:t>
      </w:r>
    </w:p>
    <w:p w14:paraId="26CC4B5B" w14:textId="60ED28D0" w:rsidR="000276C6" w:rsidRPr="00356218" w:rsidRDefault="000276C6" w:rsidP="00356218">
      <w:pPr>
        <w:pStyle w:val="Poetry"/>
      </w:pPr>
      <w:r w:rsidRPr="00356218">
        <w:t>return, and speak a little in these lines,</w:t>
      </w:r>
    </w:p>
    <w:p w14:paraId="0673BADA" w14:textId="01BEF0F7" w:rsidR="000276C6" w:rsidRDefault="000276C6" w:rsidP="00356218">
      <w:pPr>
        <w:pStyle w:val="Poetry"/>
      </w:pPr>
      <w:r w:rsidRPr="00356218">
        <w:t>more of Thy Victory will be conceived.</w:t>
      </w:r>
    </w:p>
    <w:p w14:paraId="152EF4EC" w14:textId="77777777" w:rsidR="00356218" w:rsidRPr="00356218" w:rsidRDefault="00356218" w:rsidP="00356218">
      <w:pPr>
        <w:pStyle w:val="Poetry"/>
      </w:pPr>
    </w:p>
    <w:p w14:paraId="20D3FA0A" w14:textId="77777777" w:rsidR="000276C6" w:rsidRPr="00356218" w:rsidRDefault="000276C6" w:rsidP="00356218">
      <w:pPr>
        <w:pStyle w:val="Poetry"/>
      </w:pPr>
      <w:r w:rsidRPr="00356218">
        <w:t>I think the keenness of the living Ray</w:t>
      </w:r>
    </w:p>
    <w:p w14:paraId="77F40D9F" w14:textId="77777777" w:rsidR="00356218" w:rsidRDefault="000276C6" w:rsidP="00356218">
      <w:pPr>
        <w:pStyle w:val="Poetry"/>
      </w:pPr>
      <w:r w:rsidRPr="00356218">
        <w:t xml:space="preserve">which I endured would have confounded me, </w:t>
      </w:r>
    </w:p>
    <w:p w14:paraId="7F2C17FD" w14:textId="4576C1C2" w:rsidR="000276C6" w:rsidRPr="00356218" w:rsidRDefault="000276C6" w:rsidP="00356218">
      <w:pPr>
        <w:pStyle w:val="Poetry"/>
      </w:pPr>
      <w:r w:rsidRPr="00356218">
        <w:t>if from it I had turned away mine eyes.</w:t>
      </w:r>
    </w:p>
    <w:p w14:paraId="59A13441" w14:textId="77777777" w:rsidR="000276C6" w:rsidRPr="00356218" w:rsidRDefault="000276C6" w:rsidP="00356218">
      <w:pPr>
        <w:pStyle w:val="Poetry"/>
      </w:pPr>
      <w:r w:rsidRPr="00356218">
        <w:t>And I recall that I, because of this,</w:t>
      </w:r>
    </w:p>
    <w:p w14:paraId="185E7875" w14:textId="03C8AA88" w:rsidR="000276C6" w:rsidRPr="00356218" w:rsidRDefault="000276C6" w:rsidP="00356218">
      <w:pPr>
        <w:pStyle w:val="Poetry"/>
      </w:pPr>
      <w:r w:rsidRPr="00356218">
        <w:t>the bolder was to bear it, till I made</w:t>
      </w:r>
    </w:p>
    <w:p w14:paraId="7B3FE7FB" w14:textId="4442DC94" w:rsidR="000276C6" w:rsidRDefault="000276C6" w:rsidP="00356218">
      <w:pPr>
        <w:pStyle w:val="Poetry"/>
      </w:pPr>
      <w:r w:rsidRPr="00356218">
        <w:t>my vision one with Value Infinite.</w:t>
      </w:r>
    </w:p>
    <w:p w14:paraId="5414E3F2" w14:textId="77777777" w:rsidR="00356218" w:rsidRPr="00356218" w:rsidRDefault="00356218" w:rsidP="00356218">
      <w:pPr>
        <w:pStyle w:val="Poetry"/>
      </w:pPr>
    </w:p>
    <w:p w14:paraId="1249CD6D" w14:textId="77777777" w:rsidR="00356218" w:rsidRDefault="000276C6" w:rsidP="00356218">
      <w:pPr>
        <w:pStyle w:val="Poetry"/>
      </w:pPr>
      <w:r w:rsidRPr="00356218">
        <w:t xml:space="preserve">O the abundant Grace, whereby I dared </w:t>
      </w:r>
    </w:p>
    <w:p w14:paraId="1302B920" w14:textId="77777777" w:rsidR="00356218" w:rsidRDefault="000276C6" w:rsidP="00356218">
      <w:pPr>
        <w:pStyle w:val="Poetry"/>
      </w:pPr>
      <w:r w:rsidRPr="00356218">
        <w:t xml:space="preserve">to pierce the Light Eternal with my gaze, </w:t>
      </w:r>
    </w:p>
    <w:p w14:paraId="5DB39353" w14:textId="6A84B00D" w:rsidR="000276C6" w:rsidRDefault="000276C6" w:rsidP="00356218">
      <w:pPr>
        <w:pStyle w:val="Poetry"/>
      </w:pPr>
      <w:r w:rsidRPr="00356218">
        <w:t>until I had therein exhausted sight!</w:t>
      </w:r>
    </w:p>
    <w:p w14:paraId="7F62E219" w14:textId="77777777" w:rsidR="00356218" w:rsidRPr="00356218" w:rsidRDefault="00356218" w:rsidP="00356218">
      <w:pPr>
        <w:pStyle w:val="Poetry"/>
      </w:pPr>
    </w:p>
    <w:p w14:paraId="4D27BCD4" w14:textId="15773FDF" w:rsidR="000276C6" w:rsidRPr="00356218" w:rsidRDefault="000276C6" w:rsidP="00356218">
      <w:pPr>
        <w:pStyle w:val="Poetry"/>
      </w:pPr>
      <w:r w:rsidRPr="00356218">
        <w:t>I saw that far within its depths there lies,</w:t>
      </w:r>
    </w:p>
    <w:p w14:paraId="0883FD84" w14:textId="77777777" w:rsidR="000276C6" w:rsidRPr="00356218" w:rsidRDefault="000276C6" w:rsidP="00356218">
      <w:pPr>
        <w:pStyle w:val="Poetry"/>
      </w:pPr>
      <w:r w:rsidRPr="00356218">
        <w:lastRenderedPageBreak/>
        <w:t>by Love together in one volume bound,</w:t>
      </w:r>
    </w:p>
    <w:p w14:paraId="3B8B86A6" w14:textId="77777777" w:rsidR="00356218" w:rsidRDefault="000276C6" w:rsidP="00356218">
      <w:pPr>
        <w:pStyle w:val="Poetry"/>
      </w:pPr>
      <w:r w:rsidRPr="00356218">
        <w:t xml:space="preserve">that which in leaves lies scattered through the world; </w:t>
      </w:r>
    </w:p>
    <w:p w14:paraId="4AA16507" w14:textId="1ADA1605" w:rsidR="000276C6" w:rsidRPr="00356218" w:rsidRDefault="000276C6" w:rsidP="00356218">
      <w:pPr>
        <w:pStyle w:val="Poetry"/>
      </w:pPr>
      <w:r w:rsidRPr="00356218">
        <w:t>substance and accident, and modes thereof,</w:t>
      </w:r>
    </w:p>
    <w:p w14:paraId="2CADA09A" w14:textId="77777777" w:rsidR="000276C6" w:rsidRPr="00356218" w:rsidRDefault="000276C6" w:rsidP="00356218">
      <w:pPr>
        <w:pStyle w:val="Poetry"/>
      </w:pPr>
      <w:r w:rsidRPr="00356218">
        <w:t>fused, as it were, in such a way, that that,</w:t>
      </w:r>
    </w:p>
    <w:p w14:paraId="1BF6EC5E" w14:textId="0FB67DD6" w:rsidR="000276C6" w:rsidRDefault="000276C6" w:rsidP="00356218">
      <w:pPr>
        <w:pStyle w:val="Poetry"/>
      </w:pPr>
      <w:r w:rsidRPr="00356218">
        <w:t>whereof I speak, is but One Simple Light.</w:t>
      </w:r>
    </w:p>
    <w:p w14:paraId="67063B8E" w14:textId="77777777" w:rsidR="00356218" w:rsidRPr="00356218" w:rsidRDefault="00356218" w:rsidP="00356218">
      <w:pPr>
        <w:pStyle w:val="Poetry"/>
      </w:pPr>
    </w:p>
    <w:p w14:paraId="0C450B7F" w14:textId="77777777" w:rsidR="00356218" w:rsidRDefault="000276C6" w:rsidP="00356218">
      <w:pPr>
        <w:pStyle w:val="Poetry"/>
      </w:pPr>
      <w:r w:rsidRPr="00356218">
        <w:t xml:space="preserve">This union’s general form I think I saw, </w:t>
      </w:r>
    </w:p>
    <w:p w14:paraId="7AF2F404" w14:textId="77777777" w:rsidR="00356218" w:rsidRDefault="000276C6" w:rsidP="00356218">
      <w:pPr>
        <w:pStyle w:val="Poetry"/>
      </w:pPr>
      <w:r w:rsidRPr="00356218">
        <w:t xml:space="preserve">since, saying so, I feel that I the more </w:t>
      </w:r>
    </w:p>
    <w:p w14:paraId="6AD6A35E" w14:textId="4FD6B538" w:rsidR="000276C6" w:rsidRPr="00356218" w:rsidRDefault="000276C6" w:rsidP="00356218">
      <w:pPr>
        <w:pStyle w:val="Poetry"/>
      </w:pPr>
      <w:r w:rsidRPr="00356218">
        <w:t>rejoice. Of more forgetfulness for me</w:t>
      </w:r>
    </w:p>
    <w:p w14:paraId="47464974" w14:textId="77777777" w:rsidR="000276C6" w:rsidRPr="00356218" w:rsidRDefault="000276C6" w:rsidP="00356218">
      <w:pPr>
        <w:pStyle w:val="Poetry"/>
      </w:pPr>
      <w:r w:rsidRPr="00356218">
        <w:t>one moment is, than centuries twenty-five</w:t>
      </w:r>
    </w:p>
    <w:p w14:paraId="6E7CCE2A" w14:textId="309E212E" w:rsidR="000276C6" w:rsidRPr="00356218" w:rsidRDefault="000276C6" w:rsidP="00356218">
      <w:pPr>
        <w:pStyle w:val="Poetry"/>
      </w:pPr>
      <w:r w:rsidRPr="00356218">
        <w:t>are for the enterprise which once caused Neptune</w:t>
      </w:r>
    </w:p>
    <w:p w14:paraId="44FE1818" w14:textId="56E9AA25" w:rsidR="000276C6" w:rsidRDefault="000276C6" w:rsidP="00356218">
      <w:pPr>
        <w:pStyle w:val="Poetry"/>
      </w:pPr>
      <w:r w:rsidRPr="00356218">
        <w:t>to wonder at the shadow Argo cast.</w:t>
      </w:r>
    </w:p>
    <w:p w14:paraId="5D313A16" w14:textId="77777777" w:rsidR="00356218" w:rsidRPr="00356218" w:rsidRDefault="00356218" w:rsidP="00356218">
      <w:pPr>
        <w:pStyle w:val="Poetry"/>
      </w:pPr>
    </w:p>
    <w:p w14:paraId="647216A8" w14:textId="77777777" w:rsidR="00356218" w:rsidRDefault="000276C6" w:rsidP="00356218">
      <w:pPr>
        <w:pStyle w:val="Poetry"/>
      </w:pPr>
      <w:r w:rsidRPr="00356218">
        <w:t xml:space="preserve">My mind, thus wholly in suspense, was gazing </w:t>
      </w:r>
    </w:p>
    <w:p w14:paraId="77139150" w14:textId="3D6B9CFB" w:rsidR="000276C6" w:rsidRPr="00356218" w:rsidRDefault="000276C6" w:rsidP="00356218">
      <w:pPr>
        <w:pStyle w:val="Poetry"/>
      </w:pPr>
      <w:r w:rsidRPr="00356218">
        <w:t>steadfast and motionless, and all intent,</w:t>
      </w:r>
    </w:p>
    <w:p w14:paraId="44BA9AAE" w14:textId="448E465E" w:rsidR="000276C6" w:rsidRDefault="000276C6" w:rsidP="00356218">
      <w:pPr>
        <w:pStyle w:val="Poetry"/>
      </w:pPr>
      <w:r w:rsidRPr="00356218">
        <w:t>and, gazing, grew enkindled more and more.</w:t>
      </w:r>
    </w:p>
    <w:p w14:paraId="212E5EF7" w14:textId="77777777" w:rsidR="00356218" w:rsidRPr="00356218" w:rsidRDefault="00356218" w:rsidP="00356218">
      <w:pPr>
        <w:pStyle w:val="Poetry"/>
      </w:pPr>
    </w:p>
    <w:p w14:paraId="45CCDF5A" w14:textId="3BAF80B6" w:rsidR="000276C6" w:rsidRPr="00356218" w:rsidRDefault="000276C6" w:rsidP="00356218">
      <w:pPr>
        <w:pStyle w:val="Poetry"/>
      </w:pPr>
      <w:r w:rsidRPr="00356218">
        <w:t>Such in that Light doth one at last become,</w:t>
      </w:r>
    </w:p>
    <w:p w14:paraId="48F68219" w14:textId="77777777" w:rsidR="00356218" w:rsidRDefault="000276C6" w:rsidP="00356218">
      <w:pPr>
        <w:pStyle w:val="Poetry"/>
      </w:pPr>
      <w:r w:rsidRPr="00356218">
        <w:t xml:space="preserve">that one can never possibly consent </w:t>
      </w:r>
    </w:p>
    <w:p w14:paraId="5FA146E0" w14:textId="0AFDE2E8" w:rsidR="000276C6" w:rsidRPr="00356218" w:rsidRDefault="000276C6" w:rsidP="00356218">
      <w:pPr>
        <w:pStyle w:val="Poetry"/>
      </w:pPr>
      <w:r w:rsidRPr="00356218">
        <w:t>to turn therefrom for any other sight;</w:t>
      </w:r>
    </w:p>
    <w:p w14:paraId="2B4AC50C" w14:textId="77777777" w:rsidR="00356218" w:rsidRDefault="000276C6" w:rsidP="00356218">
      <w:pPr>
        <w:pStyle w:val="Poetry"/>
      </w:pPr>
      <w:r w:rsidRPr="00356218">
        <w:t xml:space="preserve">because the Good, which is the will’s real object, </w:t>
      </w:r>
    </w:p>
    <w:p w14:paraId="4928EEA5" w14:textId="33E9CC2E" w:rsidR="000276C6" w:rsidRPr="00356218" w:rsidRDefault="000276C6" w:rsidP="00356218">
      <w:pPr>
        <w:pStyle w:val="Poetry"/>
      </w:pPr>
      <w:r w:rsidRPr="00356218">
        <w:t>is therein wholly gathered, and, outside,</w:t>
      </w:r>
    </w:p>
    <w:p w14:paraId="4257FFAA" w14:textId="74E5A72B" w:rsidR="000276C6" w:rsidRDefault="000276C6" w:rsidP="00356218">
      <w:pPr>
        <w:pStyle w:val="Poetry"/>
      </w:pPr>
      <w:r w:rsidRPr="00356218">
        <w:t>that is defective which is perfect there.</w:t>
      </w:r>
    </w:p>
    <w:p w14:paraId="294B242B" w14:textId="77777777" w:rsidR="00356218" w:rsidRPr="00356218" w:rsidRDefault="00356218" w:rsidP="00356218">
      <w:pPr>
        <w:pStyle w:val="Poetry"/>
      </w:pPr>
    </w:p>
    <w:p w14:paraId="44F800C9" w14:textId="77777777" w:rsidR="000276C6" w:rsidRPr="00356218" w:rsidRDefault="000276C6" w:rsidP="00356218">
      <w:pPr>
        <w:pStyle w:val="Poetry"/>
      </w:pPr>
      <w:r w:rsidRPr="00356218">
        <w:t>Ev’n as to what I do remember, mine</w:t>
      </w:r>
    </w:p>
    <w:p w14:paraId="79430BAA" w14:textId="77777777" w:rsidR="000276C6" w:rsidRPr="00356218" w:rsidRDefault="000276C6" w:rsidP="00356218">
      <w:pPr>
        <w:pStyle w:val="Poetry"/>
      </w:pPr>
      <w:r w:rsidRPr="00356218">
        <w:t>will now be shorter than an infant’s speech,</w:t>
      </w:r>
    </w:p>
    <w:p w14:paraId="0D7A5EB3" w14:textId="77777777" w:rsidR="00356218" w:rsidRDefault="000276C6" w:rsidP="00356218">
      <w:pPr>
        <w:pStyle w:val="Poetry"/>
      </w:pPr>
      <w:r w:rsidRPr="00356218">
        <w:t xml:space="preserve">who at the breast still bathes his tongue. ’T was not </w:t>
      </w:r>
    </w:p>
    <w:p w14:paraId="1C236123" w14:textId="42B74FBA" w:rsidR="000276C6" w:rsidRPr="00356218" w:rsidRDefault="000276C6" w:rsidP="00356218">
      <w:pPr>
        <w:pStyle w:val="Poetry"/>
      </w:pPr>
      <w:r w:rsidRPr="00356218">
        <w:t>that there was other than a simple semblance</w:t>
      </w:r>
    </w:p>
    <w:p w14:paraId="1452303E" w14:textId="3F8B1AE5" w:rsidR="000276C6" w:rsidRPr="00356218" w:rsidRDefault="000276C6" w:rsidP="00356218">
      <w:pPr>
        <w:pStyle w:val="Poetry"/>
      </w:pPr>
      <w:r w:rsidRPr="00356218">
        <w:t>within the Living Light wherein I gazed,</w:t>
      </w:r>
    </w:p>
    <w:p w14:paraId="30117AAA" w14:textId="77777777" w:rsidR="000276C6" w:rsidRPr="00356218" w:rsidRDefault="000276C6" w:rsidP="00356218">
      <w:pPr>
        <w:pStyle w:val="Poetry"/>
      </w:pPr>
      <w:r w:rsidRPr="00356218">
        <w:t>which always is what It hath been before;</w:t>
      </w:r>
    </w:p>
    <w:p w14:paraId="7794923B" w14:textId="77777777" w:rsidR="00356218" w:rsidRDefault="000276C6" w:rsidP="00356218">
      <w:pPr>
        <w:pStyle w:val="Poetry"/>
      </w:pPr>
      <w:r w:rsidRPr="00356218">
        <w:t xml:space="preserve">but through my sight, which in me, as I looked, </w:t>
      </w:r>
    </w:p>
    <w:p w14:paraId="309A4588" w14:textId="77777777" w:rsidR="00356218" w:rsidRDefault="000276C6" w:rsidP="00356218">
      <w:pPr>
        <w:pStyle w:val="Poetry"/>
      </w:pPr>
      <w:r w:rsidRPr="00356218">
        <w:t xml:space="preserve">was gathering strength, because I changed, one sole </w:t>
      </w:r>
    </w:p>
    <w:p w14:paraId="299B91D1" w14:textId="296A50D1" w:rsidR="000276C6" w:rsidRDefault="000276C6" w:rsidP="00356218">
      <w:pPr>
        <w:pStyle w:val="Poetry"/>
      </w:pPr>
      <w:r w:rsidRPr="00356218">
        <w:t>appearance underwent a change for me.</w:t>
      </w:r>
    </w:p>
    <w:p w14:paraId="6EAB36AB" w14:textId="77777777" w:rsidR="00356218" w:rsidRPr="00356218" w:rsidRDefault="00356218" w:rsidP="00356218">
      <w:pPr>
        <w:pStyle w:val="Poetry"/>
      </w:pPr>
    </w:p>
    <w:p w14:paraId="5035D265" w14:textId="337F9467" w:rsidR="000276C6" w:rsidRPr="00356218" w:rsidRDefault="000276C6" w:rsidP="00356218">
      <w:pPr>
        <w:pStyle w:val="Poetry"/>
      </w:pPr>
      <w:r w:rsidRPr="00356218">
        <w:t>Within the Lofty Light’s profound and clear</w:t>
      </w:r>
    </w:p>
    <w:p w14:paraId="33ADC29F" w14:textId="77777777" w:rsidR="00356218" w:rsidRDefault="000276C6" w:rsidP="00356218">
      <w:pPr>
        <w:pStyle w:val="Poetry"/>
      </w:pPr>
      <w:r w:rsidRPr="00356218">
        <w:lastRenderedPageBreak/>
        <w:t xml:space="preserve">subsistence there appeared to me three Rings, </w:t>
      </w:r>
    </w:p>
    <w:p w14:paraId="3BD553DE" w14:textId="406D143A" w:rsidR="000276C6" w:rsidRPr="00356218" w:rsidRDefault="000276C6" w:rsidP="00356218">
      <w:pPr>
        <w:pStyle w:val="Poetry"/>
      </w:pPr>
      <w:r w:rsidRPr="00356218">
        <w:t>of threefold color and of one content;</w:t>
      </w:r>
    </w:p>
    <w:p w14:paraId="02C930C0" w14:textId="77777777" w:rsidR="00356218" w:rsidRDefault="000276C6" w:rsidP="00356218">
      <w:pPr>
        <w:pStyle w:val="Poetry"/>
      </w:pPr>
      <w:r w:rsidRPr="00356218">
        <w:t xml:space="preserve">and one, as Rainbow is by Rainbow, seemed </w:t>
      </w:r>
    </w:p>
    <w:p w14:paraId="01FF4A10" w14:textId="2C102787" w:rsidR="000276C6" w:rsidRPr="00356218" w:rsidRDefault="000276C6" w:rsidP="00356218">
      <w:pPr>
        <w:pStyle w:val="Poetry"/>
      </w:pPr>
      <w:r w:rsidRPr="00356218">
        <w:t>reflected by the other, while the third</w:t>
      </w:r>
    </w:p>
    <w:p w14:paraId="39C8F632" w14:textId="27F24291" w:rsidR="000276C6" w:rsidRDefault="000276C6" w:rsidP="00356218">
      <w:pPr>
        <w:pStyle w:val="Poetry"/>
      </w:pPr>
      <w:r w:rsidRPr="00356218">
        <w:t>seemed like a Fire breathed equally from both.</w:t>
      </w:r>
    </w:p>
    <w:p w14:paraId="13F0745E" w14:textId="77777777" w:rsidR="00356218" w:rsidRPr="00356218" w:rsidRDefault="00356218" w:rsidP="00356218">
      <w:pPr>
        <w:pStyle w:val="Poetry"/>
      </w:pPr>
    </w:p>
    <w:p w14:paraId="29698AAD" w14:textId="77777777" w:rsidR="00356218" w:rsidRDefault="000276C6" w:rsidP="00356218">
      <w:pPr>
        <w:pStyle w:val="Poetry"/>
      </w:pPr>
      <w:r w:rsidRPr="00356218">
        <w:t xml:space="preserve">Oh, how, to my conception, short and weak </w:t>
      </w:r>
    </w:p>
    <w:p w14:paraId="1A4A28B0" w14:textId="77777777" w:rsidR="00356218" w:rsidRDefault="000276C6" w:rsidP="00356218">
      <w:pPr>
        <w:pStyle w:val="Poetry"/>
      </w:pPr>
      <w:r w:rsidRPr="00356218">
        <w:t xml:space="preserve">is speech! And this, to what I saw, is such, </w:t>
      </w:r>
    </w:p>
    <w:p w14:paraId="6D99A059" w14:textId="2A079EDD" w:rsidR="000276C6" w:rsidRDefault="000276C6" w:rsidP="00356218">
      <w:pPr>
        <w:pStyle w:val="Poetry"/>
      </w:pPr>
      <w:r w:rsidRPr="00356218">
        <w:t>that it is not enough to call it small.</w:t>
      </w:r>
    </w:p>
    <w:p w14:paraId="01663D3C" w14:textId="77777777" w:rsidR="00356218" w:rsidRPr="00356218" w:rsidRDefault="00356218" w:rsidP="00356218">
      <w:pPr>
        <w:pStyle w:val="Poetry"/>
      </w:pPr>
    </w:p>
    <w:p w14:paraId="39A9726A" w14:textId="77777777" w:rsidR="000276C6" w:rsidRPr="00356218" w:rsidRDefault="000276C6" w:rsidP="00356218">
      <w:pPr>
        <w:pStyle w:val="Poetry"/>
      </w:pPr>
      <w:r w:rsidRPr="00356218">
        <w:t>O Light Eternal, that alone dost dwell</w:t>
      </w:r>
    </w:p>
    <w:p w14:paraId="34971E8E" w14:textId="6CAC800B" w:rsidR="000276C6" w:rsidRPr="00356218" w:rsidRDefault="000276C6" w:rsidP="00356218">
      <w:pPr>
        <w:pStyle w:val="Poetry"/>
      </w:pPr>
      <w:r w:rsidRPr="00356218">
        <w:t>within Thyself, alone dost understand</w:t>
      </w:r>
    </w:p>
    <w:p w14:paraId="49F2A496" w14:textId="77777777" w:rsidR="00356218" w:rsidRDefault="000276C6" w:rsidP="00356218">
      <w:pPr>
        <w:pStyle w:val="Poetry"/>
      </w:pPr>
      <w:r w:rsidRPr="00356218">
        <w:t xml:space="preserve">Thyself, and love and smile upon Thyself, </w:t>
      </w:r>
    </w:p>
    <w:p w14:paraId="247C0375" w14:textId="7CA0F43E" w:rsidR="000276C6" w:rsidRDefault="000276C6" w:rsidP="00356218">
      <w:pPr>
        <w:pStyle w:val="Poetry"/>
      </w:pPr>
      <w:r w:rsidRPr="00356218">
        <w:t>Self-understanding and Self-understood!</w:t>
      </w:r>
    </w:p>
    <w:p w14:paraId="45C6E1FD" w14:textId="77777777" w:rsidR="00356218" w:rsidRPr="00356218" w:rsidRDefault="00356218" w:rsidP="00356218">
      <w:pPr>
        <w:pStyle w:val="Poetry"/>
      </w:pPr>
    </w:p>
    <w:p w14:paraId="014BDD60" w14:textId="77777777" w:rsidR="00356218" w:rsidRDefault="000276C6" w:rsidP="00356218">
      <w:pPr>
        <w:pStyle w:val="Poetry"/>
      </w:pPr>
      <w:r w:rsidRPr="00356218">
        <w:t xml:space="preserve">That Circle which appeared to be conceived </w:t>
      </w:r>
    </w:p>
    <w:p w14:paraId="449D5920" w14:textId="79D87D4D" w:rsidR="000276C6" w:rsidRPr="00356218" w:rsidRDefault="000276C6" w:rsidP="00356218">
      <w:pPr>
        <w:pStyle w:val="Poetry"/>
      </w:pPr>
      <w:r w:rsidRPr="00356218">
        <w:t>within Thyself as a Reflected Light,</w:t>
      </w:r>
    </w:p>
    <w:p w14:paraId="6370EE40" w14:textId="6B2FED45" w:rsidR="000276C6" w:rsidRPr="00356218" w:rsidRDefault="000276C6" w:rsidP="00356218">
      <w:pPr>
        <w:pStyle w:val="Poetry"/>
      </w:pPr>
      <w:r w:rsidRPr="00356218">
        <w:t>when somewhat contemplated by mine eyes,</w:t>
      </w:r>
    </w:p>
    <w:p w14:paraId="7E70EDFB" w14:textId="77777777" w:rsidR="000276C6" w:rsidRPr="00356218" w:rsidRDefault="000276C6" w:rsidP="00356218">
      <w:pPr>
        <w:pStyle w:val="Poetry"/>
      </w:pPr>
      <w:r w:rsidRPr="00356218">
        <w:t>within Itself, of Its own very color,</w:t>
      </w:r>
    </w:p>
    <w:p w14:paraId="443BB9A9" w14:textId="77777777" w:rsidR="00356218" w:rsidRDefault="000276C6" w:rsidP="00356218">
      <w:pPr>
        <w:pStyle w:val="Poetry"/>
      </w:pPr>
      <w:r w:rsidRPr="00356218">
        <w:t xml:space="preserve">to me seemed painted with our Human Form; </w:t>
      </w:r>
    </w:p>
    <w:p w14:paraId="4D66A321" w14:textId="424E73B1" w:rsidR="000276C6" w:rsidRDefault="000276C6" w:rsidP="00356218">
      <w:pPr>
        <w:pStyle w:val="Poetry"/>
      </w:pPr>
      <w:r w:rsidRPr="00356218">
        <w:t>whence wholly set upon It was my gaze.</w:t>
      </w:r>
    </w:p>
    <w:p w14:paraId="56B92B56" w14:textId="77777777" w:rsidR="00356218" w:rsidRPr="00356218" w:rsidRDefault="00356218" w:rsidP="00356218">
      <w:pPr>
        <w:pStyle w:val="Poetry"/>
      </w:pPr>
    </w:p>
    <w:p w14:paraId="758D0705" w14:textId="77777777" w:rsidR="000276C6" w:rsidRPr="00356218" w:rsidRDefault="000276C6" w:rsidP="00356218">
      <w:pPr>
        <w:pStyle w:val="Poetry"/>
      </w:pPr>
      <w:r w:rsidRPr="00356218">
        <w:t>Like the geometer, who gives himself</w:t>
      </w:r>
    </w:p>
    <w:p w14:paraId="3E534972" w14:textId="35EBDBC1" w:rsidR="000276C6" w:rsidRPr="00356218" w:rsidRDefault="000276C6" w:rsidP="00356218">
      <w:pPr>
        <w:pStyle w:val="Poetry"/>
      </w:pPr>
      <w:r w:rsidRPr="00356218">
        <w:t>wholly to measuring the circle, nor,</w:t>
      </w:r>
    </w:p>
    <w:p w14:paraId="05F3236A" w14:textId="77777777" w:rsidR="00356218" w:rsidRDefault="000276C6" w:rsidP="00356218">
      <w:pPr>
        <w:pStyle w:val="Poetry"/>
      </w:pPr>
      <w:r w:rsidRPr="00356218">
        <w:t xml:space="preserve">by thinking, finds the principle he needs; </w:t>
      </w:r>
    </w:p>
    <w:p w14:paraId="7D5906BD" w14:textId="77777777" w:rsidR="00356218" w:rsidRDefault="000276C6" w:rsidP="00356218">
      <w:pPr>
        <w:pStyle w:val="Poetry"/>
      </w:pPr>
      <w:r w:rsidRPr="00356218">
        <w:t xml:space="preserve">ev’n such was I at that new sight. I wished </w:t>
      </w:r>
    </w:p>
    <w:p w14:paraId="3B56FD19" w14:textId="77777777" w:rsidR="00356218" w:rsidRDefault="000276C6" w:rsidP="00356218">
      <w:pPr>
        <w:pStyle w:val="Poetry"/>
      </w:pPr>
      <w:r w:rsidRPr="00356218">
        <w:t xml:space="preserve">to see how to the Ring the Image there </w:t>
      </w:r>
    </w:p>
    <w:p w14:paraId="1C35735B" w14:textId="5B648BE0" w:rsidR="000276C6" w:rsidRPr="00356218" w:rsidRDefault="000276C6" w:rsidP="00356218">
      <w:pPr>
        <w:pStyle w:val="Poetry"/>
      </w:pPr>
      <w:r w:rsidRPr="00356218">
        <w:t>conformed Itself, and found therein a place;</w:t>
      </w:r>
    </w:p>
    <w:p w14:paraId="499734D6" w14:textId="1B39A797" w:rsidR="000276C6" w:rsidRPr="00356218" w:rsidRDefault="000276C6" w:rsidP="00356218">
      <w:pPr>
        <w:pStyle w:val="Poetry"/>
      </w:pPr>
      <w:r w:rsidRPr="00356218">
        <w:t>but mine own wings were not enough for this;</w:t>
      </w:r>
    </w:p>
    <w:p w14:paraId="409CBE8A" w14:textId="77777777" w:rsidR="00356218" w:rsidRDefault="000276C6" w:rsidP="00356218">
      <w:pPr>
        <w:pStyle w:val="Poetry"/>
      </w:pPr>
      <w:r w:rsidRPr="00356218">
        <w:t xml:space="preserve">had not my mind been smitten by a flash </w:t>
      </w:r>
    </w:p>
    <w:p w14:paraId="48D2DA39" w14:textId="5846958A" w:rsidR="000276C6" w:rsidRDefault="000276C6" w:rsidP="00356218">
      <w:pPr>
        <w:pStyle w:val="Poetry"/>
      </w:pPr>
      <w:r w:rsidRPr="00356218">
        <w:t>of light, wherein what it was willing came.</w:t>
      </w:r>
    </w:p>
    <w:p w14:paraId="26E3AE12" w14:textId="77777777" w:rsidR="00356218" w:rsidRPr="00356218" w:rsidRDefault="00356218" w:rsidP="00356218">
      <w:pPr>
        <w:pStyle w:val="Poetry"/>
      </w:pPr>
    </w:p>
    <w:p w14:paraId="5C0A866F" w14:textId="77777777" w:rsidR="000276C6" w:rsidRPr="00356218" w:rsidRDefault="000276C6" w:rsidP="00356218">
      <w:pPr>
        <w:pStyle w:val="Poetry"/>
      </w:pPr>
      <w:r w:rsidRPr="00356218">
        <w:t>Here power failed my high imagining;</w:t>
      </w:r>
    </w:p>
    <w:p w14:paraId="1AD44657" w14:textId="77777777" w:rsidR="000276C6" w:rsidRPr="00356218" w:rsidRDefault="000276C6" w:rsidP="00356218">
      <w:pPr>
        <w:pStyle w:val="Poetry"/>
      </w:pPr>
      <w:r w:rsidRPr="00356218">
        <w:t>but, like a smoothly moving wheel, that Love</w:t>
      </w:r>
    </w:p>
    <w:p w14:paraId="5C9B2E4D" w14:textId="2F86A613" w:rsidR="000276C6" w:rsidRPr="00356218" w:rsidRDefault="000276C6" w:rsidP="00356218">
      <w:pPr>
        <w:pStyle w:val="Poetry"/>
      </w:pPr>
      <w:r w:rsidRPr="00356218">
        <w:t>was now revolving my desire and will,</w:t>
      </w:r>
    </w:p>
    <w:p w14:paraId="484C30BD" w14:textId="77777777" w:rsidR="000276C6" w:rsidRPr="00356218" w:rsidRDefault="000276C6" w:rsidP="00356218">
      <w:pPr>
        <w:pStyle w:val="Poetry"/>
      </w:pPr>
      <w:r w:rsidRPr="00356218">
        <w:lastRenderedPageBreak/>
        <w:t>which moves the sun and all the other stars.</w:t>
      </w:r>
    </w:p>
    <w:p w14:paraId="3B7ACE58" w14:textId="77777777" w:rsidR="000276C6" w:rsidRDefault="000276C6" w:rsidP="000276C6">
      <w:pPr>
        <w:pStyle w:val="BodyText"/>
        <w:spacing w:before="1"/>
        <w:rPr>
          <w:sz w:val="29"/>
        </w:rPr>
      </w:pPr>
    </w:p>
    <w:p w14:paraId="60115E86" w14:textId="6C6BB1C9" w:rsidR="000276C6" w:rsidRPr="002B3138" w:rsidRDefault="002B3138" w:rsidP="002B3138">
      <w:pPr>
        <w:pStyle w:val="Heading1"/>
      </w:pPr>
      <w:r w:rsidRPr="002B3138">
        <w:t>THE LAIS OF MARIE DE FRANCE</w:t>
      </w:r>
    </w:p>
    <w:p w14:paraId="254E8C9D" w14:textId="14BF47D3" w:rsidR="002B3138" w:rsidRDefault="002B3138" w:rsidP="002B3138">
      <w:pPr>
        <w:pStyle w:val="Bodynoindent"/>
        <w:jc w:val="left"/>
      </w:pPr>
      <w:r w:rsidRPr="002B3138">
        <w:t>Marie de France</w:t>
      </w:r>
    </w:p>
    <w:p w14:paraId="0CFCED6D" w14:textId="062A7170" w:rsidR="002B3138" w:rsidRDefault="00356218" w:rsidP="002B3138">
      <w:pPr>
        <w:pStyle w:val="Bodynoindent"/>
        <w:jc w:val="left"/>
      </w:pPr>
      <w:r w:rsidRPr="002B3138">
        <w:t xml:space="preserve">Written in the late 1100s C.E. </w:t>
      </w:r>
    </w:p>
    <w:p w14:paraId="25E39863" w14:textId="7A904D93" w:rsidR="00356218" w:rsidRPr="002B3138" w:rsidRDefault="00356218" w:rsidP="002B3138">
      <w:pPr>
        <w:pStyle w:val="Bodynoindent"/>
        <w:jc w:val="left"/>
      </w:pPr>
      <w:r w:rsidRPr="002B3138">
        <w:t>France (Anglo-Norman)</w:t>
      </w:r>
    </w:p>
    <w:p w14:paraId="75CFDA30" w14:textId="77777777" w:rsidR="000276C6" w:rsidRDefault="000276C6" w:rsidP="000276C6">
      <w:pPr>
        <w:pStyle w:val="BodyText"/>
        <w:spacing w:before="10"/>
        <w:rPr>
          <w:sz w:val="12"/>
        </w:rPr>
      </w:pPr>
    </w:p>
    <w:p w14:paraId="41F2636A" w14:textId="77777777" w:rsidR="000276C6" w:rsidRDefault="000276C6" w:rsidP="002B3138">
      <w:pPr>
        <w:pStyle w:val="Body"/>
      </w:pPr>
      <w:r>
        <w:t>In her works, the author states that her name is Marie, and she is from France. No other detail about the au-</w:t>
      </w:r>
      <w:r>
        <w:rPr>
          <w:spacing w:val="1"/>
        </w:rPr>
        <w:t xml:space="preserve"> </w:t>
      </w:r>
      <w:r>
        <w:t>thor’s</w:t>
      </w:r>
      <w:r>
        <w:rPr>
          <w:spacing w:val="-11"/>
        </w:rPr>
        <w:t xml:space="preserve"> </w:t>
      </w:r>
      <w:r>
        <w:t>life</w:t>
      </w:r>
      <w:r>
        <w:rPr>
          <w:spacing w:val="-10"/>
        </w:rPr>
        <w:t xml:space="preserve"> </w:t>
      </w:r>
      <w:r>
        <w:t>is</w:t>
      </w:r>
      <w:r>
        <w:rPr>
          <w:spacing w:val="-10"/>
        </w:rPr>
        <w:t xml:space="preserve"> </w:t>
      </w:r>
      <w:r>
        <w:t>known,</w:t>
      </w:r>
      <w:r>
        <w:rPr>
          <w:spacing w:val="-10"/>
        </w:rPr>
        <w:t xml:space="preserve"> </w:t>
      </w:r>
      <w:r>
        <w:t>although</w:t>
      </w:r>
      <w:r>
        <w:rPr>
          <w:spacing w:val="-10"/>
        </w:rPr>
        <w:t xml:space="preserve"> </w:t>
      </w:r>
      <w:r>
        <w:t>there</w:t>
      </w:r>
      <w:r>
        <w:rPr>
          <w:spacing w:val="-10"/>
        </w:rPr>
        <w:t xml:space="preserve"> </w:t>
      </w:r>
      <w:r>
        <w:t>are</w:t>
      </w:r>
      <w:r>
        <w:rPr>
          <w:spacing w:val="-10"/>
        </w:rPr>
        <w:t xml:space="preserve"> </w:t>
      </w:r>
      <w:r>
        <w:t>quite</w:t>
      </w:r>
      <w:r>
        <w:rPr>
          <w:spacing w:val="-10"/>
        </w:rPr>
        <w:t xml:space="preserve"> </w:t>
      </w:r>
      <w:r>
        <w:t>a</w:t>
      </w:r>
      <w:r>
        <w:rPr>
          <w:spacing w:val="-10"/>
        </w:rPr>
        <w:t xml:space="preserve"> </w:t>
      </w:r>
      <w:r>
        <w:t>few</w:t>
      </w:r>
      <w:r>
        <w:rPr>
          <w:spacing w:val="-10"/>
        </w:rPr>
        <w:t xml:space="preserve"> </w:t>
      </w:r>
      <w:r>
        <w:t>educated</w:t>
      </w:r>
      <w:r>
        <w:rPr>
          <w:spacing w:val="-11"/>
        </w:rPr>
        <w:t xml:space="preserve"> </w:t>
      </w:r>
      <w:r>
        <w:t>guesses</w:t>
      </w:r>
      <w:r>
        <w:rPr>
          <w:spacing w:val="-10"/>
        </w:rPr>
        <w:t xml:space="preserve"> </w:t>
      </w:r>
      <w:r>
        <w:t>about</w:t>
      </w:r>
      <w:r>
        <w:rPr>
          <w:spacing w:val="-10"/>
        </w:rPr>
        <w:t xml:space="preserve"> </w:t>
      </w:r>
      <w:r>
        <w:t>her</w:t>
      </w:r>
      <w:r>
        <w:rPr>
          <w:spacing w:val="-10"/>
        </w:rPr>
        <w:t xml:space="preserve"> </w:t>
      </w:r>
      <w:r>
        <w:t>possible</w:t>
      </w:r>
      <w:r>
        <w:rPr>
          <w:spacing w:val="-10"/>
        </w:rPr>
        <w:t xml:space="preserve"> </w:t>
      </w:r>
      <w:r>
        <w:t>ties</w:t>
      </w:r>
      <w:r>
        <w:rPr>
          <w:spacing w:val="-10"/>
        </w:rPr>
        <w:t xml:space="preserve"> </w:t>
      </w:r>
      <w:r>
        <w:t>to</w:t>
      </w:r>
      <w:r>
        <w:rPr>
          <w:spacing w:val="-10"/>
        </w:rPr>
        <w:t xml:space="preserve"> </w:t>
      </w:r>
      <w:r>
        <w:t>various</w:t>
      </w:r>
      <w:r>
        <w:rPr>
          <w:spacing w:val="-10"/>
        </w:rPr>
        <w:t xml:space="preserve"> </w:t>
      </w:r>
      <w:r>
        <w:t>royal</w:t>
      </w:r>
      <w:r>
        <w:rPr>
          <w:spacing w:val="-10"/>
        </w:rPr>
        <w:t xml:space="preserve"> </w:t>
      </w:r>
      <w:r>
        <w:t>courts.</w:t>
      </w:r>
      <w:r>
        <w:rPr>
          <w:spacing w:val="-52"/>
        </w:rPr>
        <w:t xml:space="preserve"> </w:t>
      </w:r>
      <w:r>
        <w:t>Marie</w:t>
      </w:r>
      <w:r>
        <w:rPr>
          <w:spacing w:val="-9"/>
        </w:rPr>
        <w:t xml:space="preserve"> </w:t>
      </w:r>
      <w:r>
        <w:t>writes</w:t>
      </w:r>
      <w:r>
        <w:rPr>
          <w:spacing w:val="-8"/>
        </w:rPr>
        <w:t xml:space="preserve"> </w:t>
      </w:r>
      <w:r>
        <w:t>in</w:t>
      </w:r>
      <w:r>
        <w:rPr>
          <w:spacing w:val="-9"/>
        </w:rPr>
        <w:t xml:space="preserve"> </w:t>
      </w:r>
      <w:r>
        <w:t>Anglo-Norman</w:t>
      </w:r>
      <w:r>
        <w:rPr>
          <w:spacing w:val="-8"/>
        </w:rPr>
        <w:t xml:space="preserve"> </w:t>
      </w:r>
      <w:r>
        <w:t>(a</w:t>
      </w:r>
      <w:r>
        <w:rPr>
          <w:spacing w:val="-9"/>
        </w:rPr>
        <w:t xml:space="preserve"> </w:t>
      </w:r>
      <w:r>
        <w:t>version</w:t>
      </w:r>
      <w:r>
        <w:rPr>
          <w:spacing w:val="-8"/>
        </w:rPr>
        <w:t xml:space="preserve"> </w:t>
      </w:r>
      <w:r>
        <w:t>of</w:t>
      </w:r>
      <w:r>
        <w:rPr>
          <w:spacing w:val="-9"/>
        </w:rPr>
        <w:t xml:space="preserve"> </w:t>
      </w:r>
      <w:r>
        <w:t>medieval</w:t>
      </w:r>
      <w:r>
        <w:rPr>
          <w:spacing w:val="-8"/>
        </w:rPr>
        <w:t xml:space="preserve"> </w:t>
      </w:r>
      <w:r>
        <w:t>French),</w:t>
      </w:r>
      <w:r>
        <w:rPr>
          <w:spacing w:val="-8"/>
        </w:rPr>
        <w:t xml:space="preserve"> </w:t>
      </w:r>
      <w:r>
        <w:t>and</w:t>
      </w:r>
      <w:r>
        <w:rPr>
          <w:spacing w:val="-9"/>
        </w:rPr>
        <w:t xml:space="preserve"> </w:t>
      </w:r>
      <w:r>
        <w:t>she</w:t>
      </w:r>
      <w:r>
        <w:rPr>
          <w:spacing w:val="-8"/>
        </w:rPr>
        <w:t xml:space="preserve"> </w:t>
      </w:r>
      <w:r>
        <w:t>says</w:t>
      </w:r>
      <w:r>
        <w:rPr>
          <w:spacing w:val="-9"/>
        </w:rPr>
        <w:t xml:space="preserve"> </w:t>
      </w:r>
      <w:r>
        <w:t>that</w:t>
      </w:r>
      <w:r>
        <w:rPr>
          <w:spacing w:val="-8"/>
        </w:rPr>
        <w:t xml:space="preserve"> </w:t>
      </w:r>
      <w:r>
        <w:t>her</w:t>
      </w:r>
      <w:r>
        <w:rPr>
          <w:spacing w:val="-9"/>
        </w:rPr>
        <w:t xml:space="preserve"> </w:t>
      </w:r>
      <w:r>
        <w:rPr>
          <w:i/>
        </w:rPr>
        <w:t>lais</w:t>
      </w:r>
      <w:r>
        <w:rPr>
          <w:i/>
          <w:spacing w:val="-8"/>
        </w:rPr>
        <w:t xml:space="preserve"> </w:t>
      </w:r>
      <w:r>
        <w:t>are</w:t>
      </w:r>
      <w:r>
        <w:rPr>
          <w:spacing w:val="-8"/>
        </w:rPr>
        <w:t xml:space="preserve"> </w:t>
      </w:r>
      <w:r>
        <w:t>versions</w:t>
      </w:r>
      <w:r>
        <w:rPr>
          <w:spacing w:val="-9"/>
        </w:rPr>
        <w:t xml:space="preserve"> </w:t>
      </w:r>
      <w:r>
        <w:t>of</w:t>
      </w:r>
      <w:r>
        <w:rPr>
          <w:spacing w:val="-8"/>
        </w:rPr>
        <w:t xml:space="preserve"> </w:t>
      </w:r>
      <w:r>
        <w:t>oral</w:t>
      </w:r>
      <w:r>
        <w:rPr>
          <w:spacing w:val="-9"/>
        </w:rPr>
        <w:t xml:space="preserve"> </w:t>
      </w:r>
      <w:r>
        <w:t>tales</w:t>
      </w:r>
      <w:r>
        <w:rPr>
          <w:spacing w:val="1"/>
        </w:rPr>
        <w:t xml:space="preserve"> </w:t>
      </w:r>
      <w:r>
        <w:t>told</w:t>
      </w:r>
      <w:r>
        <w:rPr>
          <w:spacing w:val="-7"/>
        </w:rPr>
        <w:t xml:space="preserve"> </w:t>
      </w:r>
      <w:r>
        <w:t>by</w:t>
      </w:r>
      <w:r>
        <w:rPr>
          <w:spacing w:val="-6"/>
        </w:rPr>
        <w:t xml:space="preserve"> </w:t>
      </w:r>
      <w:r>
        <w:t>Breton</w:t>
      </w:r>
      <w:r>
        <w:rPr>
          <w:spacing w:val="-6"/>
        </w:rPr>
        <w:t xml:space="preserve"> </w:t>
      </w:r>
      <w:r>
        <w:t>minstrels</w:t>
      </w:r>
      <w:r>
        <w:rPr>
          <w:spacing w:val="-7"/>
        </w:rPr>
        <w:t xml:space="preserve"> </w:t>
      </w:r>
      <w:r>
        <w:t>(from</w:t>
      </w:r>
      <w:r>
        <w:rPr>
          <w:spacing w:val="-6"/>
        </w:rPr>
        <w:t xml:space="preserve"> </w:t>
      </w:r>
      <w:r>
        <w:t>Brittany,</w:t>
      </w:r>
      <w:r>
        <w:rPr>
          <w:spacing w:val="-6"/>
        </w:rPr>
        <w:t xml:space="preserve"> </w:t>
      </w:r>
      <w:r>
        <w:t>on</w:t>
      </w:r>
      <w:r>
        <w:rPr>
          <w:spacing w:val="-7"/>
        </w:rPr>
        <w:t xml:space="preserve"> </w:t>
      </w:r>
      <w:r>
        <w:t>the</w:t>
      </w:r>
      <w:r>
        <w:rPr>
          <w:spacing w:val="-6"/>
        </w:rPr>
        <w:t xml:space="preserve"> </w:t>
      </w:r>
      <w:r>
        <w:t>coast</w:t>
      </w:r>
      <w:r>
        <w:rPr>
          <w:spacing w:val="-6"/>
        </w:rPr>
        <w:t xml:space="preserve"> </w:t>
      </w:r>
      <w:r>
        <w:t>of</w:t>
      </w:r>
      <w:r>
        <w:rPr>
          <w:spacing w:val="-7"/>
        </w:rPr>
        <w:t xml:space="preserve"> </w:t>
      </w:r>
      <w:r>
        <w:t>France).</w:t>
      </w:r>
    </w:p>
    <w:p w14:paraId="0ADCBCA4" w14:textId="77777777" w:rsidR="000276C6" w:rsidRDefault="000276C6" w:rsidP="002B3138">
      <w:pPr>
        <w:pStyle w:val="Body"/>
      </w:pPr>
      <w:r>
        <w:t>Her</w:t>
      </w:r>
      <w:r>
        <w:rPr>
          <w:spacing w:val="-11"/>
        </w:rPr>
        <w:t xml:space="preserve"> </w:t>
      </w:r>
      <w:r>
        <w:rPr>
          <w:i/>
        </w:rPr>
        <w:t>lais</w:t>
      </w:r>
      <w:r>
        <w:rPr>
          <w:i/>
          <w:spacing w:val="-10"/>
        </w:rPr>
        <w:t xml:space="preserve"> </w:t>
      </w:r>
      <w:r>
        <w:t>are</w:t>
      </w:r>
      <w:r>
        <w:rPr>
          <w:spacing w:val="-10"/>
        </w:rPr>
        <w:t xml:space="preserve"> </w:t>
      </w:r>
      <w:r>
        <w:t>some</w:t>
      </w:r>
      <w:r>
        <w:rPr>
          <w:spacing w:val="-10"/>
        </w:rPr>
        <w:t xml:space="preserve"> </w:t>
      </w:r>
      <w:r>
        <w:t>of</w:t>
      </w:r>
      <w:r>
        <w:rPr>
          <w:spacing w:val="-10"/>
        </w:rPr>
        <w:t xml:space="preserve"> </w:t>
      </w:r>
      <w:r>
        <w:t>the</w:t>
      </w:r>
      <w:r>
        <w:rPr>
          <w:spacing w:val="-10"/>
        </w:rPr>
        <w:t xml:space="preserve"> </w:t>
      </w:r>
      <w:r>
        <w:t>earliest</w:t>
      </w:r>
      <w:r>
        <w:rPr>
          <w:spacing w:val="-10"/>
        </w:rPr>
        <w:t xml:space="preserve"> </w:t>
      </w:r>
      <w:r>
        <w:t>forms</w:t>
      </w:r>
      <w:r>
        <w:rPr>
          <w:spacing w:val="-10"/>
        </w:rPr>
        <w:t xml:space="preserve"> </w:t>
      </w:r>
      <w:r>
        <w:t>of</w:t>
      </w:r>
      <w:r>
        <w:rPr>
          <w:spacing w:val="-10"/>
        </w:rPr>
        <w:t xml:space="preserve"> </w:t>
      </w:r>
      <w:r>
        <w:t>courtly</w:t>
      </w:r>
      <w:r>
        <w:rPr>
          <w:spacing w:val="-10"/>
        </w:rPr>
        <w:t xml:space="preserve"> </w:t>
      </w:r>
      <w:r>
        <w:t>love</w:t>
      </w:r>
      <w:r>
        <w:rPr>
          <w:spacing w:val="-10"/>
        </w:rPr>
        <w:t xml:space="preserve"> </w:t>
      </w:r>
      <w:r>
        <w:t>literature</w:t>
      </w:r>
      <w:r>
        <w:rPr>
          <w:spacing w:val="-10"/>
        </w:rPr>
        <w:t xml:space="preserve"> </w:t>
      </w:r>
      <w:r>
        <w:t>that</w:t>
      </w:r>
      <w:r>
        <w:rPr>
          <w:spacing w:val="-10"/>
        </w:rPr>
        <w:t xml:space="preserve"> </w:t>
      </w:r>
      <w:r>
        <w:t>survive,</w:t>
      </w:r>
      <w:r>
        <w:rPr>
          <w:spacing w:val="-10"/>
        </w:rPr>
        <w:t xml:space="preserve"> </w:t>
      </w:r>
      <w:r>
        <w:t>influencing</w:t>
      </w:r>
      <w:r>
        <w:rPr>
          <w:spacing w:val="-10"/>
        </w:rPr>
        <w:t xml:space="preserve"> </w:t>
      </w:r>
      <w:r>
        <w:t>later</w:t>
      </w:r>
      <w:r>
        <w:rPr>
          <w:spacing w:val="-10"/>
        </w:rPr>
        <w:t xml:space="preserve"> </w:t>
      </w:r>
      <w:r>
        <w:t>knightly</w:t>
      </w:r>
      <w:r>
        <w:rPr>
          <w:spacing w:val="-10"/>
        </w:rPr>
        <w:t xml:space="preserve"> </w:t>
      </w:r>
      <w:r>
        <w:t>romances</w:t>
      </w:r>
      <w:r>
        <w:rPr>
          <w:spacing w:val="-52"/>
        </w:rPr>
        <w:t xml:space="preserve"> </w:t>
      </w:r>
      <w:r>
        <w:rPr>
          <w:spacing w:val="-1"/>
        </w:rPr>
        <w:t xml:space="preserve">(such as </w:t>
      </w:r>
      <w:r>
        <w:rPr>
          <w:i/>
          <w:spacing w:val="-1"/>
        </w:rPr>
        <w:t>Sir Launfal</w:t>
      </w:r>
      <w:r>
        <w:rPr>
          <w:spacing w:val="-1"/>
        </w:rPr>
        <w:t xml:space="preserve">), stories of King Arthur’s </w:t>
      </w:r>
      <w:r>
        <w:t xml:space="preserve">knights (such as Wolfram von Eschenbach’s </w:t>
      </w:r>
      <w:r>
        <w:rPr>
          <w:i/>
        </w:rPr>
        <w:t>Parzival</w:t>
      </w:r>
      <w:r>
        <w:t>), and certain</w:t>
      </w:r>
      <w:r>
        <w:rPr>
          <w:spacing w:val="1"/>
        </w:rPr>
        <w:t xml:space="preserve"> </w:t>
      </w:r>
      <w:r>
        <w:rPr>
          <w:spacing w:val="-1"/>
        </w:rPr>
        <w:t>stories</w:t>
      </w:r>
      <w:r>
        <w:rPr>
          <w:spacing w:val="-13"/>
        </w:rPr>
        <w:t xml:space="preserve"> </w:t>
      </w:r>
      <w:r>
        <w:rPr>
          <w:spacing w:val="-1"/>
        </w:rPr>
        <w:t>in</w:t>
      </w:r>
      <w:r>
        <w:rPr>
          <w:spacing w:val="-13"/>
        </w:rPr>
        <w:t xml:space="preserve"> </w:t>
      </w:r>
      <w:r>
        <w:rPr>
          <w:spacing w:val="-1"/>
        </w:rPr>
        <w:t>Chaucer’s</w:t>
      </w:r>
      <w:r>
        <w:rPr>
          <w:spacing w:val="-12"/>
        </w:rPr>
        <w:t xml:space="preserve"> </w:t>
      </w:r>
      <w:r>
        <w:rPr>
          <w:i/>
          <w:spacing w:val="-1"/>
        </w:rPr>
        <w:t>Canterbury</w:t>
      </w:r>
      <w:r>
        <w:rPr>
          <w:i/>
          <w:spacing w:val="-12"/>
        </w:rPr>
        <w:t xml:space="preserve"> </w:t>
      </w:r>
      <w:r>
        <w:rPr>
          <w:i/>
          <w:spacing w:val="-1"/>
        </w:rPr>
        <w:t>Tales</w:t>
      </w:r>
      <w:r>
        <w:rPr>
          <w:i/>
          <w:spacing w:val="-13"/>
        </w:rPr>
        <w:t xml:space="preserve"> </w:t>
      </w:r>
      <w:r>
        <w:rPr>
          <w:spacing w:val="-1"/>
        </w:rPr>
        <w:t>(in</w:t>
      </w:r>
      <w:r>
        <w:rPr>
          <w:spacing w:val="-12"/>
        </w:rPr>
        <w:t xml:space="preserve"> </w:t>
      </w:r>
      <w:r>
        <w:rPr>
          <w:spacing w:val="-1"/>
        </w:rPr>
        <w:t>particular,</w:t>
      </w:r>
      <w:r>
        <w:rPr>
          <w:spacing w:val="-13"/>
        </w:rPr>
        <w:t xml:space="preserve"> </w:t>
      </w:r>
      <w:r>
        <w:rPr>
          <w:spacing w:val="-1"/>
        </w:rPr>
        <w:t>the</w:t>
      </w:r>
      <w:r>
        <w:rPr>
          <w:spacing w:val="-12"/>
        </w:rPr>
        <w:t xml:space="preserve"> </w:t>
      </w:r>
      <w:r>
        <w:rPr>
          <w:i/>
          <w:spacing w:val="-1"/>
        </w:rPr>
        <w:t>Franklin’s</w:t>
      </w:r>
      <w:r>
        <w:rPr>
          <w:i/>
          <w:spacing w:val="-12"/>
        </w:rPr>
        <w:t xml:space="preserve"> </w:t>
      </w:r>
      <w:r>
        <w:rPr>
          <w:i/>
          <w:spacing w:val="-1"/>
        </w:rPr>
        <w:t>Tale</w:t>
      </w:r>
      <w:r>
        <w:rPr>
          <w:spacing w:val="-1"/>
        </w:rPr>
        <w:t>,</w:t>
      </w:r>
      <w:r>
        <w:rPr>
          <w:spacing w:val="-13"/>
        </w:rPr>
        <w:t xml:space="preserve"> </w:t>
      </w:r>
      <w:r>
        <w:rPr>
          <w:spacing w:val="-1"/>
        </w:rPr>
        <w:t>which</w:t>
      </w:r>
      <w:r>
        <w:rPr>
          <w:spacing w:val="-12"/>
        </w:rPr>
        <w:t xml:space="preserve"> </w:t>
      </w:r>
      <w:r>
        <w:rPr>
          <w:spacing w:val="-1"/>
        </w:rPr>
        <w:t>is</w:t>
      </w:r>
      <w:r>
        <w:rPr>
          <w:spacing w:val="-13"/>
        </w:rPr>
        <w:t xml:space="preserve"> </w:t>
      </w:r>
      <w:r>
        <w:rPr>
          <w:spacing w:val="-1"/>
        </w:rPr>
        <w:t>itself</w:t>
      </w:r>
      <w:r>
        <w:rPr>
          <w:spacing w:val="-13"/>
        </w:rPr>
        <w:t xml:space="preserve"> </w:t>
      </w:r>
      <w:r>
        <w:t>based</w:t>
      </w:r>
      <w:r>
        <w:rPr>
          <w:spacing w:val="-12"/>
        </w:rPr>
        <w:t xml:space="preserve"> </w:t>
      </w:r>
      <w:r>
        <w:t>on</w:t>
      </w:r>
      <w:r>
        <w:rPr>
          <w:spacing w:val="-13"/>
        </w:rPr>
        <w:t xml:space="preserve"> </w:t>
      </w:r>
      <w:r>
        <w:t>a</w:t>
      </w:r>
      <w:r>
        <w:rPr>
          <w:spacing w:val="-12"/>
        </w:rPr>
        <w:t xml:space="preserve"> </w:t>
      </w:r>
      <w:r>
        <w:t>Breton</w:t>
      </w:r>
      <w:r>
        <w:rPr>
          <w:spacing w:val="-13"/>
        </w:rPr>
        <w:t xml:space="preserve"> </w:t>
      </w:r>
      <w:r>
        <w:rPr>
          <w:i/>
        </w:rPr>
        <w:t>lai</w:t>
      </w:r>
      <w:r>
        <w:t>).</w:t>
      </w:r>
    </w:p>
    <w:p w14:paraId="513D9EF7" w14:textId="77777777" w:rsidR="000276C6" w:rsidRDefault="000276C6" w:rsidP="002B3138">
      <w:pPr>
        <w:pStyle w:val="Bodynoindent"/>
        <w:jc w:val="right"/>
      </w:pPr>
      <w:r>
        <w:t>Written</w:t>
      </w:r>
      <w:r>
        <w:rPr>
          <w:spacing w:val="-4"/>
        </w:rPr>
        <w:t xml:space="preserve"> </w:t>
      </w:r>
      <w:r>
        <w:t>by</w:t>
      </w:r>
      <w:r>
        <w:rPr>
          <w:spacing w:val="-3"/>
        </w:rPr>
        <w:t xml:space="preserve"> </w:t>
      </w:r>
      <w:r>
        <w:t>Laura</w:t>
      </w:r>
      <w:r>
        <w:rPr>
          <w:spacing w:val="-4"/>
        </w:rPr>
        <w:t xml:space="preserve"> </w:t>
      </w:r>
      <w:r>
        <w:t>J.</w:t>
      </w:r>
      <w:r>
        <w:rPr>
          <w:spacing w:val="-3"/>
        </w:rPr>
        <w:t xml:space="preserve"> </w:t>
      </w:r>
      <w:r>
        <w:t>Getty</w:t>
      </w:r>
    </w:p>
    <w:p w14:paraId="44085D32" w14:textId="77777777" w:rsidR="000276C6" w:rsidRDefault="000276C6" w:rsidP="000276C6">
      <w:pPr>
        <w:pStyle w:val="BodyText"/>
        <w:rPr>
          <w:i/>
          <w:sz w:val="20"/>
        </w:rPr>
      </w:pPr>
    </w:p>
    <w:p w14:paraId="7033DB1C" w14:textId="6C3D56A9" w:rsidR="000276C6" w:rsidRPr="002B3138" w:rsidRDefault="002B3138" w:rsidP="002B3138">
      <w:pPr>
        <w:pStyle w:val="Heading2"/>
      </w:pPr>
      <w:r>
        <w:t xml:space="preserve">5.6.1 </w:t>
      </w:r>
      <w:r w:rsidR="000276C6" w:rsidRPr="002B3138">
        <w:t xml:space="preserve">The </w:t>
      </w:r>
      <w:r w:rsidRPr="002B3138">
        <w:t xml:space="preserve">Lais Of Marie De </w:t>
      </w:r>
      <w:r w:rsidR="000276C6" w:rsidRPr="002B3138">
        <w:t>France</w:t>
      </w:r>
    </w:p>
    <w:p w14:paraId="1069C2CD" w14:textId="1786E6A4" w:rsidR="000276C6" w:rsidRDefault="000276C6" w:rsidP="002B3138">
      <w:pPr>
        <w:pStyle w:val="Bodynoindent"/>
        <w:jc w:val="left"/>
      </w:pPr>
      <w:r>
        <w:rPr>
          <w:spacing w:val="-1"/>
        </w:rPr>
        <w:t>Marie</w:t>
      </w:r>
      <w:r>
        <w:rPr>
          <w:spacing w:val="-11"/>
        </w:rPr>
        <w:t xml:space="preserve"> </w:t>
      </w:r>
      <w:r>
        <w:rPr>
          <w:spacing w:val="-1"/>
        </w:rPr>
        <w:t>de</w:t>
      </w:r>
      <w:r>
        <w:rPr>
          <w:spacing w:val="-11"/>
        </w:rPr>
        <w:t xml:space="preserve"> </w:t>
      </w:r>
      <w:r>
        <w:rPr>
          <w:spacing w:val="-1"/>
        </w:rPr>
        <w:t>France,</w:t>
      </w:r>
      <w:r>
        <w:rPr>
          <w:spacing w:val="-11"/>
        </w:rPr>
        <w:t xml:space="preserve"> </w:t>
      </w:r>
      <w:r>
        <w:t>Translated</w:t>
      </w:r>
      <w:r>
        <w:rPr>
          <w:spacing w:val="-11"/>
        </w:rPr>
        <w:t xml:space="preserve"> </w:t>
      </w:r>
      <w:r>
        <w:t>by</w:t>
      </w:r>
      <w:r>
        <w:rPr>
          <w:spacing w:val="-11"/>
        </w:rPr>
        <w:t xml:space="preserve"> </w:t>
      </w:r>
      <w:r>
        <w:t>Eugene</w:t>
      </w:r>
      <w:r>
        <w:rPr>
          <w:spacing w:val="-11"/>
        </w:rPr>
        <w:t xml:space="preserve"> </w:t>
      </w:r>
      <w:r>
        <w:t>Mason</w:t>
      </w:r>
    </w:p>
    <w:p w14:paraId="2D4AE610" w14:textId="28C3100C" w:rsidR="002B3138" w:rsidRDefault="002B3138" w:rsidP="002B3138">
      <w:pPr>
        <w:pStyle w:val="Bodynoindent"/>
        <w:jc w:val="left"/>
      </w:pPr>
      <w:r>
        <w:t>License:</w:t>
      </w:r>
      <w:r>
        <w:rPr>
          <w:spacing w:val="-7"/>
        </w:rPr>
        <w:t xml:space="preserve"> </w:t>
      </w:r>
      <w:r>
        <w:t>Public</w:t>
      </w:r>
      <w:r>
        <w:rPr>
          <w:spacing w:val="-7"/>
        </w:rPr>
        <w:t xml:space="preserve"> </w:t>
      </w:r>
      <w:r>
        <w:t>Domain</w:t>
      </w:r>
    </w:p>
    <w:p w14:paraId="4462EF3D" w14:textId="77777777" w:rsidR="000276C6" w:rsidRPr="002B3138" w:rsidRDefault="000276C6" w:rsidP="002B3138">
      <w:pPr>
        <w:pStyle w:val="Heading3"/>
      </w:pPr>
      <w:r w:rsidRPr="002B3138">
        <w:t>The Lai of Sir Launfal</w:t>
      </w:r>
    </w:p>
    <w:p w14:paraId="5D7BB371" w14:textId="77777777" w:rsidR="000276C6" w:rsidRPr="002B3138" w:rsidRDefault="000276C6" w:rsidP="002B3138">
      <w:pPr>
        <w:pStyle w:val="Body"/>
      </w:pPr>
      <w:r w:rsidRPr="002B3138">
        <w:t>I will tell you the story of another Lai. It relates the adventures of a rich and mighty baron, and the Breton calls it, the Lai of Sir Launfal.</w:t>
      </w:r>
    </w:p>
    <w:p w14:paraId="6D9FE012" w14:textId="77777777" w:rsidR="000276C6" w:rsidRPr="002B3138" w:rsidRDefault="000276C6" w:rsidP="002B3138">
      <w:pPr>
        <w:pStyle w:val="Body"/>
      </w:pPr>
      <w:r w:rsidRPr="002B3138">
        <w:t xml:space="preserve">King Arthur—that fearless knight and courteous lord—removed to Wales, and lodged at Caerleon-on-Usk, since the Picts and Scots did much mischief in the land. For it was the wont of the wild people of the north to enter in the realm of Logres, and burn and damage at their will. At the time of Pentecost, the King cried a great feast. Thereat he gave many rich gifts to his counts and barons, and to the Knights of the Round Table. Never were such worship and bounty shown before at any feast, for Arthur bestowed honours and lands on all his servants—save only on one. This lord, who was forgotten and misliked of the King, was named Launfal. He was beloved by </w:t>
      </w:r>
      <w:r w:rsidRPr="002B3138">
        <w:lastRenderedPageBreak/>
        <w:t>many of the Court, be- cause of his beauty and prowess, for he was a worthy knight, open of heart and heavy of hand. These lords, to whom their comrade was dear, felt little joy to see so stout a knight misprized. Sir Launfal was son to a King of high descent, though his heritage was in a distant land. He was of the King’s household, but since Arthur gave him naught, and he was of too proud a mind to pray for his due, he had spent all that he had. Right heavy was Sir Launfal, when he considered these things, for he knew himself taken in the toils. Gentles, marvel not overmuch hereat. Ever must the pilgrim go heavily in a strange land, where there is none to counsel and direct him in the path.</w:t>
      </w:r>
    </w:p>
    <w:p w14:paraId="29641391" w14:textId="77777777" w:rsidR="000276C6" w:rsidRPr="002B3138" w:rsidRDefault="000276C6" w:rsidP="002B3138">
      <w:pPr>
        <w:pStyle w:val="Body"/>
      </w:pPr>
      <w:r w:rsidRPr="002B3138">
        <w:t>Now, on a day, Sir Launfal got him on his horse, that he might take his pleasure for a little. He came forth from the city, alone, attended by neither servant nor squire. He went his way through a green mead, till he stood by a river of clear running water. Sir Launfal would have crossed this stream, without thought of pass or ford, but he might not do so, for reason that his horse was all fearful and trembling. Seeing that he was hindered in this fashion, Launfal un- bitted his steed, and let him pasture in that fair meadow, where they had come. Then he folded his cloak to serve him as a pillow, and lay upon the ground. Launfal lay in great misease, because of his heavy thoughts, and the discomfort of his bed. He turned from side to side, and might not sleep. Now as the knight looked towards the river he saw two damsels coming towards him; fairer maidens Launfal had never seen. These two maidens were richly dressed in kirtles closely laced and shapen to their persons and wore mantles of a goodly purple hue. Sweet and dainty were the damsels, alike in raiment and in face. The elder of these ladies carried in her hands a basin of pure gold, cunningly wrought by some crafty smith—very fair and precious was the cup; and the younger bore a towel of soft white linen. These maidens turned neither to the right hand nor to the left, but went directly to the place where Launfal lay. When Launfal saw that their business was with him, he stood upon his feet, like a discreet and courteous gentleman. After they had greeted the knight, one of the maidens delivered the message with which she was charged.</w:t>
      </w:r>
    </w:p>
    <w:p w14:paraId="7F4F736B" w14:textId="77777777" w:rsidR="000276C6" w:rsidRPr="002B3138" w:rsidRDefault="000276C6" w:rsidP="002B3138">
      <w:pPr>
        <w:pStyle w:val="Body"/>
      </w:pPr>
      <w:r w:rsidRPr="002B3138">
        <w:t>“Sir Launfal, my demoiselle, as gracious as she is fair, prays that you will follow us, her messengers, as she has a certain word to speak with you. We will lead you swiftly to her pavilion, for our lady is very near at hand. If you but lift your eyes you may see where her tent is spread.”</w:t>
      </w:r>
    </w:p>
    <w:p w14:paraId="260BD698" w14:textId="77777777" w:rsidR="000276C6" w:rsidRPr="002B3138" w:rsidRDefault="000276C6" w:rsidP="002B3138">
      <w:pPr>
        <w:pStyle w:val="Body"/>
      </w:pPr>
      <w:r w:rsidRPr="002B3138">
        <w:t>Right glad was the knight to do the bidding of the maidens. He gave no heed to his horse, but left him at his provand in the meadow. All his desire was to go with the damsels, to that pavilion of silk and divers colours,</w:t>
      </w:r>
    </w:p>
    <w:p w14:paraId="0BD2A4B9" w14:textId="77777777" w:rsidR="000276C6" w:rsidRDefault="000276C6" w:rsidP="000276C6">
      <w:pPr>
        <w:pStyle w:val="BodyText"/>
        <w:rPr>
          <w:sz w:val="20"/>
        </w:rPr>
      </w:pPr>
    </w:p>
    <w:p w14:paraId="2B05F632" w14:textId="77777777" w:rsidR="000276C6" w:rsidRDefault="000276C6" w:rsidP="002B3138">
      <w:pPr>
        <w:pStyle w:val="Bodynoindent"/>
        <w:jc w:val="center"/>
        <w:rPr>
          <w:sz w:val="14"/>
        </w:rPr>
      </w:pPr>
      <w:r>
        <w:rPr>
          <w:noProof/>
        </w:rPr>
        <w:lastRenderedPageBreak/>
        <w:drawing>
          <wp:inline distT="0" distB="0" distL="0" distR="0" wp14:anchorId="59526F66" wp14:editId="347CDDF2">
            <wp:extent cx="4186767" cy="3506905"/>
            <wp:effectExtent l="0" t="0" r="4445" b="0"/>
            <wp:docPr id="49"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6.jpeg"/>
                    <pic:cNvPicPr/>
                  </pic:nvPicPr>
                  <pic:blipFill>
                    <a:blip r:embed="rId30" cstate="print"/>
                    <a:stretch>
                      <a:fillRect/>
                    </a:stretch>
                  </pic:blipFill>
                  <pic:spPr>
                    <a:xfrm>
                      <a:off x="0" y="0"/>
                      <a:ext cx="4197542" cy="3515930"/>
                    </a:xfrm>
                    <a:prstGeom prst="rect">
                      <a:avLst/>
                    </a:prstGeom>
                  </pic:spPr>
                </pic:pic>
              </a:graphicData>
            </a:graphic>
          </wp:inline>
        </w:drawing>
      </w:r>
    </w:p>
    <w:p w14:paraId="1EC29D5B" w14:textId="77777777" w:rsidR="000276C6" w:rsidRDefault="000276C6" w:rsidP="002B3138">
      <w:pPr>
        <w:pStyle w:val="CaptionHeader"/>
      </w:pPr>
      <w:r>
        <w:rPr>
          <w:w w:val="105"/>
        </w:rPr>
        <w:t>image</w:t>
      </w:r>
      <w:r>
        <w:rPr>
          <w:spacing w:val="-9"/>
          <w:w w:val="105"/>
        </w:rPr>
        <w:t xml:space="preserve"> </w:t>
      </w:r>
      <w:r>
        <w:rPr>
          <w:w w:val="105"/>
        </w:rPr>
        <w:t>5.21:</w:t>
      </w:r>
      <w:r>
        <w:rPr>
          <w:spacing w:val="-8"/>
          <w:w w:val="105"/>
        </w:rPr>
        <w:t xml:space="preserve"> </w:t>
      </w:r>
      <w:r>
        <w:rPr>
          <w:w w:val="105"/>
        </w:rPr>
        <w:t>marie</w:t>
      </w:r>
      <w:r>
        <w:rPr>
          <w:spacing w:val="-8"/>
          <w:w w:val="105"/>
        </w:rPr>
        <w:t xml:space="preserve"> </w:t>
      </w:r>
      <w:r>
        <w:rPr>
          <w:w w:val="105"/>
        </w:rPr>
        <w:t>de</w:t>
      </w:r>
      <w:r>
        <w:rPr>
          <w:spacing w:val="-8"/>
          <w:w w:val="105"/>
        </w:rPr>
        <w:t xml:space="preserve"> </w:t>
      </w:r>
      <w:r>
        <w:rPr>
          <w:w w:val="105"/>
        </w:rPr>
        <w:t>France</w:t>
      </w:r>
      <w:r>
        <w:rPr>
          <w:spacing w:val="-8"/>
          <w:w w:val="105"/>
        </w:rPr>
        <w:t xml:space="preserve"> </w:t>
      </w:r>
      <w:r>
        <w:rPr>
          <w:w w:val="105"/>
        </w:rPr>
        <w:t>|</w:t>
      </w:r>
      <w:r>
        <w:rPr>
          <w:spacing w:val="-8"/>
          <w:w w:val="105"/>
        </w:rPr>
        <w:t xml:space="preserve"> </w:t>
      </w:r>
      <w:r>
        <w:rPr>
          <w:w w:val="105"/>
        </w:rPr>
        <w:t>Marie</w:t>
      </w:r>
      <w:r>
        <w:rPr>
          <w:spacing w:val="-11"/>
          <w:w w:val="105"/>
        </w:rPr>
        <w:t xml:space="preserve"> </w:t>
      </w:r>
      <w:r>
        <w:rPr>
          <w:w w:val="105"/>
        </w:rPr>
        <w:t>de</w:t>
      </w:r>
      <w:r>
        <w:rPr>
          <w:spacing w:val="-10"/>
          <w:w w:val="105"/>
        </w:rPr>
        <w:t xml:space="preserve"> </w:t>
      </w:r>
      <w:r>
        <w:rPr>
          <w:w w:val="105"/>
        </w:rPr>
        <w:t>France</w:t>
      </w:r>
      <w:r>
        <w:rPr>
          <w:spacing w:val="-10"/>
          <w:w w:val="105"/>
        </w:rPr>
        <w:t xml:space="preserve"> </w:t>
      </w:r>
      <w:r>
        <w:rPr>
          <w:w w:val="105"/>
        </w:rPr>
        <w:t>sits</w:t>
      </w:r>
      <w:r>
        <w:rPr>
          <w:spacing w:val="-10"/>
          <w:w w:val="105"/>
        </w:rPr>
        <w:t xml:space="preserve"> </w:t>
      </w:r>
      <w:r>
        <w:rPr>
          <w:w w:val="105"/>
        </w:rPr>
        <w:t>and</w:t>
      </w:r>
      <w:r>
        <w:rPr>
          <w:spacing w:val="-10"/>
          <w:w w:val="105"/>
        </w:rPr>
        <w:t xml:space="preserve"> </w:t>
      </w:r>
      <w:r>
        <w:rPr>
          <w:w w:val="105"/>
        </w:rPr>
        <w:t>writes</w:t>
      </w:r>
      <w:r>
        <w:rPr>
          <w:spacing w:val="-10"/>
          <w:w w:val="105"/>
        </w:rPr>
        <w:t xml:space="preserve"> </w:t>
      </w:r>
      <w:r>
        <w:rPr>
          <w:spacing w:val="-1"/>
          <w:w w:val="105"/>
        </w:rPr>
        <w:t>her</w:t>
      </w:r>
      <w:r>
        <w:rPr>
          <w:spacing w:val="-10"/>
          <w:w w:val="105"/>
        </w:rPr>
        <w:t xml:space="preserve"> </w:t>
      </w:r>
      <w:r>
        <w:rPr>
          <w:spacing w:val="-1"/>
          <w:w w:val="105"/>
        </w:rPr>
        <w:t>manuscript</w:t>
      </w:r>
      <w:r>
        <w:rPr>
          <w:spacing w:val="-11"/>
          <w:w w:val="105"/>
        </w:rPr>
        <w:t xml:space="preserve"> </w:t>
      </w:r>
      <w:r>
        <w:rPr>
          <w:spacing w:val="-1"/>
          <w:w w:val="105"/>
        </w:rPr>
        <w:t>on</w:t>
      </w:r>
      <w:r>
        <w:rPr>
          <w:spacing w:val="-10"/>
          <w:w w:val="105"/>
        </w:rPr>
        <w:t xml:space="preserve"> </w:t>
      </w:r>
      <w:r>
        <w:rPr>
          <w:spacing w:val="-1"/>
          <w:w w:val="105"/>
        </w:rPr>
        <w:t>a</w:t>
      </w:r>
      <w:r>
        <w:rPr>
          <w:spacing w:val="-10"/>
          <w:w w:val="105"/>
        </w:rPr>
        <w:t xml:space="preserve"> </w:t>
      </w:r>
      <w:r>
        <w:rPr>
          <w:spacing w:val="-1"/>
          <w:w w:val="105"/>
        </w:rPr>
        <w:t>pedestal.</w:t>
      </w:r>
    </w:p>
    <w:p w14:paraId="6C1C5655" w14:textId="77777777" w:rsidR="002B3138" w:rsidRDefault="000276C6" w:rsidP="002B3138">
      <w:pPr>
        <w:pStyle w:val="CaptionText"/>
        <w:rPr>
          <w:spacing w:val="-42"/>
        </w:rPr>
      </w:pPr>
      <w:r>
        <w:rPr>
          <w:b/>
          <w:spacing w:val="-2"/>
        </w:rPr>
        <w:t>Author:</w:t>
      </w:r>
      <w:r>
        <w:rPr>
          <w:b/>
          <w:spacing w:val="-9"/>
        </w:rPr>
        <w:t xml:space="preserve"> </w:t>
      </w:r>
      <w:r>
        <w:rPr>
          <w:spacing w:val="-2"/>
        </w:rPr>
        <w:t>Master</w:t>
      </w:r>
      <w:r>
        <w:rPr>
          <w:spacing w:val="-8"/>
        </w:rPr>
        <w:t xml:space="preserve"> </w:t>
      </w:r>
      <w:r>
        <w:rPr>
          <w:spacing w:val="-1"/>
        </w:rPr>
        <w:t>of</w:t>
      </w:r>
      <w:r>
        <w:rPr>
          <w:spacing w:val="-7"/>
        </w:rPr>
        <w:t xml:space="preserve"> </w:t>
      </w:r>
      <w:r>
        <w:rPr>
          <w:spacing w:val="-1"/>
        </w:rPr>
        <w:t>Jean</w:t>
      </w:r>
      <w:r>
        <w:rPr>
          <w:spacing w:val="-8"/>
        </w:rPr>
        <w:t xml:space="preserve"> </w:t>
      </w:r>
      <w:r>
        <w:rPr>
          <w:spacing w:val="-1"/>
        </w:rPr>
        <w:t>de</w:t>
      </w:r>
      <w:r>
        <w:rPr>
          <w:spacing w:val="-8"/>
        </w:rPr>
        <w:t xml:space="preserve"> </w:t>
      </w:r>
      <w:r>
        <w:rPr>
          <w:spacing w:val="-1"/>
        </w:rPr>
        <w:t>Papeleu</w:t>
      </w:r>
      <w:r>
        <w:rPr>
          <w:spacing w:val="-42"/>
        </w:rPr>
        <w:t xml:space="preserve"> </w:t>
      </w:r>
    </w:p>
    <w:p w14:paraId="67AE38F4" w14:textId="77777777" w:rsidR="002B3138" w:rsidRDefault="002B3138" w:rsidP="002B3138">
      <w:pPr>
        <w:pStyle w:val="CaptionText"/>
      </w:pPr>
      <w:r>
        <w:rPr>
          <w:b/>
        </w:rPr>
        <w:t>S</w:t>
      </w:r>
      <w:r w:rsidR="000276C6">
        <w:rPr>
          <w:b/>
        </w:rPr>
        <w:t xml:space="preserve">ource: </w:t>
      </w:r>
      <w:r w:rsidR="000276C6">
        <w:t xml:space="preserve">Wikimedia Commons </w:t>
      </w:r>
    </w:p>
    <w:p w14:paraId="2B1B6096" w14:textId="2593E4F2" w:rsidR="000276C6" w:rsidRDefault="002B3138" w:rsidP="002B3138">
      <w:pPr>
        <w:pStyle w:val="CaptionText"/>
      </w:pPr>
      <w:r>
        <w:rPr>
          <w:b/>
          <w:spacing w:val="1"/>
          <w:w w:val="106"/>
        </w:rPr>
        <w:t>L</w:t>
      </w:r>
      <w:r w:rsidR="000276C6">
        <w:rPr>
          <w:b/>
          <w:spacing w:val="1"/>
          <w:w w:val="106"/>
        </w:rPr>
        <w:t>i</w:t>
      </w:r>
      <w:r w:rsidR="000276C6">
        <w:rPr>
          <w:b/>
          <w:w w:val="95"/>
        </w:rPr>
        <w:t>c</w:t>
      </w:r>
      <w:r w:rsidR="000276C6">
        <w:rPr>
          <w:b/>
          <w:spacing w:val="-1"/>
          <w:w w:val="98"/>
        </w:rPr>
        <w:t>e</w:t>
      </w:r>
      <w:r w:rsidR="000276C6">
        <w:rPr>
          <w:b/>
        </w:rPr>
        <w:t>n</w:t>
      </w:r>
      <w:r w:rsidR="000276C6">
        <w:rPr>
          <w:b/>
          <w:spacing w:val="1"/>
        </w:rPr>
        <w:t>s</w:t>
      </w:r>
      <w:r w:rsidR="000276C6">
        <w:rPr>
          <w:b/>
          <w:w w:val="88"/>
        </w:rPr>
        <w:t>e:</w:t>
      </w:r>
      <w:r w:rsidR="000276C6">
        <w:rPr>
          <w:b/>
          <w:spacing w:val="-6"/>
        </w:rPr>
        <w:t xml:space="preserve"> </w:t>
      </w:r>
      <w:r w:rsidR="000276C6">
        <w:rPr>
          <w:w w:val="103"/>
        </w:rPr>
        <w:t>P</w:t>
      </w:r>
      <w:r w:rsidR="000276C6">
        <w:rPr>
          <w:spacing w:val="-1"/>
          <w:w w:val="103"/>
        </w:rPr>
        <w:t>u</w:t>
      </w:r>
      <w:r w:rsidR="000276C6">
        <w:rPr>
          <w:spacing w:val="-2"/>
          <w:w w:val="101"/>
        </w:rPr>
        <w:t>b</w:t>
      </w:r>
      <w:r w:rsidR="000276C6">
        <w:rPr>
          <w:w w:val="94"/>
        </w:rPr>
        <w:t>lic</w:t>
      </w:r>
      <w:r w:rsidR="000276C6">
        <w:rPr>
          <w:spacing w:val="-5"/>
        </w:rPr>
        <w:t xml:space="preserve"> </w:t>
      </w:r>
      <w:r w:rsidR="000276C6">
        <w:rPr>
          <w:spacing w:val="1"/>
          <w:w w:val="101"/>
        </w:rPr>
        <w:t>D</w:t>
      </w:r>
      <w:r w:rsidR="000276C6">
        <w:rPr>
          <w:w w:val="102"/>
        </w:rPr>
        <w:t>o</w:t>
      </w:r>
      <w:r w:rsidR="000276C6">
        <w:rPr>
          <w:spacing w:val="-1"/>
          <w:w w:val="105"/>
        </w:rPr>
        <w:t>m</w:t>
      </w:r>
      <w:r w:rsidR="000276C6">
        <w:rPr>
          <w:spacing w:val="-2"/>
          <w:w w:val="98"/>
        </w:rPr>
        <w:t>a</w:t>
      </w:r>
      <w:r w:rsidR="000276C6">
        <w:rPr>
          <w:w w:val="104"/>
        </w:rPr>
        <w:t>in</w:t>
      </w:r>
    </w:p>
    <w:p w14:paraId="54551AA1" w14:textId="77777777" w:rsidR="000276C6" w:rsidRDefault="000276C6" w:rsidP="000276C6">
      <w:pPr>
        <w:pStyle w:val="BodyText"/>
        <w:spacing w:before="9"/>
        <w:rPr>
          <w:sz w:val="20"/>
        </w:rPr>
      </w:pPr>
    </w:p>
    <w:p w14:paraId="6870841D" w14:textId="0165453D" w:rsidR="000276C6" w:rsidRPr="002B3138" w:rsidRDefault="000276C6" w:rsidP="002B3138">
      <w:pPr>
        <w:pStyle w:val="Body"/>
        <w:ind w:firstLine="0"/>
      </w:pPr>
      <w:r w:rsidRPr="002B3138">
        <w:t>pitched in so fair a place. Certainly neither Semiramis, in the days of her most wanton power, nor Octavian, the Emperor of all the West, had so gracious a covering from sun and rain. Above the tent was set an eagle of gold, so rich and precious, that none might count the cost. The cords and fringes thereof were of silken thread, and the lanc- es which bore aloft the pavilion were of refined gold. No King on earth might have so sweet a shelter, not though</w:t>
      </w:r>
      <w:r w:rsidR="002B3138">
        <w:t xml:space="preserve"> </w:t>
      </w:r>
      <w:r w:rsidRPr="002B3138">
        <w:t>he gave in fee the value of his realm. Within this pavilion Launfal came upon the Maiden. Whiter she was than any altar lily, and more sweetly flushed than the new born rose in time of summer heat. She lay upon a bed with napery and coverlet of richer worth than could be furnished by a castle’s spoil. Very fresh and slender showed the lady in her vesture</w:t>
      </w:r>
    </w:p>
    <w:p w14:paraId="3F8933B6" w14:textId="77777777" w:rsidR="000276C6" w:rsidRPr="002B3138" w:rsidRDefault="000276C6" w:rsidP="002B3138">
      <w:pPr>
        <w:pStyle w:val="Body"/>
      </w:pPr>
      <w:r w:rsidRPr="002B3138">
        <w:t>of spotless linen. About her person she had drawn a mantle of ermine, edged with purple dye from the vats of Alexandria. By reason of the heat her raiment was unfastened for a little, and her throat and the rondure of her bosom showed whiter and more untouched than hawthorn in May. The knight came before the bed, and stood gazing on so sweet a sight. The Maiden beckoned him to draw near, and when he had seated himself at the foot of her couch, spoke her mind.</w:t>
      </w:r>
    </w:p>
    <w:p w14:paraId="0D91AB88" w14:textId="77777777" w:rsidR="000276C6" w:rsidRPr="002B3138" w:rsidRDefault="000276C6" w:rsidP="002B3138">
      <w:pPr>
        <w:pStyle w:val="Body"/>
      </w:pPr>
      <w:r w:rsidRPr="002B3138">
        <w:lastRenderedPageBreak/>
        <w:t>“Launfal,” she said, “fair friend, it is for you that I have come from my own far land. I bring you my love. If you are prudent and discreet, as you are goodly to the view, there is no emperor nor count, nor king, whose day shall be so filled with riches and with mirth as yours.”</w:t>
      </w:r>
    </w:p>
    <w:p w14:paraId="286E2ECA" w14:textId="77777777" w:rsidR="000276C6" w:rsidRPr="002B3138" w:rsidRDefault="000276C6" w:rsidP="002B3138">
      <w:pPr>
        <w:pStyle w:val="Body"/>
      </w:pPr>
      <w:r w:rsidRPr="002B3138">
        <w:t>When Launfal heard these words he rejoiced greatly, for his heart was litten by another’s torch.</w:t>
      </w:r>
    </w:p>
    <w:p w14:paraId="23EE2F98" w14:textId="109683C0" w:rsidR="000276C6" w:rsidRPr="002B3138" w:rsidRDefault="000276C6" w:rsidP="002B3138">
      <w:pPr>
        <w:pStyle w:val="Body"/>
      </w:pPr>
      <w:r w:rsidRPr="002B3138">
        <w:t>“Fair lady,” he answered, “since it pleases you to be so gracious, and to dower so graceless a knight with your</w:t>
      </w:r>
      <w:r w:rsidR="002B3138" w:rsidRPr="002B3138">
        <w:t xml:space="preserve"> </w:t>
      </w:r>
      <w:r w:rsidRPr="002B3138">
        <w:t>love, there is naught that you may bid me do—right or wrong, evil or good—that I will not do to the utmost of my power. I will observe your commandment, and serve in your quarrels. For you I renounce my father and my father’s house. This only I pray, that I may dwell with you in your lodging, and that you will never send me from your side.”</w:t>
      </w:r>
    </w:p>
    <w:p w14:paraId="03A4AED1" w14:textId="77777777" w:rsidR="000276C6" w:rsidRPr="002B3138" w:rsidRDefault="000276C6" w:rsidP="002B3138">
      <w:pPr>
        <w:pStyle w:val="Body"/>
      </w:pPr>
      <w:r w:rsidRPr="002B3138">
        <w:t>When the maiden heard the words of him whom so fondly she desired to love, she was altogether moved, and granted him forthwith her heart and her tenderness. To her bounty she added another gift besides. Never might Launfal be desirous of aught, but he would have according to his wish. He might waste and spend at will and plea- sure, but in his purse ever there was to spare. No more was Launfal sad. Right merry was the pilgrim, since one had set him on the way, with such a gift, that the more pennies he bestowed, the more silver and gold were in his pouch.</w:t>
      </w:r>
    </w:p>
    <w:p w14:paraId="5FD33E2C" w14:textId="77777777" w:rsidR="000276C6" w:rsidRDefault="000276C6" w:rsidP="002B3138">
      <w:pPr>
        <w:pStyle w:val="Bodynoindent"/>
        <w:jc w:val="center"/>
        <w:rPr>
          <w:sz w:val="25"/>
        </w:rPr>
      </w:pPr>
      <w:r>
        <w:rPr>
          <w:noProof/>
        </w:rPr>
        <w:drawing>
          <wp:inline distT="0" distB="0" distL="0" distR="0" wp14:anchorId="732D80AF" wp14:editId="0DE3B2E7">
            <wp:extent cx="5914151" cy="2766060"/>
            <wp:effectExtent l="0" t="0" r="4445" b="2540"/>
            <wp:docPr id="51"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7.png"/>
                    <pic:cNvPicPr/>
                  </pic:nvPicPr>
                  <pic:blipFill>
                    <a:blip r:embed="rId31" cstate="print"/>
                    <a:stretch>
                      <a:fillRect/>
                    </a:stretch>
                  </pic:blipFill>
                  <pic:spPr>
                    <a:xfrm>
                      <a:off x="0" y="0"/>
                      <a:ext cx="5914151" cy="2766060"/>
                    </a:xfrm>
                    <a:prstGeom prst="rect">
                      <a:avLst/>
                    </a:prstGeom>
                  </pic:spPr>
                </pic:pic>
              </a:graphicData>
            </a:graphic>
          </wp:inline>
        </w:drawing>
      </w:r>
    </w:p>
    <w:p w14:paraId="46050B4E" w14:textId="77777777" w:rsidR="000276C6" w:rsidRDefault="000276C6" w:rsidP="002B3138">
      <w:pPr>
        <w:pStyle w:val="CaptionHeader"/>
      </w:pPr>
      <w:r>
        <w:t>image</w:t>
      </w:r>
      <w:r>
        <w:rPr>
          <w:spacing w:val="1"/>
        </w:rPr>
        <w:t xml:space="preserve"> </w:t>
      </w:r>
      <w:r>
        <w:t>5.23:</w:t>
      </w:r>
      <w:r>
        <w:rPr>
          <w:spacing w:val="2"/>
        </w:rPr>
        <w:t xml:space="preserve"> </w:t>
      </w:r>
      <w:r>
        <w:t>German</w:t>
      </w:r>
      <w:r>
        <w:rPr>
          <w:spacing w:val="2"/>
        </w:rPr>
        <w:t xml:space="preserve"> </w:t>
      </w:r>
      <w:r>
        <w:t>Woodcut</w:t>
      </w:r>
      <w:r>
        <w:rPr>
          <w:spacing w:val="1"/>
        </w:rPr>
        <w:t xml:space="preserve"> </w:t>
      </w:r>
      <w:r>
        <w:t>|</w:t>
      </w:r>
      <w:r>
        <w:rPr>
          <w:spacing w:val="2"/>
        </w:rPr>
        <w:t xml:space="preserve"> </w:t>
      </w:r>
      <w:r>
        <w:t>This</w:t>
      </w:r>
      <w:r>
        <w:rPr>
          <w:spacing w:val="-1"/>
        </w:rPr>
        <w:t xml:space="preserve"> </w:t>
      </w:r>
      <w:r>
        <w:t>woodcut depicts</w:t>
      </w:r>
      <w:r>
        <w:rPr>
          <w:spacing w:val="-1"/>
        </w:rPr>
        <w:t xml:space="preserve"> </w:t>
      </w:r>
      <w:r>
        <w:t>a</w:t>
      </w:r>
      <w:r>
        <w:rPr>
          <w:spacing w:val="-1"/>
        </w:rPr>
        <w:t xml:space="preserve"> </w:t>
      </w:r>
      <w:r>
        <w:t>werewolf transforming.</w:t>
      </w:r>
    </w:p>
    <w:p w14:paraId="50EACA38" w14:textId="77777777" w:rsidR="002B3138" w:rsidRDefault="000276C6" w:rsidP="002B3138">
      <w:pPr>
        <w:pStyle w:val="CaptionText"/>
      </w:pPr>
      <w:r>
        <w:rPr>
          <w:b/>
        </w:rPr>
        <w:t xml:space="preserve">Author: </w:t>
      </w:r>
      <w:r>
        <w:t xml:space="preserve">User </w:t>
      </w:r>
      <w:r>
        <w:t>“</w:t>
      </w:r>
      <w:r>
        <w:t>Vearthy</w:t>
      </w:r>
      <w:r>
        <w:t>”</w:t>
      </w:r>
      <w:r>
        <w:t xml:space="preserve"> </w:t>
      </w:r>
    </w:p>
    <w:p w14:paraId="1B9353AC" w14:textId="77777777" w:rsidR="002B3138" w:rsidRDefault="002B3138" w:rsidP="002B3138">
      <w:pPr>
        <w:pStyle w:val="CaptionText"/>
        <w:rPr>
          <w:spacing w:val="-4"/>
        </w:rPr>
      </w:pPr>
      <w:r>
        <w:rPr>
          <w:b/>
          <w:spacing w:val="-4"/>
        </w:rPr>
        <w:t>S</w:t>
      </w:r>
      <w:r w:rsidR="000276C6">
        <w:rPr>
          <w:b/>
          <w:spacing w:val="-4"/>
        </w:rPr>
        <w:t>ource:</w:t>
      </w:r>
      <w:r w:rsidR="000276C6">
        <w:rPr>
          <w:b/>
          <w:spacing w:val="-6"/>
        </w:rPr>
        <w:t xml:space="preserve"> </w:t>
      </w:r>
      <w:r w:rsidR="000276C6">
        <w:rPr>
          <w:spacing w:val="-4"/>
        </w:rPr>
        <w:t>Wikimedia</w:t>
      </w:r>
      <w:r w:rsidR="000276C6">
        <w:rPr>
          <w:spacing w:val="-19"/>
        </w:rPr>
        <w:t xml:space="preserve"> </w:t>
      </w:r>
      <w:r w:rsidR="000276C6">
        <w:rPr>
          <w:spacing w:val="-4"/>
        </w:rPr>
        <w:t>Commons</w:t>
      </w:r>
    </w:p>
    <w:p w14:paraId="4A8F89B3" w14:textId="0A4E43D1" w:rsidR="000276C6" w:rsidRDefault="002B3138" w:rsidP="002B3138">
      <w:pPr>
        <w:pStyle w:val="CaptionText"/>
      </w:pPr>
      <w:r>
        <w:rPr>
          <w:b/>
          <w:spacing w:val="1"/>
          <w:w w:val="106"/>
        </w:rPr>
        <w:t>L</w:t>
      </w:r>
      <w:r w:rsidR="000276C6">
        <w:rPr>
          <w:b/>
          <w:spacing w:val="1"/>
          <w:w w:val="106"/>
        </w:rPr>
        <w:t>i</w:t>
      </w:r>
      <w:r w:rsidR="000276C6">
        <w:rPr>
          <w:b/>
          <w:w w:val="95"/>
        </w:rPr>
        <w:t>c</w:t>
      </w:r>
      <w:r w:rsidR="000276C6">
        <w:rPr>
          <w:b/>
          <w:w w:val="98"/>
        </w:rPr>
        <w:t>e</w:t>
      </w:r>
      <w:r w:rsidR="000276C6">
        <w:rPr>
          <w:b/>
        </w:rPr>
        <w:t>n</w:t>
      </w:r>
      <w:r w:rsidR="000276C6">
        <w:rPr>
          <w:b/>
          <w:spacing w:val="1"/>
        </w:rPr>
        <w:t>s</w:t>
      </w:r>
      <w:r w:rsidR="000276C6">
        <w:rPr>
          <w:b/>
          <w:w w:val="88"/>
        </w:rPr>
        <w:t>e:</w:t>
      </w:r>
      <w:r w:rsidR="000276C6">
        <w:rPr>
          <w:b/>
          <w:spacing w:val="-6"/>
        </w:rPr>
        <w:t xml:space="preserve"> </w:t>
      </w:r>
      <w:r w:rsidR="000276C6">
        <w:rPr>
          <w:w w:val="103"/>
        </w:rPr>
        <w:t>Pu</w:t>
      </w:r>
      <w:r w:rsidR="000276C6">
        <w:rPr>
          <w:spacing w:val="-2"/>
          <w:w w:val="101"/>
        </w:rPr>
        <w:t>b</w:t>
      </w:r>
      <w:r w:rsidR="000276C6">
        <w:rPr>
          <w:w w:val="94"/>
        </w:rPr>
        <w:t>lic</w:t>
      </w:r>
      <w:r w:rsidR="000276C6">
        <w:rPr>
          <w:spacing w:val="-5"/>
        </w:rPr>
        <w:t xml:space="preserve"> </w:t>
      </w:r>
      <w:r w:rsidR="000276C6">
        <w:rPr>
          <w:spacing w:val="1"/>
          <w:w w:val="101"/>
        </w:rPr>
        <w:t>D</w:t>
      </w:r>
      <w:r w:rsidR="000276C6">
        <w:rPr>
          <w:w w:val="102"/>
        </w:rPr>
        <w:t>o</w:t>
      </w:r>
      <w:r w:rsidR="000276C6">
        <w:rPr>
          <w:w w:val="105"/>
        </w:rPr>
        <w:t>m</w:t>
      </w:r>
      <w:r w:rsidR="000276C6">
        <w:rPr>
          <w:spacing w:val="-2"/>
          <w:w w:val="98"/>
        </w:rPr>
        <w:t>a</w:t>
      </w:r>
      <w:r w:rsidR="000276C6">
        <w:rPr>
          <w:w w:val="104"/>
        </w:rPr>
        <w:t>in</w:t>
      </w:r>
    </w:p>
    <w:p w14:paraId="7FA2741C" w14:textId="77777777" w:rsidR="000276C6" w:rsidRDefault="000276C6" w:rsidP="000276C6">
      <w:pPr>
        <w:pStyle w:val="BodyText"/>
        <w:spacing w:before="7"/>
        <w:rPr>
          <w:sz w:val="20"/>
        </w:rPr>
      </w:pPr>
    </w:p>
    <w:p w14:paraId="164D5F72" w14:textId="77777777" w:rsidR="000276C6" w:rsidRPr="002B3138" w:rsidRDefault="000276C6" w:rsidP="002B3138">
      <w:pPr>
        <w:pStyle w:val="Body"/>
      </w:pPr>
      <w:r w:rsidRPr="002B3138">
        <w:t>But the Maiden had yet a word to say.</w:t>
      </w:r>
    </w:p>
    <w:p w14:paraId="315342E6" w14:textId="77777777" w:rsidR="000276C6" w:rsidRPr="002B3138" w:rsidRDefault="000276C6" w:rsidP="002B3138">
      <w:pPr>
        <w:pStyle w:val="Body"/>
      </w:pPr>
      <w:r w:rsidRPr="002B3138">
        <w:lastRenderedPageBreak/>
        <w:t>“Friend,” she said, “hearken to my counsel. I lay this charge upon you, and pray you urgently, that you tell not to any man the secret of our love. If you show this matter, you will lose your friend, for ever and a day. Never again may you see my face. Never again will you have seisin of that body, which is now so tender in your eyes.”</w:t>
      </w:r>
    </w:p>
    <w:p w14:paraId="623A4B04" w14:textId="77777777" w:rsidR="000276C6" w:rsidRPr="002B3138" w:rsidRDefault="000276C6" w:rsidP="002B3138">
      <w:pPr>
        <w:pStyle w:val="Body"/>
      </w:pPr>
      <w:r w:rsidRPr="002B3138">
        <w:t>Launfal plighted faith, that right strictly he would observe this commandment. So the Maiden granted him her kiss and her embrace, and very sweetly in that fair lodging passed the day till evensong was come.</w:t>
      </w:r>
    </w:p>
    <w:p w14:paraId="715CD402" w14:textId="77777777" w:rsidR="000276C6" w:rsidRPr="002B3138" w:rsidRDefault="000276C6" w:rsidP="002B3138">
      <w:pPr>
        <w:pStyle w:val="Body"/>
      </w:pPr>
      <w:r w:rsidRPr="002B3138">
        <w:t>Right loath was Launfal to depart from the pavilion at the vesper hour, and gladly would he have stayed, had he been able, and his lady wished.</w:t>
      </w:r>
    </w:p>
    <w:p w14:paraId="113E3EB9" w14:textId="77777777" w:rsidR="000276C6" w:rsidRPr="002B3138" w:rsidRDefault="000276C6" w:rsidP="002B3138">
      <w:pPr>
        <w:pStyle w:val="Body"/>
      </w:pPr>
      <w:r w:rsidRPr="002B3138">
        <w:t>“Fair friend,” said she, “rise up, for no longer may you tarry. The hour is come that we must part. But one thing I have to say before you go. When you would speak with me I shall hasten to come before your wish. Well I deem that you will only call your friend where she may be found without reproach or shame of men. You may see me at your pleasure; my voice shall speak softly in your ear at will; but I must never be known of your comrades, nor must they ever learn my speech.”</w:t>
      </w:r>
    </w:p>
    <w:p w14:paraId="1BF90B90" w14:textId="77777777" w:rsidR="000276C6" w:rsidRPr="002B3138" w:rsidRDefault="000276C6" w:rsidP="002B3138">
      <w:pPr>
        <w:pStyle w:val="Body"/>
      </w:pPr>
      <w:r w:rsidRPr="002B3138">
        <w:t>Right joyous was Launfal to hear this thing. He sealed the covenant with a kiss, and stood upon his feet. Then there entered the two maidens who had led him to the pavilion, bringing with them rich raiment, fitting for a knight’s apparel. When Launfal had clothed himself therewith, there seemed no goodlier varlet under heaven, for certainly he was fair and true. After these maidens had refreshed him with clear water, and dried his hands upon the napkin, Launfal went to meat. His friend sat at table with him, and small will had he to refuse her courtesy. Very serviceably the damsels bore the meats, and Launfal and the Maiden ate and drank with mirth and content. But one dish was more to the knight’s relish than any other. Sweeter than the dainties within his mouth, was the lady’s kiss upon his lips.</w:t>
      </w:r>
    </w:p>
    <w:p w14:paraId="5B9DE9F4" w14:textId="6000BEBC" w:rsidR="000276C6" w:rsidRPr="002B3138" w:rsidRDefault="000276C6" w:rsidP="002B3138">
      <w:pPr>
        <w:pStyle w:val="Body"/>
      </w:pPr>
      <w:r w:rsidRPr="002B3138">
        <w:t>When supper was ended, Launfal rose from table, for his horse stood waiting without the pavilion. The destrier was newly saddled and bridled, and showed proudly in his rich gay trappings. So Launfal kissed, and bade farewell, and went his way. He rode back towards the city at a slow pace. Often he checked his steed, and looked behind him,</w:t>
      </w:r>
      <w:r w:rsidR="002B3138">
        <w:t xml:space="preserve"> </w:t>
      </w:r>
      <w:r w:rsidRPr="002B3138">
        <w:t>for he was filled with amazement, and all bemused concerning this adventure. In his heart he doubted that it was but a dream. He was altogether astonished, and knew not what to do. He feared that pavilion and Maiden alike were from the realm of faery.</w:t>
      </w:r>
    </w:p>
    <w:p w14:paraId="2F14593C" w14:textId="3F1A27FD" w:rsidR="000276C6" w:rsidRPr="002B3138" w:rsidRDefault="000276C6" w:rsidP="002B3138">
      <w:pPr>
        <w:pStyle w:val="Body"/>
      </w:pPr>
      <w:r w:rsidRPr="002B3138">
        <w:t xml:space="preserve">Launfal returned to his lodging, and was greeted by servitors, clad no longer in ragged raiment. He fared richly, lay softly, and spent largely, but never knew how his purse was filled. There was no lord who had need of a lodging in the town, but Launfal brought him to his hall, for </w:t>
      </w:r>
      <w:r w:rsidRPr="002B3138">
        <w:lastRenderedPageBreak/>
        <w:t>refreshment and delight. Launfal bestowed rich gifts. Launfal redeemed the poor captive. Launfal clothed in scarlet the minstrel. Launfal gave honour where honour was due.</w:t>
      </w:r>
      <w:r w:rsidR="002B3138">
        <w:t xml:space="preserve"> </w:t>
      </w:r>
      <w:r w:rsidRPr="002B3138">
        <w:t>Stranger and friend alike he comforted at need. So, whether by night or by day, Launfal lived greatly at his ease. His lady, she came at will and pleasure, and, for the rest, all was added unto him.</w:t>
      </w:r>
    </w:p>
    <w:p w14:paraId="3AB0115D" w14:textId="77777777" w:rsidR="000276C6" w:rsidRPr="002B3138" w:rsidRDefault="000276C6" w:rsidP="002B3138">
      <w:pPr>
        <w:pStyle w:val="Body"/>
      </w:pPr>
      <w:r w:rsidRPr="002B3138">
        <w:t>Now it chanced, the same year, about the feast of St. John, a company of knights came, for their solace, to an orchard, beneath that tower where dwelt the Queen. Together with these lords went Gawain and his cousin, Yvain the fair. Then said Gawain, that goodly knight, beloved and dear to all,</w:t>
      </w:r>
    </w:p>
    <w:p w14:paraId="0F96E9F7" w14:textId="77777777" w:rsidR="000276C6" w:rsidRPr="002B3138" w:rsidRDefault="000276C6" w:rsidP="002B3138">
      <w:pPr>
        <w:pStyle w:val="Body"/>
      </w:pPr>
      <w:r w:rsidRPr="002B3138">
        <w:t>“Lords, we do wrong to disport ourselves in this pleasaunce without our comrade Launfal. It is not well to slight a prince as brave as he is courteous, and of a lineage prouder than our own.”</w:t>
      </w:r>
    </w:p>
    <w:p w14:paraId="5C5468FA" w14:textId="7ACE772D" w:rsidR="000276C6" w:rsidRPr="002B3138" w:rsidRDefault="000276C6" w:rsidP="002B3138">
      <w:pPr>
        <w:pStyle w:val="Body"/>
      </w:pPr>
      <w:r w:rsidRPr="002B3138">
        <w:t>Then certain of the lords returned to the city, and finding Launfal within his hostel, entreated him to take his pastime with them in that fair meadow. The Queen looked out from a window in her tower, she and three ladies of her fellowship. They saw the lords at their pleasure, and Launfal also, whom well they knew. So the Queen chose of her Court thirty damsels—the sweetest of face and most dainty of fashion—and commanded that they should descend with her to take their delight in the garden. When the knights beheld this gay company of ladies come down the steps of the perron, they rejoiced beyond measure. They hastened before to lead them by the hand, and said such words in their ear as were seemly and pleasant to be spoken. Amongst these merry and courteous lords</w:t>
      </w:r>
      <w:r w:rsidR="002B3138">
        <w:t xml:space="preserve"> </w:t>
      </w:r>
      <w:r w:rsidRPr="002B3138">
        <w:t>hasted not Sir Launfal. He drew apart from the throng, for with him time went heavily, till he might have clasp and greeting of his friend. The ladies of the Queen’s fellowship seemed but kitchen wenches to his sight, in comparison with the loveliness of the maiden. When the Queen marked Launfal go aside, she went his way, and seating herself upon the herb, called the knight before her. Then she opened out her heart.</w:t>
      </w:r>
    </w:p>
    <w:p w14:paraId="2D4C1A76" w14:textId="77777777" w:rsidR="000276C6" w:rsidRPr="002B3138" w:rsidRDefault="000276C6" w:rsidP="002B3138">
      <w:pPr>
        <w:pStyle w:val="Body"/>
      </w:pPr>
      <w:r w:rsidRPr="002B3138">
        <w:t>“Launfal, I have honoured you for long as a worthy knight, and have praised and cherished you very dearly. You may receive a queen’s whole love, if such be your care. Be content: he to whom my heart is given, has small reason to complain him of the alms.”</w:t>
      </w:r>
    </w:p>
    <w:p w14:paraId="5B9FD9F6" w14:textId="77777777" w:rsidR="000276C6" w:rsidRPr="002B3138" w:rsidRDefault="000276C6" w:rsidP="002B3138">
      <w:pPr>
        <w:pStyle w:val="Body"/>
      </w:pPr>
      <w:r w:rsidRPr="002B3138">
        <w:t>“Lady,” answered the knight, “grant me leave to go, for this grace is not for me. I am the King’s man, and dare not break my troth. Not for the highest lady in the world, not even for her love, will I set this reproach upon my lord.”</w:t>
      </w:r>
    </w:p>
    <w:p w14:paraId="1E799BF2" w14:textId="77777777" w:rsidR="000276C6" w:rsidRPr="002B3138" w:rsidRDefault="000276C6" w:rsidP="002B3138">
      <w:pPr>
        <w:pStyle w:val="Body"/>
      </w:pPr>
      <w:r w:rsidRPr="002B3138">
        <w:t>When the Queen heard this, she was full of wrath, and spoke many hot and bitter words.</w:t>
      </w:r>
    </w:p>
    <w:p w14:paraId="3A6043C5" w14:textId="77777777" w:rsidR="000276C6" w:rsidRPr="002B3138" w:rsidRDefault="000276C6" w:rsidP="002B3138">
      <w:pPr>
        <w:pStyle w:val="Body"/>
      </w:pPr>
      <w:r w:rsidRPr="002B3138">
        <w:t>“Launfal,” she cried, “well I know that you think little of woman and her love. There are sins more black that a man may have upon his soul. Traitor you are, and false. Right evil counsel gave they to my lord, who prayed him to suffer you about his person. You remain only for his harm and loss.”</w:t>
      </w:r>
    </w:p>
    <w:p w14:paraId="1A14A087" w14:textId="77777777" w:rsidR="000276C6" w:rsidRPr="002B3138" w:rsidRDefault="000276C6" w:rsidP="002B3138">
      <w:pPr>
        <w:pStyle w:val="Body"/>
      </w:pPr>
      <w:r w:rsidRPr="002B3138">
        <w:lastRenderedPageBreak/>
        <w:t>Launful was very dolent to hear this thing. He was not slow to take up the Queen’s glove, and in his haste spake words that he repented long, and with tears.</w:t>
      </w:r>
    </w:p>
    <w:p w14:paraId="245F2B38" w14:textId="77777777" w:rsidR="000276C6" w:rsidRPr="002B3138" w:rsidRDefault="000276C6" w:rsidP="002B3138">
      <w:pPr>
        <w:pStyle w:val="Body"/>
      </w:pPr>
      <w:r w:rsidRPr="002B3138">
        <w:t>“Lady,” said he, “I am not of that guild of which you speak. Neither am I a despiser of woman, since I love, and am loved, of one who would bear the prize from all the ladies in the land. Dame, know now and be persuaded, that she, whom I serve, is so rich in state, that the very meanest of her maidens, excels you, Lady Queen, as much in clerkly skill and goodness, as in sweetness of body and face, and in every virtue.”</w:t>
      </w:r>
    </w:p>
    <w:p w14:paraId="7209C474" w14:textId="77777777" w:rsidR="000276C6" w:rsidRPr="002B3138" w:rsidRDefault="000276C6" w:rsidP="002B3138">
      <w:pPr>
        <w:pStyle w:val="Body"/>
      </w:pPr>
      <w:r w:rsidRPr="002B3138">
        <w:t>The Queen rose straightway to her feet, and fled to her chamber, weeping. Right wrathful and heavy was she, because of the words that had besmirched her. She lay sick upon her bed, from which, she said, she would never rise, till the King had done her justice, and righted this bitter wrong. Now the King that day had taken his pleasure within the woods. He returned from the chase towards evening, and sought the chamber of the Queen. When the lady saw him, she sprang from her bed, and kneeling at his feet, pleaded for grace and pity. Launfal—she said— had shamed her, since he required her love. When she had put him by, very foully had he reviled her, boasting that his love was already set on a lady, so proud and noble, that her meanest wench went more richly, and smiled more sweetly, than the Queen. Thereat the King waxed marvellously wrathful, and swore a great oath that he would set Launfal within a fire, or hang him from a tree, if he could not deny this thing, before his peers.</w:t>
      </w:r>
    </w:p>
    <w:p w14:paraId="0E554828" w14:textId="7FA9C84C" w:rsidR="000276C6" w:rsidRPr="002B3138" w:rsidRDefault="000276C6" w:rsidP="002B3138">
      <w:pPr>
        <w:pStyle w:val="Body"/>
      </w:pPr>
      <w:r w:rsidRPr="002B3138">
        <w:t>Arthur came forth from the Queen’s chamber, and called to him three of his lords. These he sent to seek the knight who so evilly had entreated the Queen. Launfal, for his part, had returned to his lodging, in a sad and sorrowful case. He saw very clearly that he had lost his friend, since he had declared their love to men. Launfal sat within his chamber, sick and heavy of thought. Often he called upon his friend, but the lady would not hear his voice. He bewailed his evil lot, with tears; for grief he came nigh to swoon; a hundred times he implored the Maiden that she would deign to speak with her knight. Then, since the lady yet refrained from speech, Launfal cursed his hot and unruly tongue. Very near he came to ending all this trouble with his knife. Naught he found to do but to</w:t>
      </w:r>
      <w:r w:rsidR="002B3138">
        <w:t xml:space="preserve"> </w:t>
      </w:r>
      <w:r w:rsidRPr="002B3138">
        <w:t>wring his hands, and call upon the Maiden, begging her to forgive his trespass, and to talk with him again, as friend to friend.</w:t>
      </w:r>
    </w:p>
    <w:p w14:paraId="78BDD8F4" w14:textId="77777777" w:rsidR="000276C6" w:rsidRPr="002B3138" w:rsidRDefault="000276C6" w:rsidP="002B3138">
      <w:pPr>
        <w:pStyle w:val="Body"/>
      </w:pPr>
      <w:r w:rsidRPr="002B3138">
        <w:t>But little peace is there for him who is harassed by a King. There came presently to Launfal’s hostel those three barons from the Court. These bade the knight forthwith to go with them to Arthur’s presence, to acquit him of this wrong against the Queen. Launfal went forth, to his own deep sorrow. Had any man slain him on the road, he would have counted him his friend. He stood before the King, downcast and speechless, being dumb by reason of that great grief, of which he showed the picture and image.</w:t>
      </w:r>
    </w:p>
    <w:p w14:paraId="26391236" w14:textId="77777777" w:rsidR="000276C6" w:rsidRPr="002B3138" w:rsidRDefault="000276C6" w:rsidP="002B3138">
      <w:pPr>
        <w:pStyle w:val="Body"/>
      </w:pPr>
      <w:r w:rsidRPr="002B3138">
        <w:lastRenderedPageBreak/>
        <w:t>Arthur looked upon his captive very evilly.</w:t>
      </w:r>
    </w:p>
    <w:p w14:paraId="767C67F9" w14:textId="77777777" w:rsidR="000276C6" w:rsidRPr="002B3138" w:rsidRDefault="000276C6" w:rsidP="002B3138">
      <w:pPr>
        <w:pStyle w:val="Body"/>
      </w:pPr>
      <w:r w:rsidRPr="002B3138">
        <w:t>“Vassal,” said he, harshly, “you have done me a bitter wrong. It was a foul deed to seek to shame me in this ugly fashion, and to smirch the honour of the Queen. Is it folly or lightness which leads you to boast of that lady, the least of whose maidens is fairer, and goes more richly, than the Queen?”</w:t>
      </w:r>
    </w:p>
    <w:p w14:paraId="1DADAACE" w14:textId="77777777" w:rsidR="000276C6" w:rsidRPr="002B3138" w:rsidRDefault="000276C6" w:rsidP="002B3138">
      <w:pPr>
        <w:pStyle w:val="Body"/>
      </w:pPr>
      <w:r w:rsidRPr="002B3138">
        <w:t>Launfal protested that never had he set such shame upon his lord. Word by word he told the tale of how he de- nied the Queen, within the orchard. But concerning that which he had spoken of the lady, he owned the truth, and his folly. The love of which he bragged was now lost to him, by his own exceeding fault. He cared little for his life, and was content to obey the judgment of the Court.</w:t>
      </w:r>
    </w:p>
    <w:p w14:paraId="2A7E5151" w14:textId="77777777" w:rsidR="000276C6" w:rsidRPr="002B3138" w:rsidRDefault="000276C6" w:rsidP="002B3138">
      <w:pPr>
        <w:pStyle w:val="Body"/>
      </w:pPr>
      <w:r w:rsidRPr="002B3138">
        <w:t>Right wrathful was the King at Launfal’s words. He conjured his barons to give him such wise counsel herein, that wrong might be done to none. The lords did the King’s bidding, whether good came of the matter, or evil. They gathered themselves together, and appointed a certain day that Launfal should abide the judgment of his peers. For his part Launfal must give pledge and surety to his lord, that he would come before this judgment in his own body. If he might not give such surety then he should be held captive till the appointed day. When the lords of the King’s household returned to tell him of their counsel, Arthur demanded that Launfal should put such pledge in his hand, as they had said. Launfal was altogether mazed and bewildered at this judgment, for he had neither friend nor kindred in the land. He would have been set in prison, but Gawain came first to offer himself as his surety, and with him, all the knights of his fellowship. These gave into the King’s hand as pledge, the fiefs and lands that they held of his Crown. The King having taken pledge from the sureties, Launfal returned to his lodging, and with him certain knights of his company. They blamed him greatly because of his foolish love, and chastened him grievously by reason of the sorrow he made before men. Every day they came to his chamber, to know of his meat and drink, for much they feared that presently he would become mad.</w:t>
      </w:r>
    </w:p>
    <w:p w14:paraId="4B0257E8" w14:textId="77777777" w:rsidR="000276C6" w:rsidRPr="002B3138" w:rsidRDefault="000276C6" w:rsidP="002B3138">
      <w:pPr>
        <w:pStyle w:val="Body"/>
      </w:pPr>
      <w:r w:rsidRPr="002B3138">
        <w:t>The lords of the household came together on the day appointed for this judgment. The King was on his chair, with the Queen sitting at his side. The sureties brought Launfal within the hall, and rendered him into the hands of his peers. Right sorrowful were they because of his plight. A great company of his fellowship did all that they were able to acquit him of this charge. When all was set out, the King demanded the judgment of the Court, according to the accusation and the answer. The barons went forth in much trouble and thought to consider this matter. Many amongst them grieved for the peril of a good knight in a strange land; others held that it were well for Launfal to suffer, because of the wish and malice of their lord. Whilst they were thus perplexed, the Duke of Cornwall rose in the council, and said,</w:t>
      </w:r>
    </w:p>
    <w:p w14:paraId="33F34410" w14:textId="77777777" w:rsidR="000276C6" w:rsidRPr="002B3138" w:rsidRDefault="000276C6" w:rsidP="002B3138">
      <w:pPr>
        <w:pStyle w:val="Body"/>
      </w:pPr>
      <w:r w:rsidRPr="002B3138">
        <w:lastRenderedPageBreak/>
        <w:t>“Lords, the King pursues Launfal as a traitor, and would slay him with the sword, by reason that he bragged of the beauty of his maiden, and roused the jealousy of the Queen. By the faith that I owe this company, none com- plains of Launfal, save only the King. For our part we would know the truth of this business, and do justice be- tween the King and his man. We would also show proper reverence to our own liege lord. Now, if it be according to Arthur’s will, let us take oath of Launfal, that he seek this lady, who has put such strife between him and the Queen. If her beauty be such as he has told us, the Queen will have no cause for wrath. She must pardon Launfal for his rudeness, since it will be plain that he did not speak out of a malicious heart. Should Launfal fail his word, and not return with the lady, or should her fairness fall beneath his boast, then let him be cast off from our fellowship, and be sent forth from the service of the King.”</w:t>
      </w:r>
    </w:p>
    <w:p w14:paraId="1686D90E" w14:textId="77777777" w:rsidR="000276C6" w:rsidRPr="002B3138" w:rsidRDefault="000276C6" w:rsidP="002B3138">
      <w:pPr>
        <w:pStyle w:val="Body"/>
      </w:pPr>
      <w:r w:rsidRPr="002B3138">
        <w:t>This counsel seemed good to the lords of the household. They sent certain of his friends to Launfal, to acquaint him with their judgment, bidding him to pray his damsel to the Court, that he might be acquitted of this blame. The knight made answer that in no wise could he do this thing. So the sureties returned before the judges, saying that Launfal hoped neither for refuge nor for succour from the lady, and Arthur urged them to a speedy ending, because of the prompting of the Queen.</w:t>
      </w:r>
    </w:p>
    <w:p w14:paraId="4E41AD40" w14:textId="77777777" w:rsidR="000276C6" w:rsidRPr="002B3138" w:rsidRDefault="000276C6" w:rsidP="002B3138">
      <w:pPr>
        <w:pStyle w:val="Body"/>
      </w:pPr>
      <w:r w:rsidRPr="002B3138">
        <w:t>The judges were about to give sentence upon Launfal, when they saw two maidens come riding towards the palace, upon two white ambling palfreys. Very sweet and dainty were these maidens, and richly clothed in garments of crimson sendal, closely girt and fashioned to their bodies. All men, old and young, looked willingly upon them, for fair they were to see. Gawain, and three knights of his company, went straight to Launfal, and showed him these maidens, praying him to say which of them was his friend. But he answered never a word. The maidens dismounted from their palfreys, and coming before the dais where the King was seated, spake him fairly, as they were fair.</w:t>
      </w:r>
    </w:p>
    <w:p w14:paraId="48A04ECF" w14:textId="77777777" w:rsidR="000276C6" w:rsidRPr="002B3138" w:rsidRDefault="000276C6" w:rsidP="002B3138">
      <w:pPr>
        <w:pStyle w:val="Body"/>
      </w:pPr>
      <w:r w:rsidRPr="002B3138">
        <w:t>“Sire, prepare now a chamber, hung with silken cloths, where it is seemly for my lady to dwell: for she would lodge with you awhile.”</w:t>
      </w:r>
    </w:p>
    <w:p w14:paraId="53F5E78D" w14:textId="77777777" w:rsidR="000276C6" w:rsidRDefault="000276C6" w:rsidP="000276C6">
      <w:pPr>
        <w:pStyle w:val="BodyText"/>
        <w:spacing w:before="1"/>
        <w:rPr>
          <w:sz w:val="17"/>
        </w:rPr>
      </w:pPr>
    </w:p>
    <w:p w14:paraId="1BC0FDF8" w14:textId="77777777" w:rsidR="000276C6" w:rsidRDefault="000276C6" w:rsidP="002B3138">
      <w:pPr>
        <w:pStyle w:val="Bodynoindent"/>
        <w:jc w:val="center"/>
      </w:pPr>
      <w:r>
        <w:rPr>
          <w:noProof/>
        </w:rPr>
        <w:lastRenderedPageBreak/>
        <w:drawing>
          <wp:inline distT="0" distB="0" distL="0" distR="0" wp14:anchorId="4FC6A84D" wp14:editId="133365E5">
            <wp:extent cx="2992861" cy="4258913"/>
            <wp:effectExtent l="0" t="0" r="0" b="0"/>
            <wp:docPr id="53"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8.png"/>
                    <pic:cNvPicPr/>
                  </pic:nvPicPr>
                  <pic:blipFill>
                    <a:blip r:embed="rId32" cstate="print"/>
                    <a:stretch>
                      <a:fillRect/>
                    </a:stretch>
                  </pic:blipFill>
                  <pic:spPr>
                    <a:xfrm>
                      <a:off x="0" y="0"/>
                      <a:ext cx="2992861" cy="4258913"/>
                    </a:xfrm>
                    <a:prstGeom prst="rect">
                      <a:avLst/>
                    </a:prstGeom>
                  </pic:spPr>
                </pic:pic>
              </a:graphicData>
            </a:graphic>
          </wp:inline>
        </w:drawing>
      </w:r>
    </w:p>
    <w:p w14:paraId="55DBC7B1" w14:textId="77777777" w:rsidR="000276C6" w:rsidRDefault="000276C6" w:rsidP="002B3138">
      <w:pPr>
        <w:pStyle w:val="CaptionHeader"/>
      </w:pPr>
      <w:r>
        <w:rPr>
          <w:spacing w:val="-1"/>
          <w:w w:val="110"/>
        </w:rPr>
        <w:t>image</w:t>
      </w:r>
      <w:r>
        <w:rPr>
          <w:spacing w:val="-11"/>
          <w:w w:val="110"/>
        </w:rPr>
        <w:t xml:space="preserve"> </w:t>
      </w:r>
      <w:r>
        <w:rPr>
          <w:spacing w:val="-1"/>
          <w:w w:val="110"/>
        </w:rPr>
        <w:t>5.22:</w:t>
      </w:r>
      <w:r>
        <w:rPr>
          <w:spacing w:val="-10"/>
          <w:w w:val="110"/>
        </w:rPr>
        <w:t xml:space="preserve"> </w:t>
      </w:r>
      <w:r>
        <w:rPr>
          <w:spacing w:val="-1"/>
          <w:w w:val="110"/>
        </w:rPr>
        <w:t>The</w:t>
      </w:r>
      <w:r>
        <w:rPr>
          <w:spacing w:val="-10"/>
          <w:w w:val="110"/>
        </w:rPr>
        <w:t xml:space="preserve"> </w:t>
      </w:r>
      <w:r>
        <w:rPr>
          <w:spacing w:val="-1"/>
          <w:w w:val="115"/>
        </w:rPr>
        <w:t>lai</w:t>
      </w:r>
      <w:r>
        <w:rPr>
          <w:spacing w:val="-12"/>
          <w:w w:val="115"/>
        </w:rPr>
        <w:t xml:space="preserve"> </w:t>
      </w:r>
      <w:r>
        <w:rPr>
          <w:spacing w:val="-1"/>
          <w:w w:val="115"/>
        </w:rPr>
        <w:t>of</w:t>
      </w:r>
      <w:r>
        <w:rPr>
          <w:spacing w:val="-13"/>
          <w:w w:val="115"/>
        </w:rPr>
        <w:t xml:space="preserve"> </w:t>
      </w:r>
      <w:r>
        <w:rPr>
          <w:spacing w:val="-1"/>
          <w:w w:val="115"/>
        </w:rPr>
        <w:t>sir</w:t>
      </w:r>
      <w:r>
        <w:rPr>
          <w:spacing w:val="-12"/>
          <w:w w:val="115"/>
        </w:rPr>
        <w:t xml:space="preserve"> </w:t>
      </w:r>
      <w:r>
        <w:rPr>
          <w:spacing w:val="-1"/>
          <w:w w:val="115"/>
        </w:rPr>
        <w:t>launfal</w:t>
      </w:r>
      <w:r>
        <w:rPr>
          <w:spacing w:val="-13"/>
          <w:w w:val="115"/>
        </w:rPr>
        <w:t xml:space="preserve"> </w:t>
      </w:r>
      <w:r>
        <w:rPr>
          <w:w w:val="110"/>
        </w:rPr>
        <w:t>|</w:t>
      </w:r>
      <w:r>
        <w:rPr>
          <w:spacing w:val="-10"/>
          <w:w w:val="110"/>
        </w:rPr>
        <w:t xml:space="preserve"> </w:t>
      </w:r>
      <w:r>
        <w:rPr>
          <w:w w:val="110"/>
        </w:rPr>
        <w:t>A</w:t>
      </w:r>
      <w:r>
        <w:rPr>
          <w:spacing w:val="-12"/>
          <w:w w:val="110"/>
        </w:rPr>
        <w:t xml:space="preserve"> </w:t>
      </w:r>
      <w:r>
        <w:rPr>
          <w:w w:val="110"/>
        </w:rPr>
        <w:t>beautiful,</w:t>
      </w:r>
      <w:r>
        <w:rPr>
          <w:spacing w:val="-12"/>
          <w:w w:val="110"/>
        </w:rPr>
        <w:t xml:space="preserve"> </w:t>
      </w:r>
      <w:r>
        <w:rPr>
          <w:w w:val="110"/>
        </w:rPr>
        <w:t>well-</w:t>
      </w:r>
      <w:r>
        <w:rPr>
          <w:spacing w:val="-47"/>
          <w:w w:val="110"/>
        </w:rPr>
        <w:t xml:space="preserve"> </w:t>
      </w:r>
      <w:r>
        <w:t>dressed</w:t>
      </w:r>
      <w:r>
        <w:rPr>
          <w:spacing w:val="-10"/>
        </w:rPr>
        <w:t xml:space="preserve"> </w:t>
      </w:r>
      <w:r>
        <w:t>maiden</w:t>
      </w:r>
      <w:r>
        <w:rPr>
          <w:spacing w:val="-10"/>
        </w:rPr>
        <w:t xml:space="preserve"> </w:t>
      </w:r>
      <w:r>
        <w:t>rides</w:t>
      </w:r>
      <w:r>
        <w:rPr>
          <w:spacing w:val="-10"/>
        </w:rPr>
        <w:t xml:space="preserve"> </w:t>
      </w:r>
      <w:r>
        <w:t>a</w:t>
      </w:r>
      <w:r>
        <w:rPr>
          <w:spacing w:val="-10"/>
        </w:rPr>
        <w:t xml:space="preserve"> </w:t>
      </w:r>
      <w:r>
        <w:t>white</w:t>
      </w:r>
      <w:r>
        <w:rPr>
          <w:spacing w:val="-9"/>
        </w:rPr>
        <w:t xml:space="preserve"> </w:t>
      </w:r>
      <w:r>
        <w:t>horse</w:t>
      </w:r>
      <w:r>
        <w:rPr>
          <w:spacing w:val="-10"/>
        </w:rPr>
        <w:t xml:space="preserve"> </w:t>
      </w:r>
      <w:r>
        <w:t>through</w:t>
      </w:r>
      <w:r>
        <w:rPr>
          <w:spacing w:val="-10"/>
        </w:rPr>
        <w:t xml:space="preserve"> </w:t>
      </w:r>
      <w:r>
        <w:t>a</w:t>
      </w:r>
      <w:r>
        <w:rPr>
          <w:spacing w:val="-10"/>
        </w:rPr>
        <w:t xml:space="preserve"> </w:t>
      </w:r>
      <w:r>
        <w:t>crowd.</w:t>
      </w:r>
    </w:p>
    <w:p w14:paraId="5ED55A8D" w14:textId="77777777" w:rsidR="002B3138" w:rsidRDefault="000276C6" w:rsidP="002B3138">
      <w:pPr>
        <w:pStyle w:val="CaptionText"/>
        <w:rPr>
          <w:spacing w:val="1"/>
          <w:w w:val="95"/>
        </w:rPr>
      </w:pPr>
      <w:r>
        <w:rPr>
          <w:b/>
          <w:w w:val="95"/>
        </w:rPr>
        <w:t xml:space="preserve">Author: </w:t>
      </w:r>
      <w:r>
        <w:rPr>
          <w:w w:val="95"/>
        </w:rPr>
        <w:t>Reginald L. Knowles</w:t>
      </w:r>
      <w:r>
        <w:rPr>
          <w:spacing w:val="1"/>
          <w:w w:val="95"/>
        </w:rPr>
        <w:t xml:space="preserve"> </w:t>
      </w:r>
    </w:p>
    <w:p w14:paraId="02E30A5B" w14:textId="77777777" w:rsidR="002B3138" w:rsidRDefault="002B3138" w:rsidP="002B3138">
      <w:pPr>
        <w:pStyle w:val="CaptionText"/>
        <w:rPr>
          <w:spacing w:val="-42"/>
        </w:rPr>
      </w:pPr>
      <w:r>
        <w:rPr>
          <w:b/>
          <w:spacing w:val="-6"/>
        </w:rPr>
        <w:t>S</w:t>
      </w:r>
      <w:r w:rsidR="000276C6">
        <w:rPr>
          <w:b/>
          <w:spacing w:val="-6"/>
        </w:rPr>
        <w:t>ource:</w:t>
      </w:r>
      <w:r w:rsidR="000276C6">
        <w:rPr>
          <w:b/>
          <w:spacing w:val="-5"/>
        </w:rPr>
        <w:t xml:space="preserve"> </w:t>
      </w:r>
      <w:r w:rsidR="000276C6">
        <w:rPr>
          <w:spacing w:val="-6"/>
        </w:rPr>
        <w:t>Hathi</w:t>
      </w:r>
      <w:r w:rsidR="000276C6">
        <w:rPr>
          <w:spacing w:val="-19"/>
        </w:rPr>
        <w:t xml:space="preserve"> </w:t>
      </w:r>
      <w:r w:rsidR="000276C6">
        <w:rPr>
          <w:spacing w:val="-5"/>
        </w:rPr>
        <w:t>Trust</w:t>
      </w:r>
      <w:r w:rsidR="000276C6">
        <w:rPr>
          <w:spacing w:val="-18"/>
        </w:rPr>
        <w:t xml:space="preserve"> </w:t>
      </w:r>
      <w:r w:rsidR="000276C6">
        <w:rPr>
          <w:spacing w:val="-5"/>
        </w:rPr>
        <w:t>Digital</w:t>
      </w:r>
      <w:r w:rsidR="000276C6">
        <w:rPr>
          <w:spacing w:val="-18"/>
        </w:rPr>
        <w:t xml:space="preserve"> </w:t>
      </w:r>
      <w:r w:rsidR="000276C6">
        <w:rPr>
          <w:spacing w:val="-5"/>
        </w:rPr>
        <w:t>Library</w:t>
      </w:r>
      <w:r w:rsidR="000276C6">
        <w:rPr>
          <w:spacing w:val="-42"/>
        </w:rPr>
        <w:t xml:space="preserve"> </w:t>
      </w:r>
    </w:p>
    <w:p w14:paraId="6B88BEC5" w14:textId="6947749C" w:rsidR="000276C6" w:rsidRDefault="002B3138" w:rsidP="002B3138">
      <w:pPr>
        <w:pStyle w:val="CaptionText"/>
        <w:rPr>
          <w:w w:val="104"/>
        </w:rPr>
      </w:pPr>
      <w:r>
        <w:rPr>
          <w:b/>
          <w:spacing w:val="1"/>
          <w:w w:val="106"/>
        </w:rPr>
        <w:t>L</w:t>
      </w:r>
      <w:r w:rsidR="000276C6">
        <w:rPr>
          <w:b/>
          <w:spacing w:val="1"/>
          <w:w w:val="106"/>
        </w:rPr>
        <w:t>i</w:t>
      </w:r>
      <w:r w:rsidR="000276C6">
        <w:rPr>
          <w:b/>
          <w:w w:val="95"/>
        </w:rPr>
        <w:t>c</w:t>
      </w:r>
      <w:r w:rsidR="000276C6">
        <w:rPr>
          <w:b/>
          <w:spacing w:val="-1"/>
          <w:w w:val="98"/>
        </w:rPr>
        <w:t>e</w:t>
      </w:r>
      <w:r w:rsidR="000276C6">
        <w:rPr>
          <w:b/>
        </w:rPr>
        <w:t>n</w:t>
      </w:r>
      <w:r w:rsidR="000276C6">
        <w:rPr>
          <w:b/>
          <w:spacing w:val="1"/>
        </w:rPr>
        <w:t>s</w:t>
      </w:r>
      <w:r w:rsidR="000276C6">
        <w:rPr>
          <w:b/>
          <w:w w:val="88"/>
        </w:rPr>
        <w:t>e:</w:t>
      </w:r>
      <w:r w:rsidR="000276C6">
        <w:rPr>
          <w:b/>
          <w:spacing w:val="-6"/>
        </w:rPr>
        <w:t xml:space="preserve"> </w:t>
      </w:r>
      <w:r w:rsidR="000276C6">
        <w:rPr>
          <w:w w:val="103"/>
        </w:rPr>
        <w:t>P</w:t>
      </w:r>
      <w:r w:rsidR="000276C6">
        <w:rPr>
          <w:spacing w:val="-1"/>
          <w:w w:val="103"/>
        </w:rPr>
        <w:t>u</w:t>
      </w:r>
      <w:r w:rsidR="000276C6">
        <w:rPr>
          <w:spacing w:val="-2"/>
          <w:w w:val="101"/>
        </w:rPr>
        <w:t>b</w:t>
      </w:r>
      <w:r w:rsidR="000276C6">
        <w:rPr>
          <w:w w:val="94"/>
        </w:rPr>
        <w:t>lic</w:t>
      </w:r>
      <w:r w:rsidR="000276C6">
        <w:rPr>
          <w:spacing w:val="-5"/>
        </w:rPr>
        <w:t xml:space="preserve"> </w:t>
      </w:r>
      <w:r w:rsidR="000276C6">
        <w:rPr>
          <w:spacing w:val="1"/>
          <w:w w:val="101"/>
        </w:rPr>
        <w:t>D</w:t>
      </w:r>
      <w:r w:rsidR="000276C6">
        <w:rPr>
          <w:w w:val="102"/>
        </w:rPr>
        <w:t>o</w:t>
      </w:r>
      <w:r w:rsidR="000276C6">
        <w:rPr>
          <w:spacing w:val="-1"/>
          <w:w w:val="105"/>
        </w:rPr>
        <w:t>m</w:t>
      </w:r>
      <w:r w:rsidR="000276C6">
        <w:rPr>
          <w:spacing w:val="-2"/>
          <w:w w:val="98"/>
        </w:rPr>
        <w:t>a</w:t>
      </w:r>
      <w:r w:rsidR="000276C6">
        <w:rPr>
          <w:w w:val="104"/>
        </w:rPr>
        <w:t>in</w:t>
      </w:r>
    </w:p>
    <w:p w14:paraId="755173B6" w14:textId="77777777" w:rsidR="002B3138" w:rsidRDefault="002B3138" w:rsidP="002B3138">
      <w:pPr>
        <w:pStyle w:val="CaptionText"/>
      </w:pPr>
    </w:p>
    <w:p w14:paraId="780B73DD" w14:textId="50D114A9" w:rsidR="000276C6" w:rsidRPr="002B3138" w:rsidRDefault="000276C6" w:rsidP="002B3138">
      <w:pPr>
        <w:pStyle w:val="Body"/>
      </w:pPr>
      <w:r w:rsidRPr="002B3138">
        <w:t>This gift the King granted gladly. He called to him two knights of his household, and bade them bestow the maidens in such chambers as were fitting to their degree. The maidens being gone, the King required of his barons to proceed with their judgment, saying that he had sore displeasure at the slowness of the cause.</w:t>
      </w:r>
    </w:p>
    <w:p w14:paraId="6A68DF7E" w14:textId="77777777" w:rsidR="000276C6" w:rsidRPr="002B3138" w:rsidRDefault="000276C6" w:rsidP="002B3138">
      <w:pPr>
        <w:pStyle w:val="Body"/>
      </w:pPr>
      <w:r w:rsidRPr="002B3138">
        <w:t>“Sire,” replied the barons, “we rose from Council, because of the damsels who entered in the hall. We will at once resume the sitting, and give our judgment without more delay.”</w:t>
      </w:r>
    </w:p>
    <w:p w14:paraId="06E2CDA4" w14:textId="40BDABF7" w:rsidR="000276C6" w:rsidRPr="002B3138" w:rsidRDefault="000276C6" w:rsidP="002B3138">
      <w:pPr>
        <w:pStyle w:val="Body"/>
      </w:pPr>
      <w:r w:rsidRPr="002B3138">
        <w:t xml:space="preserve">The barons again were gathered together, in much thought and trouble, to consider this matter. There was great strife and dissension amongst them, for they knew not what to do. In the midst of all this noise and tumult, there came two other damsels riding to the hall on two Spanish mules. Very richly arrayed were these damsels in raiment of fine needlework, and their kirtles were covered by fresh fair mantles, embroidered with gold. Great joy had Launfal’s comrades </w:t>
      </w:r>
      <w:r w:rsidRPr="002B3138">
        <w:lastRenderedPageBreak/>
        <w:t>when they marked these ladies.</w:t>
      </w:r>
      <w:r w:rsidR="002B3138">
        <w:t xml:space="preserve"> </w:t>
      </w:r>
      <w:r w:rsidRPr="002B3138">
        <w:t>They said between themselves that doubtless they came for the succour of the good knight. Gawain, and certain of his company, made haste to Launfal, and said,</w:t>
      </w:r>
    </w:p>
    <w:p w14:paraId="45F7B8B6" w14:textId="77777777" w:rsidR="000276C6" w:rsidRPr="002B3138" w:rsidRDefault="000276C6" w:rsidP="002B3138">
      <w:pPr>
        <w:pStyle w:val="Body"/>
      </w:pPr>
      <w:r w:rsidRPr="002B3138">
        <w:t>“Sir, be not cast down. Two ladies are near at hand, right dainty of dress, and gracious of person. Tell us truly, for the love of God, is one of these your friends?”</w:t>
      </w:r>
    </w:p>
    <w:p w14:paraId="4B75F76E" w14:textId="77777777" w:rsidR="000276C6" w:rsidRPr="002B3138" w:rsidRDefault="000276C6" w:rsidP="002B3138">
      <w:pPr>
        <w:pStyle w:val="Body"/>
      </w:pPr>
      <w:r w:rsidRPr="002B3138">
        <w:t>But Launfal answered very simply that never before had he seen these damsels with his eyes, nor known and loved them in his heart.</w:t>
      </w:r>
    </w:p>
    <w:p w14:paraId="07A22496" w14:textId="77777777" w:rsidR="000276C6" w:rsidRPr="002B3138" w:rsidRDefault="000276C6" w:rsidP="002B3138">
      <w:pPr>
        <w:pStyle w:val="Body"/>
      </w:pPr>
      <w:r w:rsidRPr="002B3138">
        <w:t>The maidens dismounted from their mules, and stood before Arthur, in the sight of all. Greatly were they praised of many, because of their beauty, and of the colour of their face and hair. Some there were who deemed already that the Queen was overborne.</w:t>
      </w:r>
    </w:p>
    <w:p w14:paraId="72623800" w14:textId="77777777" w:rsidR="000276C6" w:rsidRPr="002B3138" w:rsidRDefault="000276C6" w:rsidP="002B3138">
      <w:pPr>
        <w:pStyle w:val="Body"/>
      </w:pPr>
      <w:r w:rsidRPr="002B3138">
        <w:t>The elder of the damsels carried herself modestly and well, and sweetly told over the message wherewith she was charged.</w:t>
      </w:r>
    </w:p>
    <w:p w14:paraId="543B1E95" w14:textId="77777777" w:rsidR="002B3138" w:rsidRDefault="002B3138" w:rsidP="002B3138">
      <w:pPr>
        <w:pStyle w:val="Body"/>
      </w:pPr>
      <w:r w:rsidRPr="002B3138">
        <w:t xml:space="preserve"> </w:t>
      </w:r>
      <w:r w:rsidR="000276C6" w:rsidRPr="002B3138">
        <w:t xml:space="preserve">“Sire, make ready for us chambers, where we may abide with our lady, for even now she comes to speak with thee.” </w:t>
      </w:r>
    </w:p>
    <w:p w14:paraId="1E677A59" w14:textId="58888AA7" w:rsidR="000276C6" w:rsidRPr="002B3138" w:rsidRDefault="000276C6" w:rsidP="002B3138">
      <w:pPr>
        <w:pStyle w:val="Body"/>
      </w:pPr>
      <w:r w:rsidRPr="002B3138">
        <w:t>The King commanded that the ladies should be led to their companions, and bestowed in the same honourable fashion as they. Then he bade the lords of his household to consider their judgment, since he would endure no further respite. The Court already had given too much time to the business, and the Queen was growing wrathful, because of the blame that was hers. Now the judges were about to proclaim their sentence, when, amidst the tumult of the town, there came riding to the palace the flower of all the ladies of the world. She came mounted upon a palfrey, white as snow, which carried her softly, as though she loved her burthen. Beneath the sky was no goodlier steed, nor one more gentle to the hand. The harness of the palfrey was so rich, that no king on earth might hope to buy trappings so precious, unless he sold or set his realm in pledge. The Maiden herself showed such as I will tell you. Passing slim was the lady, sweet of bodice and slender of girdle. Her throat was whiter than snow on branch, and her eyes were like flowers in the pallor of her face. She had a witching mouth, a dainty nose, and an open brow. Her eyebrows were brown, and her golden hair parted in two soft waves upon her head. She was clad in a shift of spotless linen, and above her snowy kirtle was set a mantle of royal purple, clasped upon her breast. She carried a hooded falcon upon her glove, and a greyhound</w:t>
      </w:r>
    </w:p>
    <w:p w14:paraId="02CD77FC" w14:textId="77777777" w:rsidR="000276C6" w:rsidRPr="002B3138" w:rsidRDefault="000276C6" w:rsidP="002B3138">
      <w:pPr>
        <w:pStyle w:val="Body"/>
      </w:pPr>
      <w:r w:rsidRPr="002B3138">
        <w:t>followed closely after. As the Maiden rode at a slow pace through the streets of the city, there was none, neither great nor small, youth nor sergeant, but ran forth from his house, that he might content his heart with so great beauty. Every man that saw her with his eyes, marvelled at a fairness beyond that of any earthly woman. Little he cared for any mortal maiden, after he had seen this sight. The friends of Sir Launfal hastened to the knight, to tell him of his lady’s succour, if so it were according to God’s will.</w:t>
      </w:r>
    </w:p>
    <w:p w14:paraId="1F80B53F" w14:textId="77777777" w:rsidR="000276C6" w:rsidRPr="002B3138" w:rsidRDefault="000276C6" w:rsidP="002B3138">
      <w:pPr>
        <w:pStyle w:val="Body"/>
      </w:pPr>
      <w:r w:rsidRPr="002B3138">
        <w:lastRenderedPageBreak/>
        <w:t>“Sir comrade, truly is not this your friend? This lady is neither black nor golden, mean nor tall. She is only the most lovely thing in all the world.”</w:t>
      </w:r>
    </w:p>
    <w:p w14:paraId="4F3B38E5" w14:textId="77777777" w:rsidR="000276C6" w:rsidRPr="002B3138" w:rsidRDefault="000276C6" w:rsidP="002B3138">
      <w:pPr>
        <w:pStyle w:val="Body"/>
      </w:pPr>
      <w:r w:rsidRPr="002B3138">
        <w:t>When Launfal heard this, he sighed, for by their words, he knew again his friend. He raised his head, and as the blood rushed to his face, speech flowed from his lips.</w:t>
      </w:r>
    </w:p>
    <w:p w14:paraId="2E0297C9" w14:textId="77777777" w:rsidR="000276C6" w:rsidRPr="002B3138" w:rsidRDefault="000276C6" w:rsidP="002B3138">
      <w:pPr>
        <w:pStyle w:val="Body"/>
      </w:pPr>
      <w:r w:rsidRPr="002B3138">
        <w:t>“By my faith,” cried he, “yes, she is indeed my friend. It is a small matter now whether men slay me, or set me free; for I am made whole of my hurt just by looking on her face.”</w:t>
      </w:r>
    </w:p>
    <w:p w14:paraId="3485D7C1" w14:textId="77777777" w:rsidR="000276C6" w:rsidRPr="002B3138" w:rsidRDefault="000276C6" w:rsidP="002B3138">
      <w:pPr>
        <w:pStyle w:val="Body"/>
      </w:pPr>
      <w:r w:rsidRPr="002B3138">
        <w:t>The Maiden entered in the palace—where none so fair had come before—and stood before the King, in the presence of his household. She loosed the clasp of her mantle, so that men might the more easily perceive the grace of her person. The courteous King advanced to meet her, and all the Court got them on their feet, and pained them- selves in her service. When the lords had gazed upon her for a space, and praised the sum of her beauty, the lady spake to Arthur in this fashion, for she was anxious to begone.</w:t>
      </w:r>
    </w:p>
    <w:p w14:paraId="0DB2E9DF" w14:textId="77777777" w:rsidR="000276C6" w:rsidRPr="002B3138" w:rsidRDefault="000276C6" w:rsidP="002B3138">
      <w:pPr>
        <w:pStyle w:val="Body"/>
      </w:pPr>
      <w:r w:rsidRPr="002B3138">
        <w:t>“Sire, I have loved one of thy vassals,—the knight who stands in bonds. Sir Launfal. He was always misprized in thy Court, and his every action turned to blame. What he said, that thou knowest; for over hasty was his tongue before the Queen. But he never craved her in love, however loud his boasting. I cannot choose that he should come to hurt or harm by me. In the hope of freeing Launfal from his bonds, I have obeyed thy summons. Let now thy barons look boldly upon my face, and deal justly in this quarrel between the Queen and me.”</w:t>
      </w:r>
    </w:p>
    <w:p w14:paraId="23C2D2ED" w14:textId="77777777" w:rsidR="000276C6" w:rsidRPr="002B3138" w:rsidRDefault="000276C6" w:rsidP="002B3138">
      <w:pPr>
        <w:pStyle w:val="Body"/>
      </w:pPr>
      <w:r w:rsidRPr="002B3138">
        <w:t>The King commanded that this should be done, and looking upon her eyes, not one of the judges but was per- suaded that her favour exceeded that of the Queen.</w:t>
      </w:r>
    </w:p>
    <w:p w14:paraId="04228972" w14:textId="77777777" w:rsidR="000276C6" w:rsidRPr="002B3138" w:rsidRDefault="000276C6" w:rsidP="002B3138">
      <w:pPr>
        <w:pStyle w:val="Body"/>
      </w:pPr>
      <w:r w:rsidRPr="002B3138">
        <w:t>Since then Launfal had not spoken in malice against his lady, the lords of the household gave him again his sword. When the trial had come thus to an end the Maiden took her leave of the King, and made her ready to depart. Gladly would Arthur have had her lodge with him for a little, and many a lord would have rejoiced in her service, but she might not tarry. Now without the hall stood a great stone of dull marble, where it was the wont of lords, departing from the Court, to climb into the saddle, and Launfal by the stone. The Maiden came forth from the doors of the palace, and mounting on the stone, seated herself on the palfrey, behind her friend. Then they rode across the plain together, and were no more seen.</w:t>
      </w:r>
    </w:p>
    <w:p w14:paraId="3BFF887F" w14:textId="093C1757" w:rsidR="000276C6" w:rsidRDefault="000276C6" w:rsidP="002B3138">
      <w:pPr>
        <w:pStyle w:val="Body"/>
      </w:pPr>
      <w:r w:rsidRPr="002B3138">
        <w:t>The Bretons tell that the knight was ravished by his lady to an island, very dim and very fair, known as Avalon. But none has had speech with Launfal and his faery love since then, and for my part I can tell you no more of the matter.</w:t>
      </w:r>
    </w:p>
    <w:p w14:paraId="615822F2" w14:textId="77777777" w:rsidR="002B3138" w:rsidRPr="002B3138" w:rsidRDefault="002B3138" w:rsidP="002B3138">
      <w:pPr>
        <w:pStyle w:val="Body"/>
      </w:pPr>
    </w:p>
    <w:p w14:paraId="55243ECF" w14:textId="77777777" w:rsidR="000276C6" w:rsidRPr="002B3138" w:rsidRDefault="000276C6" w:rsidP="002B3138">
      <w:pPr>
        <w:pStyle w:val="Heading3"/>
      </w:pPr>
      <w:r w:rsidRPr="002B3138">
        <w:t>The Lai of the Were-Wolf</w:t>
      </w:r>
    </w:p>
    <w:p w14:paraId="6A8A80C2" w14:textId="77777777" w:rsidR="000276C6" w:rsidRPr="00286A2E" w:rsidRDefault="000276C6" w:rsidP="00286A2E">
      <w:pPr>
        <w:pStyle w:val="Body"/>
      </w:pPr>
      <w:r w:rsidRPr="00286A2E">
        <w:lastRenderedPageBreak/>
        <w:t>Amongst the tales I tell you once again, I would not forget the Lai of the Were-Wolf. Such beasts as he are known in every land. Bisclavaret he is named in Brittany; whilst the Norman calls him Garwal.</w:t>
      </w:r>
    </w:p>
    <w:p w14:paraId="5E7A9274" w14:textId="77777777" w:rsidR="000276C6" w:rsidRPr="00286A2E" w:rsidRDefault="000276C6" w:rsidP="00286A2E">
      <w:pPr>
        <w:pStyle w:val="Body"/>
      </w:pPr>
      <w:r w:rsidRPr="00286A2E">
        <w:t>It is a certain thing, and within the knowledge of all, that many a christened man has suffered this change, and ran wild in woods, as a Were-Wolf. The Were-Wolf is a fearsome beast. He lurks within the thick forest, mad and horrible to see. All the evil that he may, he does. He goeth to and fro, about the solitary place, seeking man, in order to devour him. Hearken, now, to the adventure of the Were-Wolf, that I have to tell.</w:t>
      </w:r>
    </w:p>
    <w:p w14:paraId="1F514F46" w14:textId="77777777" w:rsidR="000276C6" w:rsidRPr="00286A2E" w:rsidRDefault="000276C6" w:rsidP="00286A2E">
      <w:pPr>
        <w:pStyle w:val="Body"/>
      </w:pPr>
      <w:r w:rsidRPr="00286A2E">
        <w:t>In Brittany there dwelt a baron who was marvellously esteemed of all his fellows. He was a stout knight, and a comely, and a man of office and repute. Right private was he to the mind of his lord, and dear to the counsel of his neighbours. This baron was wedded to a very worthy dame, right fair to see, and sweet of semblance. All his love was set on her, and all her love was given again to him. One only grief had this lady. For three whole days in every week her lord was absent from her side. She knew not where he went, nor on what errand. Neither did any of his house know the business which called him forth.</w:t>
      </w:r>
    </w:p>
    <w:p w14:paraId="0D5AEFD3" w14:textId="77777777" w:rsidR="000276C6" w:rsidRPr="00286A2E" w:rsidRDefault="000276C6" w:rsidP="00286A2E">
      <w:pPr>
        <w:pStyle w:val="Body"/>
      </w:pPr>
      <w:r w:rsidRPr="00286A2E">
        <w:t>On a day when this lord was come again to his house, altogether joyous and content, the lady took him to task, right sweetly, in this fashion,</w:t>
      </w:r>
    </w:p>
    <w:p w14:paraId="74AF1863" w14:textId="77777777" w:rsidR="000276C6" w:rsidRPr="00286A2E" w:rsidRDefault="000276C6" w:rsidP="00286A2E">
      <w:pPr>
        <w:pStyle w:val="Body"/>
      </w:pPr>
      <w:r w:rsidRPr="00286A2E">
        <w:t>“Husband,” said she, “and fair, sweet friend, I have a certain thing to pray of you. Right willingly would I receive this gift, but I fear to anger you in the asking. It is better for me to have an empty hand, than to gain hard words.”</w:t>
      </w:r>
    </w:p>
    <w:p w14:paraId="6A721D4B" w14:textId="77777777" w:rsidR="00286A2E" w:rsidRDefault="000276C6" w:rsidP="00286A2E">
      <w:pPr>
        <w:pStyle w:val="Body"/>
      </w:pPr>
      <w:r w:rsidRPr="00286A2E">
        <w:t xml:space="preserve">When the lord heard this matter, he took the lady in his arms, very tenderly, and kissed her. </w:t>
      </w:r>
    </w:p>
    <w:p w14:paraId="7C478AA4" w14:textId="3C74DDEA" w:rsidR="000276C6" w:rsidRPr="00286A2E" w:rsidRDefault="000276C6" w:rsidP="00286A2E">
      <w:pPr>
        <w:pStyle w:val="Body"/>
      </w:pPr>
      <w:r w:rsidRPr="00286A2E">
        <w:t>“Wife,” he answered, “ask what you will. What would you have, for it is yours already?”</w:t>
      </w:r>
    </w:p>
    <w:p w14:paraId="5F9EBF5F" w14:textId="77777777" w:rsidR="000276C6" w:rsidRPr="00286A2E" w:rsidRDefault="000276C6" w:rsidP="00286A2E">
      <w:pPr>
        <w:pStyle w:val="Body"/>
      </w:pPr>
      <w:r w:rsidRPr="00286A2E">
        <w:t>“By my faith,” said the lady, “soon shall I be whole. Husband, right long and wearisome are the days that you spend away from your home. I rise from my bed in the morning, sick at heart, I know not why. So fearful am I, lest you do aught to your loss, that I may not find any comfort. Very quickly shall I die for reason of my dread. Tell me now, where you go, and on what business! How may the knowledge of one who loves so closely, bring you to harm?”</w:t>
      </w:r>
    </w:p>
    <w:p w14:paraId="68207AD9" w14:textId="77777777" w:rsidR="000276C6" w:rsidRPr="00286A2E" w:rsidRDefault="000276C6" w:rsidP="00286A2E">
      <w:pPr>
        <w:pStyle w:val="Body"/>
      </w:pPr>
      <w:r w:rsidRPr="00286A2E">
        <w:t>“Wife,” made answer the lord, “nothing but evil can come if I tell you this secret. For the mercy of God do not require it of me. If you but knew, you would withdraw yourself from my love, and I should be lost indeed.”</w:t>
      </w:r>
    </w:p>
    <w:p w14:paraId="4115C0C8" w14:textId="77777777" w:rsidR="000276C6" w:rsidRPr="00286A2E" w:rsidRDefault="000276C6" w:rsidP="00286A2E">
      <w:pPr>
        <w:pStyle w:val="Body"/>
      </w:pPr>
      <w:r w:rsidRPr="00286A2E">
        <w:t>When the lady heard this, she was persuaded that her baron sought to put her by with jesting words. Therefore she prayed and required him the more urgently, with tender looks and speech, till he was overborne, and told her all the story, hiding naught.</w:t>
      </w:r>
    </w:p>
    <w:p w14:paraId="19B39F75" w14:textId="2A0A79CF" w:rsidR="000276C6" w:rsidRPr="00286A2E" w:rsidRDefault="000276C6" w:rsidP="00286A2E">
      <w:pPr>
        <w:pStyle w:val="Body"/>
      </w:pPr>
      <w:r w:rsidRPr="00286A2E">
        <w:lastRenderedPageBreak/>
        <w:t>“Wife, I become Bisclavaret. I enter in the forest, and live on prey and roots, within the thickest of the wood.”</w:t>
      </w:r>
    </w:p>
    <w:p w14:paraId="1AF90521" w14:textId="77777777" w:rsidR="000276C6" w:rsidRPr="00286A2E" w:rsidRDefault="000276C6" w:rsidP="00286A2E">
      <w:pPr>
        <w:pStyle w:val="Body"/>
      </w:pPr>
      <w:r w:rsidRPr="00286A2E">
        <w:t>After she had learned his secret, she prayed and entreated the more as to whether he ran in his raiment, or went spoiled of vesture.</w:t>
      </w:r>
    </w:p>
    <w:p w14:paraId="5E4675C0" w14:textId="77777777" w:rsidR="000276C6" w:rsidRPr="00286A2E" w:rsidRDefault="000276C6" w:rsidP="00286A2E">
      <w:pPr>
        <w:pStyle w:val="Body"/>
      </w:pPr>
      <w:r w:rsidRPr="00286A2E">
        <w:t>“Wife,” said he, “I go naked as a beast.”</w:t>
      </w:r>
    </w:p>
    <w:p w14:paraId="50203621" w14:textId="77777777" w:rsidR="000276C6" w:rsidRPr="00286A2E" w:rsidRDefault="000276C6" w:rsidP="00286A2E">
      <w:pPr>
        <w:pStyle w:val="Body"/>
      </w:pPr>
      <w:r w:rsidRPr="00286A2E">
        <w:t>“Tell me, for hope of grace, what you do with your clothing?”</w:t>
      </w:r>
    </w:p>
    <w:p w14:paraId="7EC97D61" w14:textId="77777777" w:rsidR="000276C6" w:rsidRPr="00286A2E" w:rsidRDefault="000276C6" w:rsidP="00286A2E">
      <w:pPr>
        <w:pStyle w:val="Body"/>
      </w:pPr>
      <w:r w:rsidRPr="00286A2E">
        <w:t>“Fair wife, that will I never. If I should lose my raiment, or even be marked as I quit my vesture, then a Were- Wolf I must go for all the days of my life. Never again should I become man, save in that hour my clothing were given back to me. For this reason never will I show my lair.”</w:t>
      </w:r>
    </w:p>
    <w:p w14:paraId="12DBF9F0" w14:textId="77777777" w:rsidR="000276C6" w:rsidRPr="00286A2E" w:rsidRDefault="000276C6" w:rsidP="00286A2E">
      <w:pPr>
        <w:pStyle w:val="Body"/>
      </w:pPr>
      <w:r w:rsidRPr="00286A2E">
        <w:t>“Husband,” replied the lady to him, “I love you better than all the world. The less cause have you for doubting my faith, or hiding any tittle from me. What savour is here of friendship? How have I made forfeit of your love; for what sin do you mistrust my honour? Open now your heart, and tell what is good to be known.”</w:t>
      </w:r>
    </w:p>
    <w:p w14:paraId="1C101DDE" w14:textId="77777777" w:rsidR="000276C6" w:rsidRPr="00286A2E" w:rsidRDefault="000276C6" w:rsidP="00286A2E">
      <w:pPr>
        <w:pStyle w:val="Body"/>
      </w:pPr>
      <w:r w:rsidRPr="00286A2E">
        <w:t>So at the end, outwearied and overborne by her importunity, he could no longer refrain, but told her all.</w:t>
      </w:r>
    </w:p>
    <w:p w14:paraId="31569189" w14:textId="77777777" w:rsidR="000276C6" w:rsidRPr="00286A2E" w:rsidRDefault="000276C6" w:rsidP="00286A2E">
      <w:pPr>
        <w:pStyle w:val="Body"/>
      </w:pPr>
      <w:r w:rsidRPr="00286A2E">
        <w:t>“Wife,” said he, “within this wood, a little from the path, there is a hidden way, and at the end thereof an ancient chapel, where oftentimes I have bewailed my lot. Near by is a great hollow stone, concealed by a bush, and there is the secret place where I hide my raiment, till I would return to my own home.”</w:t>
      </w:r>
    </w:p>
    <w:p w14:paraId="6119FDF9" w14:textId="77777777" w:rsidR="000276C6" w:rsidRPr="00286A2E" w:rsidRDefault="000276C6" w:rsidP="00286A2E">
      <w:pPr>
        <w:pStyle w:val="Body"/>
      </w:pPr>
      <w:r w:rsidRPr="00286A2E">
        <w:t>On hearing this marvel the lady became sanguine of visage, because of her exceeding fear. She dared no longer to lie at his side, and turned over in her mind, this way and that, how best she could get her from him. Now there was a certain knight of those parts, who, for a great while, had sought and required this lady for her love. This knight had spent long years in her service, but little enough had he got thereby, not even fair words, or a promise. To him the dame wrote a letter, and meeting, made her purpose plain.</w:t>
      </w:r>
    </w:p>
    <w:p w14:paraId="3D31250E" w14:textId="77777777" w:rsidR="000276C6" w:rsidRPr="00286A2E" w:rsidRDefault="000276C6" w:rsidP="00286A2E">
      <w:pPr>
        <w:pStyle w:val="Body"/>
      </w:pPr>
      <w:r w:rsidRPr="00286A2E">
        <w:t>“Fair friend,” said she, “be happy. That which you have coveted so long a time, I will grant without delay. Never again will I deny your suit. My heart, and all I have to give, are yours, so take me now as love and dame.”</w:t>
      </w:r>
    </w:p>
    <w:p w14:paraId="21675DA2" w14:textId="77777777" w:rsidR="000276C6" w:rsidRPr="00286A2E" w:rsidRDefault="000276C6" w:rsidP="00286A2E">
      <w:pPr>
        <w:pStyle w:val="Body"/>
      </w:pPr>
      <w:r w:rsidRPr="00286A2E">
        <w:t xml:space="preserve">Right sweetly the knight thanked her for her grace, and pledged her faith and fealty. When she had confirmed him by an oath, then she told him all this business of her lord—why he went, and what he became, and of his ravening within the wood. So she showed him of the chapel, and of the hollow stone, and of how to spoil the Were- Wolf of his vesture. Thus, by the kiss of his wife, was Bisclavaret betrayed. Often enough had he ravished his prey in desolate places, but from this journey he never returned. His kinsfolk and acquaintance came together to ask of his tidings, </w:t>
      </w:r>
      <w:r w:rsidRPr="00286A2E">
        <w:lastRenderedPageBreak/>
        <w:t>when this absence was noised abroad. Many a man, on many a day, searched the woodland, but none might find him, nor learn where Bisclavaret was gone.</w:t>
      </w:r>
    </w:p>
    <w:p w14:paraId="157FD7A3" w14:textId="77777777" w:rsidR="000276C6" w:rsidRPr="00286A2E" w:rsidRDefault="000276C6" w:rsidP="00286A2E">
      <w:pPr>
        <w:pStyle w:val="Body"/>
      </w:pPr>
      <w:r w:rsidRPr="00286A2E">
        <w:t>The lady was wedded to the knight who had cherished her for so long a space. More than a year had passed since Bisclavaret disappeared. Then it chanced that the King would hunt in that self-same wood where the Were- Wolf lurked. When the hounds were unleashed they ran this way and that, and swiftly came upon his scent. At the view the huntsman winded on his horn, and the whole pack were at his heels. They followed him from morn to eve, till he was torn and bleeding, and was all adread lest they should pull him down. Now the King was very close to the quarry, and when Bisclavaret looked upon his master, he ran to him for pity and for grace. He took the stirrup within his paws, and fawned upon the prince’s foot. The king was very fearful at this sight, but presently he called his courtiers to his aid.</w:t>
      </w:r>
    </w:p>
    <w:p w14:paraId="64803C23" w14:textId="77777777" w:rsidR="000276C6" w:rsidRPr="00286A2E" w:rsidRDefault="000276C6" w:rsidP="00286A2E">
      <w:pPr>
        <w:pStyle w:val="Body"/>
      </w:pPr>
      <w:r w:rsidRPr="00286A2E">
        <w:t>“Lords,” cried he, “hasten hither, and see this marvellous thing. Here is a beast who has the sense of man. He abases himself before his foe, and cries for mercy, although he cannot speak. Beat off the hounds, and let no man do him harm. We will hunt no more to-day, but return to our own place, with the wonderful quarry we have taken.”</w:t>
      </w:r>
    </w:p>
    <w:p w14:paraId="0DFD8F47" w14:textId="42B2235F" w:rsidR="000276C6" w:rsidRPr="00286A2E" w:rsidRDefault="000276C6" w:rsidP="00286A2E">
      <w:pPr>
        <w:pStyle w:val="Body"/>
      </w:pPr>
      <w:r w:rsidRPr="00286A2E">
        <w:t>The King turned him about, and rode to his hall, Bisclavaret following at his side. Very near to his master the Were-Wolf went, like any dog, and had no care to seek again the wood. When the King had brought him safely to his own castle, he rejoiced greatly, for the beast was fair and strong, no mightier had any man seen. Much pride had the King in his marvellous beast. He held him so dear, that he bade all those who wished for his love, to cross the Wolf in naught, neither to strike him with a rod, but ever to see that he was richly fed and kennelled warm.</w:t>
      </w:r>
      <w:r w:rsidR="00286A2E">
        <w:t xml:space="preserve"> </w:t>
      </w:r>
      <w:r w:rsidRPr="00286A2E">
        <w:t>This commandment the Court observed willingly. So all the day the Wolf sported with the lords, and at night he lay within the chamber of the King. There was not a man who did not make much of the beast, so frank was he and debonair. None had reason to do him wrong, for ever was he about his master, and for his part did evil to none.</w:t>
      </w:r>
      <w:r w:rsidR="00286A2E">
        <w:t xml:space="preserve"> </w:t>
      </w:r>
      <w:r w:rsidRPr="00286A2E">
        <w:t>Every day were these two companions together, and all perceived that the King loved him as his friend.</w:t>
      </w:r>
    </w:p>
    <w:p w14:paraId="536E4D91" w14:textId="77777777" w:rsidR="000276C6" w:rsidRPr="00286A2E" w:rsidRDefault="000276C6" w:rsidP="00286A2E">
      <w:pPr>
        <w:pStyle w:val="Body"/>
      </w:pPr>
      <w:r w:rsidRPr="00286A2E">
        <w:t>Hearken now to that which chanced.</w:t>
      </w:r>
    </w:p>
    <w:p w14:paraId="0A7AE2C5" w14:textId="78963F9B" w:rsidR="000276C6" w:rsidRPr="00286A2E" w:rsidRDefault="000276C6" w:rsidP="00286A2E">
      <w:pPr>
        <w:pStyle w:val="Body"/>
      </w:pPr>
      <w:r w:rsidRPr="00286A2E">
        <w:t xml:space="preserve">The King held a high Court, and bade his great vassals and barons, and all the lords of his venery to the feast. Never was there a goodlier feast, nor one set forth with sweeter show and pomp. Amongst those who were bid- den, came that same knight who had the wife of Bisclavaret for dame. He came to the castle, richly gowned, with a fair company, but little he deemed whom he would find so near. Bisclavaret marked his foe the moment he stood within the hall. He ran towards him, and seized him with his fangs, in the King’s very presence, and to the view of all. Doubtless he would have done him much mischief, had not the King called and chidden him, and </w:t>
      </w:r>
      <w:r w:rsidRPr="00286A2E">
        <w:lastRenderedPageBreak/>
        <w:t>threatened him with a rod. Once, and twice, again, the Wolf set upon the knight in the very light of day. All men marvelled at his malice, for sweet and serviceable was the beast, and to that hour had shown hatred of none. With one consent</w:t>
      </w:r>
      <w:r w:rsidR="00286A2E">
        <w:t xml:space="preserve"> </w:t>
      </w:r>
      <w:r w:rsidRPr="00286A2E">
        <w:t>the household deemed that this deed was done with full reason, and that the Wolf had suffered at the knight’s hand some bitter wrong. Right wary of his foe was the knight until the feast had ended, and all the barons had taken farewell of their lord, and departed, each to his own house. With these, amongst the very first, went that lord whom Bisclavaret so fiercely had assailed. Small was the wonder that he was glad to go.</w:t>
      </w:r>
    </w:p>
    <w:p w14:paraId="511948AF" w14:textId="70BF5A99" w:rsidR="000276C6" w:rsidRPr="00286A2E" w:rsidRDefault="000276C6" w:rsidP="00286A2E">
      <w:pPr>
        <w:pStyle w:val="Body"/>
      </w:pPr>
      <w:r w:rsidRPr="00286A2E">
        <w:t>No long while after this adventure it came to pass that the courteous King would hunt in that forest where Bisclavaret was found. With the prince came his wolf, and a fair company. Now at nightfall the King abode within a certain lodge of that country, and this was known of that dame who before was the wife of Bisclavaret. In the morn- ing the lady clothed her in her most dainty apparel, and hastened to the lodge, since she desired to speak with the King, and to offer him a rich present. When the lady entered in the chamber, neither man nor leash might restrain the fury of the Wolf. He became as a mad dog in his hatred and malice. Breaking from his bonds he sprang at the lady’s face, and bit the nose from her visage. From every side men ran to the succour of the dame. They beat off the wolf from his prey, and for a little would have cut him in pieces with their swords. But a certain wise counsellor said to the King, “Sire, hearken now to me. This beast is always with you, and there is not one of us all who has not known him for long. He goes in and out amongst us, nor has molested any man, neither done wrong or felony to any, save only to this dame, one only time as we have seen. He has done evil to this lady, and to that knight, who is now the husband of the dame. Sire, she was once the wife of that lord who was so close and private to your heart, but who went, and none might find where he had gone. Now, therefore, put the dame in a sure place, and question</w:t>
      </w:r>
      <w:r w:rsidR="00286A2E">
        <w:t xml:space="preserve"> </w:t>
      </w:r>
      <w:r w:rsidRPr="00286A2E">
        <w:t>her straitly, so that she may tell—if perchance she knows thereof—for what reason this Beast holds her in such mor- tal hate. For many a strange deed has chanced, as well we know, in this marvellous land of Brittany.”</w:t>
      </w:r>
    </w:p>
    <w:p w14:paraId="520630EC" w14:textId="77777777" w:rsidR="000276C6" w:rsidRPr="00286A2E" w:rsidRDefault="000276C6" w:rsidP="00286A2E">
      <w:pPr>
        <w:pStyle w:val="Body"/>
      </w:pPr>
      <w:r w:rsidRPr="00286A2E">
        <w:t>The King listened to these words, and deemed the counsel good. He laid hands upon the knight, and put the dame in surety in another place. He caused them to be questioned right straitly, so that their torment was very grievous. At the end, partly because of her distress, and partly by reason of her exceeding fear, the lady’s lips were loosed, and she told her tale. She showed them of the betrayal of her lord, and how his raiment was stolen from the hollow stone. Since then she knew not where he went, nor what had befallen him, for he had never come again to his own land. Only, in her heart, well she deemed and was persuaded, that Bisclavaret was he.</w:t>
      </w:r>
    </w:p>
    <w:p w14:paraId="528FB549" w14:textId="77777777" w:rsidR="000276C6" w:rsidRPr="00286A2E" w:rsidRDefault="000276C6" w:rsidP="00286A2E">
      <w:pPr>
        <w:pStyle w:val="Body"/>
      </w:pPr>
      <w:r w:rsidRPr="00286A2E">
        <w:t xml:space="preserve">Straightway the King demanded the vesture of his baron, whether this were to the wish of the lady, or whether it were against her wish. When the raiment was brought him, he caused it to </w:t>
      </w:r>
      <w:r w:rsidRPr="00286A2E">
        <w:lastRenderedPageBreak/>
        <w:t>be spread before Bisclavaret, but the Wolf made as though he had not seen. Then that cunning and crafty counsellor took the King apart, that he might give him a fresh rede.</w:t>
      </w:r>
    </w:p>
    <w:p w14:paraId="6E2A8C68" w14:textId="77777777" w:rsidR="000276C6" w:rsidRPr="00286A2E" w:rsidRDefault="000276C6" w:rsidP="00286A2E">
      <w:pPr>
        <w:pStyle w:val="Body"/>
      </w:pPr>
      <w:r w:rsidRPr="00286A2E">
        <w:t>“Sire,” said he, “you do not wisely, nor well, to set this raiment before Bisclavaret, in the sight of all, In shame and much tribulation must he lay aside the beast, and again become man. Carry your wolf within your most secret chamber, and put his vestment therein. Then close the door upon him, and leave him alone for a space. So we shall see presently whether the ravening beast may indeed return to human shape.”</w:t>
      </w:r>
    </w:p>
    <w:p w14:paraId="71595848" w14:textId="77777777" w:rsidR="000276C6" w:rsidRPr="00286A2E" w:rsidRDefault="000276C6" w:rsidP="00286A2E">
      <w:pPr>
        <w:pStyle w:val="Body"/>
      </w:pPr>
      <w:r w:rsidRPr="00286A2E">
        <w:t>The King carried the Wolf to his chamber, and shut the doors upon him fast. He delayed for a brief while, and taking two lords of his fellowship with him, came again to the room. Entering therein, all three, softly together, they found the knight sleeping in the King’s bed, like a little child. The King ran swiftly to the bed and taking his friend in his arms, embraced and kissed him fondly, above a hundred times. When man’s speech returned once more, he told him of his adventure. Then the King restored to his friend the fief that was stolen from him, and gave such rich gifts, moreover, as I cannot tell. As for the wife who had betrayed Bisclavaret, he bade her avoid his country, and chased her from the realm. So she went forth, she and her second lord together, to seek a more abiding city, and were no more seen.</w:t>
      </w:r>
    </w:p>
    <w:p w14:paraId="0B9CAE95" w14:textId="7803852F" w:rsidR="000276C6" w:rsidRDefault="000276C6" w:rsidP="00286A2E">
      <w:pPr>
        <w:pStyle w:val="Body"/>
      </w:pPr>
      <w:r w:rsidRPr="00286A2E">
        <w:t>The adventure that you have heard is no vain fable. Verily and indeed it chanced as I have said. The Lai of the Were-Wolf, truly, was written that it should ever be borne in mind.</w:t>
      </w:r>
    </w:p>
    <w:p w14:paraId="3A19419A" w14:textId="77777777" w:rsidR="00286A2E" w:rsidRPr="00286A2E" w:rsidRDefault="00286A2E" w:rsidP="00286A2E">
      <w:pPr>
        <w:pStyle w:val="Body"/>
      </w:pPr>
    </w:p>
    <w:p w14:paraId="14E23750" w14:textId="77777777" w:rsidR="000276C6" w:rsidRPr="00286A2E" w:rsidRDefault="000276C6" w:rsidP="00286A2E">
      <w:pPr>
        <w:pStyle w:val="Heading3"/>
      </w:pPr>
      <w:r w:rsidRPr="00286A2E">
        <w:t>The Lai of the Honeysuckle</w:t>
      </w:r>
    </w:p>
    <w:p w14:paraId="117C9BC3" w14:textId="0ADA23A2" w:rsidR="000276C6" w:rsidRPr="00286A2E" w:rsidRDefault="000276C6" w:rsidP="00286A2E">
      <w:pPr>
        <w:pStyle w:val="Body"/>
      </w:pPr>
      <w:r w:rsidRPr="00286A2E">
        <w:t>With a glad heart and right good mind will I tell the Lai that men call Honeysuckle; and that the truth may be known of all it shall be told as many a minstrel has sung it to my ear, and as the scribe hath written it for our</w:t>
      </w:r>
      <w:r w:rsidR="00286A2E">
        <w:t xml:space="preserve"> </w:t>
      </w:r>
      <w:r w:rsidRPr="00286A2E">
        <w:t>delight. It is of Tristan and Isoude, the Queen. It is of a love which passed all other love, of love from whence came wondrous sorrow, and whereof they died together in the self-same day,</w:t>
      </w:r>
    </w:p>
    <w:p w14:paraId="4F23BC78" w14:textId="0EEF0A6B" w:rsidR="000276C6" w:rsidRPr="00286A2E" w:rsidRDefault="000276C6" w:rsidP="00286A2E">
      <w:pPr>
        <w:pStyle w:val="Body"/>
      </w:pPr>
      <w:r w:rsidRPr="00286A2E">
        <w:t xml:space="preserve">King Mark was sorely wrath with Tristan, his sister’s son, and bade him avoid his realm, by reason of the love he bore the Queen. So Tristan repaired to his own land, and dwelt for a full year in South Wales, where he was born. Then since he might not come where he would be, Tristan took no heed to his ways, but let his life run waste to Death. Marvel not overmuch thereat, for he who loves beyond measure must ever be sick in heart and hope, when he may not win according to his wish. So sick in heart and mind was Tristan that he left his kingdom, and returned straight to the realm of his banishment, because that in Cornwall dwelt the Queen. There he hid privily in the deep forest, withdrawn from the eyes of men; only when the evening was come, and all things sought their rest, he prayed the peasant and other mean folk of that country, of their charity to </w:t>
      </w:r>
      <w:r w:rsidRPr="00286A2E">
        <w:lastRenderedPageBreak/>
        <w:t>grant him shelter for the night. From</w:t>
      </w:r>
      <w:r w:rsidR="00286A2E" w:rsidRPr="00286A2E">
        <w:t xml:space="preserve"> </w:t>
      </w:r>
      <w:r w:rsidRPr="00286A2E">
        <w:t>the serf he gathered tidings of the King. These gave again to him what they, in turn, had taken from some out-lawed knight. Thus Tristan learned that when Pentecost was come King Mark purposed to hold high Court at Tintagel, and keep the feast with pomp and revelry; moreover that thither would ride Isoude, the Queen.</w:t>
      </w:r>
    </w:p>
    <w:p w14:paraId="549530CB" w14:textId="2472C1A9" w:rsidR="000276C6" w:rsidRPr="00286A2E" w:rsidRDefault="000276C6" w:rsidP="00286A2E">
      <w:pPr>
        <w:pStyle w:val="Body"/>
      </w:pPr>
      <w:r w:rsidRPr="00286A2E">
        <w:t>When Tristan heard this thing he rejoiced greatly, since the Queen might not adventure through the forest, except he saw her with his eyes. After the King had gone his way, Tristan entered within the wood, and sought the path by which the Queen must come. There he cut a wand from out a</w:t>
      </w:r>
      <w:r w:rsidR="00286A2E">
        <w:t xml:space="preserve"> </w:t>
      </w:r>
      <w:r w:rsidRPr="00286A2E">
        <w:t>certain hazel-tree, and having trimmed and peeled it of its bark, with his dagger he carved his name upon the wood. This he placed upon her road, for well he knew that should the Queen but mark his name she would bethink her of her friend. Thus had it chanced before. For this was the sum of the writing set upon the wand, for Queen Isoude’s heart alone: how that in this wild place Tristan had lurked and waited long, so that he might look upon her face, since without her he was already dead. Was it not with them as with the Honeysuckle and the Hazel tree she was passing by! So sweetly laced and taken were they in one close embrace, that thus they might remain whilst life endured. But should rough hands part so fond a clasping, the hazel would wither at the root, and the honeysuckle must fail. Fair friend, thus is the case with us, nor you without me, nor I without you.</w:t>
      </w:r>
    </w:p>
    <w:p w14:paraId="23962B99" w14:textId="77777777" w:rsidR="00286A2E" w:rsidRDefault="00286A2E" w:rsidP="000276C6">
      <w:pPr>
        <w:pStyle w:val="BodyText"/>
        <w:spacing w:line="228" w:lineRule="auto"/>
        <w:ind w:left="540" w:right="3960"/>
        <w:rPr>
          <w:color w:val="231F20"/>
        </w:rPr>
      </w:pPr>
    </w:p>
    <w:p w14:paraId="1E4D6782" w14:textId="531358A2" w:rsidR="00286A2E" w:rsidRDefault="00286A2E" w:rsidP="00286A2E">
      <w:pPr>
        <w:pStyle w:val="Bodynoindent"/>
        <w:jc w:val="center"/>
        <w:rPr>
          <w:color w:val="231F20"/>
        </w:rPr>
      </w:pPr>
      <w:r>
        <w:rPr>
          <w:noProof/>
        </w:rPr>
        <w:drawing>
          <wp:inline distT="0" distB="0" distL="0" distR="0" wp14:anchorId="35D8C674" wp14:editId="69598B0B">
            <wp:extent cx="2322423" cy="2936240"/>
            <wp:effectExtent l="0" t="0" r="1905" b="0"/>
            <wp:docPr id="55"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9.png"/>
                    <pic:cNvPicPr/>
                  </pic:nvPicPr>
                  <pic:blipFill>
                    <a:blip r:embed="rId33" cstate="print"/>
                    <a:stretch>
                      <a:fillRect/>
                    </a:stretch>
                  </pic:blipFill>
                  <pic:spPr>
                    <a:xfrm>
                      <a:off x="0" y="0"/>
                      <a:ext cx="2322423" cy="2936240"/>
                    </a:xfrm>
                    <a:prstGeom prst="rect">
                      <a:avLst/>
                    </a:prstGeom>
                  </pic:spPr>
                </pic:pic>
              </a:graphicData>
            </a:graphic>
          </wp:inline>
        </w:drawing>
      </w:r>
    </w:p>
    <w:p w14:paraId="5B21AC5F" w14:textId="77777777" w:rsidR="00286A2E" w:rsidRDefault="00286A2E" w:rsidP="00286A2E">
      <w:pPr>
        <w:pStyle w:val="CaptionHeader"/>
      </w:pPr>
      <w:r>
        <w:rPr>
          <w:w w:val="115"/>
        </w:rPr>
        <w:t>image</w:t>
      </w:r>
      <w:r>
        <w:rPr>
          <w:spacing w:val="-9"/>
          <w:w w:val="115"/>
        </w:rPr>
        <w:t xml:space="preserve"> </w:t>
      </w:r>
      <w:r>
        <w:rPr>
          <w:w w:val="115"/>
        </w:rPr>
        <w:t>5.24:</w:t>
      </w:r>
      <w:r>
        <w:rPr>
          <w:spacing w:val="-8"/>
          <w:w w:val="115"/>
        </w:rPr>
        <w:t xml:space="preserve"> </w:t>
      </w:r>
      <w:r>
        <w:rPr>
          <w:w w:val="115"/>
        </w:rPr>
        <w:t>The</w:t>
      </w:r>
      <w:r>
        <w:rPr>
          <w:spacing w:val="-9"/>
          <w:w w:val="115"/>
        </w:rPr>
        <w:t xml:space="preserve"> </w:t>
      </w:r>
      <w:r>
        <w:rPr>
          <w:w w:val="120"/>
        </w:rPr>
        <w:t>lai</w:t>
      </w:r>
      <w:r>
        <w:rPr>
          <w:spacing w:val="-11"/>
          <w:w w:val="120"/>
        </w:rPr>
        <w:t xml:space="preserve"> </w:t>
      </w:r>
      <w:r>
        <w:rPr>
          <w:w w:val="115"/>
        </w:rPr>
        <w:t>of</w:t>
      </w:r>
      <w:r>
        <w:rPr>
          <w:spacing w:val="-8"/>
          <w:w w:val="115"/>
        </w:rPr>
        <w:t xml:space="preserve"> </w:t>
      </w:r>
      <w:r>
        <w:rPr>
          <w:w w:val="115"/>
        </w:rPr>
        <w:t>the</w:t>
      </w:r>
      <w:r>
        <w:rPr>
          <w:spacing w:val="-8"/>
          <w:w w:val="115"/>
        </w:rPr>
        <w:t xml:space="preserve"> </w:t>
      </w:r>
      <w:r>
        <w:rPr>
          <w:w w:val="115"/>
        </w:rPr>
        <w:t>honeysuckle</w:t>
      </w:r>
      <w:r>
        <w:rPr>
          <w:spacing w:val="-9"/>
          <w:w w:val="115"/>
        </w:rPr>
        <w:t xml:space="preserve"> </w:t>
      </w:r>
      <w:r>
        <w:rPr>
          <w:w w:val="115"/>
        </w:rPr>
        <w:t>|</w:t>
      </w:r>
      <w:r>
        <w:rPr>
          <w:spacing w:val="-49"/>
          <w:w w:val="115"/>
        </w:rPr>
        <w:t xml:space="preserve"> </w:t>
      </w:r>
      <w:r>
        <w:rPr>
          <w:spacing w:val="-1"/>
        </w:rPr>
        <w:t>Tristan</w:t>
      </w:r>
      <w:r>
        <w:rPr>
          <w:spacing w:val="-11"/>
        </w:rPr>
        <w:t xml:space="preserve"> </w:t>
      </w:r>
      <w:r>
        <w:rPr>
          <w:spacing w:val="-1"/>
        </w:rPr>
        <w:t>and</w:t>
      </w:r>
      <w:r>
        <w:rPr>
          <w:spacing w:val="-10"/>
        </w:rPr>
        <w:t xml:space="preserve"> </w:t>
      </w:r>
      <w:r>
        <w:rPr>
          <w:spacing w:val="-1"/>
        </w:rPr>
        <w:t>Iseult</w:t>
      </w:r>
      <w:r>
        <w:rPr>
          <w:spacing w:val="-10"/>
        </w:rPr>
        <w:t xml:space="preserve"> </w:t>
      </w:r>
      <w:r>
        <w:rPr>
          <w:spacing w:val="-1"/>
        </w:rPr>
        <w:t>walk</w:t>
      </w:r>
      <w:r>
        <w:rPr>
          <w:spacing w:val="-10"/>
        </w:rPr>
        <w:t xml:space="preserve"> </w:t>
      </w:r>
      <w:r>
        <w:rPr>
          <w:spacing w:val="-1"/>
        </w:rPr>
        <w:t>together</w:t>
      </w:r>
      <w:r>
        <w:rPr>
          <w:spacing w:val="-10"/>
        </w:rPr>
        <w:t xml:space="preserve"> </w:t>
      </w:r>
      <w:r>
        <w:rPr>
          <w:spacing w:val="-1"/>
        </w:rPr>
        <w:t>through</w:t>
      </w:r>
      <w:r>
        <w:rPr>
          <w:spacing w:val="-10"/>
        </w:rPr>
        <w:t xml:space="preserve"> </w:t>
      </w:r>
      <w:r>
        <w:t>a</w:t>
      </w:r>
      <w:r>
        <w:rPr>
          <w:spacing w:val="-10"/>
        </w:rPr>
        <w:t xml:space="preserve"> </w:t>
      </w:r>
      <w:r>
        <w:t>forest</w:t>
      </w:r>
      <w:r>
        <w:rPr>
          <w:spacing w:val="1"/>
        </w:rPr>
        <w:t xml:space="preserve"> </w:t>
      </w:r>
      <w:r>
        <w:t>with</w:t>
      </w:r>
      <w:r>
        <w:rPr>
          <w:spacing w:val="-9"/>
        </w:rPr>
        <w:t xml:space="preserve"> </w:t>
      </w:r>
      <w:r>
        <w:t>bright</w:t>
      </w:r>
      <w:r>
        <w:rPr>
          <w:spacing w:val="-9"/>
        </w:rPr>
        <w:t xml:space="preserve"> </w:t>
      </w:r>
      <w:r>
        <w:t>flowers.</w:t>
      </w:r>
    </w:p>
    <w:p w14:paraId="41107FEF" w14:textId="77777777" w:rsidR="00286A2E" w:rsidRDefault="00286A2E" w:rsidP="00286A2E">
      <w:pPr>
        <w:pStyle w:val="CaptionText"/>
        <w:rPr>
          <w:spacing w:val="1"/>
          <w:w w:val="95"/>
        </w:rPr>
      </w:pPr>
      <w:r>
        <w:rPr>
          <w:b/>
          <w:w w:val="95"/>
        </w:rPr>
        <w:t xml:space="preserve">Author: </w:t>
      </w:r>
      <w:r>
        <w:rPr>
          <w:w w:val="95"/>
        </w:rPr>
        <w:t>Reginald L. Knowles</w:t>
      </w:r>
      <w:r>
        <w:rPr>
          <w:spacing w:val="1"/>
          <w:w w:val="95"/>
        </w:rPr>
        <w:t xml:space="preserve"> </w:t>
      </w:r>
    </w:p>
    <w:p w14:paraId="6E474BE6" w14:textId="77777777" w:rsidR="00286A2E" w:rsidRDefault="00286A2E" w:rsidP="00286A2E">
      <w:pPr>
        <w:pStyle w:val="CaptionText"/>
        <w:rPr>
          <w:spacing w:val="-42"/>
        </w:rPr>
      </w:pPr>
      <w:r>
        <w:rPr>
          <w:b/>
          <w:spacing w:val="-6"/>
        </w:rPr>
        <w:t>Source:</w:t>
      </w:r>
      <w:r>
        <w:rPr>
          <w:b/>
          <w:spacing w:val="-5"/>
        </w:rPr>
        <w:t xml:space="preserve"> </w:t>
      </w:r>
      <w:r>
        <w:rPr>
          <w:spacing w:val="-6"/>
        </w:rPr>
        <w:t>Hathi</w:t>
      </w:r>
      <w:r>
        <w:rPr>
          <w:spacing w:val="-19"/>
        </w:rPr>
        <w:t xml:space="preserve"> </w:t>
      </w:r>
      <w:r>
        <w:rPr>
          <w:spacing w:val="-5"/>
        </w:rPr>
        <w:t>Trust</w:t>
      </w:r>
      <w:r>
        <w:rPr>
          <w:spacing w:val="-18"/>
        </w:rPr>
        <w:t xml:space="preserve"> </w:t>
      </w:r>
      <w:r>
        <w:rPr>
          <w:spacing w:val="-5"/>
        </w:rPr>
        <w:t>Digital</w:t>
      </w:r>
      <w:r>
        <w:rPr>
          <w:spacing w:val="-18"/>
        </w:rPr>
        <w:t xml:space="preserve"> </w:t>
      </w:r>
      <w:r>
        <w:rPr>
          <w:spacing w:val="-5"/>
        </w:rPr>
        <w:t>Library</w:t>
      </w:r>
      <w:r>
        <w:rPr>
          <w:spacing w:val="-42"/>
        </w:rPr>
        <w:t xml:space="preserve"> </w:t>
      </w:r>
    </w:p>
    <w:p w14:paraId="35DE9E6A" w14:textId="3437448D" w:rsidR="00286A2E" w:rsidRDefault="00286A2E" w:rsidP="00286A2E">
      <w:pPr>
        <w:pStyle w:val="CaptionText"/>
      </w:pPr>
      <w:r>
        <w:rPr>
          <w:b/>
          <w:spacing w:val="1"/>
          <w:w w:val="106"/>
        </w:rPr>
        <w:t>Li</w:t>
      </w:r>
      <w:r>
        <w:rPr>
          <w:b/>
          <w:w w:val="95"/>
        </w:rPr>
        <w:t>c</w:t>
      </w:r>
      <w:r>
        <w:rPr>
          <w:b/>
          <w:spacing w:val="-1"/>
          <w:w w:val="98"/>
        </w:rPr>
        <w:t>e</w:t>
      </w:r>
      <w:r>
        <w:rPr>
          <w:b/>
        </w:rPr>
        <w:t>n</w:t>
      </w:r>
      <w:r>
        <w:rPr>
          <w:b/>
          <w:spacing w:val="1"/>
        </w:rPr>
        <w:t>s</w:t>
      </w:r>
      <w:r>
        <w:rPr>
          <w:b/>
          <w:w w:val="88"/>
        </w:rPr>
        <w:t>e:</w:t>
      </w:r>
      <w:r>
        <w:rPr>
          <w:b/>
          <w:spacing w:val="-6"/>
        </w:rPr>
        <w:t xml:space="preserve"> </w:t>
      </w:r>
      <w:r>
        <w:rPr>
          <w:w w:val="103"/>
        </w:rPr>
        <w:t>P</w:t>
      </w:r>
      <w:r>
        <w:rPr>
          <w:spacing w:val="-1"/>
          <w:w w:val="103"/>
        </w:rPr>
        <w:t>u</w:t>
      </w:r>
      <w:r>
        <w:rPr>
          <w:spacing w:val="-2"/>
          <w:w w:val="101"/>
        </w:rPr>
        <w:t>b</w:t>
      </w:r>
      <w:r>
        <w:rPr>
          <w:w w:val="94"/>
        </w:rPr>
        <w:t>lic</w:t>
      </w:r>
      <w:r>
        <w:rPr>
          <w:spacing w:val="-5"/>
        </w:rPr>
        <w:t xml:space="preserve"> </w:t>
      </w:r>
      <w:r>
        <w:rPr>
          <w:spacing w:val="1"/>
          <w:w w:val="101"/>
        </w:rPr>
        <w:t>D</w:t>
      </w:r>
      <w:r>
        <w:rPr>
          <w:w w:val="102"/>
        </w:rPr>
        <w:t>o</w:t>
      </w:r>
      <w:r>
        <w:rPr>
          <w:spacing w:val="-1"/>
          <w:w w:val="105"/>
        </w:rPr>
        <w:t>m</w:t>
      </w:r>
      <w:r>
        <w:rPr>
          <w:spacing w:val="-2"/>
          <w:w w:val="98"/>
        </w:rPr>
        <w:t>a</w:t>
      </w:r>
      <w:r>
        <w:rPr>
          <w:w w:val="104"/>
        </w:rPr>
        <w:t>in</w:t>
      </w:r>
    </w:p>
    <w:p w14:paraId="063557CA" w14:textId="77777777" w:rsidR="00286A2E" w:rsidRDefault="00286A2E" w:rsidP="000276C6">
      <w:pPr>
        <w:pStyle w:val="BodyText"/>
        <w:spacing w:line="228" w:lineRule="auto"/>
        <w:ind w:left="540" w:right="3960"/>
      </w:pPr>
    </w:p>
    <w:p w14:paraId="5B37B528" w14:textId="5B71EAC5" w:rsidR="000276C6" w:rsidRPr="00286A2E" w:rsidRDefault="000276C6" w:rsidP="00286A2E">
      <w:pPr>
        <w:pStyle w:val="Body"/>
      </w:pPr>
      <w:r w:rsidRPr="00286A2E">
        <w:t>Now the Queen fared at adventure down the forest path. She spied the hazel wand set upon her road, and well she remembered the letters and the name. She bade the knights of her company to draw rein, and dismount from their palfreys, so that they might refresh themselves</w:t>
      </w:r>
      <w:r w:rsidR="00286A2E">
        <w:t xml:space="preserve"> </w:t>
      </w:r>
      <w:r w:rsidRPr="00286A2E">
        <w:t>a little. When her commandment was done she withdrew from them a space, and called to her Brangwaine, her maiden, and own familiar</w:t>
      </w:r>
      <w:r w:rsidR="00286A2E" w:rsidRPr="00286A2E">
        <w:t xml:space="preserve"> </w:t>
      </w:r>
      <w:r w:rsidRPr="00286A2E">
        <w:t>friend. Then she hastened within the wood, to come on him whom more she loved than any living soul. How great the joy between these twain, that once more they might speak together softly, face to face. Isoude showed him her delight. She showed in what fashion she strove to bring peace and concord betwixt Tristan and the King, and how grievously his banishment had weighed upon her heart. Thus sped the hour, till it was time for them to part; but when these lovers freed them from the other’s arms, the tears were wet upon their cheeks. So Tristan returned to Wales, his own realm, even as his uncle bade. But for the joy</w:t>
      </w:r>
      <w:r w:rsidR="00286A2E" w:rsidRPr="00286A2E">
        <w:t xml:space="preserve"> </w:t>
      </w:r>
      <w:r w:rsidRPr="00286A2E">
        <w:t>that he had had of her, his friend, for her sweet face, and for the tender words that she had spoken, yea, and for that writing upon the wand, to remember all these things, Tristan, that cunning harper, wrought a new Lai, as shortly I have told you. Goatleaf, men call this song in English. Chevrefeuille it is named in French; but Goatleaf or Honey- suckle, here you have the very truth in the Lai that I have spoken.</w:t>
      </w:r>
    </w:p>
    <w:p w14:paraId="0AEDFA52" w14:textId="68BFC0A6" w:rsidR="000276C6" w:rsidRPr="00286A2E" w:rsidRDefault="00286A2E" w:rsidP="00286A2E">
      <w:pPr>
        <w:pStyle w:val="Heading1"/>
      </w:pPr>
      <w:r w:rsidRPr="00286A2E">
        <w:rPr>
          <w:caps w:val="0"/>
        </w:rPr>
        <w:t>LANCELOT, THE KNIGHT OF THE CART</w:t>
      </w:r>
    </w:p>
    <w:p w14:paraId="66A8D0EA" w14:textId="77777777" w:rsidR="000276C6" w:rsidRPr="00286A2E" w:rsidRDefault="000276C6" w:rsidP="00286A2E">
      <w:pPr>
        <w:pStyle w:val="Bodynoindent"/>
        <w:jc w:val="left"/>
      </w:pPr>
      <w:r w:rsidRPr="00286A2E">
        <w:t>Chrétien de Troyes</w:t>
      </w:r>
    </w:p>
    <w:p w14:paraId="75638985" w14:textId="77777777" w:rsidR="000276C6" w:rsidRPr="00286A2E" w:rsidRDefault="000276C6" w:rsidP="00286A2E">
      <w:pPr>
        <w:pStyle w:val="Bodynoindent"/>
        <w:jc w:val="left"/>
      </w:pPr>
      <w:r w:rsidRPr="00286A2E">
        <w:t>Ca. 1175-1181 C.E.</w:t>
      </w:r>
    </w:p>
    <w:p w14:paraId="069FB326" w14:textId="77777777" w:rsidR="000276C6" w:rsidRPr="00286A2E" w:rsidRDefault="000276C6" w:rsidP="00286A2E">
      <w:pPr>
        <w:pStyle w:val="Bodynoindent"/>
        <w:jc w:val="left"/>
      </w:pPr>
      <w:r w:rsidRPr="00286A2E">
        <w:t>France</w:t>
      </w:r>
    </w:p>
    <w:p w14:paraId="37A867C9" w14:textId="77777777" w:rsidR="000276C6" w:rsidRDefault="000276C6" w:rsidP="000276C6">
      <w:pPr>
        <w:pStyle w:val="BodyText"/>
        <w:spacing w:before="11"/>
        <w:rPr>
          <w:sz w:val="28"/>
        </w:rPr>
      </w:pPr>
    </w:p>
    <w:p w14:paraId="7CC56545" w14:textId="2528BBA5" w:rsidR="000276C6" w:rsidRDefault="000276C6" w:rsidP="00286A2E">
      <w:pPr>
        <w:pStyle w:val="Body"/>
      </w:pPr>
      <w:r>
        <w:t xml:space="preserve">The French writer Wace translated Geoffrey of Monmouth’s </w:t>
      </w:r>
      <w:r>
        <w:rPr>
          <w:i/>
        </w:rPr>
        <w:t>History of the Kings of Britain</w:t>
      </w:r>
      <w:r>
        <w:t>, one of the most</w:t>
      </w:r>
      <w:r>
        <w:rPr>
          <w:spacing w:val="1"/>
        </w:rPr>
        <w:t xml:space="preserve"> </w:t>
      </w:r>
      <w:r>
        <w:t>popular sources for Arthurian stories, into French in 1155 C.E. (and added the idea of the Round Table, not found</w:t>
      </w:r>
      <w:r>
        <w:rPr>
          <w:spacing w:val="1"/>
        </w:rPr>
        <w:t xml:space="preserve"> </w:t>
      </w:r>
      <w:r>
        <w:t>in</w:t>
      </w:r>
      <w:r>
        <w:rPr>
          <w:spacing w:val="-7"/>
        </w:rPr>
        <w:t xml:space="preserve"> </w:t>
      </w:r>
      <w:r>
        <w:t>previous</w:t>
      </w:r>
      <w:r>
        <w:rPr>
          <w:spacing w:val="-7"/>
        </w:rPr>
        <w:t xml:space="preserve"> </w:t>
      </w:r>
      <w:r>
        <w:t>works</w:t>
      </w:r>
      <w:r>
        <w:rPr>
          <w:spacing w:val="-7"/>
        </w:rPr>
        <w:t xml:space="preserve"> </w:t>
      </w:r>
      <w:r>
        <w:t>on</w:t>
      </w:r>
      <w:r>
        <w:rPr>
          <w:spacing w:val="-6"/>
        </w:rPr>
        <w:t xml:space="preserve"> </w:t>
      </w:r>
      <w:r>
        <w:t>King</w:t>
      </w:r>
      <w:r>
        <w:rPr>
          <w:spacing w:val="-7"/>
        </w:rPr>
        <w:t xml:space="preserve"> </w:t>
      </w:r>
      <w:r>
        <w:t>Arthur).</w:t>
      </w:r>
      <w:r>
        <w:rPr>
          <w:spacing w:val="-7"/>
        </w:rPr>
        <w:t xml:space="preserve"> </w:t>
      </w:r>
      <w:r>
        <w:t>Not</w:t>
      </w:r>
      <w:r>
        <w:rPr>
          <w:spacing w:val="-6"/>
        </w:rPr>
        <w:t xml:space="preserve"> </w:t>
      </w:r>
      <w:r>
        <w:t>long</w:t>
      </w:r>
      <w:r>
        <w:rPr>
          <w:spacing w:val="-7"/>
        </w:rPr>
        <w:t xml:space="preserve"> </w:t>
      </w:r>
      <w:r>
        <w:t>after</w:t>
      </w:r>
      <w:r>
        <w:rPr>
          <w:spacing w:val="-7"/>
        </w:rPr>
        <w:t xml:space="preserve"> </w:t>
      </w:r>
      <w:r>
        <w:t>that,</w:t>
      </w:r>
      <w:r>
        <w:rPr>
          <w:spacing w:val="-6"/>
        </w:rPr>
        <w:t xml:space="preserve"> </w:t>
      </w:r>
      <w:r>
        <w:t>Chrétien</w:t>
      </w:r>
      <w:r>
        <w:rPr>
          <w:spacing w:val="-7"/>
        </w:rPr>
        <w:t xml:space="preserve"> </w:t>
      </w:r>
      <w:r>
        <w:t>de</w:t>
      </w:r>
      <w:r>
        <w:rPr>
          <w:spacing w:val="-7"/>
        </w:rPr>
        <w:t xml:space="preserve"> </w:t>
      </w:r>
      <w:r>
        <w:t>Troyes</w:t>
      </w:r>
      <w:r>
        <w:rPr>
          <w:spacing w:val="-7"/>
        </w:rPr>
        <w:t xml:space="preserve"> </w:t>
      </w:r>
      <w:r>
        <w:t>began</w:t>
      </w:r>
      <w:r>
        <w:rPr>
          <w:spacing w:val="-6"/>
        </w:rPr>
        <w:t xml:space="preserve"> </w:t>
      </w:r>
      <w:r>
        <w:t>writing</w:t>
      </w:r>
      <w:r>
        <w:rPr>
          <w:spacing w:val="-7"/>
        </w:rPr>
        <w:t xml:space="preserve"> </w:t>
      </w:r>
      <w:r>
        <w:t>his</w:t>
      </w:r>
      <w:r>
        <w:rPr>
          <w:spacing w:val="-7"/>
        </w:rPr>
        <w:t xml:space="preserve"> </w:t>
      </w:r>
      <w:r>
        <w:t>five</w:t>
      </w:r>
      <w:r>
        <w:rPr>
          <w:spacing w:val="-6"/>
        </w:rPr>
        <w:t xml:space="preserve"> </w:t>
      </w:r>
      <w:r>
        <w:t>Arthurian</w:t>
      </w:r>
      <w:r>
        <w:rPr>
          <w:spacing w:val="-7"/>
        </w:rPr>
        <w:t xml:space="preserve"> </w:t>
      </w:r>
      <w:r>
        <w:t>stories:</w:t>
      </w:r>
      <w:r>
        <w:rPr>
          <w:spacing w:val="1"/>
        </w:rPr>
        <w:t xml:space="preserve"> </w:t>
      </w:r>
      <w:r>
        <w:rPr>
          <w:i/>
          <w:spacing w:val="-1"/>
        </w:rPr>
        <w:t>Erec</w:t>
      </w:r>
      <w:r>
        <w:rPr>
          <w:i/>
          <w:spacing w:val="-12"/>
        </w:rPr>
        <w:t xml:space="preserve"> </w:t>
      </w:r>
      <w:r>
        <w:rPr>
          <w:i/>
          <w:spacing w:val="-1"/>
        </w:rPr>
        <w:t>and</w:t>
      </w:r>
      <w:r>
        <w:rPr>
          <w:i/>
          <w:spacing w:val="-12"/>
        </w:rPr>
        <w:t xml:space="preserve"> </w:t>
      </w:r>
      <w:r>
        <w:rPr>
          <w:i/>
          <w:spacing w:val="-1"/>
        </w:rPr>
        <w:t>Enide</w:t>
      </w:r>
      <w:r>
        <w:rPr>
          <w:spacing w:val="-1"/>
        </w:rPr>
        <w:t>,</w:t>
      </w:r>
      <w:r>
        <w:rPr>
          <w:spacing w:val="-13"/>
        </w:rPr>
        <w:t xml:space="preserve"> </w:t>
      </w:r>
      <w:r>
        <w:rPr>
          <w:i/>
          <w:spacing w:val="-1"/>
        </w:rPr>
        <w:t>Cligès</w:t>
      </w:r>
      <w:r>
        <w:rPr>
          <w:spacing w:val="-1"/>
        </w:rPr>
        <w:t>,</w:t>
      </w:r>
      <w:r>
        <w:rPr>
          <w:spacing w:val="-12"/>
        </w:rPr>
        <w:t xml:space="preserve"> </w:t>
      </w:r>
      <w:r>
        <w:rPr>
          <w:i/>
          <w:spacing w:val="-1"/>
        </w:rPr>
        <w:t>Lancelot</w:t>
      </w:r>
      <w:r>
        <w:rPr>
          <w:spacing w:val="-1"/>
        </w:rPr>
        <w:t>,</w:t>
      </w:r>
      <w:r>
        <w:rPr>
          <w:spacing w:val="-13"/>
        </w:rPr>
        <w:t xml:space="preserve"> </w:t>
      </w:r>
      <w:r>
        <w:rPr>
          <w:i/>
          <w:spacing w:val="-1"/>
        </w:rPr>
        <w:t>Yvain</w:t>
      </w:r>
      <w:r>
        <w:rPr>
          <w:spacing w:val="-1"/>
        </w:rPr>
        <w:t>,</w:t>
      </w:r>
      <w:r>
        <w:rPr>
          <w:spacing w:val="-12"/>
        </w:rPr>
        <w:t xml:space="preserve"> </w:t>
      </w:r>
      <w:r>
        <w:rPr>
          <w:spacing w:val="-1"/>
        </w:rPr>
        <w:t>and</w:t>
      </w:r>
      <w:r>
        <w:rPr>
          <w:spacing w:val="-13"/>
        </w:rPr>
        <w:t xml:space="preserve"> </w:t>
      </w:r>
      <w:r>
        <w:rPr>
          <w:i/>
          <w:spacing w:val="-1"/>
        </w:rPr>
        <w:t>Perceval</w:t>
      </w:r>
      <w:r>
        <w:rPr>
          <w:spacing w:val="-1"/>
        </w:rPr>
        <w:t>.</w:t>
      </w:r>
      <w:r>
        <w:rPr>
          <w:spacing w:val="-12"/>
        </w:rPr>
        <w:t xml:space="preserve"> </w:t>
      </w:r>
      <w:r>
        <w:rPr>
          <w:spacing w:val="-1"/>
        </w:rPr>
        <w:t>His</w:t>
      </w:r>
      <w:r>
        <w:rPr>
          <w:spacing w:val="-13"/>
        </w:rPr>
        <w:t xml:space="preserve"> </w:t>
      </w:r>
      <w:r>
        <w:rPr>
          <w:spacing w:val="-1"/>
        </w:rPr>
        <w:t>importance</w:t>
      </w:r>
      <w:r>
        <w:rPr>
          <w:spacing w:val="-13"/>
        </w:rPr>
        <w:t xml:space="preserve"> </w:t>
      </w:r>
      <w:r>
        <w:rPr>
          <w:spacing w:val="-1"/>
        </w:rPr>
        <w:t>in</w:t>
      </w:r>
      <w:r>
        <w:rPr>
          <w:spacing w:val="-12"/>
        </w:rPr>
        <w:t xml:space="preserve"> </w:t>
      </w:r>
      <w:r>
        <w:rPr>
          <w:spacing w:val="-1"/>
        </w:rPr>
        <w:t>the</w:t>
      </w:r>
      <w:r>
        <w:rPr>
          <w:spacing w:val="-13"/>
        </w:rPr>
        <w:t xml:space="preserve"> </w:t>
      </w:r>
      <w:r>
        <w:rPr>
          <w:spacing w:val="-1"/>
        </w:rPr>
        <w:t>history</w:t>
      </w:r>
      <w:r>
        <w:rPr>
          <w:spacing w:val="-12"/>
        </w:rPr>
        <w:t xml:space="preserve"> </w:t>
      </w:r>
      <w:r>
        <w:rPr>
          <w:spacing w:val="-1"/>
        </w:rPr>
        <w:t>of</w:t>
      </w:r>
      <w:r>
        <w:rPr>
          <w:spacing w:val="-13"/>
        </w:rPr>
        <w:t xml:space="preserve"> </w:t>
      </w:r>
      <w:r>
        <w:rPr>
          <w:spacing w:val="-1"/>
        </w:rPr>
        <w:t>Arthurian</w:t>
      </w:r>
      <w:r>
        <w:rPr>
          <w:spacing w:val="-13"/>
        </w:rPr>
        <w:t xml:space="preserve"> </w:t>
      </w:r>
      <w:r>
        <w:rPr>
          <w:spacing w:val="-1"/>
        </w:rPr>
        <w:t>literature</w:t>
      </w:r>
      <w:r>
        <w:rPr>
          <w:spacing w:val="-12"/>
        </w:rPr>
        <w:t xml:space="preserve"> </w:t>
      </w:r>
      <w:r>
        <w:t>is</w:t>
      </w:r>
      <w:r>
        <w:rPr>
          <w:spacing w:val="-13"/>
        </w:rPr>
        <w:t xml:space="preserve"> </w:t>
      </w:r>
      <w:r>
        <w:t>consid-</w:t>
      </w:r>
      <w:r>
        <w:rPr>
          <w:spacing w:val="-52"/>
        </w:rPr>
        <w:t xml:space="preserve"> </w:t>
      </w:r>
      <w:r>
        <w:t>erable,</w:t>
      </w:r>
      <w:r>
        <w:rPr>
          <w:spacing w:val="-12"/>
        </w:rPr>
        <w:t xml:space="preserve"> </w:t>
      </w:r>
      <w:r>
        <w:t>since</w:t>
      </w:r>
      <w:r>
        <w:rPr>
          <w:spacing w:val="-11"/>
        </w:rPr>
        <w:t xml:space="preserve"> </w:t>
      </w:r>
      <w:r>
        <w:t>he</w:t>
      </w:r>
      <w:r>
        <w:rPr>
          <w:spacing w:val="-11"/>
        </w:rPr>
        <w:t xml:space="preserve"> </w:t>
      </w:r>
      <w:r>
        <w:t>introduces</w:t>
      </w:r>
      <w:r>
        <w:rPr>
          <w:spacing w:val="-11"/>
        </w:rPr>
        <w:t xml:space="preserve"> </w:t>
      </w:r>
      <w:r>
        <w:t>a</w:t>
      </w:r>
      <w:r>
        <w:rPr>
          <w:spacing w:val="-11"/>
        </w:rPr>
        <w:t xml:space="preserve"> </w:t>
      </w:r>
      <w:r>
        <w:t>French</w:t>
      </w:r>
      <w:r>
        <w:rPr>
          <w:spacing w:val="-12"/>
        </w:rPr>
        <w:t xml:space="preserve"> </w:t>
      </w:r>
      <w:r>
        <w:t>knight</w:t>
      </w:r>
      <w:r>
        <w:rPr>
          <w:spacing w:val="-11"/>
        </w:rPr>
        <w:t xml:space="preserve"> </w:t>
      </w:r>
      <w:r>
        <w:t>who</w:t>
      </w:r>
      <w:r>
        <w:rPr>
          <w:spacing w:val="-11"/>
        </w:rPr>
        <w:t xml:space="preserve"> </w:t>
      </w:r>
      <w:r>
        <w:t>is</w:t>
      </w:r>
      <w:r>
        <w:rPr>
          <w:spacing w:val="-11"/>
        </w:rPr>
        <w:t xml:space="preserve"> </w:t>
      </w:r>
      <w:r>
        <w:t>the</w:t>
      </w:r>
      <w:r>
        <w:rPr>
          <w:spacing w:val="-11"/>
        </w:rPr>
        <w:t xml:space="preserve"> </w:t>
      </w:r>
      <w:r>
        <w:t>best</w:t>
      </w:r>
      <w:r>
        <w:rPr>
          <w:spacing w:val="-12"/>
        </w:rPr>
        <w:t xml:space="preserve"> </w:t>
      </w:r>
      <w:r>
        <w:t>knight</w:t>
      </w:r>
      <w:r>
        <w:rPr>
          <w:spacing w:val="-11"/>
        </w:rPr>
        <w:t xml:space="preserve"> </w:t>
      </w:r>
      <w:r>
        <w:t>of</w:t>
      </w:r>
      <w:r>
        <w:rPr>
          <w:spacing w:val="-11"/>
        </w:rPr>
        <w:t xml:space="preserve"> </w:t>
      </w:r>
      <w:r>
        <w:t>King</w:t>
      </w:r>
      <w:r>
        <w:rPr>
          <w:spacing w:val="-11"/>
        </w:rPr>
        <w:t xml:space="preserve"> </w:t>
      </w:r>
      <w:r>
        <w:t>Arthur’s</w:t>
      </w:r>
      <w:r>
        <w:rPr>
          <w:spacing w:val="-11"/>
        </w:rPr>
        <w:t xml:space="preserve"> </w:t>
      </w:r>
      <w:r>
        <w:t>court:</w:t>
      </w:r>
      <w:r>
        <w:rPr>
          <w:spacing w:val="-12"/>
        </w:rPr>
        <w:t xml:space="preserve"> </w:t>
      </w:r>
      <w:r>
        <w:t>Lancelot.</w:t>
      </w:r>
      <w:r>
        <w:rPr>
          <w:spacing w:val="-11"/>
        </w:rPr>
        <w:t xml:space="preserve"> </w:t>
      </w:r>
      <w:r>
        <w:t>Previously,</w:t>
      </w:r>
      <w:r>
        <w:rPr>
          <w:spacing w:val="-11"/>
        </w:rPr>
        <w:t xml:space="preserve"> </w:t>
      </w:r>
      <w:r>
        <w:t>Brit-</w:t>
      </w:r>
      <w:r>
        <w:rPr>
          <w:spacing w:val="-52"/>
        </w:rPr>
        <w:t xml:space="preserve"> </w:t>
      </w:r>
      <w:r>
        <w:t>ish knights had been the greatest knight of the court, and other authors would follow Chrétien’s lead: the German</w:t>
      </w:r>
      <w:r>
        <w:rPr>
          <w:spacing w:val="1"/>
        </w:rPr>
        <w:t xml:space="preserve"> </w:t>
      </w:r>
      <w:r>
        <w:rPr>
          <w:i/>
        </w:rPr>
        <w:t>Parzival</w:t>
      </w:r>
      <w:r>
        <w:rPr>
          <w:i/>
          <w:spacing w:val="-14"/>
        </w:rPr>
        <w:t xml:space="preserve"> </w:t>
      </w:r>
      <w:r>
        <w:t>in</w:t>
      </w:r>
      <w:r>
        <w:rPr>
          <w:spacing w:val="-13"/>
        </w:rPr>
        <w:t xml:space="preserve"> </w:t>
      </w:r>
      <w:r>
        <w:t>Wolfram</w:t>
      </w:r>
      <w:r>
        <w:rPr>
          <w:spacing w:val="-13"/>
        </w:rPr>
        <w:t xml:space="preserve"> </w:t>
      </w:r>
      <w:r>
        <w:t>von</w:t>
      </w:r>
      <w:r>
        <w:rPr>
          <w:spacing w:val="-14"/>
        </w:rPr>
        <w:t xml:space="preserve"> </w:t>
      </w:r>
      <w:r>
        <w:t>Eschenbach’s</w:t>
      </w:r>
      <w:r>
        <w:rPr>
          <w:spacing w:val="-13"/>
        </w:rPr>
        <w:t xml:space="preserve"> </w:t>
      </w:r>
      <w:r>
        <w:t>work,</w:t>
      </w:r>
      <w:r>
        <w:rPr>
          <w:spacing w:val="-13"/>
        </w:rPr>
        <w:t xml:space="preserve"> </w:t>
      </w:r>
      <w:r>
        <w:t>for</w:t>
      </w:r>
      <w:r>
        <w:rPr>
          <w:spacing w:val="-14"/>
        </w:rPr>
        <w:t xml:space="preserve"> </w:t>
      </w:r>
      <w:r>
        <w:t>example,</w:t>
      </w:r>
      <w:r>
        <w:rPr>
          <w:spacing w:val="-13"/>
        </w:rPr>
        <w:t xml:space="preserve"> </w:t>
      </w:r>
      <w:r>
        <w:t>becomes</w:t>
      </w:r>
      <w:r>
        <w:rPr>
          <w:spacing w:val="-13"/>
        </w:rPr>
        <w:t xml:space="preserve"> </w:t>
      </w:r>
      <w:r>
        <w:t>the</w:t>
      </w:r>
      <w:r>
        <w:rPr>
          <w:spacing w:val="-14"/>
        </w:rPr>
        <w:t xml:space="preserve"> </w:t>
      </w:r>
      <w:r>
        <w:t>best</w:t>
      </w:r>
      <w:r>
        <w:rPr>
          <w:spacing w:val="-13"/>
        </w:rPr>
        <w:t xml:space="preserve"> </w:t>
      </w:r>
      <w:r>
        <w:t>knight,</w:t>
      </w:r>
      <w:r>
        <w:rPr>
          <w:spacing w:val="-13"/>
        </w:rPr>
        <w:t xml:space="preserve"> </w:t>
      </w:r>
      <w:r>
        <w:t>while</w:t>
      </w:r>
      <w:r>
        <w:rPr>
          <w:spacing w:val="-13"/>
        </w:rPr>
        <w:t xml:space="preserve"> </w:t>
      </w:r>
      <w:r>
        <w:t>the</w:t>
      </w:r>
      <w:r>
        <w:rPr>
          <w:spacing w:val="-14"/>
        </w:rPr>
        <w:t xml:space="preserve"> </w:t>
      </w:r>
      <w:r>
        <w:t>anonymous</w:t>
      </w:r>
      <w:r>
        <w:rPr>
          <w:spacing w:val="-13"/>
        </w:rPr>
        <w:t xml:space="preserve"> </w:t>
      </w:r>
      <w:r>
        <w:t>author</w:t>
      </w:r>
      <w:r>
        <w:rPr>
          <w:spacing w:val="-13"/>
        </w:rPr>
        <w:t xml:space="preserve"> </w:t>
      </w:r>
      <w:r>
        <w:t>of</w:t>
      </w:r>
      <w:r>
        <w:rPr>
          <w:spacing w:val="1"/>
        </w:rPr>
        <w:t xml:space="preserve"> </w:t>
      </w:r>
      <w:r>
        <w:rPr>
          <w:i/>
        </w:rPr>
        <w:t>Sir</w:t>
      </w:r>
      <w:r>
        <w:rPr>
          <w:i/>
          <w:spacing w:val="-10"/>
        </w:rPr>
        <w:t xml:space="preserve"> </w:t>
      </w:r>
      <w:r>
        <w:rPr>
          <w:i/>
        </w:rPr>
        <w:t>Gawain</w:t>
      </w:r>
      <w:r>
        <w:rPr>
          <w:i/>
          <w:spacing w:val="-10"/>
        </w:rPr>
        <w:t xml:space="preserve"> </w:t>
      </w:r>
      <w:r>
        <w:rPr>
          <w:i/>
        </w:rPr>
        <w:t>and</w:t>
      </w:r>
      <w:r>
        <w:rPr>
          <w:i/>
          <w:spacing w:val="-9"/>
        </w:rPr>
        <w:t xml:space="preserve"> </w:t>
      </w:r>
      <w:r>
        <w:rPr>
          <w:i/>
        </w:rPr>
        <w:t>the</w:t>
      </w:r>
      <w:r>
        <w:rPr>
          <w:i/>
          <w:spacing w:val="-10"/>
        </w:rPr>
        <w:t xml:space="preserve"> </w:t>
      </w:r>
      <w:r>
        <w:rPr>
          <w:i/>
        </w:rPr>
        <w:t>Green</w:t>
      </w:r>
      <w:r>
        <w:rPr>
          <w:i/>
          <w:spacing w:val="-9"/>
        </w:rPr>
        <w:t xml:space="preserve"> </w:t>
      </w:r>
      <w:r>
        <w:rPr>
          <w:i/>
        </w:rPr>
        <w:t>Knight</w:t>
      </w:r>
      <w:r>
        <w:rPr>
          <w:i/>
          <w:spacing w:val="-10"/>
        </w:rPr>
        <w:t xml:space="preserve"> </w:t>
      </w:r>
      <w:r>
        <w:t>restores</w:t>
      </w:r>
      <w:r>
        <w:rPr>
          <w:spacing w:val="-11"/>
        </w:rPr>
        <w:t xml:space="preserve"> </w:t>
      </w:r>
      <w:r>
        <w:t>a</w:t>
      </w:r>
      <w:r>
        <w:rPr>
          <w:spacing w:val="-10"/>
        </w:rPr>
        <w:t xml:space="preserve"> </w:t>
      </w:r>
      <w:r>
        <w:t>British</w:t>
      </w:r>
      <w:r>
        <w:rPr>
          <w:spacing w:val="-11"/>
        </w:rPr>
        <w:t xml:space="preserve"> </w:t>
      </w:r>
      <w:r>
        <w:t>knight</w:t>
      </w:r>
      <w:r>
        <w:rPr>
          <w:spacing w:val="-10"/>
        </w:rPr>
        <w:t xml:space="preserve"> </w:t>
      </w:r>
      <w:r>
        <w:t>to</w:t>
      </w:r>
      <w:r>
        <w:rPr>
          <w:spacing w:val="-11"/>
        </w:rPr>
        <w:t xml:space="preserve"> </w:t>
      </w:r>
      <w:r>
        <w:t>the</w:t>
      </w:r>
      <w:r>
        <w:rPr>
          <w:spacing w:val="-10"/>
        </w:rPr>
        <w:t xml:space="preserve"> </w:t>
      </w:r>
      <w:r>
        <w:t>honored</w:t>
      </w:r>
      <w:r>
        <w:rPr>
          <w:spacing w:val="-10"/>
        </w:rPr>
        <w:t xml:space="preserve"> </w:t>
      </w:r>
      <w:r>
        <w:t>spot,</w:t>
      </w:r>
      <w:r>
        <w:rPr>
          <w:spacing w:val="-11"/>
        </w:rPr>
        <w:t xml:space="preserve"> </w:t>
      </w:r>
      <w:r>
        <w:t>and</w:t>
      </w:r>
      <w:r>
        <w:rPr>
          <w:spacing w:val="-10"/>
        </w:rPr>
        <w:t xml:space="preserve"> </w:t>
      </w:r>
      <w:r>
        <w:t>Thomas</w:t>
      </w:r>
      <w:r>
        <w:rPr>
          <w:spacing w:val="-11"/>
        </w:rPr>
        <w:t xml:space="preserve"> </w:t>
      </w:r>
      <w:r>
        <w:t>Malory</w:t>
      </w:r>
      <w:r>
        <w:rPr>
          <w:spacing w:val="-10"/>
        </w:rPr>
        <w:t xml:space="preserve"> </w:t>
      </w:r>
      <w:r>
        <w:t>in</w:t>
      </w:r>
      <w:r>
        <w:rPr>
          <w:spacing w:val="-11"/>
        </w:rPr>
        <w:t xml:space="preserve"> </w:t>
      </w:r>
      <w:r>
        <w:t>his</w:t>
      </w:r>
      <w:r>
        <w:rPr>
          <w:spacing w:val="-10"/>
        </w:rPr>
        <w:t xml:space="preserve"> </w:t>
      </w:r>
      <w:r>
        <w:rPr>
          <w:i/>
        </w:rPr>
        <w:t>Le</w:t>
      </w:r>
      <w:r>
        <w:rPr>
          <w:i/>
          <w:spacing w:val="-10"/>
        </w:rPr>
        <w:t xml:space="preserve"> </w:t>
      </w:r>
      <w:r>
        <w:rPr>
          <w:i/>
        </w:rPr>
        <w:t>Morte</w:t>
      </w:r>
      <w:r>
        <w:rPr>
          <w:i/>
          <w:spacing w:val="1"/>
        </w:rPr>
        <w:t xml:space="preserve"> </w:t>
      </w:r>
      <w:r>
        <w:rPr>
          <w:i/>
        </w:rPr>
        <w:t>d’Arthur</w:t>
      </w:r>
      <w:r>
        <w:rPr>
          <w:i/>
          <w:spacing w:val="-9"/>
        </w:rPr>
        <w:t xml:space="preserve"> </w:t>
      </w:r>
      <w:r>
        <w:t>creates</w:t>
      </w:r>
      <w:r>
        <w:rPr>
          <w:spacing w:val="-8"/>
        </w:rPr>
        <w:t xml:space="preserve"> </w:t>
      </w:r>
      <w:r>
        <w:t>a</w:t>
      </w:r>
      <w:r>
        <w:rPr>
          <w:spacing w:val="-8"/>
        </w:rPr>
        <w:t xml:space="preserve"> </w:t>
      </w:r>
      <w:r>
        <w:t>British/French</w:t>
      </w:r>
      <w:r>
        <w:rPr>
          <w:spacing w:val="-9"/>
        </w:rPr>
        <w:t xml:space="preserve"> </w:t>
      </w:r>
      <w:r>
        <w:t>hybrid</w:t>
      </w:r>
      <w:r>
        <w:rPr>
          <w:spacing w:val="-8"/>
        </w:rPr>
        <w:t xml:space="preserve"> </w:t>
      </w:r>
      <w:r>
        <w:t>by</w:t>
      </w:r>
      <w:r>
        <w:rPr>
          <w:spacing w:val="-8"/>
        </w:rPr>
        <w:t xml:space="preserve"> </w:t>
      </w:r>
      <w:r>
        <w:t>making</w:t>
      </w:r>
      <w:r>
        <w:rPr>
          <w:spacing w:val="-9"/>
        </w:rPr>
        <w:t xml:space="preserve"> </w:t>
      </w:r>
      <w:r>
        <w:t>Galahad</w:t>
      </w:r>
      <w:r>
        <w:rPr>
          <w:spacing w:val="-8"/>
        </w:rPr>
        <w:t xml:space="preserve"> </w:t>
      </w:r>
      <w:r>
        <w:t>(the</w:t>
      </w:r>
      <w:r>
        <w:rPr>
          <w:spacing w:val="-8"/>
        </w:rPr>
        <w:t xml:space="preserve"> </w:t>
      </w:r>
      <w:r>
        <w:t>son</w:t>
      </w:r>
      <w:r>
        <w:rPr>
          <w:spacing w:val="-9"/>
        </w:rPr>
        <w:t xml:space="preserve"> </w:t>
      </w:r>
      <w:r>
        <w:t>of</w:t>
      </w:r>
      <w:r>
        <w:rPr>
          <w:spacing w:val="-8"/>
        </w:rPr>
        <w:t xml:space="preserve"> </w:t>
      </w:r>
      <w:r>
        <w:t>Lancelot</w:t>
      </w:r>
      <w:r>
        <w:rPr>
          <w:spacing w:val="-8"/>
        </w:rPr>
        <w:t xml:space="preserve"> </w:t>
      </w:r>
      <w:r>
        <w:t>and</w:t>
      </w:r>
      <w:r>
        <w:rPr>
          <w:spacing w:val="-9"/>
        </w:rPr>
        <w:t xml:space="preserve"> </w:t>
      </w:r>
      <w:r>
        <w:t>the</w:t>
      </w:r>
      <w:r>
        <w:rPr>
          <w:spacing w:val="-8"/>
        </w:rPr>
        <w:t xml:space="preserve"> </w:t>
      </w:r>
      <w:r>
        <w:t>British</w:t>
      </w:r>
      <w:r>
        <w:rPr>
          <w:spacing w:val="-8"/>
        </w:rPr>
        <w:t xml:space="preserve"> </w:t>
      </w:r>
      <w:r>
        <w:t>Elaine)</w:t>
      </w:r>
      <w:r>
        <w:rPr>
          <w:spacing w:val="-9"/>
        </w:rPr>
        <w:t xml:space="preserve"> </w:t>
      </w:r>
      <w:r>
        <w:t>the</w:t>
      </w:r>
      <w:r>
        <w:rPr>
          <w:spacing w:val="-8"/>
        </w:rPr>
        <w:t xml:space="preserve"> </w:t>
      </w:r>
      <w:r>
        <w:t>best</w:t>
      </w:r>
      <w:r w:rsidR="00286A2E">
        <w:t xml:space="preserve"> </w:t>
      </w:r>
      <w:r>
        <w:t>knight.</w:t>
      </w:r>
      <w:r>
        <w:rPr>
          <w:spacing w:val="-4"/>
        </w:rPr>
        <w:t xml:space="preserve"> </w:t>
      </w:r>
      <w:r>
        <w:t>It</w:t>
      </w:r>
      <w:r>
        <w:rPr>
          <w:spacing w:val="-3"/>
        </w:rPr>
        <w:t xml:space="preserve"> </w:t>
      </w:r>
      <w:r>
        <w:t>was</w:t>
      </w:r>
      <w:r>
        <w:rPr>
          <w:spacing w:val="-3"/>
        </w:rPr>
        <w:t xml:space="preserve"> </w:t>
      </w:r>
      <w:r>
        <w:t>also</w:t>
      </w:r>
      <w:r>
        <w:rPr>
          <w:spacing w:val="-3"/>
        </w:rPr>
        <w:t xml:space="preserve"> </w:t>
      </w:r>
      <w:r>
        <w:t>Chrétien</w:t>
      </w:r>
      <w:r>
        <w:rPr>
          <w:spacing w:val="-4"/>
        </w:rPr>
        <w:t xml:space="preserve"> </w:t>
      </w:r>
      <w:r>
        <w:lastRenderedPageBreak/>
        <w:t>who</w:t>
      </w:r>
      <w:r>
        <w:rPr>
          <w:spacing w:val="-3"/>
        </w:rPr>
        <w:t xml:space="preserve"> </w:t>
      </w:r>
      <w:r>
        <w:t>made</w:t>
      </w:r>
      <w:r>
        <w:rPr>
          <w:spacing w:val="-3"/>
        </w:rPr>
        <w:t xml:space="preserve"> </w:t>
      </w:r>
      <w:r>
        <w:t>Lancelot</w:t>
      </w:r>
      <w:r>
        <w:rPr>
          <w:spacing w:val="-3"/>
        </w:rPr>
        <w:t xml:space="preserve"> </w:t>
      </w:r>
      <w:r>
        <w:t>the</w:t>
      </w:r>
      <w:r>
        <w:rPr>
          <w:spacing w:val="-4"/>
        </w:rPr>
        <w:t xml:space="preserve"> </w:t>
      </w:r>
      <w:r>
        <w:t>lover</w:t>
      </w:r>
      <w:r>
        <w:rPr>
          <w:spacing w:val="-3"/>
        </w:rPr>
        <w:t xml:space="preserve"> </w:t>
      </w:r>
      <w:r>
        <w:t>of</w:t>
      </w:r>
      <w:r>
        <w:rPr>
          <w:spacing w:val="-3"/>
        </w:rPr>
        <w:t xml:space="preserve"> </w:t>
      </w:r>
      <w:r>
        <w:t>Queen</w:t>
      </w:r>
      <w:r>
        <w:rPr>
          <w:spacing w:val="-3"/>
        </w:rPr>
        <w:t xml:space="preserve"> </w:t>
      </w:r>
      <w:r>
        <w:t>Guinevere.</w:t>
      </w:r>
      <w:r>
        <w:rPr>
          <w:spacing w:val="-4"/>
        </w:rPr>
        <w:t xml:space="preserve"> </w:t>
      </w:r>
      <w:r>
        <w:t>Prior</w:t>
      </w:r>
      <w:r>
        <w:rPr>
          <w:spacing w:val="-3"/>
        </w:rPr>
        <w:t xml:space="preserve"> </w:t>
      </w:r>
      <w:r>
        <w:t>to</w:t>
      </w:r>
      <w:r>
        <w:rPr>
          <w:spacing w:val="-3"/>
        </w:rPr>
        <w:t xml:space="preserve"> </w:t>
      </w:r>
      <w:r>
        <w:t>Chrétien,</w:t>
      </w:r>
      <w:r>
        <w:rPr>
          <w:spacing w:val="-3"/>
        </w:rPr>
        <w:t xml:space="preserve"> </w:t>
      </w:r>
      <w:r>
        <w:t>other</w:t>
      </w:r>
      <w:r>
        <w:rPr>
          <w:spacing w:val="-3"/>
        </w:rPr>
        <w:t xml:space="preserve"> </w:t>
      </w:r>
      <w:r>
        <w:t>knights</w:t>
      </w:r>
      <w:r>
        <w:rPr>
          <w:spacing w:val="-4"/>
        </w:rPr>
        <w:t xml:space="preserve"> </w:t>
      </w:r>
      <w:r>
        <w:t>had</w:t>
      </w:r>
      <w:r>
        <w:rPr>
          <w:spacing w:val="-52"/>
        </w:rPr>
        <w:t xml:space="preserve"> </w:t>
      </w:r>
      <w:r>
        <w:t>been Guinevere’s lover, but after Chrétien, the story was altered permanently. Many other writers before Chrétien</w:t>
      </w:r>
      <w:r>
        <w:rPr>
          <w:spacing w:val="1"/>
        </w:rPr>
        <w:t xml:space="preserve"> </w:t>
      </w:r>
      <w:r>
        <w:t>had</w:t>
      </w:r>
      <w:r>
        <w:rPr>
          <w:spacing w:val="-7"/>
        </w:rPr>
        <w:t xml:space="preserve"> </w:t>
      </w:r>
      <w:r>
        <w:t>written</w:t>
      </w:r>
      <w:r>
        <w:rPr>
          <w:spacing w:val="-7"/>
        </w:rPr>
        <w:t xml:space="preserve"> </w:t>
      </w:r>
      <w:r>
        <w:t>about</w:t>
      </w:r>
      <w:r>
        <w:rPr>
          <w:spacing w:val="-7"/>
        </w:rPr>
        <w:t xml:space="preserve"> </w:t>
      </w:r>
      <w:r>
        <w:t>the</w:t>
      </w:r>
      <w:r>
        <w:rPr>
          <w:spacing w:val="-7"/>
        </w:rPr>
        <w:t xml:space="preserve"> </w:t>
      </w:r>
      <w:r>
        <w:t>Arthurian</w:t>
      </w:r>
      <w:r>
        <w:rPr>
          <w:spacing w:val="-7"/>
        </w:rPr>
        <w:t xml:space="preserve"> </w:t>
      </w:r>
      <w:r>
        <w:t>legends,</w:t>
      </w:r>
      <w:r>
        <w:rPr>
          <w:spacing w:val="-7"/>
        </w:rPr>
        <w:t xml:space="preserve"> </w:t>
      </w:r>
      <w:r>
        <w:t>but</w:t>
      </w:r>
      <w:r>
        <w:rPr>
          <w:spacing w:val="-7"/>
        </w:rPr>
        <w:t xml:space="preserve"> </w:t>
      </w:r>
      <w:r>
        <w:t>his</w:t>
      </w:r>
      <w:r>
        <w:rPr>
          <w:spacing w:val="-7"/>
        </w:rPr>
        <w:t xml:space="preserve"> </w:t>
      </w:r>
      <w:r>
        <w:t>version</w:t>
      </w:r>
      <w:r>
        <w:rPr>
          <w:spacing w:val="-7"/>
        </w:rPr>
        <w:t xml:space="preserve"> </w:t>
      </w:r>
      <w:r>
        <w:t>was</w:t>
      </w:r>
      <w:r>
        <w:rPr>
          <w:spacing w:val="-7"/>
        </w:rPr>
        <w:t xml:space="preserve"> </w:t>
      </w:r>
      <w:r>
        <w:t>considered</w:t>
      </w:r>
      <w:r>
        <w:rPr>
          <w:spacing w:val="-7"/>
        </w:rPr>
        <w:t xml:space="preserve"> </w:t>
      </w:r>
      <w:r>
        <w:t>the</w:t>
      </w:r>
      <w:r>
        <w:rPr>
          <w:spacing w:val="-7"/>
        </w:rPr>
        <w:t xml:space="preserve"> </w:t>
      </w:r>
      <w:r>
        <w:t>best</w:t>
      </w:r>
      <w:r>
        <w:rPr>
          <w:spacing w:val="-7"/>
        </w:rPr>
        <w:t xml:space="preserve"> </w:t>
      </w:r>
      <w:r>
        <w:t>(just</w:t>
      </w:r>
      <w:r>
        <w:rPr>
          <w:spacing w:val="-7"/>
        </w:rPr>
        <w:t xml:space="preserve"> </w:t>
      </w:r>
      <w:r>
        <w:t>as</w:t>
      </w:r>
      <w:r>
        <w:rPr>
          <w:spacing w:val="-7"/>
        </w:rPr>
        <w:t xml:space="preserve"> </w:t>
      </w:r>
      <w:r>
        <w:t>Homer’s</w:t>
      </w:r>
      <w:r>
        <w:rPr>
          <w:spacing w:val="-7"/>
        </w:rPr>
        <w:t xml:space="preserve"> </w:t>
      </w:r>
      <w:r>
        <w:t>versions</w:t>
      </w:r>
      <w:r>
        <w:rPr>
          <w:spacing w:val="-7"/>
        </w:rPr>
        <w:t xml:space="preserve"> </w:t>
      </w:r>
      <w:r>
        <w:t>of</w:t>
      </w:r>
      <w:r>
        <w:rPr>
          <w:spacing w:val="-7"/>
        </w:rPr>
        <w:t xml:space="preserve"> </w:t>
      </w:r>
      <w:r>
        <w:t>Greek</w:t>
      </w:r>
      <w:r>
        <w:rPr>
          <w:spacing w:val="-52"/>
        </w:rPr>
        <w:t xml:space="preserve"> </w:t>
      </w:r>
      <w:r>
        <w:t>legends surpassed previous versions). All of his stories examine the difficulty of following multiple codes at once:</w:t>
      </w:r>
      <w:r>
        <w:rPr>
          <w:spacing w:val="-52"/>
        </w:rPr>
        <w:t xml:space="preserve"> </w:t>
      </w:r>
      <w:r>
        <w:t>the</w:t>
      </w:r>
      <w:r>
        <w:rPr>
          <w:spacing w:val="-11"/>
        </w:rPr>
        <w:t xml:space="preserve"> </w:t>
      </w:r>
      <w:r>
        <w:t>knight</w:t>
      </w:r>
      <w:r>
        <w:rPr>
          <w:spacing w:val="-10"/>
        </w:rPr>
        <w:t xml:space="preserve"> </w:t>
      </w:r>
      <w:r>
        <w:t>with</w:t>
      </w:r>
      <w:r>
        <w:rPr>
          <w:spacing w:val="-10"/>
        </w:rPr>
        <w:t xml:space="preserve"> </w:t>
      </w:r>
      <w:r>
        <w:t>his</w:t>
      </w:r>
      <w:r>
        <w:rPr>
          <w:spacing w:val="-11"/>
        </w:rPr>
        <w:t xml:space="preserve"> </w:t>
      </w:r>
      <w:r>
        <w:t>liege</w:t>
      </w:r>
      <w:r>
        <w:rPr>
          <w:spacing w:val="-10"/>
        </w:rPr>
        <w:t xml:space="preserve"> </w:t>
      </w:r>
      <w:r>
        <w:t>lord;</w:t>
      </w:r>
      <w:r>
        <w:rPr>
          <w:spacing w:val="-10"/>
        </w:rPr>
        <w:t xml:space="preserve"> </w:t>
      </w:r>
      <w:r>
        <w:t>the</w:t>
      </w:r>
      <w:r>
        <w:rPr>
          <w:spacing w:val="-10"/>
        </w:rPr>
        <w:t xml:space="preserve"> </w:t>
      </w:r>
      <w:r>
        <w:t>knightly</w:t>
      </w:r>
      <w:r>
        <w:rPr>
          <w:spacing w:val="-11"/>
        </w:rPr>
        <w:t xml:space="preserve"> </w:t>
      </w:r>
      <w:r>
        <w:t>lover</w:t>
      </w:r>
      <w:r>
        <w:rPr>
          <w:spacing w:val="-10"/>
        </w:rPr>
        <w:t xml:space="preserve"> </w:t>
      </w:r>
      <w:r>
        <w:t>with</w:t>
      </w:r>
      <w:r>
        <w:rPr>
          <w:spacing w:val="-10"/>
        </w:rPr>
        <w:t xml:space="preserve"> </w:t>
      </w:r>
      <w:r>
        <w:t>his</w:t>
      </w:r>
      <w:r>
        <w:rPr>
          <w:spacing w:val="-10"/>
        </w:rPr>
        <w:t xml:space="preserve"> </w:t>
      </w:r>
      <w:r>
        <w:t>lady;</w:t>
      </w:r>
      <w:r>
        <w:rPr>
          <w:spacing w:val="-11"/>
        </w:rPr>
        <w:t xml:space="preserve"> </w:t>
      </w:r>
      <w:r>
        <w:t>and</w:t>
      </w:r>
      <w:r>
        <w:rPr>
          <w:spacing w:val="-10"/>
        </w:rPr>
        <w:t xml:space="preserve"> </w:t>
      </w:r>
      <w:r>
        <w:t>the</w:t>
      </w:r>
      <w:r>
        <w:rPr>
          <w:spacing w:val="-10"/>
        </w:rPr>
        <w:t xml:space="preserve"> </w:t>
      </w:r>
      <w:r>
        <w:t>knight</w:t>
      </w:r>
      <w:r>
        <w:rPr>
          <w:spacing w:val="-10"/>
        </w:rPr>
        <w:t xml:space="preserve"> </w:t>
      </w:r>
      <w:r>
        <w:t>with</w:t>
      </w:r>
      <w:r>
        <w:rPr>
          <w:spacing w:val="-11"/>
        </w:rPr>
        <w:t xml:space="preserve"> </w:t>
      </w:r>
      <w:r>
        <w:t>his</w:t>
      </w:r>
      <w:r>
        <w:rPr>
          <w:spacing w:val="-10"/>
        </w:rPr>
        <w:t xml:space="preserve"> </w:t>
      </w:r>
      <w:r>
        <w:t>religion.</w:t>
      </w:r>
      <w:r>
        <w:rPr>
          <w:spacing w:val="-10"/>
        </w:rPr>
        <w:t xml:space="preserve"> </w:t>
      </w:r>
      <w:r>
        <w:t>To</w:t>
      </w:r>
      <w:r>
        <w:rPr>
          <w:spacing w:val="-10"/>
        </w:rPr>
        <w:t xml:space="preserve"> </w:t>
      </w:r>
      <w:r>
        <w:t>be</w:t>
      </w:r>
      <w:r>
        <w:rPr>
          <w:spacing w:val="-11"/>
        </w:rPr>
        <w:t xml:space="preserve"> </w:t>
      </w:r>
      <w:r>
        <w:t>loyal</w:t>
      </w:r>
      <w:r>
        <w:rPr>
          <w:spacing w:val="-10"/>
        </w:rPr>
        <w:t xml:space="preserve"> </w:t>
      </w:r>
      <w:r>
        <w:t>to</w:t>
      </w:r>
      <w:r>
        <w:rPr>
          <w:spacing w:val="-10"/>
        </w:rPr>
        <w:t xml:space="preserve"> </w:t>
      </w:r>
      <w:r>
        <w:t>one’s</w:t>
      </w:r>
      <w:r>
        <w:rPr>
          <w:spacing w:val="1"/>
        </w:rPr>
        <w:t xml:space="preserve"> </w:t>
      </w:r>
      <w:r>
        <w:t>lady</w:t>
      </w:r>
      <w:r>
        <w:rPr>
          <w:spacing w:val="-13"/>
        </w:rPr>
        <w:t xml:space="preserve"> </w:t>
      </w:r>
      <w:r>
        <w:t>can</w:t>
      </w:r>
      <w:r>
        <w:rPr>
          <w:spacing w:val="-13"/>
        </w:rPr>
        <w:t xml:space="preserve"> </w:t>
      </w:r>
      <w:r>
        <w:t>mean</w:t>
      </w:r>
      <w:r>
        <w:rPr>
          <w:spacing w:val="-13"/>
        </w:rPr>
        <w:t xml:space="preserve"> </w:t>
      </w:r>
      <w:r>
        <w:t>prioritizing</w:t>
      </w:r>
      <w:r>
        <w:rPr>
          <w:spacing w:val="-13"/>
        </w:rPr>
        <w:t xml:space="preserve"> </w:t>
      </w:r>
      <w:r>
        <w:t>her</w:t>
      </w:r>
      <w:r>
        <w:rPr>
          <w:spacing w:val="-12"/>
        </w:rPr>
        <w:t xml:space="preserve"> </w:t>
      </w:r>
      <w:r>
        <w:t>over</w:t>
      </w:r>
      <w:r>
        <w:rPr>
          <w:spacing w:val="-13"/>
        </w:rPr>
        <w:t xml:space="preserve"> </w:t>
      </w:r>
      <w:r>
        <w:t>one’s</w:t>
      </w:r>
      <w:r>
        <w:rPr>
          <w:spacing w:val="-13"/>
        </w:rPr>
        <w:t xml:space="preserve"> </w:t>
      </w:r>
      <w:r>
        <w:t>liege</w:t>
      </w:r>
      <w:r>
        <w:rPr>
          <w:spacing w:val="-13"/>
        </w:rPr>
        <w:t xml:space="preserve"> </w:t>
      </w:r>
      <w:r>
        <w:t>lord,</w:t>
      </w:r>
      <w:r>
        <w:rPr>
          <w:spacing w:val="-12"/>
        </w:rPr>
        <w:t xml:space="preserve"> </w:t>
      </w:r>
      <w:r>
        <w:t>or</w:t>
      </w:r>
      <w:r>
        <w:rPr>
          <w:spacing w:val="-13"/>
        </w:rPr>
        <w:t xml:space="preserve"> </w:t>
      </w:r>
      <w:r>
        <w:t>even</w:t>
      </w:r>
      <w:r>
        <w:rPr>
          <w:spacing w:val="-13"/>
        </w:rPr>
        <w:t xml:space="preserve"> </w:t>
      </w:r>
      <w:r>
        <w:t>over</w:t>
      </w:r>
      <w:r>
        <w:rPr>
          <w:spacing w:val="-13"/>
        </w:rPr>
        <w:t xml:space="preserve"> </w:t>
      </w:r>
      <w:r>
        <w:t>one’s</w:t>
      </w:r>
      <w:r>
        <w:rPr>
          <w:spacing w:val="-12"/>
        </w:rPr>
        <w:t xml:space="preserve"> </w:t>
      </w:r>
      <w:r>
        <w:t>religious</w:t>
      </w:r>
      <w:r>
        <w:rPr>
          <w:spacing w:val="-13"/>
        </w:rPr>
        <w:t xml:space="preserve"> </w:t>
      </w:r>
      <w:r>
        <w:t>and</w:t>
      </w:r>
      <w:r>
        <w:rPr>
          <w:spacing w:val="-13"/>
        </w:rPr>
        <w:t xml:space="preserve"> </w:t>
      </w:r>
      <w:r>
        <w:t>moral</w:t>
      </w:r>
      <w:r>
        <w:rPr>
          <w:spacing w:val="-13"/>
        </w:rPr>
        <w:t xml:space="preserve"> </w:t>
      </w:r>
      <w:r>
        <w:t>code.</w:t>
      </w:r>
      <w:r>
        <w:rPr>
          <w:spacing w:val="-12"/>
        </w:rPr>
        <w:t xml:space="preserve"> </w:t>
      </w:r>
      <w:r>
        <w:t>It</w:t>
      </w:r>
      <w:r>
        <w:rPr>
          <w:spacing w:val="-13"/>
        </w:rPr>
        <w:t xml:space="preserve"> </w:t>
      </w:r>
      <w:r>
        <w:t>is</w:t>
      </w:r>
      <w:r>
        <w:rPr>
          <w:spacing w:val="-13"/>
        </w:rPr>
        <w:t xml:space="preserve"> </w:t>
      </w:r>
      <w:r>
        <w:t>precisely</w:t>
      </w:r>
      <w:r>
        <w:rPr>
          <w:spacing w:val="-13"/>
        </w:rPr>
        <w:t xml:space="preserve"> </w:t>
      </w:r>
      <w:r>
        <w:t>this</w:t>
      </w:r>
      <w:r>
        <w:rPr>
          <w:spacing w:val="1"/>
        </w:rPr>
        <w:t xml:space="preserve"> </w:t>
      </w:r>
      <w:r>
        <w:t>problem</w:t>
      </w:r>
      <w:r>
        <w:rPr>
          <w:spacing w:val="-7"/>
        </w:rPr>
        <w:t xml:space="preserve"> </w:t>
      </w:r>
      <w:r>
        <w:t>that</w:t>
      </w:r>
      <w:r>
        <w:rPr>
          <w:spacing w:val="-7"/>
        </w:rPr>
        <w:t xml:space="preserve"> </w:t>
      </w:r>
      <w:r>
        <w:t>Lancelot</w:t>
      </w:r>
      <w:r>
        <w:rPr>
          <w:spacing w:val="-6"/>
        </w:rPr>
        <w:t xml:space="preserve"> </w:t>
      </w:r>
      <w:r>
        <w:t>faces</w:t>
      </w:r>
      <w:r>
        <w:rPr>
          <w:spacing w:val="-7"/>
        </w:rPr>
        <w:t xml:space="preserve"> </w:t>
      </w:r>
      <w:r>
        <w:t>in</w:t>
      </w:r>
      <w:r>
        <w:rPr>
          <w:spacing w:val="-7"/>
        </w:rPr>
        <w:t xml:space="preserve"> </w:t>
      </w:r>
      <w:r>
        <w:t>Chrétien’s</w:t>
      </w:r>
      <w:r>
        <w:rPr>
          <w:spacing w:val="-6"/>
        </w:rPr>
        <w:t xml:space="preserve"> </w:t>
      </w:r>
      <w:r>
        <w:t>story.</w:t>
      </w:r>
    </w:p>
    <w:p w14:paraId="3BCB1203" w14:textId="77777777" w:rsidR="000276C6" w:rsidRDefault="000276C6" w:rsidP="00286A2E">
      <w:pPr>
        <w:pStyle w:val="Bodynoindent"/>
        <w:jc w:val="right"/>
      </w:pPr>
      <w:r>
        <w:t>Written</w:t>
      </w:r>
      <w:r>
        <w:rPr>
          <w:spacing w:val="-4"/>
        </w:rPr>
        <w:t xml:space="preserve"> </w:t>
      </w:r>
      <w:r>
        <w:t>by</w:t>
      </w:r>
      <w:r>
        <w:rPr>
          <w:spacing w:val="-3"/>
        </w:rPr>
        <w:t xml:space="preserve"> </w:t>
      </w:r>
      <w:r>
        <w:t>Laura</w:t>
      </w:r>
      <w:r>
        <w:rPr>
          <w:spacing w:val="-4"/>
        </w:rPr>
        <w:t xml:space="preserve"> </w:t>
      </w:r>
      <w:r>
        <w:t>J.</w:t>
      </w:r>
      <w:r>
        <w:rPr>
          <w:spacing w:val="-3"/>
        </w:rPr>
        <w:t xml:space="preserve"> </w:t>
      </w:r>
      <w:r>
        <w:t>Getty</w:t>
      </w:r>
    </w:p>
    <w:p w14:paraId="787EBFFF" w14:textId="77777777" w:rsidR="000276C6" w:rsidRPr="00286A2E" w:rsidRDefault="000276C6" w:rsidP="000276C6">
      <w:pPr>
        <w:pStyle w:val="BodyText"/>
        <w:rPr>
          <w:iCs/>
          <w:sz w:val="20"/>
        </w:rPr>
      </w:pPr>
    </w:p>
    <w:p w14:paraId="47807133" w14:textId="781DD37D" w:rsidR="000276C6" w:rsidRDefault="00286A2E" w:rsidP="00286A2E">
      <w:pPr>
        <w:pStyle w:val="Heading2"/>
      </w:pPr>
      <w:r>
        <w:rPr>
          <w:w w:val="115"/>
        </w:rPr>
        <w:t xml:space="preserve">5.7.1 </w:t>
      </w:r>
      <w:r w:rsidR="000276C6">
        <w:rPr>
          <w:w w:val="115"/>
        </w:rPr>
        <w:t>Chr</w:t>
      </w:r>
      <w:r w:rsidRPr="00286A2E">
        <w:rPr>
          <w:rFonts w:hAnsi="Verdana"/>
          <w:w w:val="115"/>
        </w:rPr>
        <w:t>é</w:t>
      </w:r>
      <w:r w:rsidR="000276C6">
        <w:rPr>
          <w:w w:val="115"/>
        </w:rPr>
        <w:t>tien</w:t>
      </w:r>
      <w:r w:rsidR="000276C6">
        <w:rPr>
          <w:spacing w:val="13"/>
          <w:w w:val="115"/>
        </w:rPr>
        <w:t xml:space="preserve"> </w:t>
      </w:r>
      <w:r>
        <w:rPr>
          <w:w w:val="115"/>
        </w:rPr>
        <w:t>Detroyes:</w:t>
      </w:r>
      <w:r>
        <w:rPr>
          <w:spacing w:val="13"/>
          <w:w w:val="115"/>
        </w:rPr>
        <w:t xml:space="preserve"> </w:t>
      </w:r>
      <w:r w:rsidR="000276C6">
        <w:rPr>
          <w:w w:val="115"/>
        </w:rPr>
        <w:t>Arthurian</w:t>
      </w:r>
      <w:r w:rsidR="000276C6">
        <w:rPr>
          <w:spacing w:val="13"/>
          <w:w w:val="115"/>
        </w:rPr>
        <w:t xml:space="preserve"> </w:t>
      </w:r>
      <w:r>
        <w:rPr>
          <w:w w:val="115"/>
        </w:rPr>
        <w:t>Romances</w:t>
      </w:r>
      <w:r>
        <w:rPr>
          <w:spacing w:val="-71"/>
          <w:w w:val="115"/>
        </w:rPr>
        <w:t xml:space="preserve"> </w:t>
      </w:r>
      <w:r>
        <w:rPr>
          <w:w w:val="120"/>
        </w:rPr>
        <w:t>[Lancelot,</w:t>
      </w:r>
      <w:r>
        <w:rPr>
          <w:spacing w:val="-20"/>
          <w:w w:val="120"/>
        </w:rPr>
        <w:t xml:space="preserve"> </w:t>
      </w:r>
      <w:r w:rsidR="000276C6">
        <w:rPr>
          <w:w w:val="120"/>
        </w:rPr>
        <w:t>The</w:t>
      </w:r>
      <w:r w:rsidR="000276C6">
        <w:rPr>
          <w:spacing w:val="-20"/>
          <w:w w:val="120"/>
        </w:rPr>
        <w:t xml:space="preserve"> </w:t>
      </w:r>
      <w:r w:rsidR="000276C6">
        <w:rPr>
          <w:w w:val="120"/>
        </w:rPr>
        <w:t>Knight</w:t>
      </w:r>
      <w:r w:rsidR="000276C6">
        <w:rPr>
          <w:spacing w:val="-20"/>
          <w:w w:val="120"/>
        </w:rPr>
        <w:t xml:space="preserve"> </w:t>
      </w:r>
      <w:r>
        <w:rPr>
          <w:w w:val="120"/>
        </w:rPr>
        <w:t>Of</w:t>
      </w:r>
      <w:r>
        <w:rPr>
          <w:spacing w:val="-20"/>
          <w:w w:val="120"/>
        </w:rPr>
        <w:t xml:space="preserve"> </w:t>
      </w:r>
      <w:r>
        <w:rPr>
          <w:w w:val="120"/>
        </w:rPr>
        <w:t>The</w:t>
      </w:r>
      <w:r>
        <w:rPr>
          <w:spacing w:val="-20"/>
          <w:w w:val="120"/>
        </w:rPr>
        <w:t xml:space="preserve"> </w:t>
      </w:r>
      <w:r w:rsidR="000276C6">
        <w:rPr>
          <w:w w:val="120"/>
        </w:rPr>
        <w:t>Cart</w:t>
      </w:r>
      <w:r>
        <w:rPr>
          <w:w w:val="120"/>
        </w:rPr>
        <w:t>]</w:t>
      </w:r>
    </w:p>
    <w:p w14:paraId="25838034" w14:textId="6DB00692" w:rsidR="000276C6" w:rsidRPr="00286A2E" w:rsidRDefault="000276C6" w:rsidP="00286A2E">
      <w:pPr>
        <w:pStyle w:val="Bodynoindent"/>
        <w:jc w:val="left"/>
      </w:pPr>
      <w:r w:rsidRPr="00286A2E">
        <w:t>Chrétien de Troyes, Translated by W. W. Comfort</w:t>
      </w:r>
    </w:p>
    <w:p w14:paraId="14F8EE80" w14:textId="04B74814" w:rsidR="00286A2E" w:rsidRPr="00286A2E" w:rsidRDefault="00286A2E" w:rsidP="00286A2E">
      <w:pPr>
        <w:pStyle w:val="Bodynoindent"/>
        <w:jc w:val="left"/>
      </w:pPr>
      <w:r w:rsidRPr="00286A2E">
        <w:t>License: Public Domain</w:t>
      </w:r>
    </w:p>
    <w:p w14:paraId="40DA1A17" w14:textId="77777777" w:rsidR="000276C6" w:rsidRPr="00286A2E" w:rsidRDefault="000276C6" w:rsidP="00286A2E">
      <w:pPr>
        <w:pStyle w:val="Heading3"/>
      </w:pPr>
      <w:r w:rsidRPr="00286A2E">
        <w:t>Part I: Vv. 1 Vv. 1840</w:t>
      </w:r>
    </w:p>
    <w:p w14:paraId="2CB52EBD" w14:textId="77777777" w:rsidR="000276C6" w:rsidRPr="00286A2E" w:rsidRDefault="000276C6" w:rsidP="00286A2E">
      <w:pPr>
        <w:pStyle w:val="Body"/>
      </w:pPr>
      <w:r w:rsidRPr="00286A2E">
        <w:t>Since my lady of Champagne wishes me to undertake to write a romance I shall very gladly do so, being so de- voted to her service as to do anything in the world for her, without any intention of flattery. But if one were to intro- duce any flattery upon such an occasion, he might say, and I would subscribe to it, that this lady surpasses all others who are alive, just as the south wind which blows in May or April is more lovely than any other wind. But upon my word, I am not one to wish to flatter my lady. I will simply say: “The Countess is worth as many queens as a gem is worth of pearls and sards.” Nay I shall make no comparison, and yet it is true in spite of me; I will say, however, that her command has more to do with this work than any thought or pains that I may expend upon it. Here Chretien begins his book about the Knight of the Cart. The material and the treatment of it are given and furnished to him by the Countess, and he is simply trying to carry out her concern and intention. Here he begins the story.</w:t>
      </w:r>
    </w:p>
    <w:p w14:paraId="44867DAA" w14:textId="5E1E679D" w:rsidR="000276C6" w:rsidRDefault="000276C6" w:rsidP="00286A2E">
      <w:pPr>
        <w:pStyle w:val="Body"/>
      </w:pPr>
      <w:r w:rsidRPr="00286A2E">
        <w:t xml:space="preserve">Upon a certain Ascension Day King Arthur had come from Caerleon, and had held a very magnificent court at Camelot as was fitting on such a day. After the feast the King did not quit his noble companions, of whom there were many in the hall. The Queen was present, too, and with her many a courteous lady able to converse in French. And Kay, who had furnished the meal, was eating with the others who had served the food. While Kay was sitting there at meat, behold there came to court a knight, well equipped and fully armed, and thus the knight appeared before the King as he sat among his lords. He gave him no greeting, but spoke out thus: “King Arthur, I hold </w:t>
      </w:r>
      <w:r w:rsidRPr="00286A2E">
        <w:lastRenderedPageBreak/>
        <w:t>in captivity knights, ladies, and damsels who belong to thy dominion and household; but it is not because of any intention to restore them to thee that I make reference to them here; rather do I wish to proclaim and serve thee notice that thou hast not the strength or the resources to enable thee to secure them again. And be assured that thou shalt die before thou canst ever succour them.“ The King replies that he must needs endure what he has not the power to change; nevertheless, he is filled with grief. Then the knight makes as if to go away, and turns about, without tarrying longer before the King; but after reaching the door of the hall, he does not go down the stairs, but stops and speaks from there these words: “King, if in thy court there is a single knight in whom thou hast such confidence that thou wouldst dare to entrust to him the Queen that he might escort her after me out into the woods whither I am going, I will promise to await him there, and will surrender to thee all the prisoners whom I hold in exile in my country if he is able to defend the Queen and if he succeeds in bringing her back again.” Many who were in the palace heard this challenge, and the whole court was in an uproar. Kay, too, heard the news as he sat at meat with those who served. Leaving the table, he came straight to the King, and as if greatly enraged, he began to say: “O King, I have served thee long, faithfully, and loyally; now I take my leave, and shall go away, having no desire to serve thee more.” The King was grieved at what he heard, and as soon as he could, he thus replied to him: “Is this serious, or a joke?” And Kay replied: “O King, fair sire, I have no desire to jest, and I take my leave quite seriously.</w:t>
      </w:r>
      <w:r w:rsidR="00286A2E">
        <w:t xml:space="preserve"> </w:t>
      </w:r>
      <w:r w:rsidRPr="00286A2E">
        <w:t>No other reward or wages do I wish in return for the service I have given you. My mind is quite made up to go away immediately.” “Is it in anger or in spite that you wish to go?” the King inquired; “seneschal, remain at court, as you have done hitherto, and be assured that I have nothing in the world which I would not give you at once in return for your consent to stay.” “Sire,” says Kay, “no need of that. I would not accept for each day’s pay a measure of fine pure gold.” Thereupon, the King in great dismay went off to seek the Queen. “My lady,” he says, “you do not know the demand that the seneschal makes of me. He asks me for leave to go away, and says he will no longer stay at court; the reason of this I do not know. But he will do at your request what he will not do for me. Go to him now, my lady dear. Since he will not consent to stay for my sake, pray him to remain on your account, and if need be, fall at his feet, for I should never again be happy if I should lose his company.” The King sends the Queen to the seneschal,</w:t>
      </w:r>
    </w:p>
    <w:p w14:paraId="4F79EBDE" w14:textId="77777777" w:rsidR="00286A2E" w:rsidRPr="00286A2E" w:rsidRDefault="00286A2E" w:rsidP="00286A2E">
      <w:pPr>
        <w:pStyle w:val="Body"/>
      </w:pPr>
    </w:p>
    <w:p w14:paraId="7E121B21" w14:textId="77777777" w:rsidR="00286A2E" w:rsidRDefault="000276C6" w:rsidP="00286A2E">
      <w:pPr>
        <w:pStyle w:val="Bodynoindent"/>
        <w:jc w:val="center"/>
        <w:rPr>
          <w:b/>
          <w:color w:val="231F20"/>
          <w:spacing w:val="-2"/>
          <w:w w:val="105"/>
          <w:sz w:val="18"/>
        </w:rPr>
      </w:pPr>
      <w:r>
        <w:rPr>
          <w:noProof/>
        </w:rPr>
        <w:lastRenderedPageBreak/>
        <w:drawing>
          <wp:inline distT="0" distB="0" distL="0" distR="0" wp14:anchorId="7A4C16A4" wp14:editId="076B9FD4">
            <wp:extent cx="3546204" cy="4741333"/>
            <wp:effectExtent l="0" t="0" r="0" b="0"/>
            <wp:docPr id="57"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0.png"/>
                    <pic:cNvPicPr/>
                  </pic:nvPicPr>
                  <pic:blipFill>
                    <a:blip r:embed="rId34" cstate="print"/>
                    <a:stretch>
                      <a:fillRect/>
                    </a:stretch>
                  </pic:blipFill>
                  <pic:spPr>
                    <a:xfrm>
                      <a:off x="0" y="0"/>
                      <a:ext cx="3557108" cy="4755912"/>
                    </a:xfrm>
                    <a:prstGeom prst="rect">
                      <a:avLst/>
                    </a:prstGeom>
                  </pic:spPr>
                </pic:pic>
              </a:graphicData>
            </a:graphic>
          </wp:inline>
        </w:drawing>
      </w:r>
    </w:p>
    <w:p w14:paraId="1FE5CD7C" w14:textId="14BEFD8F" w:rsidR="000276C6" w:rsidRPr="00286A2E" w:rsidRDefault="000276C6" w:rsidP="00286A2E">
      <w:pPr>
        <w:pStyle w:val="CaptionHeader"/>
        <w:rPr>
          <w:sz w:val="12"/>
        </w:rPr>
      </w:pPr>
      <w:r>
        <w:rPr>
          <w:w w:val="105"/>
        </w:rPr>
        <w:t>image</w:t>
      </w:r>
      <w:r>
        <w:rPr>
          <w:spacing w:val="-9"/>
          <w:w w:val="105"/>
        </w:rPr>
        <w:t xml:space="preserve"> </w:t>
      </w:r>
      <w:r>
        <w:rPr>
          <w:w w:val="105"/>
        </w:rPr>
        <w:t>5.25:</w:t>
      </w:r>
      <w:r>
        <w:rPr>
          <w:spacing w:val="-8"/>
          <w:w w:val="105"/>
        </w:rPr>
        <w:t xml:space="preserve"> </w:t>
      </w:r>
      <w:r>
        <w:rPr>
          <w:w w:val="105"/>
        </w:rPr>
        <w:t>idylls</w:t>
      </w:r>
      <w:r>
        <w:rPr>
          <w:spacing w:val="-8"/>
          <w:w w:val="105"/>
        </w:rPr>
        <w:t xml:space="preserve"> </w:t>
      </w:r>
      <w:r>
        <w:rPr>
          <w:w w:val="105"/>
        </w:rPr>
        <w:t>of</w:t>
      </w:r>
      <w:r>
        <w:rPr>
          <w:spacing w:val="-8"/>
          <w:w w:val="105"/>
        </w:rPr>
        <w:t xml:space="preserve"> </w:t>
      </w:r>
      <w:r>
        <w:rPr>
          <w:w w:val="105"/>
        </w:rPr>
        <w:t>the</w:t>
      </w:r>
      <w:r>
        <w:rPr>
          <w:spacing w:val="-8"/>
          <w:w w:val="105"/>
        </w:rPr>
        <w:t xml:space="preserve"> </w:t>
      </w:r>
      <w:r>
        <w:rPr>
          <w:w w:val="105"/>
        </w:rPr>
        <w:t>King</w:t>
      </w:r>
      <w:r>
        <w:rPr>
          <w:spacing w:val="-9"/>
          <w:w w:val="105"/>
        </w:rPr>
        <w:t xml:space="preserve"> </w:t>
      </w:r>
      <w:r>
        <w:rPr>
          <w:w w:val="105"/>
        </w:rPr>
        <w:t>|</w:t>
      </w:r>
      <w:r>
        <w:rPr>
          <w:spacing w:val="-8"/>
          <w:w w:val="105"/>
        </w:rPr>
        <w:t xml:space="preserve"> </w:t>
      </w:r>
      <w:r>
        <w:rPr>
          <w:w w:val="105"/>
        </w:rPr>
        <w:t>Sir</w:t>
      </w:r>
      <w:r>
        <w:rPr>
          <w:spacing w:val="-10"/>
          <w:w w:val="105"/>
        </w:rPr>
        <w:t xml:space="preserve"> </w:t>
      </w:r>
      <w:r>
        <w:rPr>
          <w:w w:val="105"/>
        </w:rPr>
        <w:t>Lancelot</w:t>
      </w:r>
      <w:r>
        <w:rPr>
          <w:spacing w:val="-10"/>
          <w:w w:val="105"/>
        </w:rPr>
        <w:t xml:space="preserve"> </w:t>
      </w:r>
      <w:r>
        <w:rPr>
          <w:w w:val="105"/>
        </w:rPr>
        <w:t>rides</w:t>
      </w:r>
      <w:r>
        <w:rPr>
          <w:spacing w:val="-10"/>
          <w:w w:val="105"/>
        </w:rPr>
        <w:t xml:space="preserve"> </w:t>
      </w:r>
      <w:r>
        <w:rPr>
          <w:w w:val="105"/>
        </w:rPr>
        <w:t>away</w:t>
      </w:r>
      <w:r>
        <w:rPr>
          <w:spacing w:val="-10"/>
          <w:w w:val="105"/>
        </w:rPr>
        <w:t xml:space="preserve"> </w:t>
      </w:r>
      <w:r>
        <w:rPr>
          <w:spacing w:val="-1"/>
          <w:w w:val="105"/>
        </w:rPr>
        <w:t>down</w:t>
      </w:r>
      <w:r>
        <w:rPr>
          <w:spacing w:val="-11"/>
          <w:w w:val="105"/>
        </w:rPr>
        <w:t xml:space="preserve"> </w:t>
      </w:r>
      <w:r>
        <w:rPr>
          <w:spacing w:val="-1"/>
          <w:w w:val="105"/>
        </w:rPr>
        <w:t>a</w:t>
      </w:r>
      <w:r>
        <w:rPr>
          <w:spacing w:val="-10"/>
          <w:w w:val="105"/>
        </w:rPr>
        <w:t xml:space="preserve"> </w:t>
      </w:r>
      <w:r>
        <w:rPr>
          <w:spacing w:val="-1"/>
          <w:w w:val="105"/>
        </w:rPr>
        <w:t>forest</w:t>
      </w:r>
      <w:r>
        <w:rPr>
          <w:spacing w:val="-10"/>
          <w:w w:val="105"/>
        </w:rPr>
        <w:t xml:space="preserve"> </w:t>
      </w:r>
      <w:r>
        <w:rPr>
          <w:spacing w:val="-1"/>
          <w:w w:val="105"/>
        </w:rPr>
        <w:t>path</w:t>
      </w:r>
      <w:r>
        <w:rPr>
          <w:spacing w:val="-10"/>
          <w:w w:val="105"/>
        </w:rPr>
        <w:t xml:space="preserve"> </w:t>
      </w:r>
      <w:r>
        <w:rPr>
          <w:spacing w:val="-1"/>
          <w:w w:val="105"/>
        </w:rPr>
        <w:t>toward</w:t>
      </w:r>
      <w:r>
        <w:rPr>
          <w:spacing w:val="-10"/>
          <w:w w:val="105"/>
        </w:rPr>
        <w:t xml:space="preserve"> </w:t>
      </w:r>
      <w:r>
        <w:rPr>
          <w:spacing w:val="-1"/>
          <w:w w:val="105"/>
        </w:rPr>
        <w:t>a</w:t>
      </w:r>
      <w:r>
        <w:rPr>
          <w:spacing w:val="-11"/>
          <w:w w:val="105"/>
        </w:rPr>
        <w:t xml:space="preserve"> </w:t>
      </w:r>
      <w:r>
        <w:rPr>
          <w:spacing w:val="-1"/>
          <w:w w:val="105"/>
        </w:rPr>
        <w:t>distant</w:t>
      </w:r>
      <w:r>
        <w:rPr>
          <w:spacing w:val="-10"/>
          <w:w w:val="105"/>
        </w:rPr>
        <w:t xml:space="preserve"> </w:t>
      </w:r>
      <w:r>
        <w:rPr>
          <w:spacing w:val="-1"/>
          <w:w w:val="105"/>
        </w:rPr>
        <w:t>castle.</w:t>
      </w:r>
    </w:p>
    <w:p w14:paraId="1B5A7327" w14:textId="77777777" w:rsidR="00286A2E" w:rsidRDefault="000276C6" w:rsidP="00286A2E">
      <w:pPr>
        <w:pStyle w:val="CaptionText"/>
        <w:rPr>
          <w:spacing w:val="1"/>
        </w:rPr>
      </w:pPr>
      <w:r>
        <w:rPr>
          <w:b/>
        </w:rPr>
        <w:t xml:space="preserve">Author: </w:t>
      </w:r>
      <w:r>
        <w:t>Holger Th</w:t>
      </w:r>
      <w:r>
        <w:t>ö</w:t>
      </w:r>
      <w:r>
        <w:t>lking</w:t>
      </w:r>
      <w:r>
        <w:rPr>
          <w:spacing w:val="1"/>
        </w:rPr>
        <w:t xml:space="preserve"> </w:t>
      </w:r>
    </w:p>
    <w:p w14:paraId="2866B693" w14:textId="77777777" w:rsidR="00286A2E" w:rsidRDefault="00286A2E" w:rsidP="00286A2E">
      <w:pPr>
        <w:pStyle w:val="CaptionText"/>
        <w:rPr>
          <w:spacing w:val="-42"/>
        </w:rPr>
      </w:pPr>
      <w:r>
        <w:rPr>
          <w:b/>
          <w:spacing w:val="-4"/>
        </w:rPr>
        <w:t>S</w:t>
      </w:r>
      <w:r w:rsidR="000276C6">
        <w:rPr>
          <w:b/>
          <w:spacing w:val="-4"/>
        </w:rPr>
        <w:t>ource:</w:t>
      </w:r>
      <w:r w:rsidR="000276C6">
        <w:rPr>
          <w:b/>
          <w:spacing w:val="-6"/>
        </w:rPr>
        <w:t xml:space="preserve"> </w:t>
      </w:r>
      <w:r w:rsidR="000276C6">
        <w:rPr>
          <w:spacing w:val="-4"/>
        </w:rPr>
        <w:t>Wikimedia</w:t>
      </w:r>
      <w:r w:rsidR="000276C6">
        <w:rPr>
          <w:spacing w:val="-19"/>
        </w:rPr>
        <w:t xml:space="preserve"> </w:t>
      </w:r>
      <w:r w:rsidR="000276C6">
        <w:rPr>
          <w:spacing w:val="-4"/>
        </w:rPr>
        <w:t>Commons</w:t>
      </w:r>
      <w:r w:rsidR="000276C6">
        <w:rPr>
          <w:spacing w:val="-42"/>
        </w:rPr>
        <w:t xml:space="preserve"> </w:t>
      </w:r>
    </w:p>
    <w:p w14:paraId="4E08CE43" w14:textId="7A61883F" w:rsidR="000276C6" w:rsidRDefault="00286A2E" w:rsidP="00286A2E">
      <w:pPr>
        <w:pStyle w:val="CaptionText"/>
      </w:pPr>
      <w:r>
        <w:rPr>
          <w:b/>
          <w:spacing w:val="1"/>
          <w:w w:val="106"/>
        </w:rPr>
        <w:t>L</w:t>
      </w:r>
      <w:r w:rsidR="000276C6">
        <w:rPr>
          <w:b/>
          <w:spacing w:val="1"/>
          <w:w w:val="106"/>
        </w:rPr>
        <w:t>i</w:t>
      </w:r>
      <w:r w:rsidR="000276C6">
        <w:rPr>
          <w:b/>
          <w:w w:val="95"/>
        </w:rPr>
        <w:t>c</w:t>
      </w:r>
      <w:r w:rsidR="000276C6">
        <w:rPr>
          <w:b/>
          <w:spacing w:val="-1"/>
          <w:w w:val="98"/>
        </w:rPr>
        <w:t>e</w:t>
      </w:r>
      <w:r w:rsidR="000276C6">
        <w:rPr>
          <w:b/>
        </w:rPr>
        <w:t>n</w:t>
      </w:r>
      <w:r w:rsidR="000276C6">
        <w:rPr>
          <w:b/>
          <w:spacing w:val="1"/>
        </w:rPr>
        <w:t>s</w:t>
      </w:r>
      <w:r w:rsidR="000276C6">
        <w:rPr>
          <w:b/>
          <w:w w:val="88"/>
        </w:rPr>
        <w:t>e:</w:t>
      </w:r>
      <w:r w:rsidR="000276C6">
        <w:rPr>
          <w:b/>
          <w:spacing w:val="-6"/>
        </w:rPr>
        <w:t xml:space="preserve"> </w:t>
      </w:r>
      <w:r w:rsidR="000276C6">
        <w:rPr>
          <w:w w:val="103"/>
        </w:rPr>
        <w:t>P</w:t>
      </w:r>
      <w:r w:rsidR="000276C6">
        <w:rPr>
          <w:spacing w:val="-1"/>
          <w:w w:val="103"/>
        </w:rPr>
        <w:t>u</w:t>
      </w:r>
      <w:r w:rsidR="000276C6">
        <w:rPr>
          <w:spacing w:val="-2"/>
          <w:w w:val="101"/>
        </w:rPr>
        <w:t>b</w:t>
      </w:r>
      <w:r w:rsidR="000276C6">
        <w:rPr>
          <w:w w:val="94"/>
        </w:rPr>
        <w:t>lic</w:t>
      </w:r>
      <w:r w:rsidR="000276C6">
        <w:rPr>
          <w:spacing w:val="-5"/>
        </w:rPr>
        <w:t xml:space="preserve"> </w:t>
      </w:r>
      <w:r w:rsidR="000276C6">
        <w:rPr>
          <w:spacing w:val="1"/>
          <w:w w:val="101"/>
        </w:rPr>
        <w:t>D</w:t>
      </w:r>
      <w:r w:rsidR="000276C6">
        <w:rPr>
          <w:w w:val="102"/>
        </w:rPr>
        <w:t>o</w:t>
      </w:r>
      <w:r w:rsidR="000276C6">
        <w:rPr>
          <w:spacing w:val="-1"/>
          <w:w w:val="105"/>
        </w:rPr>
        <w:t>m</w:t>
      </w:r>
      <w:r w:rsidR="000276C6">
        <w:rPr>
          <w:spacing w:val="-2"/>
          <w:w w:val="98"/>
        </w:rPr>
        <w:t>a</w:t>
      </w:r>
      <w:r w:rsidR="000276C6">
        <w:rPr>
          <w:w w:val="104"/>
        </w:rPr>
        <w:t>in</w:t>
      </w:r>
    </w:p>
    <w:p w14:paraId="2DA8F5B0" w14:textId="77777777" w:rsidR="000276C6" w:rsidRDefault="000276C6" w:rsidP="000276C6">
      <w:pPr>
        <w:pStyle w:val="BodyText"/>
      </w:pPr>
    </w:p>
    <w:p w14:paraId="45E63BD3" w14:textId="77777777" w:rsidR="000276C6" w:rsidRPr="00286A2E" w:rsidRDefault="000276C6" w:rsidP="00286A2E">
      <w:pPr>
        <w:pStyle w:val="Body"/>
        <w:ind w:firstLine="0"/>
      </w:pPr>
      <w:r w:rsidRPr="00286A2E">
        <w:t xml:space="preserve">and she goes to him. Finding him with the rest, she went up to him, and said: “Kay, you may be very sure that I am greatly troubled by the news I have heard of you. I am grieved to say that I have been told it is your intention to leave the King. How does this come about? What motive have you in your mind? I cannot think that you are so sensible or courteous as usual. I want to ask you to remain: stay with us here, and grant my prayer.” “Lady,” he says, “I give you thanks; nevertheless, I shall not remain.” The Queen again makes her request, and is joined by all the other knights. And Kay informs her that he is growing tired of a service which is unprofitable. Then the Queen prostrates herself at full length before his feet. Kay beseeches her to rise, but she says that she will never do so until he grants her request. Then Kay promises her to remain, provided the King and she will grant in advance a favour he is about to ask. “Kay,” she says, “he </w:t>
      </w:r>
      <w:r w:rsidRPr="00286A2E">
        <w:lastRenderedPageBreak/>
        <w:t>will grant it, whatever it may be. Come now, and we shall tell him that upon this condition you will remain.” So Kay goes away with the Queen to the King‘s presence. The Queen says: “I have had hard work to detain Kay; but I have brought him here to you with the understanding that you will do what he is going to ask.” The King sighed with satisfaction, and said that he would perform whatever request he might make.</w:t>
      </w:r>
    </w:p>
    <w:p w14:paraId="76506896" w14:textId="52656FA6" w:rsidR="000276C6" w:rsidRPr="00286A2E" w:rsidRDefault="000276C6" w:rsidP="00286A2E">
      <w:pPr>
        <w:pStyle w:val="Body"/>
      </w:pPr>
      <w:r w:rsidRPr="00286A2E">
        <w:t>“Sire,” says Kay, “hear now what I desire, and what is the gift you have promised me. I esteem myself very fortunate to gain such a boon with your consent. Sire, you have pledged your word that you would entrust to me my lady here, and that we should go after the knight who awaits us in the forest.” Though the King is grieved, he trusts him with the charge, for he never went back upon his word. But it made him so ill-humoured and displeased that it plainly showed in his countenance. The Queen, for her part, was sorry too, and all those of the household say that Kay had made a proud, outrageous, and mad request. Then the King took the Queen by the hand, and said: “My lady, you must accompany Kay without making objection.” And Kay said: “Hand her over to me now, and have no fear, for I shall bring her back perfectly happy and safe.” The King gives her into his charge, and he takes her off. After them all the rest go out, and there is not one who is not sad. You must know that the seneschal was fully armed, and his horse was led into the middle of the courtyard, together with a palfrey, as is fitting, for the Queen. The Queen walked up to the palfrey, which was neither restive nor hard-mouthed. Grieving and sad, with a sigh the Queen mounts, saying to herself in a low voice, so that no one could hear: “Alas, alas, if you only knew it, I am sure you would never allow me without interference to be led away a step.” She thought she had spoken in a very low tone; but Count Guinable heard her, who was standing by when she mounted. When they started away, as great a lament was made by all the men and women present as if she already lay dead upon a bier. They do not believe that she will ever in her life come back. The seneschal in his impudence takes her where that other knight is awaiting her. But no one was so much concerned as to undertake to follow him; until at last my lord Gawain thus addressed the King his uncle: “Sire,” he says, “you have done a very foolish thing, which causes me great surprise; but if you will take my advice, while they are still near by, I and you will ride after them, and all those who wish to accompany us. For my part, I cannot restrain myself from going in pursuit of them at once. It would not be proper for us not to go after them, at least far enough to learn what is to become of the Queen, and how Kay is going to</w:t>
      </w:r>
      <w:r w:rsidR="00286A2E">
        <w:t xml:space="preserve"> </w:t>
      </w:r>
      <w:r w:rsidRPr="00286A2E">
        <w:t>comport himself.” “Ah, fair nephew,” the King replied, “you have spoken courteously. And since you have undertak- en the affair, order our horses to be led out bridled and saddled that there may be no delay in setting out.”</w:t>
      </w:r>
    </w:p>
    <w:p w14:paraId="740DE44F" w14:textId="0D1C7D26" w:rsidR="000276C6" w:rsidRPr="00286A2E" w:rsidRDefault="000276C6" w:rsidP="00286A2E">
      <w:pPr>
        <w:pStyle w:val="Body"/>
      </w:pPr>
      <w:r w:rsidRPr="00286A2E">
        <w:lastRenderedPageBreak/>
        <w:t>The horses are at once brought out, all ready and with the saddles on. First the King mounts, then my lord Gawain, and all the others rapidly. Each one, wishing to be of the party, follows his own will and starts away. Some were armed, but there were not a few without their arms. My lord Gawain was armed, and he bade two squires lead by the bridle two extra steeds. And as they thus approached the forest, they saw Kay’s horse running out; and they recognised him, and saw that both reins of the bridle were broken. The horse was running wild, the stirrup-straps all stained with blood, and the saddle-bow was broken and damaged. Every one was chagrined at this, and they nudged each other and shook their heads. My lord Gawain was riding far in advance of the rest of the party, and it was not long before he saw coming slowly a knight on a horse that was sore, painfully tired, and covered with sweat. The knight first saluted my lord Gawain, and his greeting my lord Gawain returned. Then the knight, recognising my lord Gawain, stopped and thus spoke to him: “You see, sir, my horse is in a sweat and in such case as to be no longer serviceable. I suppose that those two horses belong to you now, with the understanding that I shall return the service and the favour, I beg you to let me have one or the other of them, either as a loan or outright as a gift.” And he answers him: “Choose whichever you prefer.” Then he who was in dire distress did not try to select the better or the fairer or the larger of the horses, but leaped quickly upon the one which was nearer to him, and rode him off. Then the one he had just left fell dead, for he had ridden him hard that day, so that he was used up and overworked. The knight without delay goes pricking through the forest, and my lord Gawain follows in pursuit of him with all speed, until he reaches the bottom of a hill. And when he had gone some distance, he found the horse dead which he had given to the knight, and noticed that the ground had been trampled by horses, and that broken shields and lances lay strewn about, so that it seemed that there had been a great combat between several knights, and he was very sorry and grieved not to have been there. However, he did not stay there long, but rapidly passed on until he saw again by chance the knight all alone on foot, completely armed, with helmet laced, shield hanging from his neck, and with his sword girt on. He had overtaken a cart. In those days such a cart served the same purpose as does a pillory now; and in each good town where there are more than three thousand such carts nowadays, in those times there was only one, and this, like our pillories, had to do service for all those who commit murder or treason, and those who are guilty of any delinquency, and for thieves who have stolen others’ property or have</w:t>
      </w:r>
      <w:r w:rsidR="00286A2E">
        <w:t xml:space="preserve"> </w:t>
      </w:r>
      <w:r w:rsidRPr="00286A2E">
        <w:t xml:space="preserve">forcibly seized it on the roads. Whoever was convicted of any crime was placed upon a cart and dragged through all the streets, and he lost henceforth all his legal rights, and was never afterward heard, honoured, or welcomed in any court. The carts were so dreadful in those days that the saying was then first used: “When thou dost see and meet a cart, cross thyself and call upon God, that no evil may befall </w:t>
      </w:r>
      <w:r w:rsidRPr="00286A2E">
        <w:lastRenderedPageBreak/>
        <w:t>thee.” The knight on foot, and without a lance, walked behind the cart, and saw a dwarf sitting on the shafts, who held, as a driver does, a long goad in his hand. Then he cries out: “Dwarf, for God’s sake, tell me now if thou hast seen my lady, the Queen, pass by here.” The miserable, low-born dwarf would not give him any news of her, but replied: “If thou wilt get up into the cart I am driving thou shalt hear to-morrow what has happened to the Queen.” Then he kept on his way without giving further heed. The knight hesitated only for a couple of steps before getting in. Yet, it was unlucky for him that he shrank from the disgrace, and did not jump in at once; for he will later rue his delay. But common sense, which is inconsistent with love’s dictates, bids him refrain from getting in, warning him and counselling him to do and undertake nothing</w:t>
      </w:r>
      <w:r w:rsidR="00286A2E">
        <w:t xml:space="preserve"> </w:t>
      </w:r>
      <w:r w:rsidRPr="00286A2E">
        <w:t>for which he may reap shame and disgrace. Reason, which dares thus speak to him, reaches only his lips, but not his heart; but love is enclosed within his heart, bidding him and urging him to mount at once upon the cart. So he jumps in, since love will have it so, feeling no concern about the shame, since he is prompted by love’s commands. And my lord Gawain presses on in haste after the cart, and when he finds the knight sitting in it, his surprise is great. “Tell me,” he shouted to the dwarf, “if thou knowest anything of the Queen.” And he replied: “If thou art so much thy own enemy as is this knight who is sitting here, get in with him, if it be thy pleasure, and I will drive thee along with him.” When my lord Gawain heard that, he considered it great foolishness, and said that he would not get in, for it would be dishonourable to exchange a horse for a cart: “Go on, and wherever thy journey lies, I will follow after thee.”</w:t>
      </w:r>
    </w:p>
    <w:p w14:paraId="1F0CF37A" w14:textId="4096E6E9" w:rsidR="000276C6" w:rsidRPr="00286A2E" w:rsidRDefault="000276C6" w:rsidP="00286A2E">
      <w:pPr>
        <w:pStyle w:val="Body"/>
      </w:pPr>
      <w:r w:rsidRPr="00286A2E">
        <w:t>Thereupon they start ahead, one mounted on his horse, the other two riding in the cart, and thus they proceed in company. Late in the afternoon they arrive at a town, which, you must know, was very rich and beautiful. All three entered through the gate; the people are greatly amazed to see the knight borne upon the cart, and they take no pains to conceal their feelings, but small and great and old and young shout taunts at him in the streets, so that the knight hears many vile and scornful words at his expense. They all inquire: “To what punishment is this knight to be con- signed? Is he to be rayed, or hanged, or drowned, or burned upon a fire of thorns? Tell us, thou dwarf, who art driv- ing him, in what crime was he caught? Is he convicted of robbery? Is he a murderer, or a criminal?” And to all this the dwarf made no response, vouchsafing to them no reply. He conducts the knight to a lodging-place; and Gawain follows the dwarf closely to a tower, which stood on the same level over against the town. Beyond there stretched</w:t>
      </w:r>
      <w:r w:rsidR="00286A2E">
        <w:t xml:space="preserve"> </w:t>
      </w:r>
      <w:r w:rsidRPr="00286A2E">
        <w:t xml:space="preserve">a meadow, and the tower was built close by, up on a lofty eminence of rock, whose face formed a sharp precipice. Following the horse and cart, Gawain entered the tower. In the hall they met a damsel elegantly attired, than whom there was none fairer in the land, and with her they saw coming two fair and charming maidens. As soon as they saw my lord Gawain, they received him joyously and </w:t>
      </w:r>
      <w:r w:rsidRPr="00286A2E">
        <w:lastRenderedPageBreak/>
        <w:t>saluted him, and then asked news about the other knight: “Dwarf, of what crime is this knight guilty, whom thou dost drive like a lame man?” He would not answer her question, but he made the knight get out of the cart, and then he withdrew, without their knowing whither he went. Then my lord Gawain dismounts, and valets come forward to relieve the two knights of their armour. The damsel ordered two green mantles to be brought, which they put on. When the hour for supper came, a sumptuous repast was set. The damsel sat at table beside my lord Gawain. They would not have changed their lodging-place to seek any other, for all that evening the damsel showed them gear honour, and provided them with fair and pleasant company.</w:t>
      </w:r>
    </w:p>
    <w:p w14:paraId="37B5AD59" w14:textId="445E3B26" w:rsidR="000276C6" w:rsidRPr="0048691D" w:rsidRDefault="000276C6" w:rsidP="0048691D">
      <w:pPr>
        <w:pStyle w:val="Body"/>
      </w:pPr>
      <w:r w:rsidRPr="00286A2E">
        <w:t>When they had sat up long enough, two long, high beds were prepared in the middle of the hall; and there was another bed alongside, fairer and more splendid than the rest; for, as the story testifies, it possessed all the excel- lence that one could think of in a bed. When the time came to retire, the damsel took both the guests to whom she had offered her hospitality; she shows them the two fine, long, wide beds, and says: “These two beds are set up here for the accommodation of your bodies; but in that one yonder no one ever lay who did not merit it: it was not set up to be used by you.” The knight who came riding on the cart replies at once: “Tell me, he says, “for what cause this bed is inaccessible.” Being thoroughly informed of this, she answers unhesitatingly: “It is not your place to ask or make such an inquiry. Any knight is disgraced in the land after being in a cart, and it is not fitting that he should concern himself with the matter upon which you have questioned me; and most of all it is not right that he should lie upon the bed, for he would soon pay dearly for his act. So rich a couch has not been prepared for you, and you would pay dearly for ever harbouring such a thought.” He replies: “You will see about that presently.”</w:t>
      </w:r>
      <w:r w:rsidR="00286A2E">
        <w:t xml:space="preserve">.... </w:t>
      </w:r>
      <w:r w:rsidRPr="00286A2E">
        <w:t>“Am I to</w:t>
      </w:r>
      <w:r w:rsidR="00286A2E">
        <w:t xml:space="preserve"> </w:t>
      </w:r>
      <w:r w:rsidRPr="00286A2E">
        <w:t>see it?” .... “Yes.” .... “It will soon appear.”</w:t>
      </w:r>
      <w:r w:rsidR="00286A2E">
        <w:t xml:space="preserve"> .... </w:t>
      </w:r>
      <w:r w:rsidRPr="00286A2E">
        <w:t>“By my head,” the knight replies, “I know not who is to pay the penalty.</w:t>
      </w:r>
      <w:r w:rsidR="00286A2E">
        <w:t xml:space="preserve"> </w:t>
      </w:r>
      <w:r w:rsidRPr="00286A2E">
        <w:t>But whoever may object or disapprove, I intend to lie upon this bed and repose there at my ease.” Then he at once disrobed in the bed, which was long and raised half an ell above the other two, and was covered with a yellow cloth of silk and a coverlet with gilded stars. The furs were not of skinned vair but of sable; the covering he had on him</w:t>
      </w:r>
      <w:r w:rsidR="0048691D">
        <w:t xml:space="preserve"> </w:t>
      </w:r>
      <w:r w:rsidRPr="0048691D">
        <w:t>would have been fitting for a king. The mattress was not made of straw or rushes or of old mats. At midnight there descended from the rafters suddenly a lance, as with the intention of pinning the knight through the flanks to the coverlet and the white sheets where he lay. To the lance there was attached a pennon all ablaze. The coverlet, the bedclothes, and the bed itself all caught fire at once. And the tip of the lance passed so close to the knight’s side that it cut the skin a little, without seriously wounding him. Then the knight got up, put out the fire and, taking the lance, swung it in the middle of the hall, all this without leaving his bed; rather did he lie down again and slept as securely as at first.</w:t>
      </w:r>
    </w:p>
    <w:p w14:paraId="5865631E" w14:textId="42EEA796" w:rsidR="000276C6" w:rsidRPr="0048691D" w:rsidRDefault="000276C6" w:rsidP="0048691D">
      <w:pPr>
        <w:pStyle w:val="Body"/>
      </w:pPr>
      <w:r w:rsidRPr="0048691D">
        <w:lastRenderedPageBreak/>
        <w:t xml:space="preserve">In the morning, at daybreak, the damsel of the tower had Mass celebrated on their account, and had them rise and dress. When Mass had been celebrated for them, the knight who had ridden in the cart sat down pensively at a window, which looked out upon the meadow, and he gazed upon the fields below. The damsel came to another window close by, and there my lord Gawain conversed with her privately for a while about something, I know not what. I do not know what words were uttered, but while they were leaning on the window-sill they saw carried along the river through the fields a bier, upon which there lay a knight, and alongside three damsels walked, mourning bitterly. Behind the bier they saw a crowd approaching, with a tall knight in front, leading a fair lady by the horse’s rein. The knight at the window knew that it was the Queen. He continued to gaze at her attentively and with delight as long as she was visible. And when he could no longer see her, he was minded to throw himself out and break his body down below. And he would have let himself fall out had not my lord Gawain seen him, and drawn him back, saying: “I beg you, sire, be quiet now. For God’s sake, never think again of committing such a mad deed. It is wrong for you to despise your life.” “He is perfectly right,” the damsel says; “for will not the news of his disgrace be known everywhere? Since he has been upon the cart, he has good reason to wish to die, for he would be better dead than alive. His life henceforth is sure to be one of shame, vexation, and unhappiness.” Then the knights asked for their armour, and armed themselves, the damsel treating them courteously, with distinction and generosi- ty; for when she had joked with the knight and ridiculed him enough, she presented him with a horse and lance as a token of her goodwill. The knights then courteously and politely took leave of the damsel, first saluting her, and then going off in the direction taken by the crowd they had seen. Thus they rode out from the town without ad- dressing them. They proceeded quickly in the direction they had seen taken by the Queen, but they did not over- take the procession, which had advanced rapidly. After leaving the fields, the knights enter an enclosed place, and find a beaten road. They advanced through the woods until it might be six o’clock, and then at a crossroads they met a damsel, whom they both saluted, each asking and requesting her to tell them, if she knows, whither the Queen has been taken. Replying intelligently, she said to them: “If you would pledge me your word, I could set you on the right road and path, and I would tell you the name of the country and of the knight who is conducting her; but whoever would essay to enter that country must endure sore trials, for before he could reach there he must suffer much.” Then my lord Gawain replies: “Damsel, so help me God, I promise to place all my strength at your disposal and service, whenever you please, if you will tell me now the truth.” And he who had been on the cart did not say that he would pledge her all his strength; but he proclaims, like one whom love makes rich, powerful and bold for any enterprise, that at once and without hesitation he will promise her anything she desires, and he </w:t>
      </w:r>
      <w:r w:rsidRPr="0048691D">
        <w:lastRenderedPageBreak/>
        <w:t>puts himself alto- gether at her disposal. “Then I will tell you the truth,” says she. Then the damsel relates to them the following story: “In truth, my lords, Meleagant, a tall and powerful knight, son of the King of Gorre, has taken her off into the kingdom whence no foreigner returns, but where he must perforce remain in servitude and banishment.” Then they ask her: “Damsel, where is this country? Where can we find the way thither?” She replies: “That you shall quickly learn; but you may be sure that you will meet with many obstacles and difficult passages, for it is not easy to enter there except with the permission of the king, whose name is Bademagu; however, it is possible to enter by two very perilous paths and by two very difficult passage-ways. One is called the water-bridge, because the bridge is under water, and there is the same amount of water beneath it as above it, so that the bridge is exactly in the middle; and it is only a foot and a half in width and in thickness. This choice is certainly to be avoided. and yet it is the less dan- gerous of the two. In addition there are a number of other obstacles of which I will say nothing. The other bridge is still more impracticable and much more perilous, never having been crossed by man. It is just like a sharp sword, and therefore all the people call it `the sword-bridge’. Now I have told you all the truth I know.” But they ask of her once again: “Damsel, deign to show us these two passages.” To which the damsel makes reply: “This road here is the most direct to the water-bridge, and that one yonder leads straight to the sword-bridge.” Then the knight, who had been on the cart, says: “Sire, I am ready to share with you without prejudice: take one of these two routes, and leave the other one to me; take whichever you prefer.” “In truth,” my lord Gawain replies, “both of them are hard and dangerous: I am not skilled in making such a choice, and hardly know which of them to take; but it is not right for me to hesitate when you have left the choice to me: I will choose the water-bridge.” The other answers: “Then I must go uncomplainingly to the sword-bridge, which I agree to do.” Thereupon, they all three part, each one commend- ing the others very courteously to God. And when she sees them departing, she says: “Each one of you owes me a favour of my choosing, whenever I may choose to ask it. Take care not to forget that.” “We shall surely not forget it,</w:t>
      </w:r>
      <w:r w:rsidR="0048691D">
        <w:t xml:space="preserve"> </w:t>
      </w:r>
      <w:r w:rsidRPr="0048691D">
        <w:t xml:space="preserve">sweet friend,” both the knights call out. Then each one goes his own way, and he of the cart is occupied with deep reflections, like one who has no strength or defence against love which holds him in its sway. His thoughts are such that he totally forgets himself, and he knows not whether he is alive or dead, forgetting even his own name, not knowing whether he is armed or not, or whither he is going or whence he came. Only one creature he has in mind, and for her his thought is so occupied that he neither sees nor hears aught else. And his horse bears him along rapidly, following no crooked road, but the best and the most direct; and thus proceeding unguided, he brings him into an open plain. In this plain there was a ford, on the other side of which a knight stood armed, who guarded it, and in his company </w:t>
      </w:r>
      <w:r w:rsidRPr="0048691D">
        <w:lastRenderedPageBreak/>
        <w:t>there was a damsel who had come on a palfrey. By this time the afternoon was well advanced, and yet the knight, unchanged and unwearied, pursued his thoughts. The horse, being very thirsty, sees clearly the ford, and as soon as he sees it, hastens toward it. Then he on the other side cries out: “Knight, I am guarding the ford, and forbid you to cross.” He neither gives him heed, nor hears his words, being still deep in thought. In the meantime, his horse advanced rapidly toward the water. The knight calls out to him that he will do wisely to keep at a distance from the ford, for there is no passage that way; and he swears by the heart within his breast that he will smite him if he enters the water. But his threats are not heard, and he calls out to him a third time: “Knight, do not enter the ford against my will and prohibition; for, by my head, I shall strike you as soon as I see you in the ford.” But he is so deep in thought that he does not hear him. And the horse, quickly leaving the bank, leaps into the ford and greedily begins to drink. And the knight says he shall pay for this, that his shield and the hauberk he wears upon his back shall afford him no protection. First, he puts his horse at a gallop, and from a gallop he urges him to a run, and he strikes the knight so hard that he knocks him down flat in the ford which he had forbidden him to cross. His lance flew from his hand and the shield from his neck. When he feels the water, he shivers, and though stunned, he jumps to his feet, like one aroused from sleep, listening and looking about him with astonishment, to see who it can be who has struck him. Then face to face with the other knight, he said: “Vassal, tell me why you have struck me, when I was not aware of your presence, and when I had done you no harm.” “Upon my word, you had wronged me,” the other says: “did you not treat me disdainfully when I forbade you three times to cross the ford, shouting at you as loudly as I could? You surely heard me challenge you at least two or three times, and you entered in spite of me, though I told you I should strike you as soon as I saw you in the ford.” Then the knight replies to him: “Whoever heard you or saw you, let him be damned, so far as I am concerned. I was probably deep in thought when you forbade me to cross the ford. But be assured that I would make you reset it, if I could just lay one of my hands on your bridle.” And the other replies: “Why, what of that? If you dare, you may seize my bridle here and now. I do not esteem your proud threats so much as a handful of ashes.” And he replies: “That suits me perfectly.</w:t>
      </w:r>
      <w:r w:rsidR="0048691D">
        <w:t xml:space="preserve"> </w:t>
      </w:r>
      <w:r w:rsidRPr="0048691D">
        <w:t xml:space="preserve">However the affair may turn out, I should like to lay my hands on you.” Then the other knight advances to the middle of the ford, where the other lays his left hand upon his bridle, and his right hand upon his leg, pulling, dragging, and pressing him so roughly that he remonstrates, thinking that he would pull his leg out of his body. Then he begs him to let go, saying: “Knight, if it please thee to fight me on even terms, take thy shield and horse and lance, and joust with me.” He answers: “That will I not do, upon my word; for I suppose thou wouldst run away as soon as thou hadst escaped my grip.” Hearing this, he was much ashamed, and said: “Knight, mount thy horse, </w:t>
      </w:r>
      <w:r w:rsidRPr="0048691D">
        <w:lastRenderedPageBreak/>
        <w:t>in confidence for I will pledge thee loyally my word that I shall not flinch or run away.” Then once again he answers him: “First, thou wilt have to swear to that, and I insist upon receiving thy oath that thou wilt neither run away nor flinch, nor touch me, nor come near me until thou shalt see me on my horse; I shall be treating thee very generous- ly, if, when thou art in my hands, I let thee go.” He can do nothing but give his oath; and when the other hears him swear, he gathers up his shield and lance which were floating in the ford and by this time had drifted well down- stream; then he returns and takes his horse. After catching and mounting him, he seizes the shield by the shoulder-straps and lays his lance in rest. Then each spurs toward the other as fast as their horses can carry them. And he who had to defend the ford first attacks the other, striking him so hard that his lance is completely splintered. The other strikes him in return so that he throws him prostrate into the ford, and the water closes over him. Having accomplished that, he draws back and dismounts, thinking he could drive and chase away a hundred such. While he draws from the scabbard his sword of steel, the other jumps up and draws his excellent flashing blade. Then they clash again, advancing and covering themselves with the shields which gleam with gold. Ceaselessly and without repose they wield their swords; they have the courage to deal so many blows that the battle finally is so protracted that the Knight of the Cart is greatly ashamed in his heart, thinking that he is making a sorry start in the way he has undertaken, when he has spent so much time in defeating a single knight. If he had met yesterday a hundred such, he does not think or believe that they could have withstood him; so now he is much grieved and wroth to be in such an exhausted state that he is missing his strokes and losing time. Then he runs at him and presses him so hard that the other knight gives way and flees. However reluctant he may be, he leaves the ford and crossing free. But the other follows him in pursuit until he falls forward upon his hands; then he of the cart runs up to him, swearing by all he sees that he shall rue the day when he upset him in the ford and disturbed his revery. The damsel, whom the knight had with him, upon hearing the threats, is in great fear, and begs him for her sake to forbear from killing</w:t>
      </w:r>
      <w:r w:rsidR="0048691D">
        <w:t xml:space="preserve"> </w:t>
      </w:r>
      <w:r w:rsidRPr="0048691D">
        <w:t xml:space="preserve">him; but he tells her that he must do so, and can show him no mercy for her sake, in view of the shameful wrong that he has done him. Then, with sword drawn, he approaches the knight who cries in sore dismay: “For God’s sake and for my own, show me the mercy I ask of you.” And he replies: “As God may save me, no one ever sinned so against me that I would not show him mercy once, for God’s sake as is right, if he asked it of me in God’s name. And so on thee I will have mercy; for I ought not to refuse thee when thou hast besought me. But first, thou shalt give me thy word to constitute thyself my prisoner whenever I may wish to summon thee.” Though it was hard to do so, he promised him. At once the damsel said: “O knight, since thou hast granted the mercy he asked of thee, if ever thou hast broken any bonds, for my sake now be merciful and release this </w:t>
      </w:r>
      <w:r w:rsidRPr="0048691D">
        <w:lastRenderedPageBreak/>
        <w:t>prisoner from his parole. Set him free at my request, upon condition that when the time comes, I shall do my utmost to repay thee in any way that thou shalt choose.” Then he declares himself satisfied with the promise she has made, and sets the knight at liberty. Then she is ashamed and anxious, thinking that he will recognise her, which she did not wish. But he goes away at once, the knight and the damsel commending him to God, and taking leave of him. He grants them leave to go, while he himself pursues his way, until late in the afternoon he met a damsel coming, who was very fair and charming, well attired and richly dressed. The damsel greets him prudently and courteously, and he replies: “Damsel, God grant you health and happiness.” Then the damsel said to him: “Sire, my house is prepared for you, if you will accept my hospitality, but you shall find shelter there only on condition that you will lie with me; upon these terms I propose and make the offer.” Not a few there are who would have thanked her five hundred times for such a gift; but he is much displeased, and made a very different answer: “Damsel, I thank you for the offer of your house, and esteem it highly, but, if you please, I should be very sorry to lie with you.” “By my eyes,” the damsel says, “then I retract my offer.” And he, since it is unavoidable, lets her have her way, though his heart grieves to give consent. He feels only reluctance now; but greater distress will be his when it is time to go to bed. The damsel, too, who leads him away, will pass through sorrow and heaviness. For it is possible that she will love him so that she will not wish to part with him. As soon as he had granted her wish and desire, she escorts him to a fortified place, than which there was none fairer in Thessaly; for it was entirely enclosed by a high wall and a deep moat, and there was no man within except him whom she brought with her.</w:t>
      </w:r>
    </w:p>
    <w:p w14:paraId="266AE6F7" w14:textId="0D9A4B7A" w:rsidR="000276C6" w:rsidRPr="0048691D" w:rsidRDefault="000276C6" w:rsidP="0048691D">
      <w:pPr>
        <w:pStyle w:val="Body"/>
      </w:pPr>
      <w:r w:rsidRPr="0048691D">
        <w:t>Here she had constructed for her residence a quantity of handsome rooms, and a large and roomy hall. Riding along a river bank, they approached their lodging-place, and a drawbridge was lowered to allow them to pass. Cross- ing the bridge, they entered in, and found the hall open with its roof of tiles. Through the open door they pass, and see a table laid with a broad white cloth, upon which the dishes were set, and the candles burning in their stands, and the gilded silver drinking-cups, and two pots of wine, one red and one white. Standing beside the table, at the end</w:t>
      </w:r>
      <w:r w:rsidR="0048691D">
        <w:t xml:space="preserve"> </w:t>
      </w:r>
      <w:r w:rsidRPr="0048691D">
        <w:t xml:space="preserve">of a bench, they found two basins of warm water in which to wash their hands, with a richly embroidered towel, all white and clean, with which to dry their hands. No valets, servants, or squires were to be found or seen. The knight, removing his shield from about his neck, hangs it upon a hook, and, taking his lance, lays it above upon a rack. Then he dismounts from his horse, as does the damsel from hers. The knight, for his part, was pleased that she did not care to wait for him to help her to dismount. Having dismounted, she runs directly to a room and brings him a short mantle of scarlet cloth which she puts on him. The hall was by no means dark; for beside the light from the stars, there were many large twisted candles lighted there, so that the </w:t>
      </w:r>
      <w:r w:rsidRPr="0048691D">
        <w:lastRenderedPageBreak/>
        <w:t>illumination was very bright. When she had thrown the mantle about his shoulders, she said to him: “Friend, here is the water and the towel; there is no one to present or offer it to you except me whom you see. Wash your hands, and then sit down, when you feel like doing so. The hour and the meal, as you can see, demand that you should do so.” He washes, and then gladly and readily takes his seat, and she sits down beside him, and they eat and drink together, until the time comes to leave the table.</w:t>
      </w:r>
    </w:p>
    <w:p w14:paraId="55CAC96A" w14:textId="118869F8" w:rsidR="000276C6" w:rsidRPr="0048691D" w:rsidRDefault="000276C6" w:rsidP="0048691D">
      <w:pPr>
        <w:pStyle w:val="Body"/>
      </w:pPr>
      <w:r w:rsidRPr="0048691D">
        <w:t>When they had risen from the table, the damsel said to the knight: “Sire, if you do not object, go outside and amuse yourself; but, if you please, do not stay after you think I must be in bed. Feel no concern or embarrassment; for then you may come to me at once, if you will keep the promise you have made.” And he replies: “I will keep my word, and will return when I think the time has come.” Then he went out, and stayed in the courtyard until</w:t>
      </w:r>
      <w:r w:rsidR="0048691D">
        <w:t xml:space="preserve"> </w:t>
      </w:r>
      <w:r w:rsidRPr="0048691D">
        <w:t>he thought it was time to return and keep the promise he had made. Going back into the hall, he sees nothing of her who would be his mistress; for she was not there. Not finding or seeing her, he said: “Wherever she may be, I shall look for her until I find her.” He makes no delay in his search, being bound by the promise he had made her. Entering one of the rooms, he hears a damsel cry aloud, and it was the very one with whom he was about to lie. At the same time, he sees the door of another room standing open, and stepping toward it, he sees right before his eyes a knight who had thrown her down, and was holding her naked and prostrate upon the bed. She, thinking that he had come of course to help her, cried aloud: “Help, help, thou knight, who art my guest. If thou dost not take this man away from me, I shall find no one to do so; if thou dost not succour me speedily, he will wrong me before thy eyes. Thou art the one to lie with me, in accordance with thy promise; and shall this man by force accomplish his wish before thy eyes? Gentle knight, exert thyself, and make haste to bear me aid.” He sees that the other man held the damsel brutally uncovered to the waist, and he is ashamed and angered to see him assault her so; yet it is not jealousy he feels, nor will he be made a cuckold by him. At the door there stood as guards two knights completely</w:t>
      </w:r>
      <w:r w:rsidR="0048691D">
        <w:t xml:space="preserve"> </w:t>
      </w:r>
      <w:r w:rsidRPr="0048691D">
        <w:t>armed and with swords drawn. Behind them there stood four men-at-arms, each armed with an axe the sort with which you could split a cow down the back as easily as a root of juniper or broom. The knight hesitated at the door, and thought: “God, what can I do? I am engaged in no less an affair than the quest of Queen Guinevere. I ought not to have the heart of a hare, when for her sake I have engaged in such a quest. If cowardice puts its heart in me, and if I follow its dictates, I shall never attain what I seek. I am disgraced, if I stand here; indeed, I am ashamed even</w:t>
      </w:r>
      <w:r w:rsidR="0048691D">
        <w:t xml:space="preserve"> </w:t>
      </w:r>
      <w:r w:rsidRPr="0048691D">
        <w:t xml:space="preserve">to have thought of holding back. My heart is very sad and oppressed: now I am so ashamed and distressed that I would gladly die for having hesitated here so long. I say it not in pride: but may God have mercy on me if I do not prefer to die honourably rather than live a life of shame! If my path were unobstructed, and if </w:t>
      </w:r>
      <w:r w:rsidRPr="0048691D">
        <w:lastRenderedPageBreak/>
        <w:t>these men gave me leave to pass through without restraint, what honour would I gain? Truly, in that case the greatest coward alive would pass through; and all the while I hear this poor creature calling for help constantly, and reminding me of my promise, and reproaching me with bitter taunts.” Then he steps to the door, thrusting in his head and shoulders; glancing up, he sees two swords descending. He draws back, and the knights could not check their strokes: they had wielded them with such force that the swords struck the floor, and both were broken in pieces. When he sees that the swords are broken, he pays less attention to the axes, fearing and dreading them much less. Rushing in among them, he strikes first one guard in the side and then another. The two who are nearest him he jostles and thrusts aside, throwing them both down flat; the third missed his stroke at him, but the fourth, who attacked him, strikes him so that he cuts his mantle and shirt, and slices the white flesh on his shoulder so that the blood trickles down from the wound. But he, without delay, and without complaining of his wound, presses on more rapidly, until he strikes between the temples him who was assaulting his hostess. Before he departs, he will try to keep his pledge to her. He makes him stand up reluctantly. Meanwhile, he who had missed striking him comes at him as fast as he can and, raising his arm again, expects to split his head to the teeth with the axe. But the other, alert to defend himself, thrusts the knight toward him in such a way that he receives the axe just where the shoulder joins the neck, so that they are cleaved apart. Then the knight seizes the axe, wresting it quickly from him who holds it; then he lets go the knight whom he still held, and looks to his own defence; for the knights from the door, and the three men with axes are all attacking him fiercely. So he leaped quickly between the bed and the wall, and called to them: “Come on now, all of you. If there were thirty-seven of you, you would have all the fight you wish, with me so favourably placed; I shall never be overcome by you.” And the damsel watching him, exclaimed: “By my eyes, you need have no thought of that henceforth where I am.” Then at once she dismisses the knights and the men-at-arms, who retire from there at once, without delay or objection. And the damsel continues: “Sire you have well defended me against the men of my household. Come now, and I’ll lead you on.” Hand in hand they enter the hall, but he was not at all pleased, and would have willingly dispensed with her.</w:t>
      </w:r>
    </w:p>
    <w:p w14:paraId="5A292FF2" w14:textId="209ACB25" w:rsidR="000276C6" w:rsidRDefault="000276C6" w:rsidP="0048691D">
      <w:pPr>
        <w:pStyle w:val="Body"/>
      </w:pPr>
      <w:r w:rsidRPr="0048691D">
        <w:t xml:space="preserve">In the midst of the hall a bed had been set up, the sheets of which were by no means soiled, but were white and wide and well spread out. The bed was not of shredded straw or of coarse spreads. But a covering of two silk cloths had been laid upon the couch. The damsel lay down first, but without removing her chemise. He had great trouble in removing his hose and in untying the knots. He sweated with the trouble of it all; yet, in the midst of all the trou- ble, his promise impels and drives him on. Is this then an actual force? Yes, virtually so; for he feels that he is in duty bound to take his place by the damsel’s side. It is his promise that urges him and dictates his act. </w:t>
      </w:r>
      <w:r w:rsidRPr="0048691D">
        <w:lastRenderedPageBreak/>
        <w:t>So he lies down</w:t>
      </w:r>
      <w:r w:rsidR="0048691D">
        <w:t xml:space="preserve"> </w:t>
      </w:r>
      <w:r w:rsidRPr="0048691D">
        <w:t>at once, but like her, he does not remove his shirt. He takes good care not to touch her; and when he is in bed, he turns away from her as far as possible, and speaks not a word to her, like a monk to whom speech is forbidden. Not once does he look at her, nor show her any courtesy. Why not? Because his heart does not go out to her. She was certainly very fair and winsome, but not every one is pleased and touched by what is fair and winsome. The knight has only one heart, and this one is really no longer his, but has been entrusted to some one else, so that he cannot bestow it elsewhere. Love, which holds all hearts beneath its sway, requires it to be lodged in a single place. All hearts? No, only those which it esteems. And he whom love deigns to control ought to prize himself the more. Love prized his heart so highly that it constrained it in a special manner, and made him so proud of this distinction that I am not inclined to find fault with him, if he lets alone what love forbids, and remains fixed where it desires. The maiden clearly sees and knows that he dislikes her company and would gladly dispense with it, and that, having no desire to win her love, he would not attempt to woo her. So she said: “My lord, if you will not feel hurt, I will leave and return to bed in my own room, and you will be more comfortable. I do not believe that you are pleased with my company and society. Do not esteem me less if I tell you what I think. Now take your rest all night, for you have so well kept your promise that I have no right to make further request of you. So I commend you to God; and shall go away.” Thereupon she arises: the knight does not object, but rather gladly lets her go, like one who is the devoted lover of some one else; the damsel clearly perceived this, and went to her room, where she undressed completely and retired, saying to herself: “Of all the knights I have ever known, I never knew a single knight whom I would value the third part of an angevin in comparison with this one. As I understand the case, he has on hand a more perilous and grave affair than any ever undertaken by a knight; and may God grant that he succeed in it.” Then she fell asleep, and remained in bed until the next day’s dawn appeared.</w:t>
      </w:r>
    </w:p>
    <w:p w14:paraId="09582DCA" w14:textId="7FCE2B1D" w:rsidR="000276C6" w:rsidRPr="0048691D" w:rsidRDefault="000276C6" w:rsidP="0048691D">
      <w:pPr>
        <w:pStyle w:val="Body"/>
      </w:pPr>
      <w:r w:rsidRPr="0048691D">
        <w:t xml:space="preserve">At daybreak she awakes and gets up. The knight awakes too, dressing, and putting on his arms, without wait- ing for any help. Then the damsel comes and sees that he is already dressed. Upon seeing him, she says: “May this day be a happy one for you.” “And may it be the same to you, damsel,” the knight replies, adding that he is waiting anxiously for some one to bring out his horse. The maiden has some one fetch the horse, and says: “Sire, I should like to accompany you for some distance along the road, if you would agree to escort and conduct me according to the customs and practices which were observed before we were made captive in the kingdom of Logres.” In those days the customs and privileges were such that, if a knight found a damsel or lorn maid alone, and if he cared for his fair name, he would no more treat her with dishonour than he would cut his own throat. And if he assaulted her, he would be disgraced for ever in every court. </w:t>
      </w:r>
      <w:r w:rsidRPr="0048691D">
        <w:lastRenderedPageBreak/>
        <w:t>But if, while she was under his escort, she should be won at arms by another who engaged him in battle, then this other knight might do with her what he pleased without receiving shame or blame. This is why the damsel said she would go with him, if he had the courage and willingness to safe guard her in his company, so that no one should do her any harm. And he says to her: “No one shall harm you, I promise you, unless he harm me first.” “Then,” she says, “I will go with you.” She orders her palfrey to be saddled, and her command is obeyed at once. Her palfrey was brought together with the knight’s horse. Without the aid of any squire, they both mount, and rapidly ride away. She talks to him, but not caring for her words, he pays no at- tention to what she says. He likes to think, but dislikes to talk. Love very often inflicts afresh the wound it has given him. Yet, he applied no poultice to the wound to cure it and make it comfortable, having no intention or desire to secure a poultice or to seek a physician, unless the wound becomes more painful. Yet, there is one whose remedy he would gladly seek</w:t>
      </w:r>
      <w:r w:rsidRPr="0048691D">
        <w:tab/>
        <w:t>They follow the roads and paths in the right direction until they come to a spring, situated in</w:t>
      </w:r>
      <w:r w:rsidR="0048691D">
        <w:t xml:space="preserve"> </w:t>
      </w:r>
      <w:r w:rsidRPr="0048691D">
        <w:t>the middle of a field, and bordered by a stone basin. Some one had forgotten upon the stone a comb of gilded ivory. Never since ancient times has wise man or fool seen such a comb. In its teeth there was almost a handful of hair belonging to her who had used the comb.</w:t>
      </w:r>
    </w:p>
    <w:p w14:paraId="654FC61C" w14:textId="0C73D2B0" w:rsidR="000276C6" w:rsidRPr="0048691D" w:rsidRDefault="000276C6" w:rsidP="0048691D">
      <w:pPr>
        <w:pStyle w:val="Body"/>
      </w:pPr>
      <w:r w:rsidRPr="0048691D">
        <w:t>When the damsel notices the spring, and sees the stone, she does not wish her companion to see it; so she turns off in another direction. And he, agreeably occupied with his own thoughts, does not at once remark that she is leading him aside; but when at last he notices it, he is afraid of being beguiled, thinking that she is yielding and is going out of the way in order to avoid some danger. “See here, damsel,” he cries, “you are not going right; come this way! No one, I think, ever went straight who left this road.” “Sire, this is a better way for us,” the damsel says, “I am sure of it.” Then he replies to her: “I don’t know, damsel, what you think; but you can plainly see that the beaten path lies this way; and since I have started to follow it, I shall not turn aside. So come now, if you will, for I shall contin- ue along this way.” Then they go forward until they come near the stone basin and see the comb. The knight says:</w:t>
      </w:r>
      <w:r w:rsidR="0048691D">
        <w:t xml:space="preserve"> </w:t>
      </w:r>
      <w:r w:rsidRPr="0048691D">
        <w:t>“I surely never remember to have seen so beautiful a comb as this.” “Let me have it,” the damsel says. “Willingly, damsel,” he replies. Then he stoops over and picks it up. While holding it, he looks at it steadfastly, gazing at the hair until the damsel begins to laugh. When he sees her doing so, he begs her to tell him why she laughs. And she says: “Never mind, for I will never tell you.” “Why not?” he asks. “Because I don’t wish to do so.” And when he hears that, he implores her like one who holds that lovers ought to keep faith mutually: “Damsel, if you love anything passion- ately, by that I implore and conjure and beg you not to conceal from me the reason why you laugh.” “Your appeal</w:t>
      </w:r>
      <w:r w:rsidR="0048691D">
        <w:t xml:space="preserve"> </w:t>
      </w:r>
      <w:r w:rsidRPr="0048691D">
        <w:t xml:space="preserve">is so strong,” she says, “that I will tell you and keep nothing back. I am sure, as I am of anything, that this comb belonged to the Queen. </w:t>
      </w:r>
      <w:r w:rsidRPr="0048691D">
        <w:lastRenderedPageBreak/>
        <w:t>And you may take my word that those are strands of the Queen’s hair which you see to be so fair and light and radiant, and which are clinging in the teeth of the comb; they surely never grew anywhere else.” Then the knight replied: “Upon my word, there are plenty of queens and kings; what queen do you mean?” And she answered: “In truth, fair sire, it is of King Arthur’s wife I speak.” When he hears that, he has not strength to keep from bowing his head over his saddle-bow. And when the damsel sees him thus, she is amazed and terrified, think- ing he is about to fall. Do not blame her for her fear, for she thought him in a faint. He might as well have swooned, so near was he to doing so; for in his heart he felt such grief that for a long time he lost his colour and power of speech. And the damsel dismounts, and runs as quickly as possible to support and succour him; for she would not have wished for anything to see him fall. When he saw her, he felt ashamed, and said: “Why do you need to bear me aid?” You must not suppose that the damsel told him why; for he would have been ashamed and distressed, and it would have annoyed and troubled him, if she had confessed to him the truth. So she took good care not to tell the truth, but tactfully answered him: “Sire, I dismounted to get the comb; for I was so anxious to hold it in my hand that I could not longer wait.” Willing that she should have the comb, he gives it to her, first pulling out the hair so carefully that he tears none of it. Never will the eye of man see anything receive such honour as when he begins to adore these tresses. A hundred thousand times he raises them to his eyes and mouth, to his forehead and face: he manifests his joy in every way, considering himself rich and happy now. He lays them in his bosom near his heart, between the shirt and the flesh. He would not exchange them for a cartload of emeralds and carbuncles, nor does he think that any sore or illness can afflict him now; he holds in contempt essence of pearl, treacle, and the cure for pleurisy; even for St. Martin and St. James he has no need; for he has such confidence in this hair that he requires no other aid. But what was this hair like? If I tell the truth about it, you will think I am a mad teller of lies. When the</w:t>
      </w:r>
      <w:r w:rsidR="0048691D">
        <w:t xml:space="preserve"> </w:t>
      </w:r>
      <w:r w:rsidRPr="0048691D">
        <w:t xml:space="preserve">mart is full at the yearly fair of St. Denis, and when the goods are most abundantly displayed, even then the knight would not take all this wealth, unless he had found these tresses too. And if you wish to know the truth, gold a hundred thousand times refined, and melted down as many times, would be darker than is night compared with the brightest summer day we have had this year, if one were to see the gold and set it beside this hair. But why should I make a long story of it? The damsel mounts again with the comb in her possession; while he revels and delights in the tresses in his bosom. Leaving the plain, they come to a forest and take a short cut through it until they come to a narrow place, where they have to go in single file; for it would have been impossible to ride two horses abreast. Just where the way was narrowest, they see a knight approach. As soon as she saw him, the damsel recognised him, and said: “Sir knight, do you see him who yonder comes against us all armed and ready for </w:t>
      </w:r>
      <w:r w:rsidRPr="0048691D">
        <w:lastRenderedPageBreak/>
        <w:t>a battle? I know what his in- tention is: he thinks now that he cannot fail to take me off defenceless with him. He loves me, but he is very foolish to do so. In person, and by messenger, he has been long wooing me. But my love is not within his reach, for I would not love him under any consideration, so help me God! I would kill myself rather than bestow my love on him. I do not doubt that he is delighted now, and is as satisfied as if he had me already in his power. But now I shall see what you can do, and I shall see how brave you are, and it will become apparent whether your escort can protect me. If you can protect me now, I shall not fail to proclaim that you are brave and very worthy.” And he answered her: “Go on, go on!” which was as much as to say: “I am not concerned; there is no need of your being worried about what you have said.”</w:t>
      </w:r>
    </w:p>
    <w:p w14:paraId="61944E0B" w14:textId="4F96F6C2" w:rsidR="000276C6" w:rsidRPr="0048691D" w:rsidRDefault="000276C6" w:rsidP="0048691D">
      <w:pPr>
        <w:pStyle w:val="Body"/>
      </w:pPr>
      <w:r w:rsidRPr="0048691D">
        <w:t>While they were proceeding, talking thus, the knight, who was alone, rode rapidly toward them on the run.</w:t>
      </w:r>
      <w:r w:rsidR="0048691D">
        <w:t xml:space="preserve"> </w:t>
      </w:r>
      <w:r w:rsidRPr="0048691D">
        <w:t>He was the more eager to make haste, because he felt more sure of success; he felt that he was lucky now to see her whom he most dearly loves. As soon as he approaches her, he greets her with words that come from his heart: “Wel- come to her, whence-soever she comes, whom I most desire, but who has hitherto caused me least joy and most distress!” It is not fitting that she should be so stingy of her speech as not to return his greeting, at least by word of mouth. The knight is greatly elated when the damsel greets him; though she does not take the words seriously, and the effort costs her nothing. Yet, if he had at this moment been victor in a tournament, he would not have so highly esteemed himself, nor thought he had won such honour and renown. Being now more confident of his worth, he grasped the bridle rein, and said: “Now I shall lead you away: I have to-day sailed well on my course to have arrived at last at so good a port. Now my troubles are at an end: after dangers, I have reached a haven; after sorrow, I have attained happiness; after pain, I have perfect health; now I have accomplished my desire, when I find you in such case that I can without resistance lead you away with me at once.” Then she says: “You have no advantage; for I am under this knight’s escort.” “Surely, the escort is not worth much,” he says, “and I am going to lead you off at once.</w:t>
      </w:r>
      <w:r w:rsidR="0048691D">
        <w:t xml:space="preserve"> </w:t>
      </w:r>
      <w:r w:rsidRPr="0048691D">
        <w:t xml:space="preserve">This knight would have time to eat a bushel of salt before he could defend you from me; I think I could never meet a knight from whom I should not win you. And since I find you here so opportunely, though he too may do his best to prevent it, yet I will take you before his very eyes, however disgruntled he may be.” The other is not angered by all the pride he hears expressed, but without any impudence or boasting, he begins thus to challenge him for her: “Sire, don’t be in a hurry, and don’t waste your words, but speak a little reasonably. You shall not be deprived of as much of her as rightly belongs to you. You must know, however, that the damsel has come hither under my protection. Let her alone now, for you have detained her long enough!” The other gives them leave to burn him, if he does not take her away in spite of him. Then the other says: “It would not be right for me to let you take her away; I </w:t>
      </w:r>
      <w:r w:rsidRPr="0048691D">
        <w:lastRenderedPageBreak/>
        <w:t>would soon- er fight with you. But if we should wish to fight, we could not possibly do it in this narrow road. Let us go to some level place—a meadow or an open field.” And he replies that that will suit him perfectly: “Certainly, I agree to that: you are quite right, this road is too narrow. My horse is so much hampered here that I am afraid he will crush his flank before I can turn him around.” Then with great difficulty he turns, and his horse escapes without any wound or harm. Then he says: “To be sure, I am much chagrined that we have not met in a favourable spot and in the presence of other men, for I should have been glad to have them see which is the better of us two. Come on now, let us begin our search: we shall find in the vicinity some large, broad, and open space.” Then they proceed to a mead- ow, where there were maids, knights, and damsels playing at divers games in this pleasant place. They were not all engaged in idle sport, but were playing backgammon and chess or dice, and were evidently agreeably employed.</w:t>
      </w:r>
      <w:r w:rsidR="0048691D">
        <w:t xml:space="preserve"> </w:t>
      </w:r>
      <w:r w:rsidRPr="0048691D">
        <w:t>Most were engaged in such games as these; but the others there were engaged in sports, dancing, singing, tumbling, leaping, and wrestling with each other.</w:t>
      </w:r>
    </w:p>
    <w:p w14:paraId="47848D67" w14:textId="72326A67" w:rsidR="000276C6" w:rsidRDefault="000276C6" w:rsidP="0048691D">
      <w:pPr>
        <w:pStyle w:val="Body"/>
      </w:pPr>
      <w:r w:rsidRPr="0048691D">
        <w:t>A knight somewhat advanced in years was on the other side of the meadow, seared upon a sorrel Spanish steed.</w:t>
      </w:r>
      <w:r w:rsidR="0048691D">
        <w:t xml:space="preserve"> </w:t>
      </w:r>
      <w:r w:rsidRPr="0048691D">
        <w:t xml:space="preserve">His bridle and saddle were of gold, and his hair was turning grey. One hand hung at his side with easy grace. The weather being fine, he was in his shirt sleeves, with a short mantle of scarlet cloth and fur slung over his shoulders, and thus he watched the games and dances. On the other side of the field, close by a path, there were twenty-three knights mounted on good Irish steeds. As soon as the three new arrivals come into view, they all cease their play and shout across the fields: “See, yonder comes the knight who was driven in the cart! Let no one continue his sport while he is in our midst. A curse upon him who cares or deigns to play so long as he is here!” Meanwhile he who loved the damsel and claimed her as his own, approached the old knight, and said: “Sire, I have attained great happiness; let all who will now hear me say that God has granted me the thing that I have always most desired; His gift would not have been so great had He crowned me as king, nor would I have been so indebted to Him, nor would I have so profited; for what I have gained is fair and good.” “I know not yet if it be thine,” the knight replies to his son. But the latter answers him: “Don’t you know? Can’t you see it, then? For God’s sake, sire, have no further doubt, when you see that I have her in my possession. In this forest, whence I come, I met her as she was on her way. I think God had fetched her there for me, and I have taken her for my own.” “I do not know whether this will be al- lowed by him whom I see coming after thee; he looks as if he is coming to demand her of thee.” During this conver- sation the dancing had ceased because of the knight whom they saw, nor were they gaily playing any more because of the disgust and scorn they felt for him. But the knight without delay came up quickly after the damsel, and said: “Let the damsel alone, knight, for you have no right to her! If you dare, </w:t>
      </w:r>
      <w:r w:rsidRPr="0048691D">
        <w:lastRenderedPageBreak/>
        <w:t>I am willing at once to fight with you in her defence.” Then the old knight remarked: “Did I not know it? Fair son, detain the damsel no longer, but let her go.” He does not relish this advice, and swears that he will not give her up: “May God never grant me joy if I give her up to him! I have her, and I shall hold on to her as something that is mine own. The shoulder-strap and all the armlets of my shield shall first be broken, and I shall have lost all confidence in my strength and arms, my sword and lance, before I will surrender my mistress to him.” And his father says: “I shall not let thee fight for any reason thou mayest urge. Thou art too confident of thy bravery. So obey my command.” But he in his pride replies: “What? Am I a child to be terrified? Rather will I make my boast that there is not within the sea-girt land any knight, wheresoever he may dwell, so excellent that I would let him have her, and whom I should not expect speedily to defeat.” The father answers: “Fair son, I do not doubt that thou dost really think so, for thou art so confident of thy strength. But I do not wish to see thee enter a contest with this knight.” Then he replies: “I shall be disgraced if I follow your advice.</w:t>
      </w:r>
      <w:r w:rsidR="0048691D">
        <w:t xml:space="preserve"> </w:t>
      </w:r>
      <w:r w:rsidRPr="0048691D">
        <w:t>Curse me if I heed your counsel and turn recreant because of you, and do not do my utmost in the fight. It is true that a man fares ill among his relatives: I could drive a better bargain somewhere else, for you are trying to take me in. I am sure that where I am not known, I could act with better grace. No one, who did not know me, would try to thwart my will; whereas you are annoying and tormenting me. I am vexed by your finding fault with me. You know well enough that when any one is blamed, he breaks out still more passionately. But may God never give me joy if</w:t>
      </w:r>
      <w:r w:rsidR="0048691D">
        <w:t xml:space="preserve"> </w:t>
      </w:r>
      <w:r w:rsidRPr="0048691D">
        <w:t>I renounce my purpose because of you; rather will I fight in spite of you!” “By the faith I bear the Apostle St. Peter,” his father says, “now I see that my request is of no avail. I waste my time in rebuking thee; but I shall soon devise such means as shall compel thee against thy will to obey my commands and submit to them.” Straightway summon- ing all the knights to approach, he bids them lay hands upon his son whom he cannot correct, saying: “I will have him bound rather than let him fight. You here are all my men, and you owe me your devotion and service: by all the fiefs you hold from me, I hold you responsible, and I add my prayer. It seems to me that he must be mad, and that he shows excessive pride, when he refuses to respect my will.” Then they promise to take care of him, and say that never, while he is in their charge, shall he wish to fight, but that he must renounce the damsel in spite of himself.</w:t>
      </w:r>
      <w:r w:rsidR="0048691D">
        <w:t xml:space="preserve"> </w:t>
      </w:r>
      <w:r w:rsidRPr="0048691D">
        <w:t>Then they all join and seize him by the arms and neck. “Dost thou not think thyself foolish now?” his father asks; “confess the truth: thou hast not the strength or power to fight or joust, however distasteful and hard it may be for thee to admit it. Thou wilt be wise to consent to my will and pleasure. Dost thou know what my intention is?</w:t>
      </w:r>
      <w:r w:rsidR="0048691D">
        <w:t xml:space="preserve"> </w:t>
      </w:r>
      <w:r w:rsidRPr="0048691D">
        <w:t>In order somewhat to mitigate thy disappointment, I am willing to join thee, if thou wilt, in following the knight</w:t>
      </w:r>
      <w:r w:rsidR="0048691D">
        <w:t xml:space="preserve"> </w:t>
      </w:r>
      <w:r w:rsidRPr="0048691D">
        <w:t xml:space="preserve">to-day and to-morrow, through wood and plain, each one mounted on his horse. Perhaps we shall soon find him </w:t>
      </w:r>
      <w:r w:rsidRPr="0048691D">
        <w:lastRenderedPageBreak/>
        <w:t>to be of such a character and bearing that I might let thee have thy way and fight with him.” To this proposal the other must perforce consent. Like the man who has no alternative, he says that he will give in, provided they both shall follow him. And when the people in the field see how this adventure has turned out, they all exclaim: “Did you see?</w:t>
      </w:r>
      <w:r w:rsidR="0048691D">
        <w:t xml:space="preserve"> </w:t>
      </w:r>
      <w:r w:rsidRPr="0048691D">
        <w:t>He who was mounted on the cart has gained such honour here that he is leading away the mistress of the son of my lord, and he himself is allowing it. We may well suppose that he finds in him some merit, when he lets him take her off. Now cursed a hundred times be he who ceases longer his sport on his account! Come, let us go back to our games again.” Then they resume their games and dances.</w:t>
      </w:r>
    </w:p>
    <w:p w14:paraId="1328ECD4" w14:textId="77777777" w:rsidR="0048691D" w:rsidRPr="0048691D" w:rsidRDefault="0048691D" w:rsidP="0048691D">
      <w:pPr>
        <w:pStyle w:val="Body"/>
      </w:pPr>
    </w:p>
    <w:p w14:paraId="43318F12" w14:textId="77777777" w:rsidR="000276C6" w:rsidRPr="0048691D" w:rsidRDefault="000276C6" w:rsidP="0048691D">
      <w:pPr>
        <w:pStyle w:val="Heading3"/>
      </w:pPr>
      <w:r w:rsidRPr="0048691D">
        <w:t>Part II: Vv. 1841 Vv. 3684</w:t>
      </w:r>
    </w:p>
    <w:p w14:paraId="573A7052" w14:textId="7BC61B47" w:rsidR="000276C6" w:rsidRPr="0048691D" w:rsidRDefault="000276C6" w:rsidP="0048691D">
      <w:pPr>
        <w:pStyle w:val="Body"/>
      </w:pPr>
      <w:r w:rsidRPr="0048691D">
        <w:t>Thereupon the knight turns away, without longer remaining in the field, and the damsel accompanies him.</w:t>
      </w:r>
      <w:r w:rsidR="0048691D">
        <w:t xml:space="preserve"> </w:t>
      </w:r>
      <w:r w:rsidRPr="0048691D">
        <w:t>They leave in haste, while the father and his son ride after them through the mown fields until toward three o’clock, when in a very pleasant spot they come upon a church; beside the chancel there was a cemetery enclosed by a wall. The knight was both courteous and wise to enter the church on foot and make his prayer to God, while the damsel held his horse for him until he returned. When he had made his prayer, and while he was coming back, a very old monk suddenly presented himself; whereupon the knight politely requests him to tell him what this place is; for he does not know. And he tells him it is a cemetery. And the other says: “Take me in, so help you God!” “Gladly, sire,” and he takes him in. Following the monk’s lead, the knight beholds the most beautiful tombs that one could find as far as Dombes or Pampelune; and on each tomb there were letters cut, telling the names of those who were destined</w:t>
      </w:r>
      <w:r w:rsidR="0048691D" w:rsidRPr="0048691D">
        <w:t xml:space="preserve"> </w:t>
      </w:r>
      <w:r w:rsidRPr="0048691D">
        <w:t xml:space="preserve">to be buried there. And he began in order to read the names, and came upon some which said: “Here Gawain is to lie, here Louis, and here Yvain.” After these three, he read the names of many others among the most famed and cherished knights of this or any other land. Among the others, he finds one of marble, which appears to be new, and is more rich and handsome than all the rest. Calling the monk, the knight inquired: “Of what use are these tombs here?” And the monk replied: “You have already read the inscriptions; if you have understood, you must know what they say, and what is the meaning of the tombs.” “Now tell me, what is this large one for?” And the hermit answered: “I will tell you. That is a very large sarcophagus, larger than any that ever was made; one so rich and well-carved was never seen. It is magnificent without, and still more so within. But you need not be concerned with that, for it can never do you any good; you will never see inside of it; for it would require seven strong men to raise the lid of stone, if any one wished to open it. And you may be sure that to raise it would require seven men stronger than you and I. There is an inscription on it which says that any one who can lift this stone of his own unaided strength will </w:t>
      </w:r>
      <w:r w:rsidRPr="0048691D">
        <w:lastRenderedPageBreak/>
        <w:t>set free all the men and women who are captives in the land, whence no slave or noble can issue forth, unless he is a native of that land. No one has ever come back from there, but they are detained in foreign prisons; whereas they of the country go and come in and out as they please.” At once the knight goes to grasp the stone, and raises it without the slightest trouble, more easily than ten men would do who exerted all their strength. And the monk was amazed, and nearly fell down at the sight of this marvellous thing; for he thought he would never see the like again, and</w:t>
      </w:r>
      <w:r w:rsidR="0048691D">
        <w:t xml:space="preserve"> </w:t>
      </w:r>
      <w:r w:rsidRPr="0048691D">
        <w:t>said: “Sire, I am very anxious to know your name. Will you tell me what it is?” “Not I,” says the knight, “upon my word.” “I am certainly sorry, for that,” he says; “but if you would tell me, you would do me a great favour, and might benefit yourself. Who are you, and where do you come from?” “I am a knight, as you may see, and I was born in the kingdom of Logre. After so much information, I should prefer to be excused. Now please tell me, for your part, who is to lie within this tomb.” “Sire, he who shall deliver all those who are held captive in the kingdom whence none escapes.” And when he had told him all this, the knight commended him to God and all His saints. And then, for the first time, he felt free to return to the damsel. The old white-haired monk escorts him out of the church, and they resume their way. While the damsel is mounting, however, the hermit relates to her all that the knight had done inside, and then he begged her to tell him. if she knew, what his name was; but she assured him that she did not know, but that there was one sure thing she could say, namely, that there was not such a knight alive where the four winds of heaven blow.</w:t>
      </w:r>
    </w:p>
    <w:p w14:paraId="635D72E1" w14:textId="0C35DE36" w:rsidR="000276C6" w:rsidRPr="0048691D" w:rsidRDefault="000276C6" w:rsidP="0048691D">
      <w:pPr>
        <w:pStyle w:val="Body"/>
      </w:pPr>
      <w:r w:rsidRPr="0048691D">
        <w:t>Then the damsel takes leave of him, and rides swiftly after the knight. Then those who were following them come up and see the hermit standing alone before the church. The old knight in his shirt sleeves said: “Sire, tell us, have you seen a knight with a damsel in his company?” And he replies: “I shall not be loath to tell you all I know, for they have just passed on from here. The knight was inside yonder, and did a very marvellous thing in raising the stone from the huge marble tomb, quite unaided and without the least effort. He is bent upon the rescue of the Queen, and doubtless he will rescue her, as well as all the other people. You know well that this must be so, for you have often read the inscription upon the stone. No knight was ever born of man and woman, and no knight ever sat in a saddle, who was the equal of this man.” Then the father turns to his son, and says: “Son, what dost thou think about him now? Is he not a man to be respected who has performed such a feat? Now thou knowest who was wrong, and whether it was thou or I. I would not have thee fight with him for all the town of Amiens; and yet</w:t>
      </w:r>
      <w:r w:rsidR="0048691D">
        <w:t xml:space="preserve"> </w:t>
      </w:r>
      <w:r w:rsidRPr="0048691D">
        <w:t xml:space="preserve">thou didst struggle hard, before any one could dissuade thee from thy purpose. Now we may as well go back, for we should be very foolish to follow him any farther.” And he replies: “I agree to that. It would be useless to follow him. Since it is your pleasure, let us return.” They were very wise to retrace their steps. And </w:t>
      </w:r>
      <w:r w:rsidRPr="0048691D">
        <w:lastRenderedPageBreak/>
        <w:t>all the time the damsel rides close beside the knight, wishing to compel him to give heed to her. She is anxious to learn his name, and she begs and beseeches him again and again to tell her, until in his annoyance he answers her: “Have I not already told you that I belong in King Arthur’s realm? I swear by God and His goodness that you shall not learn my name.” Then she bids him give her leave to go, and she will turn back, which request he gladly grants.</w:t>
      </w:r>
    </w:p>
    <w:p w14:paraId="4263E03A" w14:textId="597D1012" w:rsidR="000276C6" w:rsidRPr="0048691D" w:rsidRDefault="000276C6" w:rsidP="0048691D">
      <w:pPr>
        <w:pStyle w:val="Body"/>
      </w:pPr>
      <w:r w:rsidRPr="0048691D">
        <w:t>Thereupon the damsel departs, and he rides on alone until it grew very late. After vespers, about compline, as he pursued his way, he saw a knight returning from the wood where he had been hunting. With helmet unlaced, he rode along upon his big grey hunter, to which he had tied the game which God had permitted him to take. This gentleman came quickly to meet the knight, offering him hospitality. “Sire,” he says, “night will soon be here. It is time for you to be reasonable and seek a place to spend the night. I have a house of mine near at hand, whither I shall take you. No one ever lodged you better than I shall do, to the extent of my resources: I shall be very glad,</w:t>
      </w:r>
      <w:r w:rsidR="0048691D">
        <w:t xml:space="preserve"> </w:t>
      </w:r>
      <w:r w:rsidRPr="0048691D">
        <w:t>if you consent.” “For my part, I gladly accept,” he says. The gentleman at once sends his son ahead, to prepare the house and start the preparations for supper. The lad willingly executes his command forthwith, and goes off at a rapid pace, while the others, who are in no haste, follow the road leisurely until they arrive at the house. The gen- tleman’s wife was a very accomplished lady; and he had five sons, whom he dearly loved, three of them mere lads, and two already knights; and he had two fair and charming daughters, who were still unmarried. They were not natives of the land, but were there in durance, having been long kept there as prisoners away from their native land of Logres. When the gentleman led the knight into his yard, the lady with her sons and daughters jumped up and</w:t>
      </w:r>
      <w:r w:rsidR="0048691D">
        <w:t xml:space="preserve"> </w:t>
      </w:r>
      <w:r w:rsidRPr="0048691D">
        <w:t>ran to meet them, vying in their efforts to do him honour, as they greeted him and helped him to dismount. Neither the sisters nor the five brothers paid much attention to their father, for they knew well enough that he would have it so. They honoured the knight and welcomed him; and when they had relieved him of his armour, one of his host’s two daughters threw her own mantle about him, taking it from her own shoulders and throwing it about his neck.</w:t>
      </w:r>
      <w:r w:rsidR="0048691D">
        <w:t xml:space="preserve"> </w:t>
      </w:r>
      <w:r w:rsidRPr="0048691D">
        <w:t>I do not need to tell how well he was served at supper; but when the meal was finished, they felt no further hesita- tion in speaking of various matters. First, the host began to ask him who he was, and from what land, but he did not inquire about his name. The knight promptly answered him: “I am from the kingdom of Logres, and have never been in this land before.” And when the gentleman heard that, he was greatly amazed, as were his wife and children too, and each one of them was sore distressed. Then they began to say to him: “Woe that you have come here, fair sire,</w:t>
      </w:r>
      <w:r w:rsidR="0048691D">
        <w:t xml:space="preserve"> </w:t>
      </w:r>
      <w:r w:rsidRPr="0048691D">
        <w:t xml:space="preserve">for only trouble will come of it! For, like us, you will be reduced to servitude and exile.” “Where do you come from, then?” he asked. “Sire, we belong in your country. Many men from your country are held in servitude in this land. Cursed be the custom, together with </w:t>
      </w:r>
      <w:r w:rsidRPr="0048691D">
        <w:lastRenderedPageBreak/>
        <w:t>those who keep it up! No stranger comes here who is not compelled to stay here in the land where he is detained. For whoever wishes may come in, but once in, he has to stay. About your own fate, you may be at rest, you will doubtless never escape from here.” He replies: “Indeed, I shall do so, if possible.” To this the gentleman replies: “How? Do you think you can escape?” “Yes, indeed, if it be God’s will; and I shall do all within my power.” “In that case, doubtless all the rest would be set free; for, as soon as one succeeds in fairly escaping from this durance, then all the rest may go forth unchallenged.” Then the gentleman recalled that he had been told and informed that a knight of great excellence was making his way into the country to seek for the Queen, who was held by the king’s son, Meleagant; and he said to himself: “Upon my word, I believe it is he, and I’ll tell him so.” So he said to him: “Sire, do not conceal from me your business, if I promise to give you the best advice I know. I too shall profit by any success you may attain. Reveal to me the truth about your errand, that it may be to your advantage as well as mine. I am persuaded that you have come in search of the Queen into this land and among these heathen people, who are worse than the Saracens.” And the knight replies: “For no other purpose have I come. I know not where my lady is confined, but I am striving hard to rescue her, and am in dire need of advice. Give me any counsel you can.” And he says: “Sire, you have undertaken a very grievous task. The road you are travelling will lead you straight to the sword-bridge. You surely need advice. If you would heed my counsel, you would proceed to the sword-bridge by a surer way, and I would have you escorted thither.” Then he, whose mind is fixed upon the most direct way, asks him: “Is the road of which you speak as direct as the other way?” “No, it is not,” he says; “it is longer, but more sure.” Then he says: “I have no use for it; tell me about this road I am following!” “I am ready to do so,” he replies; “but I am sure you will not fare well if you take any other than the road I recommend. To-morrow you will reach a place where you will have trouble: it is called `the stony passage’. Shall I tell you how bad a place it is to pass? Only one horse can go through at a time; even two men could not pass abreast, and the passage is well guarded and defended. You will meet with resistance as soon as you arrive. You will sustain many a blow of sword and lance, and will have to return full measure before you succeed in passing through.” And when he had completed the account, one of the gentleman’s sons, who was a knight, stepped forward, saying: “Sire, if you do not object, I will go with this gentleman.” Then one of the lads jumps up, and says: “I too will go.” And the father gladly gives them both consent. Now the knight will not have to go alone, and he expresses his gratitude, being much pleased with the company.</w:t>
      </w:r>
    </w:p>
    <w:p w14:paraId="0C9DE332" w14:textId="77777777" w:rsidR="000276C6" w:rsidRPr="0048691D" w:rsidRDefault="000276C6" w:rsidP="0048691D">
      <w:pPr>
        <w:pStyle w:val="Body"/>
      </w:pPr>
      <w:r w:rsidRPr="0048691D">
        <w:t xml:space="preserve">Then the conversation ceases, and they take the knight to bed, where he was glad to fall asleep. As soon as day- light was visible he got up, and those who were to accompany him got up too. The two knights donned their armour and took their leave, while the young fellow started on </w:t>
      </w:r>
      <w:r w:rsidRPr="0048691D">
        <w:lastRenderedPageBreak/>
        <w:t>ahead. Together they pursued their way until they came at the hour of prime to “the stony passage.” In the middle of it they found a wooden tower, where there was always a man on guard. Before they drew near, he who was on the tower saw them and cried twice aloud: “Woe to this man who comes!” And then behold! A knight issued from the tower, mounted and armed with fresh armour, and escort- ed on either side by servants carrying sharp axes. Then, when the other draws near the passage, he who defends it begins to heap him with abuse about the cart, saying: “Vassal, thou art bold and foolish, indeed, to have entered this country. No man ought ever to come here who had ridden upon a cart, and may God withhold from him His bless- ing!” Then they spur toward each other at the top of their horses’ speed. And he who was to guard the passage-way at once breaks his lance and lets the two pieces fall; the other strikes him in the neck, reaching him beneath the shield, and throws him over prostrate upon the stones. Then the servants come forward with the axes, but they in- tentionally fail to strike him, having no desire to harm or damage him; so he does not deign to draw his sword, and quickly passes on with his companions. One of them remarks to the other: “No one has ever seen so good a knight, nor has he any equal. Is not this a marvellous thing, that he has forced a passage here?” And the knight says to his brother: “Fair brother, for God’s sake, make haste to go and tell our father of this adventure.” But the lad asserts and swears that he will not go with the message, and will never leave the knight until he has dubbed and knighted him; let his brother go with the message, if he is so much concerned.</w:t>
      </w:r>
    </w:p>
    <w:p w14:paraId="39B3D724" w14:textId="22F2867A" w:rsidR="000276C6" w:rsidRPr="0048691D" w:rsidRDefault="000276C6" w:rsidP="0048691D">
      <w:pPr>
        <w:pStyle w:val="Body"/>
      </w:pPr>
      <w:r w:rsidRPr="0048691D">
        <w:t>Then they go on together until about three o’clock, when they come upon a man, who asks them who they are.</w:t>
      </w:r>
      <w:r w:rsidR="0048691D">
        <w:t xml:space="preserve"> </w:t>
      </w:r>
      <w:r w:rsidRPr="0048691D">
        <w:t>And they answer: “We are knights, busy about our own affairs.” Then the man says to the knight: “Sire, I should</w:t>
      </w:r>
      <w:r w:rsidR="0048691D">
        <w:t xml:space="preserve"> </w:t>
      </w:r>
      <w:r w:rsidRPr="0048691D">
        <w:t>be glad to offer hospitality to you and your companions here.” This invitation he delivers to him whom he takes to be the lord and master of the others. And this one replies to him: “I could not seek shelter for the night at such</w:t>
      </w:r>
      <w:r w:rsidR="0048691D">
        <w:t xml:space="preserve"> </w:t>
      </w:r>
      <w:r w:rsidRPr="0048691D">
        <w:t xml:space="preserve">an hour as this; for it is not well to tarry and seek one’s ease when one has undertaken some great task. And I have such business on hand that I shall not stop for the night for some time yet.” Then the man continues: “My house is not near here, but is some distance ahead. It will be late when you reach there, so you may proceed, assured that you will find a place to lodge just when it suits you.” “In that case,” he says, “I will go thither.” Thereupon the man starts ahead as guide, and the knight follows along the path. And when they had proceeded some distance, they met a squire who was coming along at a gallop, mounted upon a nag that was as fat and round as an apple. And the squire calls our to the man: “Sire, sire, make haste! For the people of Logres have attacked in force the inhabitants of this land, and war and strife have already broken out; and they say that this country has been invaded by a knight who has been in many battles, and that wherever he wishes to go, no one, </w:t>
      </w:r>
      <w:r w:rsidRPr="0048691D">
        <w:lastRenderedPageBreak/>
        <w:t>however reluctantly, is able to deny him passage. And they further say that he will deliver those who are in this country, and will subdue our people. Now take my advice and make haste!” Then the man starts at a gallop, and the others are greatly delighted at the words they have heard, for they are eager to help their side. And the vavasor’s son says: “Hear what this squire says! Come and let us aid our people who are fighting their enemies!” Meanwhile the man rides off, without waiting for them,</w:t>
      </w:r>
      <w:r w:rsidR="0048691D">
        <w:t xml:space="preserve"> </w:t>
      </w:r>
      <w:r w:rsidRPr="0048691D">
        <w:t>and makes his way rapidly toward a fortress which stood upon a fortified hill; thither he hastens, till he comes to the gate, while the others spur after him. The castle was surrounded by a high wall and moat. As soon as they had got inside, a gate was lowered upon their heels, so that they could not get out again. Then they say: “Come on, come on! Let us not stop here!” and they rapidly pursue the man until they reach another gate which was not closed against them. But as soon as the man had passed through, a portcullis dropped behind him. Then the others were much dismayed to see themselves shut in, and they think they must be bewitched. But he, of whom I have more to tell, wore upon his finger a ring, whose stone was of such virtue that any one who gazed at it was freed from the power of enchantment. Holding the ring before his eyes, he gazed at it, and said: “Lady, lady, so help me God, now I have great need of your succour!” This lady was a fairy, who had given it to him, and who had cared for him in his infan- cy. And he had great confidence that, wherever he might be, she would aid and succour him. But after appealing to her and gazing upon the ring, he realises that there is no enchantment here, but that they are actually shut in and confined. Then they come to the barred door of a low and narrow postern gate. Drawing their swords, they all strike it with such violence that they cut the bar. As soon as they were outside the tower, they see that a fierce strife was already begun down in the meadows, and that there are at least a thousand knights engaged, beside the low-bred infantry. While they were descending to the plain, the wise and moderate son of the vavasor remarked: “Sire, before we arrive upon the field, it would be wise for us, it seems to me, to find out and learn on which side our people</w:t>
      </w:r>
      <w:r w:rsidR="0048691D">
        <w:t xml:space="preserve"> </w:t>
      </w:r>
      <w:r w:rsidRPr="0048691D">
        <w:t xml:space="preserve">are. I do not know where they are placed, but I will go and find out, if you wish it so.” “I wish you would do so,” he replies, “go quickly, and do not fail to come back again at once.” He goes and returns at once, saying: “It has turned out well for us, for I have plainly seen that these are our troops on this side of the field.” Then the knight at once rode into the fight and jousted with a knight who was approaching him, striking him in the eye with such violence that he knocked him lifeless to the ground. Then the lad dismounts, and taking the dead knight’s horse and arms, he arms himself with skill and cleverness. When he was armed, he straightway mounts, taking the shield and the lance, which was heavy, stiff, and decorated, and about his waist he girt a sharp, bright, and flashing sword. Then he followed his brother and lord into the fight. The latter demeaned himself bravely in the melee for some time, break- ing, splitting, and </w:t>
      </w:r>
      <w:r w:rsidRPr="0048691D">
        <w:lastRenderedPageBreak/>
        <w:t>crushing shields, helmets and hauberks. No wood or steel protected the man whom he struck;</w:t>
      </w:r>
      <w:r w:rsidR="0048691D">
        <w:t xml:space="preserve"> </w:t>
      </w:r>
      <w:r w:rsidRPr="0048691D">
        <w:t>he either wounded him or knocked him lifeless from the horse. Unassisted, he did so well that he discomfited all whom he met, while his companions did their part as well. The people of Logres, not knowing him, are amazed at what they see, and ask the vavasor’s sons about the stranger knight. This reply is made to them: “Gentlemen, this is he who is to deliver us all from durance and misery, in which we have so long been confined, and we ought to do him great honour when, to set us free, he has passed through so many perils and is ready to face many more. He has done much, and will do yet more.” Every one is overjoyed at hearing this welcome news. The news travelled fast, and was noised about, until it was known by all. Their strength and courage rise, so that they slay many of those still alive, and apparently because of the example of a single knight they work greater havoc than because of all the rest combined. And if it had not been so near evening, all would have gone away defeated; but night came on so dark that they had to separate.</w:t>
      </w:r>
    </w:p>
    <w:p w14:paraId="1237E618" w14:textId="5BD89928" w:rsidR="000276C6" w:rsidRPr="0048691D" w:rsidRDefault="000276C6" w:rsidP="0048691D">
      <w:pPr>
        <w:pStyle w:val="Body"/>
      </w:pPr>
      <w:r w:rsidRPr="0048691D">
        <w:t>When the battle was over, all the captives pressed about the knight, grasping his rein on either side, and thus addressing him: “Welcome, fair sire,” and each one adds: “Sire, for the name of God, do not fail to lodge with me!” What one says they all repeat, for young and old alike insist that he must lodge with them, saying: “You will be more comfortably lodged with me than with any one else.” Thus each one addresses him to his face, and in the desire to capture him, each one drags him from the rest, until they almost come to blows. Then he tells them that they are very foolish and silly to struggle so. “Cease this wrangling among yourselves, for it does no good to me or you. In- stead of quarrelling among ourselves, we ought rather to lend one another aid. You must not dispute about the privilege of lodging me, but rather consider how to lodge me in such a place that it may be to your general advantage, and that I may be advanced upon my way.” Then each one exclaims at once: “That is my house, or, No, it is mine,” until the knight replies: “Follow my advice and say nothing more; the wisest of you is foolish to contend this way. You ought to be concerned to further my affairs, and instead you are seeking to turn me aside. If you had each indi- vidually done me all the honour and service it is possible to do, and I had accepted your kindness, by all the saints of Rome I swear that I could not be more obliged to you than I am now for your good-will. So may God give me joy and health, your good intentions please me as much as if each one of you had already shown me great honour and kindness: so let the will stand for the deed!” Thus he persuades and appeases them all. Then they take him quickly along the road to a knight’s residence, where they seek to serve him: all rejoice to honour and serve him throughout the evening until bedtime, for they hold him very dear. Next morning, when the time came to separate, each one offers and presents himself, with the desire to accompany him; but it is not his will or pleasure that any one shall</w:t>
      </w:r>
      <w:r w:rsidR="0048691D">
        <w:t xml:space="preserve"> </w:t>
      </w:r>
      <w:r w:rsidRPr="0048691D">
        <w:t xml:space="preserve">go with him except the two whom he had brought with </w:t>
      </w:r>
      <w:r w:rsidRPr="0048691D">
        <w:lastRenderedPageBreak/>
        <w:t>him. Accompanied by them alone, he resumed his journey. That day they rode from morn till evening without encountering any adventure. When it was now very late, and while they were riding rapidly out of a forest, they saw a house belonging to a knight, and seated at the door they saw his wife, who had the bearing of a gentle lady. As soon as she espied them coming, she rose to her feet to meet them, and greeted them joyfully with a smile: “Welcome! I wish you to accept my house; this is your lodging; pray dismount” “Lady, since it is your will, we thank you, and will dismount; we accept your hospitality for the night.” When they had dismounted, the lady had the horses taken by members of her well-ordered household. She calls her sons and daughters who come at once: the youths were courteous, handsome, and well-behaved, and the daughters were fair. She bids the lads remove the saddles and curry the horses well; no one refused to do this, but each carried out her instructions willingly. When she ordered the knights to be disarmed, her daughters step forward to perform this service. They remove their armour, and hand them three short mantles to put on. Then at once they take them into the house which was very handsome. The master was not at home, being out in the woods with two of his sons. But he presently returned, and his household, which was well-ordered, ran to meet him outside the door. Quickly they untie and unpack the game he brings, and tell him the news: “Sire, sire, you do not know that you have three knights for guests.” “God be praised for that,” he says. Then the knight and his two sons extend a glad welcome to their guests. The rest of the household were not backward, for even the least among them prepared to perform his special task. While some run to prepare the meal, others light the candles in profusion; still others get a towel and basins, and offer water for the hands: they are not niggardly in all this. When all had washed, they take their seats. Nothing that was done there seemed to be any trouble or burdensome. But at the first course there came a surprise in the form of a knight outside the door. As he sat on his charger, all armed from head to feet, he looked prouder than a bull, and a bull is a yew proud beast. One leg was fixed in the stirrup, but the other he had thrown over the mane of his horse’s neck, to give himself a careless and jaunty air. Behold him advancing thus, though no one noticed him until he came forward with the words: “I wish to know which is the man who is so foolish and proud a numskull that he has come to this country and intends to cross the sword-bridge. All his pains will come to naught, and his expedition is in vain.” Then he, who felt no fear at all, thus replies with confidence: “I am he who intends to cross the bridge.” “Thou? Thou? How didst thou dare to think of such a thing? Before undertaking such a course, thou oughtest to have thought of the end that is in store for thee, and thou oughtest to have in mind the memory of the cart on which thou didst ride. I know not whether thou feelest shame for the ride thou hadst on it, but no sensi- ble man would have embarked on such an enterprise as this if he had felt the reproach of his action.”</w:t>
      </w:r>
    </w:p>
    <w:p w14:paraId="479A2CB6" w14:textId="0260ABA9" w:rsidR="000276C6" w:rsidRPr="0048691D" w:rsidRDefault="000276C6" w:rsidP="0048691D">
      <w:pPr>
        <w:pStyle w:val="Body"/>
      </w:pPr>
      <w:r w:rsidRPr="0048691D">
        <w:lastRenderedPageBreak/>
        <w:t>Not a word does he deign to reply to what he hears the other say; but the master of the house and all the others express their surprise openly: “Ah, God, what a misfortune this is,” each one of them says to himself; “cursed be</w:t>
      </w:r>
      <w:r w:rsidR="0048691D">
        <w:t xml:space="preserve"> </w:t>
      </w:r>
      <w:r w:rsidRPr="0048691D">
        <w:t>the hour when first a cart was conceived or made! For it is a very vile and hateful thing. Ah, God, of what was he accused? Why was he carried in a cart? For what sin, or for what crime? He will always suffer the reproach. If he were only clear of this disgrace, no knight could be found in all the world, however his valour might be proved, who would equal the merit of this knight. If all good knights could be compared, and if the truth were to be known, you could find none so handsome or so expert.” Thus they expressed their sentiments. Then he began his speech of im- pudence: “Listen, thou knight, who art bound for the sword-bridge! If thou wishest, thou shalt cross the water very easily and comfortably. I will quickly have thee ferried over in a skiff. But once on the other side, I will make thee pay me toll, and I will take thy head, if I please to do so, or if not, thou shalt be held at my discretion.” And he re- plies that he is not seeking trouble, and that he will never risk his head in such an adventure for any consideration. To which the other answers at once: “Since thou wilt not do this, whosesoever the shame and loss may be, thou must come outside with me and there engage me hand to hand.” Then, to beguile him. the other says: “If I could refuse, I would very gladly excuse myself; but in truth I would rather fight than be compelled to do what is wrong.” Before he arose from the table where they were sitting, he told the youths who were serving him, to saddle his horse at once, and fetch his arms and give them to him. This order they promptly execute: some devote themselves to arming him, while others go to fetch his horse. As he slowly rode along completely armed, holding his shield tight</w:t>
      </w:r>
      <w:r w:rsidR="0048691D">
        <w:t xml:space="preserve"> </w:t>
      </w:r>
      <w:r w:rsidRPr="0048691D">
        <w:t>by the straps, you must know that he was evidently to be included in the list of the brave and fair. His horse became him so well that it is evident he must be his own, and as for the shield he held by the straps and the helmet laced upon his head, which fitted him so well, you would never for a moment have thought that he had borrowed it or received it as a loan; rather, you would be so pleased with him that you would maintain that he had been thus born and raised: for all this I should like you to take my word.</w:t>
      </w:r>
    </w:p>
    <w:p w14:paraId="26A7A965" w14:textId="5B2FC0CB" w:rsidR="000276C6" w:rsidRPr="0048691D" w:rsidRDefault="000276C6" w:rsidP="0048691D">
      <w:pPr>
        <w:pStyle w:val="Body"/>
      </w:pPr>
      <w:r w:rsidRPr="0048691D">
        <w:t>Outside the gate, where the battle was to be fought, there was a stretch of level ground well adapted for the encounter. When they catch sight of each other, they spur hotly to the attack and come together with such a shock, dealing such blows with their lances, that they first bend, then buckle up, and finally fly into splinters. With their swords they then hew away at their shields, helmets, and hauberks. The wood is cut and the steel gives way, so that they wound each other in several places. They pay each other such angry blows that it seems as if they had made</w:t>
      </w:r>
      <w:r w:rsidR="0048691D">
        <w:t xml:space="preserve"> </w:t>
      </w:r>
      <w:r w:rsidRPr="0048691D">
        <w:t xml:space="preserve">a bargain. The swords often descend upon the horses’ croups, where they drink and feast upon their blood; their riders strike them upon the flanks until at last they kill them both. And when both have fallen </w:t>
      </w:r>
      <w:r w:rsidRPr="0048691D">
        <w:lastRenderedPageBreak/>
        <w:t>to earth, they attack each other afoot; and if they had cherished a mortal hatred, they could not have assailed each other more fiercely with their swords. They deal their blows with greater frequency than the man who stakes his money at dice and never fails to double the stakes every time he loses; yet, this game of theirs was very different; for there were no loss- es here, but only fierce blows and cruel strife. All the people came out from the house: the master, his lady, his sons and daughters; no man or woman, friend or stranger, stayed behind, but all stood in line to see the fight in progress in the broad, level field. The Knight of the Cart blames and reproaches himself for faintheartedness when he sees his host watching him and notices all the others looking on. His heart is stirred with anger, for it seems to him that he ought long since to have beaten his adversary. Then he strikes him, rushing in like a storm and bringing his sword down close by his head; he pushes and presses him so hard that he drives him from his ground and reduces him to such a state of exhaustion that he has little strength to defend himself. Then the knight recalls how the other had basely reproached him about the cart; so he assails him and drubs him so soundly that not a string or strap remains unbroken about the neck-band of his hauberk, and he knocks the helmet and ventail from his head. His wounds and distress are so great that he has to cry for mercy. Just as the lark cannot withstand or protect itself against the hawk which outflies it and attacks it from above, so he in his helplessness and shame, must invoke him and sue for mercy. And when he hears him beg for mercy, he ceases his attack and says: “Dost thou wish for mercy?” He replies: “You have asked a very clever question; any fool could ask that. I never wished for anything so much as I now wish for mercy.” Then he says to him: “Thou must mount, then, upon a cart. Nothing thou couldst say would have any influence with me, unless thou mountest the cart, to atone for the vile reproaches thou didst address to me with thy silly mouth.” And the knight thus answers him: “May it never please God that I mount a cart!” “No?” he asks; “then you shall die.” “Sire, you can easily put me to death; but I beg and beseech you for God’s sake to show me mercy</w:t>
      </w:r>
      <w:r w:rsidR="0048691D">
        <w:t xml:space="preserve"> </w:t>
      </w:r>
      <w:r w:rsidRPr="0048691D">
        <w:t>and not compel me to mount a cart. I will agree to anything, however grievous, excepting that. I would rather die a hundred times than undergo such a disgrace. In your goodness and mercy you can tell me nothing so distasteful that I will not do it.”</w:t>
      </w:r>
    </w:p>
    <w:p w14:paraId="2D351DA6" w14:textId="579B71A6" w:rsidR="000276C6" w:rsidRPr="0048691D" w:rsidRDefault="000276C6" w:rsidP="0048691D">
      <w:pPr>
        <w:pStyle w:val="Body"/>
      </w:pPr>
      <w:r w:rsidRPr="0048691D">
        <w:t xml:space="preserve">While he is thus beseeching him, behold across the field a maiden riding on a tawny mule, her head uncovered and her dress disarranged. In her hand she held a whip with which she belaboured the mule; and in truth no horse could have galloped so fast as was the pace of the mule. The damsel called out to the Knight of the Cart: “May God bless thy heart, Sir Knight, with whatever delights thee most!” And he, who heard her gladly, says: “May God bless you, damsel, and give you joy and health!” Then she tells him of her desire. “Knight,” she says, “in urgent need I have come from afar to thee to ask a favour, for which thou wilt deserve the best guerdon I can </w:t>
      </w:r>
      <w:r w:rsidRPr="0048691D">
        <w:lastRenderedPageBreak/>
        <w:t>make to thee; and</w:t>
      </w:r>
      <w:r w:rsidR="0048691D">
        <w:t xml:space="preserve"> </w:t>
      </w:r>
      <w:r w:rsidRPr="0048691D">
        <w:t>I believe that thou wilt yet have need of my assistance.” And he replies: “Tell me what it is you wish; and if I have it, you shall have it at once, provided it be not something extravagant.” Then she says: “It is the head of the knight whom thou hast just defeated; in truth, thou hast never dealt with such a wicked and faithless man. Thou wilt be committing no sin or wrong, but rather doing a deed of charity, for he is the basest creature that ever was or ever shall be.” And when he who had been vanquished hears that she wishes him to be killed, he says to him: “Don’t believe her, for she hates me; but by that God who was at once Father and Son, and who chose for His mother her who was His daughter and handmaiden, I beg you to have mercy upon me!” “Ah, knight!” the maid exclaims, “pay</w:t>
      </w:r>
      <w:r w:rsidR="0048691D">
        <w:t xml:space="preserve"> </w:t>
      </w:r>
      <w:r w:rsidRPr="0048691D">
        <w:t>no attention to what this traitor says! May God give thee all the joy and honour to which thou dost aspire, and may He give thee good success in thy undertaking.” Then the knight is in a predicament, as he thinks and ponders over the question: whether to present to her the head she asks him to cut off, or whether he shall allow himself to be touched by pity for him. He wishes to respect the wishes of both her and him. Generosity and pity each command him to do their will; for he was both generous and tender-hearted. But if she carries off the head, then will pity be defeated and put to death; whereas, if she does not carry off the head, generosity will be discomfited. Thus, pity and generosity hold him so confined and so distressed that he is tormented and spurred on by each of them in turn. The damsel asks him to give her the head, and on the other hand the knight makes his request, appealing to his pity and kindness. And, since he has implored him, shall he not receive mercy? Yes, for it never happened that, when he had</w:t>
      </w:r>
    </w:p>
    <w:p w14:paraId="7D717453" w14:textId="77777777" w:rsidR="000276C6" w:rsidRDefault="000276C6" w:rsidP="000276C6">
      <w:pPr>
        <w:pStyle w:val="BodyText"/>
        <w:spacing w:before="5"/>
        <w:rPr>
          <w:sz w:val="21"/>
        </w:rPr>
      </w:pPr>
    </w:p>
    <w:p w14:paraId="048881C7" w14:textId="77777777" w:rsidR="000276C6" w:rsidRDefault="000276C6" w:rsidP="0048691D">
      <w:pPr>
        <w:pStyle w:val="Bodynoindent"/>
        <w:jc w:val="center"/>
      </w:pPr>
      <w:r>
        <w:rPr>
          <w:noProof/>
        </w:rPr>
        <w:lastRenderedPageBreak/>
        <w:drawing>
          <wp:inline distT="0" distB="0" distL="0" distR="0" wp14:anchorId="26F4DEF6" wp14:editId="1B1A435C">
            <wp:extent cx="3363182" cy="4345971"/>
            <wp:effectExtent l="0" t="0" r="0" b="0"/>
            <wp:docPr id="59"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1.png"/>
                    <pic:cNvPicPr/>
                  </pic:nvPicPr>
                  <pic:blipFill>
                    <a:blip r:embed="rId35" cstate="print"/>
                    <a:stretch>
                      <a:fillRect/>
                    </a:stretch>
                  </pic:blipFill>
                  <pic:spPr>
                    <a:xfrm>
                      <a:off x="0" y="0"/>
                      <a:ext cx="3363182" cy="4345971"/>
                    </a:xfrm>
                    <a:prstGeom prst="rect">
                      <a:avLst/>
                    </a:prstGeom>
                  </pic:spPr>
                </pic:pic>
              </a:graphicData>
            </a:graphic>
          </wp:inline>
        </w:drawing>
      </w:r>
    </w:p>
    <w:p w14:paraId="03E758E2" w14:textId="77777777" w:rsidR="000276C6" w:rsidRDefault="000276C6" w:rsidP="0048691D">
      <w:pPr>
        <w:pStyle w:val="CaptionHeader"/>
      </w:pPr>
      <w:r>
        <w:rPr>
          <w:w w:val="105"/>
        </w:rPr>
        <w:t>image</w:t>
      </w:r>
      <w:r>
        <w:rPr>
          <w:spacing w:val="-6"/>
          <w:w w:val="105"/>
        </w:rPr>
        <w:t xml:space="preserve"> </w:t>
      </w:r>
      <w:r>
        <w:rPr>
          <w:w w:val="105"/>
        </w:rPr>
        <w:t>5.26:</w:t>
      </w:r>
      <w:r>
        <w:rPr>
          <w:spacing w:val="-6"/>
          <w:w w:val="105"/>
        </w:rPr>
        <w:t xml:space="preserve"> </w:t>
      </w:r>
      <w:r>
        <w:rPr>
          <w:w w:val="105"/>
        </w:rPr>
        <w:t>Chr</w:t>
      </w:r>
      <w:r>
        <w:rPr>
          <w:w w:val="105"/>
        </w:rPr>
        <w:t>é</w:t>
      </w:r>
      <w:r>
        <w:rPr>
          <w:w w:val="105"/>
        </w:rPr>
        <w:t>tien</w:t>
      </w:r>
      <w:r>
        <w:rPr>
          <w:spacing w:val="-6"/>
          <w:w w:val="105"/>
        </w:rPr>
        <w:t xml:space="preserve"> </w:t>
      </w:r>
      <w:r>
        <w:rPr>
          <w:w w:val="105"/>
        </w:rPr>
        <w:t>de</w:t>
      </w:r>
      <w:r>
        <w:rPr>
          <w:spacing w:val="-6"/>
          <w:w w:val="105"/>
        </w:rPr>
        <w:t xml:space="preserve"> </w:t>
      </w:r>
      <w:r>
        <w:rPr>
          <w:w w:val="105"/>
        </w:rPr>
        <w:t>Troyes</w:t>
      </w:r>
      <w:r>
        <w:rPr>
          <w:spacing w:val="-6"/>
          <w:w w:val="105"/>
        </w:rPr>
        <w:t xml:space="preserve"> </w:t>
      </w:r>
      <w:r>
        <w:rPr>
          <w:w w:val="105"/>
        </w:rPr>
        <w:t>|</w:t>
      </w:r>
      <w:r>
        <w:rPr>
          <w:spacing w:val="-5"/>
          <w:w w:val="105"/>
        </w:rPr>
        <w:t xml:space="preserve"> </w:t>
      </w:r>
      <w:r>
        <w:rPr>
          <w:w w:val="105"/>
        </w:rPr>
        <w:t>An</w:t>
      </w:r>
      <w:r>
        <w:rPr>
          <w:spacing w:val="-8"/>
          <w:w w:val="105"/>
        </w:rPr>
        <w:t xml:space="preserve"> </w:t>
      </w:r>
      <w:r>
        <w:rPr>
          <w:w w:val="105"/>
        </w:rPr>
        <w:t>etching</w:t>
      </w:r>
      <w:r>
        <w:rPr>
          <w:spacing w:val="-8"/>
          <w:w w:val="105"/>
        </w:rPr>
        <w:t xml:space="preserve"> </w:t>
      </w:r>
      <w:r>
        <w:rPr>
          <w:w w:val="105"/>
        </w:rPr>
        <w:t>of</w:t>
      </w:r>
      <w:r>
        <w:rPr>
          <w:spacing w:val="-8"/>
          <w:w w:val="105"/>
        </w:rPr>
        <w:t xml:space="preserve"> </w:t>
      </w:r>
      <w:r>
        <w:rPr>
          <w:w w:val="105"/>
        </w:rPr>
        <w:t>the</w:t>
      </w:r>
      <w:r>
        <w:rPr>
          <w:spacing w:val="-8"/>
          <w:w w:val="105"/>
        </w:rPr>
        <w:t xml:space="preserve"> </w:t>
      </w:r>
      <w:r>
        <w:rPr>
          <w:w w:val="105"/>
        </w:rPr>
        <w:t>French</w:t>
      </w:r>
      <w:r>
        <w:rPr>
          <w:spacing w:val="-8"/>
          <w:w w:val="105"/>
        </w:rPr>
        <w:t xml:space="preserve"> </w:t>
      </w:r>
      <w:r>
        <w:rPr>
          <w:w w:val="105"/>
        </w:rPr>
        <w:t>poet</w:t>
      </w:r>
      <w:r>
        <w:rPr>
          <w:spacing w:val="-44"/>
          <w:w w:val="105"/>
        </w:rPr>
        <w:t xml:space="preserve"> </w:t>
      </w:r>
      <w:r>
        <w:t>Chr</w:t>
      </w:r>
      <w:r>
        <w:t>é</w:t>
      </w:r>
      <w:r>
        <w:t>tien</w:t>
      </w:r>
      <w:r>
        <w:rPr>
          <w:spacing w:val="-9"/>
        </w:rPr>
        <w:t xml:space="preserve"> </w:t>
      </w:r>
      <w:r>
        <w:t>working</w:t>
      </w:r>
      <w:r>
        <w:rPr>
          <w:spacing w:val="-8"/>
        </w:rPr>
        <w:t xml:space="preserve"> </w:t>
      </w:r>
      <w:r>
        <w:t>in</w:t>
      </w:r>
      <w:r>
        <w:rPr>
          <w:spacing w:val="-9"/>
        </w:rPr>
        <w:t xml:space="preserve"> </w:t>
      </w:r>
      <w:r>
        <w:t>his</w:t>
      </w:r>
      <w:r>
        <w:rPr>
          <w:spacing w:val="-8"/>
        </w:rPr>
        <w:t xml:space="preserve"> </w:t>
      </w:r>
      <w:r>
        <w:t>studio.</w:t>
      </w:r>
    </w:p>
    <w:p w14:paraId="5D49824F" w14:textId="77777777" w:rsidR="000276C6" w:rsidRDefault="000276C6" w:rsidP="0048691D">
      <w:pPr>
        <w:pStyle w:val="CaptionText"/>
      </w:pPr>
      <w:r w:rsidRPr="0048691D">
        <w:rPr>
          <w:b/>
          <w:bCs/>
        </w:rPr>
        <w:t>Author:</w:t>
      </w:r>
      <w:r>
        <w:rPr>
          <w:spacing w:val="-9"/>
        </w:rPr>
        <w:t xml:space="preserve"> </w:t>
      </w:r>
      <w:r>
        <w:t>Unknown</w:t>
      </w:r>
    </w:p>
    <w:p w14:paraId="6818F0FB" w14:textId="6D8DB495" w:rsidR="000276C6" w:rsidRDefault="0048691D" w:rsidP="0048691D">
      <w:pPr>
        <w:pStyle w:val="CaptionText"/>
      </w:pPr>
      <w:r>
        <w:rPr>
          <w:b/>
          <w:bCs/>
          <w:spacing w:val="-4"/>
        </w:rPr>
        <w:t>S</w:t>
      </w:r>
      <w:r w:rsidR="000276C6" w:rsidRPr="0048691D">
        <w:rPr>
          <w:b/>
          <w:bCs/>
          <w:spacing w:val="-4"/>
        </w:rPr>
        <w:t>ource:</w:t>
      </w:r>
      <w:r w:rsidR="000276C6">
        <w:rPr>
          <w:spacing w:val="-6"/>
        </w:rPr>
        <w:t xml:space="preserve"> </w:t>
      </w:r>
      <w:r w:rsidR="000276C6">
        <w:rPr>
          <w:spacing w:val="-4"/>
        </w:rPr>
        <w:t>Wikimedia</w:t>
      </w:r>
      <w:r w:rsidR="000276C6">
        <w:rPr>
          <w:spacing w:val="-19"/>
        </w:rPr>
        <w:t xml:space="preserve"> </w:t>
      </w:r>
      <w:r w:rsidR="000276C6">
        <w:rPr>
          <w:spacing w:val="-4"/>
        </w:rPr>
        <w:t>Commons</w:t>
      </w:r>
    </w:p>
    <w:p w14:paraId="1FE1B6AF" w14:textId="41A37BC8" w:rsidR="000276C6" w:rsidRDefault="0048691D" w:rsidP="0048691D">
      <w:pPr>
        <w:pStyle w:val="CaptionText"/>
        <w:rPr>
          <w:w w:val="104"/>
        </w:rPr>
      </w:pPr>
      <w:r>
        <w:rPr>
          <w:b/>
          <w:bCs/>
          <w:spacing w:val="1"/>
          <w:w w:val="106"/>
        </w:rPr>
        <w:t>L</w:t>
      </w:r>
      <w:r w:rsidR="000276C6" w:rsidRPr="0048691D">
        <w:rPr>
          <w:b/>
          <w:bCs/>
          <w:spacing w:val="1"/>
          <w:w w:val="106"/>
        </w:rPr>
        <w:t>i</w:t>
      </w:r>
      <w:r w:rsidR="000276C6" w:rsidRPr="0048691D">
        <w:rPr>
          <w:b/>
          <w:bCs/>
          <w:w w:val="95"/>
        </w:rPr>
        <w:t>c</w:t>
      </w:r>
      <w:r w:rsidR="000276C6" w:rsidRPr="0048691D">
        <w:rPr>
          <w:b/>
          <w:bCs/>
          <w:spacing w:val="-1"/>
          <w:w w:val="98"/>
        </w:rPr>
        <w:t>e</w:t>
      </w:r>
      <w:r w:rsidR="000276C6" w:rsidRPr="0048691D">
        <w:rPr>
          <w:b/>
          <w:bCs/>
        </w:rPr>
        <w:t>n</w:t>
      </w:r>
      <w:r w:rsidR="000276C6" w:rsidRPr="0048691D">
        <w:rPr>
          <w:b/>
          <w:bCs/>
          <w:spacing w:val="1"/>
        </w:rPr>
        <w:t>s</w:t>
      </w:r>
      <w:r w:rsidR="000276C6" w:rsidRPr="0048691D">
        <w:rPr>
          <w:b/>
          <w:bCs/>
          <w:w w:val="88"/>
        </w:rPr>
        <w:t>e:</w:t>
      </w:r>
      <w:r w:rsidR="000276C6">
        <w:rPr>
          <w:spacing w:val="-6"/>
        </w:rPr>
        <w:t xml:space="preserve"> </w:t>
      </w:r>
      <w:r w:rsidR="000276C6">
        <w:rPr>
          <w:w w:val="103"/>
        </w:rPr>
        <w:t>P</w:t>
      </w:r>
      <w:r w:rsidR="000276C6">
        <w:rPr>
          <w:spacing w:val="-1"/>
          <w:w w:val="103"/>
        </w:rPr>
        <w:t>u</w:t>
      </w:r>
      <w:r w:rsidR="000276C6">
        <w:rPr>
          <w:spacing w:val="-2"/>
          <w:w w:val="101"/>
        </w:rPr>
        <w:t>b</w:t>
      </w:r>
      <w:r w:rsidR="000276C6">
        <w:rPr>
          <w:w w:val="94"/>
        </w:rPr>
        <w:t>lic</w:t>
      </w:r>
      <w:r w:rsidR="000276C6">
        <w:rPr>
          <w:spacing w:val="-5"/>
        </w:rPr>
        <w:t xml:space="preserve"> </w:t>
      </w:r>
      <w:r w:rsidR="000276C6">
        <w:rPr>
          <w:spacing w:val="1"/>
          <w:w w:val="101"/>
        </w:rPr>
        <w:t>D</w:t>
      </w:r>
      <w:r w:rsidR="000276C6">
        <w:rPr>
          <w:w w:val="102"/>
        </w:rPr>
        <w:t>o</w:t>
      </w:r>
      <w:r w:rsidR="000276C6">
        <w:rPr>
          <w:spacing w:val="-1"/>
          <w:w w:val="105"/>
        </w:rPr>
        <w:t>m</w:t>
      </w:r>
      <w:r w:rsidR="000276C6">
        <w:rPr>
          <w:spacing w:val="-2"/>
          <w:w w:val="98"/>
        </w:rPr>
        <w:t>a</w:t>
      </w:r>
      <w:r w:rsidR="000276C6">
        <w:rPr>
          <w:w w:val="104"/>
        </w:rPr>
        <w:t>in</w:t>
      </w:r>
    </w:p>
    <w:p w14:paraId="37D0882A" w14:textId="77777777" w:rsidR="0048691D" w:rsidRDefault="0048691D" w:rsidP="0048691D">
      <w:pPr>
        <w:pStyle w:val="CaptionText"/>
      </w:pPr>
    </w:p>
    <w:p w14:paraId="3F7C9D01" w14:textId="507AA23E" w:rsidR="000276C6" w:rsidRPr="0048691D" w:rsidRDefault="000276C6" w:rsidP="0048691D">
      <w:pPr>
        <w:pStyle w:val="Body"/>
        <w:ind w:firstLine="0"/>
      </w:pPr>
      <w:r w:rsidRPr="0048691D">
        <w:t xml:space="preserve">put down an enemy and compelled him to sue for mercy, he would refuse such an one his mercy or longer bear him any grudge. Since this is his cus- tom, he will not refuse his mercy to him who now begs and sues for it. And shall she have the head she covets? Yes, if it be possible. “Knight,” he says, “it is necessary for thee to fight me again, and if thou dost care to defend thy head again, I will show thee such mercy as to allow thee to resume the helmet; and I will give thee time to arm thy body and thy head as well as possible. But, if I conquer thee again, know that thou shalt surely die.” And he replies: “I desire nothing better than that, and ask for no further favour.” “And I will give thee this advantage,” he adds: “I will fight thee as I stand, without changing my present position.” Then the other knight makes ready, and they begin the fight again eagerly. But this time the knight triumphed more quickly than he had done at first. And the damsel at once cries out: “Do not spare him, knight, for anything he may say to thee. Surely he would not have spared thee, had he once defeated thee. If thou heedest what he says, be sure that he will again beguile thee. </w:t>
      </w:r>
      <w:r w:rsidRPr="0048691D">
        <w:lastRenderedPageBreak/>
        <w:t>Fair knight, cut off the head of the most faithless man in the em- pire and kingdom, and give it to me! Thou shouldst present it to me, in view of the guerdon I intend</w:t>
      </w:r>
      <w:r w:rsidR="0048691D">
        <w:t xml:space="preserve"> </w:t>
      </w:r>
      <w:r w:rsidRPr="0048691D">
        <w:t>for thee. For another day may well come when, if he can, he will beguile thee again with his words.” He, thinking his end is near, cries aloud to him for mercy; but his cry is of no avail, nor anything</w:t>
      </w:r>
      <w:r w:rsidR="0048691D">
        <w:t xml:space="preserve"> </w:t>
      </w:r>
      <w:r w:rsidRPr="0048691D">
        <w:t>that he can say. The other drags him by the helmet, tearing all the fastening, and he strikes from his head the ventail and the gleaming coif. Then he cries out more loudly still: “Mercy, for God’s sake! Mer- cy, sir!” But the other answers: “So help me, I shall never again show thee pity, after having once let thee</w:t>
      </w:r>
      <w:r w:rsidR="0048691D" w:rsidRPr="0048691D">
        <w:t xml:space="preserve"> </w:t>
      </w:r>
      <w:r w:rsidRPr="0048691D">
        <w:t>off.” “Ah,” he says, “thou wouldst do wrong to heed my enemy and kill me thus.” While she, intent upon his death, admonishes him to cut off his head, and not to believe a word he says. He strikes: the head flies across the sward and the body fails. Then the damsel is pleased and satisfied. Grasping the head by the hair, the knight presents it to the damsel, who takes it joyfully with the words: “May thy heart receive such delight from whatever it most desires as my heart now receives from what I most coveted. I had only one grief in life, and that was that this man was still alive. I have a reward laid up for thee which thou shalt receive at the proper time. I promise thee that thou shalt have a worthy reward for the service thou hast rendered me. Now I will go away, with the prayer that God may guard thee from harm.” Then the damsel leaves him, as each commends the other to God. But all those who had seen the battle in the plain are overjoyed, and in their joy they at once relieve the knight of his armour, and honour him in every way they can. Then they wash their hands again and take their places at the meal, which they eat with better cheer than is their wont. When they had been eating for some time, the gentleman turned to his guest at his side, and said: “Sire, a long while ago we came hither from the kingdom of Logres. We were born your countrymen, and we should like to see you win honour and fortune and joy in this country; for we should profit by it as well as you, and it would be to the advantage of many others, if you should gain honour and fortune in the enterprise you have undertaken in this land.” And he makes answer: “May God hear your desire.”</w:t>
      </w:r>
    </w:p>
    <w:p w14:paraId="18372895" w14:textId="53CE428B" w:rsidR="000276C6" w:rsidRPr="0048691D" w:rsidRDefault="000276C6" w:rsidP="0048691D">
      <w:pPr>
        <w:pStyle w:val="Body"/>
      </w:pPr>
      <w:r w:rsidRPr="0048691D">
        <w:t>When the host had dropped his voice and ceased speaking, one of his sons followed him and said: “Sire, we ought to place all our resources at your service, and give them outright rather than promise them; if you have any need of our assistance, we ought not to wait until you ask for it. Sire, be not concerned over your horse which is dead. We have good strong horses here. I want you to take anything of ours which you need, and you shall choose the best of our horses in place of yours.” And he replies: “I willingly accept.” Thereupon, they have the beds pre- pared and retire for the night. The next morning they rise early, and dress, after which they prepare to start. Upon</w:t>
      </w:r>
      <w:r w:rsidR="0048691D">
        <w:t xml:space="preserve"> </w:t>
      </w:r>
      <w:r w:rsidRPr="0048691D">
        <w:t xml:space="preserve">leaving, they fail in no act of courtesy, but take leave of the lady, her lord, and all the rest. But in order to omit nothing, I must remark that the knight was unwilling to mount the borrowed steed </w:t>
      </w:r>
      <w:r w:rsidRPr="0048691D">
        <w:lastRenderedPageBreak/>
        <w:t>which was standing ready at the door; rather, he caused him to be ridden by one of the two knights who had come with him, while he took the latter’s horse instead, for thus it pleased him best to do. When each was seated on his horse, they all asked for leave to depart from their host who had served them so honourably. Then they ride along the road until the day draws to a close, and late in the afternoon they reach the sword-bridge.</w:t>
      </w:r>
    </w:p>
    <w:p w14:paraId="5CCDB463" w14:textId="05FAF533" w:rsidR="000276C6" w:rsidRDefault="000276C6" w:rsidP="0048691D">
      <w:pPr>
        <w:pStyle w:val="Body"/>
      </w:pPr>
      <w:r w:rsidRPr="0048691D">
        <w:t>At the end of this very difficult bridge they dismount from their steeds and gaze at the wicked-looking stream, which is as swift and raging, as black and turgid, as fierce and terrible as if it were the devil’s stream; and it is so dangerous and bottomless that anything failing into it would be as completely lost as if it fell into the salt sea. And the bridge, which spans it, is different from any other bridge; for there never was such a one as this. If any one asks of me the truth, there never was such a bad bridge, nor one whose flooring was so bad. The bridge across the cold stream consisted of a polished, gleaming sword; but the sword was stout and stiff, and was as long as two lances. At each end there was a tree-trunk in which the sword was firmly fixed. No one need fear to fall because of its breaking or bend- ing, for its excellence was such that it could support a great weight. But the two knights who were with the third were much discouraged; for they surmised that two lions or two leopards would be found tied to a great rock at the other end of the bridge. The water and the bridge and the lions combine so to terrify them that they both tremble with fear, and say: “Fair sire, consider well what confronts you; for it is necessary and needful to do so. This bridge is badly made and built, and the construction of it is bad. If you do not change your mind in time, it will be too late to repent. You must consider which of several alternatives you will choose. Suppose that you once get across (but that cannot possibly come to pass, any more than one could hold in the winds and forbid them to blow, or keep the birds from singing, or re-enter one’s mother’s womb and be born again—all of which is as impossible as to empty the sea of its water); but even supposing that you got across, can you think and suppose that those two fierce lions that are chained on the other side will not kill you, and suck the blood from your veins, and eat your flesh and then gnaw your bones? For my part, I am bold enough, when I even dare to look and gaze at them. If you do not take care, they will certainly devour you. Your body will soon be torn and rent apart, for they will show you no mercy. So take pity on us now,</w:t>
      </w:r>
      <w:r w:rsidR="0048691D">
        <w:t xml:space="preserve"> </w:t>
      </w:r>
      <w:r w:rsidRPr="0048691D">
        <w:t xml:space="preserve">and stay here in our company! It would be wrong for you to expose yourself intentionally to such mortal peril.” And he, laughing, replies to them: “Gentlemen, receive my thanks and gratitude for the concern you feel for me: it comes from your love and kind hearts. I know full well that you would not like to see any mishap come to me; but I have faith and confidence in God, that He will protect me to the end. I fear the bridge and stream no more than I fear this dry land; so I intend to prepare and make the dangerous attempt to cross. I would rather die than turn back now.” The others have </w:t>
      </w:r>
      <w:r w:rsidRPr="0048691D">
        <w:lastRenderedPageBreak/>
        <w:t>nothing more to say; but each weeps with pity and heaves a sigh. Meanwhile he prepares, as best he may, to cross the stream, and he does a very marvellous thing in removing the armour from his feet and hands. He will be in a sorry state when he reaches the other side. He is going to support himself with his bare hands and feet upon the sword, which was sharper than a scythe, for he had not kept on his feet either sole or upper or hose. But he felt no fear of wounds upon his hands or feet; he preferred to maim himself rather than to fall from the bridge and be plunged in the water from which he could never escape. In accordance with this determination, he passes over with great pain and agony, being wounded in the hands, knees, and feet. But even this suffering is sweet to him: for Love, who conducts and leads him on, assuages and relieves the pain. Creeping on his hands, feet, and knees, he proceeds until he reaches the other side. Then he recalls and recollects the two lions which he thought he had seen from the other side; but, on looking about, he does not see so much as a lizard or anything else to do him harm. He raises his hand before his face and looks at his ring, and by this test he proves that neither of the lions is there which he thought he had seen, and that he had been enchanted and deceived; for there was not a living creature there. When those</w:t>
      </w:r>
      <w:r w:rsidR="0048691D">
        <w:t xml:space="preserve"> </w:t>
      </w:r>
      <w:r w:rsidRPr="0048691D">
        <w:t>who had remained behind upon the bank saw that he had safely crossed, their joy was natural; but they do not know of his injuries. He, however, considers himself fortunate not to have suffered anything worse. The blood from his wounds drips on his shirt on all sides. Then he sees before him a tower, which was so strong that never had he seen such a strong one before: indeed, it could not have been a better tower. At the window there sat King Bademagu, who was very scrupulous and precise about matters of honour and what was right, and who was careful to observe and practise loyalty above all else; and beside him stood his son, who always did precisely the opposite so far as possible, for he found his pleasure in disloyalty, and never wearied of villainy, treason, and felony. From their point of vantage they had seen the knight cross the bridge with trouble and pain. Meleagant’s colour changed with the rage and dis- pleasure he felt; for he knows now that he will be challenged for the Queen; but his character was such that he feared no man, however strong or formidable. If he were not base and disloyal, there could no better knight be found; but he had a heart of wood, without gentleness and pity. What enraged his son and roused his ire, made the king happy and glad. The king knew of a truth that he who had crossed the bridge was much better than any one else. For no one would dare to pass over it in whom there dwelt any of that evil nature which brings more shame upon those who possess it than prowess brings of honour to the virtuous. For prowess cannot accomplish so much as wickedness and sloth can do: it is true beyond a doubt that it is possible to do more evil than good.</w:t>
      </w:r>
    </w:p>
    <w:p w14:paraId="538A1126" w14:textId="4D5A8AB9" w:rsidR="000276C6" w:rsidRPr="0048691D" w:rsidRDefault="000276C6" w:rsidP="0048691D">
      <w:pPr>
        <w:pStyle w:val="Body"/>
      </w:pPr>
      <w:r w:rsidRPr="0048691D">
        <w:t xml:space="preserve">I could say more on these two heads, if it did not cause me to delay. But I must turn to something else and resume my subject, and you shall hear how the king speaks profitably to his </w:t>
      </w:r>
      <w:r w:rsidRPr="0048691D">
        <w:lastRenderedPageBreak/>
        <w:t>son: “Son,” he says, “it was fortunate that thou and I came to look out this window; our reward has been to witness the boldest deed that ever entered the mind of man. Tell me now if thou art not well disposed toward him who has performed such a marvellous feat. Make peace and be reconciled with him, and deliver the Queen into his hands. Thou shalt gain no glory in battle with him, but rather mayst thou incur great loss. Show thyself to be courteous and sensible, and send the Queen</w:t>
      </w:r>
      <w:r w:rsidR="0048691D">
        <w:t xml:space="preserve"> </w:t>
      </w:r>
      <w:r w:rsidRPr="0048691D">
        <w:t>to meet him before he sees thee. Show him honour in this land of thine, and before he asks it, present to him what he has come to seek. Thou knowest well enough that he has come for the Queen Guinevere. Do not act so that people will take thee to be obstinate, foolish, or proud. If this man has entered thy land alone, thou shouldst bear him company, for one gentleman ought not to avoid another, but rather attract him and honour him with courtesy. One receives honour by himself showing it; be sure that the honour will be thine, if thou doest honour and service to him who is plainly the best knight in the world.” And he replies: “May God confound me, if there is not as good a knight, or even a better one than he!” It was too bad that he did not mention himself, of whom he entertains no mean opinion. And he adds: “I suppose you wish me to clasp my hands and kneel before him as his liegeman, and to hold my lands from him? So help me God, I would rather become his man than surrender to him the Queen!</w:t>
      </w:r>
      <w:r w:rsidR="0048691D">
        <w:t xml:space="preserve"> </w:t>
      </w:r>
      <w:r w:rsidRPr="0048691D">
        <w:t>God forbid that in such a fashion I should deliver her to him! She shall never be given up by me, but rather contest- ed and defended against all who are so foolish as to dare to come in quest of her.” Then again the king says to him: “Son, thou wouldst act very courteously to renounce this pretension. I advise thee and beg thee to keep the peace. Thou knowest well that the honour will belong to the knight, if he wins the Queen from thee in battle. He would doubtless rather win her in battle than as a gift, for it will thus enhance his fame. It is my opinion that he is seeking her, not to receive her peaceably, but because he wishes to win her by force of arms. So it would be wise on thy part to deprive him of the satisfaction of fighting thee. I am sorry to see thee so foolish; but if thou dost not heed my advice, evil will come of it, and the ensuing misfortune will be worse for thee. For the knight need fear no hostil- ity from any one here save thee. On behalf of myself and all my men, I will grant him a truce and security. I have never yet done a disloyal deed or practised treason and felony, and I shall not begin to do so now on thy account any more than I would for any stranger. I do not wish to flatter thee, for I promise that the knight shall not lack any arms, or horse or anything else he needs, in view of the boldness he has displayed in coming thus far. He shall be securely guarded and well defended against all men here excepting thee. I wish him clearly to understand that, if</w:t>
      </w:r>
      <w:r w:rsidR="0048691D">
        <w:t xml:space="preserve"> </w:t>
      </w:r>
      <w:r w:rsidRPr="0048691D">
        <w:t xml:space="preserve">he can maintain himself against thee, he need have no fear of any one else.” “I have listened to you in silence long enough,” says Meleagant, “and you may say what you please. But little do I care for all you say. I am not a hermit, nor so compassionate and charitable, and I have no desire to be </w:t>
      </w:r>
      <w:r w:rsidRPr="0048691D">
        <w:lastRenderedPageBreak/>
        <w:t>so honourable as to give him what I most love. His task will not be performed so quickly or so lightly; rather will it turn out otherwise than as you and he expect. You and I need not quarrel because you aid him against me. Even if he enjoys peace and a truce with you and all your men, what matters that to me? My heart does not quail on that account; rather, so help me God, I am glad that he need not feel concern for any one here but me; I do not wish you to do on my account anything which might be construed as disloyalty or treachery. Be as compassionate as you please, but let me be cruel.” “What? Wilt thou not change thy mind?” “No,” he says. “Then I will say nothing more. I will leave thee alone to do thy best and will go now to speak with the knight. I wish to offer and present to him my aid and counsel in all respects; for I am alto- gether on his side.”</w:t>
      </w:r>
    </w:p>
    <w:p w14:paraId="40715D05" w14:textId="257C616A" w:rsidR="000276C6" w:rsidRPr="0048691D" w:rsidRDefault="000276C6" w:rsidP="0048691D">
      <w:pPr>
        <w:pStyle w:val="Body"/>
      </w:pPr>
      <w:r w:rsidRPr="0048691D">
        <w:t>Then the king goes down and orders them to bring his horse. A large steed is brought to him, upon which he springs by the stirrup, and he rides off with some of his men: three knights and two squires he bade to go with him. They did not stop their ride downhill until they came to the bridge, where they see him stanching his wounds and wiping the blood from them. The king expects to keep him as his guest for a long time while his wounds are healing; but he might as well expect to drain the sea. The king hastens to dismount, and he who was grievously</w:t>
      </w:r>
      <w:r w:rsidR="0048691D">
        <w:t xml:space="preserve"> </w:t>
      </w:r>
      <w:r w:rsidRPr="0048691D">
        <w:t xml:space="preserve">wounded, stood up at once to meet him, though he did not know him, and he gave no more evidence of the pain he felt in his feet and hands than if he had been actually sound. The king sees that he is exerting himself, and quickly runs to greet him with the words: “Sire, I am greatly amazed that you have fallen upon us in this land. But be wel- come, for no one will ever repeat the attempt: it never happened in the past, and it will never happen in the future that any one should perform such a hardy feat or expose himself to such peril. And know that I admire you greatly for having executed what no one before ever dared to conceive. You will find me very kindly disposed, and loyal and courteous toward you. I am the king of this land, and offer you freely all my counsel and service; and I think I know pretty well what you have come here to seek. You come, I am sure, to seek the Queen.” “Sire,” he replies, “your surmise is correct; no other cause brings me here.” “Friend, you must suffer hardship to obtain her,” he replies; “and you are sorely wounded, as I see by the wounds and the flowing blood. You will not find him who brought her hith- er so generous as to give her up without a struggle; but you must tarry, and have your wounds cared for until they are completely healed. I will give you some of `the three Marys’ ointment, and something still better, if it can be found, for I am very solicitous about your comfort and your recovery. And the Queen is so confined that no mortal man has access to her—not even my son, who brought her here with him and who resents such treatment, for never was a man so beside himself and so desperate as he. But I am well disposed toward you, and will gladly give you, so help me God, all of which you </w:t>
      </w:r>
      <w:r w:rsidRPr="0048691D">
        <w:lastRenderedPageBreak/>
        <w:t>stand in need. My son himself will not have such good arms but that I will give you some that are just as good, and a horse, too, such as you will need, though my son will be angry with me. Despite the feelings of any one, I will protect you against all men. You will have no cause to fear any one excepting him who brought the Queen here. No man ever menaced another as I have menaced him, and I came near driving him from my land, in my displeasure because he will not surrender her to you. To be sure, he is my son; but feel no concern, for unless he defeats you in battle, he can never do you the slightest harm against my will.” “Sire,” he says, “I thank you. But I am losing time here which I do not wish to waste. I have no cause to complain, and have no wound which is paining me. Take me where I can find him; for with such arms as I have, I am ready to divert myself by giving and receiving blows.” “Friend, you had better wait two or three weeks until your wounds are healed, for it would be well for you to tarry here at least two weeks, and not on any account could I allow it, or look on, while you fought in my presence with such arms and with such an outfit.” And he replies: “With your permission, no other arms would be used than these, for I should prefer to fight with them, and I should not ask for the slightest post- ponement, adjournment or delay. However, in deference to you, I will consent to wait until to-morrow; but despite what any one may say, longer I will not wait.” Then the king assured him that all would be done as he wished; then he has the lodging-place prepared, and insistently requests his men, who are in the company, to serve him, which they do devotedly. And the king, who would gladly have made peace, had it been possible, went at once to his son and spoke to him like one who desires peace and harmony, saying: “Fair son, be reconciled now with this knight without a fight! He has not come here to disport himself or to hunt or chase, but he comes in search of honour and to increase his fame and renown, and I have seen that he stands in great need of rest. If he had taken my advice, he would not have rashly undertaken, either this month or the next, the battle which he so greatly desires. If thou mak- est over the Queen to him, dost thou fear any dishonour in the deed? Have no fear of that, for no blame can attach to thee; rather is it wrong to keep that to which one has no rightful claim. He would gladly have entered the battle</w:t>
      </w:r>
      <w:r w:rsidR="0048691D">
        <w:t xml:space="preserve"> </w:t>
      </w:r>
      <w:r w:rsidRPr="0048691D">
        <w:t xml:space="preserve">at once, though his hands and feet are not sound, but cut and wounded.” Meleagant answers his father thus: “You are foolish to be concerned. By the faith I owe St. Peter, I will not take your advice in this matter. I should deserve to be drawn apart with horses, if I heeded your advice. If he is seeking his honour, so do I seek mine; if he is in search of glory, so am I; if he is anxious for the battle, so am I a hundred times more so than he.” “I see plainly,” says the king, “that thou art intent upon thy mad enterprise, and thou shalt have thy fill of it. Since such is thy pleasure, to-morrow thou shalt try thy strength with the knight.” “May no greater hardship ever visit me than that!” Melea- gant replies; “I would much rather it were to-day than to-morrow. Just see how much more downcast </w:t>
      </w:r>
      <w:r w:rsidRPr="0048691D">
        <w:lastRenderedPageBreak/>
        <w:t>I am than is usual! My eyes are wild, and my face is pale! I shall have no joy or satisfaction or any cause for happiness until I am actually engaged with him.”</w:t>
      </w:r>
    </w:p>
    <w:p w14:paraId="1E2F5AE9" w14:textId="734A3940" w:rsidR="000276C6" w:rsidRDefault="000276C6" w:rsidP="0048691D">
      <w:pPr>
        <w:pStyle w:val="Body"/>
      </w:pPr>
      <w:r w:rsidRPr="0048691D">
        <w:t>The king understands that further advice and prayers are of no avail, so reluctantly he leaves his son and, taking a good, strong horse and handsome arms, he sends them to him who well deserves them, together with a surgeon who was a loyal and Christian man. There was in the world no more trusty man, and he was more skilled in the cure of wounds than all the doctors of Montpeilier. That night he treated the knight as best he could, in accordance with the king’s command. Already the news was known by the knights and damsels, the ladies and barons of all</w:t>
      </w:r>
      <w:r w:rsidR="0048691D">
        <w:t xml:space="preserve"> </w:t>
      </w:r>
      <w:r w:rsidRPr="0048691D">
        <w:t>the country-side, and all through the night until daybreak strangers and friends were making long journeys from all the country round. When morning came, there was such a press before the castle that there was not room to move one’s foot. And the king, rising early in his distress about the battle, goes directly to his son, who had already laced upon his head the helmet which was of Poitiers make. No delay or peace is possible, for though the king did his best, his efforts are of no effect. In the middle of the castle-square, where all the people are assembled, the battle will be fought in compliance with the king’s wish and command. The king sends at once for the stranger knight, and he is conducted to the grounds which were filled with people from the kingdom of Logres. For just as people are accustomed to go to church to hear the organ on the annual feast-days of Pentecost or Christmas, so they had all assembled now. All the foreign maidens from King Arthur’s realm had fasted three days and gone barefoot in their shifts, in order that God might endow with strength and courage the knight who was to fight his adversary on behalf of the captives. Very early, before prime had yet been sounded, both of the knights fully armed were led to the place, mounted upon two horses equally protected. Meleagant was very graceful, alert, and shapely; the hauberk with its fine meshes, the helmet, and the shield hanging from his neck—all these became him well. All the spec- tators. however, favoured the other knight, even those who wished him ill, and they say that Meleagant is worth nothing compared with him. As soon as they were both on the ground, the king comes and detains them as long as possible in an effort to make peace between them, but he is unable to persuade his son. Then he says to them: “Hold in your horses until I reach the top of the tower. It will be only a slight favour, if you will wait so long for me.” Then in sorrowful mood he leaves them and goes directly to the place where he knew he would find the Queen. She had begged him the evening before to place her where she might have an unobstructed view of the battle; he had grant- ed her the boon, and went now to seek and fetch her, for he was very anxious to show her honour and courtesy. He</w:t>
      </w:r>
      <w:r w:rsidR="0048691D">
        <w:t xml:space="preserve"> </w:t>
      </w:r>
      <w:r w:rsidRPr="0048691D">
        <w:t xml:space="preserve">placed her at one window, and took his place at another window on her right. Beside them, there were gathered there many knights and prudent dames and damsels, who were natives of that land; and there were many </w:t>
      </w:r>
      <w:r w:rsidRPr="0048691D">
        <w:lastRenderedPageBreak/>
        <w:t>others, who were captives, and who were intent upon their orisons and prayers. Those who were prisoners were praying for their lord, for to God and to him they entrusted their succour and deliverance. Then the combatants without delay make all the people stand aside; then they clash the shields with their elbows, and thrust their arms into the straps, and spur at each other so violently that each sends his lance two arms’ length through his opponent’s shield, causing the lance to split and splinter like a flying spark. And the horses meet head on, clashing breast to breast, and the shields and helmets crash with such a noise that it seems like a mighty thunder-clap; not a breast-strap, girth, rein or surcingle remains unbroken, and the saddle-bows, though strong, are broken to pieces. The combat- ants felt no shame in falling to earth, in view of their mishaps, but they quickly spring to their feet, and without waste of threatening words rush at each other more fiercely than two wild boars, and deal great blows with their swords of steel like men whose hate is violent. Repeatedly they trim the helmets and shining hauberks so fiercely that after the sword the blood spurts out. They furnished an excellent battle, indeed, as they stunned and wounded each other with their heavy, wicked blows. Many fierce, hard, long bouts they sustained with equal honour, so that the onlookers could discern no advantage on either side. But it was inevitable that he who had crossed the bridge should be much weakened by his wounded hands. The people who sided with him were much dismayed, for they notice that his strokes are growing weaker, and they fear he will get the worst of it; it seemed to them that he was weakening, while Meleagant was triumphing, and they began to murmur all around. But up at the window of the tower there was a wise maiden who thought within herself that the knight had not undertaken the battle either on her account or for the sake of the common herd who had gathered about the list, but that his only incentive had been the Queen; and she thought that, if he knew that she was at the window seeing and watching him, his strength and courage would increase. And if she had known his name, she would gladly have called to him to look about him. Then she came to the Queen and said: “Lady, for God’s sake and your own as well as ours, I beseech you to tell me,</w:t>
      </w:r>
      <w:r w:rsidR="0048691D">
        <w:t xml:space="preserve"> </w:t>
      </w:r>
      <w:r w:rsidRPr="0048691D">
        <w:t>if you know, the name of yonder knight, to the end that it may be of some help to him.” “Damsel,” the Queen replies, “you have asked me a question in which I see no hate or evil, but rather good intent; the name of the knight, I know, is Lancelot of the Lake.” “God, how happy and glad at heart I am!” the damsel says. Then she leans forward and calls to him by name so loudly that all the people hear: “Lancelot, turn about and see who is here taking note of thee!”</w:t>
      </w:r>
    </w:p>
    <w:p w14:paraId="018331EF" w14:textId="77777777" w:rsidR="0048691D" w:rsidRPr="0048691D" w:rsidRDefault="0048691D" w:rsidP="0048691D">
      <w:pPr>
        <w:pStyle w:val="Body"/>
      </w:pPr>
    </w:p>
    <w:p w14:paraId="19BF6148" w14:textId="77777777" w:rsidR="000276C6" w:rsidRPr="0048691D" w:rsidRDefault="000276C6" w:rsidP="0048691D">
      <w:pPr>
        <w:pStyle w:val="Heading3"/>
      </w:pPr>
      <w:r w:rsidRPr="0048691D">
        <w:t>Part III: Vv. 3685 Vv. 5594</w:t>
      </w:r>
    </w:p>
    <w:p w14:paraId="0E45EEA6" w14:textId="2F4C6064" w:rsidR="000276C6" w:rsidRPr="0048691D" w:rsidRDefault="000276C6" w:rsidP="0048691D">
      <w:pPr>
        <w:pStyle w:val="Body"/>
      </w:pPr>
      <w:r w:rsidRPr="0048691D">
        <w:t xml:space="preserve">When Lancelot heard his name, he was not slow to turn around: he turns and sees seated up there at the window of the tower her whom he desired most in the world to see. From the </w:t>
      </w:r>
      <w:r w:rsidRPr="0048691D">
        <w:lastRenderedPageBreak/>
        <w:t>moment he caught sight of her, he did not turn or take his eyes and face from her, defending himself with backhand blows. And Meleagant meanwhile attacked him as fiercely as he could, delighted to think that the other cannot withstand him now; and they of the country are well pleased too, while the foreigners are so distressed that they can no longer support themselves, and many of them fall to earth either upon their knees or stretched out prone; thus some are glad, and some distressed. Then the damsel cried again from the window: “Ah, Lancelot, how is it that thou dost now conduct thyself so foolishly? Once thou wert the embodiment of prowess and of all that is good, and I do not think God ever made a knight who could equal thee in valour and in worth. But now we see thee so distressed that thou dealest back-hand blows and fightest thy adversary, behind thy back. Turn, so as to be on the other side, and so that thou canst face toward this tower, for it will help thee to keep it in view.” Then Lancelot is so ashamed and mortified that he hates himself, for he knows full well that all have seen how, for some time past, he has had the worst of the fight. There- upon he leaps backward and so manoeuvres as to force Meleagant into a position between him and the tower.</w:t>
      </w:r>
      <w:r w:rsidR="0048691D">
        <w:t xml:space="preserve"> </w:t>
      </w:r>
      <w:r w:rsidRPr="0048691D">
        <w:t>Meleagant makes every effort to regain his former position. But Lancelot rushes upon him, and strikes him so violently upon his body and shield whenever he tries to get around him, that he compels him to whirl about two or three times in spite of himself. Lancelot’s strength and courage grow, partly because he has love’s aid, and partly because he never hated any one so much as him with whom he is engaged. Love and mortal hate, so fierce that never before was such hate seen, make him so fiery and bold that Meleagant ceases to treat it as a jest and begins to stand in awe of him, for he had never met or known so doughty a knight, nor had any knight ever wounded or injured him as this one does. He is glad to get away from him, and he winces and sidesteps, fearing his blows and avoiding them. And Lancelot does not idly threaten him, but drives him rapidly toward the tower where the Queen was stationed on the watch. There upon the tower he did her the homage of his blows until he came so close that, if he advanced another step, he would lose sight of her. Thus Lancelot drove him back and forth repeatedly in whatev- er direction he pleased, always stopping before the Queen, his lady, who had kindled the flame which compels him to fix his gaze upon her. And this same flame so stirred him against Meleagant that he was enabled to lead and drive him wherever he pleased. In spite of himself he drives him on like a blind man or a man with a wooden leg. The king sees his son so hard pressed that he is sorry for him and he pities him, and he will not deny him aid and</w:t>
      </w:r>
      <w:r w:rsidR="0048691D">
        <w:t xml:space="preserve"> </w:t>
      </w:r>
      <w:r w:rsidRPr="0048691D">
        <w:t xml:space="preserve">assistance if possible; but if he wishes to proceed courteously, he must first beg the Queen’s permission. So he began to say to her: “Lady, since I have had you in my power, I have loved you and faithfully served and honoured you. I never consciously left anything undone in which I saw your honour involved; now repay me for what I have done. For I am about to ask you a favour which you should </w:t>
      </w:r>
      <w:r w:rsidRPr="0048691D">
        <w:lastRenderedPageBreak/>
        <w:t xml:space="preserve">not grant unless you do so willingly. I plainly see that my son is getting the worst of this battle; I do not speak so because of the chagrin I feel, but in order that Lancelot, who has him in his power, may not kill him. Nor ought you to wish to see him killed; not because he has not wronged both you and him, but because I make the request of you: so tell him, please, to stop beating him. If you will, you can thus repay me for what I have done for you.” “Fair sire, I am willing to do so at your request,” the Queen replies; “had I mortal hatred for your son, whom it is true I do not love, yet you have served me so well that, to please you, I am quite willing that he should desist.” These words were not spoken privately, but Lancelot and Meleagrant heard what was said. The man who is a perfect lover is always obedient and quickly and gladly does his mistress’ pleasure. So Lancelot was constrained to do his Lady’s will, for he loved more than Pyramus, if that were possible for any man to do. Lancelot heard what was said, and as soon as the last word had issued from her mouth, “since you wish him to desist, I am willing that he should do so,” Lancelot would not have touched him or made a movement for any- thing, even if the other had killed him. He does not touch him or raise his hand. But Meleagant, beside himself with rage and shame when he hears that it has been necessary to intercede in his behalf, strikes him with all the strength he can muster. And the king went down from the tower to upbraid his son, and entering the list he addressed him thus: “How now? Is this becoming, to strike him when he is not touching thee? Thou art too cruel and savage, and thy prowess is now out of place! For we all know beyond a doubt that he is thy superior.” Then Meleagant, choking with shame, says to the king: “I think you must be blind! I do not believe you see a thing. Any one must indeed be blind to think I am not better than he.” “Seek some one to believe thy words!” the king replies, “for all the people know whether thou speakest the truth or a lie. All of us know full well the truth.” Then the king bids his barons lead his son away, which they do at once in execution of his command: they led away Meleagant. But it was not neces- sary to use force to induce Lancelot to withdraw, for Meleagant might have harmed him grievously, before he would have sought to defend himself. Then the king says to his son: “So help me God, now thou must make peace and surrender the Queen. Thou must cease this quarrel once for all and withdraw thy claim.” “That is great nonsense you have uttered! I hear you speak foolishly. Stand aside! Let us fight, and do not mix in our affairs!” But the king says he will take a hand, for he knows well that, were the fight to continue, Lancelot would kill his son. “He kill me! Rather would I soon defeat and kill him, if you would leave us alone and let us fight.” Then the king says: “So help me God, all that thou sayest is of no avail.” “Why is that?” he asks. “Because I will not consent. I will not so trust in thy folly and pride as to allow thee to be killed. A man is a fool to court death, as thou dost in thy ignorance. I know well that thou hatest me because I wish to save thy life. God will not let me see and witness thy death, if I can help it, </w:t>
      </w:r>
      <w:r w:rsidRPr="0048691D">
        <w:lastRenderedPageBreak/>
        <w:t>for it would cause me too much grief.” He talks to him and reproves him until finally peace and good-will are restored. The terms of the peace are these: he will surrender the Queen to Lancelot, provided that the latter without reluctance will fight them again within a year of such time as he shall choose to summon him: this is no trial to Lancelot. When peace is made, all the people press about, and it is decided that the battle shall be fought at the court of King Arthur, who holds Britain and Cornwall in his sway: there they decide that it shall be. And the Queen has to consent, and Lancelot has to promise, that if Meleagant can prove him recreant, she shall come back with him again without the interference of any one. When the Queen and Lancelot had both agreed to this, the arrange- ment was concluded, and they both retired and removed their arms. Now the custom in the country was that when one issued forth, all the others might do so too. All called down blessings upon Lancelot: and you may know that he must have felt great joy, as in truth he did. All the strangers assemble and rejoice over Lancelot, speaking so as to be heard by him: “Sire, in truth we were joyful as soon as we heard your name, for we felt sure at once that we should all be set free.” There was a great crowd present at this glad scene, as each one strives and presses forward to touch him if possible. Any one who succeeded in touching him was more delighted than he could tell. There was plenty of joy, and of sorrow too; those who were now set free rejoiced unrestrainedly; but Meleagant and his followers have not anything they want, but are pensive, gloomy, and downcast. The king turns away from the list, taking with him Lancelot, who begs him to take him to the Queen. “I shall not fail to do so,” the king replies; “for it seems to me the proper thing to do. And if you like, I will show you Kay the seneschal.” At this Lancelot is so glad that he almost falls at his feet. Then the king took him at once into the hall, where the Queen had come to wait for him.</w:t>
      </w:r>
    </w:p>
    <w:p w14:paraId="66546DDE" w14:textId="594E76A1" w:rsidR="000276C6" w:rsidRPr="0048691D" w:rsidRDefault="000276C6" w:rsidP="0048691D">
      <w:pPr>
        <w:pStyle w:val="Body"/>
      </w:pPr>
      <w:r w:rsidRPr="0048691D">
        <w:t>When the Queen saw the king holding Lancelot by the hand, she rose before the king, but she looked displeased</w:t>
      </w:r>
      <w:r w:rsidR="0048691D">
        <w:t xml:space="preserve"> </w:t>
      </w:r>
      <w:r w:rsidRPr="0048691D">
        <w:t>with clouded brow, and she spoke not a word. “Lady, here is Lancelot come to see you,” says the king; “you ought to be pleased and satisfied.” “I, sire? He cannot please me. I care nothing about seeing him.” “Come now, lady,” says the king who was very frank and courteous, “what induces you to act like this? You are too scornful toward a man who has served you so faithfully that he has repeatedly exposed his life to mortal danger on this journey for your sake, and who has defended and rescued you from my son Meleagant who had deeply wronged you.” “Sire, truly he</w:t>
      </w:r>
      <w:r w:rsidR="0048691D">
        <w:t xml:space="preserve"> </w:t>
      </w:r>
      <w:r w:rsidRPr="0048691D">
        <w:t xml:space="preserve">has made poor use of his time. I shall never deny that I feel no gratitude toward him.” Now Lancelot is dumbfounded; but he replies very humbly like a polished lover: “Lady, certainly I am grieved at this, but I dare not ask your reason.” The Queen listened as Lancelot voiced his disappointment, but in order to grieve and confound him, she would not answer a single word, but returned to her room. And Lancelot followed her with his eyes and heart </w:t>
      </w:r>
      <w:r w:rsidRPr="0048691D">
        <w:lastRenderedPageBreak/>
        <w:t>until she reached the door; but she was not long in sight, for the room was close by. His eyes would gladly have followed her, had that been possible; but the heart, which is more lordly and masterful in its strength, went through the door after her, while the eyes remained behind weeping with the body. And the king said privily to him: “Lancelot, I am amazed at what this means: and how it comes about that the Queen cannot endure the sight of you, and that she is so unwilling to speak with you. If she is ever accustomed to speak with you, she ought not to be niggardly now or avoid conversation with you, after what you have done for her. Now tell me, if you know, why and for what misdeed she has shown you such a countenance.” “Sire, I did not notice that just now; but she will not look at me or hear my words, and that distresses and grieves me much.” “Surely,” says the king, “she is in the wrong, for you have risked your life for her. Come away now, fair sweet friend, and we shall go to speak with the seneschal.” “I shall be glad</w:t>
      </w:r>
      <w:r w:rsidR="00084A94">
        <w:t xml:space="preserve"> </w:t>
      </w:r>
      <w:r w:rsidRPr="0048691D">
        <w:t>to do so,” he replies. Then they both go to the seneschal. As soon as Lancelot came where he was, the seneschal’s first exclamation was: “How thou hast shamed me!” “I? How so?” Lancelot inquires; “tell me what disgrace have I brought upon you?” “A very great disgrace, for thou hast carried out what I could not accomplish, and thou hast done what I could not do.”</w:t>
      </w:r>
    </w:p>
    <w:p w14:paraId="574CF795" w14:textId="09DB8603" w:rsidR="000276C6" w:rsidRPr="0048691D" w:rsidRDefault="000276C6" w:rsidP="0048691D">
      <w:pPr>
        <w:pStyle w:val="Body"/>
      </w:pPr>
      <w:r w:rsidRPr="0048691D">
        <w:t>Then the king left them together in the room, and went out alone. And Lancelot inquires of the seneschal if he has been badly off. “Yes,” he answers, “and I still am so. I was never more wretched than I am now. And I should have died a long time ago, had it not been for the king, who in his compassion has shown me so much gentle- ness and kindness that he willingly let me lack nothing of which I stood in need; but I was furnished at once with everything that I desired. But opposed to the kindness which he showed me, was Meleagant his son, who is full of</w:t>
      </w:r>
      <w:r w:rsidR="00084A94">
        <w:t xml:space="preserve"> </w:t>
      </w:r>
      <w:r w:rsidRPr="0048691D">
        <w:t xml:space="preserve">wickedness, and who summoned the physicians to him and bade them apply such ointments as would kill me. Such a father and stepfather have I had! For when the king had a good plaster applied to my wounds in his desire that I should soon be cured, his treacherous son, wishing to put me to death, had it promptly taken off and some harmful salve applied. But I am very sure that the king was ignorant of this; he would not tolerate such base and murderous tricks. But you do not know how courteous he has been to my lady: no frontier tower since the time that Noah built the ark was ever so carefully guarded, for he has guarded her so vigilantly that, though his son chafed under the restraint, he would nor let him see her except in the presence of the king himself. Up to the present time the king in his mercy has shown her all the marks of consideration which she herself proposed. She alone had the disposition of her affairs. And the king esteemed her all the more for the loyalty she showed. But is it true, as I am told, that she is so angry with you that she has publicly refused to speak with you?” “You have been told the exact truth,” Lancelot replies, “but for God’s sake, can you tell me why she is so displeased with me?” He replies that he does not </w:t>
      </w:r>
      <w:r w:rsidRPr="0048691D">
        <w:lastRenderedPageBreak/>
        <w:t>know, and that he is greatly surprised at it. “Well, let it be as she pleases,” says Lancelot, feeling his helplessness; “I must now take my leave, and I shall go to seek my lord Gawain who has entered this land, and who arranged with me that he would proceed directly to the waterbridge.” Then, leaving the room, he appeared before the king and asked for leave to proceed in that direction. And the king willingly grants him leave to go. Then those whom Lancelot had set free and delivered from prison ask him what they are to do. And he replies: “All those who desire may come with me, and those who wish to stay with the Queen may do so: there is no reason why they should accompany me.” Then all those, who so desire, accompany him, more glad and joyous than is their wont. With the Queen remain her damsels who are light of heart, and many knights and ladies too. But there is not one of those who stay behind, who would not have preferred to return to his own country to staying there. But on my lord Gawain’s account, whose arrival is expected, the Queen keeps them, saying that she will never stir until she has news of him.</w:t>
      </w:r>
    </w:p>
    <w:p w14:paraId="2AAEFF4D" w14:textId="4C858837" w:rsidR="000276C6" w:rsidRPr="00084A94" w:rsidRDefault="000276C6" w:rsidP="00084A94">
      <w:pPr>
        <w:pStyle w:val="Body"/>
      </w:pPr>
      <w:r w:rsidRPr="0048691D">
        <w:t>The news spreads everywhere that the Queen is free to go, and that all the other prisoners have been set at liberty and are free to go whenever it suits and pleases them. Wherever the people of the land gather together, they ask each other about the truth of this report, and never talk of anything else. They are very much enraged that all the dangerous passes have been overcome, and that any one may come and go as he pleases. But when the natives of the country, who had not been present at the battle, learned how Lancelot had been the victor, they all betook themselves to the place where they knew he must pass by, thinking that the king would be well pleased if they should seize Lancelot and hale him back to him. All of his own men were without their arms, and therefore they were at a disadvantage when they saw the natives of the country coming under arms. It was not strange that they seized Lancelot, who was without his arms. They lead him back prisoner, his feet lashed together beneath his horse. Then his own men say: “Gentlemen, this is an evil deed; for the king has given us his safe-conduct, and we are under his protection.” But the others reply: “We do not know how that may be; but as we have taken you, you must return with us to court.” The rumour, which swiftly flies and runs, reaches the king, that his men have seized</w:t>
      </w:r>
      <w:r w:rsidR="00084A94">
        <w:t xml:space="preserve"> </w:t>
      </w:r>
      <w:r w:rsidRPr="0048691D">
        <w:t>Lancelot and put him to death. When the king hears it, he is sorely grieved and swears angrily by his head that they who have killed him shall surely die for the deed; and that, if he can seize or catch them, it shall be their fate to be hanged, burned, or drowned. And if they attempt to deny their deed, he will not believe what they say, for they have</w:t>
      </w:r>
      <w:r w:rsidR="00084A94">
        <w:t xml:space="preserve"> </w:t>
      </w:r>
      <w:r w:rsidRPr="00084A94">
        <w:t>brought him such grief and shame that he would be disgraced were vengeance not to be exacted from them; but he will be avenged without a doubt. The news of this spread until it reached the Queen, who was sitting at meat. She almost killed herself on hearing the false report about Lancelot, but she supposes it to be true, and therefore she</w:t>
      </w:r>
      <w:r w:rsidR="00084A94">
        <w:t xml:space="preserve"> </w:t>
      </w:r>
      <w:r w:rsidRPr="00084A94">
        <w:t xml:space="preserve">is in such dismay that she almost loses the power to speak; but, because of those </w:t>
      </w:r>
      <w:r w:rsidRPr="00084A94">
        <w:lastRenderedPageBreak/>
        <w:t>present, she forces herself to say: “In truth, I am sorry for his death, and it is no wonder that I grieve, for he came into this country for my sake, and therefore I should mourn for him.” Then she says to herself, so that the others should not hear, that no one need ask her to drink or eat, if it is true that he is dead, in whose life she found her own. Then grieving she rises from the table, and makes her lament, but so that no one hears or notices her. She is so beside herself that she repeatedly grasps her throat with the desire to kill herself; but first she confesses to herself, and repents with self-reproach,</w:t>
      </w:r>
      <w:r w:rsidR="00084A94">
        <w:t xml:space="preserve"> </w:t>
      </w:r>
      <w:r w:rsidRPr="00084A94">
        <w:t>blaming and censuring herself for the wrong she had done him, who, as she knew, had always been hers, and would still be hers, if he were alive. She is so distressed at the thought of her cruelty, that her beauty is seriously impaired. Her cruelty and meanness affected her and marred her beauty more than all the vigils and fastings with which she afflicted herself. When all her sins rise up before her, she gathers them together, and as she reviews them, she re- peatedly exclaims: “Alas! of what was I thinking when my lover stood before me and I should have welcomed him, that I would not listen to his words? Was I not a fool, when I refused to look at or speak to him? Foolish indeed?</w:t>
      </w:r>
      <w:r w:rsidR="00084A94">
        <w:t xml:space="preserve"> </w:t>
      </w:r>
      <w:r w:rsidRPr="00084A94">
        <w:t>Rather was I base and cruel, so help me God. I intended it as a jest, but he did not take it so, and has not pardoned me. I am sure it was no one but me who gave him his death-blow. When he came before me smiling and expecting that I would be glad to see him and would welcome him, and when I would not look at him, was not that a mortal blow? When I refused to speak with him, then doubtless at one blow I deprived him of his heart and life. These two strokes have killed him, I am sure; no other bandits have caused his death. God! can I ever make amends for this murder and this crime? No, indeed; sooner will the rivers and the sea dry up. Alas! how much better I should feel, and how much comfort I should take, if only once before he died I had held him in my arms! What? Yes, certainly, quite unclad, in order the better to enjoy him. If he is dead, I am very wicked not to destroy myself. Why? Can it harm my lover for me to live on after he is dead, if I take no pleasure in anything but in the woe I bear for him? In giving myself up to grief after his death, the very woes I court would be sweet to me, if he were only still alive. It is wrong for a woman to wish to die rather than to suffer for her lover’s sake. It is certainly sweet for me to mourn him long. I would rather be beaten alive than die and be at rest.”</w:t>
      </w:r>
    </w:p>
    <w:p w14:paraId="0FC1DE14" w14:textId="79DF6A46" w:rsidR="000276C6" w:rsidRPr="00084A94" w:rsidRDefault="000276C6" w:rsidP="00084A94">
      <w:pPr>
        <w:pStyle w:val="Body"/>
      </w:pPr>
      <w:r w:rsidRPr="00084A94">
        <w:t xml:space="preserve">For two days the Queen thus mourned for him without eating or drinking, until they thought she too would die. There are plenty of people ready to carry bad news rather than good. The news reaches Lancelot that his lady and sweetheart is dead. You need have no doubt of the grief he felt; every one may feel sure that he was afflicted and overcome with grief. Indeed, if you would know the truth, he was so downcast that he held his life in slight esteem. He wished to kill himself at once, but first he uttered a brief lament. He makes a running noose at one end of the </w:t>
      </w:r>
      <w:r w:rsidRPr="00084A94">
        <w:lastRenderedPageBreak/>
        <w:t>belt he wore, and then tearfully communes thus with himself: “Ah, death, how hast thou spied me out and undone me, when in the bloom of health! I am undone, and yet I feel no pain except the grief within my heart. This is a terrible mortal grief. I am willing that it should be so, and if God will, I shall die of it. Then can I not die some other way, without God’s consent? Yes, if he will let me tie this noose around my neck. I think I can compel death, even against her will, to take my life. Death, who covets only those who fear her, will not come to me; but my belt will bring her within my power, and as soon as she is mine, she will execute my desire. But, in truth, she will come too tardily for me, for I yearn to have her now!” Then he delays and hesitates no longer, but adjusts his head within the noose until it rests about his neck; and in order that he may not fail to harm himself, he fastens the end of the belt tightly about the saddle-bow, without attracting the attention of any one. Then he let himself slide to earth, intend- ing his horse to drag him until he was lifeless, for he disdains to live another hour. When those who ride with him see him fallen to earth, they suppose him to be in a faint, for no one sees the noose which he had attached about his neck. At once they caught him in their arms and, on raising him, they found the noose which he had put around his neck and with which he sought to kill himself. They quickly cut the noose; but the noose had so hurt his throat that for some time he could not speak; the veins of his neck and throat are almost broken. Now he could not harm himself, even had he wished to do so; however, he is grieved that they have laid hands on him, and he almost burns up with rage, for willingly would he have killed himself had no one chanced to notice him. And now when he can- not harm himself, he cries: “Ah, vile and shameless death! For God’s sake, why hadst thou not the power and might to kill me before my lady died? I suppose it was because thou wouldst not deign to do what might be a kindly deed. If thou didst spare me, it must be attributed to thy wickedness. Ah, what kind of service and kindness is that! How well hast thou employed them here! A curse upon him who thanks thee or feels gratitude for such a service! I know not which is more my enemy: life, which detains me, or death, which will not slay me. Each one torments me mor- tally; and it serves me right, so help me God, that in spite of myself I should still live on. For I ought to have killed myself as soon as my lady the Queen showed her hate for me; she did not do it without cause, but she had some good reason, though I know not what it is. And if I had known what it was before her soul went to God, I should have made her such rich amends as would have pleased her and gained her mercy. God! what could my crime have</w:t>
      </w:r>
      <w:r w:rsidR="00084A94">
        <w:t xml:space="preserve"> </w:t>
      </w:r>
      <w:r w:rsidRPr="00084A94">
        <w:t xml:space="preserve">been? I think she must have known that I mounted upon the cart. I do not know what other cause she can have to blame me. This has been my undoing. If this is the reason of her hate, God! what harm could this crime do? Any one who would reproach me for such an act never knew what love is, for no one could mention anything which, if prompted by love, ought to be turned into a reproach. Rather, everything that </w:t>
      </w:r>
      <w:r w:rsidRPr="00084A94">
        <w:lastRenderedPageBreak/>
        <w:t>one can do for his lady-love is to be regarded as a token of his love and courtesy. Yet, I did not do it for my `lady-love’. I know not by what name to call her, whether `lady-love’, or not. I do not dare to call her by this name. But I think I know this much of love: that if she loved me, she ought not to esteem me less for this crime, but rather call me her true lover, inasmuch as I regard- ed it as an honour to do all love bade me do, even to mount upon a cart. She ought to ascribe this to love; and this</w:t>
      </w:r>
      <w:r w:rsidR="00084A94">
        <w:t xml:space="preserve"> </w:t>
      </w:r>
      <w:r w:rsidRPr="00084A94">
        <w:t>is a certain proof that love thus tries his devotees and thus learns who is really his. But this service did not please my lady, as I discovered by her countenance. And yet her lover did for her that for which many have shamefully reproached and blamed him, though she was the cause of it; and many blame me for the part I have played, and have turned my sweetness into bitterness. In truth, such is the custom of those who know so little of love, that even honour they wash in shame. But whoever dips honour into shame, does not wash it, but rather sullies it. But they, who maltreat him so, are quite ignorant of love; and he, who fears not his commands, boasts himself very superior to him. For unquestionably he fares well who obeys the commands of love, and whatever he does is pardonable, but he is the coward who does not dare.”</w:t>
      </w:r>
    </w:p>
    <w:p w14:paraId="1B715F90" w14:textId="77777777" w:rsidR="000276C6" w:rsidRPr="00084A94" w:rsidRDefault="000276C6" w:rsidP="00084A94">
      <w:pPr>
        <w:pStyle w:val="Body"/>
      </w:pPr>
      <w:r w:rsidRPr="00084A94">
        <w:t>Thus Lancelot makes his lament, and his men stand grieving by his side, keeping hold of him and guarding him. Then the news comes that the Queen is not dead. Thereupon Lancelot at once takes comfort, and if his grief for her death had before been intense and deep, now his joy for her life was a hundred thousand times as great. And when they arrived within six or seven leagues of the castle where King Bademagu was, grateful news of Lancelot was told him, how he was alive and was coming hale and hearty, and this news the king was glad to hear. He did a very courteous thing in going at once to appraise the Queen. And she replies: “Fair sire, since you say so, I believe it is true, but I assure you that, if he were dead, I should never be happy again. All my joy would be cut off, if a knight had been killed in my service.”</w:t>
      </w:r>
    </w:p>
    <w:p w14:paraId="351560DB" w14:textId="47914247" w:rsidR="000276C6" w:rsidRDefault="000276C6" w:rsidP="00084A94">
      <w:pPr>
        <w:pStyle w:val="Body"/>
      </w:pPr>
      <w:r w:rsidRPr="00084A94">
        <w:t xml:space="preserve">Then the king leaves her, and the Queen yearns ardently for the arrival of her lover and her joy. She has no desire this time to bear him any grudge. But rumour, which never rests but runs always unceasingly, again reaches the Queen to the effect that Lancelot would have killed himself for her sake, if he had had the chance. She is happy at the thought that this is true, but she would not have had it happen so for anything, for her sorrow would have been too great. Thereupon Lancelot arrived in haste. As soon as the king sees him, he runs to kiss and embrace him. He feels as if he ought to fly, borne along by the buoyancy of his joy. But his satisfaction is cut short by those who had taken and bound his guest, and the king tells them they have come in an evil hour, for they shall all be killed and confounded. Then they made answer that they thought he would have it so. “It is I whom you have insulted in doing your pleasure. He has no reason to complain,” the king replies; “you have not shamed him at all, but only me who was protecting him. </w:t>
      </w:r>
      <w:r w:rsidRPr="00084A94">
        <w:lastRenderedPageBreak/>
        <w:t>However you look at it, the shame is mine. But if you escape me now, you will see no joke in this.” When Lancelot hears his wrath, he puts forth every effort to make peace and adjust mat- ters; when his efforts have met with success, the king takes him away to see the Queen. This time the Queen did not lower her eyes to the ground, but she went to meet him cheerfully, honouring him all she could, and making him sit down by her side. Then they talked together at length of all that was upon their hearts, and love furnished them with so much to say that topics did not lack. And when Lancelot sees how well he stands, and that all he says finds favour with the Queen, he says to her in confidence: “Lady, I marvel greatly why you received me with such a countenance when you saw me the day before yesterday, and why you would not speak a word to me: I almost died of the blow you gave me, and I had not the courage to dare to question you about it, as I now venture to do. I am ready now, lady, to make amends, when you have told me what has been the crime which has caused me such distress.” Then the Queen replies: “What? Did you not hesitate for shame to mount the cart? You showed you were loath to get in, when you hesitated for two whole steps. That is the reason why I would neither address nor look at you.” “May God save me from such a crime again,” Lancelot replies, “and may God show me no mercy, if you were</w:t>
      </w:r>
      <w:r w:rsidR="00084A94">
        <w:t xml:space="preserve"> </w:t>
      </w:r>
      <w:r w:rsidRPr="00084A94">
        <w:t>not quite right! For God’s sake, lady, receive my amends at once, and tell me, for God’s sake, if you can ever pardon me.” “Friend, you are quite forgiven,” the Queen replies; “I pardon you willingly.” “Thank you for that, lady,” he then says; “but I cannot tell you here all that I should like to say; I should like to talk with you more at leisure, if possible.” Then the Queen indicates a window by her glance rather than with her finger, and says: “Come through the garden to-night and speak with me at yonder window, when every one inside has gone to sleep. You will not be able to get in: I shall be inside and you outside: to gain entrance will be impossible. I shall be able to touch you only with my lips or hand, but, if you please, I will stay there until morning for love of you. Our bodies cannot</w:t>
      </w:r>
      <w:r w:rsidR="00084A94">
        <w:t xml:space="preserve"> </w:t>
      </w:r>
      <w:r w:rsidRPr="00084A94">
        <w:t>be joined, for close beside me in my room lies Kay the seneschal, who is still suffering from his wounds. And the door is not open, but is tightly closed and guarded well. When you come, take care to let no spy catch sight of you.” “Lady,” says he, “if I can help it, no spy shall see me who might think or speak evil of us.” Then, having agreed upon this plan, they separate very joyfully.</w:t>
      </w:r>
    </w:p>
    <w:p w14:paraId="276DAE54" w14:textId="3EFBAE73" w:rsidR="000276C6" w:rsidRPr="00084A94" w:rsidRDefault="000276C6" w:rsidP="00084A94">
      <w:pPr>
        <w:pStyle w:val="Body"/>
      </w:pPr>
      <w:r w:rsidRPr="00084A94">
        <w:t>Lancelot leaves the room in such a happy frame that all his past troubles are forgotten. But he was so impatient for the night to come that his restlessness made the day seem longer than a hundred ordinary days or than an entire year. If night had only come, he would gladly have gone to the trysting place. Dark and sombre night at last won its struggle with the day, and wrapped it up in its covering, and laid it away beneath its cloak. When he saw the light</w:t>
      </w:r>
      <w:r w:rsidR="00084A94">
        <w:t xml:space="preserve"> </w:t>
      </w:r>
      <w:r w:rsidRPr="00084A94">
        <w:t xml:space="preserve">of day obscured, he pretended to be tired and worn, and said that, in view of his protracted vigils, he needed rest. You, who have ever done the same, may well understand and guess that he pretends to be tired and </w:t>
      </w:r>
      <w:r w:rsidRPr="00084A94">
        <w:lastRenderedPageBreak/>
        <w:t>goes to bed in order to deceive the people of the house; but he cared nothing about his bed, nor would he have sought rest there for anything, for he could not have done so and would not have dared, and furthermore he would not have cared to possess the courage or the power to do so. Soon he softly rose, and was pleased to find that no moon or star was shining, and that in the house there was no candle, lamp, or lantern burning. Thus he went out and looked about, but there was no one on the watch for him, for all thought that he would sleep in his bed all night. Without escort or company he quickly went out into the garden, meeting no one on the way, and he was so fortunate as to find that a part of the garden-wall had recently fallen down. Through this break he passes quickly and proceeds to the window, where he stands, taking good care not to cough or sneeze, until the Queen arrives clad in a very white chemise. She wore no cloak or coat, but had thrown over her a short cape of scarlet cloth and shrew-mouse fur.</w:t>
      </w:r>
      <w:r w:rsidR="00084A94">
        <w:t xml:space="preserve"> </w:t>
      </w:r>
      <w:r w:rsidRPr="00084A94">
        <w:t>As soon as Lancelot saw the Queen leaning on the window-sill behind the great iron bars, he honoured her with a gentle salute. She promptly returned his greeting, for he was desirous of her, and she of him. Their talk and conver- sation are not of vulgar, tiresome affairs. They draw close to one another, until each holds the other’s hand. But they are so distressed at not being able to come together more completely, that they curse the iron bars. Then Lancelot asserts that, with the Queen’s consent, he will come inside to be with her, and that the bars cannot keep him out.</w:t>
      </w:r>
      <w:r w:rsidR="00084A94">
        <w:t xml:space="preserve"> </w:t>
      </w:r>
      <w:r w:rsidRPr="00084A94">
        <w:t>And the Queen replies: “Do you not see how the bars are stiff to bend and hard to break? You could never so twist, pull or drag at them as to dislodge one of them.” “Lady,” says he, “have no fear of that. It would take more than these bars to keep me out. Nothing but your command could thwart my power to come to you. If you will but grant me your permission, the way will open before me. But if it is not your pleasure, then the way is so obstructed that I could not possibly pass through.” “Certainly,” she says, “I consent. My will need not stand in your way; but you must wait until I retire to my bed again, so that no harm may come to you, for it would be no joke or jest if the seneschal, who is sleeping here, should wake up on hearing you. So it is best for me to withdraw, for no good could come of it, if he should see me standing here.” “Go then, lady,” he replies; “but have no fear that I shall make any noise. I think I can draw out the bars so softly and with so little effort that no one shall be aroused.”</w:t>
      </w:r>
    </w:p>
    <w:p w14:paraId="6872B630" w14:textId="51C25B2E" w:rsidR="000276C6" w:rsidRPr="00084A94" w:rsidRDefault="000276C6" w:rsidP="00084A94">
      <w:pPr>
        <w:pStyle w:val="Body"/>
      </w:pPr>
      <w:r w:rsidRPr="00084A94">
        <w:t xml:space="preserve">Then the Queen retires, and he prepares to loosen the window. Seizing the bars, he pulls and wrenches them until he makes them bend and drags them from their places. But the iron was so sharp that the end of his little finger was cut to the nerve, and the first joint of the next finger was torn; but he who is intent upon something else paid no heed to any of his wounds or to the blood which trickled down. Though the window is not low, Lancelot gets through it quickly and easily. First he finds Kay asleep in his bed, then he comes to the bed of the Queen, whom he adores </w:t>
      </w:r>
      <w:r w:rsidRPr="00084A94">
        <w:lastRenderedPageBreak/>
        <w:t>and before whom he kneels, holding her more dear than the relic of any saint. And the Queen extends her arms to him and, embracing him, presses him tightly against her bosom, drawing him into the bed beside her and showing him every possible satisfaction; her love and her heart go out to him. It is love that prompts her to treat him so; and if she feels great love for him, he feels a hundred thousand times as much for her. For there is no love at all in other hearts compared with what there is in his; in his heart love was so completely embodied that it was niggardly toward all other hearts. Now Lancelot possesses all he wants, when the Queen voluntarily seeks his company and love, and when he holds her in his arms, and she holds him in hers. Their sport is so agreeable and sweet, as they kiss and fondle each other, that in truth such a marvellous joy comes over them as was never heard or known. But their joy will not be revealed by me, for in a story, it has no place. Yet, the most choice and delightful satisfaction was precisely that of which our story must not speak. That night Lancelot’s joy and pleasure were very great. But, to his sorrow, day comes when he must leave his mistress’ side. It cost him such pain to leave her that he suffered a real martyr’s agony. His heart now stays where the Queen remains; he has not</w:t>
      </w:r>
      <w:r w:rsidR="00084A94">
        <w:t xml:space="preserve"> </w:t>
      </w:r>
      <w:r w:rsidRPr="00084A94">
        <w:t>the power to lead it away, for it finds such pleasure in the Queen that it has no desire to leave her: so his body goes, and his heart remains. But enough of his body stays behind to spot and stain the sheets with the blood which has fallen from his fingers. Full of sighs and tears, Lancelot leaves in great distress. He grieves that no time is fixed for another meeting, but it cannot be. Regretfully he leaves by the window through which he had entered so happily. He was so badly wounded in the fingers that they were in sorry, state; yet he straightened the bars and set them in their place again, so that from neither side, either before or behind, was it evident that any one had drawn out or bent any of the bars. When he leaves the room, he bows and acts precisely as if he were before a shrine; then he goes with a heavy heart, and reaches his lodgings without being recognised by any one. He throws himself naked upon his bed without awaking any one, and then for the first time he is surprised to notice the cuts in his fingers; but he is not at all concerned, for he is very sure that the wound was caused by dragging the window bars from the wall. Therefore he was not at all worried, for he would rather have had both arms dragged from his body than not</w:t>
      </w:r>
      <w:r w:rsidR="00084A94">
        <w:t xml:space="preserve"> </w:t>
      </w:r>
      <w:r w:rsidRPr="00084A94">
        <w:t>enter through the window. But he would have been very angry and distressed, if he had thus injured and wounded himself under any other circumstances.</w:t>
      </w:r>
    </w:p>
    <w:p w14:paraId="0246E5BB" w14:textId="73D185D0" w:rsidR="000276C6" w:rsidRPr="00084A94" w:rsidRDefault="000276C6" w:rsidP="00084A94">
      <w:pPr>
        <w:pStyle w:val="Body"/>
      </w:pPr>
      <w:r w:rsidRPr="00084A94">
        <w:t xml:space="preserve">In the morning, within her curtained room, the Queen had fallen into a gentle sleep; she had not noticed that her sheets were spotted with blood, but she supposed them to be perfectly white and clean and presentable. Now Meleagant, as soon as he was dressed and ready, went to the room where the Queen lay. He finds her awake, and he sees the sheets spotted with fresh drops of blood, whereupon he nudges his companions and, suspicious of some mischief, looks at the bed </w:t>
      </w:r>
      <w:r w:rsidRPr="00084A94">
        <w:lastRenderedPageBreak/>
        <w:t xml:space="preserve">of Kay the seneschal, and sees that his sheets are blood-stained too, for you must know that in the night his wounds had begun to bleed afresh. Then he said: “Lady, now I have found the evidence that I desired. It is very true that any man is a fool to try to confine a woman: he wastes his efforts and his pains. He who tries to keep her under guard loses her sooner than the man who takes no thought of her. A fine watch, indeed, has been kept by my father, who is guarding you on my behalf! He has succeeded in keeping you from me, but, in spite of him, Kay the seneschal has looked upon you last night, and has done what he pleased with you, as can readily be proved.” “What is that?” she asks. “Since I must speak, I find blood on your sheets, which proves the fact. I know it and can prove it, because I find on both your sheets and his the blood which issued from his wounds: the evidence is very strong.” Then the Queen saw on both beds the bloody sheets, and marvelling, she blushed with shame and said: “So help me God, this blood which I see upon my sheets was never brought here by Kay, but my nose bled during the night, and I suppose it must be from my nose.” In saying so, she thinks she tells the truth. “By my head,” says Meleagant, “there is nothing in what you say. Swearing is of no avail, for you are taken in your guilt, and the truth will soon be proved.” Then he said to the guards who were present: “Gentlemen, do not move, and see to it that the sheets are not taken from the bed until I return. I wish the king to do me justice, as soon as he has seen the truth.” Then he searched until he found him, and failing at his feet, he said: “Sire, come to see what you have failed to guard. Come to see the Queen, and you shall see the certain marvels which I have already seen and tested. But, before you go, I beg you not to fail to be just and upright toward me. You know well to what danger I have exposed myself for the Queen; yet, you are no friend of mine and keep her from me under guard. This morning I went to see her in her bed, and I remarked that Kay lies with her every night. Sire, for God’s sake, be not angry, if I am disgrun- tled and if I complain. For it is very humiliating for me to be hated and despised by one with whom Kay is allowed to lie.” “Silence!” says the king; “I don’t believe it.” “Then come, my lord, and see the sheets and the state in which Kay has left them. Since you will not believe my words, and since you think I am lying, I will show you the sheets and the quilt covered with blood from Kay’s wounds.” “Come now,” says the king, “I wish to see for myself, and my eyes will judge of the truth.” Then the king goes directly to the room, where the Queen got up at his approach. He sees that the sheets are blood-stained on her bed and on Kay’s alike and he says: “Lady, it is going badly now, if what my son has said is true.” Then she replies: “So help me God, never even in a dream was uttered such a monstrous lie. I think Kay the seneschal is courteous and loyal enough not to commit such a deed, and besides, I do not expose my body in the market-place, nor offer it of my own free will. Surely, Kay is not the man to make an insulting proposal to me, and I have never desired and shall never desire to do such a thing myself.” “Sire, </w:t>
      </w:r>
      <w:r w:rsidRPr="00084A94">
        <w:lastRenderedPageBreak/>
        <w:t>I shall be much obliged to you,” says Meleagant to his father, “if Kay shall be made to atone for this outrage, and the Queen’s shame thus be exposed. It devolves upon you to see that justice is done, and this justice I now request and claim. Kay has betrayed King Arthur, his lord, who had such confidence in him that he entrusted to him what he loved most in the world.” “Let me answer, sire,” says Kay, “and I shall exonerate myself. May God have no mercy upon my soul when I leave this world, if I ever lay with my lady! Indeed, I should rather be dead than ever do my lord such an ugly wrong, and may God never grant me better health than I have now but rather kill me on the spot, if such a thought ever entered my mind! But I know that my wounds bled profusely last night, and that is the reason why my sheets are stained with blood. That is why your son suspects me, but surely he has no right to do so.” And Meleagant answers him: “So help me God, the devils and demons have betrayed you. You grew too heated last night and, as a result of your exertions, your wounds have doubtless bled afresh. There is no use in your denying it; we can see it, and it is perfectly evident. It is right that he should atone for his crime, who is so plainly taken in his guilt. Never did a knight with so fair a name commit such iniquities as this, and yours is the shame for it.” “Sire, sire,” says Kay to the king, “I will defend the Queen and myself against the accusation of your son. He harasses and distresses me, though he has no ground to treat me so.” “You cannot fight,” the king replies, “you are too ill.” “Sire, if you will allow it, I will fight with him, ill as I am, and will show him that I am not guilty of the crime which he imputes to me.” But the Queen, having secretly sent word to Lancelot, tells the king that she will present a knight who will defend the seneschal, if Meleagant dares to urge this charge. Then Meleagant said at once: “There is no knight without excep- tion, even were he a giant, whom I will not fight until one of us is defeated.” Then Lancelot came in, and with him such a rout of knights that the whole hall was filled with them. As soon as he had entered, in the hearing of all, both young and old, the Queen told what had happened, and said: “Lancelot, this insult has been done me by Meleagant. In the presence of all who hear his words he says I have lied, if you do not make him take it back. Last night, he asserted, Kay lay with me, because he found my sheets, like his, all stained with blood; and he says that he stands</w:t>
      </w:r>
      <w:r w:rsidR="00084A94">
        <w:t xml:space="preserve"> </w:t>
      </w:r>
      <w:r w:rsidRPr="00084A94">
        <w:t xml:space="preserve">convicted, unless he will undertake his own defence, or unless some one else will fight the battle on his behalf.” Lancelot says: “You need never use arguments with me. May it not please God that either you or he should be thus discredited! I am ready to fight and to prove to the extent of my power that he never was guilty of such a thought. I am ready to employ my strength in his behalf, and to defend him against this charge.” Then Meleagant jumped up and said: “So help me God, I am pleased and well satisfied with that: no one need think that I object.” And Lancelot said: “My lord king, I am well acquainted with suits and laws, with trials and verdicts: in a question of veracity an oath should be taken before the fight.” Meleagant at once </w:t>
      </w:r>
      <w:r w:rsidRPr="00084A94">
        <w:lastRenderedPageBreak/>
        <w:t>replies: “I agree to take an oath; so let the relics be brought at once, for I know well that I am right.” And Lancelot answers him: “So help me God, no one who ever knew Kay the seneschal would doubt his word on such a point.” Then they call for their horses, and ask that their arms be brought. This is promptly done, and when the valets had armed them, they were ready for the fight. Then the holy relics are brought forth: Meleagant steps forward, with Lancelot by his side, and both fall on their knees. Then Meleagant, laying his hands upon the relics, swears unreservedly: “So help me God and this holy relic, Kay the sene- schal lay with the Queen in her bed last night and, had his pleasure with her.” “And I swear that thou liest,” says Lancelot, “and furthermore I swear that he neither lay with her nor touched her. And may it please God to take vengeance upon him who has lied, and may He bring the truth to light! Moreover, I will take another oath and swear, whoever may dislike it or be displeased, that if I am permitted to vanquish Meleagant to-day, I will show him no mercy, so help me God and these relics here!” The king felt no joy when he heard this oath.</w:t>
      </w:r>
    </w:p>
    <w:p w14:paraId="6A95DBA4" w14:textId="500F208C" w:rsidR="000276C6" w:rsidRPr="00084A94" w:rsidRDefault="000276C6" w:rsidP="00084A94">
      <w:pPr>
        <w:pStyle w:val="Body"/>
      </w:pPr>
      <w:r w:rsidRPr="00084A94">
        <w:t>When the oaths had been taken, their horses were brought forward, which were fair and good in every way.</w:t>
      </w:r>
      <w:r w:rsidR="00084A94">
        <w:t xml:space="preserve"> </w:t>
      </w:r>
      <w:r w:rsidRPr="00084A94">
        <w:t>Each man mounts his own home, and they ride at once at each other as fast as the steeds can carry them; and when the horses are in mid-career, the knights strike each other so fiercely that there is nothing left of the lances in their hands. Each brings the other to earth; however, they are not dismayed, but they rise at once and attack each other with their sharp drawn swords. The burning sparks fly in the air from their helmets. They assail each other so bitterly with the drawn swords in their hands that, as they thrust and draw, they encounter each other with their blows and will not pause even to catch their breath. The king in his grief and anxiety called the Queen, who had gone up in the tower to look out from the balcony: he begged her for God’s sake, the Creator, to let them be sepa- rated. “Whatever is your pleasure is agreeable to me,” the Queen says honestly: “I shall not object to anything you do.” Lancelot plainly heard what reply the Queen made to the king’s request, and from that time he ceased to fight and renounced the struggle at once. But Meleagant does not wish to stop, and continues to strike and hew at him. But the king rushes between them and stops his son, who declares with an oath that he has no desire for peace. He wants to fight, and cares not for peace. Then the king says to him: “Be quiet, and take my advice, and be sensible. No shame or harm shall come to thee, if thou wilt do what is right and heed my words. Dost thou not remember that thou hast agreed to fight him at King Arthur’s court? And dost thou not suppose that it would be a much great- er honour for thee to defeat him there than anywhere else?” The king says this to see if he can so influence him as to appease him and separate them. And Lancelot, who was impatient to go in search of my lord Gawain, requests leave of the king and Queen to depart. With their permission he goes away toward the water-</w:t>
      </w:r>
      <w:r w:rsidRPr="00084A94">
        <w:lastRenderedPageBreak/>
        <w:t>bridge, and after him there followed a great company of knights. But it would have suited him very well, if many of those who went had stayed behind. They make long days’ journeys until they approach the water-bridge, but are still about a league from it. Be- fore they came in sight of the bridge, a dwarf came to meet them on a mighty hunter, holding a scourge with which to urge on and incite his steed. In accordance with his instructions, he at once inquired: “Which of you is Lancelot? Don’t conceal him from me; I am of your party; tell me confidently, for I ask the question for your good.” Lancelot replies in his own behalf, and says: “I am he whom thou seekest and askest for.” “Ah,” says the dwarf, “frank knight, leave these people, and trust in me. Come along with me alone, for I will take thee to a goodly place. Let no one fol- low thee for anything, but let them wait here; for we shall return presently.” He, suspecting no harm in this, bids all his men stay there, and follows the dwarf who has betrayed him. Meanwhile his men who wait for him may contin- ue to expect him long in vain, for they, who have taken and seized him, have no desire to give him up. And his men are in such a state of grief at his failure to return that they do not know what steps to take. They all say sorrowfully that the dwarf has betrayed them. It would be useless to inquire for him: with heavy hearts they begin to search, but they know not where to look for him with any hope of finding him. So they all take counsel, and the most reason- able and sensible agree on this, it seems: to go to the passage of the water-bridge, which is close by, to see if they can find my lord Gawain in wood or plain, and then with his advice search for Lancelot. Upon this plan they all agree without dissension. Toward the water-bridge they go, and as soon as they reach the bridge, they see my lord Gawain overturned and fallen from the bridge into the stream which is very deep. One moment he rises, and the next he sinks; one moment they see him, and the next they lose him from sight. They make such efforts that they succeed</w:t>
      </w:r>
      <w:r w:rsidR="00084A94">
        <w:t xml:space="preserve"> </w:t>
      </w:r>
      <w:r w:rsidRPr="00084A94">
        <w:t>in raising him with branches, poles and hooks. He had nothing but his hauberk on his back, and on his head was fixed his helmet, which was worth ten of the common sort, and he wore his iron greaves, which were all rusty with his sweat, for he had endured great trials, and had passed victoriously through many perils and assaults. His lance, his shield, and horse were all behind on the other bank. Those who have rescued him do not believe he is alive. For</w:t>
      </w:r>
      <w:r w:rsidR="00084A94">
        <w:t xml:space="preserve"> </w:t>
      </w:r>
      <w:r w:rsidRPr="00084A94">
        <w:t>his body was full of water, and until he got rid of it, they did not hear him speak a word. But when his speech and voice and the passageway to his heart are free, and as soon, as what he said could be heard and understood, he tried to speak he inquired at once for the Queen, whether those present had any news of her. And they replied that she is still with King Bademagu, who serves her well and honourably. “Has no one come to seek her in this land?” my lord Gawain then inquires of them. And they answer him: “Yes, indeed.” “Who?” “Lancelot of the Lake,” they say, “who crossed the sword-bridge, and rescued and delivered her as well as all the rest of us. But we have been betrayed by</w:t>
      </w:r>
      <w:r w:rsidR="00084A94">
        <w:t xml:space="preserve"> </w:t>
      </w:r>
      <w:r w:rsidRPr="00084A94">
        <w:t xml:space="preserve">a pot-bellied, humpbacked, </w:t>
      </w:r>
      <w:r w:rsidRPr="00084A94">
        <w:lastRenderedPageBreak/>
        <w:t>and crabbed dwarf. He has deceived us shamefully in seducing Lancelot from us, and we do not know what he has done with him.” “When was that?” my lord Gawain inquires. “Sire, near here this very day this trick was played on us, while he was coming with us to meet you.” “And how has Lancelot been occupied since he entered this land?” Then they begin to tell him all about him in detail, and then they tell him about the Queen, how she is waiting for him and asserting that nothing could induce her to leave the country, until she sees him or hears some credible news of him. To them my lord Gawain replies: “When we leave this bridge, we shall go to search for Lancelot.” There is not one who does not advise rather that they go to the Queen at once, and have the king seek Lancelot, for it is their opinion that his son Meleagant has shown his enmity by having him cast into prison. But if the king can learn where he is, he will certainly make him surrender him: they can rely upon this with confidence.</w:t>
      </w:r>
    </w:p>
    <w:p w14:paraId="43264263" w14:textId="63893BC4" w:rsidR="000276C6" w:rsidRPr="00084A94" w:rsidRDefault="000276C6" w:rsidP="00084A94">
      <w:pPr>
        <w:pStyle w:val="Body"/>
      </w:pPr>
      <w:r w:rsidRPr="00084A94">
        <w:t>They all agreed upon this plan, and started at once upon their way until they drew near the court where the Queen and king were. There, too, was Kay the seneschal, and that disloyal man, full to overflowing of treachery, who has aroused the greatest anxiety for Lancelot on the part of the party which now arrives. They feel they have been discomfited and betrayed, and they make great lament in their misery. It is not a gracious message which reports this mourning to the Queen. Nevertheless, she deports herself with as good a grace as possible. She resolves to endure it, as she must, for the sake of my lord Gawain. However, she does not so conceal her grief that it does not somewhat appear. She has to show both joy and grief at once: her heart is empty for Lancelot, and to my lord Ga- wain she shows excessive joy. Every one who hears of the loss of Lancelot is grief-stricken and distracted. The king would have rejoiced at the coming of my lord Gawain and would have been delighted with his acquaintance; but</w:t>
      </w:r>
      <w:r w:rsidR="00084A94">
        <w:t xml:space="preserve"> </w:t>
      </w:r>
      <w:r w:rsidRPr="00084A94">
        <w:t>he is so sorrowful and distressed over the betrayal of Lancelot that he is prostrated and full of grief. And the Queen beseeches him insistently to have him searched for, up and down throughout the land, without postponement or delay. My lord Gawain and Kay and all the others join in this prayer and request. “Leave this care to me, and speak no more of it,” the king replies, “for I have been ready to do so for some time. Without need of request or prayer this search shall be made with thoroughness.” Everyone bows in sign of gratitude, and the king at once sends messen- gers through his realm, sagacious and prudent men-at-arms, who inquired for him throughout the land. They made inquiry for him everywhere, but gained no certain news of him. Not finding any, they come back to the place where the knights remain; then Gawain and Kay and all the others say that they will go in search of him, fully armed and lance in rest; they will not trust to sending some one else.</w:t>
      </w:r>
    </w:p>
    <w:p w14:paraId="1A94C188" w14:textId="629035C4" w:rsidR="000276C6" w:rsidRPr="00084A94" w:rsidRDefault="000276C6" w:rsidP="00084A94">
      <w:pPr>
        <w:pStyle w:val="Body"/>
      </w:pPr>
      <w:r w:rsidRPr="00084A94">
        <w:t xml:space="preserve">One day after dinner they were all in the hall putting on their arms, and the point had been reached where there was nothing to do but start, when a valet entered and passed by them all until </w:t>
      </w:r>
      <w:r w:rsidRPr="00084A94">
        <w:lastRenderedPageBreak/>
        <w:t>he came before the Queen, whose cheeks were by no means rosy! For she was in such mourning for Lancelot, of whom she had no news, that she had lost all her colour. The valet greeted her as well as the king, who was by her side, and then all the others and Kay and my lord Gawain. He held a letter in his hand which he gave to the king, who took it. The king had it read in the hearing of all by one who made no mistake in reading it. The reader knew full well how to communicate to them what was written in the parchment: he says that Lancelot sends greetings to the king as his kind lord, and thanks him for the honour and kindness he has shown him, and that he now places himself at the king’s orders.</w:t>
      </w:r>
      <w:r w:rsidR="00084A94">
        <w:t xml:space="preserve"> </w:t>
      </w:r>
      <w:r w:rsidRPr="00084A94">
        <w:t>And know that he is now hale and hearty at King Arthur’s court, and he bids him tell the Queen to come thither, if she will consent, in company with my lord Gawain and Kay. In proof of which, he affixed his signature which they should recognise, as indeed they did. At this they were very happy and glad; the whole court resounds with their jubilation, and they say they will start next day as soon as it is light. So, when the day broke, they make ready and prepare: they rise and mount and start. With great joy and jubilee the king escorts them for a long distance on their way. When he has conducted them to the frontier and has seen them safely across the border, he takes leave of the Queen, and likewise of all the rest. And when he comes to take his leave, the Queen is careful to express her grati- tude for all the kindness he has shown to her, and throwing her arms about his neck, she offers and promises him her own service and that of her lord: no greater promise can she make. And my lord Gawain promises his service to him, as to his lord and friend, and then Kay does likewise, and all the rest. Then the king commends them to God as they start upon their way. After these three, he bids the rest farewell, and then turns his face toward home. The Queen and her company do not tarry a single day until news of them reaches the court. King Arthur was delight- ed at the news of the Queen’s approach, and he is happy and pleased at the thought that his nephew had brought about the Queen’s return, as well as that of Kay and of the lesser folk. But the truth is quite different from what he thinks. All the town is cleared as they go to meet them, and knights and vassals join in shouting as they approach:</w:t>
      </w:r>
      <w:r w:rsidR="00084A94">
        <w:t xml:space="preserve"> </w:t>
      </w:r>
      <w:r w:rsidRPr="00084A94">
        <w:t xml:space="preserve">“Welcome to my lord Gawain, who has brought back the Queen and many another captive lady, and has freed for us many prisoners!” Then Gawain answered them: “Gentlemen, I do not deserve your praise. Do not trouble ever to say this again, for the compliment does not apply to me. This honour causes me only shame, for I did not reach the Queen in time; my detention made me late. But Lancelot reached there in time, and won such honour as was never won by any other knight.” “Where is he, then, fair dear sire, for we do not see him here?” “Where?” echoes my lord Gawain; “at the court of my lord the King, to be sure. Is he not?” “No, he is not here, or anywhere else in this country. Since my lady was taken away, we have had no news of him.” Then for the first time my lord Gawain realised that the letter had been forged, and that </w:t>
      </w:r>
      <w:r w:rsidRPr="00084A94">
        <w:lastRenderedPageBreak/>
        <w:t>they had been betrayed and deceived: by the letter they had been misled. Then they all begin to lament, and they come thus weeping to the court, where the King at once asks for in- formation about the affair. There were plenty who could tell him how much Lancelot had done, how the Queen and all the captives were delivered from durance by him, and by what treachery the dwarf had stolen him and drawn him away from them. This news is not pleasing to the King, and he is very sorry and full of grief; but his heart is so lightened by the pleasure he takes in the Queen’s return, that his grief concludes in joy. When he has what he most desires, he cares little for the rest.</w:t>
      </w:r>
    </w:p>
    <w:p w14:paraId="4228F382" w14:textId="526DD177" w:rsidR="000276C6" w:rsidRPr="00084A94" w:rsidRDefault="000276C6" w:rsidP="00084A94">
      <w:pPr>
        <w:pStyle w:val="Body"/>
      </w:pPr>
      <w:r w:rsidRPr="00084A94">
        <w:t xml:space="preserve">While the Queen was out of the country, I believe, the ladies and the damsels who were disconsolate, decided among themselves that they would marry, soon, and they organised a contest and a tournament. The lady of Noauz was patroness of it, with the lady of Pomelegloi. They will have nothing to do with those who fare ill, but they assert that they will accept those who comport themselves well in the tournament. And they had the date of the contest proclaimed s long while in advance in all the countries near and far, in order that there might be more participants. Now the Queen arrived before the date they had set, and as soon as the ladies heard of the Queen’s return, most of them came at once to the King and besought him to grant them a favour and boon, which he did. He promised to do whatever they wished, before he knew what their desire might be. Then they told him that they wished him to let the Queen come to be present at their contest. And he who was not accustomed to forbid, said he was willing, if she wished ir so. In happy mood they go to the Queen and say to her: “Lady, do not deprive us of the boon which the King has granted us.” Then she asks them: “What is that? Don’t fail to tell!” Then they say to her: “If you will come to our tournament, he will not gainsay you nor stand in the way.” Then she said that she would come, since he was willing that she should. Promptly the dames send word throughout the realm that they are going to bring the Queen on the day set for the tournament. The news spread far and near, here and there, until it reached the kingdom whence no one used to return—but now whoever wished might enter or pass out unopposed. The news travelled in this kingdom until it came to a seneschal of the faithless Meleagant may an evil fire burn him! This seneschal had Lancelot in his keeping, for to him he had been entrusted by his enemy Meleagant, who hated him with deadly hate. Lancelot learned the hour and date of the tournament, and as soon as he heard of it, his eyes were not tearless nor was his heart glad. The lady of the house, seeing Lancelot sad and pensive, thus spoke to him: “Sire, for God’s sake and for your own soul’s good, tell me truly,” the lady said, “why you are so changed. You won’t eat or drink anything, and I see that you do not make merry or laugh. You can tell me with confidence why you are so sad and troubled.” “Ah, lady, for God’s sake, do not be surprised that I am sad! Truly, I am very much </w:t>
      </w:r>
      <w:r w:rsidRPr="00084A94">
        <w:lastRenderedPageBreak/>
        <w:t>downcast, since I cannot be present where all that is good in the world will be assembled: that is, at the tournament where there will be a gathering of the people who make the earth tremble. Nevertheless, if it pleased you, and if God should incline your heart to let me go thither, you might rest assured that I should be careful to return to my captivity here.” “I would gladly do it,” she replied, “if I did not see that my death and destruction would result. But I am in such terror of my lord, the despicable Meleagant, that I would not dare to do it, for he would kill my husband at once. It is not</w:t>
      </w:r>
      <w:r w:rsidR="00084A94">
        <w:t xml:space="preserve"> </w:t>
      </w:r>
      <w:r w:rsidRPr="00084A94">
        <w:t>strange that I am afraid of him, for, as you know, he is very bad.” “Lady, if you are afraid that I may not return to you at once after the tournament, I will take an oath which I will never break, that nothing will detain me from return- ing at once to my prison here immediately after the tournament.” Upon my word,” said she, “I will allow it upon</w:t>
      </w:r>
      <w:r w:rsidR="00084A94">
        <w:t xml:space="preserve"> </w:t>
      </w:r>
      <w:r w:rsidRPr="00084A94">
        <w:t>one condition.” “Lady, what condition is that?” Then she replies: “Sire, upon condition that you wilt swear to return to me, and promise that I shall have your love.” “Lady, I give you all the love I have, and swear to come back.” Then the lady laughs and says: “I have no cause to boast of such a gift, for I know you have bestowed upon some one else the love for which I have just made request. However, I do not disdain to take so much of it as I can get. I shall be satisfied with what I can have, and will accept your oath that you will be so considerate of me as to return hither a prisoner.”</w:t>
      </w:r>
    </w:p>
    <w:p w14:paraId="1B5309B1" w14:textId="187489F7" w:rsidR="000276C6" w:rsidRDefault="000276C6" w:rsidP="00084A94">
      <w:pPr>
        <w:pStyle w:val="Body"/>
      </w:pPr>
      <w:r w:rsidRPr="00084A94">
        <w:t>In accordance with her wish, Lancelot swears by Holy Church that he will return without fail. And the lady at once gives him the vermilion arms of her lord, and his horse which was marvellously good and strong and brave. He mounts and leaves, armed with handsome, new arms, and proceeds until he comes to Noauz. He espoused this side in the tournament, and took his lodging outside the town. Never did such a noble man choose such a small and lowly lodging-place; but he did not wish to lodge where he might be recognised. There were many good and excellent knights gathered within the town. But there were many more outside, for so many had come on account of the presence of the Queen that the fifth part could not be accommodated inside. For every one who would have</w:t>
      </w:r>
      <w:r w:rsidR="00084A94">
        <w:t xml:space="preserve"> </w:t>
      </w:r>
      <w:r w:rsidRPr="00084A94">
        <w:t xml:space="preserve">been there under ordinary circumstances, there were seven who would not have come excepting on the Queen’s ac- count. The barons were quartered in tents, lodges, and pavilions for five leagues around. Moreover, it was wonderful how many gentle ladies and damsels were there. Lancelot placed his shield outside the door of his lodging-place, and then, to make himself more comfortable, he took off his arms and lay down upon a bed which he held in slight esteem; for it was narrow and had a thin mattress, and was covered with a coarse hempen cloth. Lancelot had thrown himself upon the bed all disarmed, and as he lay there in such poor estate, behold! a fellow came in in his shirt-sleeves; he was a herald-at-arms, and had left his coat and shoes in the tavern as a pledge; so he came running barefoot and exposed to the wind. He saw the shield hanging outside the door, and looked at it: but naturally he did not recognise it or know </w:t>
      </w:r>
      <w:r w:rsidRPr="00084A94">
        <w:lastRenderedPageBreak/>
        <w:t>to whom it belonged, or who was the bearer of it. He sees the door of the house standing open, and upon entering, he sees Lancelot upon the bed, and as soon as he saw him, he recognised him and crossed himself. And Lancelot made a sign to him, and ordered him not to speak of him wherever he might go, for if he should tell that he knew him, it would be better for him to have his eyes put out or his neck broken. “Sire,” the herald says, “I have always held you in high esteem, and so long as I live, I shall never do anything to cause you dis- pleasure.” Then he runs from the house and cries aloud: “Now there has come one who will take the measure! Now there has come one who will take the measure!” The fellow shouts this everywhere, and the people come from every side and ask him what is the meaning of his cry. He is not so rash as to answer them, but goes on shouting the same words: “Now there has come one who will take the measure!” This herald was the master of us all, when he taught us to use the phrase, for he was the first to make use of it.</w:t>
      </w:r>
    </w:p>
    <w:p w14:paraId="49DD7AEF" w14:textId="77777777" w:rsidR="00084A94" w:rsidRPr="00084A94" w:rsidRDefault="00084A94" w:rsidP="00084A94">
      <w:pPr>
        <w:pStyle w:val="Body"/>
      </w:pPr>
    </w:p>
    <w:p w14:paraId="5BA79E3F" w14:textId="77777777" w:rsidR="000276C6" w:rsidRPr="00084A94" w:rsidRDefault="000276C6" w:rsidP="00084A94">
      <w:pPr>
        <w:pStyle w:val="Heading3"/>
      </w:pPr>
      <w:r w:rsidRPr="00084A94">
        <w:t>Part IV: Vv. 5595 Vv. 7134</w:t>
      </w:r>
    </w:p>
    <w:p w14:paraId="486EB3A6" w14:textId="77777777" w:rsidR="000276C6" w:rsidRPr="00084A94" w:rsidRDefault="000276C6" w:rsidP="00084A94">
      <w:pPr>
        <w:pStyle w:val="Body"/>
      </w:pPr>
      <w:r w:rsidRPr="00084A94">
        <w:t>Now the crowd was assembled, including the Queen and all the ladies, the knights and the other people, and there were many men-at-arms everywhere, to the right and left. At the place where the tournament was to be, there were some large wooden stands for the use of the Queen with her ladies and damsels. Such fine stands were never seen before they were so long and well constructed. Thither the ladies betook themselves with the Queen, wishing to see who would fare better or worse in the combat. Knights arrive by tens, twenties, and thirties, here eighty and there ninety, here a hundred, there still more, and yonder twice as many yet; so that the press is so great in front of the stands and all around that they decide to begin the joust. As they assemble, armed and unarmed, their lances suggest the appearance of a wood, for those who have come to the sport brought so many lances that there is noth- ing in sight but lances, banners, and standards. Those who are going to take part begin to joust, and they find plenty of their companions who had come with similar intent. Still others prepare to perform other feats of chivalry. The fields, meadows, and fallow lands are so full of knights that it is impossible to estimate how many of them are there. But there was no sign of Lancelot at this first gathering of the knights; but later, when he entered the middle of the field, the herald saw him and could not refrain from crying out: “Behold him who will take the measure! Behold him who will take the measure!” And the people ask him who he is, but he will not tell them anything.</w:t>
      </w:r>
    </w:p>
    <w:p w14:paraId="20E1F82B" w14:textId="2B1912DA" w:rsidR="000276C6" w:rsidRPr="00084A94" w:rsidRDefault="000276C6" w:rsidP="00084A94">
      <w:pPr>
        <w:pStyle w:val="Body"/>
      </w:pPr>
      <w:r w:rsidRPr="00084A94">
        <w:t xml:space="preserve">When Lancelot entered the tournament, he was as good as twenty of the best, and he began to fight so doughti- ly that no one could take his eyes from him, wherever he was. On the Pomelegloi side there was a brave and valor- ous knight, and his horse was spirited and swifter </w:t>
      </w:r>
      <w:r w:rsidRPr="00084A94">
        <w:lastRenderedPageBreak/>
        <w:t>than a wild stag. He was the son of the Irish king, and fought well and handsomely. But the unknown knight pleased them all more a hundred times. In wonder they all make haste to ask: “Who is this knight who fights so well?” And the Queen privily called a clever and wise damsel to her and said: “Damsel, you must carry a message, and do it quickly and with few words. Go down from the stand, and approach yonder knight with the vermilion shield, and tell him privately that I bid him do his `worst’.” She goes quickly, and with intelligence executes the Queen’s command. She sought the knight until she came up close to him; then she said to him prudently and in a voice so low that no one standing by might hear: “Sire, my lady the Queen sends you word by me that you shall do your `worst’.” When he heard this, he replied: “Very willingly,” like one who is alto- gether hers. Then he rides at another knight as hard as his horse can carry him, and misses his thrust which should have struck him. From that time till evening fell he continued to do as badly as possible in accordance with the Queen’s desire. But the other, who fought with him, did not miss his thrust, but struck him with such violence that he was roughly handled. Thereupon he took to flight, and after that he never turned his horse’s head toward any knight, and were he to die for it, he would never do anything unless he saw in it his shame, disgrace, and dishonour; he even pretends to be afraid of all the knights who pass to and fro. And the very knights who formerly esteemed him now hurled jests and jibes at him. And the herald who had been saying: “He will beat them all in turn!” is greatly dejected and discomfited when he hears the scornful jokes of those who shout: “Friend, say no more! This fellow will not take any one’s measure again. He has measured so much that his yardstick is broken, of which thou hast boasted to us so much.” Many say: “What is he going to do? He was so brave just now; but now he is so cow- ardly that there is not a knight whom he dares to face. The cause of his first success must have been that he never engaged at arms before, and he was so brave at his first attack that the most skilled knight dared not withstand him,</w:t>
      </w:r>
      <w:r w:rsidR="00084A94">
        <w:t xml:space="preserve"> </w:t>
      </w:r>
      <w:r w:rsidRPr="00084A94">
        <w:t xml:space="preserve">for he fought like a wild man. But now he has learned so much of arms that he will never wish to bear them again his whole life long. His heart cannot longer endure the thought, for there is nothing more cowardly than his heart.” And the Queen, as she watches him, is happy and well-pleased, for she knows full well, though she does not say it, that this is surely Lancelot. Thus all day long till evening he played his coward’s part, and late in the afternoon they separated. At parting there was a great discussion as to who had done the best. The son of the Irish king thinks that without doubt or contradiction he has all the glory and renown. But he is grievously mistaken, for there were plenty of others as good as he. Even the vermilion knight so pleased the fairest and gentlest of the ladies and damsels that they had gazed at him more than at any other knight, for they had remarked how well he fought at first, and how excellent and brave he was; then he had become so cowardly that he dared not face a single knight, and even the worst </w:t>
      </w:r>
      <w:r w:rsidRPr="00084A94">
        <w:lastRenderedPageBreak/>
        <w:t xml:space="preserve">of them could defeat and capture him at will. But knights and ladies all agreed that on the morrow they should return to the list, and the damsels should choose as their lords those who should win honour in that day’s fight: on this arrangement they all agree. Then they turn toward their lodgings, and when they had returned, here and there men began to say: “What has become of the worst, the most craven and despised of knights? Whither did he go? Where is he concealed? Where is he to be found? Where shall we search for him? We shall probably never see him again. For he has been driven off by cowardice, with which he is so filled that there is no greater craven in the world than he. And he is not wrong, for a coward is a hundred times more at ease than a valorous fighting man. Cowardice is easy of entreaty, and that is the reason he has given her the kiss of peace and has taken from her all she has to give. Courage never so debased herself as to lodge in his breast or take quarters near him. But cowardice is altogether lodged with him, and she has found a host who will honour her and serve her so faithfully that he is willing to resign his own fair name for hers.” Thus they wrangle all night, vying with each other in slander. But often one man maligns another, and yet is much worse himself than the object of his blame and scorn. Thus, every one said what he pleased about him. And when the next day dawned, all the people prepared and came again to the jousting place. The Queen was in the stand again, accompanied by her ladies and damsels and many knights without their arms, who had been captured or defeated, and these explained to them the armorial bearings of the knights whom they most esteem. Thus they talk among themselves: “Do you see that knight yonder with a golden band across the middle of his red shield? That is Governauz of Roberdic. And do you see that other one, who has an eagle and a dragon painted side by side upon his shield? That is the son of the King of Aragon, who has come to this land in search of glory and renown. And do you see that one beside him, who thrusts and jousts so well, bearing a shield with a leopard painted on a green ground on one part, and the other half is azure blue? That is Ignaures the well-beloved, a lover himself and jovial. And he who bears the shield with the pheasants portrayed beak to beak is Coguillanz of Mautirec. Do you see those two side by side, with their dappled steeds, and golden shields showing black lions? One is named Semiramis, and the other is his companion; their shields are painted alike. And do you see the one who has a shield with a gate painted on it, through which a stag appears to be passing out? That is King Ider, in truth.” Thus they talk up in the stand. “That shield was made at Limoges, whence it was brought by Pilades, who is very ardent and keen to be always in the fight. That shield, bridle, and breast-strap were made at Toulouse, and were brought here by Kay of Estraus. The other came from Lyons on the Rhone, and there is no better under heaven; for his great merit it was presented to Taulas of the Desert, who bears it well and protects himself with it skilfully. Yonder shield is of English workmanship and was made at London; you see on it two swallows </w:t>
      </w:r>
      <w:r w:rsidRPr="00084A94">
        <w:lastRenderedPageBreak/>
        <w:t>which appear as if about to fly; yet they do not move, but receive many blows from the Poitevin lances of steel; he who has it is poor Thoas.” Thus they point out and describe the arms of those they know; but they see nothing of him whom they had held in such contempt, and, not remarking him in the fray, they suppose that he has slipped away. When the Queen sees that he is not there, she feels inclined to send some one to search for him in the crowd until he be found. She knows of no one better to send in search of him than she who yesterday performed her errand. So, straightway calling her, she said to her: “Damsel, go and mount your palfrey! I send you to the same knight as I sent you yesterday, and do you seek him until you find him. Do not delay for any cause, and tell him again to do his</w:t>
      </w:r>
      <w:r w:rsidR="00084A94">
        <w:t xml:space="preserve"> </w:t>
      </w:r>
      <w:r w:rsidRPr="00084A94">
        <w:t>`worst’. And when you have given him this message, mark well what reply he makes.” The damsel makes no delay,</w:t>
      </w:r>
      <w:r w:rsidR="00084A94">
        <w:t xml:space="preserve"> </w:t>
      </w:r>
      <w:r w:rsidRPr="00084A94">
        <w:t>for she had carefully noticed the direction he took the night before, knowing well that she would be sent to him again. She made her way through the ranks until she saw the knight, whom she instructs at once to do his “worst” again, if he desires the love and favour of the Queen which she sends him. And he makes answer: “My thanks to her, since such is her will.” Then the damsel went away, and the valets, sergeants, and squires begin to shout: “See this marvellous thing! He of yesterday with the vermilion arms is back again. What can he want? Never in the world was there such a vile, despicable, and craven wretch! He is so in the power of cowardice that resistance is useless on his part.” And the damsel returns to the Queen, who detained her and would not let her go until she heard what his response had been; then she heartily rejoiced, feeling no longer any doubt that this is he to whom she altogether belongs, and he is hers in like manner. Then she bids the damsel quickly return and tell him that it is her command and prayer that he shall do his “best “; and she says she will go at once without delay. She came down from the stand to where her valet with the palfrey was awaiting her. She mounted and rode until she found the knight, to whom</w:t>
      </w:r>
      <w:r w:rsidR="00084A94">
        <w:t xml:space="preserve"> </w:t>
      </w:r>
      <w:r w:rsidRPr="00084A94">
        <w:t xml:space="preserve">she said at once: “Sire, my lady now sends word that you shall do the `best’ you can!” And he replies: “Tell her now that it is never a hardship to do her will, for whatever pleases her is my delight.” The maiden was not slow in bearing back this message, for she thinks it will greatly please and delight the Queen. She made her way as directly as possible to the stand, where the Queen rose and started to meet her, however, she did not go down, but waited for her at the top of the steps. And the damsel came happy in the message she had to bear. When she had climbed the steps and reached her side, she said: “Lady, I never saw so courteous g knight, for he is more than ready to obey every command you send to him, for, if the truth be known, he accepts good and evil with the same countenance. “Indeed,” says the Queen, “that may well be so.” Then she returns to the balcony to watch the knights. And Lancelot without delay seizes his shield by the leather straps, for he is kindled and consumed by the desire to show his prowess. Guiding his horse’s head, he lets him run between two lines. All those </w:t>
      </w:r>
      <w:r w:rsidRPr="00084A94">
        <w:lastRenderedPageBreak/>
        <w:t xml:space="preserve">mistaken and deluded men, who have spent a large part of the day and night in heaping him with ridicule, will soon be disconcerted. For a long time they have had their sport and joke and fun. The son of the King of Ireland held his shield closely gripped by the leather straps, as he spurs fiercely to meet him from the opposite direction. They come together with such violence that the son of the Irish king having broken and splintered his lance, wishes no more of the tournament; for it was not moss he struck, but hard, dry boards. In this encounter Lancelot taught him one of his thrusts, when he pinned his shield to his arm, and his arm to his side, and brought him down from his horse to earth. Like arrows the knights at once fly out, spurring and pricking from either side, some to relieve this knight, others to add to his distress. While some thus try to aid their lords, many a saddle is left empty in the strife and fray. But all that day Gawain took no hand at arms, though he was with the others there, for he took such pleasure in watching the deeds of him with the red painted arms that what the others did seemed to him pale in comparison. And the herald cheered up again, as he shouted aloud so that all could hear: “Here there has one come who will take the measure! To-day you shall see what he can do. To-day his prowess shall appear.” Then the knight directs his steed and makes a very skilful thrust against a certain knight, whom he strikes so hard that he carries him a hundred feet or more from his horse. His feats with sword and lance are so well performed that there is none of the onlookers who does not find pleasure in watching him. Many even of those who bear arms find pleasure and satisfaction in what he does, for it is great sport to see how he makes horses and knights tumble and fall. He encounters hardly a single knight who is able to keep his seat, and he gives the horses he wins to those who want them. Then those who had been making game of him said: “Now we are disgraced and mortified. It was a great mistake for us to deride and vilify this man, for he is surely worth a thousand such as we are on this field; for he has defeated and outdone all the knights in the world, so that there is no one now that opposes him.” And the damsels, who amazed were watching him, all said that he might take them to wife; but they did not dare to trust in their beauty or wealth, or power or highness, for not for her beauty or wealth would this peerless knight deign to choose any one of them. Yet, most of them are so enamoured of him that they say that, unless they marry him, they will not be bestowed upon any man this year. And the Queen, who hears them boast, laughs to herself and enjoy the fun, for well she knows that if all the gold of Arabia should be set before him, yet he who is beloved by them all would not select the best, the fairest, or the most charming of the group. One wish is common to them all—each wishes to have him as her spouse. One is jealous of another, as if she were already his wife; and all this is because they see him so adroit that in their opinion no mortal man could perform such deeds as he had done. He did so well that when the time came to leave the list, they admitted freely on both sides that no one had equalled the </w:t>
      </w:r>
      <w:r w:rsidRPr="00084A94">
        <w:lastRenderedPageBreak/>
        <w:t>knight with the vermilion shield. All said this, and it was true. But when he left, he allowed his shield and lance and trappings to fall where he saw the thickest press, then he rode off hastily with such secrecy that no one of all the host noticed that he had disappeared. But he went straight back to the place whence he had come, to keep his oath. When the tournament broke up, they all searched and asked for him, but without success, for he fled away, having no desire to be recognised. The knights are disappointed and distressed, for they would have rejoiced to have him there. But if the knights were grieved to have been deserted thus, still greater was the damsels’ grief when they learned the truth, and they asserted by St.</w:t>
      </w:r>
      <w:r w:rsidR="00084A94">
        <w:t xml:space="preserve"> </w:t>
      </w:r>
      <w:r w:rsidRPr="00084A94">
        <w:t>John that they would not marry at all that year. If they can’t have him whom they truly love, then all the others may</w:t>
      </w:r>
      <w:r w:rsidR="00084A94">
        <w:t xml:space="preserve"> </w:t>
      </w:r>
      <w:r w:rsidRPr="00084A94">
        <w:t>be dismissed. Thus the tourney was adjourned without any of them choosing a husband. Meanwhile Lancelot without delay repairs to his prison. But the seneschal arrived two or three days before Lancelot, and inquired where he was. And his wife, who had given to Lancelot his fair and well-equipped vermilion arms, as well as his harness and his horse, told the truth to the seneschal—how she had sent him where there had been jousting at the tourney of Noauz. “Lady,” the seneschal replies, “you could truly have done nothing worse than that. Doubtless, I shall smart for this, for my lord Meleagant will treat me worse than the beach-combers’ law would treat me were I a mariner in distress. I shall be killed or banished the moment he hears the news, and he will have no pity for me.” “Fair sire, be not now dismayed,” the lady said; “there is no occasion for the fear you feel. There is no possibility of his detention, for he swore to me by the saints that he would return as soon as possible.”</w:t>
      </w:r>
    </w:p>
    <w:p w14:paraId="77D0A511" w14:textId="3F664592" w:rsidR="000276C6" w:rsidRPr="00084A94" w:rsidRDefault="000276C6" w:rsidP="00084A94">
      <w:pPr>
        <w:pStyle w:val="Body"/>
      </w:pPr>
      <w:r w:rsidRPr="00084A94">
        <w:t>Then the seneschal mounts, and coming to his lord, tells him the whole story of the episode; but at the same time, he emphatically reassures him, telling how his wife had received his oath that he would return to his prison.</w:t>
      </w:r>
      <w:r w:rsidR="00084A94">
        <w:t xml:space="preserve"> </w:t>
      </w:r>
      <w:r w:rsidRPr="00084A94">
        <w:t>“He will not break his word, I know,” says Meleagant: “and yet I am very much dis- pleased at what your wife has done. Not for any consideration would I have had him present at that tournament. But return now, and see to it that, when he comes back,</w:t>
      </w:r>
      <w:r w:rsidR="00084A94">
        <w:t xml:space="preserve"> </w:t>
      </w:r>
      <w:r w:rsidRPr="00084A94">
        <w:t xml:space="preserve">he be so strictly guarded that he shall not escape from his prison or have any freedom of body: and send me word at once.” “Your orders shall be obeyed,” says the seneschal. Then he goes away and finds Lancelot re- turned as prisoner in his yard. A messenger, sent by the seneschal, runs back at once to Meleagant, appraising him of Lancelot’s re- turn. When he heard this news, he took ma- sons and carpenters who unwillingly or of their own free-will executed his commands. He summoned the best artisans in the land, and commanded them to build a tower, and exert themselves to build it well. The stone was quarried by the seaside; for near Gorre on this side there runs a big broad arm of the sea, in the midst of which an island stood, as Meleagant well knew. He ordered the stone to be carried thither and the material for the construction of the tower. In </w:t>
      </w:r>
      <w:r w:rsidRPr="00084A94">
        <w:lastRenderedPageBreak/>
        <w:t>less than fifty-seven days the tower was completely built, high and thick and well-founded. When it was completed, he had Lancelot brought thither by night, and after putting him in the tower, he ordered the doors to be walled up,</w:t>
      </w:r>
    </w:p>
    <w:p w14:paraId="044B22E8" w14:textId="77777777" w:rsidR="00084A94" w:rsidRDefault="00084A94" w:rsidP="000276C6">
      <w:pPr>
        <w:pStyle w:val="BodyText"/>
        <w:spacing w:line="228" w:lineRule="auto"/>
        <w:ind w:left="540"/>
      </w:pPr>
    </w:p>
    <w:p w14:paraId="753D2EA4" w14:textId="77777777" w:rsidR="000276C6" w:rsidRDefault="000276C6" w:rsidP="00084A94">
      <w:pPr>
        <w:pStyle w:val="Bodynoindent"/>
        <w:jc w:val="center"/>
      </w:pPr>
      <w:r>
        <w:rPr>
          <w:noProof/>
        </w:rPr>
        <w:drawing>
          <wp:inline distT="0" distB="0" distL="0" distR="0" wp14:anchorId="5996D88B" wp14:editId="0AFE2836">
            <wp:extent cx="3840490" cy="3614928"/>
            <wp:effectExtent l="0" t="0" r="0" b="0"/>
            <wp:docPr id="61"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2.jpeg"/>
                    <pic:cNvPicPr/>
                  </pic:nvPicPr>
                  <pic:blipFill>
                    <a:blip r:embed="rId36" cstate="print"/>
                    <a:stretch>
                      <a:fillRect/>
                    </a:stretch>
                  </pic:blipFill>
                  <pic:spPr>
                    <a:xfrm>
                      <a:off x="0" y="0"/>
                      <a:ext cx="3840490" cy="3614928"/>
                    </a:xfrm>
                    <a:prstGeom prst="rect">
                      <a:avLst/>
                    </a:prstGeom>
                  </pic:spPr>
                </pic:pic>
              </a:graphicData>
            </a:graphic>
          </wp:inline>
        </w:drawing>
      </w:r>
    </w:p>
    <w:p w14:paraId="4733461C" w14:textId="77777777" w:rsidR="000276C6" w:rsidRDefault="000276C6" w:rsidP="00084A94">
      <w:pPr>
        <w:pStyle w:val="CaptionHeader"/>
      </w:pPr>
      <w:r>
        <w:rPr>
          <w:w w:val="105"/>
        </w:rPr>
        <w:t>image</w:t>
      </w:r>
      <w:r>
        <w:rPr>
          <w:spacing w:val="-8"/>
          <w:w w:val="105"/>
        </w:rPr>
        <w:t xml:space="preserve"> </w:t>
      </w:r>
      <w:r>
        <w:rPr>
          <w:w w:val="105"/>
        </w:rPr>
        <w:t>5.27:</w:t>
      </w:r>
      <w:r>
        <w:rPr>
          <w:spacing w:val="-8"/>
          <w:w w:val="105"/>
        </w:rPr>
        <w:t xml:space="preserve"> </w:t>
      </w:r>
      <w:r>
        <w:rPr>
          <w:w w:val="105"/>
        </w:rPr>
        <w:t>Knights</w:t>
      </w:r>
      <w:r>
        <w:rPr>
          <w:w w:val="105"/>
        </w:rPr>
        <w:t>’</w:t>
      </w:r>
      <w:r>
        <w:rPr>
          <w:spacing w:val="-8"/>
          <w:w w:val="105"/>
        </w:rPr>
        <w:t xml:space="preserve"> </w:t>
      </w:r>
      <w:r>
        <w:rPr>
          <w:w w:val="105"/>
        </w:rPr>
        <w:t>Tournament</w:t>
      </w:r>
      <w:r>
        <w:rPr>
          <w:spacing w:val="-8"/>
          <w:w w:val="105"/>
        </w:rPr>
        <w:t xml:space="preserve"> </w:t>
      </w:r>
      <w:r>
        <w:rPr>
          <w:w w:val="105"/>
        </w:rPr>
        <w:t>|</w:t>
      </w:r>
      <w:r>
        <w:rPr>
          <w:spacing w:val="-7"/>
          <w:w w:val="105"/>
        </w:rPr>
        <w:t xml:space="preserve"> </w:t>
      </w:r>
      <w:r>
        <w:rPr>
          <w:w w:val="105"/>
        </w:rPr>
        <w:t>Two</w:t>
      </w:r>
      <w:r>
        <w:rPr>
          <w:spacing w:val="-10"/>
          <w:w w:val="105"/>
        </w:rPr>
        <w:t xml:space="preserve"> </w:t>
      </w:r>
      <w:r>
        <w:rPr>
          <w:w w:val="105"/>
        </w:rPr>
        <w:t>knights</w:t>
      </w:r>
      <w:r>
        <w:rPr>
          <w:spacing w:val="-10"/>
          <w:w w:val="105"/>
        </w:rPr>
        <w:t xml:space="preserve"> </w:t>
      </w:r>
      <w:r>
        <w:rPr>
          <w:w w:val="105"/>
        </w:rPr>
        <w:t>fight</w:t>
      </w:r>
      <w:r>
        <w:rPr>
          <w:spacing w:val="-10"/>
          <w:w w:val="105"/>
        </w:rPr>
        <w:t xml:space="preserve"> </w:t>
      </w:r>
      <w:r>
        <w:rPr>
          <w:spacing w:val="-1"/>
          <w:w w:val="105"/>
        </w:rPr>
        <w:t>while</w:t>
      </w:r>
      <w:r>
        <w:rPr>
          <w:spacing w:val="-10"/>
          <w:w w:val="105"/>
        </w:rPr>
        <w:t xml:space="preserve"> </w:t>
      </w:r>
      <w:r>
        <w:rPr>
          <w:spacing w:val="-1"/>
          <w:w w:val="105"/>
        </w:rPr>
        <w:t>the</w:t>
      </w:r>
      <w:r>
        <w:rPr>
          <w:spacing w:val="-9"/>
          <w:w w:val="105"/>
        </w:rPr>
        <w:t xml:space="preserve"> </w:t>
      </w:r>
      <w:r>
        <w:rPr>
          <w:spacing w:val="-1"/>
          <w:w w:val="105"/>
        </w:rPr>
        <w:t>audience</w:t>
      </w:r>
      <w:r>
        <w:rPr>
          <w:spacing w:val="-45"/>
          <w:w w:val="105"/>
        </w:rPr>
        <w:t xml:space="preserve"> </w:t>
      </w:r>
      <w:r>
        <w:t>looks</w:t>
      </w:r>
      <w:r>
        <w:rPr>
          <w:spacing w:val="-9"/>
        </w:rPr>
        <w:t xml:space="preserve"> </w:t>
      </w:r>
      <w:r>
        <w:t>on</w:t>
      </w:r>
      <w:r>
        <w:rPr>
          <w:spacing w:val="-8"/>
        </w:rPr>
        <w:t xml:space="preserve"> </w:t>
      </w:r>
      <w:r>
        <w:t>from</w:t>
      </w:r>
      <w:r>
        <w:rPr>
          <w:spacing w:val="-8"/>
        </w:rPr>
        <w:t xml:space="preserve"> </w:t>
      </w:r>
      <w:r>
        <w:t>the</w:t>
      </w:r>
      <w:r>
        <w:rPr>
          <w:spacing w:val="-8"/>
        </w:rPr>
        <w:t xml:space="preserve"> </w:t>
      </w:r>
      <w:r>
        <w:t>background.</w:t>
      </w:r>
    </w:p>
    <w:p w14:paraId="151575D1" w14:textId="77777777" w:rsidR="000276C6" w:rsidRDefault="000276C6" w:rsidP="00084A94">
      <w:pPr>
        <w:pStyle w:val="CaptionText"/>
      </w:pPr>
      <w:r>
        <w:rPr>
          <w:b/>
          <w:w w:val="95"/>
        </w:rPr>
        <w:t>Author:</w:t>
      </w:r>
      <w:r>
        <w:rPr>
          <w:b/>
          <w:spacing w:val="-6"/>
          <w:w w:val="95"/>
        </w:rPr>
        <w:t xml:space="preserve"> </w:t>
      </w:r>
      <w:r>
        <w:rPr>
          <w:w w:val="95"/>
        </w:rPr>
        <w:t>User</w:t>
      </w:r>
      <w:r>
        <w:rPr>
          <w:spacing w:val="-4"/>
          <w:w w:val="95"/>
        </w:rPr>
        <w:t xml:space="preserve"> </w:t>
      </w:r>
      <w:r>
        <w:rPr>
          <w:w w:val="95"/>
        </w:rPr>
        <w:t>“</w:t>
      </w:r>
      <w:r>
        <w:rPr>
          <w:w w:val="95"/>
        </w:rPr>
        <w:t>Ssire</w:t>
      </w:r>
      <w:r>
        <w:rPr>
          <w:w w:val="95"/>
        </w:rPr>
        <w:t>”</w:t>
      </w:r>
    </w:p>
    <w:p w14:paraId="73559E00" w14:textId="2C37C8AC" w:rsidR="000276C6" w:rsidRDefault="00084A94" w:rsidP="00084A94">
      <w:pPr>
        <w:pStyle w:val="CaptionText"/>
      </w:pPr>
      <w:r>
        <w:rPr>
          <w:b/>
          <w:spacing w:val="-4"/>
        </w:rPr>
        <w:t>S</w:t>
      </w:r>
      <w:r w:rsidR="000276C6">
        <w:rPr>
          <w:b/>
          <w:spacing w:val="-4"/>
        </w:rPr>
        <w:t>ource:</w:t>
      </w:r>
      <w:r w:rsidR="000276C6">
        <w:rPr>
          <w:b/>
          <w:spacing w:val="-6"/>
        </w:rPr>
        <w:t xml:space="preserve"> </w:t>
      </w:r>
      <w:r w:rsidR="000276C6">
        <w:rPr>
          <w:spacing w:val="-4"/>
        </w:rPr>
        <w:t>Wikimedia</w:t>
      </w:r>
      <w:r w:rsidR="000276C6">
        <w:rPr>
          <w:spacing w:val="-19"/>
        </w:rPr>
        <w:t xml:space="preserve"> </w:t>
      </w:r>
      <w:r w:rsidR="000276C6">
        <w:rPr>
          <w:spacing w:val="-4"/>
        </w:rPr>
        <w:t>Commons</w:t>
      </w:r>
    </w:p>
    <w:p w14:paraId="369B665A" w14:textId="523B8AFD" w:rsidR="000276C6" w:rsidRDefault="00084A94" w:rsidP="00084A94">
      <w:pPr>
        <w:pStyle w:val="CaptionText"/>
        <w:rPr>
          <w:w w:val="104"/>
        </w:rPr>
      </w:pPr>
      <w:r>
        <w:rPr>
          <w:b/>
          <w:spacing w:val="1"/>
          <w:w w:val="106"/>
        </w:rPr>
        <w:t>L</w:t>
      </w:r>
      <w:r w:rsidR="000276C6">
        <w:rPr>
          <w:b/>
          <w:spacing w:val="1"/>
          <w:w w:val="106"/>
        </w:rPr>
        <w:t>i</w:t>
      </w:r>
      <w:r w:rsidR="000276C6">
        <w:rPr>
          <w:b/>
          <w:w w:val="95"/>
        </w:rPr>
        <w:t>c</w:t>
      </w:r>
      <w:r w:rsidR="000276C6">
        <w:rPr>
          <w:b/>
          <w:spacing w:val="-1"/>
          <w:w w:val="98"/>
        </w:rPr>
        <w:t>e</w:t>
      </w:r>
      <w:r w:rsidR="000276C6">
        <w:rPr>
          <w:b/>
        </w:rPr>
        <w:t>n</w:t>
      </w:r>
      <w:r w:rsidR="000276C6">
        <w:rPr>
          <w:b/>
          <w:spacing w:val="1"/>
        </w:rPr>
        <w:t>s</w:t>
      </w:r>
      <w:r w:rsidR="000276C6">
        <w:rPr>
          <w:b/>
          <w:w w:val="88"/>
        </w:rPr>
        <w:t>e:</w:t>
      </w:r>
      <w:r w:rsidR="000276C6">
        <w:rPr>
          <w:b/>
          <w:spacing w:val="-6"/>
        </w:rPr>
        <w:t xml:space="preserve"> </w:t>
      </w:r>
      <w:r w:rsidR="000276C6">
        <w:rPr>
          <w:w w:val="103"/>
        </w:rPr>
        <w:t>P</w:t>
      </w:r>
      <w:r w:rsidR="000276C6">
        <w:rPr>
          <w:spacing w:val="-1"/>
          <w:w w:val="103"/>
        </w:rPr>
        <w:t>u</w:t>
      </w:r>
      <w:r w:rsidR="000276C6">
        <w:rPr>
          <w:spacing w:val="-2"/>
          <w:w w:val="101"/>
        </w:rPr>
        <w:t>b</w:t>
      </w:r>
      <w:r w:rsidR="000276C6">
        <w:rPr>
          <w:w w:val="94"/>
        </w:rPr>
        <w:t>lic</w:t>
      </w:r>
      <w:r w:rsidR="000276C6">
        <w:rPr>
          <w:spacing w:val="-5"/>
        </w:rPr>
        <w:t xml:space="preserve"> </w:t>
      </w:r>
      <w:r w:rsidR="000276C6">
        <w:rPr>
          <w:spacing w:val="1"/>
          <w:w w:val="101"/>
        </w:rPr>
        <w:t>D</w:t>
      </w:r>
      <w:r w:rsidR="000276C6">
        <w:rPr>
          <w:w w:val="102"/>
        </w:rPr>
        <w:t>o</w:t>
      </w:r>
      <w:r w:rsidR="000276C6">
        <w:rPr>
          <w:spacing w:val="-1"/>
          <w:w w:val="105"/>
        </w:rPr>
        <w:t>m</w:t>
      </w:r>
      <w:r w:rsidR="000276C6">
        <w:rPr>
          <w:spacing w:val="-2"/>
          <w:w w:val="98"/>
        </w:rPr>
        <w:t>a</w:t>
      </w:r>
      <w:r w:rsidR="000276C6">
        <w:rPr>
          <w:w w:val="104"/>
        </w:rPr>
        <w:t>in</w:t>
      </w:r>
    </w:p>
    <w:p w14:paraId="5F8600DA" w14:textId="77777777" w:rsidR="00084A94" w:rsidRDefault="00084A94" w:rsidP="000276C6">
      <w:pPr>
        <w:spacing w:before="9"/>
        <w:ind w:left="236"/>
        <w:rPr>
          <w:sz w:val="18"/>
        </w:rPr>
      </w:pPr>
    </w:p>
    <w:p w14:paraId="11A7E35B" w14:textId="77777777" w:rsidR="000276C6" w:rsidRPr="00084A94" w:rsidRDefault="000276C6" w:rsidP="00084A94">
      <w:pPr>
        <w:pStyle w:val="Body"/>
        <w:ind w:firstLine="0"/>
      </w:pPr>
      <w:r w:rsidRPr="00084A94">
        <w:t>and made all the masons swear that they would never utter a word about this tower. It was his will that it should be thus sealed up, and that no door or opening should remain, except one small window. Here Lancelot was compelled to stay, and they gave him poor and meagre fare through this little window at certain hours, as the disloyal wretch had ordered and commanded them.</w:t>
      </w:r>
    </w:p>
    <w:p w14:paraId="0C5FC119" w14:textId="1FF83660" w:rsidR="000276C6" w:rsidRPr="00084A94" w:rsidRDefault="000276C6" w:rsidP="00084A94">
      <w:pPr>
        <w:pStyle w:val="Body"/>
      </w:pPr>
      <w:r w:rsidRPr="00084A94">
        <w:t>Now Meleagant has carried out all his purpose, and he betakes himself to King Arthur’s court: behold him now arrived! And when he was before the King, he thus spoke with pride and arrogance: “King, I have scheduled a battle to take place in thy presence and in thy court. But I see nothing of Lancelot who agreed to be my antagonist.</w:t>
      </w:r>
      <w:r w:rsidR="00084A94">
        <w:t xml:space="preserve"> </w:t>
      </w:r>
      <w:r w:rsidRPr="00084A94">
        <w:t xml:space="preserve">Nevertheless, as my duty is, in the hearing of all who are present here, I offer myself to fight this battle. And if he is here, let him now step forth and agree to meet me in your court a year from now. I know not if any one has told you </w:t>
      </w:r>
      <w:r w:rsidRPr="00084A94">
        <w:lastRenderedPageBreak/>
        <w:t>how this battle was agreed upon. But I see knights here who were present at our conference, and who, if they would, could tell you the truth. If he should try to deny the truth, I should employ no hireling to take my place, but would prove it to him hand to hand.” The Queen, who was seated beside the King, draws him to her as she says: “Sire, do you know who that knight is? It is Meleagant who carried me away while escorted by Kay the seneschal; he caused him plenty of shame and mischief too.” And the King answered her: “Lady, I understand; I know full well that it is he who held my people in distress.” The Queen says no more, but the King addresses Meleagant: “Friend,” he says, “so help me God, we are very sad because we know nothing of Lancelot.” “My lord King,” says Meleagant, “Lance- lot told me that I should surely find him here. Nowhere but in your court must I issue the call to this battle, and I desire all your knights here to bear me witness that I summon him to fight a year from to-day, as stipulated when we agreed to fight.”</w:t>
      </w:r>
    </w:p>
    <w:p w14:paraId="0CBBE919" w14:textId="151C097B" w:rsidR="000276C6" w:rsidRPr="00084A94" w:rsidRDefault="000276C6" w:rsidP="00084A94">
      <w:pPr>
        <w:pStyle w:val="Body"/>
      </w:pPr>
      <w:r w:rsidRPr="00084A94">
        <w:t>At this my lord Gawain gets up, much distressed at what he hears: “Sire, there is nothing known of Lancelot in all this land,” he says; “but we shall send in search of him and, if God will, we shall find him yet, before the end of the year is reached, unless he be dead or in prison. And if he does not appear, then grant me the battle, and I will fight for him: I will arm myself in place of Lancelot, if he does not return before that day.” “Ah,” says Melea- gant, “for God’s sake, my fair lord King, grant him the boon. I join my request to his desire, for I know no knight in all the world with whom I would more gladly try my strength, excepting only Lancelot. But bear in mind that, if I do not fight with one of them, I will accept no exchange or substitution for either one.” And the King says that</w:t>
      </w:r>
      <w:r w:rsidR="00084A94">
        <w:t xml:space="preserve"> </w:t>
      </w:r>
      <w:r w:rsidRPr="00084A94">
        <w:t>this is understood, if Lancelot does not return within the time. Then Meleagant left the royal court and journeyed until he found his father, King Bademagu. In order to appear brave and of consideration in his presence, he began by making a great pretence and by assuming an expression of marvellous cheer. That day the king was holding</w:t>
      </w:r>
      <w:r w:rsidR="00084A94">
        <w:t xml:space="preserve"> </w:t>
      </w:r>
      <w:r w:rsidRPr="00084A94">
        <w:t>a joyous court at his city of Bade; it was his birthday, which he celebrated with splendour and generosity, and there were many people of divers sorts gathered with him. All the palace was filled with knights and damsels, and among them was the sister of Meleagant, of whom I shall tell you, farther on, what is my thought and reason for mentioning her here. But it is not fitting that I should explain it here, for I do not wish to confuse or entangle my material, but rather to treat it straight forwardly. Now I must tell you that Meleagant in the hearing of all, both great and small, spoke thus to his father boastingly: “Father,” he says, “so help me God, please tell me truly now whether he ought not to be well-content, and whether he is not truly brave, who can cause his arms to be feared at</w:t>
      </w:r>
      <w:r w:rsidR="00084A94">
        <w:t xml:space="preserve"> </w:t>
      </w:r>
      <w:r w:rsidRPr="00084A94">
        <w:t xml:space="preserve">King Arthur’s court?” To this question his father replies at once: “Son,” he says, “all good men ought to honour and serve and seek the company of one whose deserts are such.” Then he flattered him with the </w:t>
      </w:r>
      <w:r w:rsidRPr="00084A94">
        <w:lastRenderedPageBreak/>
        <w:t>request that he should not conceal why he has alluded to this, what he wishes, and whence he comes. “Sire, I know not whether you remember,” Meleagant begins, “the agreements and stipulations which were recorded when Lancelot and I made peace. It was then agreed, I believe, and in the presence of many we were told, that we should present ourselves at the end of a year at Arthur’s court. I went thither at the appointed time, ready equipped for my business there. I did everything that had been prescribed: I called and searched for Lancelot, with whom I was to fight, but I could not gain a sight of him: he had fled and run away. When I came away, Gawain pledged his word that, if Lancelot</w:t>
      </w:r>
      <w:r w:rsidR="00084A94">
        <w:t xml:space="preserve"> </w:t>
      </w:r>
      <w:r w:rsidRPr="00084A94">
        <w:t>is not alive and does not return within the time agreed upon, no further postponement will be asked, but that he himself will fight the battle against me in place of Lancelot. Arthur has no knight, as is well known, whose fame equals his, but before the flowers bloom again, I shall see, when we come to blows, whether his fame and his deeds are in accord: I only wish it could be settled now!” “Son,” says his father, “thou art acting exactly like a fool. Any one, who knew it not before, may learn of thy madness from thy own lips. A good heart truly humbles itself, but the fool and the boastful never lose their folly. Son, to thee I direct my words, for the traits of thy character are</w:t>
      </w:r>
      <w:r w:rsidR="00084A94">
        <w:t xml:space="preserve"> </w:t>
      </w:r>
      <w:r w:rsidRPr="00084A94">
        <w:t>so hard and dry, that there is no place for sweetness or friendship. Thy heart is altogether pitiless: thou art alto- gether in folly’s grasp. This accounts for my slight respect for thee, and this is what will cast thee down. If thou art brave, there will be plenty of men to say so in time of need. A virtuous man need not praise his heart in order to enhance his deed; the deed itself will speak in its own praise. Thy self-praise does not aid thee a whit to increase in any one’s esteem; indeed, I hold thee in less esteem. Son, I chasten thee; but to what end? It is of little use to advise a fool. He only wastes his strength in vain who tries to cure the madness of a fool, and the wisdom that one teaches and expounds is worthless, wasted and unemployed, unless it is expressed in works.” Then Meleagant was sorely enraged and furious. I may truly say that never could you see a mortal man so full of anger as he was; the last bond between them was broken then, as he spoke to his father these ungracious words: “Are you in a dream or trance, when you say that I am mad to tell you how my matters stand? I thought I had come to you as to my lord and my father; but that does not seem to be the case, for you insult me more outrageously than I think you have any right to do; moreover, you can give no reason for having addressed me thus.” “Indeed, I can.” “What is it,</w:t>
      </w:r>
      <w:r w:rsidR="00084A94">
        <w:t xml:space="preserve"> </w:t>
      </w:r>
      <w:r w:rsidRPr="00084A94">
        <w:t xml:space="preserve">then?” “Because I see nothing in thee but folly and wrath. I know very well what thy courage is like, and that it will cause thee great trouble yet. A curse upon him who supposes that the elegant Lancelot, who is esteemed by all but thee, has ever fled from thee through fear. I am sure that he is buried or confined in some prison whose door is barred so tight that he cannot escape without leave. I should surely be sorely grieved if he were dead or in distress. It would surely be too bad, were a creature so splendidly equipped, so fair, so bold, yet </w:t>
      </w:r>
      <w:r w:rsidRPr="00084A94">
        <w:lastRenderedPageBreak/>
        <w:t>so serene, to perish thus before his time. But, may it please God, this is not true.” Then Bademagu said no more; but a daughter of his had listened attentively to all his words, and you must know that it was she whom I mentioned earlier in my tale, and who is not happy now to hear such news of Lancelot. It is quite clear to her that he is shut up, since no one knows any news of him or his wanderings. “May God never look upon me, if I rest until I have some sure and certain news of him!” Straightway, without making any noise or disturbance, she runs and mounts a fair and easy-step- ping mule. But I must say that when she leaves the court, she knows not which way to turn. However, she asks no advice in her predicament, but takes the first road she finds, and rides along at random rapidly, unaccompanied</w:t>
      </w:r>
      <w:r w:rsidR="00084A94">
        <w:t xml:space="preserve"> </w:t>
      </w:r>
      <w:r w:rsidRPr="00084A94">
        <w:t>by knight or squire. In her eagerness she makes haste to attain the object of her search. Keenly she presses forward in her quest, but it will not soon terminate. She may not rest or delay long in any single place, if she wishes to carry out her plan, to release Lancelot from his prison, if she can find him and if it is possible. But in my opinion, before she finds him she will have searched in many a land, after many a journey and many a quest, before she</w:t>
      </w:r>
      <w:r w:rsidR="00084A94">
        <w:t xml:space="preserve"> </w:t>
      </w:r>
      <w:r w:rsidRPr="00084A94">
        <w:t>has any news of him. But what would be the use of my telling you of her lodgings and her journeyings? Finally, she travelled so far through hill and dale, up and down, that more than a month had passed, and as yet she had learned only so much as she knew before—that is, absolutely nothing. One day she was crossing a field in a sad and pensive mood, when she saw a tower in the distance standing by the shore of an arm of the sea. Not within a league around about was there any house, cottage, or dwelling-place. Meleagant had had it built, and had confined</w:t>
      </w:r>
      <w:r w:rsidR="00084A94">
        <w:t xml:space="preserve"> </w:t>
      </w:r>
      <w:r w:rsidRPr="00084A94">
        <w:t>Lancelot within. But of all this she still was unaware. As soon as she espied the tower, she fixed her attention upon it to the exclusion of all else. And her heart gives her assurance that here is the object of her quest; now at last she has reached her goal, to which Fortune through many trials has at last directed her.</w:t>
      </w:r>
    </w:p>
    <w:p w14:paraId="72183D53" w14:textId="7891E750" w:rsidR="000276C6" w:rsidRPr="00084A94" w:rsidRDefault="000276C6" w:rsidP="00084A94">
      <w:pPr>
        <w:pStyle w:val="Body"/>
      </w:pPr>
      <w:r w:rsidRPr="00084A94">
        <w:t>The damsel draws so near to the tower that she can touch it with her hands. She walks about, listening at- tentively, I suppose, if perchance she may hear some welcome sound. She looks down and she gazes up, and she sees that the tower is strong and high and thick. She is amazed to see no door or window, except one little narrow opening. Moreover, there was no ladder or steps about this high, sheer tower. For this reason she surmises that</w:t>
      </w:r>
      <w:r w:rsidR="00084A94">
        <w:t xml:space="preserve"> </w:t>
      </w:r>
      <w:r w:rsidRPr="00084A94">
        <w:t xml:space="preserve">it was made so intentionally, and that Lancelot is confined inside. But she resolves that before she tastes of food, she will learn whether this is so or not. She thinks she will call Lancelot by name, and is about to do so when she is deterred by hearing from the tower a voice which was making a marvellously sad moan as it called on death. It implores death to come, and complains of misery unbearable. In contempt of the body and life, it weakly piped in a low, hoarse tone: “Ah, fortune, how disastrously thy wheel has turned for me! Thou hast mocked me shamefully: a while ago I was up, </w:t>
      </w:r>
      <w:r w:rsidRPr="00084A94">
        <w:lastRenderedPageBreak/>
        <w:t>but now I am down; I was well off of late, but now I am in a sorry state; not long since thou didst smile on me, but now thy eyes are filled with tears. Alas, poor wretch, why didst thou trust in her, when so soon she has deserted thee! Behold, in a very little while she has cast thee down from thy high estate! Fortune, it was wrong of thee to mock me thus; but what carest thou! Thou carest not how it may turn out. Ah, sacred Cross! All, Holy Ghost! How am I wretched and undone! How completely has my career been closed! Ah, Gawain, you who possess such worth, and whose goodness is unparalleled, surely I may well be amazed that you do not come to succour me. Surely you delay too long and are not showing courtesy. He ought indeed to receive your aid whom you used to love so devotedly! For my part I may truly say that there is no lodging place or retreat on either side</w:t>
      </w:r>
      <w:r w:rsidR="00084A94">
        <w:t xml:space="preserve"> </w:t>
      </w:r>
      <w:r w:rsidRPr="00084A94">
        <w:t>of the sea, where I would not have searched for you at least seven or ten years before finding you, if I knew you to be in prison. But why do I thus torment myself? You do not care for me even enough to take this trouble. The rustic is right when he says that it is hard nowadays to find a friend! It is easy to rest the true friend in time oú</w:t>
      </w:r>
      <w:r w:rsidR="00084A94">
        <w:t xml:space="preserve"> </w:t>
      </w:r>
      <w:r w:rsidRPr="00084A94">
        <w:t>need. Alas! more than a year has passed since first I was put inside this tower. I feel hurt, Gawain, that you have so long deserted me! But doubtless you know nothing of all this, and I have no ground for blaming you. Yes, when</w:t>
      </w:r>
      <w:r w:rsidR="00084A94">
        <w:t xml:space="preserve"> </w:t>
      </w:r>
      <w:r w:rsidRPr="00084A94">
        <w:t>I think of it, this must be the case, and I was very wrong to imagine such a thing; for I am confident that not for all the world contains would you and your men have failed to come to release me from this trouble and distress, if you were aware of it. If for no other reason, you would be bound to do this out of love for me, your compan- ion. But it is idle to talk about it—it cannot be. Ah, may the curse and the damnation of God and St. Sylvester rest upon him who has shut me up so shamefully! He is the vilest man alive, this envious Meleagant, to treat me as evilly as possible!” Then he, who is wearing out his life in grief, ceases speaking and holds his peace. But when she, who was lingering at the base of the tower, heard what he said, she did not delay, but acted wisely and called him thus: “Lancelot,” as loudly as she could; “friend, up there, speak to one who is your friend!” But inside he did not hear her words. Then she called out louder yet, until he in his weakness faintly heard her, and wondered who could be calling him. He heard the voice and heard his name pronounced, but he did not know who was calling him: he thinks it must be a spirit. He looks all about him to see, I suppose, if he could espy any one; but there is nothing to be seen but the tower and himself. “God,” says he, “what is that I heard? I heard some one speak, but</w:t>
      </w:r>
      <w:r w:rsidR="00084A94">
        <w:t xml:space="preserve"> </w:t>
      </w:r>
      <w:r w:rsidRPr="00084A94">
        <w:t>see nothing! Indeed, this is passing marvellous, for I am not asleep, but wide awake. Of course, if this happened in a dream, I should consider it an illusion; but I am awake, and therefore I am distressed.” Then with some trouble he gets up, and with slow and feeble steps he moves toward the little opening. Once there, he peers through it,</w:t>
      </w:r>
      <w:r w:rsidR="00084A94">
        <w:t xml:space="preserve"> </w:t>
      </w:r>
      <w:r w:rsidRPr="00084A94">
        <w:t xml:space="preserve">up and down and to either side. When he had looked out as best he might, he caught sight of her who had hailed him. He did not recognise her by sight. But she </w:t>
      </w:r>
      <w:r w:rsidRPr="00084A94">
        <w:lastRenderedPageBreak/>
        <w:t>knew him at once and said: “Lancelot, I have come from afar in search of you. Now, thank God, at last I have found you. I am she who asked of you a boon as you were on your way to the sword-bridge, and you very gladly granted it at my request; it was the head I bade you cut from the conquered knight whom I hated so. Because of this boon and this service you did me, I have gone to this trouble. As a guerdon I shall deliver you from here.” “Damsel, many thanks to you,” the prisoner then replied; “the ser- vice I did you will be well repaid if I am set at liberty. If you can get me out of here, I promise and engage to be henceforth always yours, so help me the holy Apostle Paul! And as I may see God face to face, I shall never fail to obey your commands in accordance with your will. You may ask for anything I have, and receive it without delay.” “Friend, have no fear that you will not be released from here. You shall be loosed and set free this very day. Not for a thousand pounds would I renounce the expectation of seeing you free before the datum of another day. Then I shall take you to a pleasant place, where you may rest and take your ease. There you shall have everything you desire, whatever it be. So have no fear. But first I must see if I can find some tool anywhere hereabouts with which you might enlarge this hole, at least enough to let you pass.” “God grant that you find something,” he said, agree- ing to this plan; “I have plenty of rope in here, which the rascals gave me to pull up my food—hard barley bread and dirty water, which sicken my stomach and heart.” Then the daughter of Bademagu sought and found a strong,</w:t>
      </w:r>
      <w:r w:rsidR="00084A94">
        <w:t xml:space="preserve"> </w:t>
      </w:r>
      <w:r w:rsidRPr="00084A94">
        <w:t>stout, sharp pick, which she handed to him. He pounded, and hammered and struck and dug, notwithstanding the</w:t>
      </w:r>
      <w:r w:rsidR="00084A94">
        <w:t xml:space="preserve"> </w:t>
      </w:r>
      <w:r w:rsidRPr="00084A94">
        <w:t>pain it caused him, until he could get out comfortably. Now he is greatly relieved and glad, you may be sure, to be out Of prison and to get away from the place where he has been so long confined. Now he is at large in the open air. You may be sure that he would not go back again, were some one to gather in a pile and give to him all the gold there is scattered in the world.</w:t>
      </w:r>
    </w:p>
    <w:p w14:paraId="7F352678" w14:textId="6FBF0AB0" w:rsidR="000276C6" w:rsidRPr="00084A94" w:rsidRDefault="000276C6" w:rsidP="00084A94">
      <w:pPr>
        <w:pStyle w:val="Body"/>
      </w:pPr>
      <w:r w:rsidRPr="00084A94">
        <w:t xml:space="preserve">Behold Lancelot now released, but so feeble that he staggered from his weakness and disability. Gently, with- out hurting him, she sets him before her on her mule, and then they ride off rapidly. But the damsel purposely avoids the beaten track, that they may not be seen, and proceeds by a hidden path; for if she had travelled openly, doubtless some one would have recognised them and done them harm, and she would not have wished that to happen. So she avoided the dangerous places and came to a mansion where she often makes her sojourn because of its beauty and charm. The entire estate and the people on it belonged to her, and the place was well furnished, safe, and private. There Lancelot arrived. And as soon as he had come, and had laid aside his clothes, the damsel gently laid him on a lofty, handsome couch, then bathed and rubbed him so carefully that I could not describe half the care she took. She handled and treated him as gently as if he had been her father. Her treatment makes a new man of him, as she revives </w:t>
      </w:r>
      <w:r w:rsidRPr="00084A94">
        <w:lastRenderedPageBreak/>
        <w:t>him with her cares. Now he is no less fair than an angel and is more nimble and more spry than anything you ever saw. When he arose, he was no longer mangy and haggard, but strong and handsome. And the damsel sought out for him the finest robe she could find, with which she clothed him when he arose.</w:t>
      </w:r>
      <w:r w:rsidR="00084A94">
        <w:t xml:space="preserve"> </w:t>
      </w:r>
      <w:r w:rsidRPr="00084A94">
        <w:t>And he was glad to put it on, quicker than a bird in flight. He kissed and embraced the maid, and then said to her graciously: “My dear, I have only God and you to thank for being restored to health again. Since I owe my liberty to you, you may take and command at will my heart and body, my service and estate. I belong to you in return for what you have done for me; but it is long since I have been at the court of my lord Arthur, who has shown me</w:t>
      </w:r>
      <w:r w:rsidR="00084A94">
        <w:t xml:space="preserve"> </w:t>
      </w:r>
      <w:r w:rsidRPr="00084A94">
        <w:t>great honour; and there is plenty there for me to do. Now, my sweet gentle friend, I beg you affectionately for leave to go; then, with your consent, I should feel free to go.” “Lancelot, fair, sweet dear friend, I am quite willing,” the damsel says; “I desire your honour and welfare above everything everywhere.” Then she gives him a wonderful horse she has, the best horse that ever was seen, and he leaps up without so much as saying to the stirrups “by your leave”: he was up without considering them. Then to God, who never lies, they commend each other with good intent.</w:t>
      </w:r>
    </w:p>
    <w:p w14:paraId="26D0950A" w14:textId="4B87DD78" w:rsidR="000276C6" w:rsidRPr="00084A94" w:rsidRDefault="000276C6" w:rsidP="00084A94">
      <w:pPr>
        <w:pStyle w:val="Body"/>
      </w:pPr>
      <w:r w:rsidRPr="00084A94">
        <w:t xml:space="preserve">Lancelot was so glad to be on the road that, if I should take an oath, I could not possibly describe the joy he felt at having escaped from his trap. But he said to himself repeatedly that woe was the traitor, the reprobate, whom now he has tricked and ridiculed, “for in spite of him I have escaped.” Then he swears by the heart and body of Him who made the world that not for all the riches and wealth from Babylon to Ghent would he let Meleagant escape, if he once got him in his power: for he has him to thank for too much harm and shame! But events will soon turn out so as to make this possible; for this very Meleagant, whom he threatens and presses hard, had already come to court that day without being summoned by any one; and the first thing he did was to search until he found my lord Gawain. Then the rascally proven traitor asks him about Lancelot, whether he had been seen or found, as if he himself did not know the truth. As a matter of fact, he did not know the truth, although he thought he knew it well enough. And Gawain told him, as was true, that he had not been seen, and that he had not come. “Well, since I don’t find him,” says Meleagant, “do you come and keep the promise you made me: I shall not longer wait for you.” Then Gawain makes answer: “I will keep presently my word with you, if it please God in whom I place my trust. I expect to discharge my debt to you. But if it comes to throwing dice for points, and I should throw a higher number than you, so help me God and the holy faith, I’ll not withdraw, but will keep on until I pocket all the stakes.” Then without delay Gawain orders a rug to be thrown down and spread before him. There was no snivelling or attempt to run away when the squires heard this command, but without grumbling or complaint they execute what he commands. They </w:t>
      </w:r>
      <w:r w:rsidRPr="00084A94">
        <w:lastRenderedPageBreak/>
        <w:t>bring the rug and spread it out in the place indicated; then he who had sent for it takes his seat upon it and gives orders to be armed by the young men who were standing unarmed before him.</w:t>
      </w:r>
      <w:r w:rsidR="00084A94">
        <w:t xml:space="preserve"> </w:t>
      </w:r>
      <w:r w:rsidRPr="00084A94">
        <w:t>There were two of them, his cousins or nephews, I know not which, but they were accomplished and knew what to do. They arm him so skilfully and well that no one could find any fault in the world with them for any mistake in what they did. When they finished arming him, one of them went to fetch a Spanish steed able to cross the fields, woods, hills, and valleys more swiftly than the good Bucephalus. Upon a horse such as you have heard Gawain took his seat—the admired and most accomplished knight upon whom the sign of the Cross was ever made.</w:t>
      </w:r>
      <w:r w:rsidR="00084A94">
        <w:t xml:space="preserve"> </w:t>
      </w:r>
      <w:r w:rsidRPr="00084A94">
        <w:t>Already he was about to seize his shield, when he saw Lancelot dismount before him, whom he was not expecting to see. He looked at him in amazement, because he had come so unexpectedly; and, if I am not wrong, he was as much surprised as if he had fallen from the clouds. However, no business of his own can detain him, as soon as he sees Lancelot, from dismounting and extending his arms to him, as he embraces, salutes and kisses him. Now he is happy and at ease, when he has found his companion. Now I will tell you the truth, and you must not think I lie, that Gawain would not wish to be chosen king, unless he had Lancelot with him. The King and all the rest now learn that, in spite of all, Lancelot, for whom they so long have watched, has come back quite safe and sound.</w:t>
      </w:r>
      <w:r w:rsidR="00084A94">
        <w:t xml:space="preserve"> </w:t>
      </w:r>
      <w:r w:rsidRPr="00084A94">
        <w:t>Therefore they all rejoice, and the court, which so long has looked for him, comes together to honour him. Their</w:t>
      </w:r>
      <w:r w:rsidR="00084A94">
        <w:t xml:space="preserve"> </w:t>
      </w:r>
      <w:r w:rsidRPr="00084A94">
        <w:t xml:space="preserve">happiness dispels and drives away the sorrow which formerly was theirs. Grief takes flight and is replaced by an awakening joy. And how about the Queen? Does she not share in the general jubilee? Yes, verily, she first of all. How so? For God’s sake, where, then, could she be keeping herself? She was never so glad in her life as she was for his return. And did she not even go to him? Certainly she did; she is so close to him that her body came near following her heart. Where is her heart, then? It was kissing and welcoming Lancelot. And why did the body conceal itself? Why is not her joy complete? Is it mingled with anger or hate? No, certainly, not at all; but it may be that the King or some of the others who are there, and who are watching what takes place, would have taken the whole situation in, if, while all were looking on, she had followed the dictates of her heart. If common-sense had not banished this mad impulse and rash desire, her heart would have been revealed and her folly would have been complete. Therefore reason closes up and binds her fond heart and her rash intent, and made it more reasonable, postponing the greeting until it shall see and espy a suitable and more private place where they would fare better than here and now. The King highly honoured Lancelot, and after welcoming him, thus spoke: “I have not heard for a long time news of any man which were so welcome as news of you; yet I am much concerned to learn in what region and in what land you have tarried so long a time. I have had search made for you up and down, all the winter and summer through, but no one </w:t>
      </w:r>
      <w:r w:rsidRPr="00084A94">
        <w:lastRenderedPageBreak/>
        <w:t>could find a trace of you.” “Indeed, fair sire,” says Lancelot, “I can inform you in a few words exactly how it has fared with me. The miserable traitor Meleagant has kept me in prison ever since the hour of the deliverance of the prisoners in his land, and has condemned me to a life of shame in a tower of his beside the sea. There he put me and shut me in, and there I should still be dragging out my weary life, if it were not for a friend of mine, a damsel for whom I once performed a slight service. In return for the little favour I did her, she has repaid me liberally: she has bestowed upon me great honour and blessing. But I wish to repay without delay him for whom I have no love, who has sought out and devised for me this shame and injury. He need not wait, for the sum is all ready, principal and interest; but God forbid that he find in it cause to rejoice!” Then Gawain said to Lancelot: “Friend, it will be only a slight favour for me, who am in your debt, to make this payment for you. Moreover, I am all ready and mounted, as you see. Fair, sweet friend, do not deny me the boon I desire and request.” But Lancelot replies that he would rather have his eye plucked out, or even both of them, than be persuaded to do this: he swears it shall never be so. He owes the debt and he will pay it himself: for with his own hand he promised it. Gawain plainly sees that nothing he can say is of any avail, so he loosens and takes off his hauberk from his back, and completely disarms himself. Lancelot at once arms himself without delay; for he is impatient to settle and discharge his debt. Meleagant, who is amazed beyond measure at what he sees, has reached the end of his good fortunes, and is about to receive what is owing him. He is almost beside himself and comes near fainting. “Surely I was a fool,” he says, “not to go, before coming here, to see if I still held imprisoned in my tower him who now has played this trick on me. But, God, why should I have gone? What cause had I to think that he could possibly escape? Is not the wall built strong enough, and is not the tower sufficiently strong and high?</w:t>
      </w:r>
      <w:r w:rsidR="00084A94">
        <w:t xml:space="preserve"> </w:t>
      </w:r>
      <w:r w:rsidRPr="00084A94">
        <w:t xml:space="preserve">There was no hole or crevice in it, through which he could pass, unless he was aided from outside. I am sure his hiding-place was revealed. If the wall were worn away and had fallen into decay, would he not have been caught and injured or killed at the same time? Yes, so help me God, if it had fallen down, he would certainly have been killed. But I guess, before that wall gives away without being torn down, that all the water in the sea will dry up without leaving a drop and the world will come to an end. No, that is not it: it happened otherwise: he was helped to escape, and could not have got out otherwise: I have been outwitted through some trickery. At any rate, he has escaped; but if I had been on my guard, all this would never have happened, and he would never have come to court. But it’s too late now to repent. The rustic, who seldom errs, pertinently remarks that it is too late to close the stable when the horse is out. I know I shall now be exposed to great shame and humiliation, if indeed I do not suffer and endure something worse. What shall I suffer and endure? Rather, so long as I live, I will give him full measure, if it please God, in whom I trust.” Thus he </w:t>
      </w:r>
      <w:r w:rsidRPr="00084A94">
        <w:lastRenderedPageBreak/>
        <w:t>consoles himself, and has no other desire than to meet his antagonist on the field. And he will not have long to wait, I think, for Lancelot goes in search of him, expecting soon to conquer him. But before the assault begins, the King bids them go down into the plain where the tower stands, the prettiest place this side of Ireland for a fight. So they did, and soon found themselves on the plain below. The King goes down too, and all the rest, men and women in crowds. No one stays behind; but many go up to the windows of the tower, among them the Queen, her ladies and damsels, of whom she had many with her who were fair.</w:t>
      </w:r>
    </w:p>
    <w:p w14:paraId="42393AF0" w14:textId="1BDEC34B" w:rsidR="000276C6" w:rsidRPr="00084A94" w:rsidRDefault="000276C6" w:rsidP="00084A94">
      <w:pPr>
        <w:pStyle w:val="Body"/>
      </w:pPr>
      <w:r w:rsidRPr="00084A94">
        <w:t>In the field there stood a sycamore as fair as any tree could be; it was wide-spread and covered a large area, and around it grew a fine border of thick fresh grass which was green at all seasons of the year. Under this fair and stately sycamore, which was planted back in Abel’s time, there rises a clear spring of water which flows away hur- riedly. The bed of the spring is beautiful and as bright as silver, and the channel through which the water flows is formed, I think, of refined and tested gold, and it stretches away across the field down into a valley between the woods. There it pleases the King to take his seat where nothing unpleasant is in sight. After the crowd has drawn back at the King’s command, Lancelot rushes furiously at Meleagant as at one whom he hates cordially, but before</w:t>
      </w:r>
      <w:r w:rsidR="00084A94">
        <w:t xml:space="preserve"> </w:t>
      </w:r>
      <w:r w:rsidRPr="00084A94">
        <w:t>striking him, he shouted with a loud and commanding voice: “Take your stand, I defy you! And take my word, this time you shall not be spared.” Then he spurs his steed and draws back the distance of a bow-shot. Then they drive their horses toward each other at top speed, and strike each other so fiercely upon their resisting shields that they pierced and punctured them. But neither one is wounded, nor is the flesh touched in this first assault. They pass each other without delay, and come back at the top of their horses: speed to renew their blows on the strong, stout shields. Both of the knights are strong and brave, and both of the horses are stout and fast. So mighty are the blows they deal on the shields about their necks that the lances passed clean through, without breaking or splintering, until the cold steel reached their flesh. Each strikes the other with such force that both are borne to earth, and no breast-strap, girth, or stirrup could save them from falling backward over their saddle-bow, leav- ing the saddle without an occupant. The horses run riderless over hill and dale, but they kick and bite each other, thus showing their mortal hatred. As for the knights who fell to earth, they leaped up as quickly as possible and drew their swords, which were engraved with chiselled lettering. Holding their shields before the face, they strive to wound each other with their swords of steel. Lancelot stands in no fear of him, for he knew half as much again</w:t>
      </w:r>
      <w:r w:rsidR="00084A94">
        <w:t xml:space="preserve"> </w:t>
      </w:r>
      <w:r w:rsidRPr="00084A94">
        <w:t xml:space="preserve">about fencing as did his antagonist, having learned it in his youth. Both dealt such blows on the shield slung from their necks, and upon their helmets barred with gold, that they crushed and damaged them. But Lancelot presses him hard and gives him a mighty blow upon his right arm which, though encased in mail, was unprotected </w:t>
      </w:r>
      <w:r w:rsidRPr="00084A94">
        <w:lastRenderedPageBreak/>
        <w:t>by the shield, severing it with one clean stroke. And when he felt the loss of his right arm, he said that it should be dearly sold. If it is at all possible, he will not fail to exact the price; he is in such pain and wrath and rage that he is well-nigh beside himself, and he has a poor opinion of himself, if he cannot score on his rival now. He rushes at him with the intent to seize him, but Lancelot forestalls his plan, for with his trenchant sword he deals his body</w:t>
      </w:r>
      <w:r w:rsidR="00084A94">
        <w:t xml:space="preserve"> </w:t>
      </w:r>
      <w:r w:rsidRPr="00084A94">
        <w:t>such a cut as he will not recover from until April and May be passed. He smashes his nose-guard against his teeth, breaking three of them in his mouth. And Meleagant’s rage is such that he cannot speak or say a word; nor does he deign to cry for mercy, for his foolish heart holds tight in such constraint that even now it deludes him still.</w:t>
      </w:r>
      <w:r w:rsidR="00084A94">
        <w:t xml:space="preserve"> </w:t>
      </w:r>
      <w:r w:rsidRPr="00084A94">
        <w:t>Lancelot approaches and, unlacing his helmet, cuts off his head. Never more will this man trouble him; it is all over with him as he falls dead. Not a soul who was present there felt any pity at the sight. The King and all the oth- ers there are jubilant and express their joy. Happier than they ever were before, they relieve Lancelot of his arms, and lead him away exultingly.</w:t>
      </w:r>
    </w:p>
    <w:p w14:paraId="2896DE28" w14:textId="77777777" w:rsidR="000276C6" w:rsidRPr="00084A94" w:rsidRDefault="000276C6" w:rsidP="00084A94">
      <w:pPr>
        <w:pStyle w:val="Body"/>
      </w:pPr>
      <w:r w:rsidRPr="00084A94">
        <w:t>My lords, if I should prolong my tale, it would be beside the purpose, and so I will conclude. Godefroi de Leigni, the clerk, has written the conclusion of “the Cart”; but let no one find fault with him for having embroidered on Chretien’s theme, for it was done with the consent of Chretien who started it. Godefroi has finished it from the point where Lancelot was imprisoned in the tower. So much he wrote; but he would fain add nothing more, for fear of disfiguring the tale.</w:t>
      </w:r>
    </w:p>
    <w:p w14:paraId="5664C96D" w14:textId="77777777" w:rsidR="000276C6" w:rsidRDefault="000276C6" w:rsidP="000276C6">
      <w:pPr>
        <w:pStyle w:val="BodyText"/>
        <w:rPr>
          <w:sz w:val="32"/>
        </w:rPr>
      </w:pPr>
    </w:p>
    <w:p w14:paraId="016319E5" w14:textId="66625858" w:rsidR="000276C6" w:rsidRDefault="00084A94" w:rsidP="00084A94">
      <w:pPr>
        <w:pStyle w:val="Heading1"/>
      </w:pPr>
      <w:r>
        <w:rPr>
          <w:caps w:val="0"/>
          <w:w w:val="120"/>
        </w:rPr>
        <w:t>THE</w:t>
      </w:r>
      <w:r>
        <w:rPr>
          <w:caps w:val="0"/>
          <w:spacing w:val="-15"/>
          <w:w w:val="120"/>
        </w:rPr>
        <w:t xml:space="preserve"> </w:t>
      </w:r>
      <w:r>
        <w:rPr>
          <w:caps w:val="0"/>
          <w:w w:val="120"/>
        </w:rPr>
        <w:t>SONG</w:t>
      </w:r>
      <w:r>
        <w:rPr>
          <w:caps w:val="0"/>
          <w:spacing w:val="-15"/>
          <w:w w:val="120"/>
        </w:rPr>
        <w:t xml:space="preserve"> </w:t>
      </w:r>
      <w:r>
        <w:rPr>
          <w:caps w:val="0"/>
          <w:w w:val="120"/>
        </w:rPr>
        <w:t>OF</w:t>
      </w:r>
      <w:r>
        <w:rPr>
          <w:caps w:val="0"/>
          <w:spacing w:val="-14"/>
          <w:w w:val="120"/>
        </w:rPr>
        <w:t xml:space="preserve"> </w:t>
      </w:r>
      <w:r>
        <w:rPr>
          <w:caps w:val="0"/>
          <w:w w:val="120"/>
        </w:rPr>
        <w:t>THE</w:t>
      </w:r>
      <w:r>
        <w:rPr>
          <w:caps w:val="0"/>
          <w:spacing w:val="-15"/>
          <w:w w:val="120"/>
        </w:rPr>
        <w:t xml:space="preserve"> </w:t>
      </w:r>
      <w:r>
        <w:rPr>
          <w:caps w:val="0"/>
          <w:w w:val="120"/>
        </w:rPr>
        <w:t>CID</w:t>
      </w:r>
    </w:p>
    <w:p w14:paraId="51E50DFA" w14:textId="463E28D4" w:rsidR="000276C6" w:rsidRPr="00084A94" w:rsidRDefault="000276C6" w:rsidP="00084A94">
      <w:pPr>
        <w:pStyle w:val="Bodynoindent"/>
        <w:jc w:val="left"/>
      </w:pPr>
      <w:r w:rsidRPr="00084A94">
        <w:t>Anonymous</w:t>
      </w:r>
    </w:p>
    <w:p w14:paraId="1EB17AD6" w14:textId="77777777" w:rsidR="00084A94" w:rsidRPr="00084A94" w:rsidRDefault="00084A94" w:rsidP="00084A94">
      <w:pPr>
        <w:pStyle w:val="Bodynoindent"/>
        <w:jc w:val="left"/>
      </w:pPr>
      <w:r w:rsidRPr="00084A94">
        <w:t xml:space="preserve">Composed ca. 1195-1207 C.E. </w:t>
      </w:r>
    </w:p>
    <w:p w14:paraId="59B1317E" w14:textId="1BD392BF" w:rsidR="00084A94" w:rsidRPr="00084A94" w:rsidRDefault="00084A94" w:rsidP="00084A94">
      <w:pPr>
        <w:pStyle w:val="Bodynoindent"/>
        <w:jc w:val="left"/>
      </w:pPr>
      <w:r w:rsidRPr="00084A94">
        <w:t>Spain</w:t>
      </w:r>
    </w:p>
    <w:p w14:paraId="115577A9" w14:textId="77777777" w:rsidR="000276C6" w:rsidRDefault="000276C6" w:rsidP="000276C6">
      <w:pPr>
        <w:pStyle w:val="BodyText"/>
        <w:spacing w:before="6"/>
        <w:rPr>
          <w:sz w:val="12"/>
        </w:rPr>
      </w:pPr>
    </w:p>
    <w:p w14:paraId="16DC4086" w14:textId="77777777" w:rsidR="000276C6" w:rsidRDefault="000276C6" w:rsidP="00084A94">
      <w:pPr>
        <w:pStyle w:val="Body"/>
      </w:pPr>
      <w:r>
        <w:rPr>
          <w:i/>
        </w:rPr>
        <w:t xml:space="preserve">The Song of the Cid </w:t>
      </w:r>
      <w:r>
        <w:t xml:space="preserve">(called both </w:t>
      </w:r>
      <w:r>
        <w:rPr>
          <w:i/>
        </w:rPr>
        <w:t xml:space="preserve">El Cantar de Mio Cid </w:t>
      </w:r>
      <w:r>
        <w:t xml:space="preserve">and </w:t>
      </w:r>
      <w:r>
        <w:rPr>
          <w:i/>
        </w:rPr>
        <w:t xml:space="preserve">El Poema de Mio Cid </w:t>
      </w:r>
      <w:r>
        <w:t>in Spanish) is based on real</w:t>
      </w:r>
      <w:r>
        <w:rPr>
          <w:spacing w:val="1"/>
        </w:rPr>
        <w:t xml:space="preserve"> </w:t>
      </w:r>
      <w:r>
        <w:t xml:space="preserve">people and events. The hero of the story is Rodrigo Díaz de Vivar (1043-1099 C.E.), called </w:t>
      </w:r>
      <w:r>
        <w:rPr>
          <w:i/>
        </w:rPr>
        <w:t xml:space="preserve">Mío Cid </w:t>
      </w:r>
      <w:r>
        <w:t>(my Lord) by</w:t>
      </w:r>
      <w:r>
        <w:rPr>
          <w:spacing w:val="-52"/>
        </w:rPr>
        <w:t xml:space="preserve"> </w:t>
      </w:r>
      <w:r>
        <w:t xml:space="preserve">the narrator, </w:t>
      </w:r>
      <w:r>
        <w:rPr>
          <w:i/>
        </w:rPr>
        <w:t xml:space="preserve">El Cid </w:t>
      </w:r>
      <w:r>
        <w:t xml:space="preserve">by Moors, and </w:t>
      </w:r>
      <w:r>
        <w:rPr>
          <w:i/>
        </w:rPr>
        <w:t xml:space="preserve">El Campeador </w:t>
      </w:r>
      <w:r>
        <w:t>(the Champion) by Christians. In the Cid’s lifetime, Spain was a</w:t>
      </w:r>
      <w:r>
        <w:rPr>
          <w:spacing w:val="-52"/>
        </w:rPr>
        <w:t xml:space="preserve"> </w:t>
      </w:r>
      <w:r>
        <w:t>collection of kingdoms, with various Muslim rulers in south and central Spain, and several Christian rulers in the</w:t>
      </w:r>
      <w:r>
        <w:rPr>
          <w:spacing w:val="1"/>
        </w:rPr>
        <w:t xml:space="preserve"> </w:t>
      </w:r>
      <w:r>
        <w:t>north. Muslim and Christian rulers often formed alliances, and the historical Cid led a combined army of Christian</w:t>
      </w:r>
      <w:r>
        <w:rPr>
          <w:spacing w:val="-52"/>
        </w:rPr>
        <w:t xml:space="preserve"> </w:t>
      </w:r>
      <w:r>
        <w:t>and Muslim troops, working alternately for rulers of both religions. In the story, his fame as a military leader does</w:t>
      </w:r>
      <w:r>
        <w:rPr>
          <w:spacing w:val="1"/>
        </w:rPr>
        <w:t xml:space="preserve"> </w:t>
      </w:r>
      <w:r>
        <w:t xml:space="preserve">not protect him or his family from betrayal. Before the story begins, the Cid </w:t>
      </w:r>
      <w:r>
        <w:lastRenderedPageBreak/>
        <w:t>has been exiled by a Christian ruler</w:t>
      </w:r>
      <w:r>
        <w:rPr>
          <w:spacing w:val="1"/>
        </w:rPr>
        <w:t xml:space="preserve"> </w:t>
      </w:r>
      <w:r>
        <w:t>based</w:t>
      </w:r>
      <w:r>
        <w:rPr>
          <w:spacing w:val="-9"/>
        </w:rPr>
        <w:t xml:space="preserve"> </w:t>
      </w:r>
      <w:r>
        <w:t>on</w:t>
      </w:r>
      <w:r>
        <w:rPr>
          <w:spacing w:val="-8"/>
        </w:rPr>
        <w:t xml:space="preserve"> </w:t>
      </w:r>
      <w:r>
        <w:t>slander</w:t>
      </w:r>
      <w:r>
        <w:rPr>
          <w:spacing w:val="-8"/>
        </w:rPr>
        <w:t xml:space="preserve"> </w:t>
      </w:r>
      <w:r>
        <w:t>by</w:t>
      </w:r>
      <w:r>
        <w:rPr>
          <w:spacing w:val="-8"/>
        </w:rPr>
        <w:t xml:space="preserve"> </w:t>
      </w:r>
      <w:r>
        <w:t>jealous</w:t>
      </w:r>
      <w:r>
        <w:rPr>
          <w:spacing w:val="-8"/>
        </w:rPr>
        <w:t xml:space="preserve"> </w:t>
      </w:r>
      <w:r>
        <w:t>courtiers.</w:t>
      </w:r>
      <w:r>
        <w:rPr>
          <w:spacing w:val="-8"/>
        </w:rPr>
        <w:t xml:space="preserve"> </w:t>
      </w:r>
      <w:r>
        <w:t>The</w:t>
      </w:r>
      <w:r>
        <w:rPr>
          <w:spacing w:val="-9"/>
        </w:rPr>
        <w:t xml:space="preserve"> </w:t>
      </w:r>
      <w:r>
        <w:t>Cid’s</w:t>
      </w:r>
      <w:r>
        <w:rPr>
          <w:spacing w:val="-8"/>
        </w:rPr>
        <w:t xml:space="preserve"> </w:t>
      </w:r>
      <w:r>
        <w:t>sense</w:t>
      </w:r>
      <w:r>
        <w:rPr>
          <w:spacing w:val="-8"/>
        </w:rPr>
        <w:t xml:space="preserve"> </w:t>
      </w:r>
      <w:r>
        <w:t>of</w:t>
      </w:r>
      <w:r>
        <w:rPr>
          <w:spacing w:val="-8"/>
        </w:rPr>
        <w:t xml:space="preserve"> </w:t>
      </w:r>
      <w:r>
        <w:t>honor</w:t>
      </w:r>
      <w:r>
        <w:rPr>
          <w:spacing w:val="-8"/>
        </w:rPr>
        <w:t xml:space="preserve"> </w:t>
      </w:r>
      <w:r>
        <w:t>drives</w:t>
      </w:r>
      <w:r>
        <w:rPr>
          <w:spacing w:val="-8"/>
        </w:rPr>
        <w:t xml:space="preserve"> </w:t>
      </w:r>
      <w:r>
        <w:t>the</w:t>
      </w:r>
      <w:r>
        <w:rPr>
          <w:spacing w:val="-9"/>
        </w:rPr>
        <w:t xml:space="preserve"> </w:t>
      </w:r>
      <w:r>
        <w:t>plot,</w:t>
      </w:r>
      <w:r>
        <w:rPr>
          <w:spacing w:val="-8"/>
        </w:rPr>
        <w:t xml:space="preserve"> </w:t>
      </w:r>
      <w:r>
        <w:t>and</w:t>
      </w:r>
      <w:r>
        <w:rPr>
          <w:spacing w:val="-8"/>
        </w:rPr>
        <w:t xml:space="preserve"> </w:t>
      </w:r>
      <w:r>
        <w:t>his</w:t>
      </w:r>
      <w:r>
        <w:rPr>
          <w:spacing w:val="-8"/>
        </w:rPr>
        <w:t xml:space="preserve"> </w:t>
      </w:r>
      <w:r>
        <w:t>fame</w:t>
      </w:r>
      <w:r>
        <w:rPr>
          <w:spacing w:val="-8"/>
        </w:rPr>
        <w:t xml:space="preserve"> </w:t>
      </w:r>
      <w:r>
        <w:t>lives</w:t>
      </w:r>
      <w:r>
        <w:rPr>
          <w:spacing w:val="-8"/>
        </w:rPr>
        <w:t xml:space="preserve"> </w:t>
      </w:r>
      <w:r>
        <w:t>on</w:t>
      </w:r>
      <w:r>
        <w:rPr>
          <w:spacing w:val="-8"/>
        </w:rPr>
        <w:t xml:space="preserve"> </w:t>
      </w:r>
      <w:r>
        <w:t>to</w:t>
      </w:r>
      <w:r>
        <w:rPr>
          <w:spacing w:val="-9"/>
        </w:rPr>
        <w:t xml:space="preserve"> </w:t>
      </w:r>
      <w:r>
        <w:t>the</w:t>
      </w:r>
      <w:r>
        <w:rPr>
          <w:spacing w:val="-8"/>
        </w:rPr>
        <w:t xml:space="preserve"> </w:t>
      </w:r>
      <w:r>
        <w:t>present</w:t>
      </w:r>
      <w:r>
        <w:rPr>
          <w:spacing w:val="1"/>
        </w:rPr>
        <w:t xml:space="preserve"> </w:t>
      </w:r>
      <w:r>
        <w:t>day,</w:t>
      </w:r>
      <w:r>
        <w:rPr>
          <w:spacing w:val="-7"/>
        </w:rPr>
        <w:t xml:space="preserve"> </w:t>
      </w:r>
      <w:r>
        <w:t>where</w:t>
      </w:r>
      <w:r>
        <w:rPr>
          <w:spacing w:val="-7"/>
        </w:rPr>
        <w:t xml:space="preserve"> </w:t>
      </w:r>
      <w:r>
        <w:t>he</w:t>
      </w:r>
      <w:r>
        <w:rPr>
          <w:spacing w:val="-6"/>
        </w:rPr>
        <w:t xml:space="preserve"> </w:t>
      </w:r>
      <w:r>
        <w:t>is</w:t>
      </w:r>
      <w:r>
        <w:rPr>
          <w:spacing w:val="-7"/>
        </w:rPr>
        <w:t xml:space="preserve"> </w:t>
      </w:r>
      <w:r>
        <w:t>celebrated</w:t>
      </w:r>
      <w:r>
        <w:rPr>
          <w:spacing w:val="-6"/>
        </w:rPr>
        <w:t xml:space="preserve"> </w:t>
      </w:r>
      <w:r>
        <w:t>as</w:t>
      </w:r>
      <w:r>
        <w:rPr>
          <w:spacing w:val="-7"/>
        </w:rPr>
        <w:t xml:space="preserve"> </w:t>
      </w:r>
      <w:r>
        <w:t>a</w:t>
      </w:r>
      <w:r>
        <w:rPr>
          <w:spacing w:val="-6"/>
        </w:rPr>
        <w:t xml:space="preserve"> </w:t>
      </w:r>
      <w:r>
        <w:t>hero</w:t>
      </w:r>
      <w:r>
        <w:rPr>
          <w:spacing w:val="-7"/>
        </w:rPr>
        <w:t xml:space="preserve"> </w:t>
      </w:r>
      <w:r>
        <w:t>of</w:t>
      </w:r>
      <w:r>
        <w:rPr>
          <w:spacing w:val="-6"/>
        </w:rPr>
        <w:t xml:space="preserve"> </w:t>
      </w:r>
      <w:r>
        <w:t>Spain.</w:t>
      </w:r>
    </w:p>
    <w:p w14:paraId="1AA41C04" w14:textId="67C44585" w:rsidR="000276C6" w:rsidRDefault="000276C6" w:rsidP="00084A94">
      <w:pPr>
        <w:pStyle w:val="Bodynoindent"/>
        <w:jc w:val="right"/>
      </w:pPr>
      <w:r>
        <w:t>Written</w:t>
      </w:r>
      <w:r>
        <w:rPr>
          <w:spacing w:val="-4"/>
        </w:rPr>
        <w:t xml:space="preserve"> </w:t>
      </w:r>
      <w:r>
        <w:t>by</w:t>
      </w:r>
      <w:r>
        <w:rPr>
          <w:spacing w:val="-3"/>
        </w:rPr>
        <w:t xml:space="preserve"> </w:t>
      </w:r>
      <w:r>
        <w:t>Laura</w:t>
      </w:r>
      <w:r>
        <w:rPr>
          <w:spacing w:val="-4"/>
        </w:rPr>
        <w:t xml:space="preserve"> </w:t>
      </w:r>
      <w:r>
        <w:t>J.</w:t>
      </w:r>
      <w:r>
        <w:rPr>
          <w:spacing w:val="-3"/>
        </w:rPr>
        <w:t xml:space="preserve"> </w:t>
      </w:r>
      <w:r>
        <w:t>Getty</w:t>
      </w:r>
    </w:p>
    <w:p w14:paraId="6FABE059" w14:textId="77777777" w:rsidR="00084A94" w:rsidRDefault="00084A94" w:rsidP="000276C6">
      <w:pPr>
        <w:spacing w:before="240"/>
        <w:ind w:left="14" w:right="298"/>
        <w:jc w:val="right"/>
        <w:rPr>
          <w:i/>
          <w:sz w:val="18"/>
        </w:rPr>
      </w:pPr>
    </w:p>
    <w:p w14:paraId="2240243F" w14:textId="15491E9D" w:rsidR="000276C6" w:rsidRDefault="00084A94" w:rsidP="00084A94">
      <w:pPr>
        <w:pStyle w:val="Heading2"/>
      </w:pPr>
      <w:r>
        <w:t xml:space="preserve">5.8.1 </w:t>
      </w:r>
      <w:r w:rsidR="000276C6" w:rsidRPr="00084A94">
        <w:t xml:space="preserve">The </w:t>
      </w:r>
      <w:r w:rsidRPr="00084A94">
        <w:t xml:space="preserve">Lay Of The </w:t>
      </w:r>
      <w:r w:rsidR="000276C6" w:rsidRPr="00084A94">
        <w:t>Cid</w:t>
      </w:r>
    </w:p>
    <w:p w14:paraId="312820A9" w14:textId="3BA09E83" w:rsidR="00084A94" w:rsidRPr="00084A94" w:rsidRDefault="00084A94" w:rsidP="00084A94">
      <w:pPr>
        <w:pStyle w:val="Bodynoindent"/>
        <w:jc w:val="left"/>
      </w:pPr>
      <w:r w:rsidRPr="00084A94">
        <w:t>License: Public Domain</w:t>
      </w:r>
    </w:p>
    <w:p w14:paraId="11BB3D16" w14:textId="77777777" w:rsidR="000276C6" w:rsidRPr="00084A94" w:rsidRDefault="000276C6" w:rsidP="00084A94">
      <w:pPr>
        <w:pStyle w:val="Bodynoindent"/>
        <w:jc w:val="left"/>
      </w:pPr>
      <w:r w:rsidRPr="00084A94">
        <w:t>Cid, Translated by R. Seldon Rose and Leonard Bacon</w:t>
      </w:r>
    </w:p>
    <w:p w14:paraId="5723314F" w14:textId="77777777" w:rsidR="000276C6" w:rsidRPr="00084A94" w:rsidRDefault="000276C6" w:rsidP="00084A94">
      <w:pPr>
        <w:pStyle w:val="Heading3"/>
      </w:pPr>
      <w:r w:rsidRPr="00084A94">
        <w:t>Cantar I</w:t>
      </w:r>
    </w:p>
    <w:p w14:paraId="7C278600" w14:textId="77777777" w:rsidR="000276C6" w:rsidRPr="00084A94" w:rsidRDefault="000276C6" w:rsidP="00084A94">
      <w:pPr>
        <w:pStyle w:val="Bodynoindent"/>
        <w:jc w:val="left"/>
        <w:rPr>
          <w:i/>
          <w:iCs/>
        </w:rPr>
      </w:pPr>
      <w:r w:rsidRPr="00084A94">
        <w:rPr>
          <w:i/>
          <w:iCs/>
        </w:rPr>
        <w:t>The Banishment of the Cid</w:t>
      </w:r>
    </w:p>
    <w:p w14:paraId="245869E5" w14:textId="77777777" w:rsidR="000276C6" w:rsidRDefault="000276C6" w:rsidP="000276C6">
      <w:pPr>
        <w:pStyle w:val="BodyText"/>
        <w:rPr>
          <w:sz w:val="20"/>
        </w:rPr>
      </w:pPr>
    </w:p>
    <w:p w14:paraId="6EE338B0" w14:textId="77777777" w:rsidR="000276C6" w:rsidRDefault="000276C6" w:rsidP="000276C6">
      <w:pPr>
        <w:pStyle w:val="BodyText"/>
        <w:spacing w:before="2"/>
        <w:rPr>
          <w:sz w:val="20"/>
        </w:rPr>
      </w:pPr>
    </w:p>
    <w:p w14:paraId="1E02ACDE" w14:textId="77777777" w:rsidR="000276C6" w:rsidRDefault="000276C6" w:rsidP="00084A94">
      <w:pPr>
        <w:pStyle w:val="Bodynoindent"/>
        <w:jc w:val="center"/>
      </w:pPr>
      <w:r>
        <w:rPr>
          <w:noProof/>
        </w:rPr>
        <w:drawing>
          <wp:inline distT="0" distB="0" distL="0" distR="0" wp14:anchorId="53595FAE" wp14:editId="26B87BAA">
            <wp:extent cx="2345429" cy="3127248"/>
            <wp:effectExtent l="0" t="0" r="0" b="0"/>
            <wp:docPr id="63"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3.jpeg"/>
                    <pic:cNvPicPr/>
                  </pic:nvPicPr>
                  <pic:blipFill>
                    <a:blip r:embed="rId37" cstate="print"/>
                    <a:stretch>
                      <a:fillRect/>
                    </a:stretch>
                  </pic:blipFill>
                  <pic:spPr>
                    <a:xfrm>
                      <a:off x="0" y="0"/>
                      <a:ext cx="2345429" cy="3127248"/>
                    </a:xfrm>
                    <a:prstGeom prst="rect">
                      <a:avLst/>
                    </a:prstGeom>
                  </pic:spPr>
                </pic:pic>
              </a:graphicData>
            </a:graphic>
          </wp:inline>
        </w:drawing>
      </w:r>
    </w:p>
    <w:p w14:paraId="67AE7253" w14:textId="77777777" w:rsidR="000276C6" w:rsidRDefault="000276C6" w:rsidP="00084A94">
      <w:pPr>
        <w:pStyle w:val="CaptionHeader"/>
      </w:pPr>
      <w:r>
        <w:rPr>
          <w:spacing w:val="-2"/>
          <w:w w:val="110"/>
        </w:rPr>
        <w:t>image</w:t>
      </w:r>
      <w:r>
        <w:rPr>
          <w:spacing w:val="-11"/>
          <w:w w:val="110"/>
        </w:rPr>
        <w:t xml:space="preserve"> </w:t>
      </w:r>
      <w:r>
        <w:rPr>
          <w:spacing w:val="-2"/>
          <w:w w:val="110"/>
        </w:rPr>
        <w:t>5.28:</w:t>
      </w:r>
      <w:r>
        <w:rPr>
          <w:spacing w:val="-10"/>
          <w:w w:val="110"/>
        </w:rPr>
        <w:t xml:space="preserve"> </w:t>
      </w:r>
      <w:r>
        <w:rPr>
          <w:spacing w:val="-2"/>
          <w:w w:val="115"/>
        </w:rPr>
        <w:t>statue</w:t>
      </w:r>
      <w:r>
        <w:rPr>
          <w:spacing w:val="-13"/>
          <w:w w:val="115"/>
        </w:rPr>
        <w:t xml:space="preserve"> </w:t>
      </w:r>
      <w:r>
        <w:rPr>
          <w:spacing w:val="-2"/>
          <w:w w:val="115"/>
        </w:rPr>
        <w:t>of</w:t>
      </w:r>
      <w:r>
        <w:rPr>
          <w:spacing w:val="-13"/>
          <w:w w:val="115"/>
        </w:rPr>
        <w:t xml:space="preserve"> </w:t>
      </w:r>
      <w:r>
        <w:rPr>
          <w:spacing w:val="-2"/>
          <w:w w:val="115"/>
        </w:rPr>
        <w:t>the</w:t>
      </w:r>
      <w:r>
        <w:rPr>
          <w:spacing w:val="-13"/>
          <w:w w:val="115"/>
        </w:rPr>
        <w:t xml:space="preserve"> </w:t>
      </w:r>
      <w:r>
        <w:rPr>
          <w:spacing w:val="-2"/>
          <w:w w:val="110"/>
        </w:rPr>
        <w:t>Cid</w:t>
      </w:r>
      <w:r>
        <w:rPr>
          <w:spacing w:val="-10"/>
          <w:w w:val="110"/>
        </w:rPr>
        <w:t xml:space="preserve"> </w:t>
      </w:r>
      <w:r>
        <w:rPr>
          <w:spacing w:val="-1"/>
          <w:w w:val="115"/>
        </w:rPr>
        <w:t>|</w:t>
      </w:r>
      <w:r>
        <w:rPr>
          <w:spacing w:val="-13"/>
          <w:w w:val="115"/>
        </w:rPr>
        <w:t xml:space="preserve"> </w:t>
      </w:r>
      <w:r>
        <w:rPr>
          <w:spacing w:val="-1"/>
          <w:w w:val="110"/>
        </w:rPr>
        <w:t>The</w:t>
      </w:r>
      <w:r>
        <w:rPr>
          <w:spacing w:val="-12"/>
          <w:w w:val="110"/>
        </w:rPr>
        <w:t xml:space="preserve"> </w:t>
      </w:r>
      <w:r>
        <w:rPr>
          <w:spacing w:val="-1"/>
          <w:w w:val="110"/>
        </w:rPr>
        <w:t>Cid</w:t>
      </w:r>
      <w:r>
        <w:rPr>
          <w:spacing w:val="-13"/>
          <w:w w:val="110"/>
        </w:rPr>
        <w:t xml:space="preserve"> </w:t>
      </w:r>
      <w:r>
        <w:rPr>
          <w:spacing w:val="-1"/>
          <w:w w:val="110"/>
        </w:rPr>
        <w:t>sits</w:t>
      </w:r>
      <w:r>
        <w:rPr>
          <w:spacing w:val="-46"/>
          <w:w w:val="110"/>
        </w:rPr>
        <w:t xml:space="preserve"> </w:t>
      </w:r>
      <w:r>
        <w:t>on</w:t>
      </w:r>
      <w:r>
        <w:rPr>
          <w:spacing w:val="-11"/>
        </w:rPr>
        <w:t xml:space="preserve"> </w:t>
      </w:r>
      <w:r>
        <w:t>his</w:t>
      </w:r>
      <w:r>
        <w:rPr>
          <w:spacing w:val="-11"/>
        </w:rPr>
        <w:t xml:space="preserve"> </w:t>
      </w:r>
      <w:r>
        <w:t>horse</w:t>
      </w:r>
      <w:r>
        <w:rPr>
          <w:spacing w:val="-10"/>
        </w:rPr>
        <w:t xml:space="preserve"> </w:t>
      </w:r>
      <w:r>
        <w:t>with</w:t>
      </w:r>
      <w:r>
        <w:rPr>
          <w:spacing w:val="-11"/>
        </w:rPr>
        <w:t xml:space="preserve"> </w:t>
      </w:r>
      <w:r>
        <w:t>his</w:t>
      </w:r>
      <w:r>
        <w:rPr>
          <w:spacing w:val="-10"/>
        </w:rPr>
        <w:t xml:space="preserve"> </w:t>
      </w:r>
      <w:r>
        <w:t>sword</w:t>
      </w:r>
      <w:r>
        <w:rPr>
          <w:spacing w:val="-11"/>
        </w:rPr>
        <w:t xml:space="preserve"> </w:t>
      </w:r>
      <w:r>
        <w:t>pointed</w:t>
      </w:r>
      <w:r>
        <w:rPr>
          <w:spacing w:val="-10"/>
        </w:rPr>
        <w:t xml:space="preserve"> </w:t>
      </w:r>
      <w:r>
        <w:t>forward.</w:t>
      </w:r>
    </w:p>
    <w:p w14:paraId="0E501D42" w14:textId="77777777" w:rsidR="00084A94" w:rsidRDefault="000276C6" w:rsidP="00084A94">
      <w:pPr>
        <w:pStyle w:val="CaptionText"/>
        <w:rPr>
          <w:spacing w:val="1"/>
          <w:w w:val="95"/>
        </w:rPr>
      </w:pPr>
      <w:r>
        <w:rPr>
          <w:b/>
          <w:w w:val="95"/>
        </w:rPr>
        <w:t xml:space="preserve">Author: </w:t>
      </w:r>
      <w:r>
        <w:rPr>
          <w:w w:val="95"/>
        </w:rPr>
        <w:t xml:space="preserve">User </w:t>
      </w:r>
      <w:r>
        <w:rPr>
          <w:w w:val="95"/>
        </w:rPr>
        <w:t>“</w:t>
      </w:r>
      <w:r>
        <w:rPr>
          <w:w w:val="95"/>
        </w:rPr>
        <w:t>chicadelatele</w:t>
      </w:r>
      <w:r>
        <w:rPr>
          <w:w w:val="95"/>
        </w:rPr>
        <w:t>”</w:t>
      </w:r>
      <w:r>
        <w:rPr>
          <w:spacing w:val="1"/>
          <w:w w:val="95"/>
        </w:rPr>
        <w:t xml:space="preserve"> </w:t>
      </w:r>
    </w:p>
    <w:p w14:paraId="5760CD50" w14:textId="77777777" w:rsidR="00084A94" w:rsidRDefault="00084A94" w:rsidP="00084A94">
      <w:pPr>
        <w:pStyle w:val="CaptionText"/>
        <w:rPr>
          <w:spacing w:val="-42"/>
        </w:rPr>
      </w:pPr>
      <w:r>
        <w:rPr>
          <w:b/>
          <w:spacing w:val="-4"/>
        </w:rPr>
        <w:t>S</w:t>
      </w:r>
      <w:r w:rsidR="000276C6">
        <w:rPr>
          <w:b/>
          <w:spacing w:val="-4"/>
        </w:rPr>
        <w:t>ource:</w:t>
      </w:r>
      <w:r w:rsidR="000276C6">
        <w:rPr>
          <w:b/>
          <w:spacing w:val="-6"/>
        </w:rPr>
        <w:t xml:space="preserve"> </w:t>
      </w:r>
      <w:r w:rsidR="000276C6">
        <w:rPr>
          <w:spacing w:val="-4"/>
        </w:rPr>
        <w:t>Wikimedia</w:t>
      </w:r>
      <w:r w:rsidR="000276C6">
        <w:rPr>
          <w:spacing w:val="-19"/>
        </w:rPr>
        <w:t xml:space="preserve"> </w:t>
      </w:r>
      <w:r w:rsidR="000276C6">
        <w:rPr>
          <w:spacing w:val="-4"/>
        </w:rPr>
        <w:t>Commons</w:t>
      </w:r>
      <w:r w:rsidR="000276C6">
        <w:rPr>
          <w:spacing w:val="-42"/>
        </w:rPr>
        <w:t xml:space="preserve"> </w:t>
      </w:r>
    </w:p>
    <w:p w14:paraId="2A64C467" w14:textId="31D717B8" w:rsidR="000276C6" w:rsidRDefault="00084A94" w:rsidP="00084A94">
      <w:pPr>
        <w:pStyle w:val="CaptionText"/>
        <w:rPr>
          <w:w w:val="95"/>
        </w:rPr>
      </w:pPr>
      <w:r>
        <w:rPr>
          <w:b/>
          <w:spacing w:val="1"/>
          <w:w w:val="106"/>
        </w:rPr>
        <w:t>L</w:t>
      </w:r>
      <w:r w:rsidR="000276C6">
        <w:rPr>
          <w:b/>
          <w:spacing w:val="1"/>
          <w:w w:val="106"/>
        </w:rPr>
        <w:t>i</w:t>
      </w:r>
      <w:r w:rsidR="000276C6">
        <w:rPr>
          <w:b/>
          <w:w w:val="95"/>
        </w:rPr>
        <w:t>c</w:t>
      </w:r>
      <w:r w:rsidR="000276C6">
        <w:rPr>
          <w:b/>
          <w:spacing w:val="-1"/>
          <w:w w:val="98"/>
        </w:rPr>
        <w:t>e</w:t>
      </w:r>
      <w:r w:rsidR="000276C6">
        <w:rPr>
          <w:b/>
        </w:rPr>
        <w:t>n</w:t>
      </w:r>
      <w:r w:rsidR="000276C6">
        <w:rPr>
          <w:b/>
          <w:spacing w:val="1"/>
        </w:rPr>
        <w:t>s</w:t>
      </w:r>
      <w:r w:rsidR="000276C6">
        <w:rPr>
          <w:b/>
          <w:w w:val="88"/>
        </w:rPr>
        <w:t>e:</w:t>
      </w:r>
      <w:r w:rsidR="000276C6">
        <w:rPr>
          <w:b/>
          <w:spacing w:val="-6"/>
        </w:rPr>
        <w:t xml:space="preserve"> </w:t>
      </w:r>
      <w:r w:rsidR="000276C6">
        <w:rPr>
          <w:spacing w:val="1"/>
          <w:w w:val="99"/>
        </w:rPr>
        <w:t>C</w:t>
      </w:r>
      <w:r w:rsidR="000276C6">
        <w:rPr>
          <w:w w:val="99"/>
        </w:rPr>
        <w:t>C</w:t>
      </w:r>
      <w:r w:rsidR="000276C6">
        <w:rPr>
          <w:spacing w:val="-5"/>
        </w:rPr>
        <w:t xml:space="preserve"> </w:t>
      </w:r>
      <w:r w:rsidR="000276C6">
        <w:rPr>
          <w:w w:val="87"/>
        </w:rPr>
        <w:t>BY</w:t>
      </w:r>
      <w:r w:rsidR="000276C6">
        <w:rPr>
          <w:spacing w:val="-5"/>
        </w:rPr>
        <w:t xml:space="preserve"> </w:t>
      </w:r>
      <w:r w:rsidR="000276C6">
        <w:rPr>
          <w:w w:val="95"/>
        </w:rPr>
        <w:t>2.0</w:t>
      </w:r>
    </w:p>
    <w:p w14:paraId="23B5B2EE" w14:textId="77777777" w:rsidR="00084A94" w:rsidRDefault="00084A94" w:rsidP="00084A94">
      <w:pPr>
        <w:pStyle w:val="CaptionText"/>
      </w:pPr>
    </w:p>
    <w:p w14:paraId="76CF6C9F" w14:textId="0C9E1A13" w:rsidR="000276C6" w:rsidRDefault="000276C6" w:rsidP="00084A94">
      <w:pPr>
        <w:pStyle w:val="Heading4"/>
      </w:pPr>
      <w:r>
        <w:t>I</w:t>
      </w:r>
    </w:p>
    <w:p w14:paraId="0E86FB5D" w14:textId="77777777" w:rsidR="000276C6" w:rsidRPr="00084A94" w:rsidRDefault="000276C6" w:rsidP="00084A94">
      <w:pPr>
        <w:pStyle w:val="Poetry"/>
      </w:pPr>
      <w:r w:rsidRPr="00084A94">
        <w:t>He turned and looked upon them, and he wept very sore</w:t>
      </w:r>
    </w:p>
    <w:p w14:paraId="446511DA" w14:textId="77777777" w:rsidR="00084A94" w:rsidRDefault="000276C6" w:rsidP="00084A94">
      <w:pPr>
        <w:pStyle w:val="Poetry"/>
      </w:pPr>
      <w:r w:rsidRPr="00084A94">
        <w:t xml:space="preserve">As he saw the yawning gateway and the hasps wrenched off the door, </w:t>
      </w:r>
    </w:p>
    <w:p w14:paraId="6B65CBF7" w14:textId="285AF490" w:rsidR="000276C6" w:rsidRPr="00084A94" w:rsidRDefault="000276C6" w:rsidP="00084A94">
      <w:pPr>
        <w:pStyle w:val="Poetry"/>
      </w:pPr>
      <w:r w:rsidRPr="00084A94">
        <w:t>And the pegs whereon no mantle nor coat of vair there hung.</w:t>
      </w:r>
    </w:p>
    <w:p w14:paraId="3C95F0EF" w14:textId="77777777" w:rsidR="00084A94" w:rsidRDefault="000276C6" w:rsidP="00084A94">
      <w:pPr>
        <w:pStyle w:val="Poetry"/>
      </w:pPr>
      <w:r w:rsidRPr="00084A94">
        <w:lastRenderedPageBreak/>
        <w:t xml:space="preserve">There perched no moulting goshawk, and there no falcon swung. </w:t>
      </w:r>
    </w:p>
    <w:p w14:paraId="3B4EB0E0" w14:textId="5F48CDA0" w:rsidR="000276C6" w:rsidRPr="00084A94" w:rsidRDefault="000276C6" w:rsidP="00084A94">
      <w:pPr>
        <w:pStyle w:val="Poetry"/>
      </w:pPr>
      <w:r w:rsidRPr="00084A94">
        <w:t xml:space="preserve">My lord the Cid sighed deeply such grief was in his heart </w:t>
      </w:r>
    </w:p>
    <w:p w14:paraId="54E45BD0" w14:textId="77777777" w:rsidR="000276C6" w:rsidRPr="00084A94" w:rsidRDefault="000276C6" w:rsidP="00084A94">
      <w:pPr>
        <w:pStyle w:val="Poetry"/>
      </w:pPr>
      <w:r w:rsidRPr="00084A94">
        <w:t>And he spake well and wisely:</w:t>
      </w:r>
    </w:p>
    <w:p w14:paraId="57A31D9E" w14:textId="77777777" w:rsidR="000276C6" w:rsidRPr="00084A94" w:rsidRDefault="000276C6" w:rsidP="00084A94">
      <w:pPr>
        <w:pStyle w:val="Poetry"/>
      </w:pPr>
      <w:r w:rsidRPr="00084A94">
        <w:t>“Oh Thou, in Heaven that art</w:t>
      </w:r>
    </w:p>
    <w:p w14:paraId="27B4152F" w14:textId="77777777" w:rsidR="000276C6" w:rsidRPr="00084A94" w:rsidRDefault="000276C6" w:rsidP="00084A94">
      <w:pPr>
        <w:pStyle w:val="Poetry"/>
      </w:pPr>
      <w:r w:rsidRPr="00084A94">
        <w:t>Our Father and our Master, now I give thanks to Thee.</w:t>
      </w:r>
    </w:p>
    <w:p w14:paraId="429D7D4C" w14:textId="070553F0" w:rsidR="000276C6" w:rsidRDefault="000276C6" w:rsidP="00084A94">
      <w:pPr>
        <w:pStyle w:val="Poetry"/>
      </w:pPr>
      <w:r w:rsidRPr="00084A94">
        <w:t>Of their wickedness my foemen have done this thing to me.”</w:t>
      </w:r>
    </w:p>
    <w:p w14:paraId="7271C55F" w14:textId="77777777" w:rsidR="00084A94" w:rsidRPr="00084A94" w:rsidRDefault="00084A94" w:rsidP="00084A94">
      <w:pPr>
        <w:pStyle w:val="Poetry"/>
      </w:pPr>
    </w:p>
    <w:p w14:paraId="2EDCA28E" w14:textId="77777777" w:rsidR="000276C6" w:rsidRPr="00084A94" w:rsidRDefault="000276C6" w:rsidP="00084A94">
      <w:pPr>
        <w:pStyle w:val="Heading4"/>
      </w:pPr>
      <w:r w:rsidRPr="00084A94">
        <w:t>II</w:t>
      </w:r>
    </w:p>
    <w:p w14:paraId="53B6D76E" w14:textId="454759F4" w:rsidR="00084A94" w:rsidRDefault="000276C6" w:rsidP="00084A94">
      <w:pPr>
        <w:pStyle w:val="Poetry"/>
        <w:rPr>
          <w:spacing w:val="1"/>
        </w:rPr>
      </w:pPr>
      <w:r>
        <w:t>Then they shook out the bridle rein further to ride afar.</w:t>
      </w:r>
    </w:p>
    <w:p w14:paraId="4AA841EF" w14:textId="77777777" w:rsidR="00084A94" w:rsidRDefault="000276C6" w:rsidP="00084A94">
      <w:pPr>
        <w:pStyle w:val="Poetry"/>
        <w:rPr>
          <w:spacing w:val="-52"/>
        </w:rPr>
      </w:pPr>
      <w:r>
        <w:t>They</w:t>
      </w:r>
      <w:r>
        <w:rPr>
          <w:spacing w:val="-6"/>
        </w:rPr>
        <w:t xml:space="preserve"> </w:t>
      </w:r>
      <w:r>
        <w:t>had</w:t>
      </w:r>
      <w:r>
        <w:rPr>
          <w:spacing w:val="-6"/>
        </w:rPr>
        <w:t xml:space="preserve"> </w:t>
      </w:r>
      <w:r>
        <w:t>the</w:t>
      </w:r>
      <w:r>
        <w:rPr>
          <w:spacing w:val="-5"/>
        </w:rPr>
        <w:t xml:space="preserve"> </w:t>
      </w:r>
      <w:r>
        <w:t>crow</w:t>
      </w:r>
      <w:r>
        <w:rPr>
          <w:spacing w:val="-6"/>
        </w:rPr>
        <w:t xml:space="preserve"> </w:t>
      </w:r>
      <w:r>
        <w:t>on</w:t>
      </w:r>
      <w:r>
        <w:rPr>
          <w:spacing w:val="-5"/>
        </w:rPr>
        <w:t xml:space="preserve"> </w:t>
      </w:r>
      <w:r>
        <w:t>their</w:t>
      </w:r>
      <w:r>
        <w:rPr>
          <w:spacing w:val="-6"/>
        </w:rPr>
        <w:t xml:space="preserve"> </w:t>
      </w:r>
      <w:r>
        <w:t>right</w:t>
      </w:r>
      <w:r>
        <w:rPr>
          <w:spacing w:val="-5"/>
        </w:rPr>
        <w:t xml:space="preserve"> </w:t>
      </w:r>
      <w:r>
        <w:t>hand</w:t>
      </w:r>
      <w:r>
        <w:rPr>
          <w:spacing w:val="-6"/>
        </w:rPr>
        <w:t xml:space="preserve"> </w:t>
      </w:r>
      <w:r>
        <w:t>as</w:t>
      </w:r>
      <w:r>
        <w:rPr>
          <w:spacing w:val="-5"/>
        </w:rPr>
        <w:t xml:space="preserve"> </w:t>
      </w:r>
      <w:r>
        <w:t>they</w:t>
      </w:r>
      <w:r>
        <w:rPr>
          <w:spacing w:val="-6"/>
        </w:rPr>
        <w:t xml:space="preserve"> </w:t>
      </w:r>
      <w:r>
        <w:t>issued</w:t>
      </w:r>
      <w:r>
        <w:rPr>
          <w:spacing w:val="-5"/>
        </w:rPr>
        <w:t xml:space="preserve"> </w:t>
      </w:r>
      <w:r>
        <w:t>from</w:t>
      </w:r>
      <w:r>
        <w:rPr>
          <w:spacing w:val="-6"/>
        </w:rPr>
        <w:t xml:space="preserve"> </w:t>
      </w:r>
      <w:r>
        <w:t>Bivár;</w:t>
      </w:r>
      <w:r>
        <w:rPr>
          <w:spacing w:val="-52"/>
        </w:rPr>
        <w:t xml:space="preserve"> </w:t>
      </w:r>
    </w:p>
    <w:p w14:paraId="6154E22C" w14:textId="5D52C04D" w:rsidR="000276C6" w:rsidRDefault="000276C6" w:rsidP="00084A94">
      <w:pPr>
        <w:pStyle w:val="Poetry"/>
      </w:pPr>
      <w:r>
        <w:t>And</w:t>
      </w:r>
      <w:r>
        <w:rPr>
          <w:spacing w:val="-6"/>
        </w:rPr>
        <w:t xml:space="preserve"> </w:t>
      </w:r>
      <w:r>
        <w:t>as</w:t>
      </w:r>
      <w:r>
        <w:rPr>
          <w:spacing w:val="-6"/>
        </w:rPr>
        <w:t xml:space="preserve"> </w:t>
      </w:r>
      <w:r>
        <w:t>they</w:t>
      </w:r>
      <w:r>
        <w:rPr>
          <w:spacing w:val="-6"/>
        </w:rPr>
        <w:t xml:space="preserve"> </w:t>
      </w:r>
      <w:r>
        <w:t>entered</w:t>
      </w:r>
      <w:r>
        <w:rPr>
          <w:spacing w:val="-5"/>
        </w:rPr>
        <w:t xml:space="preserve"> </w:t>
      </w:r>
      <w:r>
        <w:t>Burgos</w:t>
      </w:r>
      <w:r>
        <w:rPr>
          <w:spacing w:val="-6"/>
        </w:rPr>
        <w:t xml:space="preserve"> </w:t>
      </w:r>
      <w:r>
        <w:t>upon</w:t>
      </w:r>
      <w:r>
        <w:rPr>
          <w:spacing w:val="-6"/>
        </w:rPr>
        <w:t xml:space="preserve"> </w:t>
      </w:r>
      <w:r>
        <w:t>their</w:t>
      </w:r>
      <w:r>
        <w:rPr>
          <w:spacing w:val="-6"/>
        </w:rPr>
        <w:t xml:space="preserve"> </w:t>
      </w:r>
      <w:r>
        <w:t>left</w:t>
      </w:r>
      <w:r>
        <w:rPr>
          <w:spacing w:val="-5"/>
        </w:rPr>
        <w:t xml:space="preserve"> </w:t>
      </w:r>
      <w:r>
        <w:t>it</w:t>
      </w:r>
      <w:r>
        <w:rPr>
          <w:spacing w:val="-6"/>
        </w:rPr>
        <w:t xml:space="preserve"> </w:t>
      </w:r>
      <w:r>
        <w:t>sped.</w:t>
      </w:r>
    </w:p>
    <w:p w14:paraId="090B833D" w14:textId="77777777" w:rsidR="00084A94" w:rsidRDefault="000276C6" w:rsidP="00084A94">
      <w:pPr>
        <w:pStyle w:val="Poetry"/>
      </w:pPr>
      <w:r>
        <w:t>And the Cid shrugged his shoulders, and the Cid shook his head:</w:t>
      </w:r>
    </w:p>
    <w:p w14:paraId="1075A1DB" w14:textId="19B6602D" w:rsidR="000276C6" w:rsidRDefault="000276C6" w:rsidP="00084A94">
      <w:pPr>
        <w:pStyle w:val="Poetry"/>
      </w:pPr>
      <w:r>
        <w:t>“Good</w:t>
      </w:r>
      <w:r>
        <w:rPr>
          <w:spacing w:val="-10"/>
        </w:rPr>
        <w:t xml:space="preserve"> </w:t>
      </w:r>
      <w:r>
        <w:t>tidings,</w:t>
      </w:r>
      <w:r>
        <w:rPr>
          <w:spacing w:val="-9"/>
        </w:rPr>
        <w:t xml:space="preserve"> </w:t>
      </w:r>
      <w:r>
        <w:t>Alvar</w:t>
      </w:r>
      <w:r>
        <w:rPr>
          <w:spacing w:val="-9"/>
        </w:rPr>
        <w:t xml:space="preserve"> </w:t>
      </w:r>
      <w:r>
        <w:t>Fañez.</w:t>
      </w:r>
      <w:r>
        <w:rPr>
          <w:spacing w:val="-9"/>
        </w:rPr>
        <w:t xml:space="preserve"> </w:t>
      </w:r>
      <w:r>
        <w:t>We</w:t>
      </w:r>
      <w:r>
        <w:rPr>
          <w:spacing w:val="-9"/>
        </w:rPr>
        <w:t xml:space="preserve"> </w:t>
      </w:r>
      <w:r>
        <w:t>are</w:t>
      </w:r>
      <w:r>
        <w:rPr>
          <w:spacing w:val="-9"/>
        </w:rPr>
        <w:t xml:space="preserve"> </w:t>
      </w:r>
      <w:r>
        <w:t>banished</w:t>
      </w:r>
      <w:r>
        <w:rPr>
          <w:spacing w:val="-9"/>
        </w:rPr>
        <w:t xml:space="preserve"> </w:t>
      </w:r>
      <w:r>
        <w:t>from</w:t>
      </w:r>
      <w:r>
        <w:rPr>
          <w:spacing w:val="-9"/>
        </w:rPr>
        <w:t xml:space="preserve"> </w:t>
      </w:r>
      <w:r>
        <w:t>our</w:t>
      </w:r>
      <w:r>
        <w:rPr>
          <w:spacing w:val="-9"/>
        </w:rPr>
        <w:t xml:space="preserve"> </w:t>
      </w:r>
      <w:r>
        <w:t>weal,</w:t>
      </w:r>
    </w:p>
    <w:p w14:paraId="0BCF094E" w14:textId="7365D88E" w:rsidR="000276C6" w:rsidRDefault="000276C6" w:rsidP="00084A94">
      <w:pPr>
        <w:pStyle w:val="Poetry"/>
      </w:pPr>
      <w:r>
        <w:t>But</w:t>
      </w:r>
      <w:r>
        <w:rPr>
          <w:spacing w:val="-11"/>
        </w:rPr>
        <w:t xml:space="preserve"> </w:t>
      </w:r>
      <w:r>
        <w:t>on</w:t>
      </w:r>
      <w:r>
        <w:rPr>
          <w:spacing w:val="-10"/>
        </w:rPr>
        <w:t xml:space="preserve"> </w:t>
      </w:r>
      <w:r>
        <w:t>a</w:t>
      </w:r>
      <w:r>
        <w:rPr>
          <w:spacing w:val="-10"/>
        </w:rPr>
        <w:t xml:space="preserve"> </w:t>
      </w:r>
      <w:r>
        <w:t>day</w:t>
      </w:r>
      <w:r>
        <w:rPr>
          <w:spacing w:val="-10"/>
        </w:rPr>
        <w:t xml:space="preserve"> </w:t>
      </w:r>
      <w:r>
        <w:t>with</w:t>
      </w:r>
      <w:r>
        <w:rPr>
          <w:spacing w:val="-10"/>
        </w:rPr>
        <w:t xml:space="preserve"> </w:t>
      </w:r>
      <w:r>
        <w:t>honor</w:t>
      </w:r>
      <w:r>
        <w:rPr>
          <w:spacing w:val="-10"/>
        </w:rPr>
        <w:t xml:space="preserve"> </w:t>
      </w:r>
      <w:r>
        <w:t>shall</w:t>
      </w:r>
      <w:r>
        <w:rPr>
          <w:spacing w:val="-10"/>
        </w:rPr>
        <w:t xml:space="preserve"> </w:t>
      </w:r>
      <w:r>
        <w:t>we</w:t>
      </w:r>
      <w:r>
        <w:rPr>
          <w:spacing w:val="-10"/>
        </w:rPr>
        <w:t xml:space="preserve"> </w:t>
      </w:r>
      <w:r>
        <w:t>come</w:t>
      </w:r>
      <w:r>
        <w:rPr>
          <w:spacing w:val="-10"/>
        </w:rPr>
        <w:t xml:space="preserve"> </w:t>
      </w:r>
      <w:r>
        <w:t>unto</w:t>
      </w:r>
      <w:r>
        <w:rPr>
          <w:spacing w:val="-11"/>
        </w:rPr>
        <w:t xml:space="preserve"> </w:t>
      </w:r>
      <w:r>
        <w:t>Castile.”</w:t>
      </w:r>
    </w:p>
    <w:p w14:paraId="2531A4F7" w14:textId="77777777" w:rsidR="00084A94" w:rsidRDefault="00084A94" w:rsidP="00084A94">
      <w:pPr>
        <w:pStyle w:val="Poetry"/>
      </w:pPr>
    </w:p>
    <w:p w14:paraId="20A4B866" w14:textId="77777777" w:rsidR="000276C6" w:rsidRPr="00084A94" w:rsidRDefault="000276C6" w:rsidP="00084A94">
      <w:pPr>
        <w:pStyle w:val="Heading4"/>
      </w:pPr>
      <w:r w:rsidRPr="00084A94">
        <w:t>III</w:t>
      </w:r>
    </w:p>
    <w:p w14:paraId="6A42EA55" w14:textId="77777777" w:rsidR="000276C6" w:rsidRDefault="000276C6" w:rsidP="00084A94">
      <w:pPr>
        <w:pStyle w:val="Poetry"/>
      </w:pPr>
      <w:r>
        <w:t>Roy</w:t>
      </w:r>
      <w:r>
        <w:rPr>
          <w:spacing w:val="-9"/>
        </w:rPr>
        <w:t xml:space="preserve"> </w:t>
      </w:r>
      <w:r>
        <w:t>Diaz</w:t>
      </w:r>
      <w:r>
        <w:rPr>
          <w:spacing w:val="-8"/>
        </w:rPr>
        <w:t xml:space="preserve"> </w:t>
      </w:r>
      <w:r>
        <w:t>entered</w:t>
      </w:r>
      <w:r>
        <w:rPr>
          <w:spacing w:val="-8"/>
        </w:rPr>
        <w:t xml:space="preserve"> </w:t>
      </w:r>
      <w:r>
        <w:t>Burgos</w:t>
      </w:r>
      <w:r>
        <w:rPr>
          <w:spacing w:val="-8"/>
        </w:rPr>
        <w:t xml:space="preserve"> </w:t>
      </w:r>
      <w:r>
        <w:t>with</w:t>
      </w:r>
      <w:r>
        <w:rPr>
          <w:spacing w:val="-8"/>
        </w:rPr>
        <w:t xml:space="preserve"> </w:t>
      </w:r>
      <w:r>
        <w:t>sixty</w:t>
      </w:r>
      <w:r>
        <w:rPr>
          <w:spacing w:val="-8"/>
        </w:rPr>
        <w:t xml:space="preserve"> </w:t>
      </w:r>
      <w:r>
        <w:t>pennons</w:t>
      </w:r>
      <w:r>
        <w:rPr>
          <w:spacing w:val="-8"/>
        </w:rPr>
        <w:t xml:space="preserve"> </w:t>
      </w:r>
      <w:r>
        <w:t>strong,</w:t>
      </w:r>
    </w:p>
    <w:p w14:paraId="2424B172" w14:textId="77777777" w:rsidR="000276C6" w:rsidRDefault="000276C6" w:rsidP="00084A94">
      <w:pPr>
        <w:pStyle w:val="Poetry"/>
      </w:pPr>
      <w:r>
        <w:t>And</w:t>
      </w:r>
      <w:r>
        <w:rPr>
          <w:spacing w:val="1"/>
        </w:rPr>
        <w:t xml:space="preserve"> </w:t>
      </w:r>
      <w:r>
        <w:t>forth</w:t>
      </w:r>
      <w:r>
        <w:rPr>
          <w:spacing w:val="2"/>
        </w:rPr>
        <w:t xml:space="preserve"> </w:t>
      </w:r>
      <w:r>
        <w:t>to</w:t>
      </w:r>
      <w:r>
        <w:rPr>
          <w:spacing w:val="2"/>
        </w:rPr>
        <w:t xml:space="preserve"> </w:t>
      </w:r>
      <w:r>
        <w:t>look</w:t>
      </w:r>
      <w:r>
        <w:rPr>
          <w:spacing w:val="2"/>
        </w:rPr>
        <w:t xml:space="preserve"> </w:t>
      </w:r>
      <w:r>
        <w:t>upon</w:t>
      </w:r>
      <w:r>
        <w:rPr>
          <w:spacing w:val="2"/>
        </w:rPr>
        <w:t xml:space="preserve"> </w:t>
      </w:r>
      <w:r>
        <w:t>him</w:t>
      </w:r>
      <w:r>
        <w:rPr>
          <w:spacing w:val="2"/>
        </w:rPr>
        <w:t xml:space="preserve"> </w:t>
      </w:r>
      <w:r>
        <w:t>did</w:t>
      </w:r>
      <w:r>
        <w:rPr>
          <w:spacing w:val="2"/>
        </w:rPr>
        <w:t xml:space="preserve"> </w:t>
      </w:r>
      <w:r>
        <w:t>the</w:t>
      </w:r>
      <w:r>
        <w:rPr>
          <w:spacing w:val="2"/>
        </w:rPr>
        <w:t xml:space="preserve"> </w:t>
      </w:r>
      <w:r>
        <w:t>men</w:t>
      </w:r>
      <w:r>
        <w:rPr>
          <w:spacing w:val="2"/>
        </w:rPr>
        <w:t xml:space="preserve"> </w:t>
      </w:r>
      <w:r>
        <w:t>and</w:t>
      </w:r>
      <w:r>
        <w:rPr>
          <w:spacing w:val="2"/>
        </w:rPr>
        <w:t xml:space="preserve"> </w:t>
      </w:r>
      <w:r>
        <w:t>women</w:t>
      </w:r>
      <w:r>
        <w:rPr>
          <w:spacing w:val="2"/>
        </w:rPr>
        <w:t xml:space="preserve"> </w:t>
      </w:r>
      <w:r>
        <w:t>throng.</w:t>
      </w:r>
    </w:p>
    <w:p w14:paraId="17BD0F7E" w14:textId="77777777" w:rsidR="00084A94" w:rsidRDefault="000276C6" w:rsidP="00084A94">
      <w:pPr>
        <w:pStyle w:val="Poetry"/>
        <w:rPr>
          <w:spacing w:val="-52"/>
        </w:rPr>
      </w:pPr>
      <w:r>
        <w:t>And</w:t>
      </w:r>
      <w:r>
        <w:rPr>
          <w:spacing w:val="-6"/>
        </w:rPr>
        <w:t xml:space="preserve"> </w:t>
      </w:r>
      <w:r>
        <w:t>with</w:t>
      </w:r>
      <w:r>
        <w:rPr>
          <w:spacing w:val="-6"/>
        </w:rPr>
        <w:t xml:space="preserve"> </w:t>
      </w:r>
      <w:r>
        <w:t>their</w:t>
      </w:r>
      <w:r>
        <w:rPr>
          <w:spacing w:val="-5"/>
        </w:rPr>
        <w:t xml:space="preserve"> </w:t>
      </w:r>
      <w:r>
        <w:t>wives</w:t>
      </w:r>
      <w:r>
        <w:rPr>
          <w:spacing w:val="-6"/>
        </w:rPr>
        <w:t xml:space="preserve"> </w:t>
      </w:r>
      <w:r>
        <w:t>the</w:t>
      </w:r>
      <w:r>
        <w:rPr>
          <w:spacing w:val="-5"/>
        </w:rPr>
        <w:t xml:space="preserve"> </w:t>
      </w:r>
      <w:r>
        <w:t>townsmen</w:t>
      </w:r>
      <w:r>
        <w:rPr>
          <w:spacing w:val="-6"/>
        </w:rPr>
        <w:t xml:space="preserve"> </w:t>
      </w:r>
      <w:r>
        <w:t>at</w:t>
      </w:r>
      <w:r>
        <w:rPr>
          <w:spacing w:val="-6"/>
        </w:rPr>
        <w:t xml:space="preserve"> </w:t>
      </w:r>
      <w:r>
        <w:t>the</w:t>
      </w:r>
      <w:r>
        <w:rPr>
          <w:spacing w:val="-5"/>
        </w:rPr>
        <w:t xml:space="preserve"> </w:t>
      </w:r>
      <w:r>
        <w:t>windows</w:t>
      </w:r>
      <w:r>
        <w:rPr>
          <w:spacing w:val="-6"/>
        </w:rPr>
        <w:t xml:space="preserve"> </w:t>
      </w:r>
      <w:r>
        <w:t>stood</w:t>
      </w:r>
      <w:r>
        <w:rPr>
          <w:spacing w:val="-5"/>
        </w:rPr>
        <w:t xml:space="preserve"> </w:t>
      </w:r>
      <w:r>
        <w:t>hard</w:t>
      </w:r>
      <w:r>
        <w:rPr>
          <w:spacing w:val="-6"/>
        </w:rPr>
        <w:t xml:space="preserve"> </w:t>
      </w:r>
      <w:r>
        <w:t>by,</w:t>
      </w:r>
      <w:r>
        <w:rPr>
          <w:spacing w:val="-52"/>
        </w:rPr>
        <w:t xml:space="preserve"> </w:t>
      </w:r>
    </w:p>
    <w:p w14:paraId="2EB831D7" w14:textId="7C92686D" w:rsidR="000276C6" w:rsidRDefault="000276C6" w:rsidP="00084A94">
      <w:pPr>
        <w:pStyle w:val="Poetry"/>
      </w:pPr>
      <w:r>
        <w:t>And</w:t>
      </w:r>
      <w:r>
        <w:rPr>
          <w:spacing w:val="-6"/>
        </w:rPr>
        <w:t xml:space="preserve"> </w:t>
      </w:r>
      <w:r>
        <w:t>they</w:t>
      </w:r>
      <w:r>
        <w:rPr>
          <w:spacing w:val="-5"/>
        </w:rPr>
        <w:t xml:space="preserve"> </w:t>
      </w:r>
      <w:r>
        <w:t>wept</w:t>
      </w:r>
      <w:r>
        <w:rPr>
          <w:spacing w:val="-5"/>
        </w:rPr>
        <w:t xml:space="preserve"> </w:t>
      </w:r>
      <w:r>
        <w:t>in</w:t>
      </w:r>
      <w:r>
        <w:rPr>
          <w:spacing w:val="-5"/>
        </w:rPr>
        <w:t xml:space="preserve"> </w:t>
      </w:r>
      <w:r>
        <w:t>lamentation,</w:t>
      </w:r>
      <w:r>
        <w:rPr>
          <w:spacing w:val="-5"/>
        </w:rPr>
        <w:t xml:space="preserve"> </w:t>
      </w:r>
      <w:r>
        <w:t>their</w:t>
      </w:r>
      <w:r>
        <w:rPr>
          <w:spacing w:val="-5"/>
        </w:rPr>
        <w:t xml:space="preserve"> </w:t>
      </w:r>
      <w:r>
        <w:t>grief</w:t>
      </w:r>
      <w:r>
        <w:rPr>
          <w:spacing w:val="-5"/>
        </w:rPr>
        <w:t xml:space="preserve"> </w:t>
      </w:r>
      <w:r>
        <w:t>was</w:t>
      </w:r>
      <w:r>
        <w:rPr>
          <w:spacing w:val="-5"/>
        </w:rPr>
        <w:t xml:space="preserve"> </w:t>
      </w:r>
      <w:r>
        <w:t>risen</w:t>
      </w:r>
      <w:r>
        <w:rPr>
          <w:spacing w:val="-5"/>
        </w:rPr>
        <w:t xml:space="preserve"> </w:t>
      </w:r>
      <w:r>
        <w:t>so</w:t>
      </w:r>
      <w:r>
        <w:rPr>
          <w:spacing w:val="-5"/>
        </w:rPr>
        <w:t xml:space="preserve"> </w:t>
      </w:r>
      <w:r>
        <w:t>high.</w:t>
      </w:r>
    </w:p>
    <w:p w14:paraId="0EBB4AB8" w14:textId="7ED66E94" w:rsidR="00084A94" w:rsidRDefault="000276C6" w:rsidP="00084A94">
      <w:pPr>
        <w:pStyle w:val="Poetry"/>
      </w:pPr>
      <w:r>
        <w:t>As</w:t>
      </w:r>
      <w:r>
        <w:rPr>
          <w:spacing w:val="-6"/>
        </w:rPr>
        <w:t xml:space="preserve"> </w:t>
      </w:r>
      <w:r>
        <w:t>with</w:t>
      </w:r>
      <w:r>
        <w:rPr>
          <w:spacing w:val="-6"/>
        </w:rPr>
        <w:t xml:space="preserve"> </w:t>
      </w:r>
      <w:r>
        <w:t>one</w:t>
      </w:r>
      <w:r>
        <w:rPr>
          <w:spacing w:val="-5"/>
        </w:rPr>
        <w:t xml:space="preserve"> </w:t>
      </w:r>
      <w:r>
        <w:t>mouth,</w:t>
      </w:r>
      <w:r>
        <w:rPr>
          <w:spacing w:val="-6"/>
        </w:rPr>
        <w:t xml:space="preserve"> </w:t>
      </w:r>
      <w:r>
        <w:t>together</w:t>
      </w:r>
      <w:r>
        <w:rPr>
          <w:spacing w:val="-5"/>
        </w:rPr>
        <w:t xml:space="preserve"> </w:t>
      </w:r>
      <w:r>
        <w:t>they</w:t>
      </w:r>
      <w:r>
        <w:rPr>
          <w:spacing w:val="-6"/>
        </w:rPr>
        <w:t xml:space="preserve"> </w:t>
      </w:r>
      <w:r>
        <w:t>spake</w:t>
      </w:r>
      <w:r>
        <w:rPr>
          <w:spacing w:val="-6"/>
        </w:rPr>
        <w:t xml:space="preserve"> </w:t>
      </w:r>
      <w:r>
        <w:t>with</w:t>
      </w:r>
      <w:r>
        <w:rPr>
          <w:spacing w:val="-5"/>
        </w:rPr>
        <w:t xml:space="preserve"> </w:t>
      </w:r>
      <w:r>
        <w:t>one</w:t>
      </w:r>
      <w:r>
        <w:rPr>
          <w:spacing w:val="-6"/>
        </w:rPr>
        <w:t xml:space="preserve"> </w:t>
      </w:r>
      <w:r>
        <w:t>accord:</w:t>
      </w:r>
    </w:p>
    <w:p w14:paraId="6B5CCD42" w14:textId="288723D7" w:rsidR="000276C6" w:rsidRDefault="000276C6" w:rsidP="00084A94">
      <w:pPr>
        <w:pStyle w:val="Poetry"/>
      </w:pPr>
      <w:r>
        <w:t>“God,</w:t>
      </w:r>
      <w:r>
        <w:rPr>
          <w:spacing w:val="-8"/>
        </w:rPr>
        <w:t xml:space="preserve"> </w:t>
      </w:r>
      <w:r>
        <w:t>what</w:t>
      </w:r>
      <w:r>
        <w:rPr>
          <w:spacing w:val="-7"/>
        </w:rPr>
        <w:t xml:space="preserve"> </w:t>
      </w:r>
      <w:r>
        <w:t>a</w:t>
      </w:r>
      <w:r>
        <w:rPr>
          <w:spacing w:val="-8"/>
        </w:rPr>
        <w:t xml:space="preserve"> </w:t>
      </w:r>
      <w:r>
        <w:t>noble</w:t>
      </w:r>
      <w:r>
        <w:rPr>
          <w:spacing w:val="-7"/>
        </w:rPr>
        <w:t xml:space="preserve"> </w:t>
      </w:r>
      <w:r>
        <w:t>vassal,</w:t>
      </w:r>
      <w:r>
        <w:rPr>
          <w:spacing w:val="-7"/>
        </w:rPr>
        <w:t xml:space="preserve"> </w:t>
      </w:r>
      <w:r>
        <w:t>an</w:t>
      </w:r>
      <w:r>
        <w:rPr>
          <w:spacing w:val="-8"/>
        </w:rPr>
        <w:t xml:space="preserve"> </w:t>
      </w:r>
      <w:r>
        <w:t>he</w:t>
      </w:r>
      <w:r>
        <w:rPr>
          <w:spacing w:val="-7"/>
        </w:rPr>
        <w:t xml:space="preserve"> </w:t>
      </w:r>
      <w:r>
        <w:t>had</w:t>
      </w:r>
      <w:r>
        <w:rPr>
          <w:spacing w:val="-7"/>
        </w:rPr>
        <w:t xml:space="preserve"> </w:t>
      </w:r>
      <w:r>
        <w:t>a</w:t>
      </w:r>
      <w:r>
        <w:rPr>
          <w:spacing w:val="-8"/>
        </w:rPr>
        <w:t xml:space="preserve"> </w:t>
      </w:r>
      <w:r>
        <w:t>worthy</w:t>
      </w:r>
      <w:r>
        <w:rPr>
          <w:spacing w:val="-7"/>
        </w:rPr>
        <w:t xml:space="preserve"> </w:t>
      </w:r>
      <w:r>
        <w:t>lord.</w:t>
      </w:r>
    </w:p>
    <w:p w14:paraId="6376BDC7" w14:textId="77777777" w:rsidR="00084A94" w:rsidRDefault="00084A94" w:rsidP="00084A94">
      <w:pPr>
        <w:pStyle w:val="Poetry"/>
      </w:pPr>
    </w:p>
    <w:p w14:paraId="623B5A1B" w14:textId="77777777" w:rsidR="000276C6" w:rsidRPr="00084A94" w:rsidRDefault="000276C6" w:rsidP="00084A94">
      <w:pPr>
        <w:pStyle w:val="Heading4"/>
      </w:pPr>
      <w:r w:rsidRPr="00084A94">
        <w:t>IV</w:t>
      </w:r>
    </w:p>
    <w:p w14:paraId="18055B2D" w14:textId="77777777" w:rsidR="00084A94" w:rsidRDefault="000276C6" w:rsidP="00084A94">
      <w:pPr>
        <w:pStyle w:val="Poetry"/>
      </w:pPr>
      <w:r w:rsidRPr="00084A94">
        <w:t xml:space="preserve">Fain had they made him welcome, but none dared do the thing </w:t>
      </w:r>
    </w:p>
    <w:p w14:paraId="0C4C7638" w14:textId="5D5B70DB" w:rsidR="000276C6" w:rsidRPr="00084A94" w:rsidRDefault="000276C6" w:rsidP="00084A94">
      <w:pPr>
        <w:pStyle w:val="Poetry"/>
      </w:pPr>
      <w:r w:rsidRPr="00084A94">
        <w:t>For fear of Don Alfonso, and the fury of the King.</w:t>
      </w:r>
    </w:p>
    <w:p w14:paraId="6C5FF8F7" w14:textId="77777777" w:rsidR="000276C6" w:rsidRPr="00084A94" w:rsidRDefault="000276C6" w:rsidP="00084A94">
      <w:pPr>
        <w:pStyle w:val="Poetry"/>
      </w:pPr>
      <w:r w:rsidRPr="00084A94">
        <w:t>His mandate unto Burgos came ere the evening fell.</w:t>
      </w:r>
    </w:p>
    <w:p w14:paraId="38DF0588" w14:textId="10DCC3FD" w:rsidR="000276C6" w:rsidRPr="00084A94" w:rsidRDefault="000276C6" w:rsidP="00084A94">
      <w:pPr>
        <w:pStyle w:val="Poetry"/>
      </w:pPr>
      <w:r w:rsidRPr="00084A94">
        <w:t>With utmost care they brought it, and it was sealed well</w:t>
      </w:r>
    </w:p>
    <w:p w14:paraId="3591B1B7" w14:textId="77777777" w:rsidR="00084A94" w:rsidRDefault="000276C6" w:rsidP="00084A94">
      <w:pPr>
        <w:pStyle w:val="Poetry"/>
      </w:pPr>
      <w:r w:rsidRPr="00084A94">
        <w:t xml:space="preserve">‘That no man to Roy Diaz give shelter now, take heed </w:t>
      </w:r>
    </w:p>
    <w:p w14:paraId="5EE3F82A" w14:textId="005770DE" w:rsidR="000276C6" w:rsidRPr="00084A94" w:rsidRDefault="000276C6" w:rsidP="00084A94">
      <w:pPr>
        <w:pStyle w:val="Poetry"/>
      </w:pPr>
      <w:r w:rsidRPr="00084A94">
        <w:t>And if one give him shelter, let him know in very deed</w:t>
      </w:r>
    </w:p>
    <w:p w14:paraId="21662E64" w14:textId="77777777" w:rsidR="00084A94" w:rsidRDefault="000276C6" w:rsidP="00084A94">
      <w:pPr>
        <w:pStyle w:val="Poetry"/>
      </w:pPr>
      <w:r w:rsidRPr="00084A94">
        <w:t xml:space="preserve">He shall lose his whole possession, nay! the eyes within his head </w:t>
      </w:r>
    </w:p>
    <w:p w14:paraId="6AB44137" w14:textId="315B94BF" w:rsidR="000276C6" w:rsidRPr="00084A94" w:rsidRDefault="000276C6" w:rsidP="00084A94">
      <w:pPr>
        <w:pStyle w:val="Poetry"/>
      </w:pPr>
      <w:r w:rsidRPr="00084A94">
        <w:t>Nor shall his soul and body be found in better stead.’</w:t>
      </w:r>
    </w:p>
    <w:p w14:paraId="2036D2A5" w14:textId="7EC9B595" w:rsidR="000276C6" w:rsidRPr="00084A94" w:rsidRDefault="000276C6" w:rsidP="00084A94">
      <w:pPr>
        <w:pStyle w:val="Poetry"/>
      </w:pPr>
      <w:r w:rsidRPr="00084A94">
        <w:t>Great sorrow had the Christians, and from his face they hid.</w:t>
      </w:r>
    </w:p>
    <w:p w14:paraId="364D7C4D" w14:textId="77777777" w:rsidR="00084A94" w:rsidRDefault="000276C6" w:rsidP="00084A94">
      <w:pPr>
        <w:pStyle w:val="Poetry"/>
      </w:pPr>
      <w:r w:rsidRPr="00084A94">
        <w:t xml:space="preserve">Was none dared aught to utter unto my lord the Cid. </w:t>
      </w:r>
    </w:p>
    <w:p w14:paraId="723BBA7D" w14:textId="1B480DFE" w:rsidR="000276C6" w:rsidRPr="00084A94" w:rsidRDefault="000276C6" w:rsidP="00084A94">
      <w:pPr>
        <w:pStyle w:val="Poetry"/>
      </w:pPr>
      <w:r w:rsidRPr="00084A94">
        <w:lastRenderedPageBreak/>
        <w:t>Then the Campeador departed unto his lodging straight.</w:t>
      </w:r>
    </w:p>
    <w:p w14:paraId="6B5EC447" w14:textId="77777777" w:rsidR="00084A94" w:rsidRDefault="000276C6" w:rsidP="00084A94">
      <w:pPr>
        <w:pStyle w:val="Poetry"/>
      </w:pPr>
      <w:r w:rsidRPr="00084A94">
        <w:t xml:space="preserve">But when he was come thither, they had locked and barred the gate. </w:t>
      </w:r>
    </w:p>
    <w:p w14:paraId="786E303D" w14:textId="55A66432" w:rsidR="000276C6" w:rsidRPr="00084A94" w:rsidRDefault="000276C6" w:rsidP="00084A94">
      <w:pPr>
        <w:pStyle w:val="Poetry"/>
      </w:pPr>
      <w:r w:rsidRPr="00084A94">
        <w:t>In their fear of King Alfonso had they done even so.</w:t>
      </w:r>
    </w:p>
    <w:p w14:paraId="363D847B" w14:textId="62D5A10E" w:rsidR="000276C6" w:rsidRPr="00084A94" w:rsidRDefault="000276C6" w:rsidP="00084A94">
      <w:pPr>
        <w:pStyle w:val="Poetry"/>
      </w:pPr>
      <w:r w:rsidRPr="00084A94">
        <w:t>An the Cid forced not his entrance, neither for weal nor woe</w:t>
      </w:r>
    </w:p>
    <w:p w14:paraId="1C0AFBC4" w14:textId="77777777" w:rsidR="00084A94" w:rsidRDefault="000276C6" w:rsidP="00084A94">
      <w:pPr>
        <w:pStyle w:val="Poetry"/>
      </w:pPr>
      <w:r w:rsidRPr="00084A94">
        <w:t xml:space="preserve">Durst they open it unto him. Loudly his men did call. </w:t>
      </w:r>
    </w:p>
    <w:p w14:paraId="711020F2" w14:textId="38908A00" w:rsidR="000276C6" w:rsidRPr="00084A94" w:rsidRDefault="000276C6" w:rsidP="00084A94">
      <w:pPr>
        <w:pStyle w:val="Poetry"/>
      </w:pPr>
      <w:r w:rsidRPr="00084A94">
        <w:t>Nothing thereto in answer said the folk within the hall.</w:t>
      </w:r>
    </w:p>
    <w:p w14:paraId="12CCE1F2" w14:textId="77777777" w:rsidR="000276C6" w:rsidRPr="00084A94" w:rsidRDefault="000276C6" w:rsidP="00084A94">
      <w:pPr>
        <w:pStyle w:val="Poetry"/>
      </w:pPr>
      <w:r w:rsidRPr="00084A94">
        <w:t>My lord the Cid spurred onward, to the doorway did he go.</w:t>
      </w:r>
    </w:p>
    <w:p w14:paraId="5904C878" w14:textId="77777777" w:rsidR="000276C6" w:rsidRPr="00084A94" w:rsidRDefault="000276C6" w:rsidP="00084A94">
      <w:pPr>
        <w:pStyle w:val="Poetry"/>
      </w:pPr>
      <w:r w:rsidRPr="00084A94">
        <w:t>He drew his foot from the stirrup, he smote the door one blow.</w:t>
      </w:r>
    </w:p>
    <w:p w14:paraId="278B8F58" w14:textId="1A0CCE99" w:rsidR="000276C6" w:rsidRPr="00084A94" w:rsidRDefault="000276C6" w:rsidP="00084A94">
      <w:pPr>
        <w:pStyle w:val="Poetry"/>
      </w:pPr>
      <w:r w:rsidRPr="00084A94">
        <w:t>Yet the door would not open, for they had barred it fast.</w:t>
      </w:r>
    </w:p>
    <w:p w14:paraId="3006DE17" w14:textId="77777777" w:rsidR="000276C6" w:rsidRPr="00084A94" w:rsidRDefault="000276C6" w:rsidP="00084A94">
      <w:pPr>
        <w:pStyle w:val="Poetry"/>
      </w:pPr>
      <w:r w:rsidRPr="00084A94">
        <w:t>But a maiden of nine summers came unto him at last:</w:t>
      </w:r>
    </w:p>
    <w:p w14:paraId="71870F67" w14:textId="77777777" w:rsidR="000276C6" w:rsidRPr="00084A94" w:rsidRDefault="000276C6" w:rsidP="00084A94">
      <w:pPr>
        <w:pStyle w:val="Poetry"/>
      </w:pPr>
      <w:r w:rsidRPr="00084A94">
        <w:t>“Campeador, in happy hour thou girdedst on the sword.</w:t>
      </w:r>
    </w:p>
    <w:p w14:paraId="5F34BC24" w14:textId="77777777" w:rsidR="00084A94" w:rsidRDefault="000276C6" w:rsidP="00084A94">
      <w:pPr>
        <w:pStyle w:val="Poetry"/>
      </w:pPr>
      <w:r w:rsidRPr="00084A94">
        <w:t xml:space="preserve">‘This the King’s will. Yestereven came the mandate of our lord. </w:t>
      </w:r>
    </w:p>
    <w:p w14:paraId="6566DD00" w14:textId="785E92DA" w:rsidR="000276C6" w:rsidRPr="00084A94" w:rsidRDefault="000276C6" w:rsidP="00084A94">
      <w:pPr>
        <w:pStyle w:val="Poetry"/>
      </w:pPr>
      <w:r w:rsidRPr="00084A94">
        <w:t>With utmost care they brought it, and it was sealed with care:</w:t>
      </w:r>
    </w:p>
    <w:p w14:paraId="36392922" w14:textId="421912BB" w:rsidR="000276C6" w:rsidRPr="00084A94" w:rsidRDefault="000276C6" w:rsidP="00084A94">
      <w:pPr>
        <w:pStyle w:val="Poetry"/>
      </w:pPr>
      <w:r w:rsidRPr="00084A94">
        <w:t>None to ope to you or greet you for any cause shall dare.</w:t>
      </w:r>
    </w:p>
    <w:p w14:paraId="62472962" w14:textId="77777777" w:rsidR="00084A94" w:rsidRDefault="000276C6" w:rsidP="00084A94">
      <w:pPr>
        <w:pStyle w:val="Poetry"/>
      </w:pPr>
      <w:r w:rsidRPr="00084A94">
        <w:t xml:space="preserve">And if we do, we forfeit houses and lands instead. </w:t>
      </w:r>
    </w:p>
    <w:p w14:paraId="49EBD8EA" w14:textId="56F07862" w:rsidR="000276C6" w:rsidRPr="00084A94" w:rsidRDefault="000276C6" w:rsidP="00084A94">
      <w:pPr>
        <w:pStyle w:val="Poetry"/>
      </w:pPr>
      <w:r w:rsidRPr="00084A94">
        <w:t>Nay we shall lose, moreover, the eyes within the head</w:t>
      </w:r>
    </w:p>
    <w:p w14:paraId="54D51401" w14:textId="77777777" w:rsidR="00084A94" w:rsidRDefault="000276C6" w:rsidP="00084A94">
      <w:pPr>
        <w:pStyle w:val="Poetry"/>
      </w:pPr>
      <w:r w:rsidRPr="00084A94">
        <w:t xml:space="preserve">And, Cid, with our misfortune, naught whatever dost thou gain. </w:t>
      </w:r>
    </w:p>
    <w:p w14:paraId="77ED617F" w14:textId="5F0B7003" w:rsidR="000276C6" w:rsidRPr="00084A94" w:rsidRDefault="000276C6" w:rsidP="00084A94">
      <w:pPr>
        <w:pStyle w:val="Poetry"/>
      </w:pPr>
      <w:r w:rsidRPr="00084A94">
        <w:t>But may God with all his power support thee in thy pain.”</w:t>
      </w:r>
    </w:p>
    <w:p w14:paraId="68C232D4" w14:textId="7BEA9AB3" w:rsidR="000276C6" w:rsidRPr="00084A94" w:rsidRDefault="000276C6" w:rsidP="00084A94">
      <w:pPr>
        <w:pStyle w:val="Poetry"/>
      </w:pPr>
      <w:r w:rsidRPr="00084A94">
        <w:t>So spake the child and turned away. Unto her home went she.</w:t>
      </w:r>
    </w:p>
    <w:p w14:paraId="7D24EC38" w14:textId="77777777" w:rsidR="000276C6" w:rsidRPr="00084A94" w:rsidRDefault="000276C6" w:rsidP="00084A94">
      <w:pPr>
        <w:pStyle w:val="Poetry"/>
      </w:pPr>
      <w:r w:rsidRPr="00084A94">
        <w:t>That he lacked the King’s favor now well the Cid might see.</w:t>
      </w:r>
    </w:p>
    <w:p w14:paraId="43156499" w14:textId="77777777" w:rsidR="00084A94" w:rsidRDefault="000276C6" w:rsidP="00084A94">
      <w:pPr>
        <w:pStyle w:val="Poetry"/>
      </w:pPr>
      <w:r w:rsidRPr="00084A94">
        <w:t xml:space="preserve">He left the door; forth onward he spurred through Burgos town. </w:t>
      </w:r>
    </w:p>
    <w:p w14:paraId="0C870E31" w14:textId="723DACA7" w:rsidR="000276C6" w:rsidRPr="00084A94" w:rsidRDefault="000276C6" w:rsidP="00084A94">
      <w:pPr>
        <w:pStyle w:val="Poetry"/>
      </w:pPr>
      <w:r w:rsidRPr="00084A94">
        <w:t>When he had reached Saint Mary’s, then he got swiftly down</w:t>
      </w:r>
    </w:p>
    <w:p w14:paraId="34382C5E" w14:textId="77777777" w:rsidR="000276C6" w:rsidRPr="00084A94" w:rsidRDefault="000276C6" w:rsidP="00084A94">
      <w:pPr>
        <w:pStyle w:val="Poetry"/>
      </w:pPr>
      <w:r w:rsidRPr="00084A94">
        <w:t>He fell upon his knee and prayed with a true heart indeed:</w:t>
      </w:r>
    </w:p>
    <w:p w14:paraId="6A0ADF53" w14:textId="7F7BD9ED" w:rsidR="000276C6" w:rsidRPr="00084A94" w:rsidRDefault="000276C6" w:rsidP="00084A94">
      <w:pPr>
        <w:pStyle w:val="Poetry"/>
      </w:pPr>
      <w:r w:rsidRPr="00084A94">
        <w:t>and when the prayer was over, he mounted on the steed.</w:t>
      </w:r>
    </w:p>
    <w:p w14:paraId="1C3322A0" w14:textId="77777777" w:rsidR="00084A94" w:rsidRDefault="000276C6" w:rsidP="00084A94">
      <w:pPr>
        <w:pStyle w:val="Poetry"/>
      </w:pPr>
      <w:r w:rsidRPr="00084A94">
        <w:t xml:space="preserve">North from the gate and over the Arlanzon he went. </w:t>
      </w:r>
    </w:p>
    <w:p w14:paraId="2AEE95EC" w14:textId="77777777" w:rsidR="00084A94" w:rsidRDefault="000276C6" w:rsidP="00084A94">
      <w:pPr>
        <w:pStyle w:val="Poetry"/>
      </w:pPr>
      <w:r w:rsidRPr="00084A94">
        <w:t xml:space="preserve">Here in the sand by Burgos, the Cid let pitch his tent. </w:t>
      </w:r>
    </w:p>
    <w:p w14:paraId="3E265070" w14:textId="70C40487" w:rsidR="000276C6" w:rsidRPr="00084A94" w:rsidRDefault="000276C6" w:rsidP="00084A94">
      <w:pPr>
        <w:pStyle w:val="Poetry"/>
      </w:pPr>
      <w:r w:rsidRPr="00084A94">
        <w:t>Roy Diaz, who in happy hour had girded on the brand,</w:t>
      </w:r>
    </w:p>
    <w:p w14:paraId="5EE8B7FF" w14:textId="77777777" w:rsidR="000276C6" w:rsidRPr="00084A94" w:rsidRDefault="000276C6" w:rsidP="00084A94">
      <w:pPr>
        <w:pStyle w:val="Poetry"/>
      </w:pPr>
      <w:r w:rsidRPr="00084A94">
        <w:t>Since none at home would greet him, encamped there on the sand.</w:t>
      </w:r>
    </w:p>
    <w:p w14:paraId="20E78D47" w14:textId="1E316530" w:rsidR="000276C6" w:rsidRPr="00084A94" w:rsidRDefault="000276C6" w:rsidP="00084A94">
      <w:pPr>
        <w:pStyle w:val="Poetry"/>
      </w:pPr>
      <w:r w:rsidRPr="00084A94">
        <w:t>With a good squadron, camping as if within the wood.</w:t>
      </w:r>
    </w:p>
    <w:p w14:paraId="7074F751" w14:textId="77777777" w:rsidR="00084A94" w:rsidRDefault="000276C6" w:rsidP="00084A94">
      <w:pPr>
        <w:pStyle w:val="Poetry"/>
      </w:pPr>
      <w:r w:rsidRPr="00084A94">
        <w:t xml:space="preserve">They will not let him in Burgos buy any kind of food. </w:t>
      </w:r>
    </w:p>
    <w:p w14:paraId="6E2395E3" w14:textId="5240E419" w:rsidR="000276C6" w:rsidRDefault="000276C6" w:rsidP="00084A94">
      <w:pPr>
        <w:pStyle w:val="Poetry"/>
      </w:pPr>
      <w:r w:rsidRPr="00084A94">
        <w:t>Provender for a single day they dared not to him sell.</w:t>
      </w:r>
    </w:p>
    <w:p w14:paraId="1E7B6EB9" w14:textId="77777777" w:rsidR="00084A94" w:rsidRPr="00084A94" w:rsidRDefault="00084A94" w:rsidP="00084A94">
      <w:pPr>
        <w:pStyle w:val="Poetry"/>
      </w:pPr>
    </w:p>
    <w:p w14:paraId="663A0F09" w14:textId="77777777" w:rsidR="000276C6" w:rsidRPr="00084A94" w:rsidRDefault="000276C6" w:rsidP="00084A94">
      <w:pPr>
        <w:pStyle w:val="Heading4"/>
      </w:pPr>
      <w:r w:rsidRPr="00084A94">
        <w:t>V</w:t>
      </w:r>
    </w:p>
    <w:p w14:paraId="5C5FC9EC" w14:textId="77777777" w:rsidR="000276C6" w:rsidRDefault="000276C6" w:rsidP="00084A94">
      <w:pPr>
        <w:pStyle w:val="Poetry"/>
      </w:pPr>
      <w:r>
        <w:t>Good</w:t>
      </w:r>
      <w:r>
        <w:rPr>
          <w:spacing w:val="-5"/>
        </w:rPr>
        <w:t xml:space="preserve"> </w:t>
      </w:r>
      <w:r>
        <w:t>Martin</w:t>
      </w:r>
      <w:r>
        <w:rPr>
          <w:spacing w:val="-4"/>
        </w:rPr>
        <w:t xml:space="preserve"> </w:t>
      </w:r>
      <w:r>
        <w:t>Antolínez</w:t>
      </w:r>
      <w:r>
        <w:rPr>
          <w:spacing w:val="-5"/>
        </w:rPr>
        <w:t xml:space="preserve"> </w:t>
      </w:r>
      <w:r>
        <w:t>in</w:t>
      </w:r>
      <w:r>
        <w:rPr>
          <w:spacing w:val="-4"/>
        </w:rPr>
        <w:t xml:space="preserve"> </w:t>
      </w:r>
      <w:r>
        <w:t>Burgos</w:t>
      </w:r>
      <w:r>
        <w:rPr>
          <w:spacing w:val="-4"/>
        </w:rPr>
        <w:t xml:space="preserve"> </w:t>
      </w:r>
      <w:r>
        <w:t>that</w:t>
      </w:r>
      <w:r>
        <w:rPr>
          <w:spacing w:val="-5"/>
        </w:rPr>
        <w:t xml:space="preserve"> </w:t>
      </w:r>
      <w:r>
        <w:t>did</w:t>
      </w:r>
      <w:r>
        <w:rPr>
          <w:spacing w:val="-4"/>
        </w:rPr>
        <w:t xml:space="preserve"> </w:t>
      </w:r>
      <w:r>
        <w:t>dwell</w:t>
      </w:r>
    </w:p>
    <w:p w14:paraId="61D25406" w14:textId="77777777" w:rsidR="000276C6" w:rsidRDefault="000276C6" w:rsidP="00084A94">
      <w:pPr>
        <w:pStyle w:val="Poetry"/>
      </w:pPr>
      <w:r>
        <w:lastRenderedPageBreak/>
        <w:t>To</w:t>
      </w:r>
      <w:r>
        <w:rPr>
          <w:spacing w:val="-9"/>
        </w:rPr>
        <w:t xml:space="preserve"> </w:t>
      </w:r>
      <w:r>
        <w:t>the</w:t>
      </w:r>
      <w:r>
        <w:rPr>
          <w:spacing w:val="-9"/>
        </w:rPr>
        <w:t xml:space="preserve"> </w:t>
      </w:r>
      <w:r>
        <w:t>Cid</w:t>
      </w:r>
      <w:r>
        <w:rPr>
          <w:spacing w:val="-9"/>
        </w:rPr>
        <w:t xml:space="preserve"> </w:t>
      </w:r>
      <w:r>
        <w:t>and</w:t>
      </w:r>
      <w:r>
        <w:rPr>
          <w:spacing w:val="-9"/>
        </w:rPr>
        <w:t xml:space="preserve"> </w:t>
      </w:r>
      <w:r>
        <w:t>to</w:t>
      </w:r>
      <w:r>
        <w:rPr>
          <w:spacing w:val="-9"/>
        </w:rPr>
        <w:t xml:space="preserve"> </w:t>
      </w:r>
      <w:r>
        <w:t>his</w:t>
      </w:r>
      <w:r>
        <w:rPr>
          <w:spacing w:val="-8"/>
        </w:rPr>
        <w:t xml:space="preserve"> </w:t>
      </w:r>
      <w:r>
        <w:t>henchmen</w:t>
      </w:r>
      <w:r>
        <w:rPr>
          <w:spacing w:val="-9"/>
        </w:rPr>
        <w:t xml:space="preserve"> </w:t>
      </w:r>
      <w:r>
        <w:t>much</w:t>
      </w:r>
      <w:r>
        <w:rPr>
          <w:spacing w:val="-9"/>
        </w:rPr>
        <w:t xml:space="preserve"> </w:t>
      </w:r>
      <w:r>
        <w:t>wine</w:t>
      </w:r>
      <w:r>
        <w:rPr>
          <w:spacing w:val="-9"/>
        </w:rPr>
        <w:t xml:space="preserve"> </w:t>
      </w:r>
      <w:r>
        <w:t>and</w:t>
      </w:r>
      <w:r>
        <w:rPr>
          <w:spacing w:val="-9"/>
        </w:rPr>
        <w:t xml:space="preserve"> </w:t>
      </w:r>
      <w:r>
        <w:t>bread</w:t>
      </w:r>
      <w:r>
        <w:rPr>
          <w:spacing w:val="-9"/>
        </w:rPr>
        <w:t xml:space="preserve"> </w:t>
      </w:r>
      <w:r>
        <w:t>gave</w:t>
      </w:r>
      <w:r>
        <w:rPr>
          <w:spacing w:val="-8"/>
        </w:rPr>
        <w:t xml:space="preserve"> </w:t>
      </w:r>
      <w:r>
        <w:t>o’er,</w:t>
      </w:r>
    </w:p>
    <w:p w14:paraId="5CEE5C98" w14:textId="015A4115" w:rsidR="000276C6" w:rsidRDefault="000276C6" w:rsidP="00084A94">
      <w:pPr>
        <w:pStyle w:val="Poetry"/>
      </w:pPr>
      <w:r>
        <w:t>That</w:t>
      </w:r>
      <w:r>
        <w:rPr>
          <w:spacing w:val="-6"/>
        </w:rPr>
        <w:t xml:space="preserve"> </w:t>
      </w:r>
      <w:r>
        <w:t>he</w:t>
      </w:r>
      <w:r>
        <w:rPr>
          <w:spacing w:val="-5"/>
        </w:rPr>
        <w:t xml:space="preserve"> </w:t>
      </w:r>
      <w:r>
        <w:t>bought</w:t>
      </w:r>
      <w:r>
        <w:rPr>
          <w:spacing w:val="-5"/>
        </w:rPr>
        <w:t xml:space="preserve"> </w:t>
      </w:r>
      <w:r>
        <w:t>not,</w:t>
      </w:r>
      <w:r>
        <w:rPr>
          <w:spacing w:val="-6"/>
        </w:rPr>
        <w:t xml:space="preserve"> </w:t>
      </w:r>
      <w:r>
        <w:t>but</w:t>
      </w:r>
      <w:r>
        <w:rPr>
          <w:spacing w:val="-5"/>
        </w:rPr>
        <w:t xml:space="preserve"> </w:t>
      </w:r>
      <w:r>
        <w:t>brought</w:t>
      </w:r>
      <w:r>
        <w:rPr>
          <w:spacing w:val="-5"/>
        </w:rPr>
        <w:t xml:space="preserve"> </w:t>
      </w:r>
      <w:r>
        <w:t>with</w:t>
      </w:r>
      <w:r>
        <w:rPr>
          <w:spacing w:val="-6"/>
        </w:rPr>
        <w:t xml:space="preserve"> </w:t>
      </w:r>
      <w:r>
        <w:t>him--of</w:t>
      </w:r>
      <w:r>
        <w:rPr>
          <w:spacing w:val="-5"/>
        </w:rPr>
        <w:t xml:space="preserve"> </w:t>
      </w:r>
      <w:r>
        <w:t>everything</w:t>
      </w:r>
      <w:r>
        <w:rPr>
          <w:spacing w:val="-5"/>
        </w:rPr>
        <w:t xml:space="preserve"> </w:t>
      </w:r>
      <w:r>
        <w:t>good</w:t>
      </w:r>
      <w:r>
        <w:rPr>
          <w:spacing w:val="-6"/>
        </w:rPr>
        <w:t xml:space="preserve"> </w:t>
      </w:r>
      <w:r>
        <w:t>store.</w:t>
      </w:r>
    </w:p>
    <w:p w14:paraId="79C34869" w14:textId="77777777" w:rsidR="00084A94" w:rsidRDefault="000276C6" w:rsidP="00084A94">
      <w:pPr>
        <w:pStyle w:val="Poetry"/>
        <w:rPr>
          <w:spacing w:val="-52"/>
        </w:rPr>
      </w:pPr>
      <w:r>
        <w:t>Content</w:t>
      </w:r>
      <w:r>
        <w:rPr>
          <w:spacing w:val="-7"/>
        </w:rPr>
        <w:t xml:space="preserve"> </w:t>
      </w:r>
      <w:r>
        <w:t>was</w:t>
      </w:r>
      <w:r>
        <w:rPr>
          <w:spacing w:val="-6"/>
        </w:rPr>
        <w:t xml:space="preserve"> </w:t>
      </w:r>
      <w:r>
        <w:t>the</w:t>
      </w:r>
      <w:r>
        <w:rPr>
          <w:spacing w:val="-6"/>
        </w:rPr>
        <w:t xml:space="preserve"> </w:t>
      </w:r>
      <w:r>
        <w:t>great</w:t>
      </w:r>
      <w:r>
        <w:rPr>
          <w:spacing w:val="-7"/>
        </w:rPr>
        <w:t xml:space="preserve"> </w:t>
      </w:r>
      <w:r>
        <w:t>Campeador,</w:t>
      </w:r>
      <w:r>
        <w:rPr>
          <w:spacing w:val="-6"/>
        </w:rPr>
        <w:t xml:space="preserve"> </w:t>
      </w:r>
      <w:r>
        <w:t>and</w:t>
      </w:r>
      <w:r>
        <w:rPr>
          <w:spacing w:val="-6"/>
        </w:rPr>
        <w:t xml:space="preserve"> </w:t>
      </w:r>
      <w:r>
        <w:t>his</w:t>
      </w:r>
      <w:r>
        <w:rPr>
          <w:spacing w:val="-6"/>
        </w:rPr>
        <w:t xml:space="preserve"> </w:t>
      </w:r>
      <w:r>
        <w:t>men</w:t>
      </w:r>
      <w:r>
        <w:rPr>
          <w:spacing w:val="-7"/>
        </w:rPr>
        <w:t xml:space="preserve"> </w:t>
      </w:r>
      <w:r>
        <w:t>were</w:t>
      </w:r>
      <w:r>
        <w:rPr>
          <w:spacing w:val="-6"/>
        </w:rPr>
        <w:t xml:space="preserve"> </w:t>
      </w:r>
      <w:r>
        <w:t>of</w:t>
      </w:r>
      <w:r>
        <w:rPr>
          <w:spacing w:val="-6"/>
        </w:rPr>
        <w:t xml:space="preserve"> </w:t>
      </w:r>
      <w:r>
        <w:t>good</w:t>
      </w:r>
      <w:r>
        <w:rPr>
          <w:spacing w:val="-7"/>
        </w:rPr>
        <w:t xml:space="preserve"> </w:t>
      </w:r>
      <w:r>
        <w:t>cheer.</w:t>
      </w:r>
      <w:r>
        <w:rPr>
          <w:spacing w:val="-52"/>
        </w:rPr>
        <w:t xml:space="preserve"> </w:t>
      </w:r>
    </w:p>
    <w:p w14:paraId="3F631B12" w14:textId="7E7F6E9C" w:rsidR="000276C6" w:rsidRDefault="000276C6" w:rsidP="00084A94">
      <w:pPr>
        <w:pStyle w:val="Poetry"/>
      </w:pPr>
      <w:r>
        <w:t>Spake</w:t>
      </w:r>
      <w:r>
        <w:rPr>
          <w:spacing w:val="-8"/>
        </w:rPr>
        <w:t xml:space="preserve"> </w:t>
      </w:r>
      <w:r>
        <w:t>Martin</w:t>
      </w:r>
      <w:r>
        <w:rPr>
          <w:spacing w:val="-7"/>
        </w:rPr>
        <w:t xml:space="preserve"> </w:t>
      </w:r>
      <w:r>
        <w:t>Antolínez.</w:t>
      </w:r>
      <w:r>
        <w:rPr>
          <w:spacing w:val="-7"/>
        </w:rPr>
        <w:t xml:space="preserve"> </w:t>
      </w:r>
      <w:r>
        <w:t>His</w:t>
      </w:r>
      <w:r>
        <w:rPr>
          <w:spacing w:val="-8"/>
        </w:rPr>
        <w:t xml:space="preserve"> </w:t>
      </w:r>
      <w:r>
        <w:t>counsel</w:t>
      </w:r>
      <w:r>
        <w:rPr>
          <w:spacing w:val="-7"/>
        </w:rPr>
        <w:t xml:space="preserve"> </w:t>
      </w:r>
      <w:r>
        <w:t>you</w:t>
      </w:r>
      <w:r>
        <w:rPr>
          <w:spacing w:val="-7"/>
        </w:rPr>
        <w:t xml:space="preserve"> </w:t>
      </w:r>
      <w:r>
        <w:t>shall</w:t>
      </w:r>
      <w:r>
        <w:rPr>
          <w:spacing w:val="-7"/>
        </w:rPr>
        <w:t xml:space="preserve"> </w:t>
      </w:r>
      <w:r>
        <w:t>hear.</w:t>
      </w:r>
    </w:p>
    <w:p w14:paraId="371BFA03" w14:textId="77777777" w:rsidR="00084A94" w:rsidRDefault="000276C6" w:rsidP="00084A94">
      <w:pPr>
        <w:pStyle w:val="Poetry"/>
        <w:rPr>
          <w:spacing w:val="-52"/>
        </w:rPr>
      </w:pPr>
      <w:r>
        <w:t>“In</w:t>
      </w:r>
      <w:r>
        <w:rPr>
          <w:spacing w:val="-5"/>
        </w:rPr>
        <w:t xml:space="preserve"> </w:t>
      </w:r>
      <w:r>
        <w:t>happy</w:t>
      </w:r>
      <w:r>
        <w:rPr>
          <w:spacing w:val="-5"/>
        </w:rPr>
        <w:t xml:space="preserve"> </w:t>
      </w:r>
      <w:r>
        <w:t>hour,</w:t>
      </w:r>
      <w:r>
        <w:rPr>
          <w:spacing w:val="-5"/>
        </w:rPr>
        <w:t xml:space="preserve"> </w:t>
      </w:r>
      <w:r>
        <w:t>Cid</w:t>
      </w:r>
      <w:r>
        <w:rPr>
          <w:spacing w:val="-5"/>
        </w:rPr>
        <w:t xml:space="preserve"> </w:t>
      </w:r>
      <w:r>
        <w:t>Campeador,</w:t>
      </w:r>
      <w:r>
        <w:rPr>
          <w:spacing w:val="-5"/>
        </w:rPr>
        <w:t xml:space="preserve"> </w:t>
      </w:r>
      <w:r>
        <w:t>most</w:t>
      </w:r>
      <w:r>
        <w:rPr>
          <w:spacing w:val="-4"/>
        </w:rPr>
        <w:t xml:space="preserve"> </w:t>
      </w:r>
      <w:r>
        <w:t>surely</w:t>
      </w:r>
      <w:r>
        <w:rPr>
          <w:spacing w:val="-5"/>
        </w:rPr>
        <w:t xml:space="preserve"> </w:t>
      </w:r>
      <w:r>
        <w:t>wast</w:t>
      </w:r>
      <w:r>
        <w:rPr>
          <w:spacing w:val="-5"/>
        </w:rPr>
        <w:t xml:space="preserve"> </w:t>
      </w:r>
      <w:r>
        <w:t>thou</w:t>
      </w:r>
      <w:r>
        <w:rPr>
          <w:spacing w:val="-5"/>
        </w:rPr>
        <w:t xml:space="preserve"> </w:t>
      </w:r>
      <w:r>
        <w:t>born.</w:t>
      </w:r>
      <w:r>
        <w:rPr>
          <w:spacing w:val="-52"/>
        </w:rPr>
        <w:t xml:space="preserve"> </w:t>
      </w:r>
    </w:p>
    <w:p w14:paraId="581251F0" w14:textId="53BDE58B" w:rsidR="000276C6" w:rsidRDefault="000276C6" w:rsidP="00084A94">
      <w:pPr>
        <w:pStyle w:val="Poetry"/>
      </w:pPr>
      <w:r>
        <w:t>Tonight</w:t>
      </w:r>
      <w:r>
        <w:rPr>
          <w:spacing w:val="-7"/>
        </w:rPr>
        <w:t xml:space="preserve"> </w:t>
      </w:r>
      <w:r>
        <w:t>here</w:t>
      </w:r>
      <w:r>
        <w:rPr>
          <w:spacing w:val="-6"/>
        </w:rPr>
        <w:t xml:space="preserve"> </w:t>
      </w:r>
      <w:r>
        <w:t>let</w:t>
      </w:r>
      <w:r>
        <w:rPr>
          <w:spacing w:val="-6"/>
        </w:rPr>
        <w:t xml:space="preserve"> </w:t>
      </w:r>
      <w:r>
        <w:t>us</w:t>
      </w:r>
      <w:r>
        <w:rPr>
          <w:spacing w:val="-7"/>
        </w:rPr>
        <w:t xml:space="preserve"> </w:t>
      </w:r>
      <w:r>
        <w:t>tarry,</w:t>
      </w:r>
      <w:r>
        <w:rPr>
          <w:spacing w:val="-6"/>
        </w:rPr>
        <w:t xml:space="preserve"> </w:t>
      </w:r>
      <w:r>
        <w:t>but</w:t>
      </w:r>
      <w:r>
        <w:rPr>
          <w:spacing w:val="-6"/>
        </w:rPr>
        <w:t xml:space="preserve"> </w:t>
      </w:r>
      <w:r>
        <w:t>let</w:t>
      </w:r>
      <w:r>
        <w:rPr>
          <w:spacing w:val="-6"/>
        </w:rPr>
        <w:t xml:space="preserve"> </w:t>
      </w:r>
      <w:r>
        <w:t>us</w:t>
      </w:r>
      <w:r>
        <w:rPr>
          <w:spacing w:val="-7"/>
        </w:rPr>
        <w:t xml:space="preserve"> </w:t>
      </w:r>
      <w:r>
        <w:t>flee</w:t>
      </w:r>
      <w:r>
        <w:rPr>
          <w:spacing w:val="-6"/>
        </w:rPr>
        <w:t xml:space="preserve"> </w:t>
      </w:r>
      <w:r>
        <w:t>at</w:t>
      </w:r>
      <w:r>
        <w:rPr>
          <w:spacing w:val="-6"/>
        </w:rPr>
        <w:t xml:space="preserve"> </w:t>
      </w:r>
      <w:r>
        <w:t>morn,</w:t>
      </w:r>
    </w:p>
    <w:p w14:paraId="51DE3A34" w14:textId="62355077" w:rsidR="000276C6" w:rsidRDefault="000276C6" w:rsidP="00084A94">
      <w:pPr>
        <w:pStyle w:val="Poetry"/>
      </w:pPr>
      <w:r>
        <w:t>For</w:t>
      </w:r>
      <w:r>
        <w:rPr>
          <w:spacing w:val="-7"/>
        </w:rPr>
        <w:t xml:space="preserve"> </w:t>
      </w:r>
      <w:r>
        <w:t>someone</w:t>
      </w:r>
      <w:r>
        <w:rPr>
          <w:spacing w:val="-6"/>
        </w:rPr>
        <w:t xml:space="preserve"> </w:t>
      </w:r>
      <w:r>
        <w:t>will</w:t>
      </w:r>
      <w:r>
        <w:rPr>
          <w:spacing w:val="-6"/>
        </w:rPr>
        <w:t xml:space="preserve"> </w:t>
      </w:r>
      <w:r>
        <w:t>denounce</w:t>
      </w:r>
      <w:r>
        <w:rPr>
          <w:spacing w:val="-7"/>
        </w:rPr>
        <w:t xml:space="preserve"> </w:t>
      </w:r>
      <w:r>
        <w:t>me,</w:t>
      </w:r>
      <w:r>
        <w:rPr>
          <w:spacing w:val="-6"/>
        </w:rPr>
        <w:t xml:space="preserve"> </w:t>
      </w:r>
      <w:r>
        <w:t>that</w:t>
      </w:r>
      <w:r>
        <w:rPr>
          <w:spacing w:val="-6"/>
        </w:rPr>
        <w:t xml:space="preserve"> </w:t>
      </w:r>
      <w:r>
        <w:t>thy</w:t>
      </w:r>
      <w:r>
        <w:rPr>
          <w:spacing w:val="-6"/>
        </w:rPr>
        <w:t xml:space="preserve"> </w:t>
      </w:r>
      <w:r>
        <w:t>service</w:t>
      </w:r>
      <w:r>
        <w:rPr>
          <w:spacing w:val="-7"/>
        </w:rPr>
        <w:t xml:space="preserve"> </w:t>
      </w:r>
      <w:r>
        <w:t>I</w:t>
      </w:r>
      <w:r>
        <w:rPr>
          <w:spacing w:val="-6"/>
        </w:rPr>
        <w:t xml:space="preserve"> </w:t>
      </w:r>
      <w:r>
        <w:t>have</w:t>
      </w:r>
      <w:r>
        <w:rPr>
          <w:spacing w:val="-6"/>
        </w:rPr>
        <w:t xml:space="preserve"> </w:t>
      </w:r>
      <w:r>
        <w:t>done.</w:t>
      </w:r>
    </w:p>
    <w:p w14:paraId="556BCACF" w14:textId="77777777" w:rsidR="000276C6" w:rsidRDefault="000276C6" w:rsidP="00084A94">
      <w:pPr>
        <w:pStyle w:val="Poetry"/>
      </w:pPr>
      <w:r>
        <w:t>In</w:t>
      </w:r>
      <w:r>
        <w:rPr>
          <w:spacing w:val="-6"/>
        </w:rPr>
        <w:t xml:space="preserve"> </w:t>
      </w:r>
      <w:r>
        <w:t>the</w:t>
      </w:r>
      <w:r>
        <w:rPr>
          <w:spacing w:val="-5"/>
        </w:rPr>
        <w:t xml:space="preserve"> </w:t>
      </w:r>
      <w:r>
        <w:t>danger</w:t>
      </w:r>
      <w:r>
        <w:rPr>
          <w:spacing w:val="-5"/>
        </w:rPr>
        <w:t xml:space="preserve"> </w:t>
      </w:r>
      <w:r>
        <w:t>of</w:t>
      </w:r>
      <w:r>
        <w:rPr>
          <w:spacing w:val="-5"/>
        </w:rPr>
        <w:t xml:space="preserve"> </w:t>
      </w:r>
      <w:r>
        <w:t>Alfonso</w:t>
      </w:r>
      <w:r>
        <w:rPr>
          <w:spacing w:val="-5"/>
        </w:rPr>
        <w:t xml:space="preserve"> </w:t>
      </w:r>
      <w:r>
        <w:t>I</w:t>
      </w:r>
      <w:r>
        <w:rPr>
          <w:spacing w:val="-5"/>
        </w:rPr>
        <w:t xml:space="preserve"> </w:t>
      </w:r>
      <w:r>
        <w:t>certainly</w:t>
      </w:r>
      <w:r>
        <w:rPr>
          <w:spacing w:val="-5"/>
        </w:rPr>
        <w:t xml:space="preserve"> </w:t>
      </w:r>
      <w:r>
        <w:t>shall</w:t>
      </w:r>
      <w:r>
        <w:rPr>
          <w:spacing w:val="-5"/>
        </w:rPr>
        <w:t xml:space="preserve"> </w:t>
      </w:r>
      <w:r>
        <w:t>run.</w:t>
      </w:r>
    </w:p>
    <w:p w14:paraId="2AD5EA51" w14:textId="77777777" w:rsidR="00084A94" w:rsidRDefault="000276C6" w:rsidP="00084A94">
      <w:pPr>
        <w:pStyle w:val="Poetry"/>
        <w:rPr>
          <w:spacing w:val="-52"/>
        </w:rPr>
      </w:pPr>
      <w:r>
        <w:t>Late</w:t>
      </w:r>
      <w:r>
        <w:rPr>
          <w:spacing w:val="-10"/>
        </w:rPr>
        <w:t xml:space="preserve"> </w:t>
      </w:r>
      <w:r>
        <w:t>or</w:t>
      </w:r>
      <w:r>
        <w:rPr>
          <w:spacing w:val="-10"/>
        </w:rPr>
        <w:t xml:space="preserve"> </w:t>
      </w:r>
      <w:r>
        <w:t>soon,</w:t>
      </w:r>
      <w:r>
        <w:rPr>
          <w:spacing w:val="-9"/>
        </w:rPr>
        <w:t xml:space="preserve"> </w:t>
      </w:r>
      <w:r>
        <w:t>if</w:t>
      </w:r>
      <w:r>
        <w:rPr>
          <w:spacing w:val="-10"/>
        </w:rPr>
        <w:t xml:space="preserve"> </w:t>
      </w:r>
      <w:r>
        <w:t>I</w:t>
      </w:r>
      <w:r>
        <w:rPr>
          <w:spacing w:val="-9"/>
        </w:rPr>
        <w:t xml:space="preserve"> </w:t>
      </w:r>
      <w:r>
        <w:t>‘scape</w:t>
      </w:r>
      <w:r>
        <w:rPr>
          <w:spacing w:val="-10"/>
        </w:rPr>
        <w:t xml:space="preserve"> </w:t>
      </w:r>
      <w:r>
        <w:t>with</w:t>
      </w:r>
      <w:r>
        <w:rPr>
          <w:spacing w:val="-10"/>
        </w:rPr>
        <w:t xml:space="preserve"> </w:t>
      </w:r>
      <w:r>
        <w:t>thee</w:t>
      </w:r>
      <w:r>
        <w:rPr>
          <w:spacing w:val="-9"/>
        </w:rPr>
        <w:t xml:space="preserve"> </w:t>
      </w:r>
      <w:r>
        <w:t>the</w:t>
      </w:r>
      <w:r>
        <w:rPr>
          <w:spacing w:val="-10"/>
        </w:rPr>
        <w:t xml:space="preserve"> </w:t>
      </w:r>
      <w:r>
        <w:t>King</w:t>
      </w:r>
      <w:r>
        <w:rPr>
          <w:spacing w:val="-9"/>
        </w:rPr>
        <w:t xml:space="preserve"> </w:t>
      </w:r>
      <w:r>
        <w:t>must</w:t>
      </w:r>
      <w:r>
        <w:rPr>
          <w:spacing w:val="-10"/>
        </w:rPr>
        <w:t xml:space="preserve"> </w:t>
      </w:r>
      <w:r>
        <w:t>seek</w:t>
      </w:r>
      <w:r>
        <w:rPr>
          <w:spacing w:val="-10"/>
        </w:rPr>
        <w:t xml:space="preserve"> </w:t>
      </w:r>
      <w:r>
        <w:t>me</w:t>
      </w:r>
      <w:r>
        <w:rPr>
          <w:spacing w:val="-9"/>
        </w:rPr>
        <w:t xml:space="preserve"> </w:t>
      </w:r>
      <w:r>
        <w:t>forth</w:t>
      </w:r>
      <w:r>
        <w:rPr>
          <w:spacing w:val="-52"/>
        </w:rPr>
        <w:t xml:space="preserve"> </w:t>
      </w:r>
    </w:p>
    <w:p w14:paraId="235052F3" w14:textId="6B8AEEA1" w:rsidR="000276C6" w:rsidRDefault="000276C6" w:rsidP="00084A94">
      <w:pPr>
        <w:pStyle w:val="Poetry"/>
      </w:pPr>
      <w:r>
        <w:t>For</w:t>
      </w:r>
      <w:r>
        <w:rPr>
          <w:spacing w:val="-13"/>
        </w:rPr>
        <w:t xml:space="preserve"> </w:t>
      </w:r>
      <w:r>
        <w:t>friendship’s</w:t>
      </w:r>
      <w:r>
        <w:rPr>
          <w:spacing w:val="-12"/>
        </w:rPr>
        <w:t xml:space="preserve"> </w:t>
      </w:r>
      <w:r>
        <w:t>sake;</w:t>
      </w:r>
      <w:r>
        <w:rPr>
          <w:spacing w:val="-12"/>
        </w:rPr>
        <w:t xml:space="preserve"> </w:t>
      </w:r>
      <w:r>
        <w:t>if</w:t>
      </w:r>
      <w:r>
        <w:rPr>
          <w:spacing w:val="-12"/>
        </w:rPr>
        <w:t xml:space="preserve"> </w:t>
      </w:r>
      <w:r>
        <w:t>not,</w:t>
      </w:r>
      <w:r>
        <w:rPr>
          <w:spacing w:val="-12"/>
        </w:rPr>
        <w:t xml:space="preserve"> </w:t>
      </w:r>
      <w:r>
        <w:t>my</w:t>
      </w:r>
      <w:r>
        <w:rPr>
          <w:spacing w:val="-12"/>
        </w:rPr>
        <w:t xml:space="preserve"> </w:t>
      </w:r>
      <w:r>
        <w:t>wealth,</w:t>
      </w:r>
      <w:r>
        <w:rPr>
          <w:spacing w:val="-12"/>
        </w:rPr>
        <w:t xml:space="preserve"> </w:t>
      </w:r>
      <w:r>
        <w:t>a</w:t>
      </w:r>
      <w:r>
        <w:rPr>
          <w:spacing w:val="-12"/>
        </w:rPr>
        <w:t xml:space="preserve"> </w:t>
      </w:r>
      <w:r>
        <w:t>fig</w:t>
      </w:r>
      <w:r>
        <w:rPr>
          <w:spacing w:val="-12"/>
        </w:rPr>
        <w:t xml:space="preserve"> </w:t>
      </w:r>
      <w:r>
        <w:t>it</w:t>
      </w:r>
      <w:r>
        <w:rPr>
          <w:spacing w:val="-12"/>
        </w:rPr>
        <w:t xml:space="preserve"> </w:t>
      </w:r>
      <w:r>
        <w:t>is</w:t>
      </w:r>
      <w:r>
        <w:rPr>
          <w:spacing w:val="-12"/>
        </w:rPr>
        <w:t xml:space="preserve"> </w:t>
      </w:r>
      <w:r>
        <w:t>not</w:t>
      </w:r>
      <w:r>
        <w:rPr>
          <w:spacing w:val="-13"/>
        </w:rPr>
        <w:t xml:space="preserve"> </w:t>
      </w:r>
      <w:r>
        <w:t>worth.</w:t>
      </w:r>
    </w:p>
    <w:p w14:paraId="4BF18216" w14:textId="77777777" w:rsidR="00084A94" w:rsidRDefault="00084A94" w:rsidP="00084A94">
      <w:pPr>
        <w:pStyle w:val="Poetry"/>
      </w:pPr>
    </w:p>
    <w:p w14:paraId="5B8AEF65" w14:textId="77777777" w:rsidR="000276C6" w:rsidRPr="00084A94" w:rsidRDefault="000276C6" w:rsidP="00084A94">
      <w:pPr>
        <w:pStyle w:val="Heading4"/>
      </w:pPr>
      <w:r w:rsidRPr="00084A94">
        <w:t>VI</w:t>
      </w:r>
    </w:p>
    <w:p w14:paraId="7C0EDB97" w14:textId="77777777" w:rsidR="000276C6" w:rsidRDefault="000276C6" w:rsidP="00084A94">
      <w:pPr>
        <w:pStyle w:val="Poetry"/>
      </w:pPr>
      <w:r>
        <w:t>Then</w:t>
      </w:r>
      <w:r>
        <w:rPr>
          <w:spacing w:val="-4"/>
        </w:rPr>
        <w:t xml:space="preserve"> </w:t>
      </w:r>
      <w:r>
        <w:t>said</w:t>
      </w:r>
      <w:r>
        <w:rPr>
          <w:spacing w:val="-3"/>
        </w:rPr>
        <w:t xml:space="preserve"> </w:t>
      </w:r>
      <w:r>
        <w:t>the</w:t>
      </w:r>
      <w:r>
        <w:rPr>
          <w:spacing w:val="-4"/>
        </w:rPr>
        <w:t xml:space="preserve"> </w:t>
      </w:r>
      <w:r>
        <w:t>Cid,</w:t>
      </w:r>
      <w:r>
        <w:rPr>
          <w:spacing w:val="-3"/>
        </w:rPr>
        <w:t xml:space="preserve"> </w:t>
      </w:r>
      <w:r>
        <w:t>who</w:t>
      </w:r>
      <w:r>
        <w:rPr>
          <w:spacing w:val="-4"/>
        </w:rPr>
        <w:t xml:space="preserve"> </w:t>
      </w:r>
      <w:r>
        <w:t>in</w:t>
      </w:r>
      <w:r>
        <w:rPr>
          <w:spacing w:val="-3"/>
        </w:rPr>
        <w:t xml:space="preserve"> </w:t>
      </w:r>
      <w:r>
        <w:t>good</w:t>
      </w:r>
      <w:r>
        <w:rPr>
          <w:spacing w:val="-3"/>
        </w:rPr>
        <w:t xml:space="preserve"> </w:t>
      </w:r>
      <w:r>
        <w:t>hour</w:t>
      </w:r>
      <w:r>
        <w:rPr>
          <w:spacing w:val="-4"/>
        </w:rPr>
        <w:t xml:space="preserve"> </w:t>
      </w:r>
      <w:r>
        <w:t>had</w:t>
      </w:r>
      <w:r>
        <w:rPr>
          <w:spacing w:val="-3"/>
        </w:rPr>
        <w:t xml:space="preserve"> </w:t>
      </w:r>
      <w:r>
        <w:t>girded</w:t>
      </w:r>
      <w:r>
        <w:rPr>
          <w:spacing w:val="-4"/>
        </w:rPr>
        <w:t xml:space="preserve"> </w:t>
      </w:r>
      <w:r>
        <w:t>on</w:t>
      </w:r>
      <w:r>
        <w:rPr>
          <w:spacing w:val="-3"/>
        </w:rPr>
        <w:t xml:space="preserve"> </w:t>
      </w:r>
      <w:r>
        <w:t>the</w:t>
      </w:r>
      <w:r>
        <w:rPr>
          <w:spacing w:val="-3"/>
        </w:rPr>
        <w:t xml:space="preserve"> </w:t>
      </w:r>
      <w:r>
        <w:t>steel:</w:t>
      </w:r>
    </w:p>
    <w:p w14:paraId="610B3141" w14:textId="04884D4D" w:rsidR="000276C6" w:rsidRDefault="000276C6" w:rsidP="00084A94">
      <w:pPr>
        <w:pStyle w:val="Poetry"/>
      </w:pPr>
      <w:r>
        <w:t>“Oh</w:t>
      </w:r>
      <w:r>
        <w:rPr>
          <w:spacing w:val="-5"/>
        </w:rPr>
        <w:t xml:space="preserve"> </w:t>
      </w:r>
      <w:r>
        <w:t>Martin</w:t>
      </w:r>
      <w:r>
        <w:rPr>
          <w:spacing w:val="-4"/>
        </w:rPr>
        <w:t xml:space="preserve"> </w:t>
      </w:r>
      <w:r>
        <w:t>Antolínez,</w:t>
      </w:r>
      <w:r>
        <w:rPr>
          <w:spacing w:val="-4"/>
        </w:rPr>
        <w:t xml:space="preserve"> </w:t>
      </w:r>
      <w:r>
        <w:t>thou</w:t>
      </w:r>
      <w:r>
        <w:rPr>
          <w:spacing w:val="-4"/>
        </w:rPr>
        <w:t xml:space="preserve"> </w:t>
      </w:r>
      <w:r>
        <w:t>art</w:t>
      </w:r>
      <w:r>
        <w:rPr>
          <w:spacing w:val="-4"/>
        </w:rPr>
        <w:t xml:space="preserve"> </w:t>
      </w:r>
      <w:r>
        <w:t>a</w:t>
      </w:r>
      <w:r>
        <w:rPr>
          <w:spacing w:val="-4"/>
        </w:rPr>
        <w:t xml:space="preserve"> </w:t>
      </w:r>
      <w:r>
        <w:t>good</w:t>
      </w:r>
      <w:r>
        <w:rPr>
          <w:spacing w:val="-4"/>
        </w:rPr>
        <w:t xml:space="preserve"> </w:t>
      </w:r>
      <w:r>
        <w:t>lance</w:t>
      </w:r>
      <w:r>
        <w:rPr>
          <w:spacing w:val="-5"/>
        </w:rPr>
        <w:t xml:space="preserve"> </w:t>
      </w:r>
      <w:r>
        <w:t>and</w:t>
      </w:r>
      <w:r>
        <w:rPr>
          <w:spacing w:val="-4"/>
        </w:rPr>
        <w:t xml:space="preserve"> </w:t>
      </w:r>
      <w:r>
        <w:t>leal.</w:t>
      </w:r>
    </w:p>
    <w:p w14:paraId="2E229399" w14:textId="77777777" w:rsidR="00084A94" w:rsidRDefault="000276C6" w:rsidP="00084A94">
      <w:pPr>
        <w:pStyle w:val="Poetry"/>
        <w:rPr>
          <w:spacing w:val="-52"/>
        </w:rPr>
      </w:pPr>
      <w:r>
        <w:t>And</w:t>
      </w:r>
      <w:r>
        <w:rPr>
          <w:spacing w:val="-10"/>
        </w:rPr>
        <w:t xml:space="preserve"> </w:t>
      </w:r>
      <w:r>
        <w:t>if</w:t>
      </w:r>
      <w:r>
        <w:rPr>
          <w:spacing w:val="-9"/>
        </w:rPr>
        <w:t xml:space="preserve"> </w:t>
      </w:r>
      <w:r>
        <w:t>I</w:t>
      </w:r>
      <w:r>
        <w:rPr>
          <w:spacing w:val="-9"/>
        </w:rPr>
        <w:t xml:space="preserve"> </w:t>
      </w:r>
      <w:r>
        <w:t>live,</w:t>
      </w:r>
      <w:r>
        <w:rPr>
          <w:spacing w:val="-10"/>
        </w:rPr>
        <w:t xml:space="preserve"> </w:t>
      </w:r>
      <w:r>
        <w:t>hereafter</w:t>
      </w:r>
      <w:r>
        <w:rPr>
          <w:spacing w:val="-9"/>
        </w:rPr>
        <w:t xml:space="preserve"> </w:t>
      </w:r>
      <w:r>
        <w:t>I</w:t>
      </w:r>
      <w:r>
        <w:rPr>
          <w:spacing w:val="-9"/>
        </w:rPr>
        <w:t xml:space="preserve"> </w:t>
      </w:r>
      <w:r>
        <w:t>shall</w:t>
      </w:r>
      <w:r>
        <w:rPr>
          <w:spacing w:val="-10"/>
        </w:rPr>
        <w:t xml:space="preserve"> </w:t>
      </w:r>
      <w:r>
        <w:t>pay</w:t>
      </w:r>
      <w:r>
        <w:rPr>
          <w:spacing w:val="-9"/>
        </w:rPr>
        <w:t xml:space="preserve"> </w:t>
      </w:r>
      <w:r>
        <w:t>thee</w:t>
      </w:r>
      <w:r>
        <w:rPr>
          <w:spacing w:val="-9"/>
        </w:rPr>
        <w:t xml:space="preserve"> </w:t>
      </w:r>
      <w:r>
        <w:t>double</w:t>
      </w:r>
      <w:r>
        <w:rPr>
          <w:spacing w:val="-10"/>
        </w:rPr>
        <w:t xml:space="preserve"> </w:t>
      </w:r>
      <w:r>
        <w:t>rent,</w:t>
      </w:r>
      <w:r>
        <w:rPr>
          <w:spacing w:val="-52"/>
        </w:rPr>
        <w:t xml:space="preserve"> </w:t>
      </w:r>
    </w:p>
    <w:p w14:paraId="056D7F21" w14:textId="7C0A31B9" w:rsidR="000276C6" w:rsidRDefault="000276C6" w:rsidP="00084A94">
      <w:pPr>
        <w:pStyle w:val="Poetry"/>
      </w:pPr>
      <w:r>
        <w:t>But</w:t>
      </w:r>
      <w:r>
        <w:rPr>
          <w:spacing w:val="-13"/>
        </w:rPr>
        <w:t xml:space="preserve"> </w:t>
      </w:r>
      <w:r>
        <w:t>gone</w:t>
      </w:r>
      <w:r>
        <w:rPr>
          <w:spacing w:val="-13"/>
        </w:rPr>
        <w:t xml:space="preserve"> </w:t>
      </w:r>
      <w:r>
        <w:t>is</w:t>
      </w:r>
      <w:r>
        <w:rPr>
          <w:spacing w:val="-13"/>
        </w:rPr>
        <w:t xml:space="preserve"> </w:t>
      </w:r>
      <w:r>
        <w:t>all</w:t>
      </w:r>
      <w:r>
        <w:rPr>
          <w:spacing w:val="-13"/>
        </w:rPr>
        <w:t xml:space="preserve"> </w:t>
      </w:r>
      <w:r>
        <w:t>my</w:t>
      </w:r>
      <w:r>
        <w:rPr>
          <w:spacing w:val="-13"/>
        </w:rPr>
        <w:t xml:space="preserve"> </w:t>
      </w:r>
      <w:r>
        <w:t>silver,</w:t>
      </w:r>
      <w:r>
        <w:rPr>
          <w:spacing w:val="-13"/>
        </w:rPr>
        <w:t xml:space="preserve"> </w:t>
      </w:r>
      <w:r>
        <w:t>and</w:t>
      </w:r>
      <w:r>
        <w:rPr>
          <w:spacing w:val="-12"/>
        </w:rPr>
        <w:t xml:space="preserve"> </w:t>
      </w:r>
      <w:r>
        <w:t>all</w:t>
      </w:r>
      <w:r>
        <w:rPr>
          <w:spacing w:val="-13"/>
        </w:rPr>
        <w:t xml:space="preserve"> </w:t>
      </w:r>
      <w:r>
        <w:t>my</w:t>
      </w:r>
      <w:r>
        <w:rPr>
          <w:spacing w:val="-13"/>
        </w:rPr>
        <w:t xml:space="preserve"> </w:t>
      </w:r>
      <w:r>
        <w:t>gold</w:t>
      </w:r>
      <w:r>
        <w:rPr>
          <w:spacing w:val="-13"/>
        </w:rPr>
        <w:t xml:space="preserve"> </w:t>
      </w:r>
      <w:r>
        <w:t>is</w:t>
      </w:r>
      <w:r>
        <w:rPr>
          <w:spacing w:val="-13"/>
        </w:rPr>
        <w:t xml:space="preserve"> </w:t>
      </w:r>
      <w:r>
        <w:t>spent.</w:t>
      </w:r>
    </w:p>
    <w:p w14:paraId="31EE46F2" w14:textId="77777777" w:rsidR="00084A94" w:rsidRDefault="000276C6" w:rsidP="00084A94">
      <w:pPr>
        <w:pStyle w:val="Poetry"/>
        <w:rPr>
          <w:spacing w:val="-52"/>
        </w:rPr>
      </w:pPr>
      <w:r>
        <w:t>And well enough thou seest that I bring naught with me</w:t>
      </w:r>
      <w:r>
        <w:rPr>
          <w:spacing w:val="-52"/>
        </w:rPr>
        <w:t xml:space="preserve"> </w:t>
      </w:r>
    </w:p>
    <w:p w14:paraId="54B2D9C6" w14:textId="7F852520" w:rsidR="000276C6" w:rsidRDefault="000276C6" w:rsidP="00084A94">
      <w:pPr>
        <w:pStyle w:val="Poetry"/>
      </w:pPr>
      <w:r>
        <w:t>And</w:t>
      </w:r>
      <w:r>
        <w:rPr>
          <w:spacing w:val="-7"/>
        </w:rPr>
        <w:t xml:space="preserve"> </w:t>
      </w:r>
      <w:r>
        <w:t>many</w:t>
      </w:r>
      <w:r>
        <w:rPr>
          <w:spacing w:val="-7"/>
        </w:rPr>
        <w:t xml:space="preserve"> </w:t>
      </w:r>
      <w:r>
        <w:t>things</w:t>
      </w:r>
      <w:r>
        <w:rPr>
          <w:spacing w:val="-7"/>
        </w:rPr>
        <w:t xml:space="preserve"> </w:t>
      </w:r>
      <w:r>
        <w:t>are</w:t>
      </w:r>
      <w:r>
        <w:rPr>
          <w:spacing w:val="-6"/>
        </w:rPr>
        <w:t xml:space="preserve"> </w:t>
      </w:r>
      <w:r>
        <w:t>needful</w:t>
      </w:r>
      <w:r>
        <w:rPr>
          <w:spacing w:val="-7"/>
        </w:rPr>
        <w:t xml:space="preserve"> </w:t>
      </w:r>
      <w:r>
        <w:t>for</w:t>
      </w:r>
      <w:r>
        <w:rPr>
          <w:spacing w:val="-7"/>
        </w:rPr>
        <w:t xml:space="preserve"> </w:t>
      </w:r>
      <w:r>
        <w:t>my</w:t>
      </w:r>
      <w:r>
        <w:rPr>
          <w:spacing w:val="-6"/>
        </w:rPr>
        <w:t xml:space="preserve"> </w:t>
      </w:r>
      <w:r>
        <w:t>good</w:t>
      </w:r>
      <w:r>
        <w:rPr>
          <w:spacing w:val="-7"/>
        </w:rPr>
        <w:t xml:space="preserve"> </w:t>
      </w:r>
      <w:r>
        <w:t>company.</w:t>
      </w:r>
    </w:p>
    <w:p w14:paraId="6C595107" w14:textId="1BE12AE6" w:rsidR="000276C6" w:rsidRDefault="000276C6" w:rsidP="00084A94">
      <w:pPr>
        <w:pStyle w:val="Poetry"/>
      </w:pPr>
      <w:r>
        <w:t>Since</w:t>
      </w:r>
      <w:r>
        <w:rPr>
          <w:spacing w:val="-7"/>
        </w:rPr>
        <w:t xml:space="preserve"> </w:t>
      </w:r>
      <w:r>
        <w:t>by</w:t>
      </w:r>
      <w:r>
        <w:rPr>
          <w:spacing w:val="-6"/>
        </w:rPr>
        <w:t xml:space="preserve"> </w:t>
      </w:r>
      <w:r>
        <w:t>favor</w:t>
      </w:r>
      <w:r>
        <w:rPr>
          <w:spacing w:val="-6"/>
        </w:rPr>
        <w:t xml:space="preserve"> </w:t>
      </w:r>
      <w:r>
        <w:t>I</w:t>
      </w:r>
      <w:r>
        <w:rPr>
          <w:spacing w:val="-6"/>
        </w:rPr>
        <w:t xml:space="preserve"> </w:t>
      </w:r>
      <w:r>
        <w:t>win</w:t>
      </w:r>
      <w:r>
        <w:rPr>
          <w:spacing w:val="-7"/>
        </w:rPr>
        <w:t xml:space="preserve"> </w:t>
      </w:r>
      <w:r>
        <w:t>nothing</w:t>
      </w:r>
      <w:r>
        <w:rPr>
          <w:spacing w:val="-6"/>
        </w:rPr>
        <w:t xml:space="preserve"> </w:t>
      </w:r>
      <w:r>
        <w:t>by</w:t>
      </w:r>
      <w:r>
        <w:rPr>
          <w:spacing w:val="-6"/>
        </w:rPr>
        <w:t xml:space="preserve"> </w:t>
      </w:r>
      <w:r>
        <w:t>might</w:t>
      </w:r>
      <w:r>
        <w:rPr>
          <w:spacing w:val="-6"/>
        </w:rPr>
        <w:t xml:space="preserve"> </w:t>
      </w:r>
      <w:r>
        <w:t>then</w:t>
      </w:r>
      <w:r>
        <w:rPr>
          <w:spacing w:val="-7"/>
        </w:rPr>
        <w:t xml:space="preserve"> </w:t>
      </w:r>
      <w:r>
        <w:t>must</w:t>
      </w:r>
      <w:r>
        <w:rPr>
          <w:spacing w:val="-6"/>
        </w:rPr>
        <w:t xml:space="preserve"> </w:t>
      </w:r>
      <w:r>
        <w:t>I</w:t>
      </w:r>
      <w:r>
        <w:rPr>
          <w:spacing w:val="-6"/>
        </w:rPr>
        <w:t xml:space="preserve"> </w:t>
      </w:r>
      <w:r>
        <w:t>gain.</w:t>
      </w:r>
    </w:p>
    <w:p w14:paraId="72DCEC60" w14:textId="77777777" w:rsidR="00084A94" w:rsidRDefault="000276C6" w:rsidP="00084A94">
      <w:pPr>
        <w:pStyle w:val="Poetry"/>
        <w:rPr>
          <w:spacing w:val="1"/>
        </w:rPr>
      </w:pPr>
      <w:r>
        <w:t>I desire by thy counsel to get ready coffers twain.</w:t>
      </w:r>
      <w:r>
        <w:rPr>
          <w:spacing w:val="1"/>
        </w:rPr>
        <w:t xml:space="preserve"> </w:t>
      </w:r>
    </w:p>
    <w:p w14:paraId="39865A0D" w14:textId="283776FF" w:rsidR="000276C6" w:rsidRDefault="000276C6" w:rsidP="00084A94">
      <w:pPr>
        <w:pStyle w:val="Poetry"/>
      </w:pPr>
      <w:r>
        <w:t>With</w:t>
      </w:r>
      <w:r>
        <w:rPr>
          <w:spacing w:val="-5"/>
        </w:rPr>
        <w:t xml:space="preserve"> </w:t>
      </w:r>
      <w:r>
        <w:t>the</w:t>
      </w:r>
      <w:r>
        <w:rPr>
          <w:spacing w:val="-5"/>
        </w:rPr>
        <w:t xml:space="preserve"> </w:t>
      </w:r>
      <w:r>
        <w:t>sand</w:t>
      </w:r>
      <w:r>
        <w:rPr>
          <w:spacing w:val="-5"/>
        </w:rPr>
        <w:t xml:space="preserve"> </w:t>
      </w:r>
      <w:r>
        <w:t>let</w:t>
      </w:r>
      <w:r>
        <w:rPr>
          <w:spacing w:val="-5"/>
        </w:rPr>
        <w:t xml:space="preserve"> </w:t>
      </w:r>
      <w:r>
        <w:t>us</w:t>
      </w:r>
      <w:r>
        <w:rPr>
          <w:spacing w:val="-5"/>
        </w:rPr>
        <w:t xml:space="preserve"> </w:t>
      </w:r>
      <w:r>
        <w:t>fill</w:t>
      </w:r>
      <w:r>
        <w:rPr>
          <w:spacing w:val="-4"/>
        </w:rPr>
        <w:t xml:space="preserve"> </w:t>
      </w:r>
      <w:r>
        <w:t>them,</w:t>
      </w:r>
      <w:r>
        <w:rPr>
          <w:spacing w:val="-5"/>
        </w:rPr>
        <w:t xml:space="preserve"> </w:t>
      </w:r>
      <w:r>
        <w:t>to</w:t>
      </w:r>
      <w:r>
        <w:rPr>
          <w:spacing w:val="-5"/>
        </w:rPr>
        <w:t xml:space="preserve"> </w:t>
      </w:r>
      <w:r>
        <w:t>lift</w:t>
      </w:r>
      <w:r>
        <w:rPr>
          <w:spacing w:val="-5"/>
        </w:rPr>
        <w:t xml:space="preserve"> </w:t>
      </w:r>
      <w:r>
        <w:t>a</w:t>
      </w:r>
      <w:r>
        <w:rPr>
          <w:spacing w:val="-5"/>
        </w:rPr>
        <w:t xml:space="preserve"> </w:t>
      </w:r>
      <w:r>
        <w:t>burden</w:t>
      </w:r>
      <w:r>
        <w:rPr>
          <w:spacing w:val="-4"/>
        </w:rPr>
        <w:t xml:space="preserve"> </w:t>
      </w:r>
      <w:r>
        <w:t>sore,</w:t>
      </w:r>
    </w:p>
    <w:p w14:paraId="72397CC3" w14:textId="2065139E" w:rsidR="000276C6" w:rsidRDefault="000276C6" w:rsidP="00084A94">
      <w:pPr>
        <w:pStyle w:val="Poetry"/>
      </w:pPr>
      <w:r>
        <w:t>And</w:t>
      </w:r>
      <w:r>
        <w:rPr>
          <w:spacing w:val="-11"/>
        </w:rPr>
        <w:t xml:space="preserve"> </w:t>
      </w:r>
      <w:r>
        <w:t>cover</w:t>
      </w:r>
      <w:r>
        <w:rPr>
          <w:spacing w:val="-11"/>
        </w:rPr>
        <w:t xml:space="preserve"> </w:t>
      </w:r>
      <w:r>
        <w:t>them</w:t>
      </w:r>
      <w:r>
        <w:rPr>
          <w:spacing w:val="-11"/>
        </w:rPr>
        <w:t xml:space="preserve"> </w:t>
      </w:r>
      <w:r>
        <w:t>with</w:t>
      </w:r>
      <w:r>
        <w:rPr>
          <w:spacing w:val="-10"/>
        </w:rPr>
        <w:t xml:space="preserve"> </w:t>
      </w:r>
      <w:r>
        <w:t>stamped</w:t>
      </w:r>
      <w:r>
        <w:rPr>
          <w:spacing w:val="-11"/>
        </w:rPr>
        <w:t xml:space="preserve"> </w:t>
      </w:r>
      <w:r>
        <w:t>leather</w:t>
      </w:r>
      <w:r>
        <w:rPr>
          <w:spacing w:val="-11"/>
        </w:rPr>
        <w:t xml:space="preserve"> </w:t>
      </w:r>
      <w:r>
        <w:t>with</w:t>
      </w:r>
      <w:r>
        <w:rPr>
          <w:spacing w:val="-11"/>
        </w:rPr>
        <w:t xml:space="preserve"> </w:t>
      </w:r>
      <w:r>
        <w:t>nails</w:t>
      </w:r>
      <w:r>
        <w:rPr>
          <w:spacing w:val="-10"/>
        </w:rPr>
        <w:t xml:space="preserve"> </w:t>
      </w:r>
      <w:r>
        <w:t>well</w:t>
      </w:r>
      <w:r>
        <w:rPr>
          <w:spacing w:val="-11"/>
        </w:rPr>
        <w:t xml:space="preserve"> </w:t>
      </w:r>
      <w:r>
        <w:t>studded</w:t>
      </w:r>
      <w:r>
        <w:rPr>
          <w:spacing w:val="-11"/>
        </w:rPr>
        <w:t xml:space="preserve"> </w:t>
      </w:r>
      <w:r>
        <w:t>o’er.</w:t>
      </w:r>
    </w:p>
    <w:p w14:paraId="60AE47DF" w14:textId="77777777" w:rsidR="00084A94" w:rsidRDefault="00084A94" w:rsidP="00084A94">
      <w:pPr>
        <w:pStyle w:val="Poetry"/>
      </w:pPr>
    </w:p>
    <w:p w14:paraId="22742F17" w14:textId="77777777" w:rsidR="000276C6" w:rsidRPr="00084A94" w:rsidRDefault="000276C6" w:rsidP="00084A94">
      <w:pPr>
        <w:pStyle w:val="Heading4"/>
      </w:pPr>
      <w:r w:rsidRPr="00084A94">
        <w:t>VII</w:t>
      </w:r>
    </w:p>
    <w:p w14:paraId="5E3F4EB5" w14:textId="77777777" w:rsidR="000276C6" w:rsidRDefault="000276C6" w:rsidP="00084A94">
      <w:pPr>
        <w:pStyle w:val="Poetry"/>
      </w:pPr>
      <w:r>
        <w:t>Ruddy</w:t>
      </w:r>
      <w:r>
        <w:rPr>
          <w:spacing w:val="-12"/>
        </w:rPr>
        <w:t xml:space="preserve"> </w:t>
      </w:r>
      <w:r>
        <w:t>shall</w:t>
      </w:r>
      <w:r>
        <w:rPr>
          <w:spacing w:val="-12"/>
        </w:rPr>
        <w:t xml:space="preserve"> </w:t>
      </w:r>
      <w:r>
        <w:t>be</w:t>
      </w:r>
      <w:r>
        <w:rPr>
          <w:spacing w:val="-12"/>
        </w:rPr>
        <w:t xml:space="preserve"> </w:t>
      </w:r>
      <w:r>
        <w:t>the</w:t>
      </w:r>
      <w:r>
        <w:rPr>
          <w:spacing w:val="-12"/>
        </w:rPr>
        <w:t xml:space="preserve"> </w:t>
      </w:r>
      <w:r>
        <w:t>leather,</w:t>
      </w:r>
      <w:r>
        <w:rPr>
          <w:spacing w:val="-11"/>
        </w:rPr>
        <w:t xml:space="preserve"> </w:t>
      </w:r>
      <w:r>
        <w:t>well</w:t>
      </w:r>
      <w:r>
        <w:rPr>
          <w:spacing w:val="-12"/>
        </w:rPr>
        <w:t xml:space="preserve"> </w:t>
      </w:r>
      <w:r>
        <w:t>gilded</w:t>
      </w:r>
      <w:r>
        <w:rPr>
          <w:spacing w:val="-12"/>
        </w:rPr>
        <w:t xml:space="preserve"> </w:t>
      </w:r>
      <w:r>
        <w:t>every</w:t>
      </w:r>
      <w:r>
        <w:rPr>
          <w:spacing w:val="-12"/>
        </w:rPr>
        <w:t xml:space="preserve"> </w:t>
      </w:r>
      <w:r>
        <w:t>nail.</w:t>
      </w:r>
    </w:p>
    <w:p w14:paraId="3DBB6F4A" w14:textId="69DB5BBF" w:rsidR="000276C6" w:rsidRDefault="000276C6" w:rsidP="00084A94">
      <w:pPr>
        <w:pStyle w:val="Poetry"/>
      </w:pPr>
      <w:r>
        <w:t>In</w:t>
      </w:r>
      <w:r>
        <w:rPr>
          <w:spacing w:val="-6"/>
        </w:rPr>
        <w:t xml:space="preserve"> </w:t>
      </w:r>
      <w:r>
        <w:t>my</w:t>
      </w:r>
      <w:r>
        <w:rPr>
          <w:spacing w:val="-5"/>
        </w:rPr>
        <w:t xml:space="preserve"> </w:t>
      </w:r>
      <w:r>
        <w:t>behalf</w:t>
      </w:r>
      <w:r>
        <w:rPr>
          <w:spacing w:val="-5"/>
        </w:rPr>
        <w:t xml:space="preserve"> </w:t>
      </w:r>
      <w:r>
        <w:t>do</w:t>
      </w:r>
      <w:r>
        <w:rPr>
          <w:spacing w:val="-5"/>
        </w:rPr>
        <w:t xml:space="preserve"> </w:t>
      </w:r>
      <w:r>
        <w:t>thou</w:t>
      </w:r>
      <w:r>
        <w:rPr>
          <w:spacing w:val="-6"/>
        </w:rPr>
        <w:t xml:space="preserve"> </w:t>
      </w:r>
      <w:r>
        <w:t>hasten</w:t>
      </w:r>
      <w:r>
        <w:rPr>
          <w:spacing w:val="-5"/>
        </w:rPr>
        <w:t xml:space="preserve"> </w:t>
      </w:r>
      <w:r>
        <w:t>to</w:t>
      </w:r>
      <w:r>
        <w:rPr>
          <w:spacing w:val="-5"/>
        </w:rPr>
        <w:t xml:space="preserve"> </w:t>
      </w:r>
      <w:r>
        <w:t>Vidas</w:t>
      </w:r>
      <w:r>
        <w:rPr>
          <w:spacing w:val="-5"/>
        </w:rPr>
        <w:t xml:space="preserve"> </w:t>
      </w:r>
      <w:r>
        <w:t>and</w:t>
      </w:r>
      <w:r>
        <w:rPr>
          <w:spacing w:val="-5"/>
        </w:rPr>
        <w:t xml:space="preserve"> </w:t>
      </w:r>
      <w:r>
        <w:t>Raquél.</w:t>
      </w:r>
      <w:r>
        <w:tab/>
      </w:r>
    </w:p>
    <w:p w14:paraId="19881C93" w14:textId="77777777" w:rsidR="00084A94" w:rsidRDefault="000276C6" w:rsidP="00084A94">
      <w:pPr>
        <w:pStyle w:val="Poetry"/>
        <w:rPr>
          <w:spacing w:val="-52"/>
        </w:rPr>
      </w:pPr>
      <w:r>
        <w:t>Since</w:t>
      </w:r>
      <w:r>
        <w:rPr>
          <w:spacing w:val="-7"/>
        </w:rPr>
        <w:t xml:space="preserve"> </w:t>
      </w:r>
      <w:r>
        <w:t>in</w:t>
      </w:r>
      <w:r>
        <w:rPr>
          <w:spacing w:val="-7"/>
        </w:rPr>
        <w:t xml:space="preserve"> </w:t>
      </w:r>
      <w:r>
        <w:t>Burgos</w:t>
      </w:r>
      <w:r>
        <w:rPr>
          <w:spacing w:val="-7"/>
        </w:rPr>
        <w:t xml:space="preserve"> </w:t>
      </w:r>
      <w:r>
        <w:t>they</w:t>
      </w:r>
      <w:r>
        <w:rPr>
          <w:spacing w:val="-7"/>
        </w:rPr>
        <w:t xml:space="preserve"> </w:t>
      </w:r>
      <w:r>
        <w:t>forbade</w:t>
      </w:r>
      <w:r>
        <w:rPr>
          <w:spacing w:val="-7"/>
        </w:rPr>
        <w:t xml:space="preserve"> </w:t>
      </w:r>
      <w:r>
        <w:t>me</w:t>
      </w:r>
      <w:r>
        <w:rPr>
          <w:spacing w:val="-7"/>
        </w:rPr>
        <w:t xml:space="preserve"> </w:t>
      </w:r>
      <w:r>
        <w:t>aught</w:t>
      </w:r>
      <w:r>
        <w:rPr>
          <w:spacing w:val="-7"/>
        </w:rPr>
        <w:t xml:space="preserve"> </w:t>
      </w:r>
      <w:r>
        <w:t>to</w:t>
      </w:r>
      <w:r>
        <w:rPr>
          <w:spacing w:val="-7"/>
        </w:rPr>
        <w:t xml:space="preserve"> </w:t>
      </w:r>
      <w:r>
        <w:t>purchase,</w:t>
      </w:r>
      <w:r>
        <w:rPr>
          <w:spacing w:val="-6"/>
        </w:rPr>
        <w:t xml:space="preserve"> </w:t>
      </w:r>
      <w:r>
        <w:t>and</w:t>
      </w:r>
      <w:r>
        <w:rPr>
          <w:spacing w:val="-7"/>
        </w:rPr>
        <w:t xml:space="preserve"> </w:t>
      </w:r>
      <w:r>
        <w:t>the</w:t>
      </w:r>
      <w:r>
        <w:rPr>
          <w:spacing w:val="-7"/>
        </w:rPr>
        <w:t xml:space="preserve"> </w:t>
      </w:r>
      <w:r>
        <w:t>King</w:t>
      </w:r>
      <w:r>
        <w:rPr>
          <w:spacing w:val="-52"/>
        </w:rPr>
        <w:t xml:space="preserve"> </w:t>
      </w:r>
    </w:p>
    <w:p w14:paraId="5AA9352F" w14:textId="1F5BA2FA" w:rsidR="000276C6" w:rsidRDefault="000276C6" w:rsidP="00084A94">
      <w:pPr>
        <w:pStyle w:val="Poetry"/>
      </w:pPr>
      <w:r>
        <w:t>Withdraws</w:t>
      </w:r>
      <w:r>
        <w:rPr>
          <w:spacing w:val="-6"/>
        </w:rPr>
        <w:t xml:space="preserve"> </w:t>
      </w:r>
      <w:r>
        <w:t>his</w:t>
      </w:r>
      <w:r>
        <w:rPr>
          <w:spacing w:val="-5"/>
        </w:rPr>
        <w:t xml:space="preserve"> </w:t>
      </w:r>
      <w:r>
        <w:t>favor,</w:t>
      </w:r>
      <w:r>
        <w:rPr>
          <w:spacing w:val="-5"/>
        </w:rPr>
        <w:t xml:space="preserve"> </w:t>
      </w:r>
      <w:r>
        <w:t>unto</w:t>
      </w:r>
      <w:r>
        <w:rPr>
          <w:spacing w:val="-6"/>
        </w:rPr>
        <w:t xml:space="preserve"> </w:t>
      </w:r>
      <w:r>
        <w:t>them</w:t>
      </w:r>
      <w:r>
        <w:rPr>
          <w:spacing w:val="-5"/>
        </w:rPr>
        <w:t xml:space="preserve"> </w:t>
      </w:r>
      <w:r>
        <w:t>my</w:t>
      </w:r>
      <w:r>
        <w:rPr>
          <w:spacing w:val="-5"/>
        </w:rPr>
        <w:t xml:space="preserve"> </w:t>
      </w:r>
      <w:r>
        <w:t>goods</w:t>
      </w:r>
      <w:r>
        <w:rPr>
          <w:spacing w:val="-5"/>
        </w:rPr>
        <w:t xml:space="preserve"> </w:t>
      </w:r>
      <w:r>
        <w:t>I</w:t>
      </w:r>
      <w:r>
        <w:rPr>
          <w:spacing w:val="-6"/>
        </w:rPr>
        <w:t xml:space="preserve"> </w:t>
      </w:r>
      <w:r>
        <w:t>cannot</w:t>
      </w:r>
      <w:r>
        <w:rPr>
          <w:spacing w:val="-5"/>
        </w:rPr>
        <w:t xml:space="preserve"> </w:t>
      </w:r>
      <w:r>
        <w:t>bring.</w:t>
      </w:r>
    </w:p>
    <w:p w14:paraId="0E9E0D20" w14:textId="77777777" w:rsidR="00084A94" w:rsidRDefault="000276C6" w:rsidP="00084A94">
      <w:pPr>
        <w:pStyle w:val="Poetry"/>
        <w:rPr>
          <w:spacing w:val="1"/>
        </w:rPr>
      </w:pPr>
      <w:r>
        <w:t>They are heavy, and I must pawn them for whatso’er is right.</w:t>
      </w:r>
      <w:r>
        <w:rPr>
          <w:spacing w:val="1"/>
        </w:rPr>
        <w:t xml:space="preserve"> </w:t>
      </w:r>
    </w:p>
    <w:p w14:paraId="286A3AF8" w14:textId="15BCFF62" w:rsidR="000276C6" w:rsidRDefault="000276C6" w:rsidP="00084A94">
      <w:pPr>
        <w:pStyle w:val="Poetry"/>
      </w:pPr>
      <w:r>
        <w:t>That</w:t>
      </w:r>
      <w:r>
        <w:rPr>
          <w:spacing w:val="-5"/>
        </w:rPr>
        <w:t xml:space="preserve"> </w:t>
      </w:r>
      <w:r>
        <w:t>Christians</w:t>
      </w:r>
      <w:r>
        <w:rPr>
          <w:spacing w:val="-4"/>
        </w:rPr>
        <w:t xml:space="preserve"> </w:t>
      </w:r>
      <w:r>
        <w:t>may</w:t>
      </w:r>
      <w:r>
        <w:rPr>
          <w:spacing w:val="-5"/>
        </w:rPr>
        <w:t xml:space="preserve"> </w:t>
      </w:r>
      <w:r>
        <w:t>not</w:t>
      </w:r>
      <w:r>
        <w:rPr>
          <w:spacing w:val="-4"/>
        </w:rPr>
        <w:t xml:space="preserve"> </w:t>
      </w:r>
      <w:r>
        <w:t>see</w:t>
      </w:r>
      <w:r>
        <w:rPr>
          <w:spacing w:val="-5"/>
        </w:rPr>
        <w:t xml:space="preserve"> </w:t>
      </w:r>
      <w:r>
        <w:t>it,</w:t>
      </w:r>
      <w:r>
        <w:rPr>
          <w:spacing w:val="-4"/>
        </w:rPr>
        <w:t xml:space="preserve"> </w:t>
      </w:r>
      <w:r>
        <w:t>let</w:t>
      </w:r>
      <w:r>
        <w:rPr>
          <w:spacing w:val="-5"/>
        </w:rPr>
        <w:t xml:space="preserve"> </w:t>
      </w:r>
      <w:r>
        <w:t>them</w:t>
      </w:r>
      <w:r>
        <w:rPr>
          <w:spacing w:val="-4"/>
        </w:rPr>
        <w:t xml:space="preserve"> </w:t>
      </w:r>
      <w:r>
        <w:t>come</w:t>
      </w:r>
      <w:r>
        <w:rPr>
          <w:spacing w:val="-4"/>
        </w:rPr>
        <w:t xml:space="preserve"> </w:t>
      </w:r>
      <w:r>
        <w:t>for</w:t>
      </w:r>
      <w:r>
        <w:rPr>
          <w:spacing w:val="-5"/>
        </w:rPr>
        <w:t xml:space="preserve"> </w:t>
      </w:r>
      <w:r>
        <w:t>them</w:t>
      </w:r>
      <w:r>
        <w:rPr>
          <w:spacing w:val="-4"/>
        </w:rPr>
        <w:t xml:space="preserve"> </w:t>
      </w:r>
      <w:r>
        <w:t>by</w:t>
      </w:r>
      <w:r>
        <w:rPr>
          <w:spacing w:val="-5"/>
        </w:rPr>
        <w:t xml:space="preserve"> </w:t>
      </w:r>
      <w:r>
        <w:t>night.</w:t>
      </w:r>
    </w:p>
    <w:p w14:paraId="6480D225" w14:textId="3C846D0D" w:rsidR="000276C6" w:rsidRDefault="000276C6" w:rsidP="00084A94">
      <w:pPr>
        <w:pStyle w:val="Poetry"/>
      </w:pPr>
      <w:r>
        <w:t>May</w:t>
      </w:r>
      <w:r>
        <w:rPr>
          <w:spacing w:val="-7"/>
        </w:rPr>
        <w:t xml:space="preserve"> </w:t>
      </w:r>
      <w:r>
        <w:t>the</w:t>
      </w:r>
      <w:r>
        <w:rPr>
          <w:spacing w:val="-6"/>
        </w:rPr>
        <w:t xml:space="preserve"> </w:t>
      </w:r>
      <w:r>
        <w:t>Creator</w:t>
      </w:r>
      <w:r>
        <w:rPr>
          <w:spacing w:val="-7"/>
        </w:rPr>
        <w:t xml:space="preserve"> </w:t>
      </w:r>
      <w:r>
        <w:t>judge</w:t>
      </w:r>
      <w:r>
        <w:rPr>
          <w:spacing w:val="-6"/>
        </w:rPr>
        <w:t xml:space="preserve"> </w:t>
      </w:r>
      <w:r>
        <w:t>it</w:t>
      </w:r>
      <w:r>
        <w:rPr>
          <w:spacing w:val="-7"/>
        </w:rPr>
        <w:t xml:space="preserve"> </w:t>
      </w:r>
      <w:r>
        <w:t>and</w:t>
      </w:r>
      <w:r>
        <w:rPr>
          <w:spacing w:val="-6"/>
        </w:rPr>
        <w:t xml:space="preserve"> </w:t>
      </w:r>
      <w:r>
        <w:t>of</w:t>
      </w:r>
      <w:r>
        <w:rPr>
          <w:spacing w:val="-7"/>
        </w:rPr>
        <w:t xml:space="preserve"> </w:t>
      </w:r>
      <w:r>
        <w:t>all</w:t>
      </w:r>
      <w:r>
        <w:rPr>
          <w:spacing w:val="-6"/>
        </w:rPr>
        <w:t xml:space="preserve"> </w:t>
      </w:r>
      <w:r>
        <w:t>the</w:t>
      </w:r>
      <w:r>
        <w:rPr>
          <w:spacing w:val="-6"/>
        </w:rPr>
        <w:t xml:space="preserve"> </w:t>
      </w:r>
      <w:r>
        <w:t>Saints</w:t>
      </w:r>
      <w:r>
        <w:rPr>
          <w:spacing w:val="-7"/>
        </w:rPr>
        <w:t xml:space="preserve"> </w:t>
      </w:r>
      <w:r>
        <w:t>the</w:t>
      </w:r>
      <w:r>
        <w:rPr>
          <w:spacing w:val="-6"/>
        </w:rPr>
        <w:t xml:space="preserve"> </w:t>
      </w:r>
      <w:r>
        <w:t>choir.</w:t>
      </w:r>
    </w:p>
    <w:p w14:paraId="3D0ACF6D" w14:textId="3F5865B6" w:rsidR="000276C6" w:rsidRDefault="000276C6" w:rsidP="00084A94">
      <w:pPr>
        <w:pStyle w:val="Poetry"/>
      </w:pPr>
      <w:r>
        <w:t>I</w:t>
      </w:r>
      <w:r>
        <w:rPr>
          <w:spacing w:val="-8"/>
        </w:rPr>
        <w:t xml:space="preserve"> </w:t>
      </w:r>
      <w:r>
        <w:t>can</w:t>
      </w:r>
      <w:r>
        <w:rPr>
          <w:spacing w:val="-8"/>
        </w:rPr>
        <w:t xml:space="preserve"> </w:t>
      </w:r>
      <w:r>
        <w:t>no</w:t>
      </w:r>
      <w:r>
        <w:rPr>
          <w:spacing w:val="-7"/>
        </w:rPr>
        <w:t xml:space="preserve"> </w:t>
      </w:r>
      <w:r>
        <w:t>more,</w:t>
      </w:r>
      <w:r>
        <w:rPr>
          <w:spacing w:val="-8"/>
        </w:rPr>
        <w:t xml:space="preserve"> </w:t>
      </w:r>
      <w:r>
        <w:t>and</w:t>
      </w:r>
      <w:r>
        <w:rPr>
          <w:spacing w:val="-7"/>
        </w:rPr>
        <w:t xml:space="preserve"> </w:t>
      </w:r>
      <w:r>
        <w:t>I</w:t>
      </w:r>
      <w:r>
        <w:rPr>
          <w:spacing w:val="-8"/>
        </w:rPr>
        <w:t xml:space="preserve"> </w:t>
      </w:r>
      <w:r>
        <w:t>do</w:t>
      </w:r>
      <w:r>
        <w:rPr>
          <w:spacing w:val="-7"/>
        </w:rPr>
        <w:t xml:space="preserve"> </w:t>
      </w:r>
      <w:r>
        <w:t>it</w:t>
      </w:r>
      <w:r>
        <w:rPr>
          <w:spacing w:val="-8"/>
        </w:rPr>
        <w:t xml:space="preserve"> </w:t>
      </w:r>
      <w:r>
        <w:t>against</w:t>
      </w:r>
      <w:r>
        <w:rPr>
          <w:spacing w:val="-7"/>
        </w:rPr>
        <w:t xml:space="preserve"> </w:t>
      </w:r>
      <w:r>
        <w:t>my</w:t>
      </w:r>
      <w:r>
        <w:rPr>
          <w:spacing w:val="-8"/>
        </w:rPr>
        <w:t xml:space="preserve"> </w:t>
      </w:r>
      <w:r>
        <w:t>own</w:t>
      </w:r>
      <w:r>
        <w:rPr>
          <w:spacing w:val="-7"/>
        </w:rPr>
        <w:t xml:space="preserve"> </w:t>
      </w:r>
      <w:r>
        <w:t>desire.”</w:t>
      </w:r>
    </w:p>
    <w:p w14:paraId="3D42D6BA" w14:textId="77777777" w:rsidR="00084A94" w:rsidRDefault="00084A94" w:rsidP="00084A94">
      <w:pPr>
        <w:pStyle w:val="Poetry"/>
      </w:pPr>
    </w:p>
    <w:p w14:paraId="62C45758" w14:textId="77777777" w:rsidR="000276C6" w:rsidRPr="00084A94" w:rsidRDefault="000276C6" w:rsidP="00084A94">
      <w:pPr>
        <w:pStyle w:val="Heading4"/>
      </w:pPr>
      <w:r w:rsidRPr="00084A94">
        <w:t>VIII</w:t>
      </w:r>
    </w:p>
    <w:p w14:paraId="1E8857D2" w14:textId="77777777" w:rsidR="00084A94" w:rsidRDefault="000276C6" w:rsidP="00084A94">
      <w:pPr>
        <w:pStyle w:val="Poetry"/>
        <w:rPr>
          <w:spacing w:val="-52"/>
        </w:rPr>
      </w:pPr>
      <w:r>
        <w:lastRenderedPageBreak/>
        <w:t>Martin</w:t>
      </w:r>
      <w:r>
        <w:rPr>
          <w:spacing w:val="-3"/>
        </w:rPr>
        <w:t xml:space="preserve"> </w:t>
      </w:r>
      <w:r>
        <w:t>stayed</w:t>
      </w:r>
      <w:r>
        <w:rPr>
          <w:spacing w:val="-3"/>
        </w:rPr>
        <w:t xml:space="preserve"> </w:t>
      </w:r>
      <w:r>
        <w:t>not.</w:t>
      </w:r>
      <w:r>
        <w:rPr>
          <w:spacing w:val="-2"/>
        </w:rPr>
        <w:t xml:space="preserve"> </w:t>
      </w:r>
      <w:r>
        <w:t>Through</w:t>
      </w:r>
      <w:r>
        <w:rPr>
          <w:spacing w:val="-3"/>
        </w:rPr>
        <w:t xml:space="preserve"> </w:t>
      </w:r>
      <w:r>
        <w:t>Burgos</w:t>
      </w:r>
      <w:r>
        <w:rPr>
          <w:spacing w:val="-3"/>
        </w:rPr>
        <w:t xml:space="preserve"> </w:t>
      </w:r>
      <w:r>
        <w:t>he</w:t>
      </w:r>
      <w:r>
        <w:rPr>
          <w:spacing w:val="-2"/>
        </w:rPr>
        <w:t xml:space="preserve"> </w:t>
      </w:r>
      <w:r>
        <w:t>hastened</w:t>
      </w:r>
      <w:r>
        <w:rPr>
          <w:spacing w:val="-3"/>
        </w:rPr>
        <w:t xml:space="preserve"> </w:t>
      </w:r>
      <w:r>
        <w:t>forth,</w:t>
      </w:r>
      <w:r>
        <w:rPr>
          <w:spacing w:val="-3"/>
        </w:rPr>
        <w:t xml:space="preserve"> </w:t>
      </w:r>
      <w:r>
        <w:t>and</w:t>
      </w:r>
      <w:r>
        <w:rPr>
          <w:spacing w:val="-2"/>
        </w:rPr>
        <w:t xml:space="preserve"> </w:t>
      </w:r>
      <w:r>
        <w:t>came</w:t>
      </w:r>
      <w:r>
        <w:rPr>
          <w:spacing w:val="-52"/>
        </w:rPr>
        <w:t xml:space="preserve"> </w:t>
      </w:r>
    </w:p>
    <w:p w14:paraId="2157C780" w14:textId="6F9DD7FF" w:rsidR="000276C6" w:rsidRDefault="000276C6" w:rsidP="00084A94">
      <w:pPr>
        <w:pStyle w:val="Poetry"/>
      </w:pPr>
      <w:r>
        <w:t>To</w:t>
      </w:r>
      <w:r>
        <w:rPr>
          <w:spacing w:val="-7"/>
        </w:rPr>
        <w:t xml:space="preserve"> </w:t>
      </w:r>
      <w:r>
        <w:t>the</w:t>
      </w:r>
      <w:r>
        <w:rPr>
          <w:spacing w:val="-7"/>
        </w:rPr>
        <w:t xml:space="preserve"> </w:t>
      </w:r>
      <w:r>
        <w:t>Castle.</w:t>
      </w:r>
      <w:r>
        <w:rPr>
          <w:spacing w:val="-7"/>
        </w:rPr>
        <w:t xml:space="preserve"> </w:t>
      </w:r>
      <w:r>
        <w:t>Vidas</w:t>
      </w:r>
      <w:r>
        <w:rPr>
          <w:spacing w:val="-7"/>
        </w:rPr>
        <w:t xml:space="preserve"> </w:t>
      </w:r>
      <w:r>
        <w:t>and</w:t>
      </w:r>
      <w:r>
        <w:rPr>
          <w:spacing w:val="-7"/>
        </w:rPr>
        <w:t xml:space="preserve"> </w:t>
      </w:r>
      <w:r>
        <w:t>Raquél,</w:t>
      </w:r>
      <w:r>
        <w:rPr>
          <w:spacing w:val="-7"/>
        </w:rPr>
        <w:t xml:space="preserve"> </w:t>
      </w:r>
      <w:r>
        <w:t>he</w:t>
      </w:r>
      <w:r>
        <w:rPr>
          <w:spacing w:val="-7"/>
        </w:rPr>
        <w:t xml:space="preserve"> </w:t>
      </w:r>
      <w:r>
        <w:t>demanded</w:t>
      </w:r>
      <w:r>
        <w:rPr>
          <w:spacing w:val="-7"/>
        </w:rPr>
        <w:t xml:space="preserve"> </w:t>
      </w:r>
      <w:r>
        <w:t>them</w:t>
      </w:r>
      <w:r>
        <w:rPr>
          <w:spacing w:val="-7"/>
        </w:rPr>
        <w:t xml:space="preserve"> </w:t>
      </w:r>
      <w:r>
        <w:t>by</w:t>
      </w:r>
      <w:r>
        <w:rPr>
          <w:spacing w:val="-7"/>
        </w:rPr>
        <w:t xml:space="preserve"> </w:t>
      </w:r>
      <w:r>
        <w:t>name.</w:t>
      </w:r>
    </w:p>
    <w:p w14:paraId="15744122" w14:textId="77777777" w:rsidR="00084A94" w:rsidRDefault="00084A94" w:rsidP="00084A94">
      <w:pPr>
        <w:pStyle w:val="Poetry"/>
      </w:pPr>
    </w:p>
    <w:p w14:paraId="3F8D4EFE" w14:textId="77777777" w:rsidR="000276C6" w:rsidRPr="00084A94" w:rsidRDefault="000276C6" w:rsidP="00084A94">
      <w:pPr>
        <w:pStyle w:val="Heading4"/>
      </w:pPr>
      <w:r w:rsidRPr="00084A94">
        <w:t>IX</w:t>
      </w:r>
    </w:p>
    <w:p w14:paraId="2B1C49C8" w14:textId="77777777" w:rsidR="000276C6" w:rsidRPr="00084A94" w:rsidRDefault="000276C6" w:rsidP="00084A94">
      <w:pPr>
        <w:pStyle w:val="Poetry"/>
      </w:pPr>
      <w:r w:rsidRPr="00084A94">
        <w:t>Raquél and Vidas sate to count their goods and profits through,</w:t>
      </w:r>
    </w:p>
    <w:p w14:paraId="77473985" w14:textId="4A1DEF95" w:rsidR="000276C6" w:rsidRPr="00084A94" w:rsidRDefault="000276C6" w:rsidP="00084A94">
      <w:pPr>
        <w:pStyle w:val="Poetry"/>
      </w:pPr>
      <w:r w:rsidRPr="00084A94">
        <w:t>When up came Antolínez, the prudent man and true.</w:t>
      </w:r>
    </w:p>
    <w:p w14:paraId="0276A88B" w14:textId="77777777" w:rsidR="000276C6" w:rsidRPr="00084A94" w:rsidRDefault="000276C6" w:rsidP="00084A94">
      <w:pPr>
        <w:pStyle w:val="Poetry"/>
      </w:pPr>
      <w:r w:rsidRPr="00084A94">
        <w:t>“How now Raquél and Vidas, am I dear unto your heart,</w:t>
      </w:r>
    </w:p>
    <w:p w14:paraId="4C3354E9" w14:textId="77777777" w:rsidR="00084A94" w:rsidRDefault="000276C6" w:rsidP="00084A94">
      <w:pPr>
        <w:pStyle w:val="Poetry"/>
      </w:pPr>
      <w:r w:rsidRPr="00084A94">
        <w:t xml:space="preserve">I would speak close.” They tarried not. All three they went apart. </w:t>
      </w:r>
    </w:p>
    <w:p w14:paraId="1D2C8E7A" w14:textId="797D04F0" w:rsidR="000276C6" w:rsidRPr="00084A94" w:rsidRDefault="000276C6" w:rsidP="00084A94">
      <w:pPr>
        <w:pStyle w:val="Poetry"/>
      </w:pPr>
      <w:r w:rsidRPr="00084A94">
        <w:t>“Give me, Raquél and Vidas, your hands for promise sure</w:t>
      </w:r>
    </w:p>
    <w:p w14:paraId="516297B8" w14:textId="77777777" w:rsidR="000276C6" w:rsidRPr="00084A94" w:rsidRDefault="000276C6" w:rsidP="00084A94">
      <w:pPr>
        <w:pStyle w:val="Poetry"/>
      </w:pPr>
      <w:r w:rsidRPr="00084A94">
        <w:t>That you will not betray me to Christian or to Moor.</w:t>
      </w:r>
    </w:p>
    <w:p w14:paraId="4E633D91" w14:textId="43D424EB" w:rsidR="000276C6" w:rsidRPr="00084A94" w:rsidRDefault="000276C6" w:rsidP="00084A94">
      <w:pPr>
        <w:pStyle w:val="Poetry"/>
      </w:pPr>
      <w:r w:rsidRPr="00084A94">
        <w:t>I shall make you rich forever. You shall ne’er be needy more.</w:t>
      </w:r>
    </w:p>
    <w:p w14:paraId="59694378" w14:textId="77777777" w:rsidR="00084A94" w:rsidRDefault="000276C6" w:rsidP="00084A94">
      <w:pPr>
        <w:pStyle w:val="Poetry"/>
      </w:pPr>
      <w:r w:rsidRPr="00084A94">
        <w:t xml:space="preserve">When to gather in the taxes went forth the Campeador, </w:t>
      </w:r>
    </w:p>
    <w:p w14:paraId="7394E741" w14:textId="77777777" w:rsidR="00084A94" w:rsidRDefault="000276C6" w:rsidP="00084A94">
      <w:pPr>
        <w:pStyle w:val="Poetry"/>
      </w:pPr>
      <w:r w:rsidRPr="00084A94">
        <w:t xml:space="preserve">Many rich goods he garnered, but he only kept the best. </w:t>
      </w:r>
    </w:p>
    <w:p w14:paraId="503DC7B4" w14:textId="364E4409" w:rsidR="000276C6" w:rsidRPr="00084A94" w:rsidRDefault="000276C6" w:rsidP="00084A94">
      <w:pPr>
        <w:pStyle w:val="Poetry"/>
      </w:pPr>
      <w:r w:rsidRPr="00084A94">
        <w:t>Therefore this accusation against him was addressed.</w:t>
      </w:r>
    </w:p>
    <w:p w14:paraId="6D233109" w14:textId="77777777" w:rsidR="000276C6" w:rsidRPr="00084A94" w:rsidRDefault="000276C6" w:rsidP="00084A94">
      <w:pPr>
        <w:pStyle w:val="Poetry"/>
      </w:pPr>
      <w:r w:rsidRPr="00084A94">
        <w:t>And now two mighty coffers full of pure gold hath he.</w:t>
      </w:r>
    </w:p>
    <w:p w14:paraId="7A1D0EA4" w14:textId="04A2EF4D" w:rsidR="000276C6" w:rsidRPr="00084A94" w:rsidRDefault="000276C6" w:rsidP="00084A94">
      <w:pPr>
        <w:pStyle w:val="Poetry"/>
      </w:pPr>
      <w:r w:rsidRPr="00084A94">
        <w:t>Why he lost the King’s favor a man may lightly see.</w:t>
      </w:r>
    </w:p>
    <w:p w14:paraId="47C7AAD4" w14:textId="77777777" w:rsidR="000276C6" w:rsidRPr="00084A94" w:rsidRDefault="000276C6" w:rsidP="00084A94">
      <w:pPr>
        <w:pStyle w:val="Poetry"/>
      </w:pPr>
      <w:r w:rsidRPr="00084A94">
        <w:t>He has left his halls and houses, his meadow and his field,</w:t>
      </w:r>
    </w:p>
    <w:p w14:paraId="48D9DA4A" w14:textId="77777777" w:rsidR="00084A94" w:rsidRDefault="000276C6" w:rsidP="00084A94">
      <w:pPr>
        <w:pStyle w:val="Poetry"/>
      </w:pPr>
      <w:r w:rsidRPr="00084A94">
        <w:t xml:space="preserve">And the chests he cannot bring you lest he should stand revealed. </w:t>
      </w:r>
    </w:p>
    <w:p w14:paraId="51F16D97" w14:textId="79C2FFBC" w:rsidR="000276C6" w:rsidRPr="00084A94" w:rsidRDefault="000276C6" w:rsidP="00084A94">
      <w:pPr>
        <w:pStyle w:val="Poetry"/>
      </w:pPr>
      <w:r w:rsidRPr="00084A94">
        <w:t>The Campeador those coffers will deliver to your trust.</w:t>
      </w:r>
    </w:p>
    <w:p w14:paraId="36062D3F" w14:textId="77777777" w:rsidR="000276C6" w:rsidRPr="00084A94" w:rsidRDefault="000276C6" w:rsidP="00084A94">
      <w:pPr>
        <w:pStyle w:val="Poetry"/>
      </w:pPr>
      <w:r w:rsidRPr="00084A94">
        <w:t>And do you lend unto him whatsoever may be just.</w:t>
      </w:r>
    </w:p>
    <w:p w14:paraId="2602993D" w14:textId="2A68AB8A" w:rsidR="000276C6" w:rsidRPr="00084A94" w:rsidRDefault="000276C6" w:rsidP="00084A94">
      <w:pPr>
        <w:pStyle w:val="Poetry"/>
      </w:pPr>
      <w:r w:rsidRPr="00084A94">
        <w:t>Do you take the chests and keep them, but swear a great oath here</w:t>
      </w:r>
    </w:p>
    <w:p w14:paraId="1342A4E6" w14:textId="77777777" w:rsidR="00084A94" w:rsidRDefault="000276C6" w:rsidP="00084A94">
      <w:pPr>
        <w:pStyle w:val="Poetry"/>
      </w:pPr>
      <w:r w:rsidRPr="00084A94">
        <w:t>That you will not look within them for the space of all this year.”</w:t>
      </w:r>
    </w:p>
    <w:p w14:paraId="4CBD7A59" w14:textId="7EBCB7FC" w:rsidR="000276C6" w:rsidRPr="00084A94" w:rsidRDefault="000276C6" w:rsidP="00084A94">
      <w:pPr>
        <w:pStyle w:val="Poetry"/>
      </w:pPr>
      <w:r w:rsidRPr="00084A94">
        <w:t>The two took counsel:</w:t>
      </w:r>
    </w:p>
    <w:p w14:paraId="1C0B8339" w14:textId="77777777" w:rsidR="000276C6" w:rsidRPr="00084A94" w:rsidRDefault="000276C6" w:rsidP="00084A94">
      <w:pPr>
        <w:pStyle w:val="Poetry"/>
      </w:pPr>
      <w:r w:rsidRPr="00084A94">
        <w:t>“Something to our profit must inure</w:t>
      </w:r>
    </w:p>
    <w:p w14:paraId="00B5E1DA" w14:textId="77777777" w:rsidR="000276C6" w:rsidRPr="00084A94" w:rsidRDefault="000276C6" w:rsidP="00084A94">
      <w:pPr>
        <w:pStyle w:val="Poetry"/>
      </w:pPr>
      <w:r w:rsidRPr="00084A94">
        <w:t>In all barter. He gained something in the country of the Moor</w:t>
      </w:r>
    </w:p>
    <w:p w14:paraId="5CA607E3" w14:textId="3F39678B" w:rsidR="000276C6" w:rsidRPr="00084A94" w:rsidRDefault="000276C6" w:rsidP="00084A94">
      <w:pPr>
        <w:pStyle w:val="Poetry"/>
      </w:pPr>
      <w:r w:rsidRPr="00084A94">
        <w:t>When he marched there, for many goods he brought with him away.</w:t>
      </w:r>
    </w:p>
    <w:p w14:paraId="5501A182" w14:textId="77777777" w:rsidR="00084A94" w:rsidRDefault="000276C6" w:rsidP="00084A94">
      <w:pPr>
        <w:pStyle w:val="Poetry"/>
      </w:pPr>
      <w:r w:rsidRPr="00084A94">
        <w:t xml:space="preserve">But he sleeps not unsuspected, who brings coined gold to pay. </w:t>
      </w:r>
    </w:p>
    <w:p w14:paraId="6889894C" w14:textId="18461E35" w:rsidR="000276C6" w:rsidRPr="00084A94" w:rsidRDefault="000276C6" w:rsidP="00084A94">
      <w:pPr>
        <w:pStyle w:val="Poetry"/>
      </w:pPr>
      <w:r w:rsidRPr="00084A94">
        <w:t>Let the two of us together take now the coffers twain.</w:t>
      </w:r>
    </w:p>
    <w:p w14:paraId="53994775" w14:textId="77777777" w:rsidR="00084A94" w:rsidRDefault="000276C6" w:rsidP="00084A94">
      <w:pPr>
        <w:pStyle w:val="Poetry"/>
      </w:pPr>
      <w:r w:rsidRPr="00084A94">
        <w:t xml:space="preserve">In some place let us put them where unseen they shall remain. </w:t>
      </w:r>
    </w:p>
    <w:p w14:paraId="7F651B3F" w14:textId="3A9DD24B" w:rsidR="000276C6" w:rsidRPr="00084A94" w:rsidRDefault="000276C6" w:rsidP="00084A94">
      <w:pPr>
        <w:pStyle w:val="Poetry"/>
      </w:pPr>
      <w:r w:rsidRPr="00084A94">
        <w:t>“What the lord Cid demandeth, we prithee let us hear,</w:t>
      </w:r>
    </w:p>
    <w:p w14:paraId="64D33CA4" w14:textId="797CB376" w:rsidR="000276C6" w:rsidRPr="00084A94" w:rsidRDefault="000276C6" w:rsidP="00084A94">
      <w:pPr>
        <w:pStyle w:val="Poetry"/>
      </w:pPr>
      <w:r w:rsidRPr="00084A94">
        <w:t>And what will be our usury for the space of all this year?”</w:t>
      </w:r>
    </w:p>
    <w:p w14:paraId="16CA4A0E" w14:textId="77777777" w:rsidR="000276C6" w:rsidRPr="00084A94" w:rsidRDefault="000276C6" w:rsidP="00084A94">
      <w:pPr>
        <w:pStyle w:val="Poetry"/>
      </w:pPr>
      <w:r w:rsidRPr="00084A94">
        <w:t>Said Martin Antolínez like a prudent man and true:</w:t>
      </w:r>
    </w:p>
    <w:p w14:paraId="7F678E83" w14:textId="77777777" w:rsidR="00084A94" w:rsidRDefault="000276C6" w:rsidP="00084A94">
      <w:pPr>
        <w:pStyle w:val="Poetry"/>
      </w:pPr>
      <w:r w:rsidRPr="00084A94">
        <w:t xml:space="preserve">“Whatever you deem right and just the Cid desires of you. </w:t>
      </w:r>
    </w:p>
    <w:p w14:paraId="6987B2D5" w14:textId="3FFD9C72" w:rsidR="000276C6" w:rsidRPr="00084A94" w:rsidRDefault="000276C6" w:rsidP="00084A94">
      <w:pPr>
        <w:pStyle w:val="Poetry"/>
      </w:pPr>
      <w:r w:rsidRPr="00084A94">
        <w:t>He will ask little since his goods are left in a safe place.</w:t>
      </w:r>
    </w:p>
    <w:p w14:paraId="15E4749E" w14:textId="77777777" w:rsidR="000276C6" w:rsidRPr="00084A94" w:rsidRDefault="000276C6" w:rsidP="00084A94">
      <w:pPr>
        <w:pStyle w:val="Poetry"/>
      </w:pPr>
      <w:r w:rsidRPr="00084A94">
        <w:lastRenderedPageBreak/>
        <w:t>But needy men on all sides beseech the Cid for grace.</w:t>
      </w:r>
    </w:p>
    <w:p w14:paraId="785A7FB3" w14:textId="1663C967" w:rsidR="000276C6" w:rsidRPr="00084A94" w:rsidRDefault="000276C6" w:rsidP="00084A94">
      <w:pPr>
        <w:pStyle w:val="Poetry"/>
      </w:pPr>
      <w:r w:rsidRPr="00084A94">
        <w:t>For six hundred marks of money, the Cid is sore bested.”</w:t>
      </w:r>
      <w:r w:rsidRPr="00084A94">
        <w:tab/>
      </w:r>
    </w:p>
    <w:p w14:paraId="598FFE16" w14:textId="77777777" w:rsidR="00084A94" w:rsidRDefault="000276C6" w:rsidP="00084A94">
      <w:pPr>
        <w:pStyle w:val="Poetry"/>
      </w:pPr>
      <w:r w:rsidRPr="00084A94">
        <w:t xml:space="preserve">“We shall give them to him gladly,” Raquél and Vidas said. </w:t>
      </w:r>
    </w:p>
    <w:p w14:paraId="777023CF" w14:textId="77777777" w:rsidR="00084A94" w:rsidRDefault="000276C6" w:rsidP="00084A94">
      <w:pPr>
        <w:pStyle w:val="Poetry"/>
      </w:pPr>
      <w:r w:rsidRPr="00084A94">
        <w:t xml:space="preserve">“‘Tis night. The Cid is sorely pressed. So give the marks to us. </w:t>
      </w:r>
    </w:p>
    <w:p w14:paraId="42E1FFF8" w14:textId="04136757" w:rsidR="000276C6" w:rsidRPr="00084A94" w:rsidRDefault="000276C6" w:rsidP="00084A94">
      <w:pPr>
        <w:pStyle w:val="Poetry"/>
      </w:pPr>
      <w:r w:rsidRPr="00084A94">
        <w:t>Answered Raquél and Vidas: “Men do not traffic thus.</w:t>
      </w:r>
    </w:p>
    <w:p w14:paraId="7325B65D" w14:textId="77777777" w:rsidR="000276C6" w:rsidRPr="00084A94" w:rsidRDefault="000276C6" w:rsidP="00084A94">
      <w:pPr>
        <w:pStyle w:val="Poetry"/>
      </w:pPr>
      <w:r w:rsidRPr="00084A94">
        <w:t>But first they take their surety and thereafter give the fee.”</w:t>
      </w:r>
    </w:p>
    <w:p w14:paraId="08D215DC" w14:textId="3C9BF0B3" w:rsidR="000276C6" w:rsidRPr="00084A94" w:rsidRDefault="000276C6" w:rsidP="00084A94">
      <w:pPr>
        <w:pStyle w:val="Poetry"/>
      </w:pPr>
      <w:r w:rsidRPr="00084A94">
        <w:t>Said Martin Antolínez:</w:t>
      </w:r>
    </w:p>
    <w:p w14:paraId="7E9D4700" w14:textId="77777777" w:rsidR="000276C6" w:rsidRPr="00084A94" w:rsidRDefault="000276C6" w:rsidP="00084A94">
      <w:pPr>
        <w:pStyle w:val="Poetry"/>
      </w:pPr>
      <w:r w:rsidRPr="00084A94">
        <w:t>“So be it as for me.</w:t>
      </w:r>
    </w:p>
    <w:p w14:paraId="72B9C009" w14:textId="77777777" w:rsidR="000276C6" w:rsidRPr="00084A94" w:rsidRDefault="000276C6" w:rsidP="00084A94">
      <w:pPr>
        <w:pStyle w:val="Poetry"/>
      </w:pPr>
      <w:r w:rsidRPr="00084A94">
        <w:t>Come ye to the great Campeador for ‘tis but just and fair</w:t>
      </w:r>
    </w:p>
    <w:p w14:paraId="244310DD" w14:textId="77777777" w:rsidR="00084A94" w:rsidRDefault="000276C6" w:rsidP="00084A94">
      <w:pPr>
        <w:pStyle w:val="Poetry"/>
      </w:pPr>
      <w:r w:rsidRPr="00084A94">
        <w:t xml:space="preserve">That we should help you with the chests, and put them in your care, </w:t>
      </w:r>
    </w:p>
    <w:p w14:paraId="5B090EFB" w14:textId="456DE6FB" w:rsidR="000276C6" w:rsidRPr="00084A94" w:rsidRDefault="000276C6" w:rsidP="00084A94">
      <w:pPr>
        <w:pStyle w:val="Poetry"/>
      </w:pPr>
      <w:r w:rsidRPr="00084A94">
        <w:t>So that neither Moor nor Christian thereof shall hear the tale.”</w:t>
      </w:r>
    </w:p>
    <w:p w14:paraId="05909AD0" w14:textId="7D15BEE5" w:rsidR="000276C6" w:rsidRPr="00084A94" w:rsidRDefault="000276C6" w:rsidP="00084A94">
      <w:pPr>
        <w:pStyle w:val="Poetry"/>
      </w:pPr>
      <w:r w:rsidRPr="00084A94">
        <w:t>“Therewith are we right well content,” said Vidas and Raquél,</w:t>
      </w:r>
    </w:p>
    <w:p w14:paraId="055FFE3D" w14:textId="77777777" w:rsidR="00084A94" w:rsidRDefault="000276C6" w:rsidP="00084A94">
      <w:pPr>
        <w:pStyle w:val="Poetry"/>
      </w:pPr>
      <w:r w:rsidRPr="00084A94">
        <w:t xml:space="preserve">“You shall have marks six hundred when we bring the chests again.” </w:t>
      </w:r>
    </w:p>
    <w:p w14:paraId="178FD90F" w14:textId="46494EC7" w:rsidR="000276C6" w:rsidRPr="00084A94" w:rsidRDefault="000276C6" w:rsidP="00084A94">
      <w:pPr>
        <w:pStyle w:val="Poetry"/>
      </w:pPr>
      <w:r w:rsidRPr="00084A94">
        <w:t>And Martin Antolínez rode forth swiftly with the twain.</w:t>
      </w:r>
    </w:p>
    <w:p w14:paraId="4AD9D141" w14:textId="77777777" w:rsidR="00084A94" w:rsidRDefault="000276C6" w:rsidP="00084A94">
      <w:pPr>
        <w:pStyle w:val="Poetry"/>
      </w:pPr>
      <w:r w:rsidRPr="00084A94">
        <w:t xml:space="preserve">And they were glad exceeding. O’er the bridge he did not go, </w:t>
      </w:r>
    </w:p>
    <w:p w14:paraId="0486D079" w14:textId="4EA92ABF" w:rsidR="000276C6" w:rsidRPr="00084A94" w:rsidRDefault="000276C6" w:rsidP="00084A94">
      <w:pPr>
        <w:pStyle w:val="Poetry"/>
      </w:pPr>
      <w:r w:rsidRPr="00084A94">
        <w:t>But through the stream, that never a Burgalese should know</w:t>
      </w:r>
    </w:p>
    <w:p w14:paraId="42F85207" w14:textId="6761D588" w:rsidR="000276C6" w:rsidRPr="00084A94" w:rsidRDefault="000276C6" w:rsidP="00084A94">
      <w:pPr>
        <w:pStyle w:val="Poetry"/>
      </w:pPr>
      <w:r w:rsidRPr="00084A94">
        <w:t>Through him thereof. And now behold the Campeador his tent.</w:t>
      </w:r>
    </w:p>
    <w:p w14:paraId="3A2C1E52" w14:textId="77777777" w:rsidR="00084A94" w:rsidRDefault="000276C6" w:rsidP="00084A94">
      <w:pPr>
        <w:pStyle w:val="Poetry"/>
      </w:pPr>
      <w:r w:rsidRPr="00084A94">
        <w:t xml:space="preserve">When they therein had entered to kiss his hands they bent. </w:t>
      </w:r>
    </w:p>
    <w:p w14:paraId="5694E2BF" w14:textId="2F49B832" w:rsidR="000276C6" w:rsidRPr="00084A94" w:rsidRDefault="000276C6" w:rsidP="00084A94">
      <w:pPr>
        <w:pStyle w:val="Poetry"/>
      </w:pPr>
      <w:r w:rsidRPr="00084A94">
        <w:t>My lord the Cid smiled on them and unto them said he:</w:t>
      </w:r>
    </w:p>
    <w:p w14:paraId="28CBB000" w14:textId="77777777" w:rsidR="000276C6" w:rsidRPr="00084A94" w:rsidRDefault="000276C6" w:rsidP="00084A94">
      <w:pPr>
        <w:pStyle w:val="Poetry"/>
      </w:pPr>
      <w:r w:rsidRPr="00084A94">
        <w:t>“Ha, don Raquél and Vidas, you have forgotten me!</w:t>
      </w:r>
    </w:p>
    <w:p w14:paraId="292BB815" w14:textId="77777777" w:rsidR="000276C6" w:rsidRPr="00084A94" w:rsidRDefault="000276C6" w:rsidP="00084A94">
      <w:pPr>
        <w:pStyle w:val="Poetry"/>
      </w:pPr>
      <w:r w:rsidRPr="00084A94">
        <w:t>And now must I get hence away who am banished in disgrace,</w:t>
      </w:r>
    </w:p>
    <w:p w14:paraId="0D41CD6E" w14:textId="62115B6E" w:rsidR="000276C6" w:rsidRPr="00084A94" w:rsidRDefault="000276C6" w:rsidP="00084A94">
      <w:pPr>
        <w:pStyle w:val="Poetry"/>
      </w:pPr>
      <w:r w:rsidRPr="00084A94">
        <w:t>For the king from me in anger hath turned away his face.</w:t>
      </w:r>
    </w:p>
    <w:p w14:paraId="068863E5" w14:textId="77777777" w:rsidR="00084A94" w:rsidRDefault="000276C6" w:rsidP="00084A94">
      <w:pPr>
        <w:pStyle w:val="Poetry"/>
      </w:pPr>
      <w:r w:rsidRPr="00084A94">
        <w:t xml:space="preserve">I deem that from my chattels you shall gain somewhat of worth. </w:t>
      </w:r>
    </w:p>
    <w:p w14:paraId="260AF4C4" w14:textId="77777777" w:rsidR="00084A94" w:rsidRDefault="000276C6" w:rsidP="00084A94">
      <w:pPr>
        <w:pStyle w:val="Poetry"/>
      </w:pPr>
      <w:r w:rsidRPr="00084A94">
        <w:t xml:space="preserve">And you shall lack for nothing while you dwell upon the earth.’ </w:t>
      </w:r>
    </w:p>
    <w:p w14:paraId="3072B999" w14:textId="396D02A3" w:rsidR="000276C6" w:rsidRPr="00084A94" w:rsidRDefault="000276C6" w:rsidP="00084A94">
      <w:pPr>
        <w:pStyle w:val="Poetry"/>
      </w:pPr>
      <w:r w:rsidRPr="00084A94">
        <w:t>A-kissing of his hands forthwith Raquél and Vidas fell.</w:t>
      </w:r>
    </w:p>
    <w:p w14:paraId="3C46E4BF" w14:textId="77777777" w:rsidR="000276C6" w:rsidRPr="00084A94" w:rsidRDefault="000276C6" w:rsidP="00084A94">
      <w:pPr>
        <w:pStyle w:val="Poetry"/>
      </w:pPr>
      <w:r w:rsidRPr="00084A94">
        <w:t>Good Martin Antolínez had made the bargain well,</w:t>
      </w:r>
    </w:p>
    <w:p w14:paraId="06C235C7" w14:textId="5672D49C" w:rsidR="000276C6" w:rsidRPr="00084A94" w:rsidRDefault="000276C6" w:rsidP="00084A94">
      <w:pPr>
        <w:pStyle w:val="Poetry"/>
      </w:pPr>
      <w:r w:rsidRPr="00084A94">
        <w:t>That to him on the coffers marks six hundred they should lend.</w:t>
      </w:r>
    </w:p>
    <w:p w14:paraId="2EBC6948" w14:textId="77777777" w:rsidR="00084A94" w:rsidRDefault="000276C6" w:rsidP="00084A94">
      <w:pPr>
        <w:pStyle w:val="Poetry"/>
      </w:pPr>
      <w:r w:rsidRPr="00084A94">
        <w:t xml:space="preserve">And keep them safe, moreover, till the year had made an end. </w:t>
      </w:r>
    </w:p>
    <w:p w14:paraId="6395C438" w14:textId="0E535A50" w:rsidR="000276C6" w:rsidRPr="00084A94" w:rsidRDefault="000276C6" w:rsidP="00084A94">
      <w:pPr>
        <w:pStyle w:val="Poetry"/>
      </w:pPr>
      <w:r w:rsidRPr="00084A94">
        <w:t>For so their word was given and sworn to him again,</w:t>
      </w:r>
    </w:p>
    <w:p w14:paraId="18350763" w14:textId="77777777" w:rsidR="00084A94" w:rsidRDefault="000276C6" w:rsidP="00084A94">
      <w:pPr>
        <w:pStyle w:val="Poetry"/>
      </w:pPr>
      <w:r w:rsidRPr="00084A94">
        <w:t xml:space="preserve">If they looked ere that within them, forsworn should be the twain, </w:t>
      </w:r>
    </w:p>
    <w:p w14:paraId="039589A4" w14:textId="0D1FCE2B" w:rsidR="000276C6" w:rsidRPr="00084A94" w:rsidRDefault="000276C6" w:rsidP="00084A94">
      <w:pPr>
        <w:pStyle w:val="Poetry"/>
      </w:pPr>
      <w:r w:rsidRPr="00084A94">
        <w:t>The Cid would never give them one groat of usury.</w:t>
      </w:r>
    </w:p>
    <w:p w14:paraId="1ACDFE45" w14:textId="3B4655A0" w:rsidR="000276C6" w:rsidRPr="00084A94" w:rsidRDefault="000276C6" w:rsidP="00084A94">
      <w:pPr>
        <w:pStyle w:val="Poetry"/>
      </w:pPr>
      <w:r w:rsidRPr="00084A94">
        <w:t>Said Martin, “Let the chests be ta’en as swiftly as may be,</w:t>
      </w:r>
    </w:p>
    <w:p w14:paraId="4E4ED6E3" w14:textId="77777777" w:rsidR="00084A94" w:rsidRDefault="000276C6" w:rsidP="00084A94">
      <w:pPr>
        <w:pStyle w:val="Poetry"/>
      </w:pPr>
      <w:r w:rsidRPr="00084A94">
        <w:t xml:space="preserve">Take them, Raquél and Vidas, and keep them in your care. </w:t>
      </w:r>
    </w:p>
    <w:p w14:paraId="4CBA4E31" w14:textId="77777777" w:rsidR="00084A94" w:rsidRDefault="000276C6" w:rsidP="00084A94">
      <w:pPr>
        <w:pStyle w:val="Poetry"/>
      </w:pPr>
      <w:r w:rsidRPr="00084A94">
        <w:t xml:space="preserve">And we shall even go with you that the money we may bear, </w:t>
      </w:r>
    </w:p>
    <w:p w14:paraId="6FDA4B00" w14:textId="77777777" w:rsidR="00084A94" w:rsidRDefault="000276C6" w:rsidP="00084A94">
      <w:pPr>
        <w:pStyle w:val="Poetry"/>
      </w:pPr>
      <w:r w:rsidRPr="00084A94">
        <w:t xml:space="preserve">For ere the first cock croweth must my lord the Cid depart.” </w:t>
      </w:r>
    </w:p>
    <w:p w14:paraId="6BA05E8D" w14:textId="22569D39" w:rsidR="000276C6" w:rsidRPr="00084A94" w:rsidRDefault="000276C6" w:rsidP="00084A94">
      <w:pPr>
        <w:pStyle w:val="Poetry"/>
      </w:pPr>
      <w:r w:rsidRPr="00084A94">
        <w:lastRenderedPageBreak/>
        <w:t>At the loading of the coffers you had seen great joy of heart.</w:t>
      </w:r>
    </w:p>
    <w:p w14:paraId="02583DFD" w14:textId="69DDA6C7" w:rsidR="000276C6" w:rsidRPr="00084A94" w:rsidRDefault="000276C6" w:rsidP="00084A94">
      <w:pPr>
        <w:pStyle w:val="Poetry"/>
      </w:pPr>
      <w:r w:rsidRPr="00084A94">
        <w:t>For they could not heave the great chests up though they were</w:t>
      </w:r>
    </w:p>
    <w:p w14:paraId="0E4EC2A5" w14:textId="77777777" w:rsidR="000276C6" w:rsidRPr="00084A94" w:rsidRDefault="000276C6" w:rsidP="00084A94">
      <w:pPr>
        <w:pStyle w:val="Poetry"/>
      </w:pPr>
      <w:r w:rsidRPr="00084A94">
        <w:t>stark and hale.</w:t>
      </w:r>
    </w:p>
    <w:p w14:paraId="7E8DDC1A" w14:textId="77777777" w:rsidR="000276C6" w:rsidRPr="00084A94" w:rsidRDefault="000276C6" w:rsidP="00084A94">
      <w:pPr>
        <w:pStyle w:val="Poetry"/>
      </w:pPr>
      <w:r w:rsidRPr="00084A94">
        <w:t>Dear was the minted metal to Vidas and Raquél;</w:t>
      </w:r>
    </w:p>
    <w:p w14:paraId="2341D014" w14:textId="775403F2" w:rsidR="000276C6" w:rsidRDefault="000276C6" w:rsidP="00084A94">
      <w:pPr>
        <w:pStyle w:val="Poetry"/>
      </w:pPr>
      <w:r w:rsidRPr="00084A94">
        <w:t>And they would be rich forever till their two lives it were o’er</w:t>
      </w:r>
    </w:p>
    <w:p w14:paraId="6D284B14" w14:textId="77777777" w:rsidR="00084A94" w:rsidRPr="00084A94" w:rsidRDefault="00084A94" w:rsidP="00084A94">
      <w:pPr>
        <w:pStyle w:val="Poetry"/>
      </w:pPr>
    </w:p>
    <w:p w14:paraId="2ED841D8" w14:textId="77777777" w:rsidR="000276C6" w:rsidRPr="00084A94" w:rsidRDefault="000276C6" w:rsidP="00084A94">
      <w:pPr>
        <w:pStyle w:val="Heading4"/>
      </w:pPr>
      <w:r w:rsidRPr="00084A94">
        <w:t>X</w:t>
      </w:r>
    </w:p>
    <w:p w14:paraId="3962C63F" w14:textId="77777777" w:rsidR="000276C6" w:rsidRPr="00084A94" w:rsidRDefault="000276C6" w:rsidP="00084A94">
      <w:pPr>
        <w:pStyle w:val="Poetry"/>
      </w:pPr>
      <w:r w:rsidRPr="00084A94">
        <w:t>The hand of my good lord the Cid, Raquél had kissed once more:</w:t>
      </w:r>
    </w:p>
    <w:p w14:paraId="1D5C435E" w14:textId="24CE7552" w:rsidR="000276C6" w:rsidRPr="00084A94" w:rsidRDefault="000276C6" w:rsidP="00084A94">
      <w:pPr>
        <w:pStyle w:val="Poetry"/>
      </w:pPr>
      <w:r w:rsidRPr="00084A94">
        <w:t>“Ha! Campeador, in happy hour thou girdedst on the brand.</w:t>
      </w:r>
    </w:p>
    <w:p w14:paraId="4910C766" w14:textId="77777777" w:rsidR="00084A94" w:rsidRDefault="000276C6" w:rsidP="00084A94">
      <w:pPr>
        <w:pStyle w:val="Poetry"/>
      </w:pPr>
      <w:r w:rsidRPr="00084A94">
        <w:t xml:space="preserve">Forth from Castile thou goest to the men of a strange land. </w:t>
      </w:r>
    </w:p>
    <w:p w14:paraId="779136E0" w14:textId="1F779160" w:rsidR="000276C6" w:rsidRPr="00084A94" w:rsidRDefault="000276C6" w:rsidP="00084A94">
      <w:pPr>
        <w:pStyle w:val="Poetry"/>
      </w:pPr>
      <w:r w:rsidRPr="00084A94">
        <w:t>Such is become thy fortune and great thy gain shall be</w:t>
      </w:r>
    </w:p>
    <w:p w14:paraId="5937B6A2" w14:textId="77777777" w:rsidR="00084A94" w:rsidRDefault="000276C6" w:rsidP="00084A94">
      <w:pPr>
        <w:pStyle w:val="Poetry"/>
      </w:pPr>
      <w:r w:rsidRPr="00084A94">
        <w:t xml:space="preserve">Ah Cid, I kiss thine hands again--but make a gift to me </w:t>
      </w:r>
    </w:p>
    <w:p w14:paraId="18F32564" w14:textId="23BE5E63" w:rsidR="000276C6" w:rsidRPr="00084A94" w:rsidRDefault="000276C6" w:rsidP="00084A94">
      <w:pPr>
        <w:pStyle w:val="Poetry"/>
      </w:pPr>
      <w:r w:rsidRPr="00084A94">
        <w:t>Bring me a Moorish mantle splendidly wrought and red.”</w:t>
      </w:r>
    </w:p>
    <w:p w14:paraId="42EE241A" w14:textId="1951C461" w:rsidR="000276C6" w:rsidRPr="00084A94" w:rsidRDefault="000276C6" w:rsidP="00084A94">
      <w:pPr>
        <w:pStyle w:val="Poetry"/>
      </w:pPr>
      <w:r w:rsidRPr="00084A94">
        <w:t>“So be it. It is granted,” the Cid in answer said,</w:t>
      </w:r>
    </w:p>
    <w:p w14:paraId="44EBCAD1" w14:textId="77777777" w:rsidR="000276C6" w:rsidRPr="00084A94" w:rsidRDefault="000276C6" w:rsidP="00084A94">
      <w:pPr>
        <w:pStyle w:val="Poetry"/>
      </w:pPr>
      <w:r w:rsidRPr="00084A94">
        <w:t>“If from abroad I bring it, well doth the matter stand;</w:t>
      </w:r>
    </w:p>
    <w:p w14:paraId="7A4C091B" w14:textId="77777777" w:rsidR="00084A94" w:rsidRDefault="000276C6" w:rsidP="00084A94">
      <w:pPr>
        <w:pStyle w:val="Poetry"/>
      </w:pPr>
      <w:r w:rsidRPr="00084A94">
        <w:t xml:space="preserve">If not, take it from the coffers I leave here in your hand.” </w:t>
      </w:r>
    </w:p>
    <w:p w14:paraId="24D097CF" w14:textId="70E773A2" w:rsidR="000276C6" w:rsidRPr="00084A94" w:rsidRDefault="000276C6" w:rsidP="00084A94">
      <w:pPr>
        <w:pStyle w:val="Poetry"/>
      </w:pPr>
      <w:r w:rsidRPr="00084A94">
        <w:t>And then Raquél and Vidas bore the two chests away.</w:t>
      </w:r>
    </w:p>
    <w:p w14:paraId="715C988B" w14:textId="77777777" w:rsidR="000276C6" w:rsidRPr="00084A94" w:rsidRDefault="000276C6" w:rsidP="00084A94">
      <w:pPr>
        <w:pStyle w:val="Poetry"/>
      </w:pPr>
      <w:r w:rsidRPr="00084A94">
        <w:t>With Martin Antolínez into Burgos entered they.</w:t>
      </w:r>
    </w:p>
    <w:p w14:paraId="0854FD1E" w14:textId="66EE9DDD" w:rsidR="000276C6" w:rsidRPr="00084A94" w:rsidRDefault="000276C6" w:rsidP="00084A94">
      <w:pPr>
        <w:pStyle w:val="Poetry"/>
      </w:pPr>
      <w:r w:rsidRPr="00084A94">
        <w:t>And with fitting care, and caution unto their dwelling sped.</w:t>
      </w:r>
    </w:p>
    <w:p w14:paraId="71A23790" w14:textId="77777777" w:rsidR="00084A94" w:rsidRDefault="000276C6" w:rsidP="00084A94">
      <w:pPr>
        <w:pStyle w:val="Poetry"/>
      </w:pPr>
      <w:r w:rsidRPr="00084A94">
        <w:t xml:space="preserve">And in the midmost of the hall a plaited quilt they spread. </w:t>
      </w:r>
    </w:p>
    <w:p w14:paraId="1A1CA9AC" w14:textId="77777777" w:rsidR="00084A94" w:rsidRDefault="000276C6" w:rsidP="00084A94">
      <w:pPr>
        <w:pStyle w:val="Poetry"/>
      </w:pPr>
      <w:r w:rsidRPr="00084A94">
        <w:t xml:space="preserve">And a milk-white cloth of linen thereon did they unfold. </w:t>
      </w:r>
    </w:p>
    <w:p w14:paraId="3F7F1BAD" w14:textId="773A7EBA" w:rsidR="000276C6" w:rsidRPr="00084A94" w:rsidRDefault="000276C6" w:rsidP="00084A94">
      <w:pPr>
        <w:pStyle w:val="Poetry"/>
      </w:pPr>
      <w:r w:rsidRPr="00084A94">
        <w:t>Three hundred marks of silver before them Martin told.</w:t>
      </w:r>
    </w:p>
    <w:p w14:paraId="0A558308" w14:textId="77777777" w:rsidR="000276C6" w:rsidRPr="00084A94" w:rsidRDefault="000276C6" w:rsidP="00084A94">
      <w:pPr>
        <w:pStyle w:val="Poetry"/>
      </w:pPr>
      <w:r w:rsidRPr="00084A94">
        <w:t>And forthwith Martin took them, no whit the coins he weighed.</w:t>
      </w:r>
    </w:p>
    <w:p w14:paraId="0D9092D1" w14:textId="00225ED1" w:rsidR="000276C6" w:rsidRPr="00084A94" w:rsidRDefault="000276C6" w:rsidP="00084A94">
      <w:pPr>
        <w:pStyle w:val="Poetry"/>
      </w:pPr>
      <w:r w:rsidRPr="00084A94">
        <w:t>Then other marks three hundred in gold to him they paid.</w:t>
      </w:r>
    </w:p>
    <w:p w14:paraId="7E5D0548" w14:textId="77777777" w:rsidR="000276C6" w:rsidRPr="00084A94" w:rsidRDefault="000276C6" w:rsidP="00084A94">
      <w:pPr>
        <w:pStyle w:val="Poetry"/>
      </w:pPr>
      <w:r w:rsidRPr="00084A94">
        <w:t>Martin had five esquires. He loaded all and one.</w:t>
      </w:r>
    </w:p>
    <w:p w14:paraId="51A0A58C" w14:textId="77777777" w:rsidR="000276C6" w:rsidRPr="00084A94" w:rsidRDefault="000276C6" w:rsidP="00084A94">
      <w:pPr>
        <w:pStyle w:val="Poetry"/>
      </w:pPr>
      <w:r w:rsidRPr="00084A94">
        <w:t>You shall hear what said don Martin when all this gear was done:</w:t>
      </w:r>
    </w:p>
    <w:p w14:paraId="1AFBD895" w14:textId="77777777" w:rsidR="000276C6" w:rsidRPr="00084A94" w:rsidRDefault="000276C6" w:rsidP="00084A94">
      <w:pPr>
        <w:pStyle w:val="Poetry"/>
      </w:pPr>
      <w:r w:rsidRPr="00084A94">
        <w:t>“Ha! don Raquél and Vidas, ye have the coffers two.</w:t>
      </w:r>
    </w:p>
    <w:p w14:paraId="4AB0951C" w14:textId="419C23AF" w:rsidR="000276C6" w:rsidRDefault="000276C6" w:rsidP="00084A94">
      <w:pPr>
        <w:pStyle w:val="Poetry"/>
      </w:pPr>
      <w:r w:rsidRPr="00084A94">
        <w:t>Well I deserve a guerdon, who obtained this prize for you.”</w:t>
      </w:r>
    </w:p>
    <w:p w14:paraId="1E11CD6A" w14:textId="77777777" w:rsidR="00084A94" w:rsidRPr="00084A94" w:rsidRDefault="00084A94" w:rsidP="00084A94">
      <w:pPr>
        <w:pStyle w:val="Poetry"/>
      </w:pPr>
    </w:p>
    <w:p w14:paraId="735529DC" w14:textId="77777777" w:rsidR="000276C6" w:rsidRPr="00084A94" w:rsidRDefault="000276C6" w:rsidP="00084A94">
      <w:pPr>
        <w:pStyle w:val="Heading4"/>
      </w:pPr>
      <w:r w:rsidRPr="00084A94">
        <w:t>XI</w:t>
      </w:r>
    </w:p>
    <w:p w14:paraId="2533E332" w14:textId="59610625" w:rsidR="000276C6" w:rsidRPr="00E62448" w:rsidRDefault="000276C6" w:rsidP="00E62448">
      <w:pPr>
        <w:pStyle w:val="Poetry"/>
      </w:pPr>
      <w:r w:rsidRPr="00E62448">
        <w:t>Together Vidas and Raquél stepped forth apart thereon:</w:t>
      </w:r>
    </w:p>
    <w:p w14:paraId="77CF9B40" w14:textId="77777777" w:rsidR="00E62448" w:rsidRDefault="000276C6" w:rsidP="00E62448">
      <w:pPr>
        <w:pStyle w:val="Poetry"/>
      </w:pPr>
      <w:r w:rsidRPr="00E62448">
        <w:t xml:space="preserve">“Let us give him a fair present for our profit he has won. </w:t>
      </w:r>
    </w:p>
    <w:p w14:paraId="529FBBD2" w14:textId="7A35AA35" w:rsidR="000276C6" w:rsidRPr="00E62448" w:rsidRDefault="000276C6" w:rsidP="00E62448">
      <w:pPr>
        <w:pStyle w:val="Poetry"/>
      </w:pPr>
      <w:r w:rsidRPr="00E62448">
        <w:t>Good Martin Antolínez in Burgos that dost dwell,</w:t>
      </w:r>
    </w:p>
    <w:p w14:paraId="49D93A21" w14:textId="77777777" w:rsidR="00E62448" w:rsidRDefault="000276C6" w:rsidP="00E62448">
      <w:pPr>
        <w:pStyle w:val="Poetry"/>
      </w:pPr>
      <w:r w:rsidRPr="00E62448">
        <w:t xml:space="preserve">We would give thee a fair present for thou deserves well. </w:t>
      </w:r>
    </w:p>
    <w:p w14:paraId="54F54C24" w14:textId="7283EAF2" w:rsidR="000276C6" w:rsidRPr="00E62448" w:rsidRDefault="000276C6" w:rsidP="00E62448">
      <w:pPr>
        <w:pStyle w:val="Poetry"/>
      </w:pPr>
      <w:r w:rsidRPr="00E62448">
        <w:lastRenderedPageBreak/>
        <w:t>Therewith get breeches and a cloak and mantle rich and fine.</w:t>
      </w:r>
    </w:p>
    <w:p w14:paraId="6176EDA6" w14:textId="5772545A" w:rsidR="000276C6" w:rsidRPr="00E62448" w:rsidRDefault="000276C6" w:rsidP="00E62448">
      <w:pPr>
        <w:pStyle w:val="Poetry"/>
      </w:pPr>
      <w:r w:rsidRPr="00E62448">
        <w:t>Thou hast earned it. For a present these thirty marks are thine.</w:t>
      </w:r>
    </w:p>
    <w:p w14:paraId="1C076B5F" w14:textId="77777777" w:rsidR="00E62448" w:rsidRDefault="000276C6" w:rsidP="00E62448">
      <w:pPr>
        <w:pStyle w:val="Poetry"/>
      </w:pPr>
      <w:r w:rsidRPr="00E62448">
        <w:t xml:space="preserve">For it is but just and honest, and, moreover, thou wilt stand </w:t>
      </w:r>
    </w:p>
    <w:p w14:paraId="2A87DAB7" w14:textId="581AED1E" w:rsidR="000276C6" w:rsidRPr="00E62448" w:rsidRDefault="000276C6" w:rsidP="00E62448">
      <w:pPr>
        <w:pStyle w:val="Poetry"/>
      </w:pPr>
      <w:r w:rsidRPr="00E62448">
        <w:t>Our warrant in this bargain whereto we set our hand.”</w:t>
      </w:r>
    </w:p>
    <w:p w14:paraId="0BC08B2D" w14:textId="77777777" w:rsidR="000276C6" w:rsidRPr="00E62448" w:rsidRDefault="000276C6" w:rsidP="00E62448">
      <w:pPr>
        <w:pStyle w:val="Poetry"/>
      </w:pPr>
      <w:r w:rsidRPr="00E62448">
        <w:t>Don Martin thanked them duly and took the marks again.</w:t>
      </w:r>
    </w:p>
    <w:p w14:paraId="74A7FFCE" w14:textId="77777777" w:rsidR="000276C6" w:rsidRPr="00E62448" w:rsidRDefault="000276C6" w:rsidP="00E62448">
      <w:pPr>
        <w:pStyle w:val="Poetry"/>
      </w:pPr>
      <w:r w:rsidRPr="00E62448">
        <w:t>He yearned to leave the dwelling and well he wished the twain.</w:t>
      </w:r>
    </w:p>
    <w:p w14:paraId="6C0D8675" w14:textId="1BE3B2A3" w:rsidR="000276C6" w:rsidRPr="00E62448" w:rsidRDefault="000276C6" w:rsidP="00E62448">
      <w:pPr>
        <w:pStyle w:val="Poetry"/>
      </w:pPr>
      <w:r w:rsidRPr="00E62448">
        <w:t>He is gone out from Burgos. O’er the Arlanzon he went.</w:t>
      </w:r>
    </w:p>
    <w:p w14:paraId="4A43E693" w14:textId="77777777" w:rsidR="00E62448" w:rsidRDefault="000276C6" w:rsidP="00E62448">
      <w:pPr>
        <w:pStyle w:val="Poetry"/>
      </w:pPr>
      <w:r w:rsidRPr="00E62448">
        <w:t xml:space="preserve">And him who in good hour was born he found within his tent. </w:t>
      </w:r>
    </w:p>
    <w:p w14:paraId="5DEC23D3" w14:textId="0948D5EF" w:rsidR="000276C6" w:rsidRPr="00E62448" w:rsidRDefault="000276C6" w:rsidP="00E62448">
      <w:pPr>
        <w:pStyle w:val="Poetry"/>
      </w:pPr>
      <w:r w:rsidRPr="00E62448">
        <w:t>The Cid arose and welcomed him, with arms held wide apart:</w:t>
      </w:r>
    </w:p>
    <w:p w14:paraId="47273017" w14:textId="77777777" w:rsidR="000276C6" w:rsidRPr="00E62448" w:rsidRDefault="000276C6" w:rsidP="00E62448">
      <w:pPr>
        <w:pStyle w:val="Poetry"/>
      </w:pPr>
      <w:r w:rsidRPr="00E62448">
        <w:t>“Thou art come, Antolínez, good vassal that thou art!</w:t>
      </w:r>
    </w:p>
    <w:p w14:paraId="456CC569" w14:textId="77777777" w:rsidR="000276C6" w:rsidRPr="00E62448" w:rsidRDefault="000276C6" w:rsidP="00E62448">
      <w:pPr>
        <w:pStyle w:val="Poetry"/>
      </w:pPr>
      <w:r w:rsidRPr="00E62448">
        <w:t>May you live until the season when you reap some gain of me.”</w:t>
      </w:r>
    </w:p>
    <w:p w14:paraId="78DE2BED" w14:textId="0BD2CAD6" w:rsidR="000276C6" w:rsidRPr="00E62448" w:rsidRDefault="000276C6" w:rsidP="00E62448">
      <w:pPr>
        <w:pStyle w:val="Poetry"/>
      </w:pPr>
      <w:r w:rsidRPr="00E62448">
        <w:t>“Here have I come, my Campeador, with as good heed as might be.</w:t>
      </w:r>
    </w:p>
    <w:p w14:paraId="4024BF64" w14:textId="77777777" w:rsidR="00E62448" w:rsidRDefault="000276C6" w:rsidP="00E62448">
      <w:pPr>
        <w:pStyle w:val="Poetry"/>
      </w:pPr>
      <w:r w:rsidRPr="00E62448">
        <w:t xml:space="preserve">Thou hast won marks six hundred, and thirty more have I. </w:t>
      </w:r>
    </w:p>
    <w:p w14:paraId="7E481AAE" w14:textId="30BC3AB3" w:rsidR="000276C6" w:rsidRPr="00E62448" w:rsidRDefault="000276C6" w:rsidP="00E62448">
      <w:pPr>
        <w:pStyle w:val="Poetry"/>
      </w:pPr>
      <w:r w:rsidRPr="00E62448">
        <w:t>Ho! order that they strike the tents and let us swiftly fly.</w:t>
      </w:r>
    </w:p>
    <w:p w14:paraId="2F348185" w14:textId="77777777" w:rsidR="000276C6" w:rsidRPr="00E62448" w:rsidRDefault="000276C6" w:rsidP="00E62448">
      <w:pPr>
        <w:pStyle w:val="Poetry"/>
      </w:pPr>
      <w:r w:rsidRPr="00E62448">
        <w:t>In San Pedro de Cardeñas let us hear the cock ere day.</w:t>
      </w:r>
    </w:p>
    <w:p w14:paraId="0C598BFC" w14:textId="77777777" w:rsidR="000276C6" w:rsidRPr="00E62448" w:rsidRDefault="000276C6" w:rsidP="00E62448">
      <w:pPr>
        <w:pStyle w:val="Poetry"/>
      </w:pPr>
      <w:r w:rsidRPr="00E62448">
        <w:t>We shall see your prudent lady, but short shall be our stay.</w:t>
      </w:r>
    </w:p>
    <w:p w14:paraId="625BECA8" w14:textId="10455787" w:rsidR="000276C6" w:rsidRPr="00E62448" w:rsidRDefault="000276C6" w:rsidP="00E62448">
      <w:pPr>
        <w:pStyle w:val="Poetry"/>
      </w:pPr>
      <w:r w:rsidRPr="00E62448">
        <w:t>And it is needful for us from the kingdom forth to wend,</w:t>
      </w:r>
    </w:p>
    <w:p w14:paraId="7B92C604" w14:textId="4F3B84DF" w:rsidR="000276C6" w:rsidRDefault="000276C6" w:rsidP="00E62448">
      <w:pPr>
        <w:pStyle w:val="Poetry"/>
      </w:pPr>
      <w:r w:rsidRPr="00E62448">
        <w:t>For the season of our suffrance drawns onward to its end.”</w:t>
      </w:r>
    </w:p>
    <w:p w14:paraId="39654D02" w14:textId="77777777" w:rsidR="00E62448" w:rsidRPr="00E62448" w:rsidRDefault="00E62448" w:rsidP="00E62448">
      <w:pPr>
        <w:pStyle w:val="Poetry"/>
      </w:pPr>
    </w:p>
    <w:p w14:paraId="48C37140" w14:textId="77777777" w:rsidR="000276C6" w:rsidRPr="00E62448" w:rsidRDefault="000276C6" w:rsidP="00E62448">
      <w:pPr>
        <w:pStyle w:val="Heading4"/>
      </w:pPr>
      <w:r w:rsidRPr="00E62448">
        <w:t>XII</w:t>
      </w:r>
    </w:p>
    <w:p w14:paraId="2DEA66A1" w14:textId="77777777" w:rsidR="00E62448" w:rsidRDefault="000276C6" w:rsidP="00E62448">
      <w:pPr>
        <w:pStyle w:val="Poetry"/>
      </w:pPr>
      <w:r w:rsidRPr="00E62448">
        <w:t xml:space="preserve">They spake these words and straightaway the tent upgathered then, </w:t>
      </w:r>
    </w:p>
    <w:p w14:paraId="0CDC9060" w14:textId="7E481213" w:rsidR="000276C6" w:rsidRPr="00E62448" w:rsidRDefault="000276C6" w:rsidP="00E62448">
      <w:pPr>
        <w:pStyle w:val="Poetry"/>
      </w:pPr>
      <w:r w:rsidRPr="00E62448">
        <w:t>My lord the Cid rode swiftly with all his host of men.</w:t>
      </w:r>
    </w:p>
    <w:p w14:paraId="049B6A7A" w14:textId="77777777" w:rsidR="000276C6" w:rsidRPr="00E62448" w:rsidRDefault="000276C6" w:rsidP="00E62448">
      <w:pPr>
        <w:pStyle w:val="Poetry"/>
      </w:pPr>
      <w:r w:rsidRPr="00E62448">
        <w:t>And forth unto Saint Mary’s the horse’s head turned he,</w:t>
      </w:r>
    </w:p>
    <w:p w14:paraId="59507541" w14:textId="218F3F7E" w:rsidR="000276C6" w:rsidRPr="00E62448" w:rsidRDefault="000276C6" w:rsidP="00E62448">
      <w:pPr>
        <w:pStyle w:val="Poetry"/>
      </w:pPr>
      <w:r w:rsidRPr="00E62448">
        <w:t>And with his right hand crossed himself: “God, I give thanks to thee</w:t>
      </w:r>
    </w:p>
    <w:p w14:paraId="42DF72F4" w14:textId="77777777" w:rsidR="00E62448" w:rsidRDefault="000276C6" w:rsidP="00E62448">
      <w:pPr>
        <w:pStyle w:val="Poetry"/>
      </w:pPr>
      <w:r w:rsidRPr="00E62448">
        <w:t xml:space="preserve">Heaven and Earth that rulest. And thy favor be my weal </w:t>
      </w:r>
    </w:p>
    <w:p w14:paraId="7EAF1B85" w14:textId="0F838058" w:rsidR="000276C6" w:rsidRPr="00E62448" w:rsidRDefault="000276C6" w:rsidP="00E62448">
      <w:pPr>
        <w:pStyle w:val="Poetry"/>
      </w:pPr>
      <w:r w:rsidRPr="00E62448">
        <w:t>Holy Saint Mary, for forthright must I now quit Castile.</w:t>
      </w:r>
    </w:p>
    <w:p w14:paraId="5AA26ABF" w14:textId="77777777" w:rsidR="00E62448" w:rsidRDefault="000276C6" w:rsidP="00E62448">
      <w:pPr>
        <w:pStyle w:val="Poetry"/>
      </w:pPr>
      <w:r w:rsidRPr="00E62448">
        <w:t xml:space="preserve">For I look on the King with anger, and I know not if once more </w:t>
      </w:r>
    </w:p>
    <w:p w14:paraId="1EBFC683" w14:textId="1149E352" w:rsidR="000276C6" w:rsidRPr="00E62448" w:rsidRDefault="000276C6" w:rsidP="00E62448">
      <w:pPr>
        <w:pStyle w:val="Poetry"/>
      </w:pPr>
      <w:r w:rsidRPr="00E62448">
        <w:t>I shall dwell there in my life-days. But may thy grace watch o’er</w:t>
      </w:r>
    </w:p>
    <w:p w14:paraId="3E2F598B" w14:textId="675ED72D" w:rsidR="000276C6" w:rsidRPr="00E62448" w:rsidRDefault="000276C6" w:rsidP="00E62448">
      <w:pPr>
        <w:pStyle w:val="Poetry"/>
      </w:pPr>
      <w:r w:rsidRPr="00E62448">
        <w:t>My parting, Blessed Virgin, and guard me night and day.</w:t>
      </w:r>
      <w:r w:rsidRPr="00E62448">
        <w:tab/>
      </w:r>
    </w:p>
    <w:p w14:paraId="72A056D6" w14:textId="77777777" w:rsidR="00E62448" w:rsidRDefault="000276C6" w:rsidP="00E62448">
      <w:pPr>
        <w:pStyle w:val="Poetry"/>
      </w:pPr>
      <w:r w:rsidRPr="00E62448">
        <w:t xml:space="preserve">If thou do so and good fortune come once more in my way, </w:t>
      </w:r>
    </w:p>
    <w:p w14:paraId="398B0E0D" w14:textId="3C71BE5A" w:rsidR="000276C6" w:rsidRPr="00E62448" w:rsidRDefault="000276C6" w:rsidP="00E62448">
      <w:pPr>
        <w:pStyle w:val="Poetry"/>
      </w:pPr>
      <w:r w:rsidRPr="00E62448">
        <w:t>I will offer rich oblations at thine altar, and I swear</w:t>
      </w:r>
    </w:p>
    <w:p w14:paraId="26A6D96C" w14:textId="0C304F46" w:rsidR="000276C6" w:rsidRDefault="000276C6" w:rsidP="00E62448">
      <w:pPr>
        <w:pStyle w:val="Poetry"/>
      </w:pPr>
      <w:r w:rsidRPr="00E62448">
        <w:t>Most solemnly that I will chant a thousand masses there.”</w:t>
      </w:r>
    </w:p>
    <w:p w14:paraId="345DE9E7" w14:textId="77777777" w:rsidR="00E62448" w:rsidRPr="00E62448" w:rsidRDefault="00E62448" w:rsidP="00E62448">
      <w:pPr>
        <w:pStyle w:val="Poetry"/>
      </w:pPr>
    </w:p>
    <w:p w14:paraId="69EFCFC3" w14:textId="77777777" w:rsidR="000276C6" w:rsidRPr="00E62448" w:rsidRDefault="000276C6" w:rsidP="00E62448">
      <w:pPr>
        <w:pStyle w:val="Heading4"/>
      </w:pPr>
      <w:r w:rsidRPr="00E62448">
        <w:t>XIII</w:t>
      </w:r>
    </w:p>
    <w:p w14:paraId="30024947" w14:textId="77777777" w:rsidR="000276C6" w:rsidRPr="00E62448" w:rsidRDefault="000276C6" w:rsidP="00E62448">
      <w:pPr>
        <w:pStyle w:val="Poetry"/>
      </w:pPr>
      <w:r w:rsidRPr="00E62448">
        <w:lastRenderedPageBreak/>
        <w:t>And the lord Cid departed fondly as a good man may.</w:t>
      </w:r>
    </w:p>
    <w:p w14:paraId="62C1EFAC" w14:textId="6AF1049F" w:rsidR="000276C6" w:rsidRPr="00E62448" w:rsidRDefault="000276C6" w:rsidP="00E62448">
      <w:pPr>
        <w:pStyle w:val="Poetry"/>
      </w:pPr>
      <w:r w:rsidRPr="00E62448">
        <w:t>Forthwith they loosed the horses, and out they spurred away.</w:t>
      </w:r>
    </w:p>
    <w:p w14:paraId="4514933E" w14:textId="77777777" w:rsidR="000276C6" w:rsidRPr="00E62448" w:rsidRDefault="000276C6" w:rsidP="00E62448">
      <w:pPr>
        <w:pStyle w:val="Poetry"/>
      </w:pPr>
      <w:r w:rsidRPr="00E62448">
        <w:t>Said good Martin Antolínez in Burgos that did dwell:</w:t>
      </w:r>
    </w:p>
    <w:p w14:paraId="5031B634" w14:textId="77777777" w:rsidR="00E62448" w:rsidRDefault="000276C6" w:rsidP="00E62448">
      <w:pPr>
        <w:pStyle w:val="Poetry"/>
      </w:pPr>
      <w:r w:rsidRPr="00E62448">
        <w:t xml:space="preserve">“I would see my lady gladly and advise my people well </w:t>
      </w:r>
    </w:p>
    <w:p w14:paraId="416191BB" w14:textId="3B4B3B60" w:rsidR="000276C6" w:rsidRPr="00E62448" w:rsidRDefault="000276C6" w:rsidP="00E62448">
      <w:pPr>
        <w:pStyle w:val="Poetry"/>
      </w:pPr>
      <w:r w:rsidRPr="00E62448">
        <w:t>What they shall do hereafter. It matters not to me</w:t>
      </w:r>
    </w:p>
    <w:p w14:paraId="57209577" w14:textId="1E27CB0D" w:rsidR="000276C6" w:rsidRDefault="000276C6" w:rsidP="00E62448">
      <w:pPr>
        <w:pStyle w:val="Poetry"/>
      </w:pPr>
      <w:r w:rsidRPr="00E62448">
        <w:t>Though the King take all. Ere sunrise I shall come unto thee.”</w:t>
      </w:r>
    </w:p>
    <w:p w14:paraId="77A5633F" w14:textId="77777777" w:rsidR="00E62448" w:rsidRPr="00E62448" w:rsidRDefault="00E62448" w:rsidP="00E62448">
      <w:pPr>
        <w:pStyle w:val="Poetry"/>
      </w:pPr>
    </w:p>
    <w:p w14:paraId="1812CA9A" w14:textId="77777777" w:rsidR="000276C6" w:rsidRPr="00E62448" w:rsidRDefault="000276C6" w:rsidP="00E62448">
      <w:pPr>
        <w:pStyle w:val="Heading4"/>
      </w:pPr>
      <w:r w:rsidRPr="00E62448">
        <w:t>XIV</w:t>
      </w:r>
    </w:p>
    <w:p w14:paraId="23F33DA7" w14:textId="359D92BE" w:rsidR="000276C6" w:rsidRPr="00E62448" w:rsidRDefault="000276C6" w:rsidP="00E62448">
      <w:pPr>
        <w:pStyle w:val="Poetry"/>
      </w:pPr>
      <w:r w:rsidRPr="00E62448">
        <w:t>Martin went back to Burgos but my lord the Cid spurred on</w:t>
      </w:r>
    </w:p>
    <w:p w14:paraId="7496D635" w14:textId="77777777" w:rsidR="00E62448" w:rsidRDefault="000276C6" w:rsidP="00E62448">
      <w:pPr>
        <w:pStyle w:val="Poetry"/>
      </w:pPr>
      <w:r w:rsidRPr="00E62448">
        <w:t xml:space="preserve">To San Pedro of Cardeñas as hard as horse could run, </w:t>
      </w:r>
    </w:p>
    <w:p w14:paraId="459102FD" w14:textId="79134DA6" w:rsidR="000276C6" w:rsidRPr="00E62448" w:rsidRDefault="000276C6" w:rsidP="00E62448">
      <w:pPr>
        <w:pStyle w:val="Poetry"/>
      </w:pPr>
      <w:r w:rsidRPr="00E62448">
        <w:t>With all his men about him who served him as is due.</w:t>
      </w:r>
    </w:p>
    <w:p w14:paraId="1CC0FAB4" w14:textId="77777777" w:rsidR="00E62448" w:rsidRDefault="000276C6" w:rsidP="00E62448">
      <w:pPr>
        <w:pStyle w:val="Poetry"/>
      </w:pPr>
      <w:r w:rsidRPr="00E62448">
        <w:t xml:space="preserve">And it was nigh to morning, and the cocks full oft they crew, </w:t>
      </w:r>
    </w:p>
    <w:p w14:paraId="672C7D26" w14:textId="59A4A7AA" w:rsidR="000276C6" w:rsidRPr="00E62448" w:rsidRDefault="000276C6" w:rsidP="00E62448">
      <w:pPr>
        <w:pStyle w:val="Poetry"/>
      </w:pPr>
      <w:r w:rsidRPr="00E62448">
        <w:t>When at last my lord the Campeador unto San Pedro came.</w:t>
      </w:r>
    </w:p>
    <w:p w14:paraId="30CA0175" w14:textId="5F47F96B" w:rsidR="000276C6" w:rsidRPr="00E62448" w:rsidRDefault="000276C6" w:rsidP="00E62448">
      <w:pPr>
        <w:pStyle w:val="Poetry"/>
      </w:pPr>
      <w:r w:rsidRPr="00E62448">
        <w:t>God’s Christian was the Abbot. Don Sancho was his name;</w:t>
      </w:r>
    </w:p>
    <w:p w14:paraId="50A6B97F" w14:textId="77777777" w:rsidR="000276C6" w:rsidRPr="00E62448" w:rsidRDefault="000276C6" w:rsidP="00E62448">
      <w:pPr>
        <w:pStyle w:val="Poetry"/>
      </w:pPr>
      <w:r w:rsidRPr="00E62448">
        <w:t>And he was saying matins at the breaking of the day.</w:t>
      </w:r>
    </w:p>
    <w:p w14:paraId="7ACE2D27" w14:textId="77777777" w:rsidR="00E62448" w:rsidRDefault="000276C6" w:rsidP="00E62448">
      <w:pPr>
        <w:pStyle w:val="Poetry"/>
      </w:pPr>
      <w:r w:rsidRPr="00E62448">
        <w:t xml:space="preserve">With her five good dames in waiting Xiména there did pray. </w:t>
      </w:r>
    </w:p>
    <w:p w14:paraId="27272EBB" w14:textId="67386D83" w:rsidR="000276C6" w:rsidRPr="00E62448" w:rsidRDefault="000276C6" w:rsidP="00E62448">
      <w:pPr>
        <w:pStyle w:val="Poetry"/>
      </w:pPr>
      <w:r w:rsidRPr="00E62448">
        <w:t>They prayed unto Saint Peter and God they did implore:</w:t>
      </w:r>
    </w:p>
    <w:p w14:paraId="25387D7F" w14:textId="52A726F4" w:rsidR="000276C6" w:rsidRDefault="000276C6" w:rsidP="00E62448">
      <w:pPr>
        <w:pStyle w:val="Poetry"/>
      </w:pPr>
      <w:r w:rsidRPr="00E62448">
        <w:t>“O thou who guidest all mankind, succor the Campeador.”</w:t>
      </w:r>
    </w:p>
    <w:p w14:paraId="718E4D28" w14:textId="77777777" w:rsidR="00E62448" w:rsidRPr="00E62448" w:rsidRDefault="00E62448" w:rsidP="00E62448">
      <w:pPr>
        <w:pStyle w:val="Poetry"/>
      </w:pPr>
    </w:p>
    <w:p w14:paraId="03334882" w14:textId="77777777" w:rsidR="000276C6" w:rsidRPr="00E62448" w:rsidRDefault="000276C6" w:rsidP="00E62448">
      <w:pPr>
        <w:pStyle w:val="Heading4"/>
      </w:pPr>
      <w:r w:rsidRPr="00E62448">
        <w:t>XV</w:t>
      </w:r>
    </w:p>
    <w:p w14:paraId="61714EC2" w14:textId="6501CDAF" w:rsidR="000276C6" w:rsidRPr="00E62448" w:rsidRDefault="000276C6" w:rsidP="00E62448">
      <w:pPr>
        <w:pStyle w:val="Poetry"/>
      </w:pPr>
      <w:r w:rsidRPr="00E62448">
        <w:t>One knocked at the doorway, and they heard the tidings then.</w:t>
      </w:r>
    </w:p>
    <w:p w14:paraId="52E756C6" w14:textId="77777777" w:rsidR="000276C6" w:rsidRPr="00E62448" w:rsidRDefault="000276C6" w:rsidP="00E62448">
      <w:pPr>
        <w:pStyle w:val="Poetry"/>
      </w:pPr>
      <w:r w:rsidRPr="00E62448">
        <w:t>God wot the Abbot Sancho was the happiest of men.</w:t>
      </w:r>
    </w:p>
    <w:p w14:paraId="5DB50FB8" w14:textId="77777777" w:rsidR="00E62448" w:rsidRDefault="000276C6" w:rsidP="00E62448">
      <w:pPr>
        <w:pStyle w:val="Poetry"/>
      </w:pPr>
      <w:r w:rsidRPr="00E62448">
        <w:t xml:space="preserve">With the lights and with the candles to the court they ran forth right, </w:t>
      </w:r>
    </w:p>
    <w:p w14:paraId="0FF8C2CC" w14:textId="113C9F39" w:rsidR="000276C6" w:rsidRPr="00E62448" w:rsidRDefault="000276C6" w:rsidP="00E62448">
      <w:pPr>
        <w:pStyle w:val="Poetry"/>
      </w:pPr>
      <w:r w:rsidRPr="00E62448">
        <w:t>And him who in good hour was born they welcomed in delight.</w:t>
      </w:r>
    </w:p>
    <w:p w14:paraId="5555CFEB" w14:textId="77777777" w:rsidR="000276C6" w:rsidRPr="00E62448" w:rsidRDefault="000276C6" w:rsidP="00E62448">
      <w:pPr>
        <w:pStyle w:val="Poetry"/>
      </w:pPr>
      <w:r w:rsidRPr="00E62448">
        <w:t>“My lord Cid,” quoth the Abbot, “Now God be praised of grace!</w:t>
      </w:r>
    </w:p>
    <w:p w14:paraId="3E2575BC" w14:textId="1FD764A8" w:rsidR="000276C6" w:rsidRPr="00E62448" w:rsidRDefault="000276C6" w:rsidP="00E62448">
      <w:pPr>
        <w:pStyle w:val="Poetry"/>
      </w:pPr>
      <w:r w:rsidRPr="00E62448">
        <w:t>Do thou accept my welcome, since I see thee in this place.”</w:t>
      </w:r>
    </w:p>
    <w:p w14:paraId="3E2278C0" w14:textId="77777777" w:rsidR="000276C6" w:rsidRPr="00E62448" w:rsidRDefault="000276C6" w:rsidP="00E62448">
      <w:pPr>
        <w:pStyle w:val="Poetry"/>
      </w:pPr>
      <w:r w:rsidRPr="00E62448">
        <w:t>And the Cid who in good hour was born, hereunto answered he:</w:t>
      </w:r>
    </w:p>
    <w:p w14:paraId="3A9AF3CD" w14:textId="77777777" w:rsidR="00E62448" w:rsidRDefault="000276C6" w:rsidP="00E62448">
      <w:pPr>
        <w:pStyle w:val="Poetry"/>
      </w:pPr>
      <w:r w:rsidRPr="00E62448">
        <w:t xml:space="preserve">“My thanks to thee, don Sancho, I am content with thee. </w:t>
      </w:r>
    </w:p>
    <w:p w14:paraId="4B7F3438" w14:textId="253D455E" w:rsidR="000276C6" w:rsidRPr="00E62448" w:rsidRDefault="000276C6" w:rsidP="00E62448">
      <w:pPr>
        <w:pStyle w:val="Poetry"/>
      </w:pPr>
      <w:r w:rsidRPr="00E62448">
        <w:t>For myself and for my vassals provision will I make.</w:t>
      </w:r>
    </w:p>
    <w:p w14:paraId="6A031358" w14:textId="77777777" w:rsidR="000276C6" w:rsidRPr="00E62448" w:rsidRDefault="000276C6" w:rsidP="00E62448">
      <w:pPr>
        <w:pStyle w:val="Poetry"/>
      </w:pPr>
      <w:r w:rsidRPr="00E62448">
        <w:t>Since I depart to exile, these fifty marks now take.</w:t>
      </w:r>
    </w:p>
    <w:p w14:paraId="130A105B" w14:textId="1DD1D74F" w:rsidR="000276C6" w:rsidRPr="00E62448" w:rsidRDefault="000276C6" w:rsidP="00E62448">
      <w:pPr>
        <w:pStyle w:val="Poetry"/>
      </w:pPr>
      <w:r w:rsidRPr="00E62448">
        <w:t>If I may live my life-span, they shall be doubled you.</w:t>
      </w:r>
    </w:p>
    <w:p w14:paraId="56F375A3" w14:textId="77777777" w:rsidR="00E62448" w:rsidRDefault="000276C6" w:rsidP="00E62448">
      <w:pPr>
        <w:pStyle w:val="Poetry"/>
      </w:pPr>
      <w:r w:rsidRPr="00E62448">
        <w:t xml:space="preserve">To the Abbey not a groatsworth of damage will I do. </w:t>
      </w:r>
    </w:p>
    <w:p w14:paraId="0422306E" w14:textId="163DABC6" w:rsidR="000276C6" w:rsidRPr="00E62448" w:rsidRDefault="000276C6" w:rsidP="00E62448">
      <w:pPr>
        <w:pStyle w:val="Poetry"/>
      </w:pPr>
      <w:r w:rsidRPr="00E62448">
        <w:t>For my lady do I give you an hundred marks again,</w:t>
      </w:r>
    </w:p>
    <w:p w14:paraId="50BF2F52" w14:textId="77777777" w:rsidR="00E62448" w:rsidRDefault="000276C6" w:rsidP="00E62448">
      <w:pPr>
        <w:pStyle w:val="Poetry"/>
      </w:pPr>
      <w:r w:rsidRPr="00E62448">
        <w:t xml:space="preserve">Herself, her dames and daughters for this year do you maintain. </w:t>
      </w:r>
    </w:p>
    <w:p w14:paraId="2EA8965F" w14:textId="54F4DC95" w:rsidR="000276C6" w:rsidRPr="00E62448" w:rsidRDefault="000276C6" w:rsidP="00E62448">
      <w:pPr>
        <w:pStyle w:val="Poetry"/>
      </w:pPr>
      <w:r w:rsidRPr="00E62448">
        <w:lastRenderedPageBreak/>
        <w:t>I leave two daughters with you, but little girls they be.</w:t>
      </w:r>
    </w:p>
    <w:p w14:paraId="149D8D03" w14:textId="4BDB0E54" w:rsidR="000276C6" w:rsidRPr="00E62448" w:rsidRDefault="000276C6" w:rsidP="00E62448">
      <w:pPr>
        <w:pStyle w:val="Poetry"/>
      </w:pPr>
      <w:r w:rsidRPr="00E62448">
        <w:t>In thine arms keep them kindly. I commend them here to thee.</w:t>
      </w:r>
    </w:p>
    <w:p w14:paraId="7787FD7B" w14:textId="77777777" w:rsidR="00E62448" w:rsidRDefault="000276C6" w:rsidP="00E62448">
      <w:pPr>
        <w:pStyle w:val="Poetry"/>
      </w:pPr>
      <w:r w:rsidRPr="00E62448">
        <w:t xml:space="preserve">Don Sancho do thou guard them, and of my wife take care. </w:t>
      </w:r>
    </w:p>
    <w:p w14:paraId="7B375F0A" w14:textId="2DC19BEF" w:rsidR="000276C6" w:rsidRPr="00E62448" w:rsidRDefault="000276C6" w:rsidP="00E62448">
      <w:pPr>
        <w:pStyle w:val="Poetry"/>
      </w:pPr>
      <w:r w:rsidRPr="00E62448">
        <w:t>If thou wantest yet and lackest for anything whate’er,</w:t>
      </w:r>
    </w:p>
    <w:p w14:paraId="1645F041" w14:textId="77777777" w:rsidR="000276C6" w:rsidRPr="00E62448" w:rsidRDefault="000276C6" w:rsidP="00E62448">
      <w:pPr>
        <w:pStyle w:val="Poetry"/>
      </w:pPr>
      <w:r w:rsidRPr="00E62448">
        <w:t>Look well to their provision, thee I conjure once more,</w:t>
      </w:r>
    </w:p>
    <w:p w14:paraId="141EBD91" w14:textId="77777777" w:rsidR="000276C6" w:rsidRPr="00E62448" w:rsidRDefault="000276C6" w:rsidP="00E62448">
      <w:pPr>
        <w:pStyle w:val="Poetry"/>
      </w:pPr>
      <w:r w:rsidRPr="00E62448">
        <w:t>And for one mark that thou spendest the Abbey shall have four.”</w:t>
      </w:r>
    </w:p>
    <w:p w14:paraId="7A5B0FE1" w14:textId="4E36C622" w:rsidR="000276C6" w:rsidRPr="00E62448" w:rsidRDefault="000276C6" w:rsidP="00E62448">
      <w:pPr>
        <w:pStyle w:val="Poetry"/>
      </w:pPr>
      <w:r w:rsidRPr="00E62448">
        <w:t>And with glad heart the Abbot his full assent made plain.</w:t>
      </w:r>
      <w:r w:rsidRPr="00E62448">
        <w:tab/>
      </w:r>
    </w:p>
    <w:p w14:paraId="2CCE93D2" w14:textId="77777777" w:rsidR="00E62448" w:rsidRDefault="000276C6" w:rsidP="00E62448">
      <w:pPr>
        <w:pStyle w:val="Poetry"/>
      </w:pPr>
      <w:r w:rsidRPr="00E62448">
        <w:t xml:space="preserve">And lo! the Dame Xiména came with her daughters twain. </w:t>
      </w:r>
    </w:p>
    <w:p w14:paraId="69A8D455" w14:textId="77777777" w:rsidR="00E62448" w:rsidRDefault="000276C6" w:rsidP="00E62448">
      <w:pPr>
        <w:pStyle w:val="Poetry"/>
      </w:pPr>
      <w:r w:rsidRPr="00E62448">
        <w:t xml:space="preserve">Each had her dame-in-waiting who the little maiden bore. </w:t>
      </w:r>
    </w:p>
    <w:p w14:paraId="0B6795DB" w14:textId="77777777" w:rsidR="00E62448" w:rsidRDefault="000276C6" w:rsidP="00E62448">
      <w:pPr>
        <w:pStyle w:val="Poetry"/>
      </w:pPr>
      <w:r w:rsidRPr="00E62448">
        <w:t xml:space="preserve">And Dame Xiména bent the knee before the Campeador. </w:t>
      </w:r>
    </w:p>
    <w:p w14:paraId="127D3163" w14:textId="0CE6C02F" w:rsidR="000276C6" w:rsidRPr="00E62448" w:rsidRDefault="000276C6" w:rsidP="00E62448">
      <w:pPr>
        <w:pStyle w:val="Poetry"/>
      </w:pPr>
      <w:r w:rsidRPr="00E62448">
        <w:t>And fain she was to kiss his hand, and, oh, she wept forlorn!</w:t>
      </w:r>
    </w:p>
    <w:p w14:paraId="67DC662C" w14:textId="7142FE91" w:rsidR="000276C6" w:rsidRPr="00E62448" w:rsidRDefault="000276C6" w:rsidP="00E62448">
      <w:pPr>
        <w:pStyle w:val="Poetry"/>
      </w:pPr>
      <w:r w:rsidRPr="00E62448">
        <w:t>“A boon! A boon! my Campeador. In a good hour wert thou born.</w:t>
      </w:r>
    </w:p>
    <w:p w14:paraId="0D48A391" w14:textId="322CF172" w:rsidR="000276C6" w:rsidRDefault="000276C6" w:rsidP="00E62448">
      <w:pPr>
        <w:pStyle w:val="Poetry"/>
      </w:pPr>
      <w:r w:rsidRPr="00E62448">
        <w:t>And because of wicked slanderers art thou banished from the land.</w:t>
      </w:r>
    </w:p>
    <w:p w14:paraId="01376421" w14:textId="77777777" w:rsidR="00E62448" w:rsidRPr="00E62448" w:rsidRDefault="00E62448" w:rsidP="00E62448">
      <w:pPr>
        <w:pStyle w:val="Poetry"/>
      </w:pPr>
    </w:p>
    <w:p w14:paraId="36B7B5A3" w14:textId="77777777" w:rsidR="000276C6" w:rsidRPr="00E62448" w:rsidRDefault="000276C6" w:rsidP="00E62448">
      <w:pPr>
        <w:pStyle w:val="Heading4"/>
      </w:pPr>
      <w:r w:rsidRPr="00E62448">
        <w:t>XVI</w:t>
      </w:r>
    </w:p>
    <w:p w14:paraId="40BFFE63" w14:textId="77777777" w:rsidR="000276C6" w:rsidRPr="00E62448" w:rsidRDefault="000276C6" w:rsidP="00E62448">
      <w:pPr>
        <w:pStyle w:val="Poetry"/>
      </w:pPr>
      <w:r w:rsidRPr="00E62448">
        <w:t>“Oh Campeador fair-bearded, a favor at thy hand!</w:t>
      </w:r>
    </w:p>
    <w:p w14:paraId="060EE81F" w14:textId="77777777" w:rsidR="00E62448" w:rsidRDefault="000276C6" w:rsidP="00E62448">
      <w:pPr>
        <w:pStyle w:val="Poetry"/>
      </w:pPr>
      <w:r w:rsidRPr="00E62448">
        <w:t xml:space="preserve">Behold I kneel before thee, and thy daughters are here with me, </w:t>
      </w:r>
    </w:p>
    <w:p w14:paraId="208F0371" w14:textId="450904EE" w:rsidR="000276C6" w:rsidRPr="00E62448" w:rsidRDefault="000276C6" w:rsidP="00E62448">
      <w:pPr>
        <w:pStyle w:val="Poetry"/>
      </w:pPr>
      <w:r w:rsidRPr="00E62448">
        <w:t>That have seen of days not many, for children yet they be,</w:t>
      </w:r>
    </w:p>
    <w:p w14:paraId="2983D9F9" w14:textId="617A37E1" w:rsidR="000276C6" w:rsidRPr="00E62448" w:rsidRDefault="000276C6" w:rsidP="00E62448">
      <w:pPr>
        <w:pStyle w:val="Poetry"/>
      </w:pPr>
      <w:r w:rsidRPr="00E62448">
        <w:t>And these who are my ladies to serve my need that know.</w:t>
      </w:r>
    </w:p>
    <w:p w14:paraId="424DE9B8" w14:textId="77777777" w:rsidR="000276C6" w:rsidRPr="00E62448" w:rsidRDefault="000276C6" w:rsidP="00E62448">
      <w:pPr>
        <w:pStyle w:val="Poetry"/>
      </w:pPr>
      <w:r w:rsidRPr="00E62448">
        <w:t>Now well do I behold it, thou art about to go.</w:t>
      </w:r>
    </w:p>
    <w:p w14:paraId="34A4B317" w14:textId="77777777" w:rsidR="00E62448" w:rsidRDefault="000276C6" w:rsidP="00E62448">
      <w:pPr>
        <w:pStyle w:val="Poetry"/>
      </w:pPr>
      <w:r w:rsidRPr="00E62448">
        <w:t xml:space="preserve">Now from thee our lives a season must sunder and remove, </w:t>
      </w:r>
    </w:p>
    <w:p w14:paraId="420BFD87" w14:textId="28BEA3F5" w:rsidR="000276C6" w:rsidRPr="00E62448" w:rsidRDefault="000276C6" w:rsidP="00E62448">
      <w:pPr>
        <w:pStyle w:val="Poetry"/>
      </w:pPr>
      <w:r w:rsidRPr="00E62448">
        <w:t>But unto us give succor for sweet Saint Mary’s love.”</w:t>
      </w:r>
    </w:p>
    <w:p w14:paraId="6109FB08" w14:textId="77777777" w:rsidR="000276C6" w:rsidRPr="00E62448" w:rsidRDefault="000276C6" w:rsidP="00E62448">
      <w:pPr>
        <w:pStyle w:val="Poetry"/>
      </w:pPr>
      <w:r w:rsidRPr="00E62448">
        <w:t>The Cid, the nobly bearded, reached down unto the twain,</w:t>
      </w:r>
    </w:p>
    <w:p w14:paraId="56F05DB0" w14:textId="623A54D4" w:rsidR="000276C6" w:rsidRPr="00E62448" w:rsidRDefault="000276C6" w:rsidP="00E62448">
      <w:pPr>
        <w:pStyle w:val="Poetry"/>
      </w:pPr>
      <w:r w:rsidRPr="00E62448">
        <w:t>And in his arms his daughters has lifted up again,</w:t>
      </w:r>
    </w:p>
    <w:p w14:paraId="780E218D" w14:textId="77777777" w:rsidR="00E62448" w:rsidRDefault="000276C6" w:rsidP="00E62448">
      <w:pPr>
        <w:pStyle w:val="Poetry"/>
      </w:pPr>
      <w:r w:rsidRPr="00E62448">
        <w:t xml:space="preserve">And to his heart he pressed them, so great his love was grown, </w:t>
      </w:r>
    </w:p>
    <w:p w14:paraId="5E470579" w14:textId="72D532E3" w:rsidR="000276C6" w:rsidRPr="00E62448" w:rsidRDefault="000276C6" w:rsidP="00E62448">
      <w:pPr>
        <w:pStyle w:val="Poetry"/>
      </w:pPr>
      <w:r w:rsidRPr="00E62448">
        <w:t>And his tears fell fast and bitter, and sorely did he moan:</w:t>
      </w:r>
    </w:p>
    <w:p w14:paraId="65A9D94F" w14:textId="77777777" w:rsidR="000276C6" w:rsidRPr="00E62448" w:rsidRDefault="000276C6" w:rsidP="00E62448">
      <w:pPr>
        <w:pStyle w:val="Poetry"/>
      </w:pPr>
      <w:r w:rsidRPr="00E62448">
        <w:t>“Xiména as mine own spirit I loved thee, gentle wife;</w:t>
      </w:r>
    </w:p>
    <w:p w14:paraId="40028A2F" w14:textId="77777777" w:rsidR="000276C6" w:rsidRPr="00E62448" w:rsidRDefault="000276C6" w:rsidP="00E62448">
      <w:pPr>
        <w:pStyle w:val="Poetry"/>
      </w:pPr>
      <w:r w:rsidRPr="00E62448">
        <w:t>But o’er well dost thou behold it, we must sunder in our life.</w:t>
      </w:r>
    </w:p>
    <w:p w14:paraId="3C7C08C9" w14:textId="71E2659E" w:rsidR="000276C6" w:rsidRPr="00E62448" w:rsidRDefault="000276C6" w:rsidP="00E62448">
      <w:pPr>
        <w:pStyle w:val="Poetry"/>
      </w:pPr>
      <w:r w:rsidRPr="00E62448">
        <w:t>I must flee and thou behind me here in the land must stay.</w:t>
      </w:r>
    </w:p>
    <w:p w14:paraId="7D69ED71" w14:textId="77777777" w:rsidR="000276C6" w:rsidRPr="00E62448" w:rsidRDefault="000276C6" w:rsidP="00E62448">
      <w:pPr>
        <w:pStyle w:val="Poetry"/>
      </w:pPr>
      <w:r w:rsidRPr="00E62448">
        <w:t>Please God and sweet Saint Mary that yet upon a day</w:t>
      </w:r>
    </w:p>
    <w:p w14:paraId="516BE33B" w14:textId="77777777" w:rsidR="00E62448" w:rsidRDefault="000276C6" w:rsidP="00E62448">
      <w:pPr>
        <w:pStyle w:val="Poetry"/>
      </w:pPr>
      <w:r w:rsidRPr="00E62448">
        <w:t xml:space="preserve">I shall give my girls in marriage with mine own hand rich and well, </w:t>
      </w:r>
    </w:p>
    <w:p w14:paraId="63C713DD" w14:textId="156150F7" w:rsidR="000276C6" w:rsidRPr="00E62448" w:rsidRDefault="000276C6" w:rsidP="00E62448">
      <w:pPr>
        <w:pStyle w:val="Poetry"/>
      </w:pPr>
      <w:r w:rsidRPr="00E62448">
        <w:t>And thereafter in good fortune be suffered yet to dwell,</w:t>
      </w:r>
    </w:p>
    <w:p w14:paraId="67520363" w14:textId="32F91D8F" w:rsidR="000276C6" w:rsidRDefault="000276C6" w:rsidP="00E62448">
      <w:pPr>
        <w:pStyle w:val="Poetry"/>
      </w:pPr>
      <w:r w:rsidRPr="00E62448">
        <w:t>May they grant me, wife, much honored, to serve thee then once more.”</w:t>
      </w:r>
    </w:p>
    <w:p w14:paraId="19EFC999" w14:textId="77777777" w:rsidR="00E62448" w:rsidRPr="00E62448" w:rsidRDefault="00E62448" w:rsidP="00E62448">
      <w:pPr>
        <w:pStyle w:val="Poetry"/>
      </w:pPr>
    </w:p>
    <w:p w14:paraId="5058E1B4" w14:textId="77777777" w:rsidR="000276C6" w:rsidRPr="00E62448" w:rsidRDefault="000276C6" w:rsidP="00E62448">
      <w:pPr>
        <w:pStyle w:val="Heading4"/>
      </w:pPr>
      <w:r w:rsidRPr="00E62448">
        <w:lastRenderedPageBreak/>
        <w:t>XVII</w:t>
      </w:r>
    </w:p>
    <w:p w14:paraId="7CD79014" w14:textId="7F6B56DE" w:rsidR="000276C6" w:rsidRDefault="000276C6" w:rsidP="00E62448">
      <w:pPr>
        <w:pStyle w:val="Poetry"/>
      </w:pPr>
      <w:r>
        <w:t>A</w:t>
      </w:r>
      <w:r>
        <w:rPr>
          <w:spacing w:val="-4"/>
        </w:rPr>
        <w:t xml:space="preserve"> </w:t>
      </w:r>
      <w:r>
        <w:t>mighty</w:t>
      </w:r>
      <w:r>
        <w:rPr>
          <w:spacing w:val="-4"/>
        </w:rPr>
        <w:t xml:space="preserve"> </w:t>
      </w:r>
      <w:r>
        <w:t>feast</w:t>
      </w:r>
      <w:r>
        <w:rPr>
          <w:spacing w:val="-3"/>
        </w:rPr>
        <w:t xml:space="preserve"> </w:t>
      </w:r>
      <w:r>
        <w:t>they</w:t>
      </w:r>
      <w:r>
        <w:rPr>
          <w:spacing w:val="-4"/>
        </w:rPr>
        <w:t xml:space="preserve"> </w:t>
      </w:r>
      <w:r>
        <w:t>had</w:t>
      </w:r>
      <w:r>
        <w:rPr>
          <w:spacing w:val="-4"/>
        </w:rPr>
        <w:t xml:space="preserve"> </w:t>
      </w:r>
      <w:r>
        <w:t>prepared</w:t>
      </w:r>
      <w:r>
        <w:rPr>
          <w:spacing w:val="-3"/>
        </w:rPr>
        <w:t xml:space="preserve"> </w:t>
      </w:r>
      <w:r>
        <w:t>for</w:t>
      </w:r>
      <w:r>
        <w:rPr>
          <w:spacing w:val="-4"/>
        </w:rPr>
        <w:t xml:space="preserve"> </w:t>
      </w:r>
      <w:r>
        <w:t>the</w:t>
      </w:r>
      <w:r>
        <w:rPr>
          <w:spacing w:val="-3"/>
        </w:rPr>
        <w:t xml:space="preserve"> </w:t>
      </w:r>
      <w:r>
        <w:t>Great</w:t>
      </w:r>
      <w:r>
        <w:rPr>
          <w:spacing w:val="-4"/>
        </w:rPr>
        <w:t xml:space="preserve"> </w:t>
      </w:r>
      <w:r>
        <w:t>Campeador</w:t>
      </w:r>
    </w:p>
    <w:p w14:paraId="74BF395C" w14:textId="77777777" w:rsidR="000276C6" w:rsidRDefault="000276C6" w:rsidP="00E62448">
      <w:pPr>
        <w:pStyle w:val="Poetry"/>
      </w:pPr>
      <w:r>
        <w:t>The</w:t>
      </w:r>
      <w:r>
        <w:rPr>
          <w:spacing w:val="-8"/>
        </w:rPr>
        <w:t xml:space="preserve"> </w:t>
      </w:r>
      <w:r>
        <w:t>bells</w:t>
      </w:r>
      <w:r>
        <w:rPr>
          <w:spacing w:val="-8"/>
        </w:rPr>
        <w:t xml:space="preserve"> </w:t>
      </w:r>
      <w:r>
        <w:t>within</w:t>
      </w:r>
      <w:r>
        <w:rPr>
          <w:spacing w:val="-8"/>
        </w:rPr>
        <w:t xml:space="preserve"> </w:t>
      </w:r>
      <w:r>
        <w:t>San</w:t>
      </w:r>
      <w:r>
        <w:rPr>
          <w:spacing w:val="-7"/>
        </w:rPr>
        <w:t xml:space="preserve"> </w:t>
      </w:r>
      <w:r>
        <w:t>Pedro</w:t>
      </w:r>
      <w:r>
        <w:rPr>
          <w:spacing w:val="-8"/>
        </w:rPr>
        <w:t xml:space="preserve"> </w:t>
      </w:r>
      <w:r>
        <w:t>they</w:t>
      </w:r>
      <w:r>
        <w:rPr>
          <w:spacing w:val="-8"/>
        </w:rPr>
        <w:t xml:space="preserve"> </w:t>
      </w:r>
      <w:r>
        <w:t>clamor</w:t>
      </w:r>
      <w:r>
        <w:rPr>
          <w:spacing w:val="-8"/>
        </w:rPr>
        <w:t xml:space="preserve"> </w:t>
      </w:r>
      <w:r>
        <w:t>and</w:t>
      </w:r>
      <w:r>
        <w:rPr>
          <w:spacing w:val="-7"/>
        </w:rPr>
        <w:t xml:space="preserve"> </w:t>
      </w:r>
      <w:r>
        <w:t>they</w:t>
      </w:r>
      <w:r>
        <w:rPr>
          <w:spacing w:val="-8"/>
        </w:rPr>
        <w:t xml:space="preserve"> </w:t>
      </w:r>
      <w:r>
        <w:t>peal.</w:t>
      </w:r>
    </w:p>
    <w:p w14:paraId="4DDE4B3F" w14:textId="77777777" w:rsidR="00E62448" w:rsidRDefault="000276C6" w:rsidP="00E62448">
      <w:pPr>
        <w:pStyle w:val="Poetry"/>
        <w:rPr>
          <w:spacing w:val="1"/>
        </w:rPr>
      </w:pPr>
      <w:r>
        <w:t>That my lord the Cid is banished men cry throughout Castile.</w:t>
      </w:r>
      <w:r>
        <w:rPr>
          <w:spacing w:val="1"/>
        </w:rPr>
        <w:t xml:space="preserve"> </w:t>
      </w:r>
    </w:p>
    <w:p w14:paraId="7A757016" w14:textId="77777777" w:rsidR="00E62448" w:rsidRDefault="000276C6" w:rsidP="00E62448">
      <w:pPr>
        <w:pStyle w:val="Poetry"/>
        <w:rPr>
          <w:spacing w:val="-52"/>
        </w:rPr>
      </w:pPr>
      <w:r>
        <w:t>And</w:t>
      </w:r>
      <w:r>
        <w:rPr>
          <w:spacing w:val="-11"/>
        </w:rPr>
        <w:t xml:space="preserve"> </w:t>
      </w:r>
      <w:r>
        <w:t>some</w:t>
      </w:r>
      <w:r>
        <w:rPr>
          <w:spacing w:val="-11"/>
        </w:rPr>
        <w:t xml:space="preserve"> </w:t>
      </w:r>
      <w:r>
        <w:t>have</w:t>
      </w:r>
      <w:r>
        <w:rPr>
          <w:spacing w:val="-10"/>
        </w:rPr>
        <w:t xml:space="preserve"> </w:t>
      </w:r>
      <w:r>
        <w:t>left</w:t>
      </w:r>
      <w:r>
        <w:rPr>
          <w:spacing w:val="-11"/>
        </w:rPr>
        <w:t xml:space="preserve"> </w:t>
      </w:r>
      <w:r>
        <w:t>their</w:t>
      </w:r>
      <w:r>
        <w:rPr>
          <w:spacing w:val="-10"/>
        </w:rPr>
        <w:t xml:space="preserve"> </w:t>
      </w:r>
      <w:r>
        <w:t>houses,</w:t>
      </w:r>
      <w:r>
        <w:rPr>
          <w:spacing w:val="-11"/>
        </w:rPr>
        <w:t xml:space="preserve"> </w:t>
      </w:r>
      <w:r>
        <w:t>from</w:t>
      </w:r>
      <w:r>
        <w:rPr>
          <w:spacing w:val="-11"/>
        </w:rPr>
        <w:t xml:space="preserve"> </w:t>
      </w:r>
      <w:r>
        <w:t>their</w:t>
      </w:r>
      <w:r>
        <w:rPr>
          <w:spacing w:val="-10"/>
        </w:rPr>
        <w:t xml:space="preserve"> </w:t>
      </w:r>
      <w:r>
        <w:t>lands</w:t>
      </w:r>
      <w:r>
        <w:rPr>
          <w:spacing w:val="-11"/>
        </w:rPr>
        <w:t xml:space="preserve"> </w:t>
      </w:r>
      <w:r>
        <w:t>some</w:t>
      </w:r>
      <w:r>
        <w:rPr>
          <w:spacing w:val="-10"/>
        </w:rPr>
        <w:t xml:space="preserve"> </w:t>
      </w:r>
      <w:r>
        <w:t>fled</w:t>
      </w:r>
      <w:r>
        <w:rPr>
          <w:spacing w:val="-11"/>
        </w:rPr>
        <w:t xml:space="preserve"> </w:t>
      </w:r>
      <w:r>
        <w:t>away.</w:t>
      </w:r>
      <w:r>
        <w:rPr>
          <w:spacing w:val="-52"/>
        </w:rPr>
        <w:t xml:space="preserve"> </w:t>
      </w:r>
    </w:p>
    <w:p w14:paraId="6708866A" w14:textId="63F99FD4" w:rsidR="000276C6" w:rsidRDefault="000276C6" w:rsidP="00E62448">
      <w:pPr>
        <w:pStyle w:val="Poetry"/>
      </w:pPr>
      <w:r>
        <w:t>Of</w:t>
      </w:r>
      <w:r>
        <w:rPr>
          <w:spacing w:val="-5"/>
        </w:rPr>
        <w:t xml:space="preserve"> </w:t>
      </w:r>
      <w:r>
        <w:t>knights</w:t>
      </w:r>
      <w:r>
        <w:rPr>
          <w:spacing w:val="-5"/>
        </w:rPr>
        <w:t xml:space="preserve"> </w:t>
      </w:r>
      <w:r>
        <w:t>an</w:t>
      </w:r>
      <w:r>
        <w:rPr>
          <w:spacing w:val="-5"/>
        </w:rPr>
        <w:t xml:space="preserve"> </w:t>
      </w:r>
      <w:r>
        <w:t>hundred</w:t>
      </w:r>
      <w:r>
        <w:rPr>
          <w:spacing w:val="-5"/>
        </w:rPr>
        <w:t xml:space="preserve"> </w:t>
      </w:r>
      <w:r>
        <w:t>and</w:t>
      </w:r>
      <w:r>
        <w:rPr>
          <w:spacing w:val="-5"/>
        </w:rPr>
        <w:t xml:space="preserve"> </w:t>
      </w:r>
      <w:r>
        <w:t>fifteen</w:t>
      </w:r>
      <w:r>
        <w:rPr>
          <w:spacing w:val="-5"/>
        </w:rPr>
        <w:t xml:space="preserve"> </w:t>
      </w:r>
      <w:r>
        <w:t>were</w:t>
      </w:r>
      <w:r>
        <w:rPr>
          <w:spacing w:val="-5"/>
        </w:rPr>
        <w:t xml:space="preserve"> </w:t>
      </w:r>
      <w:r>
        <w:t>seen</w:t>
      </w:r>
      <w:r>
        <w:rPr>
          <w:spacing w:val="-5"/>
        </w:rPr>
        <w:t xml:space="preserve"> </w:t>
      </w:r>
      <w:r>
        <w:t>upon</w:t>
      </w:r>
      <w:r>
        <w:rPr>
          <w:spacing w:val="-5"/>
        </w:rPr>
        <w:t xml:space="preserve"> </w:t>
      </w:r>
      <w:r>
        <w:t>that</w:t>
      </w:r>
      <w:r>
        <w:rPr>
          <w:spacing w:val="-5"/>
        </w:rPr>
        <w:t xml:space="preserve"> </w:t>
      </w:r>
      <w:r>
        <w:t>day,</w:t>
      </w:r>
    </w:p>
    <w:p w14:paraId="4D19846C" w14:textId="70C82799" w:rsidR="000276C6" w:rsidRDefault="000276C6" w:rsidP="00E62448">
      <w:pPr>
        <w:pStyle w:val="Poetry"/>
      </w:pPr>
      <w:r>
        <w:rPr>
          <w:spacing w:val="-1"/>
        </w:rPr>
        <w:t>By</w:t>
      </w:r>
      <w:r>
        <w:rPr>
          <w:spacing w:val="-13"/>
        </w:rPr>
        <w:t xml:space="preserve"> </w:t>
      </w:r>
      <w:r>
        <w:rPr>
          <w:spacing w:val="-1"/>
        </w:rPr>
        <w:t>the</w:t>
      </w:r>
      <w:r>
        <w:rPr>
          <w:spacing w:val="-12"/>
        </w:rPr>
        <w:t xml:space="preserve"> </w:t>
      </w:r>
      <w:r>
        <w:rPr>
          <w:spacing w:val="-1"/>
        </w:rPr>
        <w:t>bridge</w:t>
      </w:r>
      <w:r>
        <w:rPr>
          <w:spacing w:val="-13"/>
        </w:rPr>
        <w:t xml:space="preserve"> </w:t>
      </w:r>
      <w:r>
        <w:rPr>
          <w:spacing w:val="-1"/>
        </w:rPr>
        <w:t>across</w:t>
      </w:r>
      <w:r>
        <w:rPr>
          <w:spacing w:val="-12"/>
        </w:rPr>
        <w:t xml:space="preserve"> </w:t>
      </w:r>
      <w:r>
        <w:t>the</w:t>
      </w:r>
      <w:r>
        <w:rPr>
          <w:spacing w:val="-13"/>
        </w:rPr>
        <w:t xml:space="preserve"> </w:t>
      </w:r>
      <w:r>
        <w:t>Arlanzon</w:t>
      </w:r>
      <w:r>
        <w:rPr>
          <w:spacing w:val="-12"/>
        </w:rPr>
        <w:t xml:space="preserve"> </w:t>
      </w:r>
      <w:r>
        <w:t>together</w:t>
      </w:r>
      <w:r>
        <w:rPr>
          <w:spacing w:val="-13"/>
        </w:rPr>
        <w:t xml:space="preserve"> </w:t>
      </w:r>
      <w:r>
        <w:t>they</w:t>
      </w:r>
      <w:r>
        <w:rPr>
          <w:spacing w:val="-12"/>
        </w:rPr>
        <w:t xml:space="preserve"> </w:t>
      </w:r>
      <w:r>
        <w:t>came</w:t>
      </w:r>
      <w:r>
        <w:rPr>
          <w:spacing w:val="-12"/>
        </w:rPr>
        <w:t xml:space="preserve"> </w:t>
      </w:r>
      <w:r>
        <w:t>o’er.</w:t>
      </w:r>
    </w:p>
    <w:p w14:paraId="34F923FB" w14:textId="77777777" w:rsidR="00E62448" w:rsidRDefault="000276C6" w:rsidP="00E62448">
      <w:pPr>
        <w:pStyle w:val="Poetry"/>
        <w:rPr>
          <w:spacing w:val="1"/>
        </w:rPr>
      </w:pPr>
      <w:r>
        <w:t>One and all were they calling on the Cid Campeador.</w:t>
      </w:r>
      <w:r>
        <w:rPr>
          <w:spacing w:val="1"/>
        </w:rPr>
        <w:t xml:space="preserve"> </w:t>
      </w:r>
    </w:p>
    <w:p w14:paraId="66F9FCFF" w14:textId="49A408F9" w:rsidR="000276C6" w:rsidRDefault="000276C6" w:rsidP="00E62448">
      <w:pPr>
        <w:pStyle w:val="Poetry"/>
      </w:pPr>
      <w:r>
        <w:t>And</w:t>
      </w:r>
      <w:r>
        <w:rPr>
          <w:spacing w:val="-2"/>
        </w:rPr>
        <w:t xml:space="preserve"> </w:t>
      </w:r>
      <w:r>
        <w:t>Martin</w:t>
      </w:r>
      <w:r>
        <w:rPr>
          <w:spacing w:val="-2"/>
        </w:rPr>
        <w:t xml:space="preserve"> </w:t>
      </w:r>
      <w:r>
        <w:t>Antolínez</w:t>
      </w:r>
      <w:r>
        <w:rPr>
          <w:spacing w:val="-1"/>
        </w:rPr>
        <w:t xml:space="preserve"> </w:t>
      </w:r>
      <w:r>
        <w:t>has</w:t>
      </w:r>
      <w:r>
        <w:rPr>
          <w:spacing w:val="-2"/>
        </w:rPr>
        <w:t xml:space="preserve"> </w:t>
      </w:r>
      <w:r>
        <w:t>joined</w:t>
      </w:r>
      <w:r>
        <w:rPr>
          <w:spacing w:val="-1"/>
        </w:rPr>
        <w:t xml:space="preserve"> </w:t>
      </w:r>
      <w:r>
        <w:t>him</w:t>
      </w:r>
      <w:r>
        <w:rPr>
          <w:spacing w:val="-2"/>
        </w:rPr>
        <w:t xml:space="preserve"> </w:t>
      </w:r>
      <w:r>
        <w:t>with</w:t>
      </w:r>
      <w:r>
        <w:rPr>
          <w:spacing w:val="-1"/>
        </w:rPr>
        <w:t xml:space="preserve"> </w:t>
      </w:r>
      <w:r>
        <w:t>their</w:t>
      </w:r>
      <w:r>
        <w:rPr>
          <w:spacing w:val="-2"/>
        </w:rPr>
        <w:t xml:space="preserve"> </w:t>
      </w:r>
      <w:r>
        <w:t>power.</w:t>
      </w:r>
    </w:p>
    <w:p w14:paraId="1F6BB3B5" w14:textId="54E620C2" w:rsidR="000276C6" w:rsidRDefault="000276C6" w:rsidP="00E62448">
      <w:pPr>
        <w:pStyle w:val="Poetry"/>
      </w:pPr>
      <w:r>
        <w:t>They</w:t>
      </w:r>
      <w:r>
        <w:rPr>
          <w:spacing w:val="-6"/>
        </w:rPr>
        <w:t xml:space="preserve"> </w:t>
      </w:r>
      <w:r>
        <w:t>sought</w:t>
      </w:r>
      <w:r>
        <w:rPr>
          <w:spacing w:val="-6"/>
        </w:rPr>
        <w:t xml:space="preserve"> </w:t>
      </w:r>
      <w:r>
        <w:t>him</w:t>
      </w:r>
      <w:r>
        <w:rPr>
          <w:spacing w:val="-5"/>
        </w:rPr>
        <w:t xml:space="preserve"> </w:t>
      </w:r>
      <w:r>
        <w:t>in</w:t>
      </w:r>
      <w:r>
        <w:rPr>
          <w:spacing w:val="-6"/>
        </w:rPr>
        <w:t xml:space="preserve"> </w:t>
      </w:r>
      <w:r>
        <w:t>San</w:t>
      </w:r>
      <w:r>
        <w:rPr>
          <w:spacing w:val="-5"/>
        </w:rPr>
        <w:t xml:space="preserve"> </w:t>
      </w:r>
      <w:r>
        <w:t>Pedro,</w:t>
      </w:r>
      <w:r>
        <w:rPr>
          <w:spacing w:val="-6"/>
        </w:rPr>
        <w:t xml:space="preserve"> </w:t>
      </w:r>
      <w:r>
        <w:t>who</w:t>
      </w:r>
      <w:r>
        <w:rPr>
          <w:spacing w:val="-5"/>
        </w:rPr>
        <w:t xml:space="preserve"> </w:t>
      </w:r>
      <w:r>
        <w:t>was</w:t>
      </w:r>
      <w:r>
        <w:rPr>
          <w:spacing w:val="-6"/>
        </w:rPr>
        <w:t xml:space="preserve"> </w:t>
      </w:r>
      <w:r>
        <w:t>born</w:t>
      </w:r>
      <w:r>
        <w:rPr>
          <w:spacing w:val="-5"/>
        </w:rPr>
        <w:t xml:space="preserve"> </w:t>
      </w:r>
      <w:r>
        <w:t>in</w:t>
      </w:r>
      <w:r>
        <w:rPr>
          <w:spacing w:val="-6"/>
        </w:rPr>
        <w:t xml:space="preserve"> </w:t>
      </w:r>
      <w:r>
        <w:t>a</w:t>
      </w:r>
      <w:r>
        <w:rPr>
          <w:spacing w:val="-6"/>
        </w:rPr>
        <w:t xml:space="preserve"> </w:t>
      </w:r>
      <w:r>
        <w:t>good</w:t>
      </w:r>
      <w:r>
        <w:rPr>
          <w:spacing w:val="-5"/>
        </w:rPr>
        <w:t xml:space="preserve"> </w:t>
      </w:r>
      <w:r>
        <w:t>hour.</w:t>
      </w:r>
    </w:p>
    <w:p w14:paraId="1B83A4BF" w14:textId="77777777" w:rsidR="00E62448" w:rsidRDefault="00E62448" w:rsidP="00E62448">
      <w:pPr>
        <w:pStyle w:val="Poetry"/>
      </w:pPr>
    </w:p>
    <w:p w14:paraId="01D9DDE8" w14:textId="77777777" w:rsidR="000276C6" w:rsidRPr="00E62448" w:rsidRDefault="000276C6" w:rsidP="00E62448">
      <w:pPr>
        <w:pStyle w:val="Heading4"/>
      </w:pPr>
      <w:r w:rsidRPr="00E62448">
        <w:t>XVIII</w:t>
      </w:r>
    </w:p>
    <w:p w14:paraId="1E22B4C5" w14:textId="77777777" w:rsidR="000276C6" w:rsidRPr="00E62448" w:rsidRDefault="000276C6" w:rsidP="00E62448">
      <w:pPr>
        <w:pStyle w:val="Poetry"/>
      </w:pPr>
      <w:r w:rsidRPr="00E62448">
        <w:t>When that his host was growing, heard the great Cid of Bivár,</w:t>
      </w:r>
    </w:p>
    <w:p w14:paraId="347DB8D8" w14:textId="3FA0B61F" w:rsidR="000276C6" w:rsidRPr="00E62448" w:rsidRDefault="000276C6" w:rsidP="00E62448">
      <w:pPr>
        <w:pStyle w:val="Poetry"/>
      </w:pPr>
      <w:r w:rsidRPr="00E62448">
        <w:t>Swift he rode forth to meet them, for his fame would spread afar.</w:t>
      </w:r>
    </w:p>
    <w:p w14:paraId="6C2F3E82" w14:textId="77777777" w:rsidR="00E62448" w:rsidRDefault="000276C6" w:rsidP="00E62448">
      <w:pPr>
        <w:pStyle w:val="Poetry"/>
      </w:pPr>
      <w:r w:rsidRPr="00E62448">
        <w:t xml:space="preserve">When they were come before him, he smiled on them again. </w:t>
      </w:r>
    </w:p>
    <w:p w14:paraId="579FFD9B" w14:textId="77777777" w:rsidR="00E62448" w:rsidRDefault="000276C6" w:rsidP="00E62448">
      <w:pPr>
        <w:pStyle w:val="Poetry"/>
      </w:pPr>
      <w:r w:rsidRPr="00E62448">
        <w:t xml:space="preserve">And one and all drew near him and to kiss his hand were fain. </w:t>
      </w:r>
    </w:p>
    <w:p w14:paraId="438D3DFA" w14:textId="6B7DE3FB" w:rsidR="000276C6" w:rsidRPr="00E62448" w:rsidRDefault="000276C6" w:rsidP="00E62448">
      <w:pPr>
        <w:pStyle w:val="Poetry"/>
      </w:pPr>
      <w:r w:rsidRPr="00E62448">
        <w:t>My lord the Cid spake gladly: “Now to our God on high</w:t>
      </w:r>
    </w:p>
    <w:p w14:paraId="1C8F6894" w14:textId="77777777" w:rsidR="000276C6" w:rsidRPr="00E62448" w:rsidRDefault="000276C6" w:rsidP="00E62448">
      <w:pPr>
        <w:pStyle w:val="Poetry"/>
      </w:pPr>
      <w:r w:rsidRPr="00E62448">
        <w:t>I make my supplication that ere I come to die I</w:t>
      </w:r>
    </w:p>
    <w:p w14:paraId="44ABB78D" w14:textId="3C65588E" w:rsidR="000276C6" w:rsidRPr="00E62448" w:rsidRDefault="000276C6" w:rsidP="00E62448">
      <w:pPr>
        <w:pStyle w:val="Poetry"/>
      </w:pPr>
      <w:r w:rsidRPr="00E62448">
        <w:t>may repay your service that house and land has cost,</w:t>
      </w:r>
    </w:p>
    <w:p w14:paraId="69A90229" w14:textId="77777777" w:rsidR="00E62448" w:rsidRDefault="000276C6" w:rsidP="00E62448">
      <w:pPr>
        <w:pStyle w:val="Poetry"/>
      </w:pPr>
      <w:r w:rsidRPr="00E62448">
        <w:t xml:space="preserve">And return unto you double the possession that ye lost.” </w:t>
      </w:r>
    </w:p>
    <w:p w14:paraId="7F991751" w14:textId="77777777" w:rsidR="00E62448" w:rsidRDefault="000276C6" w:rsidP="00E62448">
      <w:pPr>
        <w:pStyle w:val="Poetry"/>
      </w:pPr>
      <w:r w:rsidRPr="00E62448">
        <w:t xml:space="preserve">My lord the Cid was merry that so great his commons grew, </w:t>
      </w:r>
    </w:p>
    <w:p w14:paraId="0AAD887F" w14:textId="13C4CA7F" w:rsidR="000276C6" w:rsidRPr="00E62448" w:rsidRDefault="000276C6" w:rsidP="00E62448">
      <w:pPr>
        <w:pStyle w:val="Poetry"/>
      </w:pPr>
      <w:r w:rsidRPr="00E62448">
        <w:t>And they that were come to him they all were merry too.</w:t>
      </w:r>
    </w:p>
    <w:p w14:paraId="3E5A35AC" w14:textId="77777777" w:rsidR="000276C6" w:rsidRPr="00E62448" w:rsidRDefault="000276C6" w:rsidP="00E62448">
      <w:pPr>
        <w:pStyle w:val="Poetry"/>
      </w:pPr>
      <w:r w:rsidRPr="00E62448">
        <w:t>Six days of grace are over, and there are left but three,</w:t>
      </w:r>
    </w:p>
    <w:p w14:paraId="25C9D08B" w14:textId="5125CFA9" w:rsidR="000276C6" w:rsidRPr="00E62448" w:rsidRDefault="000276C6" w:rsidP="00E62448">
      <w:pPr>
        <w:pStyle w:val="Poetry"/>
      </w:pPr>
      <w:r w:rsidRPr="00E62448">
        <w:t>Three and no more. The Cid was warned upon his guard to be,</w:t>
      </w:r>
    </w:p>
    <w:p w14:paraId="32DA1E58" w14:textId="77777777" w:rsidR="00E62448" w:rsidRDefault="000276C6" w:rsidP="00E62448">
      <w:pPr>
        <w:pStyle w:val="Poetry"/>
      </w:pPr>
      <w:r w:rsidRPr="00E62448">
        <w:t xml:space="preserve">For the King said, if thereafter he should find him in the land, </w:t>
      </w:r>
    </w:p>
    <w:p w14:paraId="2495F575" w14:textId="77777777" w:rsidR="00E62448" w:rsidRDefault="000276C6" w:rsidP="00E62448">
      <w:pPr>
        <w:pStyle w:val="Poetry"/>
      </w:pPr>
      <w:r w:rsidRPr="00E62448">
        <w:t xml:space="preserve">Then neither gold nor silver should redeem him from his hand. </w:t>
      </w:r>
    </w:p>
    <w:p w14:paraId="4A521BCB" w14:textId="74CAD68E" w:rsidR="000276C6" w:rsidRPr="00E62448" w:rsidRDefault="000276C6" w:rsidP="00E62448">
      <w:pPr>
        <w:pStyle w:val="Poetry"/>
      </w:pPr>
      <w:r w:rsidRPr="00E62448">
        <w:t>And now the day was over and night began to fall</w:t>
      </w:r>
    </w:p>
    <w:p w14:paraId="4B011688" w14:textId="77777777" w:rsidR="000276C6" w:rsidRPr="00E62448" w:rsidRDefault="000276C6" w:rsidP="00E62448">
      <w:pPr>
        <w:pStyle w:val="Poetry"/>
      </w:pPr>
      <w:r w:rsidRPr="00E62448">
        <w:t>His cavaliers unto him he summoned one and all:</w:t>
      </w:r>
    </w:p>
    <w:p w14:paraId="03CA4CCE" w14:textId="47B83860" w:rsidR="000276C6" w:rsidRPr="00E62448" w:rsidRDefault="000276C6" w:rsidP="00E62448">
      <w:pPr>
        <w:pStyle w:val="Poetry"/>
      </w:pPr>
      <w:r w:rsidRPr="00E62448">
        <w:t>“Hearken, my noble gentlemen. And grieve not in your care.</w:t>
      </w:r>
    </w:p>
    <w:p w14:paraId="15DA5A36" w14:textId="77777777" w:rsidR="00E62448" w:rsidRDefault="000276C6" w:rsidP="00E62448">
      <w:pPr>
        <w:pStyle w:val="Poetry"/>
      </w:pPr>
      <w:r w:rsidRPr="00E62448">
        <w:t xml:space="preserve">Few goods are mine, yet I desire that each should have his share. </w:t>
      </w:r>
    </w:p>
    <w:p w14:paraId="0A74E0F7" w14:textId="77777777" w:rsidR="00E62448" w:rsidRDefault="000276C6" w:rsidP="00E62448">
      <w:pPr>
        <w:pStyle w:val="Poetry"/>
      </w:pPr>
      <w:r w:rsidRPr="00E62448">
        <w:t xml:space="preserve">As good men ought, be prudent. When the cocks crow at day, </w:t>
      </w:r>
    </w:p>
    <w:p w14:paraId="02F135CF" w14:textId="74C37BE4" w:rsidR="000276C6" w:rsidRPr="00E62448" w:rsidRDefault="000276C6" w:rsidP="00E62448">
      <w:pPr>
        <w:pStyle w:val="Poetry"/>
      </w:pPr>
      <w:r w:rsidRPr="00E62448">
        <w:t>See that the steeds are saddled, nor tarry nor delay.</w:t>
      </w:r>
    </w:p>
    <w:p w14:paraId="7AA9F7CC" w14:textId="77777777" w:rsidR="000276C6" w:rsidRPr="00E62448" w:rsidRDefault="000276C6" w:rsidP="00E62448">
      <w:pPr>
        <w:pStyle w:val="Poetry"/>
      </w:pPr>
      <w:r w:rsidRPr="00E62448">
        <w:t>In San Pedro to say matins the Abbot good will be;</w:t>
      </w:r>
    </w:p>
    <w:p w14:paraId="659456C1" w14:textId="59378109" w:rsidR="000276C6" w:rsidRPr="00E62448" w:rsidRDefault="000276C6" w:rsidP="00E62448">
      <w:pPr>
        <w:pStyle w:val="Poetry"/>
      </w:pPr>
      <w:r w:rsidRPr="00E62448">
        <w:t>He will say mass in our behalf to the Holy Trinity.</w:t>
      </w:r>
    </w:p>
    <w:p w14:paraId="5403CCA8" w14:textId="77777777" w:rsidR="00E62448" w:rsidRDefault="000276C6" w:rsidP="00E62448">
      <w:pPr>
        <w:pStyle w:val="Poetry"/>
      </w:pPr>
      <w:r w:rsidRPr="00E62448">
        <w:lastRenderedPageBreak/>
        <w:t xml:space="preserve">And when the mass is over, from the abbey let us wend, </w:t>
      </w:r>
    </w:p>
    <w:p w14:paraId="18005997" w14:textId="77777777" w:rsidR="00E62448" w:rsidRDefault="000276C6" w:rsidP="00E62448">
      <w:pPr>
        <w:pStyle w:val="Poetry"/>
      </w:pPr>
      <w:r w:rsidRPr="00E62448">
        <w:t xml:space="preserve">For the season of our sufferance draws onward to an end. </w:t>
      </w:r>
    </w:p>
    <w:p w14:paraId="06D10E72" w14:textId="30CF33BB" w:rsidR="000276C6" w:rsidRPr="00E62448" w:rsidRDefault="000276C6" w:rsidP="00E62448">
      <w:pPr>
        <w:pStyle w:val="Poetry"/>
      </w:pPr>
      <w:r w:rsidRPr="00E62448">
        <w:t>And it is sure, moreover, that we have far to go.”</w:t>
      </w:r>
    </w:p>
    <w:p w14:paraId="1D23E736" w14:textId="77777777" w:rsidR="000276C6" w:rsidRPr="00E62448" w:rsidRDefault="000276C6" w:rsidP="00E62448">
      <w:pPr>
        <w:pStyle w:val="Poetry"/>
      </w:pPr>
      <w:r w:rsidRPr="00E62448">
        <w:t>Since so the Cid had ordered, they must do even so.</w:t>
      </w:r>
    </w:p>
    <w:p w14:paraId="0569B426" w14:textId="1F2DCF68" w:rsidR="000276C6" w:rsidRPr="00E62448" w:rsidRDefault="000276C6" w:rsidP="00E62448">
      <w:pPr>
        <w:pStyle w:val="Poetry"/>
      </w:pPr>
      <w:r w:rsidRPr="00E62448">
        <w:t>Night passed, and came the morning. The second cock he crew;</w:t>
      </w:r>
    </w:p>
    <w:p w14:paraId="4330CBC1" w14:textId="77777777" w:rsidR="000276C6" w:rsidRPr="00E62448" w:rsidRDefault="000276C6" w:rsidP="00E62448">
      <w:pPr>
        <w:pStyle w:val="Poetry"/>
      </w:pPr>
      <w:r w:rsidRPr="00E62448">
        <w:t>Forthwith upon the horses the caparisons they threw.</w:t>
      </w:r>
    </w:p>
    <w:p w14:paraId="65F7D665" w14:textId="77777777" w:rsidR="00E62448" w:rsidRDefault="000276C6" w:rsidP="00E62448">
      <w:pPr>
        <w:pStyle w:val="Poetry"/>
      </w:pPr>
      <w:r w:rsidRPr="00E62448">
        <w:t xml:space="preserve">And the bells are rung for matins with all the haste they may. </w:t>
      </w:r>
    </w:p>
    <w:p w14:paraId="42057C8F" w14:textId="3B7A82C7" w:rsidR="000276C6" w:rsidRPr="00E62448" w:rsidRDefault="000276C6" w:rsidP="00E62448">
      <w:pPr>
        <w:pStyle w:val="Poetry"/>
      </w:pPr>
      <w:r w:rsidRPr="00E62448">
        <w:t>My lord Cid and his lady to church they went their way.</w:t>
      </w:r>
    </w:p>
    <w:p w14:paraId="678864CB" w14:textId="77777777" w:rsidR="000276C6" w:rsidRPr="00E62448" w:rsidRDefault="000276C6" w:rsidP="00E62448">
      <w:pPr>
        <w:pStyle w:val="Poetry"/>
      </w:pPr>
      <w:r w:rsidRPr="00E62448">
        <w:t>On the steps Xiména cast herself, that stood the shrine before,</w:t>
      </w:r>
    </w:p>
    <w:p w14:paraId="768FC0B2" w14:textId="32A112D7" w:rsidR="000276C6" w:rsidRPr="00E62448" w:rsidRDefault="000276C6" w:rsidP="00E62448">
      <w:pPr>
        <w:pStyle w:val="Poetry"/>
      </w:pPr>
      <w:r w:rsidRPr="00E62448">
        <w:t>And to God passionately she prayed to guard the Campeador:</w:t>
      </w:r>
    </w:p>
    <w:p w14:paraId="03E05DA9" w14:textId="77777777" w:rsidR="000276C6" w:rsidRPr="00E62448" w:rsidRDefault="000276C6" w:rsidP="00E62448">
      <w:pPr>
        <w:pStyle w:val="Poetry"/>
      </w:pPr>
      <w:r w:rsidRPr="00E62448">
        <w:t>“Our Father who art in Heaven, such glory is in Thee!</w:t>
      </w:r>
    </w:p>
    <w:p w14:paraId="3FF4D155" w14:textId="77777777" w:rsidR="00E62448" w:rsidRDefault="000276C6" w:rsidP="00E62448">
      <w:pPr>
        <w:pStyle w:val="Poetry"/>
      </w:pPr>
      <w:r w:rsidRPr="00E62448">
        <w:t xml:space="preserve">Thou madest firmament and earth, on the third day the sea. </w:t>
      </w:r>
    </w:p>
    <w:p w14:paraId="2522F12C" w14:textId="77777777" w:rsidR="00E62448" w:rsidRDefault="000276C6" w:rsidP="00E62448">
      <w:pPr>
        <w:pStyle w:val="Poetry"/>
      </w:pPr>
      <w:r w:rsidRPr="00E62448">
        <w:t xml:space="preserve">The stars and moon Thou madest, and the great sun to warm. </w:t>
      </w:r>
    </w:p>
    <w:p w14:paraId="5175CC93" w14:textId="2E0F89B7" w:rsidR="000276C6" w:rsidRPr="00E62448" w:rsidRDefault="000276C6" w:rsidP="00E62448">
      <w:pPr>
        <w:pStyle w:val="Poetry"/>
      </w:pPr>
      <w:r w:rsidRPr="00E62448">
        <w:t>In the womb of Mary Mother, Thou tookest human form.</w:t>
      </w:r>
    </w:p>
    <w:p w14:paraId="2F35F560" w14:textId="4578EEDD" w:rsidR="000276C6" w:rsidRPr="00E62448" w:rsidRDefault="000276C6" w:rsidP="00E62448">
      <w:pPr>
        <w:pStyle w:val="Poetry"/>
      </w:pPr>
      <w:r w:rsidRPr="00E62448">
        <w:t>Thou didst appear in Bethlehem as was Thy will and choice.</w:t>
      </w:r>
    </w:p>
    <w:p w14:paraId="33C1CD59" w14:textId="77777777" w:rsidR="00E62448" w:rsidRDefault="000276C6" w:rsidP="00E62448">
      <w:pPr>
        <w:pStyle w:val="Poetry"/>
      </w:pPr>
      <w:r w:rsidRPr="00E62448">
        <w:t xml:space="preserve">And in Thy praise and glory shepherds lifted up their voice. </w:t>
      </w:r>
    </w:p>
    <w:p w14:paraId="441332C6" w14:textId="4B707192" w:rsidR="000276C6" w:rsidRPr="00E62448" w:rsidRDefault="000276C6" w:rsidP="00E62448">
      <w:pPr>
        <w:pStyle w:val="Poetry"/>
      </w:pPr>
      <w:r w:rsidRPr="00E62448">
        <w:t>And thither to adore Thee from Arabia afar</w:t>
      </w:r>
    </w:p>
    <w:p w14:paraId="017ECB8E" w14:textId="77777777" w:rsidR="00E62448" w:rsidRDefault="000276C6" w:rsidP="00E62448">
      <w:pPr>
        <w:pStyle w:val="Poetry"/>
      </w:pPr>
      <w:r w:rsidRPr="00E62448">
        <w:t xml:space="preserve">Came forth the three kings, Caspar, Melchior and Balthasar. </w:t>
      </w:r>
    </w:p>
    <w:p w14:paraId="2F8FBA09" w14:textId="2CEFAAF9" w:rsidR="000276C6" w:rsidRPr="00E62448" w:rsidRDefault="000276C6" w:rsidP="00E62448">
      <w:pPr>
        <w:pStyle w:val="Poetry"/>
      </w:pPr>
      <w:r w:rsidRPr="00E62448">
        <w:t>And gold and myrrh and frankincense they proffered eagerly.</w:t>
      </w:r>
    </w:p>
    <w:p w14:paraId="37E0B885" w14:textId="6AB0D493" w:rsidR="000276C6" w:rsidRPr="00E62448" w:rsidRDefault="000276C6" w:rsidP="00E62448">
      <w:pPr>
        <w:pStyle w:val="Poetry"/>
      </w:pPr>
      <w:r w:rsidRPr="00E62448">
        <w:t>Thou didst spare the prophet Jonah when he fell into the sea.</w:t>
      </w:r>
    </w:p>
    <w:p w14:paraId="262E1766" w14:textId="77777777" w:rsidR="00E62448" w:rsidRDefault="000276C6" w:rsidP="00E62448">
      <w:pPr>
        <w:pStyle w:val="Poetry"/>
      </w:pPr>
      <w:r w:rsidRPr="00E62448">
        <w:t xml:space="preserve">And Thou didst rescue Daniel from the lions in the cave. </w:t>
      </w:r>
    </w:p>
    <w:p w14:paraId="47997A29" w14:textId="77777777" w:rsidR="00E62448" w:rsidRDefault="000276C6" w:rsidP="00E62448">
      <w:pPr>
        <w:pStyle w:val="Poetry"/>
      </w:pPr>
      <w:r w:rsidRPr="00E62448">
        <w:t xml:space="preserve">And, moreover, in Rome city Saint Sebastian didst Thou save. </w:t>
      </w:r>
    </w:p>
    <w:p w14:paraId="4313AA92" w14:textId="51446312" w:rsidR="000276C6" w:rsidRPr="00E62448" w:rsidRDefault="000276C6" w:rsidP="00E62448">
      <w:pPr>
        <w:pStyle w:val="Poetry"/>
      </w:pPr>
      <w:r w:rsidRPr="00E62448">
        <w:t>From the sinful lying witness Saint Susanna didst Thou ward.</w:t>
      </w:r>
    </w:p>
    <w:p w14:paraId="64837E3A" w14:textId="77777777" w:rsidR="000276C6" w:rsidRPr="00E62448" w:rsidRDefault="000276C6" w:rsidP="00E62448">
      <w:pPr>
        <w:pStyle w:val="Poetry"/>
      </w:pPr>
      <w:r w:rsidRPr="00E62448">
        <w:t>And years two and thirty didst Thou walk the Earth, our Lord,</w:t>
      </w:r>
    </w:p>
    <w:p w14:paraId="238E5316" w14:textId="5DDD1D80" w:rsidR="000276C6" w:rsidRPr="00E62448" w:rsidRDefault="000276C6" w:rsidP="00E62448">
      <w:pPr>
        <w:pStyle w:val="Poetry"/>
      </w:pPr>
      <w:r w:rsidRPr="00E62448">
        <w:t>Showing, the which all men take heed, Thy miracles divine.</w:t>
      </w:r>
    </w:p>
    <w:p w14:paraId="4EFC59B8" w14:textId="77777777" w:rsidR="00E62448" w:rsidRDefault="000276C6" w:rsidP="00E62448">
      <w:pPr>
        <w:pStyle w:val="Poetry"/>
      </w:pPr>
      <w:r w:rsidRPr="00E62448">
        <w:t xml:space="preserve">Of the stone, bread Thou madest, and of the water, wine. </w:t>
      </w:r>
    </w:p>
    <w:p w14:paraId="3386D34C" w14:textId="77777777" w:rsidR="00E62448" w:rsidRDefault="000276C6" w:rsidP="00E62448">
      <w:pPr>
        <w:pStyle w:val="Poetry"/>
      </w:pPr>
      <w:r w:rsidRPr="00E62448">
        <w:t xml:space="preserve">Thou didst raise up Saint Lazarus according to Thy will. </w:t>
      </w:r>
    </w:p>
    <w:p w14:paraId="753B7CDD" w14:textId="77777777" w:rsidR="00E62448" w:rsidRDefault="000276C6" w:rsidP="00E62448">
      <w:pPr>
        <w:pStyle w:val="Poetry"/>
      </w:pPr>
      <w:r w:rsidRPr="00E62448">
        <w:t xml:space="preserve">Thou didst let the Hebrews take Thee. On Calvary the hill, </w:t>
      </w:r>
    </w:p>
    <w:p w14:paraId="26162891" w14:textId="5664D490" w:rsidR="000276C6" w:rsidRPr="00E62448" w:rsidRDefault="000276C6" w:rsidP="00E62448">
      <w:pPr>
        <w:pStyle w:val="Poetry"/>
      </w:pPr>
      <w:r w:rsidRPr="00E62448">
        <w:t>In the place Golgotha by name, Thee, Lord, they crucified.</w:t>
      </w:r>
    </w:p>
    <w:p w14:paraId="3B1F17A5" w14:textId="6348E931" w:rsidR="000276C6" w:rsidRPr="00E62448" w:rsidRDefault="000276C6" w:rsidP="00E62448">
      <w:pPr>
        <w:pStyle w:val="Poetry"/>
      </w:pPr>
      <w:r w:rsidRPr="00E62448">
        <w:t>And the two thieves were with Thee, whom they hanged on either side,</w:t>
      </w:r>
    </w:p>
    <w:p w14:paraId="32DAEE08" w14:textId="77777777" w:rsidR="000276C6" w:rsidRPr="00E62448" w:rsidRDefault="000276C6" w:rsidP="00E62448">
      <w:pPr>
        <w:pStyle w:val="Poetry"/>
      </w:pPr>
      <w:r w:rsidRPr="00E62448">
        <w:t>One is in heaven, the other he came not thereunto.</w:t>
      </w:r>
    </w:p>
    <w:p w14:paraId="14DC0B83" w14:textId="77777777" w:rsidR="00E62448" w:rsidRDefault="000276C6" w:rsidP="00E62448">
      <w:pPr>
        <w:pStyle w:val="Poetry"/>
      </w:pPr>
      <w:r w:rsidRPr="00E62448">
        <w:t xml:space="preserve">A miracle most mighty on the cross there didst Thou do. </w:t>
      </w:r>
    </w:p>
    <w:p w14:paraId="50497411" w14:textId="77777777" w:rsidR="00E62448" w:rsidRDefault="000276C6" w:rsidP="00E62448">
      <w:pPr>
        <w:pStyle w:val="Poetry"/>
      </w:pPr>
      <w:r w:rsidRPr="00E62448">
        <w:t xml:space="preserve">Blind was Longinus never had seen from his birth-year. </w:t>
      </w:r>
    </w:p>
    <w:p w14:paraId="13EA81A0" w14:textId="58B26E97" w:rsidR="000276C6" w:rsidRPr="00E62448" w:rsidRDefault="000276C6" w:rsidP="00E62448">
      <w:pPr>
        <w:pStyle w:val="Poetry"/>
      </w:pPr>
      <w:r w:rsidRPr="00E62448">
        <w:t>The side of our Lord Jesus he pierced it with the spear.</w:t>
      </w:r>
    </w:p>
    <w:p w14:paraId="267B8D00" w14:textId="0226C9A1" w:rsidR="000276C6" w:rsidRPr="00E62448" w:rsidRDefault="000276C6" w:rsidP="00E62448">
      <w:pPr>
        <w:pStyle w:val="Poetry"/>
      </w:pPr>
      <w:r w:rsidRPr="00E62448">
        <w:t>Forth the blood issued swiftly, and ran down the shaft apace.</w:t>
      </w:r>
    </w:p>
    <w:p w14:paraId="35AF7095" w14:textId="77777777" w:rsidR="00E62448" w:rsidRDefault="000276C6" w:rsidP="00E62448">
      <w:pPr>
        <w:pStyle w:val="Poetry"/>
      </w:pPr>
      <w:r w:rsidRPr="00E62448">
        <w:lastRenderedPageBreak/>
        <w:t xml:space="preserve">It stained his hands. He raised them and put them to his face. </w:t>
      </w:r>
    </w:p>
    <w:p w14:paraId="6CDD037A" w14:textId="2511C496" w:rsidR="000276C6" w:rsidRPr="00E62448" w:rsidRDefault="000276C6" w:rsidP="00E62448">
      <w:pPr>
        <w:pStyle w:val="Poetry"/>
      </w:pPr>
      <w:r w:rsidRPr="00E62448">
        <w:t>Forthwith his eyes were opened and in every way might see.</w:t>
      </w:r>
    </w:p>
    <w:p w14:paraId="75DB4E49" w14:textId="77777777" w:rsidR="000276C6" w:rsidRPr="00E62448" w:rsidRDefault="000276C6" w:rsidP="00E62448">
      <w:pPr>
        <w:pStyle w:val="Poetry"/>
      </w:pPr>
      <w:r w:rsidRPr="00E62448">
        <w:t>He is ransomed from destruction for he straight believed on Thee.</w:t>
      </w:r>
    </w:p>
    <w:p w14:paraId="5CB05031" w14:textId="77777777" w:rsidR="000276C6" w:rsidRPr="00E62448" w:rsidRDefault="000276C6" w:rsidP="00E62448">
      <w:pPr>
        <w:pStyle w:val="Poetry"/>
      </w:pPr>
      <w:r w:rsidRPr="00E62448">
        <w:t>From the sepulchre Thou rosest, and into Hell didst go,</w:t>
      </w:r>
    </w:p>
    <w:p w14:paraId="7301410A" w14:textId="00F64D86" w:rsidR="000276C6" w:rsidRPr="00E62448" w:rsidRDefault="000276C6" w:rsidP="00E62448">
      <w:pPr>
        <w:pStyle w:val="Poetry"/>
      </w:pPr>
      <w:r w:rsidRPr="00E62448">
        <w:t>According to Thy purpose, and its gates didst overthrow,</w:t>
      </w:r>
    </w:p>
    <w:p w14:paraId="5F6287A4" w14:textId="77777777" w:rsidR="00E62448" w:rsidRDefault="000276C6" w:rsidP="00E62448">
      <w:pPr>
        <w:pStyle w:val="Poetry"/>
      </w:pPr>
      <w:r w:rsidRPr="00E62448">
        <w:t xml:space="preserve">To bring forth the Holy Fathers. And King of Kings Thou art, </w:t>
      </w:r>
    </w:p>
    <w:p w14:paraId="64C2C847" w14:textId="77777777" w:rsidR="00E62448" w:rsidRDefault="000276C6" w:rsidP="00E62448">
      <w:pPr>
        <w:pStyle w:val="Poetry"/>
      </w:pPr>
      <w:r w:rsidRPr="00E62448">
        <w:t xml:space="preserve">And of all the world the Father, and Thee with all my heart </w:t>
      </w:r>
    </w:p>
    <w:p w14:paraId="12290EC0" w14:textId="61FA9213" w:rsidR="000276C6" w:rsidRPr="00E62448" w:rsidRDefault="000276C6" w:rsidP="00E62448">
      <w:pPr>
        <w:pStyle w:val="Poetry"/>
      </w:pPr>
      <w:r w:rsidRPr="00E62448">
        <w:t>Do I worship and acknowledge, and further I implore</w:t>
      </w:r>
    </w:p>
    <w:p w14:paraId="4C27A7CD" w14:textId="77777777" w:rsidR="000276C6" w:rsidRPr="00E62448" w:rsidRDefault="000276C6" w:rsidP="00E62448">
      <w:pPr>
        <w:pStyle w:val="Poetry"/>
      </w:pPr>
      <w:r w:rsidRPr="00E62448">
        <w:t>That Saint Peter speed my prayer for the Cid Campeador,</w:t>
      </w:r>
    </w:p>
    <w:p w14:paraId="285D4B53" w14:textId="00C266A5" w:rsidR="000276C6" w:rsidRPr="00E62448" w:rsidRDefault="000276C6" w:rsidP="00E62448">
      <w:pPr>
        <w:pStyle w:val="Poetry"/>
      </w:pPr>
      <w:r w:rsidRPr="00E62448">
        <w:t>That God keep his head from evil; and when this day we twain</w:t>
      </w:r>
    </w:p>
    <w:p w14:paraId="1E1F7F8E" w14:textId="77777777" w:rsidR="000276C6" w:rsidRPr="00E62448" w:rsidRDefault="000276C6" w:rsidP="00E62448">
      <w:pPr>
        <w:pStyle w:val="Poetry"/>
      </w:pPr>
      <w:r w:rsidRPr="00E62448">
        <w:t>Depart, then grant it to us that we meet in life again.”</w:t>
      </w:r>
    </w:p>
    <w:p w14:paraId="3D636E97" w14:textId="77777777" w:rsidR="00E62448" w:rsidRDefault="000276C6" w:rsidP="00E62448">
      <w:pPr>
        <w:pStyle w:val="Poetry"/>
      </w:pPr>
      <w:r w:rsidRPr="00E62448">
        <w:t xml:space="preserve">And now the prayer is over and the mass in its due course. </w:t>
      </w:r>
    </w:p>
    <w:p w14:paraId="656BD0FE" w14:textId="77777777" w:rsidR="00E62448" w:rsidRDefault="000276C6" w:rsidP="00E62448">
      <w:pPr>
        <w:pStyle w:val="Poetry"/>
      </w:pPr>
      <w:r w:rsidRPr="00E62448">
        <w:t xml:space="preserve">From church they came, and already were about to get to horse. </w:t>
      </w:r>
    </w:p>
    <w:p w14:paraId="396D1A3E" w14:textId="2A965C9E" w:rsidR="000276C6" w:rsidRPr="00E62448" w:rsidRDefault="000276C6" w:rsidP="00E62448">
      <w:pPr>
        <w:pStyle w:val="Poetry"/>
      </w:pPr>
      <w:r w:rsidRPr="00E62448">
        <w:t>And the Cid clasped Xiména, but she, his hand she kissed.</w:t>
      </w:r>
    </w:p>
    <w:p w14:paraId="29948415" w14:textId="4552F6F1" w:rsidR="000276C6" w:rsidRPr="00E62448" w:rsidRDefault="000276C6" w:rsidP="00E62448">
      <w:pPr>
        <w:pStyle w:val="Poetry"/>
      </w:pPr>
      <w:r w:rsidRPr="00E62448">
        <w:t>Sore wept the Dame, in no way the deed to do she wist.</w:t>
      </w:r>
    </w:p>
    <w:p w14:paraId="419BDF03" w14:textId="77777777" w:rsidR="000276C6" w:rsidRPr="00E62448" w:rsidRDefault="000276C6" w:rsidP="00E62448">
      <w:pPr>
        <w:pStyle w:val="Poetry"/>
      </w:pPr>
      <w:r w:rsidRPr="00E62448">
        <w:t>He turned unto his daughters and he looked upon the two:</w:t>
      </w:r>
    </w:p>
    <w:p w14:paraId="13C75793" w14:textId="77777777" w:rsidR="000276C6" w:rsidRPr="00E62448" w:rsidRDefault="000276C6" w:rsidP="00E62448">
      <w:pPr>
        <w:pStyle w:val="Poetry"/>
      </w:pPr>
      <w:r w:rsidRPr="00E62448">
        <w:t>“To the Spiritual Father, have I commended you.</w:t>
      </w:r>
    </w:p>
    <w:p w14:paraId="79EBBC81" w14:textId="77777777" w:rsidR="00E62448" w:rsidRDefault="000276C6" w:rsidP="00E62448">
      <w:pPr>
        <w:pStyle w:val="Poetry"/>
      </w:pPr>
      <w:r w:rsidRPr="00E62448">
        <w:t xml:space="preserve">We must depart. God knoweth when we shall meet again.” </w:t>
      </w:r>
    </w:p>
    <w:p w14:paraId="617761F1" w14:textId="1AD8601B" w:rsidR="000276C6" w:rsidRPr="00E62448" w:rsidRDefault="000276C6" w:rsidP="00E62448">
      <w:pPr>
        <w:pStyle w:val="Poetry"/>
      </w:pPr>
      <w:r w:rsidRPr="00E62448">
        <w:t>Weeping most sore--for never hast thou beheld such pain</w:t>
      </w:r>
    </w:p>
    <w:p w14:paraId="3BF53597" w14:textId="756FD233" w:rsidR="000276C6" w:rsidRPr="00E62448" w:rsidRDefault="000276C6" w:rsidP="00E62448">
      <w:pPr>
        <w:pStyle w:val="Poetry"/>
      </w:pPr>
      <w:r w:rsidRPr="00E62448">
        <w:t>As the nail from the flesh parteth, from each other did they part.</w:t>
      </w:r>
    </w:p>
    <w:p w14:paraId="73CAA29C" w14:textId="77777777" w:rsidR="00E62448" w:rsidRDefault="000276C6" w:rsidP="00E62448">
      <w:pPr>
        <w:pStyle w:val="Poetry"/>
      </w:pPr>
      <w:r w:rsidRPr="00E62448">
        <w:t xml:space="preserve">And Cid with all his vassals disposed himself to start, </w:t>
      </w:r>
    </w:p>
    <w:p w14:paraId="3E869EA3" w14:textId="77777777" w:rsidR="00E62448" w:rsidRDefault="000276C6" w:rsidP="00E62448">
      <w:pPr>
        <w:pStyle w:val="Poetry"/>
      </w:pPr>
      <w:r w:rsidRPr="00E62448">
        <w:t xml:space="preserve">And as he waited for them anew he turned his head, </w:t>
      </w:r>
    </w:p>
    <w:p w14:paraId="4915AFEE" w14:textId="3FCD3568" w:rsidR="000276C6" w:rsidRPr="00E62448" w:rsidRDefault="000276C6" w:rsidP="00E62448">
      <w:pPr>
        <w:pStyle w:val="Poetry"/>
      </w:pPr>
      <w:r w:rsidRPr="00E62448">
        <w:t>Minaya AIvar Fañez then in good season said:</w:t>
      </w:r>
    </w:p>
    <w:p w14:paraId="600B21A3" w14:textId="77777777" w:rsidR="000276C6" w:rsidRPr="00E62448" w:rsidRDefault="000276C6" w:rsidP="00E62448">
      <w:pPr>
        <w:pStyle w:val="Poetry"/>
      </w:pPr>
      <w:r w:rsidRPr="00E62448">
        <w:t>“Cid! Where is now thy courage? Upon a happy day</w:t>
      </w:r>
    </w:p>
    <w:p w14:paraId="261664CD" w14:textId="71F090F2" w:rsidR="000276C6" w:rsidRPr="00E62448" w:rsidRDefault="000276C6" w:rsidP="00E62448">
      <w:pPr>
        <w:pStyle w:val="Poetry"/>
      </w:pPr>
      <w:r w:rsidRPr="00E62448">
        <w:t>Wast thou born. Let us bethink us of the road and haste away.</w:t>
      </w:r>
    </w:p>
    <w:p w14:paraId="49A252DA" w14:textId="77777777" w:rsidR="00E62448" w:rsidRDefault="000276C6" w:rsidP="00E62448">
      <w:pPr>
        <w:pStyle w:val="Poetry"/>
      </w:pPr>
      <w:r w:rsidRPr="00E62448">
        <w:t xml:space="preserve">A truce to this. Rejoicing out of these griefs shall grow. </w:t>
      </w:r>
    </w:p>
    <w:p w14:paraId="4425C63E" w14:textId="34F582A9" w:rsidR="000276C6" w:rsidRPr="00E62448" w:rsidRDefault="000276C6" w:rsidP="00E62448">
      <w:pPr>
        <w:pStyle w:val="Poetry"/>
      </w:pPr>
      <w:r w:rsidRPr="00E62448">
        <w:t>The God who gave us spirits shall give us aid also.”</w:t>
      </w:r>
    </w:p>
    <w:p w14:paraId="78331415" w14:textId="77777777" w:rsidR="000276C6" w:rsidRPr="00E62448" w:rsidRDefault="000276C6" w:rsidP="00E62448">
      <w:pPr>
        <w:pStyle w:val="Poetry"/>
      </w:pPr>
      <w:r w:rsidRPr="00E62448">
        <w:t>Don Sancho the good Abbot, they charged him o’er again</w:t>
      </w:r>
    </w:p>
    <w:p w14:paraId="5A96687B" w14:textId="77777777" w:rsidR="000276C6" w:rsidRPr="00E62448" w:rsidRDefault="000276C6" w:rsidP="00E62448">
      <w:pPr>
        <w:pStyle w:val="Poetry"/>
      </w:pPr>
      <w:r w:rsidRPr="00E62448">
        <w:t>To watch and ward Xiména and likewise her daughters twain,</w:t>
      </w:r>
    </w:p>
    <w:p w14:paraId="57332474" w14:textId="3011C630" w:rsidR="000276C6" w:rsidRPr="00E62448" w:rsidRDefault="000276C6" w:rsidP="00E62448">
      <w:pPr>
        <w:pStyle w:val="Poetry"/>
      </w:pPr>
      <w:r w:rsidRPr="00E62448">
        <w:t>And the ladies that were with them. That he shall have no lack</w:t>
      </w:r>
    </w:p>
    <w:p w14:paraId="7FFC034B" w14:textId="77777777" w:rsidR="00E62448" w:rsidRDefault="000276C6" w:rsidP="00E62448">
      <w:pPr>
        <w:pStyle w:val="Poetry"/>
      </w:pPr>
      <w:r w:rsidRPr="00E62448">
        <w:t xml:space="preserve">Of guerdon let the Abbot know. By this was he come back, </w:t>
      </w:r>
    </w:p>
    <w:p w14:paraId="600A53F3" w14:textId="34ECEAE4" w:rsidR="000276C6" w:rsidRPr="00E62448" w:rsidRDefault="000276C6" w:rsidP="00E62448">
      <w:pPr>
        <w:pStyle w:val="Poetry"/>
      </w:pPr>
      <w:r w:rsidRPr="00E62448">
        <w:t>Then out spake Alvar Fañez: “Abbot, if it betide</w:t>
      </w:r>
    </w:p>
    <w:p w14:paraId="51D66B21" w14:textId="77777777" w:rsidR="00E62448" w:rsidRDefault="000276C6" w:rsidP="00E62448">
      <w:pPr>
        <w:pStyle w:val="Poetry"/>
      </w:pPr>
      <w:r w:rsidRPr="00E62448">
        <w:t xml:space="preserve">That men should come desirous in our company to ride, </w:t>
      </w:r>
    </w:p>
    <w:p w14:paraId="07437B01" w14:textId="0217459E" w:rsidR="000276C6" w:rsidRPr="00E62448" w:rsidRDefault="000276C6" w:rsidP="00E62448">
      <w:pPr>
        <w:pStyle w:val="Poetry"/>
      </w:pPr>
      <w:r w:rsidRPr="00E62448">
        <w:t>Bid them follow but be ready on a long road to go</w:t>
      </w:r>
    </w:p>
    <w:p w14:paraId="42D29427" w14:textId="4E1DABDF" w:rsidR="000276C6" w:rsidRPr="00E62448" w:rsidRDefault="000276C6" w:rsidP="00E62448">
      <w:pPr>
        <w:pStyle w:val="Poetry"/>
      </w:pPr>
      <w:r w:rsidRPr="00E62448">
        <w:t>Through the sown and through the desert; they may overtake us so.”</w:t>
      </w:r>
    </w:p>
    <w:p w14:paraId="238A7E40" w14:textId="77777777" w:rsidR="000276C6" w:rsidRPr="00E62448" w:rsidRDefault="000276C6" w:rsidP="00E62448">
      <w:pPr>
        <w:pStyle w:val="Poetry"/>
      </w:pPr>
      <w:r w:rsidRPr="00E62448">
        <w:lastRenderedPageBreak/>
        <w:t>They got them upon horseback, they let the rein go slack.</w:t>
      </w:r>
    </w:p>
    <w:p w14:paraId="2B874965" w14:textId="77777777" w:rsidR="00E62448" w:rsidRDefault="000276C6" w:rsidP="00E62448">
      <w:pPr>
        <w:pStyle w:val="Poetry"/>
      </w:pPr>
      <w:r w:rsidRPr="00E62448">
        <w:t xml:space="preserve">The time drew near when on Castile they needs must turn the back. </w:t>
      </w:r>
    </w:p>
    <w:p w14:paraId="131A2E2D" w14:textId="635769EB" w:rsidR="000276C6" w:rsidRPr="00E62448" w:rsidRDefault="000276C6" w:rsidP="00E62448">
      <w:pPr>
        <w:pStyle w:val="Poetry"/>
      </w:pPr>
      <w:r w:rsidRPr="00E62448">
        <w:t>Spinaz de Can, it was the place where the Cid did alight.</w:t>
      </w:r>
    </w:p>
    <w:p w14:paraId="6E6A2E6A" w14:textId="77777777" w:rsidR="000276C6" w:rsidRPr="00E62448" w:rsidRDefault="000276C6" w:rsidP="00E62448">
      <w:pPr>
        <w:pStyle w:val="Poetry"/>
      </w:pPr>
      <w:r w:rsidRPr="00E62448">
        <w:t>And a great throng of people welcomed him there that night.</w:t>
      </w:r>
    </w:p>
    <w:p w14:paraId="7A838FF1" w14:textId="231EB6E3" w:rsidR="000276C6" w:rsidRPr="00E62448" w:rsidRDefault="000276C6" w:rsidP="00E62448">
      <w:pPr>
        <w:pStyle w:val="Poetry"/>
      </w:pPr>
      <w:r w:rsidRPr="00E62448">
        <w:t>On the next day at morning, he got to horse once more,</w:t>
      </w:r>
    </w:p>
    <w:p w14:paraId="2435FF12" w14:textId="77777777" w:rsidR="000276C6" w:rsidRPr="00E62448" w:rsidRDefault="000276C6" w:rsidP="00E62448">
      <w:pPr>
        <w:pStyle w:val="Poetry"/>
      </w:pPr>
      <w:r w:rsidRPr="00E62448">
        <w:t>And forth unto his exile rode the true Campeador.</w:t>
      </w:r>
    </w:p>
    <w:p w14:paraId="74F0A328" w14:textId="77777777" w:rsidR="00E62448" w:rsidRDefault="000276C6" w:rsidP="00E62448">
      <w:pPr>
        <w:pStyle w:val="Poetry"/>
      </w:pPr>
      <w:r w:rsidRPr="00E62448">
        <w:t xml:space="preserve">To the left of San Estévan the good town did he wheel. </w:t>
      </w:r>
    </w:p>
    <w:p w14:paraId="59D935BB" w14:textId="77777777" w:rsidR="00E62448" w:rsidRDefault="000276C6" w:rsidP="00E62448">
      <w:pPr>
        <w:pStyle w:val="Poetry"/>
      </w:pPr>
      <w:r w:rsidRPr="00E62448">
        <w:t xml:space="preserve">He marched through Alcobiella the frontier of Castile. </w:t>
      </w:r>
    </w:p>
    <w:p w14:paraId="46872C62" w14:textId="4EB03B21" w:rsidR="000276C6" w:rsidRPr="00E62448" w:rsidRDefault="000276C6" w:rsidP="00E62448">
      <w:pPr>
        <w:pStyle w:val="Poetry"/>
      </w:pPr>
      <w:r w:rsidRPr="00E62448">
        <w:t>O’er the highway to Quinéa his course then has he bent.</w:t>
      </w:r>
    </w:p>
    <w:p w14:paraId="4ABE7315" w14:textId="43224CA1" w:rsidR="000276C6" w:rsidRPr="00E62448" w:rsidRDefault="000276C6" w:rsidP="00E62448">
      <w:pPr>
        <w:pStyle w:val="Poetry"/>
      </w:pPr>
      <w:r w:rsidRPr="00E62448">
        <w:t>Hard by Navas de Palos o’er Duéro stream he went.</w:t>
      </w:r>
    </w:p>
    <w:p w14:paraId="3209B68A" w14:textId="77777777" w:rsidR="00E62448" w:rsidRDefault="000276C6" w:rsidP="00E62448">
      <w:pPr>
        <w:pStyle w:val="Poetry"/>
      </w:pPr>
      <w:r w:rsidRPr="00E62448">
        <w:t xml:space="preserve">All night at Figueruéla did my lord the Cid abide. </w:t>
      </w:r>
    </w:p>
    <w:p w14:paraId="0751D169" w14:textId="39ACA599" w:rsidR="000276C6" w:rsidRDefault="000276C6" w:rsidP="00E62448">
      <w:pPr>
        <w:pStyle w:val="Poetry"/>
      </w:pPr>
      <w:r w:rsidRPr="00E62448">
        <w:t>And very many people welcomed him on every side.</w:t>
      </w:r>
    </w:p>
    <w:p w14:paraId="2F59B3C7" w14:textId="77777777" w:rsidR="00E62448" w:rsidRPr="00E62448" w:rsidRDefault="00E62448" w:rsidP="00E62448">
      <w:pPr>
        <w:pStyle w:val="Poetry"/>
      </w:pPr>
    </w:p>
    <w:p w14:paraId="68DB6862" w14:textId="77777777" w:rsidR="000276C6" w:rsidRPr="00E62448" w:rsidRDefault="000276C6" w:rsidP="00E62448">
      <w:pPr>
        <w:pStyle w:val="Heading4"/>
      </w:pPr>
      <w:r w:rsidRPr="00E62448">
        <w:t>XIX</w:t>
      </w:r>
    </w:p>
    <w:p w14:paraId="3FF47073" w14:textId="77777777" w:rsidR="00E62448" w:rsidRDefault="000276C6" w:rsidP="00E62448">
      <w:pPr>
        <w:pStyle w:val="Poetry"/>
        <w:rPr>
          <w:spacing w:val="-52"/>
        </w:rPr>
      </w:pPr>
      <w:r>
        <w:t>When</w:t>
      </w:r>
      <w:r>
        <w:rPr>
          <w:spacing w:val="-8"/>
        </w:rPr>
        <w:t xml:space="preserve"> </w:t>
      </w:r>
      <w:r>
        <w:t>it</w:t>
      </w:r>
      <w:r>
        <w:rPr>
          <w:spacing w:val="-8"/>
        </w:rPr>
        <w:t xml:space="preserve"> </w:t>
      </w:r>
      <w:r>
        <w:t>was</w:t>
      </w:r>
      <w:r>
        <w:rPr>
          <w:spacing w:val="-8"/>
        </w:rPr>
        <w:t xml:space="preserve"> </w:t>
      </w:r>
      <w:r>
        <w:t>night</w:t>
      </w:r>
      <w:r>
        <w:rPr>
          <w:spacing w:val="-8"/>
        </w:rPr>
        <w:t xml:space="preserve"> </w:t>
      </w:r>
      <w:r>
        <w:t>the</w:t>
      </w:r>
      <w:r>
        <w:rPr>
          <w:spacing w:val="-8"/>
        </w:rPr>
        <w:t xml:space="preserve"> </w:t>
      </w:r>
      <w:r>
        <w:t>Cid</w:t>
      </w:r>
      <w:r>
        <w:rPr>
          <w:spacing w:val="-8"/>
        </w:rPr>
        <w:t xml:space="preserve"> </w:t>
      </w:r>
      <w:r>
        <w:t>lay</w:t>
      </w:r>
      <w:r>
        <w:rPr>
          <w:spacing w:val="-7"/>
        </w:rPr>
        <w:t xml:space="preserve"> </w:t>
      </w:r>
      <w:r>
        <w:t>down.</w:t>
      </w:r>
      <w:r>
        <w:rPr>
          <w:spacing w:val="-8"/>
        </w:rPr>
        <w:t xml:space="preserve"> </w:t>
      </w:r>
      <w:r>
        <w:t>In</w:t>
      </w:r>
      <w:r>
        <w:rPr>
          <w:spacing w:val="-8"/>
        </w:rPr>
        <w:t xml:space="preserve"> </w:t>
      </w:r>
      <w:r>
        <w:t>a</w:t>
      </w:r>
      <w:r>
        <w:rPr>
          <w:spacing w:val="-8"/>
        </w:rPr>
        <w:t xml:space="preserve"> </w:t>
      </w:r>
      <w:r>
        <w:t>deep</w:t>
      </w:r>
      <w:r>
        <w:rPr>
          <w:spacing w:val="-8"/>
        </w:rPr>
        <w:t xml:space="preserve"> </w:t>
      </w:r>
      <w:r>
        <w:t>sleep</w:t>
      </w:r>
      <w:r>
        <w:rPr>
          <w:spacing w:val="-8"/>
        </w:rPr>
        <w:t xml:space="preserve"> </w:t>
      </w:r>
      <w:r>
        <w:t>he</w:t>
      </w:r>
      <w:r>
        <w:rPr>
          <w:spacing w:val="-8"/>
        </w:rPr>
        <w:t xml:space="preserve"> </w:t>
      </w:r>
      <w:r>
        <w:t>fell,</w:t>
      </w:r>
      <w:r>
        <w:rPr>
          <w:spacing w:val="-52"/>
        </w:rPr>
        <w:t xml:space="preserve"> </w:t>
      </w:r>
    </w:p>
    <w:p w14:paraId="44405D21" w14:textId="1F52A0ED" w:rsidR="000276C6" w:rsidRDefault="000276C6" w:rsidP="00E62448">
      <w:pPr>
        <w:pStyle w:val="Poetry"/>
      </w:pPr>
      <w:r>
        <w:t>And</w:t>
      </w:r>
      <w:r>
        <w:rPr>
          <w:spacing w:val="-7"/>
        </w:rPr>
        <w:t xml:space="preserve"> </w:t>
      </w:r>
      <w:r>
        <w:t>to</w:t>
      </w:r>
      <w:r>
        <w:rPr>
          <w:spacing w:val="-6"/>
        </w:rPr>
        <w:t xml:space="preserve"> </w:t>
      </w:r>
      <w:r>
        <w:t>him</w:t>
      </w:r>
      <w:r>
        <w:rPr>
          <w:spacing w:val="-6"/>
        </w:rPr>
        <w:t xml:space="preserve"> </w:t>
      </w:r>
      <w:r>
        <w:t>in</w:t>
      </w:r>
      <w:r>
        <w:rPr>
          <w:spacing w:val="-6"/>
        </w:rPr>
        <w:t xml:space="preserve"> </w:t>
      </w:r>
      <w:r>
        <w:t>a</w:t>
      </w:r>
      <w:r>
        <w:rPr>
          <w:spacing w:val="-6"/>
        </w:rPr>
        <w:t xml:space="preserve"> </w:t>
      </w:r>
      <w:r>
        <w:t>vision</w:t>
      </w:r>
      <w:r>
        <w:rPr>
          <w:spacing w:val="-6"/>
        </w:rPr>
        <w:t xml:space="preserve"> </w:t>
      </w:r>
      <w:r>
        <w:t>came</w:t>
      </w:r>
      <w:r>
        <w:rPr>
          <w:spacing w:val="-6"/>
        </w:rPr>
        <w:t xml:space="preserve"> </w:t>
      </w:r>
      <w:r>
        <w:t>the</w:t>
      </w:r>
      <w:r>
        <w:rPr>
          <w:spacing w:val="-6"/>
        </w:rPr>
        <w:t xml:space="preserve"> </w:t>
      </w:r>
      <w:r>
        <w:t>angel</w:t>
      </w:r>
      <w:r>
        <w:rPr>
          <w:spacing w:val="-6"/>
        </w:rPr>
        <w:t xml:space="preserve"> </w:t>
      </w:r>
      <w:r>
        <w:t>Gabriel:</w:t>
      </w:r>
    </w:p>
    <w:p w14:paraId="7441998B" w14:textId="42834137" w:rsidR="000276C6" w:rsidRDefault="000276C6" w:rsidP="00E62448">
      <w:pPr>
        <w:pStyle w:val="Poetry"/>
      </w:pPr>
      <w:r>
        <w:t>“Ride,</w:t>
      </w:r>
      <w:r>
        <w:rPr>
          <w:spacing w:val="-8"/>
        </w:rPr>
        <w:t xml:space="preserve"> </w:t>
      </w:r>
      <w:r>
        <w:t>Cid,</w:t>
      </w:r>
      <w:r>
        <w:rPr>
          <w:spacing w:val="-8"/>
        </w:rPr>
        <w:t xml:space="preserve"> </w:t>
      </w:r>
      <w:r>
        <w:t>most</w:t>
      </w:r>
      <w:r>
        <w:rPr>
          <w:spacing w:val="-7"/>
        </w:rPr>
        <w:t xml:space="preserve"> </w:t>
      </w:r>
      <w:r>
        <w:t>noble</w:t>
      </w:r>
      <w:r>
        <w:rPr>
          <w:spacing w:val="-8"/>
        </w:rPr>
        <w:t xml:space="preserve"> </w:t>
      </w:r>
      <w:r>
        <w:t>Campeador,</w:t>
      </w:r>
      <w:r>
        <w:rPr>
          <w:spacing w:val="-8"/>
        </w:rPr>
        <w:t xml:space="preserve"> </w:t>
      </w:r>
      <w:r>
        <w:t>for</w:t>
      </w:r>
      <w:r>
        <w:rPr>
          <w:spacing w:val="-7"/>
        </w:rPr>
        <w:t xml:space="preserve"> </w:t>
      </w:r>
      <w:r>
        <w:t>never</w:t>
      </w:r>
      <w:r>
        <w:rPr>
          <w:spacing w:val="-8"/>
        </w:rPr>
        <w:t xml:space="preserve"> </w:t>
      </w:r>
      <w:r>
        <w:t>yet</w:t>
      </w:r>
      <w:r>
        <w:rPr>
          <w:spacing w:val="-7"/>
        </w:rPr>
        <w:t xml:space="preserve"> </w:t>
      </w:r>
      <w:r>
        <w:t>did</w:t>
      </w:r>
      <w:r>
        <w:rPr>
          <w:spacing w:val="-8"/>
        </w:rPr>
        <w:t xml:space="preserve"> </w:t>
      </w:r>
      <w:r>
        <w:t>knight</w:t>
      </w:r>
    </w:p>
    <w:p w14:paraId="13AC728B" w14:textId="77777777" w:rsidR="000276C6" w:rsidRDefault="000276C6" w:rsidP="00E62448">
      <w:pPr>
        <w:pStyle w:val="Poetry"/>
      </w:pPr>
      <w:r>
        <w:t>Ride</w:t>
      </w:r>
      <w:r>
        <w:rPr>
          <w:spacing w:val="-4"/>
        </w:rPr>
        <w:t xml:space="preserve"> </w:t>
      </w:r>
      <w:r>
        <w:t>forth</w:t>
      </w:r>
      <w:r>
        <w:rPr>
          <w:spacing w:val="-4"/>
        </w:rPr>
        <w:t xml:space="preserve"> </w:t>
      </w:r>
      <w:r>
        <w:t>upon</w:t>
      </w:r>
      <w:r>
        <w:rPr>
          <w:spacing w:val="-4"/>
        </w:rPr>
        <w:t xml:space="preserve"> </w:t>
      </w:r>
      <w:r>
        <w:t>an</w:t>
      </w:r>
      <w:r>
        <w:rPr>
          <w:spacing w:val="-4"/>
        </w:rPr>
        <w:t xml:space="preserve"> </w:t>
      </w:r>
      <w:r>
        <w:t>hour</w:t>
      </w:r>
      <w:r>
        <w:rPr>
          <w:spacing w:val="-4"/>
        </w:rPr>
        <w:t xml:space="preserve"> </w:t>
      </w:r>
      <w:r>
        <w:t>whose</w:t>
      </w:r>
      <w:r>
        <w:rPr>
          <w:spacing w:val="-4"/>
        </w:rPr>
        <w:t xml:space="preserve"> </w:t>
      </w:r>
      <w:r>
        <w:t>aspect</w:t>
      </w:r>
      <w:r>
        <w:rPr>
          <w:spacing w:val="-4"/>
        </w:rPr>
        <w:t xml:space="preserve"> </w:t>
      </w:r>
      <w:r>
        <w:t>was</w:t>
      </w:r>
      <w:r>
        <w:rPr>
          <w:spacing w:val="-4"/>
        </w:rPr>
        <w:t xml:space="preserve"> </w:t>
      </w:r>
      <w:r>
        <w:t>so</w:t>
      </w:r>
      <w:r>
        <w:rPr>
          <w:spacing w:val="-4"/>
        </w:rPr>
        <w:t xml:space="preserve"> </w:t>
      </w:r>
      <w:r>
        <w:t>bright.</w:t>
      </w:r>
    </w:p>
    <w:p w14:paraId="341F38E2" w14:textId="77777777" w:rsidR="00E62448" w:rsidRDefault="000276C6" w:rsidP="00E62448">
      <w:pPr>
        <w:pStyle w:val="Poetry"/>
        <w:rPr>
          <w:spacing w:val="-52"/>
        </w:rPr>
      </w:pPr>
      <w:r>
        <w:t>While</w:t>
      </w:r>
      <w:r>
        <w:rPr>
          <w:spacing w:val="-8"/>
        </w:rPr>
        <w:t xml:space="preserve"> </w:t>
      </w:r>
      <w:r>
        <w:t>thou</w:t>
      </w:r>
      <w:r>
        <w:rPr>
          <w:spacing w:val="-8"/>
        </w:rPr>
        <w:t xml:space="preserve"> </w:t>
      </w:r>
      <w:r>
        <w:t>shalt</w:t>
      </w:r>
      <w:r>
        <w:rPr>
          <w:spacing w:val="-8"/>
        </w:rPr>
        <w:t xml:space="preserve"> </w:t>
      </w:r>
      <w:r>
        <w:t>live</w:t>
      </w:r>
      <w:r>
        <w:rPr>
          <w:spacing w:val="-8"/>
        </w:rPr>
        <w:t xml:space="preserve"> </w:t>
      </w:r>
      <w:r>
        <w:t>good</w:t>
      </w:r>
      <w:r>
        <w:rPr>
          <w:spacing w:val="-8"/>
        </w:rPr>
        <w:t xml:space="preserve"> </w:t>
      </w:r>
      <w:r>
        <w:t>fortune</w:t>
      </w:r>
      <w:r>
        <w:rPr>
          <w:spacing w:val="-8"/>
        </w:rPr>
        <w:t xml:space="preserve"> </w:t>
      </w:r>
      <w:r>
        <w:t>shall</w:t>
      </w:r>
      <w:r>
        <w:rPr>
          <w:spacing w:val="-8"/>
        </w:rPr>
        <w:t xml:space="preserve"> </w:t>
      </w:r>
      <w:r>
        <w:t>be</w:t>
      </w:r>
      <w:r>
        <w:rPr>
          <w:spacing w:val="-8"/>
        </w:rPr>
        <w:t xml:space="preserve"> </w:t>
      </w:r>
      <w:r>
        <w:t>with</w:t>
      </w:r>
      <w:r>
        <w:rPr>
          <w:spacing w:val="-8"/>
        </w:rPr>
        <w:t xml:space="preserve"> </w:t>
      </w:r>
      <w:r>
        <w:t>thee</w:t>
      </w:r>
      <w:r>
        <w:rPr>
          <w:spacing w:val="-8"/>
        </w:rPr>
        <w:t xml:space="preserve"> </w:t>
      </w:r>
      <w:r>
        <w:t>and</w:t>
      </w:r>
      <w:r>
        <w:rPr>
          <w:spacing w:val="-8"/>
        </w:rPr>
        <w:t xml:space="preserve"> </w:t>
      </w:r>
      <w:r>
        <w:t>shine.”</w:t>
      </w:r>
      <w:r>
        <w:rPr>
          <w:spacing w:val="-52"/>
        </w:rPr>
        <w:t xml:space="preserve"> </w:t>
      </w:r>
    </w:p>
    <w:p w14:paraId="59B2FA83" w14:textId="2CD5FBF0" w:rsidR="000276C6" w:rsidRDefault="000276C6" w:rsidP="00E62448">
      <w:pPr>
        <w:pStyle w:val="Poetry"/>
      </w:pPr>
      <w:r>
        <w:t>When</w:t>
      </w:r>
      <w:r>
        <w:rPr>
          <w:spacing w:val="-7"/>
        </w:rPr>
        <w:t xml:space="preserve"> </w:t>
      </w:r>
      <w:r>
        <w:t>he</w:t>
      </w:r>
      <w:r>
        <w:rPr>
          <w:spacing w:val="-6"/>
        </w:rPr>
        <w:t xml:space="preserve"> </w:t>
      </w:r>
      <w:r>
        <w:t>awoke,</w:t>
      </w:r>
      <w:r>
        <w:rPr>
          <w:spacing w:val="-6"/>
        </w:rPr>
        <w:t xml:space="preserve"> </w:t>
      </w:r>
      <w:r>
        <w:t>upon</w:t>
      </w:r>
      <w:r>
        <w:rPr>
          <w:spacing w:val="-6"/>
        </w:rPr>
        <w:t xml:space="preserve"> </w:t>
      </w:r>
      <w:r>
        <w:t>his</w:t>
      </w:r>
      <w:r>
        <w:rPr>
          <w:spacing w:val="-7"/>
        </w:rPr>
        <w:t xml:space="preserve"> </w:t>
      </w:r>
      <w:r>
        <w:t>face</w:t>
      </w:r>
      <w:r>
        <w:rPr>
          <w:spacing w:val="-6"/>
        </w:rPr>
        <w:t xml:space="preserve"> </w:t>
      </w:r>
      <w:r>
        <w:t>he</w:t>
      </w:r>
      <w:r>
        <w:rPr>
          <w:spacing w:val="-6"/>
        </w:rPr>
        <w:t xml:space="preserve"> </w:t>
      </w:r>
      <w:r>
        <w:t>made</w:t>
      </w:r>
      <w:r>
        <w:rPr>
          <w:spacing w:val="-6"/>
        </w:rPr>
        <w:t xml:space="preserve"> </w:t>
      </w:r>
      <w:r>
        <w:t>the</w:t>
      </w:r>
      <w:r>
        <w:rPr>
          <w:spacing w:val="-7"/>
        </w:rPr>
        <w:t xml:space="preserve"> </w:t>
      </w:r>
      <w:r>
        <w:t>holy</w:t>
      </w:r>
      <w:r>
        <w:rPr>
          <w:spacing w:val="-6"/>
        </w:rPr>
        <w:t xml:space="preserve"> </w:t>
      </w:r>
      <w:r>
        <w:t>sign.</w:t>
      </w:r>
    </w:p>
    <w:p w14:paraId="282EE4C1" w14:textId="77777777" w:rsidR="00E62448" w:rsidRDefault="00E62448" w:rsidP="00E62448">
      <w:pPr>
        <w:pStyle w:val="Poetry"/>
      </w:pPr>
    </w:p>
    <w:p w14:paraId="42416063" w14:textId="77777777" w:rsidR="000276C6" w:rsidRPr="00E62448" w:rsidRDefault="000276C6" w:rsidP="00E62448">
      <w:pPr>
        <w:pStyle w:val="Heading4"/>
      </w:pPr>
      <w:r w:rsidRPr="00E62448">
        <w:t>XX</w:t>
      </w:r>
    </w:p>
    <w:p w14:paraId="611B85E9" w14:textId="77777777" w:rsidR="000276C6" w:rsidRDefault="000276C6" w:rsidP="00E62448">
      <w:pPr>
        <w:pStyle w:val="Poetry"/>
      </w:pPr>
      <w:r>
        <w:t>He</w:t>
      </w:r>
      <w:r>
        <w:rPr>
          <w:spacing w:val="-2"/>
        </w:rPr>
        <w:t xml:space="preserve"> </w:t>
      </w:r>
      <w:r>
        <w:t>crossed</w:t>
      </w:r>
      <w:r>
        <w:rPr>
          <w:spacing w:val="-2"/>
        </w:rPr>
        <w:t xml:space="preserve"> </w:t>
      </w:r>
      <w:r>
        <w:t>himself,</w:t>
      </w:r>
      <w:r>
        <w:rPr>
          <w:spacing w:val="-2"/>
        </w:rPr>
        <w:t xml:space="preserve"> </w:t>
      </w:r>
      <w:r>
        <w:t>and</w:t>
      </w:r>
      <w:r>
        <w:rPr>
          <w:spacing w:val="-2"/>
        </w:rPr>
        <w:t xml:space="preserve"> </w:t>
      </w:r>
      <w:r>
        <w:t>unto</w:t>
      </w:r>
      <w:r>
        <w:rPr>
          <w:spacing w:val="-2"/>
        </w:rPr>
        <w:t xml:space="preserve"> </w:t>
      </w:r>
      <w:r>
        <w:t>God</w:t>
      </w:r>
      <w:r>
        <w:rPr>
          <w:spacing w:val="-2"/>
        </w:rPr>
        <w:t xml:space="preserve"> </w:t>
      </w:r>
      <w:r>
        <w:t>his</w:t>
      </w:r>
      <w:r>
        <w:rPr>
          <w:spacing w:val="-2"/>
        </w:rPr>
        <w:t xml:space="preserve"> </w:t>
      </w:r>
      <w:r>
        <w:t>soul</w:t>
      </w:r>
      <w:r>
        <w:rPr>
          <w:spacing w:val="-2"/>
        </w:rPr>
        <w:t xml:space="preserve"> </w:t>
      </w:r>
      <w:r>
        <w:t>commended</w:t>
      </w:r>
      <w:r>
        <w:rPr>
          <w:spacing w:val="-2"/>
        </w:rPr>
        <w:t xml:space="preserve"> </w:t>
      </w:r>
      <w:r>
        <w:t>then,</w:t>
      </w:r>
    </w:p>
    <w:p w14:paraId="77ED3493" w14:textId="1763EB1A" w:rsidR="000276C6" w:rsidRDefault="000276C6" w:rsidP="00E62448">
      <w:pPr>
        <w:pStyle w:val="Poetry"/>
      </w:pPr>
      <w:r>
        <w:t>he</w:t>
      </w:r>
      <w:r>
        <w:rPr>
          <w:spacing w:val="-6"/>
        </w:rPr>
        <w:t xml:space="preserve"> </w:t>
      </w:r>
      <w:r>
        <w:t>was</w:t>
      </w:r>
      <w:r>
        <w:rPr>
          <w:spacing w:val="-5"/>
        </w:rPr>
        <w:t xml:space="preserve"> </w:t>
      </w:r>
      <w:r>
        <w:t>glad</w:t>
      </w:r>
      <w:r>
        <w:rPr>
          <w:spacing w:val="-6"/>
        </w:rPr>
        <w:t xml:space="preserve"> </w:t>
      </w:r>
      <w:r>
        <w:t>of</w:t>
      </w:r>
      <w:r>
        <w:rPr>
          <w:spacing w:val="-5"/>
        </w:rPr>
        <w:t xml:space="preserve"> </w:t>
      </w:r>
      <w:r>
        <w:t>the</w:t>
      </w:r>
      <w:r>
        <w:rPr>
          <w:spacing w:val="-6"/>
        </w:rPr>
        <w:t xml:space="preserve"> </w:t>
      </w:r>
      <w:r>
        <w:t>vision</w:t>
      </w:r>
      <w:r>
        <w:rPr>
          <w:spacing w:val="-5"/>
        </w:rPr>
        <w:t xml:space="preserve"> </w:t>
      </w:r>
      <w:r>
        <w:t>that</w:t>
      </w:r>
      <w:r>
        <w:rPr>
          <w:spacing w:val="-5"/>
        </w:rPr>
        <w:t xml:space="preserve"> </w:t>
      </w:r>
      <w:r>
        <w:t>had</w:t>
      </w:r>
      <w:r>
        <w:rPr>
          <w:spacing w:val="-6"/>
        </w:rPr>
        <w:t xml:space="preserve"> </w:t>
      </w:r>
      <w:r>
        <w:t>come</w:t>
      </w:r>
      <w:r>
        <w:rPr>
          <w:spacing w:val="-5"/>
        </w:rPr>
        <w:t xml:space="preserve"> </w:t>
      </w:r>
      <w:r>
        <w:t>into</w:t>
      </w:r>
      <w:r>
        <w:rPr>
          <w:spacing w:val="-6"/>
        </w:rPr>
        <w:t xml:space="preserve"> </w:t>
      </w:r>
      <w:r>
        <w:t>his</w:t>
      </w:r>
      <w:r>
        <w:rPr>
          <w:spacing w:val="-5"/>
        </w:rPr>
        <w:t xml:space="preserve"> </w:t>
      </w:r>
      <w:r>
        <w:t>ken</w:t>
      </w:r>
    </w:p>
    <w:p w14:paraId="270B48F5" w14:textId="77777777" w:rsidR="000276C6" w:rsidRDefault="000276C6" w:rsidP="00E62448">
      <w:pPr>
        <w:pStyle w:val="Poetry"/>
      </w:pPr>
      <w:r>
        <w:t>The</w:t>
      </w:r>
      <w:r>
        <w:rPr>
          <w:spacing w:val="-6"/>
        </w:rPr>
        <w:t xml:space="preserve"> </w:t>
      </w:r>
      <w:r>
        <w:t>next</w:t>
      </w:r>
      <w:r>
        <w:rPr>
          <w:spacing w:val="-6"/>
        </w:rPr>
        <w:t xml:space="preserve"> </w:t>
      </w:r>
      <w:r>
        <w:t>day</w:t>
      </w:r>
      <w:r>
        <w:rPr>
          <w:spacing w:val="-5"/>
        </w:rPr>
        <w:t xml:space="preserve"> </w:t>
      </w:r>
      <w:r>
        <w:t>at</w:t>
      </w:r>
      <w:r>
        <w:rPr>
          <w:spacing w:val="-6"/>
        </w:rPr>
        <w:t xml:space="preserve"> </w:t>
      </w:r>
      <w:r>
        <w:t>morning</w:t>
      </w:r>
      <w:r>
        <w:rPr>
          <w:spacing w:val="-6"/>
        </w:rPr>
        <w:t xml:space="preserve"> </w:t>
      </w:r>
      <w:r>
        <w:t>they</w:t>
      </w:r>
      <w:r>
        <w:rPr>
          <w:spacing w:val="-5"/>
        </w:rPr>
        <w:t xml:space="preserve"> </w:t>
      </w:r>
      <w:r>
        <w:t>began</w:t>
      </w:r>
      <w:r>
        <w:rPr>
          <w:spacing w:val="-6"/>
        </w:rPr>
        <w:t xml:space="preserve"> </w:t>
      </w:r>
      <w:r>
        <w:t>anew</w:t>
      </w:r>
      <w:r>
        <w:rPr>
          <w:spacing w:val="-6"/>
        </w:rPr>
        <w:t xml:space="preserve"> </w:t>
      </w:r>
      <w:r>
        <w:t>to</w:t>
      </w:r>
      <w:r>
        <w:rPr>
          <w:spacing w:val="-5"/>
        </w:rPr>
        <w:t xml:space="preserve"> </w:t>
      </w:r>
      <w:r>
        <w:t>wend.</w:t>
      </w:r>
    </w:p>
    <w:p w14:paraId="5E918F13" w14:textId="77777777" w:rsidR="00E62448" w:rsidRDefault="000276C6" w:rsidP="00E62448">
      <w:pPr>
        <w:pStyle w:val="Poetry"/>
        <w:rPr>
          <w:spacing w:val="-52"/>
        </w:rPr>
      </w:pPr>
      <w:r>
        <w:t>Be</w:t>
      </w:r>
      <w:r>
        <w:rPr>
          <w:spacing w:val="-5"/>
        </w:rPr>
        <w:t xml:space="preserve"> </w:t>
      </w:r>
      <w:r>
        <w:t>it</w:t>
      </w:r>
      <w:r>
        <w:rPr>
          <w:spacing w:val="-5"/>
        </w:rPr>
        <w:t xml:space="preserve"> </w:t>
      </w:r>
      <w:r>
        <w:t>known</w:t>
      </w:r>
      <w:r>
        <w:rPr>
          <w:spacing w:val="-5"/>
        </w:rPr>
        <w:t xml:space="preserve"> </w:t>
      </w:r>
      <w:r>
        <w:t>their</w:t>
      </w:r>
      <w:r>
        <w:rPr>
          <w:spacing w:val="-5"/>
        </w:rPr>
        <w:t xml:space="preserve"> </w:t>
      </w:r>
      <w:r>
        <w:t>term</w:t>
      </w:r>
      <w:r>
        <w:rPr>
          <w:spacing w:val="-5"/>
        </w:rPr>
        <w:t xml:space="preserve"> </w:t>
      </w:r>
      <w:r>
        <w:t>of</w:t>
      </w:r>
      <w:r>
        <w:rPr>
          <w:spacing w:val="-5"/>
        </w:rPr>
        <w:t xml:space="preserve"> </w:t>
      </w:r>
      <w:r>
        <w:t>sufferance</w:t>
      </w:r>
      <w:r>
        <w:rPr>
          <w:spacing w:val="-5"/>
        </w:rPr>
        <w:t xml:space="preserve"> </w:t>
      </w:r>
      <w:r>
        <w:t>at</w:t>
      </w:r>
      <w:r>
        <w:rPr>
          <w:spacing w:val="-5"/>
        </w:rPr>
        <w:t xml:space="preserve"> </w:t>
      </w:r>
      <w:r>
        <w:t>the</w:t>
      </w:r>
      <w:r>
        <w:rPr>
          <w:spacing w:val="-5"/>
        </w:rPr>
        <w:t xml:space="preserve"> </w:t>
      </w:r>
      <w:r>
        <w:t>last</w:t>
      </w:r>
      <w:r>
        <w:rPr>
          <w:spacing w:val="-5"/>
        </w:rPr>
        <w:t xml:space="preserve"> </w:t>
      </w:r>
      <w:r>
        <w:t>has</w:t>
      </w:r>
      <w:r>
        <w:rPr>
          <w:spacing w:val="-5"/>
        </w:rPr>
        <w:t xml:space="preserve"> </w:t>
      </w:r>
      <w:r>
        <w:t>made</w:t>
      </w:r>
      <w:r>
        <w:rPr>
          <w:spacing w:val="-4"/>
        </w:rPr>
        <w:t xml:space="preserve"> </w:t>
      </w:r>
      <w:r>
        <w:t>an</w:t>
      </w:r>
      <w:r>
        <w:rPr>
          <w:spacing w:val="-5"/>
        </w:rPr>
        <w:t xml:space="preserve"> </w:t>
      </w:r>
      <w:r>
        <w:t>end.</w:t>
      </w:r>
      <w:r>
        <w:rPr>
          <w:spacing w:val="-52"/>
        </w:rPr>
        <w:t xml:space="preserve"> </w:t>
      </w:r>
    </w:p>
    <w:p w14:paraId="76FAAF2D" w14:textId="6F3EFD8A" w:rsidR="000276C6" w:rsidRDefault="000276C6" w:rsidP="00E62448">
      <w:pPr>
        <w:pStyle w:val="Poetry"/>
      </w:pPr>
      <w:r>
        <w:t>In</w:t>
      </w:r>
      <w:r>
        <w:rPr>
          <w:spacing w:val="-3"/>
        </w:rPr>
        <w:t xml:space="preserve"> </w:t>
      </w:r>
      <w:r>
        <w:t>the</w:t>
      </w:r>
      <w:r>
        <w:rPr>
          <w:spacing w:val="-3"/>
        </w:rPr>
        <w:t xml:space="preserve"> </w:t>
      </w:r>
      <w:r>
        <w:t>mountains</w:t>
      </w:r>
      <w:r>
        <w:rPr>
          <w:spacing w:val="-3"/>
        </w:rPr>
        <w:t xml:space="preserve"> </w:t>
      </w:r>
      <w:r>
        <w:t>of</w:t>
      </w:r>
      <w:r>
        <w:rPr>
          <w:spacing w:val="-3"/>
        </w:rPr>
        <w:t xml:space="preserve"> </w:t>
      </w:r>
      <w:r>
        <w:t>Miédes</w:t>
      </w:r>
      <w:r>
        <w:rPr>
          <w:spacing w:val="-3"/>
        </w:rPr>
        <w:t xml:space="preserve"> </w:t>
      </w:r>
      <w:r>
        <w:t>the</w:t>
      </w:r>
      <w:r>
        <w:rPr>
          <w:spacing w:val="-3"/>
        </w:rPr>
        <w:t xml:space="preserve"> </w:t>
      </w:r>
      <w:r>
        <w:t>Cid</w:t>
      </w:r>
      <w:r>
        <w:rPr>
          <w:spacing w:val="-3"/>
        </w:rPr>
        <w:t xml:space="preserve"> </w:t>
      </w:r>
      <w:r>
        <w:t>encamped</w:t>
      </w:r>
      <w:r>
        <w:rPr>
          <w:spacing w:val="-3"/>
        </w:rPr>
        <w:t xml:space="preserve"> </w:t>
      </w:r>
      <w:r>
        <w:t>that</w:t>
      </w:r>
      <w:r>
        <w:rPr>
          <w:spacing w:val="-3"/>
        </w:rPr>
        <w:t xml:space="preserve"> </w:t>
      </w:r>
      <w:r>
        <w:t>night,</w:t>
      </w:r>
    </w:p>
    <w:p w14:paraId="0A1F38D4" w14:textId="112AA632" w:rsidR="000276C6" w:rsidRDefault="000276C6" w:rsidP="00E62448">
      <w:pPr>
        <w:pStyle w:val="Poetry"/>
      </w:pPr>
      <w:r>
        <w:t>With</w:t>
      </w:r>
      <w:r>
        <w:rPr>
          <w:spacing w:val="-6"/>
        </w:rPr>
        <w:t xml:space="preserve"> </w:t>
      </w:r>
      <w:r>
        <w:t>the</w:t>
      </w:r>
      <w:r>
        <w:rPr>
          <w:spacing w:val="-5"/>
        </w:rPr>
        <w:t xml:space="preserve"> </w:t>
      </w:r>
      <w:r>
        <w:t>towers</w:t>
      </w:r>
      <w:r>
        <w:rPr>
          <w:spacing w:val="-5"/>
        </w:rPr>
        <w:t xml:space="preserve"> </w:t>
      </w:r>
      <w:r>
        <w:t>of</w:t>
      </w:r>
      <w:r>
        <w:rPr>
          <w:spacing w:val="-5"/>
        </w:rPr>
        <w:t xml:space="preserve"> </w:t>
      </w:r>
      <w:r>
        <w:t>Atiénza</w:t>
      </w:r>
      <w:r>
        <w:rPr>
          <w:spacing w:val="-5"/>
        </w:rPr>
        <w:t xml:space="preserve"> </w:t>
      </w:r>
      <w:r>
        <w:t>where</w:t>
      </w:r>
      <w:r>
        <w:rPr>
          <w:spacing w:val="-5"/>
        </w:rPr>
        <w:t xml:space="preserve"> </w:t>
      </w:r>
      <w:r>
        <w:t>the</w:t>
      </w:r>
      <w:r>
        <w:rPr>
          <w:spacing w:val="-5"/>
        </w:rPr>
        <w:t xml:space="preserve"> </w:t>
      </w:r>
      <w:r>
        <w:t>Moors</w:t>
      </w:r>
      <w:r>
        <w:rPr>
          <w:spacing w:val="-5"/>
        </w:rPr>
        <w:t xml:space="preserve"> </w:t>
      </w:r>
      <w:r>
        <w:t>reign</w:t>
      </w:r>
      <w:r>
        <w:rPr>
          <w:spacing w:val="-5"/>
        </w:rPr>
        <w:t xml:space="preserve"> </w:t>
      </w:r>
      <w:r>
        <w:t>on</w:t>
      </w:r>
      <w:r>
        <w:rPr>
          <w:spacing w:val="-5"/>
        </w:rPr>
        <w:t xml:space="preserve"> </w:t>
      </w:r>
      <w:r>
        <w:t>the</w:t>
      </w:r>
      <w:r>
        <w:rPr>
          <w:spacing w:val="-5"/>
        </w:rPr>
        <w:t xml:space="preserve"> </w:t>
      </w:r>
      <w:r>
        <w:t>right.</w:t>
      </w:r>
    </w:p>
    <w:p w14:paraId="2C367AEC" w14:textId="77777777" w:rsidR="00E62448" w:rsidRDefault="00E62448" w:rsidP="00E62448">
      <w:pPr>
        <w:pStyle w:val="Poetry"/>
      </w:pPr>
    </w:p>
    <w:p w14:paraId="6AD3CAA5" w14:textId="77777777" w:rsidR="000276C6" w:rsidRPr="00E62448" w:rsidRDefault="000276C6" w:rsidP="00E62448">
      <w:pPr>
        <w:pStyle w:val="Heading4"/>
      </w:pPr>
      <w:r w:rsidRPr="00E62448">
        <w:t>XXI</w:t>
      </w:r>
    </w:p>
    <w:p w14:paraId="5A120D88" w14:textId="2B187F58" w:rsidR="000276C6" w:rsidRDefault="000276C6" w:rsidP="00E62448">
      <w:pPr>
        <w:pStyle w:val="Poetry"/>
      </w:pPr>
      <w:r>
        <w:t>‘Twas</w:t>
      </w:r>
      <w:r>
        <w:rPr>
          <w:spacing w:val="-7"/>
        </w:rPr>
        <w:t xml:space="preserve"> </w:t>
      </w:r>
      <w:r>
        <w:t>not</w:t>
      </w:r>
      <w:r>
        <w:rPr>
          <w:spacing w:val="-7"/>
        </w:rPr>
        <w:t xml:space="preserve"> </w:t>
      </w:r>
      <w:r>
        <w:t>yet</w:t>
      </w:r>
      <w:r>
        <w:rPr>
          <w:spacing w:val="-7"/>
        </w:rPr>
        <w:t xml:space="preserve"> </w:t>
      </w:r>
      <w:r>
        <w:t>come</w:t>
      </w:r>
      <w:r>
        <w:rPr>
          <w:spacing w:val="-7"/>
        </w:rPr>
        <w:t xml:space="preserve"> </w:t>
      </w:r>
      <w:r>
        <w:t>to</w:t>
      </w:r>
      <w:r>
        <w:rPr>
          <w:spacing w:val="-7"/>
        </w:rPr>
        <w:t xml:space="preserve"> </w:t>
      </w:r>
      <w:r>
        <w:t>sunset,</w:t>
      </w:r>
      <w:r>
        <w:rPr>
          <w:spacing w:val="-7"/>
        </w:rPr>
        <w:t xml:space="preserve"> </w:t>
      </w:r>
      <w:r>
        <w:t>and</w:t>
      </w:r>
      <w:r>
        <w:rPr>
          <w:spacing w:val="-7"/>
        </w:rPr>
        <w:t xml:space="preserve"> </w:t>
      </w:r>
      <w:r>
        <w:t>lingered</w:t>
      </w:r>
      <w:r>
        <w:rPr>
          <w:spacing w:val="-7"/>
        </w:rPr>
        <w:t xml:space="preserve"> </w:t>
      </w:r>
      <w:r>
        <w:t>still</w:t>
      </w:r>
      <w:r>
        <w:rPr>
          <w:spacing w:val="-7"/>
        </w:rPr>
        <w:t xml:space="preserve"> </w:t>
      </w:r>
      <w:r>
        <w:t>the</w:t>
      </w:r>
      <w:r>
        <w:rPr>
          <w:spacing w:val="-7"/>
        </w:rPr>
        <w:t xml:space="preserve"> </w:t>
      </w:r>
      <w:r>
        <w:t>day.</w:t>
      </w:r>
    </w:p>
    <w:p w14:paraId="7AF37587" w14:textId="77777777" w:rsidR="00E62448" w:rsidRDefault="000276C6" w:rsidP="00E62448">
      <w:pPr>
        <w:pStyle w:val="Poetry"/>
        <w:rPr>
          <w:spacing w:val="-52"/>
        </w:rPr>
      </w:pPr>
      <w:r>
        <w:t>My lord the Cid gave orders his henchmen to array.</w:t>
      </w:r>
      <w:r>
        <w:rPr>
          <w:spacing w:val="-52"/>
        </w:rPr>
        <w:t xml:space="preserve"> </w:t>
      </w:r>
    </w:p>
    <w:p w14:paraId="019E0256" w14:textId="65DA18BA" w:rsidR="000276C6" w:rsidRDefault="000276C6" w:rsidP="00E62448">
      <w:pPr>
        <w:pStyle w:val="Poetry"/>
      </w:pPr>
      <w:r>
        <w:t>Apart</w:t>
      </w:r>
      <w:r>
        <w:rPr>
          <w:spacing w:val="-7"/>
        </w:rPr>
        <w:t xml:space="preserve"> </w:t>
      </w:r>
      <w:r>
        <w:t>from</w:t>
      </w:r>
      <w:r>
        <w:rPr>
          <w:spacing w:val="-7"/>
        </w:rPr>
        <w:t xml:space="preserve"> </w:t>
      </w:r>
      <w:r>
        <w:t>the</w:t>
      </w:r>
      <w:r>
        <w:rPr>
          <w:spacing w:val="-7"/>
        </w:rPr>
        <w:t xml:space="preserve"> </w:t>
      </w:r>
      <w:r>
        <w:t>footsoldiers,</w:t>
      </w:r>
      <w:r>
        <w:rPr>
          <w:spacing w:val="-7"/>
        </w:rPr>
        <w:t xml:space="preserve"> </w:t>
      </w:r>
      <w:r>
        <w:t>and</w:t>
      </w:r>
      <w:r>
        <w:rPr>
          <w:spacing w:val="-6"/>
        </w:rPr>
        <w:t xml:space="preserve"> </w:t>
      </w:r>
      <w:r>
        <w:t>valiant</w:t>
      </w:r>
      <w:r>
        <w:rPr>
          <w:spacing w:val="-7"/>
        </w:rPr>
        <w:t xml:space="preserve"> </w:t>
      </w:r>
      <w:r>
        <w:t>men</w:t>
      </w:r>
      <w:r>
        <w:rPr>
          <w:spacing w:val="-7"/>
        </w:rPr>
        <w:t xml:space="preserve"> </w:t>
      </w:r>
      <w:r>
        <w:t>of</w:t>
      </w:r>
      <w:r>
        <w:rPr>
          <w:spacing w:val="-7"/>
        </w:rPr>
        <w:t xml:space="preserve"> </w:t>
      </w:r>
      <w:r>
        <w:t>war,</w:t>
      </w:r>
    </w:p>
    <w:p w14:paraId="25CC4E3F" w14:textId="68F0B3B4" w:rsidR="000276C6" w:rsidRDefault="000276C6" w:rsidP="00E62448">
      <w:pPr>
        <w:pStyle w:val="Poetry"/>
      </w:pPr>
      <w:r>
        <w:t>There</w:t>
      </w:r>
      <w:r>
        <w:rPr>
          <w:spacing w:val="-3"/>
        </w:rPr>
        <w:t xml:space="preserve"> </w:t>
      </w:r>
      <w:r>
        <w:t>were</w:t>
      </w:r>
      <w:r>
        <w:rPr>
          <w:spacing w:val="-3"/>
        </w:rPr>
        <w:t xml:space="preserve"> </w:t>
      </w:r>
      <w:r>
        <w:t>three</w:t>
      </w:r>
      <w:r>
        <w:rPr>
          <w:spacing w:val="-3"/>
        </w:rPr>
        <w:t xml:space="preserve"> </w:t>
      </w:r>
      <w:r>
        <w:t>hundred</w:t>
      </w:r>
      <w:r>
        <w:rPr>
          <w:spacing w:val="-3"/>
        </w:rPr>
        <w:t xml:space="preserve"> </w:t>
      </w:r>
      <w:r>
        <w:t>lances</w:t>
      </w:r>
      <w:r>
        <w:rPr>
          <w:spacing w:val="-2"/>
        </w:rPr>
        <w:t xml:space="preserve"> </w:t>
      </w:r>
      <w:r>
        <w:t>that</w:t>
      </w:r>
      <w:r>
        <w:rPr>
          <w:spacing w:val="-3"/>
        </w:rPr>
        <w:t xml:space="preserve"> </w:t>
      </w:r>
      <w:r>
        <w:t>each</w:t>
      </w:r>
      <w:r>
        <w:rPr>
          <w:spacing w:val="-3"/>
        </w:rPr>
        <w:t xml:space="preserve"> </w:t>
      </w:r>
      <w:r>
        <w:t>a</w:t>
      </w:r>
      <w:r>
        <w:rPr>
          <w:spacing w:val="-3"/>
        </w:rPr>
        <w:t xml:space="preserve"> </w:t>
      </w:r>
      <w:r>
        <w:t>pennon</w:t>
      </w:r>
      <w:r>
        <w:rPr>
          <w:spacing w:val="-2"/>
        </w:rPr>
        <w:t xml:space="preserve"> </w:t>
      </w:r>
      <w:r>
        <w:t>bore.</w:t>
      </w:r>
    </w:p>
    <w:p w14:paraId="752ADD60" w14:textId="77777777" w:rsidR="00E62448" w:rsidRDefault="00E62448" w:rsidP="00E62448">
      <w:pPr>
        <w:pStyle w:val="Poetry"/>
      </w:pPr>
    </w:p>
    <w:p w14:paraId="29E298C9" w14:textId="77777777" w:rsidR="000276C6" w:rsidRPr="00E62448" w:rsidRDefault="000276C6" w:rsidP="00E62448">
      <w:pPr>
        <w:pStyle w:val="Heading4"/>
      </w:pPr>
      <w:r w:rsidRPr="00E62448">
        <w:t>XXII</w:t>
      </w:r>
    </w:p>
    <w:p w14:paraId="750C2A73" w14:textId="77777777" w:rsidR="000276C6" w:rsidRPr="00E62448" w:rsidRDefault="000276C6" w:rsidP="00E62448">
      <w:pPr>
        <w:pStyle w:val="Poetry"/>
      </w:pPr>
      <w:r w:rsidRPr="00E62448">
        <w:t>“Feed all the horses early, so may our God you speed.</w:t>
      </w:r>
    </w:p>
    <w:p w14:paraId="6EC574A6" w14:textId="09618B5E" w:rsidR="000276C6" w:rsidRPr="00E62448" w:rsidRDefault="000276C6" w:rsidP="00E62448">
      <w:pPr>
        <w:pStyle w:val="Poetry"/>
      </w:pPr>
      <w:r w:rsidRPr="00E62448">
        <w:t>Let him eat who will; who will not, let him get upon the steed.</w:t>
      </w:r>
    </w:p>
    <w:p w14:paraId="0460CE80" w14:textId="77777777" w:rsidR="00E62448" w:rsidRDefault="000276C6" w:rsidP="00E62448">
      <w:pPr>
        <w:pStyle w:val="Poetry"/>
      </w:pPr>
      <w:r w:rsidRPr="00E62448">
        <w:t xml:space="preserve">We shall pass the mountain ranges rough and of dreadful height. </w:t>
      </w:r>
    </w:p>
    <w:p w14:paraId="2818F812" w14:textId="7E2C4BB1" w:rsidR="000276C6" w:rsidRPr="00E62448" w:rsidRDefault="000276C6" w:rsidP="00E62448">
      <w:pPr>
        <w:pStyle w:val="Poetry"/>
      </w:pPr>
      <w:r w:rsidRPr="00E62448">
        <w:t>The land of King Alfonso we can leave behind tonight.</w:t>
      </w:r>
    </w:p>
    <w:p w14:paraId="60F19671" w14:textId="77777777" w:rsidR="000276C6" w:rsidRPr="00E62448" w:rsidRDefault="000276C6" w:rsidP="00E62448">
      <w:pPr>
        <w:pStyle w:val="Poetry"/>
      </w:pPr>
      <w:r w:rsidRPr="00E62448">
        <w:t>And whosoe’er will seek us shall find us ready then.”</w:t>
      </w:r>
    </w:p>
    <w:p w14:paraId="2F2546F7" w14:textId="77777777" w:rsidR="000276C6" w:rsidRPr="00E62448" w:rsidRDefault="000276C6" w:rsidP="00E62448">
      <w:pPr>
        <w:pStyle w:val="Poetry"/>
      </w:pPr>
      <w:r w:rsidRPr="00E62448">
        <w:t>By night the mountain ranges he traversed with his men.</w:t>
      </w:r>
    </w:p>
    <w:p w14:paraId="44204A5F" w14:textId="4A1DB87F" w:rsidR="000276C6" w:rsidRPr="00E62448" w:rsidRDefault="000276C6" w:rsidP="00E62448">
      <w:pPr>
        <w:pStyle w:val="Poetry"/>
      </w:pPr>
      <w:r w:rsidRPr="00E62448">
        <w:t>Morn came. From the hills downward they were about to fare.</w:t>
      </w:r>
    </w:p>
    <w:p w14:paraId="1BE47749" w14:textId="77777777" w:rsidR="00E62448" w:rsidRDefault="000276C6" w:rsidP="00E62448">
      <w:pPr>
        <w:pStyle w:val="Poetry"/>
      </w:pPr>
      <w:r w:rsidRPr="00E62448">
        <w:t xml:space="preserve">In a marvelous great forest the Cid bade halt them there, </w:t>
      </w:r>
    </w:p>
    <w:p w14:paraId="25D1F3C8" w14:textId="713BBD92" w:rsidR="000276C6" w:rsidRPr="00E62448" w:rsidRDefault="000276C6" w:rsidP="00E62448">
      <w:pPr>
        <w:pStyle w:val="Poetry"/>
      </w:pPr>
      <w:r w:rsidRPr="00E62448">
        <w:t>And to feed the horses early; and he told them all aright</w:t>
      </w:r>
    </w:p>
    <w:p w14:paraId="5505F6F5" w14:textId="77777777" w:rsidR="00E62448" w:rsidRDefault="000276C6" w:rsidP="00E62448">
      <w:pPr>
        <w:pStyle w:val="Poetry"/>
      </w:pPr>
      <w:r w:rsidRPr="00E62448">
        <w:t xml:space="preserve">In what way he was desirous that they should march by night. </w:t>
      </w:r>
    </w:p>
    <w:p w14:paraId="02820E43" w14:textId="26C0FF11" w:rsidR="000276C6" w:rsidRPr="00E62448" w:rsidRDefault="000276C6" w:rsidP="00E62448">
      <w:pPr>
        <w:pStyle w:val="Poetry"/>
      </w:pPr>
      <w:r w:rsidRPr="00E62448">
        <w:t>They all were faithful vassals and gave assent thereto;</w:t>
      </w:r>
    </w:p>
    <w:p w14:paraId="5269C235" w14:textId="3CF78709" w:rsidR="000276C6" w:rsidRPr="00E62448" w:rsidRDefault="000276C6" w:rsidP="00E62448">
      <w:pPr>
        <w:pStyle w:val="Poetry"/>
      </w:pPr>
      <w:r w:rsidRPr="00E62448">
        <w:t>The behests of their great captain it behooved them all to do.</w:t>
      </w:r>
    </w:p>
    <w:p w14:paraId="3E4C48FE" w14:textId="77777777" w:rsidR="000276C6" w:rsidRPr="00E62448" w:rsidRDefault="000276C6" w:rsidP="00E62448">
      <w:pPr>
        <w:pStyle w:val="Poetry"/>
      </w:pPr>
      <w:r w:rsidRPr="00E62448">
        <w:t>Ere night, was every man of them unto the riding fit.</w:t>
      </w:r>
    </w:p>
    <w:p w14:paraId="61484469" w14:textId="77777777" w:rsidR="00E62448" w:rsidRDefault="000276C6" w:rsidP="00E62448">
      <w:pPr>
        <w:pStyle w:val="Poetry"/>
      </w:pPr>
      <w:r w:rsidRPr="00E62448">
        <w:t xml:space="preserve">So did the Cid that no man might perchance get wind of it. </w:t>
      </w:r>
    </w:p>
    <w:p w14:paraId="2D617AAA" w14:textId="77777777" w:rsidR="00E62448" w:rsidRDefault="000276C6" w:rsidP="00E62448">
      <w:pPr>
        <w:pStyle w:val="Poetry"/>
      </w:pPr>
      <w:r w:rsidRPr="00E62448">
        <w:t xml:space="preserve">They marched all through the night-tide and rested not at all. </w:t>
      </w:r>
    </w:p>
    <w:p w14:paraId="0F990BAC" w14:textId="2C755C44" w:rsidR="000276C6" w:rsidRPr="00E62448" w:rsidRDefault="000276C6" w:rsidP="00E62448">
      <w:pPr>
        <w:pStyle w:val="Poetry"/>
      </w:pPr>
      <w:r w:rsidRPr="00E62448">
        <w:t>Near Henáres a town standeth that Castejón men call.</w:t>
      </w:r>
    </w:p>
    <w:p w14:paraId="7D617F53" w14:textId="5F17278A" w:rsidR="000276C6" w:rsidRDefault="000276C6" w:rsidP="00E62448">
      <w:pPr>
        <w:pStyle w:val="Poetry"/>
      </w:pPr>
      <w:r w:rsidRPr="00E62448">
        <w:t>There the Cid went into ambush with the men of his array.</w:t>
      </w:r>
    </w:p>
    <w:p w14:paraId="1654D465" w14:textId="77777777" w:rsidR="00E62448" w:rsidRPr="00E62448" w:rsidRDefault="00E62448" w:rsidP="00E62448">
      <w:pPr>
        <w:pStyle w:val="Poetry"/>
      </w:pPr>
    </w:p>
    <w:p w14:paraId="205E9C0C" w14:textId="77777777" w:rsidR="000276C6" w:rsidRPr="00E62448" w:rsidRDefault="000276C6" w:rsidP="00E62448">
      <w:pPr>
        <w:pStyle w:val="Heading4"/>
      </w:pPr>
      <w:r w:rsidRPr="00E62448">
        <w:t>XXIII</w:t>
      </w:r>
    </w:p>
    <w:p w14:paraId="69EA629C" w14:textId="77777777" w:rsidR="00E62448" w:rsidRDefault="000276C6" w:rsidP="00E62448">
      <w:pPr>
        <w:pStyle w:val="Poetry"/>
      </w:pPr>
      <w:r w:rsidRPr="00E62448">
        <w:t xml:space="preserve">He couched there in the ambush till the breaking of the day. </w:t>
      </w:r>
    </w:p>
    <w:p w14:paraId="68954CCD" w14:textId="4F64D273" w:rsidR="000276C6" w:rsidRPr="00E62448" w:rsidRDefault="000276C6" w:rsidP="00E62448">
      <w:pPr>
        <w:pStyle w:val="Poetry"/>
      </w:pPr>
      <w:r w:rsidRPr="00E62448">
        <w:t>This Minaya Alvar Fañez had counselled and had planned:</w:t>
      </w:r>
    </w:p>
    <w:p w14:paraId="42B04983" w14:textId="77777777" w:rsidR="000276C6" w:rsidRPr="00E62448" w:rsidRDefault="000276C6" w:rsidP="00E62448">
      <w:pPr>
        <w:pStyle w:val="Poetry"/>
      </w:pPr>
      <w:r w:rsidRPr="00E62448">
        <w:t>“Ha, Cid, in happy hour thou girdedst on the brand.</w:t>
      </w:r>
    </w:p>
    <w:p w14:paraId="0000F5CB" w14:textId="77777777" w:rsidR="000276C6" w:rsidRPr="00E62448" w:rsidRDefault="000276C6" w:rsidP="00E62448">
      <w:pPr>
        <w:pStyle w:val="Poetry"/>
      </w:pPr>
      <w:r w:rsidRPr="00E62448">
        <w:t>Thou with an hundred henchmen shalt abide to hold the rear.</w:t>
      </w:r>
    </w:p>
    <w:p w14:paraId="3FE21FFF" w14:textId="01069774" w:rsidR="000276C6" w:rsidRPr="00E62448" w:rsidRDefault="000276C6" w:rsidP="00E62448">
      <w:pPr>
        <w:pStyle w:val="Poetry"/>
      </w:pPr>
      <w:r w:rsidRPr="00E62448">
        <w:t>Till we have drawn forth Castejón unto the bushment here.</w:t>
      </w:r>
    </w:p>
    <w:p w14:paraId="41BAC4DB" w14:textId="77777777" w:rsidR="00E62448" w:rsidRDefault="000276C6" w:rsidP="00E62448">
      <w:pPr>
        <w:pStyle w:val="Poetry"/>
      </w:pPr>
      <w:r w:rsidRPr="00E62448">
        <w:t xml:space="preserve">But give me now two hundred men on a harrying raid to ride. </w:t>
      </w:r>
    </w:p>
    <w:p w14:paraId="7B4DAAA8" w14:textId="77777777" w:rsidR="00E62448" w:rsidRDefault="000276C6" w:rsidP="00E62448">
      <w:pPr>
        <w:pStyle w:val="Poetry"/>
      </w:pPr>
      <w:r w:rsidRPr="00E62448">
        <w:t xml:space="preserve">We shall win much if thy fortune and our God be on our side. </w:t>
      </w:r>
    </w:p>
    <w:p w14:paraId="60F25CC4" w14:textId="351ED7E8" w:rsidR="000276C6" w:rsidRPr="00E62448" w:rsidRDefault="000276C6" w:rsidP="00E62448">
      <w:pPr>
        <w:pStyle w:val="Poetry"/>
      </w:pPr>
      <w:r w:rsidRPr="00E62448">
        <w:t>“Well didst thou speak, Minaya,” the Campeador he said,</w:t>
      </w:r>
    </w:p>
    <w:p w14:paraId="4CDDBEBE" w14:textId="77777777" w:rsidR="000276C6" w:rsidRPr="00E62448" w:rsidRDefault="000276C6" w:rsidP="00E62448">
      <w:pPr>
        <w:pStyle w:val="Poetry"/>
      </w:pPr>
      <w:r w:rsidRPr="00E62448">
        <w:t>“Do thou with the two hundred ride on a harrying raid.</w:t>
      </w:r>
    </w:p>
    <w:p w14:paraId="71EB5C4E" w14:textId="1AAAD58E" w:rsidR="000276C6" w:rsidRPr="00E62448" w:rsidRDefault="000276C6" w:rsidP="00E62448">
      <w:pPr>
        <w:pStyle w:val="Poetry"/>
      </w:pPr>
      <w:r w:rsidRPr="00E62448">
        <w:t>With Alvar Salvadórez, Alvar Alvarez shall advance,</w:t>
      </w:r>
    </w:p>
    <w:p w14:paraId="7D369608" w14:textId="77777777" w:rsidR="00E62448" w:rsidRDefault="000276C6" w:rsidP="00E62448">
      <w:pPr>
        <w:pStyle w:val="Poetry"/>
      </w:pPr>
      <w:r w:rsidRPr="00E62448">
        <w:t xml:space="preserve">likewise Galínd Garcíaz, who is a gallant lance. </w:t>
      </w:r>
    </w:p>
    <w:p w14:paraId="6D412201" w14:textId="26CF63DB" w:rsidR="000276C6" w:rsidRPr="00E62448" w:rsidRDefault="000276C6" w:rsidP="00E62448">
      <w:pPr>
        <w:pStyle w:val="Poetry"/>
      </w:pPr>
      <w:r w:rsidRPr="00E62448">
        <w:t>Let them ride beside Minaya, each valiant cavalier.</w:t>
      </w:r>
    </w:p>
    <w:p w14:paraId="10571D14" w14:textId="77777777" w:rsidR="00E62448" w:rsidRDefault="000276C6" w:rsidP="00E62448">
      <w:pPr>
        <w:pStyle w:val="Poetry"/>
      </w:pPr>
      <w:r w:rsidRPr="00E62448">
        <w:t xml:space="preserve">Let them ride unfearing forward and turn from naught for fear. </w:t>
      </w:r>
    </w:p>
    <w:p w14:paraId="76C2825C" w14:textId="3226AA11" w:rsidR="000276C6" w:rsidRPr="00E62448" w:rsidRDefault="000276C6" w:rsidP="00E62448">
      <w:pPr>
        <w:pStyle w:val="Poetry"/>
      </w:pPr>
      <w:r w:rsidRPr="00E62448">
        <w:lastRenderedPageBreak/>
        <w:t>Out unto Guadalajára, from Hita far and wide,</w:t>
      </w:r>
    </w:p>
    <w:p w14:paraId="1F100952" w14:textId="235DA1F6" w:rsidR="000276C6" w:rsidRPr="00E62448" w:rsidRDefault="000276C6" w:rsidP="00E62448">
      <w:pPr>
        <w:pStyle w:val="Poetry"/>
      </w:pPr>
      <w:r w:rsidRPr="00E62448">
        <w:t>To Alcalá the city forth let the harriers ride.</w:t>
      </w:r>
    </w:p>
    <w:p w14:paraId="4542590B" w14:textId="77777777" w:rsidR="000276C6" w:rsidRPr="00E62448" w:rsidRDefault="000276C6" w:rsidP="00E62448">
      <w:pPr>
        <w:pStyle w:val="Poetry"/>
      </w:pPr>
      <w:r w:rsidRPr="00E62448">
        <w:t>That they bring all the booty let them be very sure,</w:t>
      </w:r>
    </w:p>
    <w:p w14:paraId="6063EA49" w14:textId="77777777" w:rsidR="00E62448" w:rsidRDefault="000276C6" w:rsidP="00E62448">
      <w:pPr>
        <w:pStyle w:val="Poetry"/>
      </w:pPr>
      <w:r w:rsidRPr="00E62448">
        <w:t xml:space="preserve">Let them leave naught behind them for terror of the Moor. </w:t>
      </w:r>
    </w:p>
    <w:p w14:paraId="076D835E" w14:textId="77777777" w:rsidR="00E62448" w:rsidRDefault="000276C6" w:rsidP="00E62448">
      <w:pPr>
        <w:pStyle w:val="Poetry"/>
      </w:pPr>
      <w:r w:rsidRPr="00E62448">
        <w:t xml:space="preserve">Here with an hundred lances in the rear will I remain, </w:t>
      </w:r>
    </w:p>
    <w:p w14:paraId="1D5ED510" w14:textId="741FEA54" w:rsidR="000276C6" w:rsidRPr="00E62448" w:rsidRDefault="000276C6" w:rsidP="00E62448">
      <w:pPr>
        <w:pStyle w:val="Poetry"/>
      </w:pPr>
      <w:r w:rsidRPr="00E62448">
        <w:t>And capture Castejón good store of provender to gain.</w:t>
      </w:r>
    </w:p>
    <w:p w14:paraId="5A208706" w14:textId="21C8E129" w:rsidR="000276C6" w:rsidRPr="00E62448" w:rsidRDefault="000276C6" w:rsidP="00E62448">
      <w:pPr>
        <w:pStyle w:val="Poetry"/>
      </w:pPr>
      <w:r w:rsidRPr="00E62448">
        <w:t>If thou come in any danger as thou ridest on the raid,</w:t>
      </w:r>
    </w:p>
    <w:p w14:paraId="73E70C01" w14:textId="77777777" w:rsidR="00E62448" w:rsidRDefault="000276C6" w:rsidP="00E62448">
      <w:pPr>
        <w:pStyle w:val="Poetry"/>
      </w:pPr>
      <w:r w:rsidRPr="00E62448">
        <w:t xml:space="preserve">Send swiftly hither, and all Spain shall say how I gave aid.” </w:t>
      </w:r>
    </w:p>
    <w:p w14:paraId="2CE8E492" w14:textId="3272A9C0" w:rsidR="000276C6" w:rsidRPr="00E62448" w:rsidRDefault="000276C6" w:rsidP="00E62448">
      <w:pPr>
        <w:pStyle w:val="Poetry"/>
      </w:pPr>
      <w:r w:rsidRPr="00E62448">
        <w:t>Now all the men were chosen who on the raid should ride,</w:t>
      </w:r>
    </w:p>
    <w:p w14:paraId="4D86C109" w14:textId="77777777" w:rsidR="00E62448" w:rsidRDefault="000276C6" w:rsidP="00E62448">
      <w:pPr>
        <w:pStyle w:val="Poetry"/>
      </w:pPr>
      <w:r w:rsidRPr="00E62448">
        <w:t>And those who in the rearguard with the lord Cid should abide.</w:t>
      </w:r>
    </w:p>
    <w:p w14:paraId="7D958462" w14:textId="37A19966" w:rsidR="000276C6" w:rsidRPr="00E62448" w:rsidRDefault="000276C6" w:rsidP="00E62448">
      <w:pPr>
        <w:pStyle w:val="Poetry"/>
      </w:pPr>
      <w:r w:rsidRPr="00E62448">
        <w:t>And now the dawn was breaking and morning coming on,</w:t>
      </w:r>
    </w:p>
    <w:p w14:paraId="2375B16D" w14:textId="2F1436AC" w:rsidR="000276C6" w:rsidRPr="00E62448" w:rsidRDefault="000276C6" w:rsidP="00E62448">
      <w:pPr>
        <w:pStyle w:val="Poetry"/>
      </w:pPr>
      <w:r w:rsidRPr="00E62448">
        <w:t>And the sun rising. Very God! how beautifully it shone!</w:t>
      </w:r>
    </w:p>
    <w:p w14:paraId="61448052" w14:textId="77777777" w:rsidR="00E62448" w:rsidRDefault="000276C6" w:rsidP="00E62448">
      <w:pPr>
        <w:pStyle w:val="Poetry"/>
      </w:pPr>
      <w:r w:rsidRPr="00E62448">
        <w:t xml:space="preserve">All men arose in Castejón, and wide they threw the gates; </w:t>
      </w:r>
    </w:p>
    <w:p w14:paraId="75246761" w14:textId="358242AC" w:rsidR="000276C6" w:rsidRPr="00E62448" w:rsidRDefault="000276C6" w:rsidP="00E62448">
      <w:pPr>
        <w:pStyle w:val="Poetry"/>
      </w:pPr>
      <w:r w:rsidRPr="00E62448">
        <w:t>And forth they went to oversee their farmlands and estates.</w:t>
      </w:r>
    </w:p>
    <w:p w14:paraId="241C76FC" w14:textId="77777777" w:rsidR="00E62448" w:rsidRDefault="000276C6" w:rsidP="00E62448">
      <w:pPr>
        <w:pStyle w:val="Poetry"/>
      </w:pPr>
      <w:r w:rsidRPr="00E62448">
        <w:t xml:space="preserve">All were gone forth, and the gates stand open as they were thrown, </w:t>
      </w:r>
    </w:p>
    <w:p w14:paraId="109EEAB4" w14:textId="1BFBC0B4" w:rsidR="000276C6" w:rsidRPr="00E62448" w:rsidRDefault="000276C6" w:rsidP="00E62448">
      <w:pPr>
        <w:pStyle w:val="Poetry"/>
      </w:pPr>
      <w:r w:rsidRPr="00E62448">
        <w:t>And but a little remnant were left in Castejón.</w:t>
      </w:r>
    </w:p>
    <w:p w14:paraId="3B9EB59C" w14:textId="64E814C1" w:rsidR="000276C6" w:rsidRPr="00E62448" w:rsidRDefault="000276C6" w:rsidP="00E62448">
      <w:pPr>
        <w:pStyle w:val="Poetry"/>
      </w:pPr>
      <w:r w:rsidRPr="00E62448">
        <w:t>Round the city were the people scattered the whole country o’er.</w:t>
      </w:r>
    </w:p>
    <w:p w14:paraId="2A555EC7" w14:textId="77777777" w:rsidR="00E62448" w:rsidRDefault="000276C6" w:rsidP="00E62448">
      <w:pPr>
        <w:pStyle w:val="Poetry"/>
      </w:pPr>
      <w:r w:rsidRPr="00E62448">
        <w:t xml:space="preserve">Then forth out of the ambush issued the Campeador. </w:t>
      </w:r>
    </w:p>
    <w:p w14:paraId="52AA00AE" w14:textId="36710EE6" w:rsidR="000276C6" w:rsidRPr="00E62448" w:rsidRDefault="000276C6" w:rsidP="00E62448">
      <w:pPr>
        <w:pStyle w:val="Poetry"/>
      </w:pPr>
      <w:r w:rsidRPr="00E62448">
        <w:t>And without fail round Castejón he rushed along his way.</w:t>
      </w:r>
    </w:p>
    <w:p w14:paraId="33F1BAC0" w14:textId="77777777" w:rsidR="00E62448" w:rsidRDefault="000276C6" w:rsidP="00E62448">
      <w:pPr>
        <w:pStyle w:val="Poetry"/>
      </w:pPr>
      <w:r w:rsidRPr="00E62448">
        <w:t xml:space="preserve">The Moors, both men and women, he took them for a prey, </w:t>
      </w:r>
    </w:p>
    <w:p w14:paraId="5EE8F956" w14:textId="2821CE3D" w:rsidR="000276C6" w:rsidRPr="00E62448" w:rsidRDefault="000276C6" w:rsidP="00E62448">
      <w:pPr>
        <w:pStyle w:val="Poetry"/>
      </w:pPr>
      <w:r w:rsidRPr="00E62448">
        <w:t>And of their flocks as many as thereabouts there strayed.</w:t>
      </w:r>
    </w:p>
    <w:p w14:paraId="2AB24830" w14:textId="1B52DF59" w:rsidR="000276C6" w:rsidRPr="00E62448" w:rsidRDefault="000276C6" w:rsidP="00E62448">
      <w:pPr>
        <w:pStyle w:val="Poetry"/>
      </w:pPr>
      <w:r w:rsidRPr="00E62448">
        <w:t>My lord Cid don Rodrigo straight for the gateway made,</w:t>
      </w:r>
    </w:p>
    <w:p w14:paraId="585FC831" w14:textId="77777777" w:rsidR="00E62448" w:rsidRDefault="000276C6" w:rsidP="00E62448">
      <w:pPr>
        <w:pStyle w:val="Poetry"/>
      </w:pPr>
      <w:r w:rsidRPr="00E62448">
        <w:t xml:space="preserve">And they that held it, when they saw that swift attack begin, </w:t>
      </w:r>
    </w:p>
    <w:p w14:paraId="45B6968E" w14:textId="77777777" w:rsidR="00E62448" w:rsidRDefault="000276C6" w:rsidP="00E62448">
      <w:pPr>
        <w:pStyle w:val="Poetry"/>
      </w:pPr>
      <w:r w:rsidRPr="00E62448">
        <w:t xml:space="preserve">Fled in great fear, and through the gates Roy Diaz entered in </w:t>
      </w:r>
    </w:p>
    <w:p w14:paraId="7C7CD381" w14:textId="77777777" w:rsidR="00E62448" w:rsidRDefault="000276C6" w:rsidP="00E62448">
      <w:pPr>
        <w:pStyle w:val="Poetry"/>
      </w:pPr>
      <w:r w:rsidRPr="00E62448">
        <w:t xml:space="preserve">With the sword naked in his hand; and fifteen Moors he slew </w:t>
      </w:r>
    </w:p>
    <w:p w14:paraId="14881B27" w14:textId="08BAAC9E" w:rsidR="000276C6" w:rsidRPr="00E62448" w:rsidRDefault="000276C6" w:rsidP="00E62448">
      <w:pPr>
        <w:pStyle w:val="Poetry"/>
      </w:pPr>
      <w:r w:rsidRPr="00E62448">
        <w:t>Whom he ran down. In Castejón much gold, and silver too,</w:t>
      </w:r>
    </w:p>
    <w:p w14:paraId="4486661C" w14:textId="3CE00257" w:rsidR="000276C6" w:rsidRPr="00E62448" w:rsidRDefault="000276C6" w:rsidP="00E62448">
      <w:pPr>
        <w:pStyle w:val="Poetry"/>
      </w:pPr>
      <w:r w:rsidRPr="00E62448">
        <w:t>He captured. Then unto him his knights the booty brought.</w:t>
      </w:r>
    </w:p>
    <w:p w14:paraId="75599E2E" w14:textId="77777777" w:rsidR="00E62448" w:rsidRDefault="000276C6" w:rsidP="00E62448">
      <w:pPr>
        <w:pStyle w:val="Poetry"/>
      </w:pPr>
      <w:r w:rsidRPr="00E62448">
        <w:t xml:space="preserve">To my lord Cid they bore it. The spoil they valued naught. </w:t>
      </w:r>
    </w:p>
    <w:p w14:paraId="128A18AD" w14:textId="77777777" w:rsidR="00E62448" w:rsidRDefault="000276C6" w:rsidP="00E62448">
      <w:pPr>
        <w:pStyle w:val="Poetry"/>
      </w:pPr>
      <w:r w:rsidRPr="00E62448">
        <w:t xml:space="preserve">Lo! the two hundred men and three to plunder that rode out, </w:t>
      </w:r>
    </w:p>
    <w:p w14:paraId="730809D3" w14:textId="0A163F61" w:rsidR="000276C6" w:rsidRPr="00E62448" w:rsidRDefault="000276C6" w:rsidP="00E62448">
      <w:pPr>
        <w:pStyle w:val="Poetry"/>
      </w:pPr>
      <w:r w:rsidRPr="00E62448">
        <w:t>Sped fearlessly, and ravaged the country roundabout.</w:t>
      </w:r>
    </w:p>
    <w:p w14:paraId="166DD2B3" w14:textId="77777777" w:rsidR="000276C6" w:rsidRPr="00E62448" w:rsidRDefault="000276C6" w:rsidP="00E62448">
      <w:pPr>
        <w:pStyle w:val="Poetry"/>
      </w:pPr>
      <w:r w:rsidRPr="00E62448">
        <w:t>For the banner of Minaya unto Alcalá did gleam.</w:t>
      </w:r>
    </w:p>
    <w:p w14:paraId="0E38D800" w14:textId="612BBF6A" w:rsidR="000276C6" w:rsidRPr="00E62448" w:rsidRDefault="000276C6" w:rsidP="00E62448">
      <w:pPr>
        <w:pStyle w:val="Poetry"/>
      </w:pPr>
      <w:r w:rsidRPr="00E62448">
        <w:t>Then they bore home the booty up the Henáres stream</w:t>
      </w:r>
    </w:p>
    <w:p w14:paraId="35C3299A" w14:textId="77777777" w:rsidR="000276C6" w:rsidRPr="00E62448" w:rsidRDefault="000276C6" w:rsidP="00E62448">
      <w:pPr>
        <w:pStyle w:val="Poetry"/>
      </w:pPr>
      <w:r w:rsidRPr="00E62448">
        <w:t>Past Guadalajára. Booty exceeding great they bore</w:t>
      </w:r>
    </w:p>
    <w:p w14:paraId="51894299" w14:textId="77777777" w:rsidR="00E62448" w:rsidRDefault="000276C6" w:rsidP="00E62448">
      <w:pPr>
        <w:pStyle w:val="Poetry"/>
      </w:pPr>
      <w:r w:rsidRPr="00E62448">
        <w:t xml:space="preserve">Of sheep and kine and vesture and of other wealth good store. </w:t>
      </w:r>
    </w:p>
    <w:p w14:paraId="1B1FDC3A" w14:textId="665B2437" w:rsidR="000276C6" w:rsidRPr="00E62448" w:rsidRDefault="000276C6" w:rsidP="00E62448">
      <w:pPr>
        <w:pStyle w:val="Poetry"/>
      </w:pPr>
      <w:r w:rsidRPr="00E62448">
        <w:t>Straightway returned Minaya. None dared the rear attack.</w:t>
      </w:r>
    </w:p>
    <w:p w14:paraId="30506A66" w14:textId="77777777" w:rsidR="000276C6" w:rsidRPr="00E62448" w:rsidRDefault="000276C6" w:rsidP="00E62448">
      <w:pPr>
        <w:pStyle w:val="Poetry"/>
      </w:pPr>
      <w:r w:rsidRPr="00E62448">
        <w:lastRenderedPageBreak/>
        <w:t>With the treasure they had taken his company turned back.</w:t>
      </w:r>
    </w:p>
    <w:p w14:paraId="180E8FEB" w14:textId="54325351" w:rsidR="000276C6" w:rsidRPr="00E62448" w:rsidRDefault="000276C6" w:rsidP="00E62448">
      <w:pPr>
        <w:pStyle w:val="Poetry"/>
      </w:pPr>
      <w:r w:rsidRPr="00E62448">
        <w:t>Lo, they wore come to Castejón, where the Campeador abode.</w:t>
      </w:r>
    </w:p>
    <w:p w14:paraId="5A93FE94" w14:textId="77777777" w:rsidR="00E62448" w:rsidRDefault="000276C6" w:rsidP="00E62448">
      <w:pPr>
        <w:pStyle w:val="Poetry"/>
      </w:pPr>
      <w:r w:rsidRPr="00E62448">
        <w:t xml:space="preserve">He left the hold well guarded. Out from the place he rode. </w:t>
      </w:r>
    </w:p>
    <w:p w14:paraId="0DE7B63E" w14:textId="77777777" w:rsidR="00E62448" w:rsidRDefault="000276C6" w:rsidP="00E62448">
      <w:pPr>
        <w:pStyle w:val="Poetry"/>
      </w:pPr>
      <w:r w:rsidRPr="00E62448">
        <w:t xml:space="preserve">With all his men about him to meet them did he come, </w:t>
      </w:r>
    </w:p>
    <w:p w14:paraId="01B3DB14" w14:textId="7A9A5625" w:rsidR="000276C6" w:rsidRPr="00E62448" w:rsidRDefault="000276C6" w:rsidP="00E62448">
      <w:pPr>
        <w:pStyle w:val="Poetry"/>
      </w:pPr>
      <w:r w:rsidRPr="00E62448">
        <w:t>And with arms wide asunder welcomed Minaya home:</w:t>
      </w:r>
    </w:p>
    <w:p w14:paraId="6BE84449" w14:textId="77777777" w:rsidR="000276C6" w:rsidRPr="00E62448" w:rsidRDefault="000276C6" w:rsidP="00E62448">
      <w:pPr>
        <w:pStyle w:val="Poetry"/>
      </w:pPr>
      <w:r w:rsidRPr="00E62448">
        <w:t>“Thou art come, Alvar Fañez, good lance thou art indeed.</w:t>
      </w:r>
    </w:p>
    <w:p w14:paraId="4890A34D" w14:textId="07176CEA" w:rsidR="000276C6" w:rsidRPr="00E62448" w:rsidRDefault="000276C6" w:rsidP="00E62448">
      <w:pPr>
        <w:pStyle w:val="Poetry"/>
      </w:pPr>
      <w:r w:rsidRPr="00E62448">
        <w:t>Whereso I send thee, in such wise I well may hope to speed.</w:t>
      </w:r>
    </w:p>
    <w:p w14:paraId="024CCB40" w14:textId="77777777" w:rsidR="00E62448" w:rsidRDefault="000276C6" w:rsidP="00E62448">
      <w:pPr>
        <w:pStyle w:val="Poetry"/>
      </w:pPr>
      <w:r w:rsidRPr="00E62448">
        <w:t xml:space="preserve">Put straightway all together the spoil both shine and mine; </w:t>
      </w:r>
    </w:p>
    <w:p w14:paraId="6FD59869" w14:textId="571E000F" w:rsidR="000276C6" w:rsidRDefault="000276C6" w:rsidP="00E62448">
      <w:pPr>
        <w:pStyle w:val="Poetry"/>
      </w:pPr>
      <w:r w:rsidRPr="00E62448">
        <w:t>The fifth part of all, Minaya, an thou so desire, is thine.”</w:t>
      </w:r>
    </w:p>
    <w:p w14:paraId="34F526EE" w14:textId="77777777" w:rsidR="00E62448" w:rsidRPr="00E62448" w:rsidRDefault="00E62448" w:rsidP="00E62448">
      <w:pPr>
        <w:pStyle w:val="Poetry"/>
      </w:pPr>
    </w:p>
    <w:p w14:paraId="7044F35F" w14:textId="77777777" w:rsidR="000276C6" w:rsidRPr="00E62448" w:rsidRDefault="000276C6" w:rsidP="00E62448">
      <w:pPr>
        <w:pStyle w:val="Heading4"/>
      </w:pPr>
      <w:r w:rsidRPr="00E62448">
        <w:t>XXIV</w:t>
      </w:r>
    </w:p>
    <w:p w14:paraId="20396DD6" w14:textId="77777777" w:rsidR="000276C6" w:rsidRPr="00E62448" w:rsidRDefault="000276C6" w:rsidP="00E62448">
      <w:pPr>
        <w:pStyle w:val="Poetry"/>
      </w:pPr>
      <w:r w:rsidRPr="00E62448">
        <w:t>“Much do I thank thee for it, illustrious Campeador.</w:t>
      </w:r>
    </w:p>
    <w:p w14:paraId="56377AFD" w14:textId="77777777" w:rsidR="000276C6" w:rsidRPr="00E62448" w:rsidRDefault="000276C6" w:rsidP="00E62448">
      <w:pPr>
        <w:pStyle w:val="Poetry"/>
      </w:pPr>
      <w:r w:rsidRPr="00E62448">
        <w:t>With what thou giv’st me, the fifth part of all our spoils of war,</w:t>
      </w:r>
    </w:p>
    <w:p w14:paraId="29762A5B" w14:textId="62B80584" w:rsidR="000276C6" w:rsidRPr="00E62448" w:rsidRDefault="000276C6" w:rsidP="00E62448">
      <w:pPr>
        <w:pStyle w:val="Poetry"/>
      </w:pPr>
      <w:r w:rsidRPr="00E62448">
        <w:t>The King Alfonso of Castile full well content would be.</w:t>
      </w:r>
    </w:p>
    <w:p w14:paraId="6B2378DC" w14:textId="77777777" w:rsidR="00E62448" w:rsidRDefault="000276C6" w:rsidP="00E62448">
      <w:pPr>
        <w:pStyle w:val="Poetry"/>
      </w:pPr>
      <w:r w:rsidRPr="00E62448">
        <w:t xml:space="preserve">I renounce it in thy favor; and without a claim to thee. </w:t>
      </w:r>
    </w:p>
    <w:p w14:paraId="2017DAA3" w14:textId="77777777" w:rsidR="00E62448" w:rsidRDefault="000276C6" w:rsidP="00E62448">
      <w:pPr>
        <w:pStyle w:val="Poetry"/>
      </w:pPr>
      <w:r w:rsidRPr="00E62448">
        <w:t xml:space="preserve">But I swear to God who dwelleth in the high firmament, </w:t>
      </w:r>
    </w:p>
    <w:p w14:paraId="3543B4DC" w14:textId="4AE075E6" w:rsidR="000276C6" w:rsidRPr="00E62448" w:rsidRDefault="000276C6" w:rsidP="00E62448">
      <w:pPr>
        <w:pStyle w:val="Poetry"/>
      </w:pPr>
      <w:r w:rsidRPr="00E62448">
        <w:t>That till upon my charger I gallop in content</w:t>
      </w:r>
    </w:p>
    <w:p w14:paraId="017E208F" w14:textId="77777777" w:rsidR="000276C6" w:rsidRPr="00E62448" w:rsidRDefault="000276C6" w:rsidP="00E62448">
      <w:pPr>
        <w:pStyle w:val="Poetry"/>
      </w:pPr>
      <w:r w:rsidRPr="00E62448">
        <w:t>Against the Moors, and till I wield both spear and brand again,</w:t>
      </w:r>
    </w:p>
    <w:p w14:paraId="5EB3D01C" w14:textId="39AA40E5" w:rsidR="000276C6" w:rsidRPr="00E62448" w:rsidRDefault="000276C6" w:rsidP="00E62448">
      <w:pPr>
        <w:pStyle w:val="Poetry"/>
      </w:pPr>
      <w:r w:rsidRPr="00E62448">
        <w:t>And till unto my elbow from the blade the blood doth drain</w:t>
      </w:r>
    </w:p>
    <w:p w14:paraId="3343AAED" w14:textId="77777777" w:rsidR="000276C6" w:rsidRPr="00E62448" w:rsidRDefault="000276C6" w:rsidP="00E62448">
      <w:pPr>
        <w:pStyle w:val="Poetry"/>
      </w:pPr>
      <w:r w:rsidRPr="00E62448">
        <w:t>Before the Cid illustrious, howe’er so small it be,</w:t>
      </w:r>
    </w:p>
    <w:p w14:paraId="4601027D" w14:textId="77777777" w:rsidR="000276C6" w:rsidRPr="00E62448" w:rsidRDefault="000276C6" w:rsidP="00E62448">
      <w:pPr>
        <w:pStyle w:val="Poetry"/>
      </w:pPr>
      <w:r w:rsidRPr="00E62448">
        <w:t>I will not take the value of a copper groat from thee.</w:t>
      </w:r>
    </w:p>
    <w:p w14:paraId="330908E2" w14:textId="77777777" w:rsidR="00E62448" w:rsidRDefault="000276C6" w:rsidP="00E62448">
      <w:pPr>
        <w:pStyle w:val="Poetry"/>
      </w:pPr>
      <w:r w:rsidRPr="00E62448">
        <w:t xml:space="preserve">When through me some mighty treasure thou hast at thy command. </w:t>
      </w:r>
    </w:p>
    <w:p w14:paraId="2FC95EB0" w14:textId="7CA688A2" w:rsidR="000276C6" w:rsidRDefault="000276C6" w:rsidP="00E62448">
      <w:pPr>
        <w:pStyle w:val="Poetry"/>
      </w:pPr>
      <w:r w:rsidRPr="00E62448">
        <w:t>I will take thy gift; till such a time, all else is in thine hand.”</w:t>
      </w:r>
    </w:p>
    <w:p w14:paraId="1BD4BA72" w14:textId="77777777" w:rsidR="00E62448" w:rsidRPr="00E62448" w:rsidRDefault="00E62448" w:rsidP="00E62448">
      <w:pPr>
        <w:pStyle w:val="Poetry"/>
      </w:pPr>
    </w:p>
    <w:p w14:paraId="5B424148" w14:textId="77777777" w:rsidR="000276C6" w:rsidRPr="00E62448" w:rsidRDefault="000276C6" w:rsidP="00E62448">
      <w:pPr>
        <w:pStyle w:val="Heading4"/>
      </w:pPr>
      <w:r w:rsidRPr="00E62448">
        <w:t>XXV</w:t>
      </w:r>
    </w:p>
    <w:p w14:paraId="17CF3B9A" w14:textId="16F20B6C" w:rsidR="000276C6" w:rsidRPr="00E62448" w:rsidRDefault="000276C6" w:rsidP="00E62448">
      <w:pPr>
        <w:pStyle w:val="Poetry"/>
      </w:pPr>
      <w:r w:rsidRPr="00E62448">
        <w:t>They heaped the spoil together. Pondered the Cid my lord,</w:t>
      </w:r>
    </w:p>
    <w:p w14:paraId="042E51A0" w14:textId="77777777" w:rsidR="000276C6" w:rsidRPr="00E62448" w:rsidRDefault="000276C6" w:rsidP="00E62448">
      <w:pPr>
        <w:pStyle w:val="Poetry"/>
      </w:pPr>
      <w:r w:rsidRPr="00E62448">
        <w:t>He who in happy hour had girded on the sword,</w:t>
      </w:r>
    </w:p>
    <w:p w14:paraId="7FFE0FF5" w14:textId="77777777" w:rsidR="000276C6" w:rsidRPr="00E62448" w:rsidRDefault="000276C6" w:rsidP="00E62448">
      <w:pPr>
        <w:pStyle w:val="Poetry"/>
      </w:pPr>
      <w:r w:rsidRPr="00E62448">
        <w:t>How tidings of his raiding to the King would come ere long,</w:t>
      </w:r>
    </w:p>
    <w:p w14:paraId="28D1DB00" w14:textId="77777777" w:rsidR="00E62448" w:rsidRDefault="000276C6" w:rsidP="00E62448">
      <w:pPr>
        <w:pStyle w:val="Poetry"/>
      </w:pPr>
      <w:r w:rsidRPr="00E62448">
        <w:t xml:space="preserve">And Alfonso soon would seek him with his host to do him wrong. </w:t>
      </w:r>
    </w:p>
    <w:p w14:paraId="50B729FB" w14:textId="5EACDE1D" w:rsidR="000276C6" w:rsidRPr="00E62448" w:rsidRDefault="000276C6" w:rsidP="00E62448">
      <w:pPr>
        <w:pStyle w:val="Poetry"/>
      </w:pPr>
      <w:r w:rsidRPr="00E62448">
        <w:t>He bade his spoil-dividers make a division fair,</w:t>
      </w:r>
    </w:p>
    <w:p w14:paraId="1DD26551" w14:textId="05B206FE" w:rsidR="000276C6" w:rsidRPr="00E62448" w:rsidRDefault="000276C6" w:rsidP="00E62448">
      <w:pPr>
        <w:pStyle w:val="Poetry"/>
      </w:pPr>
      <w:r w:rsidRPr="00E62448">
        <w:t>And furthermore in writing give to each man his share.</w:t>
      </w:r>
    </w:p>
    <w:p w14:paraId="2B8593D1" w14:textId="77777777" w:rsidR="000276C6" w:rsidRPr="00E62448" w:rsidRDefault="000276C6" w:rsidP="00E62448">
      <w:pPr>
        <w:pStyle w:val="Poetry"/>
      </w:pPr>
      <w:r w:rsidRPr="00E62448">
        <w:t>The fortune of each cavalier had sped exceeding well,</w:t>
      </w:r>
    </w:p>
    <w:p w14:paraId="65D56F06" w14:textId="77777777" w:rsidR="00E62448" w:rsidRDefault="000276C6" w:rsidP="00E62448">
      <w:pPr>
        <w:pStyle w:val="Poetry"/>
      </w:pPr>
      <w:r w:rsidRPr="00E62448">
        <w:t xml:space="preserve">One hundred marks of silver to each of them there fell, </w:t>
      </w:r>
    </w:p>
    <w:p w14:paraId="184BF709" w14:textId="19C2EB9C" w:rsidR="000276C6" w:rsidRPr="00E62448" w:rsidRDefault="000276C6" w:rsidP="00E62448">
      <w:pPr>
        <w:pStyle w:val="Poetry"/>
      </w:pPr>
      <w:r w:rsidRPr="00E62448">
        <w:t>And each of the foot soldiers the half of that obtained.</w:t>
      </w:r>
    </w:p>
    <w:p w14:paraId="3550D7DB" w14:textId="77777777" w:rsidR="000276C6" w:rsidRPr="00E62448" w:rsidRDefault="000276C6" w:rsidP="00E62448">
      <w:pPr>
        <w:pStyle w:val="Poetry"/>
      </w:pPr>
      <w:r w:rsidRPr="00E62448">
        <w:lastRenderedPageBreak/>
        <w:t>A round fifth of the treasure for my lord the Cid remained</w:t>
      </w:r>
    </w:p>
    <w:p w14:paraId="7975C040" w14:textId="401D556D" w:rsidR="000276C6" w:rsidRPr="00E62448" w:rsidRDefault="000276C6" w:rsidP="00E62448">
      <w:pPr>
        <w:pStyle w:val="Poetry"/>
      </w:pPr>
      <w:r w:rsidRPr="00E62448">
        <w:t>But here he could not sell it, nor in gifts give it away.</w:t>
      </w:r>
    </w:p>
    <w:p w14:paraId="3482DE76" w14:textId="77777777" w:rsidR="00E62448" w:rsidRDefault="000276C6" w:rsidP="00E62448">
      <w:pPr>
        <w:pStyle w:val="Poetry"/>
      </w:pPr>
      <w:r w:rsidRPr="00E62448">
        <w:t xml:space="preserve">No captives, men or women, he desired in his array. </w:t>
      </w:r>
    </w:p>
    <w:p w14:paraId="78B0E070" w14:textId="77777777" w:rsidR="00E62448" w:rsidRDefault="000276C6" w:rsidP="00E62448">
      <w:pPr>
        <w:pStyle w:val="Poetry"/>
      </w:pPr>
      <w:r w:rsidRPr="00E62448">
        <w:t xml:space="preserve">And with the men of Castejón he spoke to this intent </w:t>
      </w:r>
    </w:p>
    <w:p w14:paraId="355D5355" w14:textId="1B9D32C1" w:rsidR="000276C6" w:rsidRPr="00E62448" w:rsidRDefault="000276C6" w:rsidP="00E62448">
      <w:pPr>
        <w:pStyle w:val="Poetry"/>
      </w:pPr>
      <w:r w:rsidRPr="00E62448">
        <w:t>To Hita and Guadalajára ambassadors he sent</w:t>
      </w:r>
    </w:p>
    <w:p w14:paraId="5852B5ED" w14:textId="77777777" w:rsidR="000276C6" w:rsidRPr="00E62448" w:rsidRDefault="000276C6" w:rsidP="00E62448">
      <w:pPr>
        <w:pStyle w:val="Poetry"/>
      </w:pPr>
      <w:r w:rsidRPr="00E62448">
        <w:t>To find how high the ransom of the fifth part they would rate.</w:t>
      </w:r>
    </w:p>
    <w:p w14:paraId="781A1AF6" w14:textId="440BA569" w:rsidR="000276C6" w:rsidRPr="00E62448" w:rsidRDefault="000276C6" w:rsidP="00E62448">
      <w:pPr>
        <w:pStyle w:val="Poetry"/>
      </w:pPr>
      <w:r w:rsidRPr="00E62448">
        <w:t>Even as they assessed it, his profit would be great.</w:t>
      </w:r>
    </w:p>
    <w:p w14:paraId="52B10E57" w14:textId="77777777" w:rsidR="00E62448" w:rsidRDefault="000276C6" w:rsidP="00E62448">
      <w:pPr>
        <w:pStyle w:val="Poetry"/>
      </w:pPr>
      <w:r w:rsidRPr="00E62448">
        <w:t xml:space="preserve">Three thousand marks of silver the Moors agreed to pay. </w:t>
      </w:r>
    </w:p>
    <w:p w14:paraId="62DECD15" w14:textId="77777777" w:rsidR="00E62448" w:rsidRDefault="000276C6" w:rsidP="00E62448">
      <w:pPr>
        <w:pStyle w:val="Poetry"/>
      </w:pPr>
      <w:r w:rsidRPr="00E62448">
        <w:t xml:space="preserve">The Cid was pleased. And duly was it paid on the third day. </w:t>
      </w:r>
    </w:p>
    <w:p w14:paraId="1C8955B7" w14:textId="6D800222" w:rsidR="000276C6" w:rsidRPr="00E62448" w:rsidRDefault="000276C6" w:rsidP="00E62448">
      <w:pPr>
        <w:pStyle w:val="Poetry"/>
      </w:pPr>
      <w:r w:rsidRPr="00E62448">
        <w:t>My lord the Cid determined with all his men of war</w:t>
      </w:r>
    </w:p>
    <w:p w14:paraId="5BAA1B2E" w14:textId="77777777" w:rsidR="000276C6" w:rsidRPr="00E62448" w:rsidRDefault="000276C6" w:rsidP="00E62448">
      <w:pPr>
        <w:pStyle w:val="Poetry"/>
      </w:pPr>
      <w:r w:rsidRPr="00E62448">
        <w:t>That there within the castle they would abide no more,</w:t>
      </w:r>
    </w:p>
    <w:p w14:paraId="27E19B6A" w14:textId="0A708D1A" w:rsidR="000276C6" w:rsidRPr="00E62448" w:rsidRDefault="000276C6" w:rsidP="00E62448">
      <w:pPr>
        <w:pStyle w:val="Poetry"/>
      </w:pPr>
      <w:r w:rsidRPr="00E62448">
        <w:t>And that they would have held it, but that water sore it lacked:</w:t>
      </w:r>
    </w:p>
    <w:p w14:paraId="6250B2A6" w14:textId="77777777" w:rsidR="00E62448" w:rsidRDefault="000276C6" w:rsidP="00E62448">
      <w:pPr>
        <w:pStyle w:val="Poetry"/>
      </w:pPr>
      <w:r w:rsidRPr="00E62448">
        <w:t xml:space="preserve">“Ye Moors are friendly to the King; even so runs the pact, </w:t>
      </w:r>
    </w:p>
    <w:p w14:paraId="1513F3F9" w14:textId="1AE1C509" w:rsidR="000276C6" w:rsidRPr="00E62448" w:rsidRDefault="000276C6" w:rsidP="00E62448">
      <w:pPr>
        <w:pStyle w:val="Poetry"/>
      </w:pPr>
      <w:r w:rsidRPr="00E62448">
        <w:t>With his host will he pursue us. And I desire to flee</w:t>
      </w:r>
    </w:p>
    <w:p w14:paraId="39834F5B" w14:textId="4CE275FA" w:rsidR="000276C6" w:rsidRDefault="000276C6" w:rsidP="00E62448">
      <w:pPr>
        <w:pStyle w:val="Poetry"/>
      </w:pPr>
      <w:r w:rsidRPr="00E62448">
        <w:t>From Castejón; Minaya and my men, so hark to me;</w:t>
      </w:r>
    </w:p>
    <w:p w14:paraId="26D4D256" w14:textId="77777777" w:rsidR="00E62448" w:rsidRPr="00E62448" w:rsidRDefault="00E62448" w:rsidP="00E62448">
      <w:pPr>
        <w:pStyle w:val="Poetry"/>
      </w:pPr>
    </w:p>
    <w:p w14:paraId="7D881CDD" w14:textId="77777777" w:rsidR="000276C6" w:rsidRPr="00E62448" w:rsidRDefault="000276C6" w:rsidP="00E62448">
      <w:pPr>
        <w:pStyle w:val="Heading4"/>
      </w:pPr>
      <w:r w:rsidRPr="00E62448">
        <w:t>XXVI</w:t>
      </w:r>
    </w:p>
    <w:p w14:paraId="69C83D13" w14:textId="77777777" w:rsidR="000276C6" w:rsidRPr="00E62448" w:rsidRDefault="000276C6" w:rsidP="00E62448">
      <w:pPr>
        <w:pStyle w:val="Poetry"/>
      </w:pPr>
      <w:r w:rsidRPr="00E62448">
        <w:t>“Nor take it ill, mine utterance. For here we cannot stay.</w:t>
      </w:r>
    </w:p>
    <w:p w14:paraId="41DBE63B" w14:textId="11B60AFF" w:rsidR="000276C6" w:rsidRPr="00E62448" w:rsidRDefault="000276C6" w:rsidP="00E62448">
      <w:pPr>
        <w:pStyle w:val="Poetry"/>
      </w:pPr>
      <w:r w:rsidRPr="00E62448">
        <w:t>The king will come to seek us, for he is not far away;</w:t>
      </w:r>
    </w:p>
    <w:p w14:paraId="4D7C9324" w14:textId="77777777" w:rsidR="00E62448" w:rsidRDefault="000276C6" w:rsidP="00E62448">
      <w:pPr>
        <w:pStyle w:val="Poetry"/>
      </w:pPr>
      <w:r w:rsidRPr="00E62448">
        <w:t xml:space="preserve">But to destroy the castle seems in no way good to me. </w:t>
      </w:r>
    </w:p>
    <w:p w14:paraId="20CE4BE4" w14:textId="77777777" w:rsidR="00E62448" w:rsidRDefault="000276C6" w:rsidP="00E62448">
      <w:pPr>
        <w:pStyle w:val="Poetry"/>
      </w:pPr>
      <w:r w:rsidRPr="00E62448">
        <w:t xml:space="preserve">An hundred Moorish women in that place I will set free </w:t>
      </w:r>
    </w:p>
    <w:p w14:paraId="2C1C4797" w14:textId="3F259B94" w:rsidR="000276C6" w:rsidRPr="00E62448" w:rsidRDefault="000276C6" w:rsidP="00E62448">
      <w:pPr>
        <w:pStyle w:val="Poetry"/>
      </w:pPr>
      <w:r w:rsidRPr="00E62448">
        <w:t>And of the Moors an hundred. Since there, as it befell,</w:t>
      </w:r>
    </w:p>
    <w:p w14:paraId="53F343BF" w14:textId="77777777" w:rsidR="000276C6" w:rsidRPr="00E62448" w:rsidRDefault="000276C6" w:rsidP="00E62448">
      <w:pPr>
        <w:pStyle w:val="Poetry"/>
      </w:pPr>
      <w:r w:rsidRPr="00E62448">
        <w:t>I captured them. Hereafter shall they all speak of me well.</w:t>
      </w:r>
    </w:p>
    <w:p w14:paraId="367AD2B3" w14:textId="62A9128C" w:rsidR="000276C6" w:rsidRPr="00E62448" w:rsidRDefault="000276C6" w:rsidP="00E62448">
      <w:pPr>
        <w:pStyle w:val="Poetry"/>
      </w:pPr>
      <w:r w:rsidRPr="00E62448">
        <w:t>Ye all are paid; among you is no man yet to pay.</w:t>
      </w:r>
    </w:p>
    <w:p w14:paraId="3690610F" w14:textId="77777777" w:rsidR="00E62448" w:rsidRDefault="000276C6" w:rsidP="00E62448">
      <w:pPr>
        <w:pStyle w:val="Poetry"/>
      </w:pPr>
      <w:r w:rsidRPr="00E62448">
        <w:t xml:space="preserve">Let us on the morrow morning prepare to ride away, </w:t>
      </w:r>
    </w:p>
    <w:p w14:paraId="77CDCE62" w14:textId="77777777" w:rsidR="00E62448" w:rsidRDefault="000276C6" w:rsidP="00E62448">
      <w:pPr>
        <w:pStyle w:val="Poetry"/>
      </w:pPr>
      <w:r w:rsidRPr="00E62448">
        <w:t xml:space="preserve">For against my lord AIfonso the strife I would not stir.” </w:t>
      </w:r>
    </w:p>
    <w:p w14:paraId="20F1EE7A" w14:textId="5BE83F35" w:rsidR="000276C6" w:rsidRPr="00E62448" w:rsidRDefault="000276C6" w:rsidP="00E62448">
      <w:pPr>
        <w:pStyle w:val="Poetry"/>
      </w:pPr>
      <w:r w:rsidRPr="00E62448">
        <w:t>What the Cid said was pleasing to his every follower.</w:t>
      </w:r>
    </w:p>
    <w:p w14:paraId="7C5682CD" w14:textId="77777777" w:rsidR="000276C6" w:rsidRPr="00E62448" w:rsidRDefault="000276C6" w:rsidP="00E62448">
      <w:pPr>
        <w:pStyle w:val="Poetry"/>
      </w:pPr>
      <w:r w:rsidRPr="00E62448">
        <w:t>Rich men they all departed from the hold that they had ta’en</w:t>
      </w:r>
    </w:p>
    <w:p w14:paraId="1DE4F36D" w14:textId="565C1A38" w:rsidR="000276C6" w:rsidRPr="00E62448" w:rsidRDefault="000276C6" w:rsidP="00E62448">
      <w:pPr>
        <w:pStyle w:val="Poetry"/>
      </w:pPr>
      <w:r w:rsidRPr="00E62448">
        <w:t>And the Moors both men and women blessed them o’er and o’er again.</w:t>
      </w:r>
    </w:p>
    <w:p w14:paraId="4D64E287" w14:textId="77777777" w:rsidR="00E62448" w:rsidRDefault="000276C6" w:rsidP="00E62448">
      <w:pPr>
        <w:pStyle w:val="Poetry"/>
      </w:pPr>
      <w:r w:rsidRPr="00E62448">
        <w:t xml:space="preserve">Up the Henáres hastened they and hard they rode and strong. </w:t>
      </w:r>
    </w:p>
    <w:p w14:paraId="3F1D2489" w14:textId="77777777" w:rsidR="00E62448" w:rsidRDefault="000276C6" w:rsidP="00E62448">
      <w:pPr>
        <w:pStyle w:val="Poetry"/>
      </w:pPr>
      <w:r w:rsidRPr="00E62448">
        <w:t xml:space="preserve">They passed through the Alcárrias, and swift they marched along, </w:t>
      </w:r>
    </w:p>
    <w:p w14:paraId="735B674C" w14:textId="32534224" w:rsidR="000276C6" w:rsidRPr="00E62448" w:rsidRDefault="000276C6" w:rsidP="00E62448">
      <w:pPr>
        <w:pStyle w:val="Poetry"/>
      </w:pPr>
      <w:r w:rsidRPr="00E62448">
        <w:t>By the Caverns of Anquíta they hastened on their way.</w:t>
      </w:r>
    </w:p>
    <w:p w14:paraId="1496D27C" w14:textId="77777777" w:rsidR="000276C6" w:rsidRPr="00E62448" w:rsidRDefault="000276C6" w:rsidP="00E62448">
      <w:pPr>
        <w:pStyle w:val="Poetry"/>
      </w:pPr>
      <w:r w:rsidRPr="00E62448">
        <w:t>They crossed the stream. Into Taránz the great plain entered they,</w:t>
      </w:r>
    </w:p>
    <w:p w14:paraId="7915ACE5" w14:textId="79117F2F" w:rsidR="000276C6" w:rsidRPr="00E62448" w:rsidRDefault="000276C6" w:rsidP="00E62448">
      <w:pPr>
        <w:pStyle w:val="Poetry"/>
      </w:pPr>
      <w:r w:rsidRPr="00E62448">
        <w:t>And on down through that region as hard as they might fare.</w:t>
      </w:r>
    </w:p>
    <w:p w14:paraId="23F75D56" w14:textId="77777777" w:rsidR="00E62448" w:rsidRDefault="000276C6" w:rsidP="00E62448">
      <w:pPr>
        <w:pStyle w:val="Poetry"/>
      </w:pPr>
      <w:r w:rsidRPr="00E62448">
        <w:lastRenderedPageBreak/>
        <w:t xml:space="preserve">Twixt Faríza and Cetína would the Cid seek shelter there. </w:t>
      </w:r>
    </w:p>
    <w:p w14:paraId="7FFD82FC" w14:textId="77777777" w:rsidR="00E62448" w:rsidRDefault="000276C6" w:rsidP="00E62448">
      <w:pPr>
        <w:pStyle w:val="Poetry"/>
      </w:pPr>
      <w:r w:rsidRPr="00E62448">
        <w:t xml:space="preserve">And a great spoil he captured in the country as he went, </w:t>
      </w:r>
    </w:p>
    <w:p w14:paraId="4F96C2D4" w14:textId="63C46257" w:rsidR="000276C6" w:rsidRPr="00E62448" w:rsidRDefault="000276C6" w:rsidP="00E62448">
      <w:pPr>
        <w:pStyle w:val="Poetry"/>
      </w:pPr>
      <w:r w:rsidRPr="00E62448">
        <w:t>For the Moors had no inkling whatso’er of his intent.</w:t>
      </w:r>
    </w:p>
    <w:p w14:paraId="65BD1FBF" w14:textId="77777777" w:rsidR="000276C6" w:rsidRPr="00E62448" w:rsidRDefault="000276C6" w:rsidP="00E62448">
      <w:pPr>
        <w:pStyle w:val="Poetry"/>
      </w:pPr>
      <w:r w:rsidRPr="00E62448">
        <w:t>On the next day marched onward the great Cid of Bivár,</w:t>
      </w:r>
    </w:p>
    <w:p w14:paraId="2377CF56" w14:textId="1126EDD6" w:rsidR="000276C6" w:rsidRPr="00E62448" w:rsidRDefault="000276C6" w:rsidP="00E62448">
      <w:pPr>
        <w:pStyle w:val="Poetry"/>
      </w:pPr>
      <w:r w:rsidRPr="00E62448">
        <w:t>And he went by Alháma, and down the vale afar.</w:t>
      </w:r>
      <w:r w:rsidRPr="00E62448">
        <w:tab/>
      </w:r>
    </w:p>
    <w:p w14:paraId="2634269F" w14:textId="77777777" w:rsidR="00E62448" w:rsidRDefault="000276C6" w:rsidP="00E62448">
      <w:pPr>
        <w:pStyle w:val="Poetry"/>
      </w:pPr>
      <w:r w:rsidRPr="00E62448">
        <w:t xml:space="preserve">And he passed Bubiérca and Atéca likewise passed, </w:t>
      </w:r>
    </w:p>
    <w:p w14:paraId="40F9A211" w14:textId="77777777" w:rsidR="00E62448" w:rsidRDefault="000276C6" w:rsidP="00E62448">
      <w:pPr>
        <w:pStyle w:val="Poetry"/>
      </w:pPr>
      <w:r w:rsidRPr="00E62448">
        <w:t xml:space="preserve">And it was nigh to Alcocér that he would camp at last </w:t>
      </w:r>
    </w:p>
    <w:p w14:paraId="4659CDC4" w14:textId="39BA73CF" w:rsidR="000276C6" w:rsidRPr="00E62448" w:rsidRDefault="000276C6" w:rsidP="00E62448">
      <w:pPr>
        <w:pStyle w:val="Poetry"/>
      </w:pPr>
      <w:r w:rsidRPr="00E62448">
        <w:t>Upon a rounded hillock that was both strong and high.</w:t>
      </w:r>
    </w:p>
    <w:p w14:paraId="7E37A287" w14:textId="77777777" w:rsidR="000276C6" w:rsidRPr="00E62448" w:rsidRDefault="000276C6" w:rsidP="00E62448">
      <w:pPr>
        <w:pStyle w:val="Poetry"/>
      </w:pPr>
      <w:r w:rsidRPr="00E62448">
        <w:t>They could not rob him of water; the Jalón it flowed hard by.</w:t>
      </w:r>
    </w:p>
    <w:p w14:paraId="37631C70" w14:textId="420A2A39" w:rsidR="000276C6" w:rsidRDefault="000276C6" w:rsidP="00E62448">
      <w:pPr>
        <w:pStyle w:val="Poetry"/>
      </w:pPr>
      <w:r w:rsidRPr="00E62448">
        <w:t>My lord Cid don Rodrigo planned to storm Alcocér.</w:t>
      </w:r>
    </w:p>
    <w:p w14:paraId="1B02971D" w14:textId="77777777" w:rsidR="00E62448" w:rsidRPr="00E62448" w:rsidRDefault="00E62448" w:rsidP="00E62448">
      <w:pPr>
        <w:pStyle w:val="Poetry"/>
      </w:pPr>
    </w:p>
    <w:p w14:paraId="7046D737" w14:textId="77777777" w:rsidR="000276C6" w:rsidRPr="00E62448" w:rsidRDefault="000276C6" w:rsidP="00E62448">
      <w:pPr>
        <w:pStyle w:val="Heading4"/>
      </w:pPr>
      <w:r w:rsidRPr="00E62448">
        <w:t>XXVII</w:t>
      </w:r>
    </w:p>
    <w:p w14:paraId="68BB53B6" w14:textId="77777777" w:rsidR="000276C6" w:rsidRPr="00E62448" w:rsidRDefault="000276C6" w:rsidP="00E62448">
      <w:pPr>
        <w:pStyle w:val="Poetry"/>
      </w:pPr>
      <w:r w:rsidRPr="00E62448">
        <w:t>He pitched a strong encampment upon the hillock there,</w:t>
      </w:r>
    </w:p>
    <w:p w14:paraId="41A97752" w14:textId="77777777" w:rsidR="00E62448" w:rsidRDefault="000276C6" w:rsidP="00E62448">
      <w:pPr>
        <w:pStyle w:val="Poetry"/>
      </w:pPr>
      <w:r w:rsidRPr="00E62448">
        <w:t xml:space="preserve">Some men were toward the mountains, some by the stream arrayed. </w:t>
      </w:r>
    </w:p>
    <w:p w14:paraId="75875B55" w14:textId="4D6BF52C" w:rsidR="000276C6" w:rsidRPr="00E62448" w:rsidRDefault="000276C6" w:rsidP="00E62448">
      <w:pPr>
        <w:pStyle w:val="Poetry"/>
      </w:pPr>
      <w:r w:rsidRPr="00E62448">
        <w:t>The gallant Cid, who in good hour had girded on the blade,</w:t>
      </w:r>
    </w:p>
    <w:p w14:paraId="64C7D37F" w14:textId="77777777" w:rsidR="000276C6" w:rsidRPr="00E62448" w:rsidRDefault="000276C6" w:rsidP="00E62448">
      <w:pPr>
        <w:pStyle w:val="Poetry"/>
      </w:pPr>
      <w:r w:rsidRPr="00E62448">
        <w:t>Bade his men near the water dig a trench about the height,</w:t>
      </w:r>
    </w:p>
    <w:p w14:paraId="6109A6A5" w14:textId="02706C1A" w:rsidR="000276C6" w:rsidRPr="00E62448" w:rsidRDefault="000276C6" w:rsidP="00E62448">
      <w:pPr>
        <w:pStyle w:val="Poetry"/>
      </w:pPr>
      <w:r w:rsidRPr="00E62448">
        <w:t>That no man might surprise them by day nor yet by night.</w:t>
      </w:r>
    </w:p>
    <w:p w14:paraId="4A4AFD47" w14:textId="77777777" w:rsidR="000276C6" w:rsidRPr="00E62448" w:rsidRDefault="000276C6" w:rsidP="00E62448">
      <w:pPr>
        <w:pStyle w:val="Poetry"/>
      </w:pPr>
      <w:r w:rsidRPr="00E62448">
        <w:t>So might men know that there the Cid had taken up his stand.</w:t>
      </w:r>
    </w:p>
    <w:p w14:paraId="7C46DEEB" w14:textId="77777777" w:rsidR="000276C6" w:rsidRDefault="000276C6" w:rsidP="000276C6">
      <w:pPr>
        <w:pStyle w:val="BodyText"/>
      </w:pPr>
    </w:p>
    <w:p w14:paraId="45E2DB67" w14:textId="77777777" w:rsidR="000276C6" w:rsidRPr="00E62448" w:rsidRDefault="000276C6" w:rsidP="00E62448">
      <w:pPr>
        <w:pStyle w:val="Heading4"/>
      </w:pPr>
      <w:r w:rsidRPr="00E62448">
        <w:t>XXVIII</w:t>
      </w:r>
    </w:p>
    <w:p w14:paraId="6726B81E" w14:textId="77777777" w:rsidR="00E62448" w:rsidRDefault="000276C6" w:rsidP="00E62448">
      <w:pPr>
        <w:pStyle w:val="Poetry"/>
        <w:rPr>
          <w:spacing w:val="1"/>
        </w:rPr>
      </w:pPr>
      <w:r>
        <w:t>And thereupon the tidings went out through all that land,</w:t>
      </w:r>
      <w:r>
        <w:rPr>
          <w:spacing w:val="1"/>
        </w:rPr>
        <w:t xml:space="preserve"> </w:t>
      </w:r>
    </w:p>
    <w:p w14:paraId="2B07C5FA" w14:textId="2DEFE4BB" w:rsidR="000276C6" w:rsidRDefault="000276C6" w:rsidP="00E62448">
      <w:pPr>
        <w:pStyle w:val="Poetry"/>
      </w:pPr>
      <w:r>
        <w:t>How</w:t>
      </w:r>
      <w:r>
        <w:rPr>
          <w:spacing w:val="-3"/>
        </w:rPr>
        <w:t xml:space="preserve"> </w:t>
      </w:r>
      <w:r>
        <w:t>my</w:t>
      </w:r>
      <w:r>
        <w:rPr>
          <w:spacing w:val="-3"/>
        </w:rPr>
        <w:t xml:space="preserve"> </w:t>
      </w:r>
      <w:r>
        <w:t>lord</w:t>
      </w:r>
      <w:r>
        <w:rPr>
          <w:spacing w:val="-3"/>
        </w:rPr>
        <w:t xml:space="preserve"> </w:t>
      </w:r>
      <w:r>
        <w:t>Cid</w:t>
      </w:r>
      <w:r>
        <w:rPr>
          <w:spacing w:val="-2"/>
        </w:rPr>
        <w:t xml:space="preserve"> </w:t>
      </w:r>
      <w:r>
        <w:t>the</w:t>
      </w:r>
      <w:r>
        <w:rPr>
          <w:spacing w:val="-3"/>
        </w:rPr>
        <w:t xml:space="preserve"> </w:t>
      </w:r>
      <w:r>
        <w:t>Campeador</w:t>
      </w:r>
      <w:r>
        <w:rPr>
          <w:spacing w:val="-3"/>
        </w:rPr>
        <w:t xml:space="preserve"> </w:t>
      </w:r>
      <w:r>
        <w:t>had</w:t>
      </w:r>
      <w:r>
        <w:rPr>
          <w:spacing w:val="-3"/>
        </w:rPr>
        <w:t xml:space="preserve"> </w:t>
      </w:r>
      <w:r>
        <w:t>there</w:t>
      </w:r>
      <w:r>
        <w:rPr>
          <w:spacing w:val="-2"/>
        </w:rPr>
        <w:t xml:space="preserve"> </w:t>
      </w:r>
      <w:r>
        <w:t>got</w:t>
      </w:r>
      <w:r>
        <w:rPr>
          <w:spacing w:val="-3"/>
        </w:rPr>
        <w:t xml:space="preserve"> </w:t>
      </w:r>
      <w:r>
        <w:t>footing</w:t>
      </w:r>
      <w:r>
        <w:rPr>
          <w:spacing w:val="-3"/>
        </w:rPr>
        <w:t xml:space="preserve"> </w:t>
      </w:r>
      <w:r>
        <w:t>sure,</w:t>
      </w:r>
    </w:p>
    <w:p w14:paraId="6442CD34" w14:textId="77777777" w:rsidR="000276C6" w:rsidRDefault="000276C6" w:rsidP="00E62448">
      <w:pPr>
        <w:pStyle w:val="Poetry"/>
      </w:pPr>
      <w:r>
        <w:t>He</w:t>
      </w:r>
      <w:r>
        <w:rPr>
          <w:spacing w:val="-5"/>
        </w:rPr>
        <w:t xml:space="preserve"> </w:t>
      </w:r>
      <w:r>
        <w:t>is</w:t>
      </w:r>
      <w:r>
        <w:rPr>
          <w:spacing w:val="-4"/>
        </w:rPr>
        <w:t xml:space="preserve"> </w:t>
      </w:r>
      <w:r>
        <w:t>gone</w:t>
      </w:r>
      <w:r>
        <w:rPr>
          <w:spacing w:val="-4"/>
        </w:rPr>
        <w:t xml:space="preserve"> </w:t>
      </w:r>
      <w:r>
        <w:t>forth</w:t>
      </w:r>
      <w:r>
        <w:rPr>
          <w:spacing w:val="-4"/>
        </w:rPr>
        <w:t xml:space="preserve"> </w:t>
      </w:r>
      <w:r>
        <w:t>from</w:t>
      </w:r>
      <w:r>
        <w:rPr>
          <w:spacing w:val="-4"/>
        </w:rPr>
        <w:t xml:space="preserve"> </w:t>
      </w:r>
      <w:r>
        <w:t>the</w:t>
      </w:r>
      <w:r>
        <w:rPr>
          <w:spacing w:val="-4"/>
        </w:rPr>
        <w:t xml:space="preserve"> </w:t>
      </w:r>
      <w:r>
        <w:t>Christians,</w:t>
      </w:r>
      <w:r>
        <w:rPr>
          <w:spacing w:val="-4"/>
        </w:rPr>
        <w:t xml:space="preserve"> </w:t>
      </w:r>
      <w:r>
        <w:t>he</w:t>
      </w:r>
      <w:r>
        <w:rPr>
          <w:spacing w:val="-4"/>
        </w:rPr>
        <w:t xml:space="preserve"> </w:t>
      </w:r>
      <w:r>
        <w:t>is</w:t>
      </w:r>
      <w:r>
        <w:rPr>
          <w:spacing w:val="-4"/>
        </w:rPr>
        <w:t xml:space="preserve"> </w:t>
      </w:r>
      <w:r>
        <w:t>come</w:t>
      </w:r>
      <w:r>
        <w:rPr>
          <w:spacing w:val="-4"/>
        </w:rPr>
        <w:t xml:space="preserve"> </w:t>
      </w:r>
      <w:r>
        <w:t>unto</w:t>
      </w:r>
      <w:r>
        <w:rPr>
          <w:spacing w:val="-4"/>
        </w:rPr>
        <w:t xml:space="preserve"> </w:t>
      </w:r>
      <w:r>
        <w:t>the</w:t>
      </w:r>
      <w:r>
        <w:rPr>
          <w:spacing w:val="-4"/>
        </w:rPr>
        <w:t xml:space="preserve"> </w:t>
      </w:r>
      <w:r>
        <w:t>Moor,</w:t>
      </w:r>
    </w:p>
    <w:p w14:paraId="71C7255F" w14:textId="49F6B6FF" w:rsidR="000276C6" w:rsidRDefault="000276C6" w:rsidP="00E62448">
      <w:pPr>
        <w:pStyle w:val="Poetry"/>
      </w:pPr>
      <w:r>
        <w:t>In</w:t>
      </w:r>
      <w:r>
        <w:rPr>
          <w:spacing w:val="-6"/>
        </w:rPr>
        <w:t xml:space="preserve"> </w:t>
      </w:r>
      <w:r>
        <w:t>his</w:t>
      </w:r>
      <w:r>
        <w:rPr>
          <w:spacing w:val="-6"/>
        </w:rPr>
        <w:t xml:space="preserve"> </w:t>
      </w:r>
      <w:r>
        <w:t>presence</w:t>
      </w:r>
      <w:r>
        <w:rPr>
          <w:spacing w:val="-5"/>
        </w:rPr>
        <w:t xml:space="preserve"> </w:t>
      </w:r>
      <w:r>
        <w:t>no</w:t>
      </w:r>
      <w:r>
        <w:rPr>
          <w:spacing w:val="-6"/>
        </w:rPr>
        <w:t xml:space="preserve"> </w:t>
      </w:r>
      <w:r>
        <w:t>man</w:t>
      </w:r>
      <w:r>
        <w:rPr>
          <w:spacing w:val="-5"/>
        </w:rPr>
        <w:t xml:space="preserve"> </w:t>
      </w:r>
      <w:r>
        <w:t>dareth</w:t>
      </w:r>
      <w:r>
        <w:rPr>
          <w:spacing w:val="-6"/>
        </w:rPr>
        <w:t xml:space="preserve"> </w:t>
      </w:r>
      <w:r>
        <w:t>plough</w:t>
      </w:r>
      <w:r>
        <w:rPr>
          <w:spacing w:val="-6"/>
        </w:rPr>
        <w:t xml:space="preserve"> </w:t>
      </w:r>
      <w:r>
        <w:t>the</w:t>
      </w:r>
      <w:r>
        <w:rPr>
          <w:spacing w:val="-5"/>
        </w:rPr>
        <w:t xml:space="preserve"> </w:t>
      </w:r>
      <w:r>
        <w:t>farmlands</w:t>
      </w:r>
      <w:r>
        <w:rPr>
          <w:spacing w:val="-6"/>
        </w:rPr>
        <w:t xml:space="preserve"> </w:t>
      </w:r>
      <w:r>
        <w:t>as</w:t>
      </w:r>
      <w:r>
        <w:rPr>
          <w:spacing w:val="-5"/>
        </w:rPr>
        <w:t xml:space="preserve"> </w:t>
      </w:r>
      <w:r>
        <w:t>of</w:t>
      </w:r>
      <w:r>
        <w:rPr>
          <w:spacing w:val="-6"/>
        </w:rPr>
        <w:t xml:space="preserve"> </w:t>
      </w:r>
      <w:r>
        <w:t>yore.</w:t>
      </w:r>
    </w:p>
    <w:p w14:paraId="13DF3BD2" w14:textId="77777777" w:rsidR="00E62448" w:rsidRDefault="000276C6" w:rsidP="00E62448">
      <w:pPr>
        <w:pStyle w:val="Poetry"/>
        <w:rPr>
          <w:spacing w:val="-52"/>
        </w:rPr>
      </w:pPr>
      <w:r>
        <w:t>Very</w:t>
      </w:r>
      <w:r>
        <w:rPr>
          <w:spacing w:val="-12"/>
        </w:rPr>
        <w:t xml:space="preserve"> </w:t>
      </w:r>
      <w:r>
        <w:t>merry</w:t>
      </w:r>
      <w:r>
        <w:rPr>
          <w:spacing w:val="-12"/>
        </w:rPr>
        <w:t xml:space="preserve"> </w:t>
      </w:r>
      <w:r>
        <w:t>with</w:t>
      </w:r>
      <w:r>
        <w:rPr>
          <w:spacing w:val="-12"/>
        </w:rPr>
        <w:t xml:space="preserve"> </w:t>
      </w:r>
      <w:r>
        <w:t>his</w:t>
      </w:r>
      <w:r>
        <w:rPr>
          <w:spacing w:val="-12"/>
        </w:rPr>
        <w:t xml:space="preserve"> </w:t>
      </w:r>
      <w:r>
        <w:t>vassals</w:t>
      </w:r>
      <w:r>
        <w:rPr>
          <w:spacing w:val="-12"/>
        </w:rPr>
        <w:t xml:space="preserve"> </w:t>
      </w:r>
      <w:r>
        <w:t>was</w:t>
      </w:r>
      <w:r>
        <w:rPr>
          <w:spacing w:val="-12"/>
        </w:rPr>
        <w:t xml:space="preserve"> </w:t>
      </w:r>
      <w:r>
        <w:t>the</w:t>
      </w:r>
      <w:r>
        <w:rPr>
          <w:spacing w:val="-11"/>
        </w:rPr>
        <w:t xml:space="preserve"> </w:t>
      </w:r>
      <w:r>
        <w:t>great</w:t>
      </w:r>
      <w:r>
        <w:rPr>
          <w:spacing w:val="-12"/>
        </w:rPr>
        <w:t xml:space="preserve"> </w:t>
      </w:r>
      <w:r>
        <w:t>Campeador.</w:t>
      </w:r>
      <w:r>
        <w:rPr>
          <w:spacing w:val="-52"/>
        </w:rPr>
        <w:t xml:space="preserve"> </w:t>
      </w:r>
    </w:p>
    <w:p w14:paraId="7FF19369" w14:textId="7606A39A" w:rsidR="000276C6" w:rsidRDefault="000276C6" w:rsidP="00E62448">
      <w:pPr>
        <w:pStyle w:val="Poetry"/>
      </w:pPr>
      <w:r>
        <w:t>And</w:t>
      </w:r>
      <w:r>
        <w:rPr>
          <w:spacing w:val="-6"/>
        </w:rPr>
        <w:t xml:space="preserve"> </w:t>
      </w:r>
      <w:r>
        <w:t>Alcocér</w:t>
      </w:r>
      <w:r>
        <w:rPr>
          <w:spacing w:val="-5"/>
        </w:rPr>
        <w:t xml:space="preserve"> </w:t>
      </w:r>
      <w:r>
        <w:t>the</w:t>
      </w:r>
      <w:r>
        <w:rPr>
          <w:spacing w:val="-6"/>
        </w:rPr>
        <w:t xml:space="preserve"> </w:t>
      </w:r>
      <w:r>
        <w:t>Castle</w:t>
      </w:r>
      <w:r>
        <w:rPr>
          <w:spacing w:val="-5"/>
        </w:rPr>
        <w:t xml:space="preserve"> </w:t>
      </w:r>
      <w:r>
        <w:t>wider</w:t>
      </w:r>
      <w:r>
        <w:rPr>
          <w:spacing w:val="-6"/>
        </w:rPr>
        <w:t xml:space="preserve"> </w:t>
      </w:r>
      <w:r>
        <w:t>tribute</w:t>
      </w:r>
      <w:r>
        <w:rPr>
          <w:spacing w:val="-5"/>
        </w:rPr>
        <w:t xml:space="preserve"> </w:t>
      </w:r>
      <w:r>
        <w:t>had</w:t>
      </w:r>
      <w:r>
        <w:rPr>
          <w:spacing w:val="-5"/>
        </w:rPr>
        <w:t xml:space="preserve"> </w:t>
      </w:r>
      <w:r>
        <w:t>he</w:t>
      </w:r>
      <w:r>
        <w:rPr>
          <w:spacing w:val="-6"/>
        </w:rPr>
        <w:t xml:space="preserve"> </w:t>
      </w:r>
      <w:r>
        <w:t>laid.</w:t>
      </w:r>
    </w:p>
    <w:p w14:paraId="77BF539D" w14:textId="77777777" w:rsidR="00E62448" w:rsidRDefault="00E62448" w:rsidP="00E62448">
      <w:pPr>
        <w:pStyle w:val="Poetry"/>
      </w:pPr>
    </w:p>
    <w:p w14:paraId="71B1248B" w14:textId="77777777" w:rsidR="000276C6" w:rsidRPr="00E62448" w:rsidRDefault="000276C6" w:rsidP="00E62448">
      <w:pPr>
        <w:pStyle w:val="Heading4"/>
      </w:pPr>
      <w:r w:rsidRPr="00E62448">
        <w:t>XXIX</w:t>
      </w:r>
    </w:p>
    <w:p w14:paraId="11F0596F" w14:textId="77777777" w:rsidR="00E62448" w:rsidRDefault="000276C6" w:rsidP="00E62448">
      <w:pPr>
        <w:pStyle w:val="Poetry"/>
      </w:pPr>
      <w:r w:rsidRPr="00E62448">
        <w:t xml:space="preserve">In Alcocér the burghers to the Cid their tribute paid </w:t>
      </w:r>
    </w:p>
    <w:p w14:paraId="33D3DD03" w14:textId="01F793DE" w:rsidR="000276C6" w:rsidRPr="00E62448" w:rsidRDefault="000276C6" w:rsidP="00E62448">
      <w:pPr>
        <w:pStyle w:val="Poetry"/>
      </w:pPr>
      <w:r w:rsidRPr="00E62448">
        <w:t>And all the dwellers in Terrér and Teca furthermore.</w:t>
      </w:r>
    </w:p>
    <w:p w14:paraId="61D280F2" w14:textId="3688E437" w:rsidR="000276C6" w:rsidRPr="00E62448" w:rsidRDefault="000276C6" w:rsidP="00E62448">
      <w:pPr>
        <w:pStyle w:val="Poetry"/>
      </w:pPr>
      <w:r w:rsidRPr="00E62448">
        <w:t>And the townsmen of Calatayúd, know well, it irked them sore.</w:t>
      </w:r>
    </w:p>
    <w:p w14:paraId="0DEF8CEB" w14:textId="77777777" w:rsidR="00E62448" w:rsidRDefault="000276C6" w:rsidP="00E62448">
      <w:pPr>
        <w:pStyle w:val="Poetry"/>
      </w:pPr>
      <w:r w:rsidRPr="00E62448">
        <w:t xml:space="preserve">Full fifteen weeks he tarried there, but the town yielded not </w:t>
      </w:r>
    </w:p>
    <w:p w14:paraId="63A9C158" w14:textId="3CA7D6FD" w:rsidR="000276C6" w:rsidRPr="00E62448" w:rsidRDefault="000276C6" w:rsidP="00E62448">
      <w:pPr>
        <w:pStyle w:val="Poetry"/>
      </w:pPr>
      <w:r w:rsidRPr="00E62448">
        <w:t>And when he saw it forthwith the Cid devised a plot.</w:t>
      </w:r>
    </w:p>
    <w:p w14:paraId="56E7CE55" w14:textId="77777777" w:rsidR="00E62448" w:rsidRDefault="000276C6" w:rsidP="00E62448">
      <w:pPr>
        <w:pStyle w:val="Poetry"/>
      </w:pPr>
      <w:r w:rsidRPr="00E62448">
        <w:t xml:space="preserve">Save one left pitched behind him, he struck his every tent. </w:t>
      </w:r>
    </w:p>
    <w:p w14:paraId="026B295C" w14:textId="39FDC127" w:rsidR="000276C6" w:rsidRPr="00E62448" w:rsidRDefault="000276C6" w:rsidP="00E62448">
      <w:pPr>
        <w:pStyle w:val="Poetry"/>
      </w:pPr>
      <w:r w:rsidRPr="00E62448">
        <w:lastRenderedPageBreak/>
        <w:t>Then with his ensign lifted, down the Jalón he went,</w:t>
      </w:r>
    </w:p>
    <w:p w14:paraId="641E6079" w14:textId="2D768B03" w:rsidR="000276C6" w:rsidRPr="00E62448" w:rsidRDefault="000276C6" w:rsidP="00E62448">
      <w:pPr>
        <w:pStyle w:val="Poetry"/>
      </w:pPr>
      <w:r w:rsidRPr="00E62448">
        <w:t>With mail-shirts on and girded swords, as a wise man should him bear.</w:t>
      </w:r>
    </w:p>
    <w:p w14:paraId="7C67E8AF" w14:textId="77777777" w:rsidR="000276C6" w:rsidRPr="00E62448" w:rsidRDefault="000276C6" w:rsidP="00E62448">
      <w:pPr>
        <w:pStyle w:val="Poetry"/>
      </w:pPr>
      <w:r w:rsidRPr="00E62448">
        <w:t>To draw forth to his ambush the men of Alcocér.</w:t>
      </w:r>
    </w:p>
    <w:p w14:paraId="50F71E0D" w14:textId="77777777" w:rsidR="00E62448" w:rsidRDefault="000276C6" w:rsidP="00E62448">
      <w:pPr>
        <w:pStyle w:val="Poetry"/>
      </w:pPr>
      <w:r w:rsidRPr="00E62448">
        <w:t>And when they saw it, name of God! How glad was everyone!</w:t>
      </w:r>
    </w:p>
    <w:p w14:paraId="3956738A" w14:textId="3348B243" w:rsidR="000276C6" w:rsidRPr="00E62448" w:rsidRDefault="000276C6" w:rsidP="00E62448">
      <w:pPr>
        <w:pStyle w:val="Poetry"/>
      </w:pPr>
      <w:r w:rsidRPr="00E62448">
        <w:t>“The provender and fodder of my lord the Cid are gone.</w:t>
      </w:r>
    </w:p>
    <w:p w14:paraId="449B599D" w14:textId="77777777" w:rsidR="000276C6" w:rsidRPr="00E62448" w:rsidRDefault="000276C6" w:rsidP="00E62448">
      <w:pPr>
        <w:pStyle w:val="Poetry"/>
      </w:pPr>
      <w:r w:rsidRPr="00E62448">
        <w:t>If he leaves one tent behind him, the burden is not light</w:t>
      </w:r>
    </w:p>
    <w:p w14:paraId="16C9A5C4" w14:textId="3E02A8C9" w:rsidR="000276C6" w:rsidRPr="00E62448" w:rsidRDefault="000276C6" w:rsidP="00E62448">
      <w:pPr>
        <w:pStyle w:val="Poetry"/>
      </w:pPr>
      <w:r w:rsidRPr="00E62448">
        <w:t>Of the others that he beareth. He ‘scapes like one in flight.</w:t>
      </w:r>
    </w:p>
    <w:p w14:paraId="577E8327" w14:textId="77777777" w:rsidR="00E62448" w:rsidRDefault="000276C6" w:rsidP="00E62448">
      <w:pPr>
        <w:pStyle w:val="Poetry"/>
      </w:pPr>
      <w:r w:rsidRPr="00E62448">
        <w:t xml:space="preserve">Let us now fall upon him, great profit shall we gain. </w:t>
      </w:r>
    </w:p>
    <w:p w14:paraId="101E4312" w14:textId="77777777" w:rsidR="00E62448" w:rsidRDefault="000276C6" w:rsidP="00E62448">
      <w:pPr>
        <w:pStyle w:val="Poetry"/>
      </w:pPr>
      <w:r w:rsidRPr="00E62448">
        <w:t xml:space="preserve">We shall win a mighty booty before he shall be ta’en </w:t>
      </w:r>
    </w:p>
    <w:p w14:paraId="50E91FDA" w14:textId="2B7A5BBE" w:rsidR="000276C6" w:rsidRPr="00E62448" w:rsidRDefault="000276C6" w:rsidP="00E62448">
      <w:pPr>
        <w:pStyle w:val="Poetry"/>
      </w:pPr>
      <w:r w:rsidRPr="00E62448">
        <w:t>By them who have their dwelling in the city of Terrér;</w:t>
      </w:r>
    </w:p>
    <w:p w14:paraId="1A77CB42" w14:textId="77777777" w:rsidR="000276C6" w:rsidRPr="00E62448" w:rsidRDefault="000276C6" w:rsidP="00E62448">
      <w:pPr>
        <w:pStyle w:val="Poetry"/>
      </w:pPr>
      <w:r w:rsidRPr="00E62448">
        <w:t>For if by chance they take him, in the spoil we shall not share.</w:t>
      </w:r>
    </w:p>
    <w:p w14:paraId="00BD6D62" w14:textId="406E1A35" w:rsidR="000276C6" w:rsidRPr="00E62448" w:rsidRDefault="000276C6" w:rsidP="00E62448">
      <w:pPr>
        <w:pStyle w:val="Poetry"/>
      </w:pPr>
      <w:r w:rsidRPr="00E62448">
        <w:t>The tribute that he levied, double he shall restore.”</w:t>
      </w:r>
    </w:p>
    <w:p w14:paraId="4E6747C0" w14:textId="77777777" w:rsidR="00E62448" w:rsidRDefault="000276C6" w:rsidP="00E62448">
      <w:pPr>
        <w:pStyle w:val="Poetry"/>
      </w:pPr>
      <w:r w:rsidRPr="00E62448">
        <w:t xml:space="preserve">Forth from the town of Alcocér in wild haste did they pour. </w:t>
      </w:r>
    </w:p>
    <w:p w14:paraId="70355F51" w14:textId="77777777" w:rsidR="00E62448" w:rsidRDefault="000276C6" w:rsidP="00E62448">
      <w:pPr>
        <w:pStyle w:val="Poetry"/>
      </w:pPr>
      <w:r w:rsidRPr="00E62448">
        <w:t xml:space="preserve">When the Cid saw them well without he made as if he fled; </w:t>
      </w:r>
    </w:p>
    <w:p w14:paraId="7E1A0A3C" w14:textId="6B3876E0" w:rsidR="000276C6" w:rsidRPr="00E62448" w:rsidRDefault="000276C6" w:rsidP="00E62448">
      <w:pPr>
        <w:pStyle w:val="Poetry"/>
      </w:pPr>
      <w:r w:rsidRPr="00E62448">
        <w:t>With his whole host in confusion down the Jalón he sped.</w:t>
      </w:r>
    </w:p>
    <w:p w14:paraId="4807A47F" w14:textId="77777777" w:rsidR="000276C6" w:rsidRPr="00E62448" w:rsidRDefault="000276C6" w:rsidP="00E62448">
      <w:pPr>
        <w:pStyle w:val="Poetry"/>
      </w:pPr>
      <w:r w:rsidRPr="00E62448">
        <w:t>“The prize ‘scapes,” cried the townsmen. Forth rushed both great and small,</w:t>
      </w:r>
    </w:p>
    <w:p w14:paraId="683E7586" w14:textId="2EE16DC0" w:rsidR="000276C6" w:rsidRPr="00E62448" w:rsidRDefault="000276C6" w:rsidP="00E62448">
      <w:pPr>
        <w:pStyle w:val="Poetry"/>
      </w:pPr>
      <w:r w:rsidRPr="00E62448">
        <w:t>In the lust of conquest thinking of nothing else at all.</w:t>
      </w:r>
    </w:p>
    <w:p w14:paraId="366DA95D" w14:textId="77777777" w:rsidR="00E62448" w:rsidRDefault="000276C6" w:rsidP="00E62448">
      <w:pPr>
        <w:pStyle w:val="Poetry"/>
      </w:pPr>
      <w:r w:rsidRPr="00E62448">
        <w:t xml:space="preserve">They left the gates unguarded, none watched them any more. </w:t>
      </w:r>
    </w:p>
    <w:p w14:paraId="3F2F8A45" w14:textId="193C3944" w:rsidR="000276C6" w:rsidRPr="00E62448" w:rsidRDefault="000276C6" w:rsidP="00E62448">
      <w:pPr>
        <w:pStyle w:val="Poetry"/>
      </w:pPr>
      <w:r w:rsidRPr="00E62448">
        <w:t>And then his face upon them turned the great Campeador,</w:t>
      </w:r>
    </w:p>
    <w:p w14:paraId="36B42060" w14:textId="77777777" w:rsidR="00E62448" w:rsidRDefault="000276C6" w:rsidP="00E62448">
      <w:pPr>
        <w:pStyle w:val="Poetry"/>
      </w:pPr>
      <w:r w:rsidRPr="00E62448">
        <w:t xml:space="preserve">He saw how twixt them and their hold there lay a mighty space; </w:t>
      </w:r>
    </w:p>
    <w:p w14:paraId="1DD844D2" w14:textId="28072F73" w:rsidR="000276C6" w:rsidRPr="00E62448" w:rsidRDefault="000276C6" w:rsidP="00E62448">
      <w:pPr>
        <w:pStyle w:val="Poetry"/>
      </w:pPr>
      <w:r w:rsidRPr="00E62448">
        <w:t>He made them turn the standard. They spurred the steeds apace.</w:t>
      </w:r>
    </w:p>
    <w:p w14:paraId="0CD4F845" w14:textId="1F647F1A" w:rsidR="000276C6" w:rsidRPr="00E62448" w:rsidRDefault="000276C6" w:rsidP="00E62448">
      <w:pPr>
        <w:pStyle w:val="Poetry"/>
      </w:pPr>
      <w:r w:rsidRPr="00E62448">
        <w:t>“Ho! cavaliers! Now swiftly let every man strike in,</w:t>
      </w:r>
    </w:p>
    <w:p w14:paraId="61452995" w14:textId="77777777" w:rsidR="000276C6" w:rsidRPr="00E62448" w:rsidRDefault="000276C6" w:rsidP="00E62448">
      <w:pPr>
        <w:pStyle w:val="Poetry"/>
      </w:pPr>
      <w:r w:rsidRPr="00E62448">
        <w:t>By the Creator’s favor this battle we shall win.”</w:t>
      </w:r>
    </w:p>
    <w:p w14:paraId="0396CEB0" w14:textId="77777777" w:rsidR="00E62448" w:rsidRDefault="000276C6" w:rsidP="00E62448">
      <w:pPr>
        <w:pStyle w:val="Poetry"/>
      </w:pPr>
      <w:r w:rsidRPr="00E62448">
        <w:t xml:space="preserve">And there they gave them battle in the midmost of the mead. </w:t>
      </w:r>
    </w:p>
    <w:p w14:paraId="35593403" w14:textId="6D6CD791" w:rsidR="000276C6" w:rsidRPr="00E62448" w:rsidRDefault="000276C6" w:rsidP="00E62448">
      <w:pPr>
        <w:pStyle w:val="Poetry"/>
      </w:pPr>
      <w:r w:rsidRPr="00E62448">
        <w:t>Ah God! is the rejoicing on this morning great indeed.</w:t>
      </w:r>
    </w:p>
    <w:p w14:paraId="3A2D2CBC" w14:textId="77777777" w:rsidR="000276C6" w:rsidRPr="00E62448" w:rsidRDefault="000276C6" w:rsidP="00E62448">
      <w:pPr>
        <w:pStyle w:val="Poetry"/>
      </w:pPr>
      <w:r w:rsidRPr="00E62448">
        <w:t>The Cid and Alvar Fañez went spurring on ahead;</w:t>
      </w:r>
    </w:p>
    <w:p w14:paraId="7219F35F" w14:textId="0A21FF2C" w:rsidR="000276C6" w:rsidRPr="00E62448" w:rsidRDefault="000276C6" w:rsidP="00E62448">
      <w:pPr>
        <w:pStyle w:val="Poetry"/>
      </w:pPr>
      <w:r w:rsidRPr="00E62448">
        <w:t>Know ye they had good horses that to their liking sped.</w:t>
      </w:r>
    </w:p>
    <w:p w14:paraId="1DD7EF4D" w14:textId="77777777" w:rsidR="00E62448" w:rsidRDefault="000276C6" w:rsidP="00E62448">
      <w:pPr>
        <w:pStyle w:val="Poetry"/>
      </w:pPr>
      <w:r w:rsidRPr="00E62448">
        <w:t xml:space="preserve">‘Twixt the townsmen and the castle swiftly the way they broke. </w:t>
      </w:r>
    </w:p>
    <w:p w14:paraId="36CF9F43" w14:textId="77777777" w:rsidR="00E62448" w:rsidRDefault="000276C6" w:rsidP="00E62448">
      <w:pPr>
        <w:pStyle w:val="Poetry"/>
      </w:pPr>
      <w:r w:rsidRPr="00E62448">
        <w:t xml:space="preserve">And the Cid’s henchmen merciless, came striking stroke on stroke, </w:t>
      </w:r>
    </w:p>
    <w:p w14:paraId="689A83DD" w14:textId="00040F67" w:rsidR="000276C6" w:rsidRPr="00E62448" w:rsidRDefault="000276C6" w:rsidP="00E62448">
      <w:pPr>
        <w:pStyle w:val="Poetry"/>
      </w:pPr>
      <w:r w:rsidRPr="00E62448">
        <w:t>In little space three hundred of the Moors they there have slain.</w:t>
      </w:r>
    </w:p>
    <w:p w14:paraId="0AC194F9" w14:textId="77777777" w:rsidR="000276C6" w:rsidRPr="00E62448" w:rsidRDefault="000276C6" w:rsidP="00E62448">
      <w:pPr>
        <w:pStyle w:val="Poetry"/>
      </w:pPr>
      <w:r w:rsidRPr="00E62448">
        <w:t>Loud was the shouting of the Moors in the ambush that were ta’en.</w:t>
      </w:r>
    </w:p>
    <w:p w14:paraId="3F7CC636" w14:textId="79A8808C" w:rsidR="000276C6" w:rsidRPr="00E62448" w:rsidRDefault="000276C6" w:rsidP="00E62448">
      <w:pPr>
        <w:pStyle w:val="Poetry"/>
      </w:pPr>
      <w:r w:rsidRPr="00E62448">
        <w:t>But the twain left them; on they rushed. Right for the hold they made</w:t>
      </w:r>
    </w:p>
    <w:p w14:paraId="30CCD079" w14:textId="77777777" w:rsidR="000276C6" w:rsidRPr="00E62448" w:rsidRDefault="000276C6" w:rsidP="00E62448">
      <w:pPr>
        <w:pStyle w:val="Poetry"/>
      </w:pPr>
      <w:r w:rsidRPr="00E62448">
        <w:t>And at the gate they halted, each with a naked blade.</w:t>
      </w:r>
    </w:p>
    <w:p w14:paraId="6F3C1220" w14:textId="77777777" w:rsidR="00E62448" w:rsidRDefault="000276C6" w:rsidP="00E62448">
      <w:pPr>
        <w:pStyle w:val="Poetry"/>
      </w:pPr>
      <w:r w:rsidRPr="00E62448">
        <w:t xml:space="preserve">Then up came the Cid’s henchmen for the foe were all in flight. </w:t>
      </w:r>
    </w:p>
    <w:p w14:paraId="3C66770B" w14:textId="6E903707" w:rsidR="000276C6" w:rsidRDefault="000276C6" w:rsidP="00E62448">
      <w:pPr>
        <w:pStyle w:val="Poetry"/>
      </w:pPr>
      <w:r w:rsidRPr="00E62448">
        <w:t>Know ye the Cid has taken Alcocér by such a sleight.</w:t>
      </w:r>
    </w:p>
    <w:p w14:paraId="2D9C0CD8" w14:textId="77777777" w:rsidR="00E62448" w:rsidRPr="00E62448" w:rsidRDefault="00E62448" w:rsidP="00E62448">
      <w:pPr>
        <w:pStyle w:val="Poetry"/>
      </w:pPr>
    </w:p>
    <w:p w14:paraId="41F1A69B" w14:textId="77777777" w:rsidR="000276C6" w:rsidRPr="00E62448" w:rsidRDefault="000276C6" w:rsidP="00E62448">
      <w:pPr>
        <w:pStyle w:val="Heading4"/>
      </w:pPr>
      <w:r w:rsidRPr="00E62448">
        <w:t>XXX</w:t>
      </w:r>
    </w:p>
    <w:p w14:paraId="6E915854" w14:textId="77777777" w:rsidR="000276C6" w:rsidRDefault="000276C6" w:rsidP="00E62448">
      <w:pPr>
        <w:pStyle w:val="Poetry"/>
      </w:pPr>
      <w:r>
        <w:t>Per</w:t>
      </w:r>
      <w:r>
        <w:rPr>
          <w:spacing w:val="-11"/>
        </w:rPr>
        <w:t xml:space="preserve"> </w:t>
      </w:r>
      <w:r>
        <w:t>Vermudóz</w:t>
      </w:r>
      <w:r>
        <w:rPr>
          <w:spacing w:val="-11"/>
        </w:rPr>
        <w:t xml:space="preserve"> </w:t>
      </w:r>
      <w:r>
        <w:t>came</w:t>
      </w:r>
      <w:r>
        <w:rPr>
          <w:spacing w:val="-10"/>
        </w:rPr>
        <w:t xml:space="preserve"> </w:t>
      </w:r>
      <w:r>
        <w:t>thither</w:t>
      </w:r>
      <w:r>
        <w:rPr>
          <w:spacing w:val="-11"/>
        </w:rPr>
        <w:t xml:space="preserve"> </w:t>
      </w:r>
      <w:r>
        <w:t>who</w:t>
      </w:r>
      <w:r>
        <w:rPr>
          <w:spacing w:val="-10"/>
        </w:rPr>
        <w:t xml:space="preserve"> </w:t>
      </w:r>
      <w:r>
        <w:t>the</w:t>
      </w:r>
      <w:r>
        <w:rPr>
          <w:spacing w:val="-11"/>
        </w:rPr>
        <w:t xml:space="preserve"> </w:t>
      </w:r>
      <w:r>
        <w:t>Cid’s</w:t>
      </w:r>
      <w:r>
        <w:rPr>
          <w:spacing w:val="-10"/>
        </w:rPr>
        <w:t xml:space="preserve"> </w:t>
      </w:r>
      <w:r>
        <w:t>flag</w:t>
      </w:r>
      <w:r>
        <w:rPr>
          <w:spacing w:val="-11"/>
        </w:rPr>
        <w:t xml:space="preserve"> </w:t>
      </w:r>
      <w:r>
        <w:t>did</w:t>
      </w:r>
      <w:r>
        <w:rPr>
          <w:spacing w:val="-10"/>
        </w:rPr>
        <w:t xml:space="preserve"> </w:t>
      </w:r>
      <w:r>
        <w:t>bear.</w:t>
      </w:r>
    </w:p>
    <w:p w14:paraId="58F68E6B" w14:textId="2939FFED" w:rsidR="000276C6" w:rsidRDefault="000276C6" w:rsidP="00E62448">
      <w:pPr>
        <w:pStyle w:val="Poetry"/>
      </w:pPr>
      <w:r>
        <w:t>On</w:t>
      </w:r>
      <w:r>
        <w:rPr>
          <w:spacing w:val="-7"/>
        </w:rPr>
        <w:t xml:space="preserve"> </w:t>
      </w:r>
      <w:r>
        <w:t>the</w:t>
      </w:r>
      <w:r>
        <w:rPr>
          <w:spacing w:val="-7"/>
        </w:rPr>
        <w:t xml:space="preserve"> </w:t>
      </w:r>
      <w:r>
        <w:t>high</w:t>
      </w:r>
      <w:r>
        <w:rPr>
          <w:spacing w:val="-7"/>
        </w:rPr>
        <w:t xml:space="preserve"> </w:t>
      </w:r>
      <w:r>
        <w:t>place</w:t>
      </w:r>
      <w:r>
        <w:rPr>
          <w:spacing w:val="-6"/>
        </w:rPr>
        <w:t xml:space="preserve"> </w:t>
      </w:r>
      <w:r>
        <w:t>of</w:t>
      </w:r>
      <w:r>
        <w:rPr>
          <w:spacing w:val="-7"/>
        </w:rPr>
        <w:t xml:space="preserve"> </w:t>
      </w:r>
      <w:r>
        <w:t>the</w:t>
      </w:r>
      <w:r>
        <w:rPr>
          <w:spacing w:val="-7"/>
        </w:rPr>
        <w:t xml:space="preserve"> </w:t>
      </w:r>
      <w:r>
        <w:t>city</w:t>
      </w:r>
      <w:r>
        <w:rPr>
          <w:spacing w:val="-7"/>
        </w:rPr>
        <w:t xml:space="preserve"> </w:t>
      </w:r>
      <w:r>
        <w:t>he</w:t>
      </w:r>
      <w:r>
        <w:rPr>
          <w:spacing w:val="-6"/>
        </w:rPr>
        <w:t xml:space="preserve"> </w:t>
      </w:r>
      <w:r>
        <w:t>lifted</w:t>
      </w:r>
      <w:r>
        <w:rPr>
          <w:spacing w:val="-7"/>
        </w:rPr>
        <w:t xml:space="preserve"> </w:t>
      </w:r>
      <w:r>
        <w:t>it</w:t>
      </w:r>
      <w:r>
        <w:rPr>
          <w:spacing w:val="-7"/>
        </w:rPr>
        <w:t xml:space="preserve"> </w:t>
      </w:r>
      <w:r>
        <w:t>in</w:t>
      </w:r>
      <w:r>
        <w:rPr>
          <w:spacing w:val="-6"/>
        </w:rPr>
        <w:t xml:space="preserve"> </w:t>
      </w:r>
      <w:r>
        <w:t>air.</w:t>
      </w:r>
    </w:p>
    <w:p w14:paraId="05C27B1D" w14:textId="77777777" w:rsidR="000276C6" w:rsidRDefault="000276C6" w:rsidP="00E62448">
      <w:pPr>
        <w:pStyle w:val="Poetry"/>
      </w:pPr>
      <w:r>
        <w:t>Outspoke</w:t>
      </w:r>
      <w:r>
        <w:rPr>
          <w:spacing w:val="-6"/>
        </w:rPr>
        <w:t xml:space="preserve"> </w:t>
      </w:r>
      <w:r>
        <w:t>the</w:t>
      </w:r>
      <w:r>
        <w:rPr>
          <w:spacing w:val="-6"/>
        </w:rPr>
        <w:t xml:space="preserve"> </w:t>
      </w:r>
      <w:r>
        <w:t>Cid</w:t>
      </w:r>
      <w:r>
        <w:rPr>
          <w:spacing w:val="-6"/>
        </w:rPr>
        <w:t xml:space="preserve"> </w:t>
      </w:r>
      <w:r>
        <w:t>Roy</w:t>
      </w:r>
      <w:r>
        <w:rPr>
          <w:spacing w:val="-5"/>
        </w:rPr>
        <w:t xml:space="preserve"> </w:t>
      </w:r>
      <w:r>
        <w:t>Diaz.</w:t>
      </w:r>
      <w:r>
        <w:rPr>
          <w:spacing w:val="-6"/>
        </w:rPr>
        <w:t xml:space="preserve"> </w:t>
      </w:r>
      <w:r>
        <w:t>Born</w:t>
      </w:r>
      <w:r>
        <w:rPr>
          <w:spacing w:val="-6"/>
        </w:rPr>
        <w:t xml:space="preserve"> </w:t>
      </w:r>
      <w:r>
        <w:t>in</w:t>
      </w:r>
      <w:r>
        <w:rPr>
          <w:spacing w:val="-5"/>
        </w:rPr>
        <w:t xml:space="preserve"> </w:t>
      </w:r>
      <w:r>
        <w:t>good</w:t>
      </w:r>
      <w:r>
        <w:rPr>
          <w:spacing w:val="-6"/>
        </w:rPr>
        <w:t xml:space="preserve"> </w:t>
      </w:r>
      <w:r>
        <w:t>hour</w:t>
      </w:r>
      <w:r>
        <w:rPr>
          <w:spacing w:val="-6"/>
        </w:rPr>
        <w:t xml:space="preserve"> </w:t>
      </w:r>
      <w:r>
        <w:t>was</w:t>
      </w:r>
      <w:r>
        <w:rPr>
          <w:spacing w:val="-5"/>
        </w:rPr>
        <w:t xml:space="preserve"> </w:t>
      </w:r>
      <w:r>
        <w:t>he:</w:t>
      </w:r>
    </w:p>
    <w:p w14:paraId="1A7F474F" w14:textId="77777777" w:rsidR="00E62448" w:rsidRDefault="000276C6" w:rsidP="00E62448">
      <w:pPr>
        <w:pStyle w:val="Poetry"/>
        <w:rPr>
          <w:spacing w:val="-52"/>
        </w:rPr>
      </w:pPr>
      <w:r>
        <w:t>“To</w:t>
      </w:r>
      <w:r>
        <w:rPr>
          <w:spacing w:val="-7"/>
        </w:rPr>
        <w:t xml:space="preserve"> </w:t>
      </w:r>
      <w:r>
        <w:t>God</w:t>
      </w:r>
      <w:r>
        <w:rPr>
          <w:spacing w:val="-7"/>
        </w:rPr>
        <w:t xml:space="preserve"> </w:t>
      </w:r>
      <w:r>
        <w:t>in</w:t>
      </w:r>
      <w:r>
        <w:rPr>
          <w:spacing w:val="-6"/>
        </w:rPr>
        <w:t xml:space="preserve"> </w:t>
      </w:r>
      <w:r>
        <w:t>Heaven</w:t>
      </w:r>
      <w:r>
        <w:rPr>
          <w:spacing w:val="-7"/>
        </w:rPr>
        <w:t xml:space="preserve"> </w:t>
      </w:r>
      <w:r>
        <w:t>and</w:t>
      </w:r>
      <w:r>
        <w:rPr>
          <w:spacing w:val="-7"/>
        </w:rPr>
        <w:t xml:space="preserve"> </w:t>
      </w:r>
      <w:r>
        <w:t>all</w:t>
      </w:r>
      <w:r>
        <w:rPr>
          <w:spacing w:val="-6"/>
        </w:rPr>
        <w:t xml:space="preserve"> </w:t>
      </w:r>
      <w:r>
        <w:t>his</w:t>
      </w:r>
      <w:r>
        <w:rPr>
          <w:spacing w:val="-7"/>
        </w:rPr>
        <w:t xml:space="preserve"> </w:t>
      </w:r>
      <w:r>
        <w:t>saints</w:t>
      </w:r>
      <w:r>
        <w:rPr>
          <w:spacing w:val="-7"/>
        </w:rPr>
        <w:t xml:space="preserve"> </w:t>
      </w:r>
      <w:r>
        <w:t>great</w:t>
      </w:r>
      <w:r>
        <w:rPr>
          <w:spacing w:val="-6"/>
        </w:rPr>
        <w:t xml:space="preserve"> </w:t>
      </w:r>
      <w:r>
        <w:t>thanks</w:t>
      </w:r>
      <w:r>
        <w:rPr>
          <w:spacing w:val="-7"/>
        </w:rPr>
        <w:t xml:space="preserve"> </w:t>
      </w:r>
      <w:r>
        <w:t>and</w:t>
      </w:r>
      <w:r>
        <w:rPr>
          <w:spacing w:val="-7"/>
        </w:rPr>
        <w:t xml:space="preserve"> </w:t>
      </w:r>
      <w:r>
        <w:t>praises</w:t>
      </w:r>
      <w:r>
        <w:rPr>
          <w:spacing w:val="-6"/>
        </w:rPr>
        <w:t xml:space="preserve"> </w:t>
      </w:r>
      <w:r>
        <w:t>be.</w:t>
      </w:r>
      <w:r>
        <w:rPr>
          <w:spacing w:val="-52"/>
        </w:rPr>
        <w:t xml:space="preserve"> </w:t>
      </w:r>
    </w:p>
    <w:p w14:paraId="68850117" w14:textId="1FDF7000" w:rsidR="000276C6" w:rsidRDefault="000276C6" w:rsidP="00E62448">
      <w:pPr>
        <w:pStyle w:val="Poetry"/>
      </w:pPr>
      <w:r>
        <w:t>We</w:t>
      </w:r>
      <w:r>
        <w:rPr>
          <w:spacing w:val="-9"/>
        </w:rPr>
        <w:t xml:space="preserve"> </w:t>
      </w:r>
      <w:r>
        <w:t>shall</w:t>
      </w:r>
      <w:r>
        <w:rPr>
          <w:spacing w:val="-9"/>
        </w:rPr>
        <w:t xml:space="preserve"> </w:t>
      </w:r>
      <w:r>
        <w:t>better</w:t>
      </w:r>
      <w:r>
        <w:rPr>
          <w:spacing w:val="-8"/>
        </w:rPr>
        <w:t xml:space="preserve"> </w:t>
      </w:r>
      <w:r>
        <w:t>now</w:t>
      </w:r>
      <w:r>
        <w:rPr>
          <w:spacing w:val="-9"/>
        </w:rPr>
        <w:t xml:space="preserve"> </w:t>
      </w:r>
      <w:r>
        <w:t>our</w:t>
      </w:r>
      <w:r>
        <w:rPr>
          <w:spacing w:val="-9"/>
        </w:rPr>
        <w:t xml:space="preserve"> </w:t>
      </w:r>
      <w:r>
        <w:t>lodging</w:t>
      </w:r>
      <w:r>
        <w:rPr>
          <w:spacing w:val="-9"/>
        </w:rPr>
        <w:t xml:space="preserve"> </w:t>
      </w:r>
      <w:r>
        <w:t>for</w:t>
      </w:r>
      <w:r>
        <w:rPr>
          <w:spacing w:val="-8"/>
        </w:rPr>
        <w:t xml:space="preserve"> </w:t>
      </w:r>
      <w:r>
        <w:t>cavalier</w:t>
      </w:r>
      <w:r>
        <w:rPr>
          <w:spacing w:val="-9"/>
        </w:rPr>
        <w:t xml:space="preserve"> </w:t>
      </w:r>
      <w:r>
        <w:t>and</w:t>
      </w:r>
      <w:r>
        <w:rPr>
          <w:spacing w:val="-9"/>
        </w:rPr>
        <w:t xml:space="preserve"> </w:t>
      </w:r>
      <w:r>
        <w:t>steed.”</w:t>
      </w:r>
    </w:p>
    <w:p w14:paraId="59D882B8" w14:textId="77777777" w:rsidR="00E62448" w:rsidRDefault="00E62448" w:rsidP="00E62448">
      <w:pPr>
        <w:pStyle w:val="Poetry"/>
      </w:pPr>
    </w:p>
    <w:p w14:paraId="5187BA81" w14:textId="77777777" w:rsidR="000276C6" w:rsidRPr="00E62448" w:rsidRDefault="000276C6" w:rsidP="00E62448">
      <w:pPr>
        <w:pStyle w:val="Heading4"/>
      </w:pPr>
      <w:r w:rsidRPr="00E62448">
        <w:t>XXXI</w:t>
      </w:r>
    </w:p>
    <w:p w14:paraId="5F0AB6F6" w14:textId="77777777" w:rsidR="000276C6" w:rsidRDefault="000276C6" w:rsidP="00E62448">
      <w:pPr>
        <w:pStyle w:val="Poetry"/>
      </w:pPr>
      <w:r>
        <w:t>Alvar</w:t>
      </w:r>
      <w:r>
        <w:rPr>
          <w:spacing w:val="-9"/>
        </w:rPr>
        <w:t xml:space="preserve"> </w:t>
      </w:r>
      <w:r>
        <w:t>Fañez</w:t>
      </w:r>
      <w:r>
        <w:rPr>
          <w:spacing w:val="-9"/>
        </w:rPr>
        <w:t xml:space="preserve"> </w:t>
      </w:r>
      <w:r>
        <w:t>and</w:t>
      </w:r>
      <w:r>
        <w:rPr>
          <w:spacing w:val="-9"/>
        </w:rPr>
        <w:t xml:space="preserve"> </w:t>
      </w:r>
      <w:r>
        <w:t>all</w:t>
      </w:r>
      <w:r>
        <w:rPr>
          <w:spacing w:val="-9"/>
        </w:rPr>
        <w:t xml:space="preserve"> </w:t>
      </w:r>
      <w:r>
        <w:t>ye</w:t>
      </w:r>
      <w:r>
        <w:rPr>
          <w:spacing w:val="-9"/>
        </w:rPr>
        <w:t xml:space="preserve"> </w:t>
      </w:r>
      <w:r>
        <w:t>my</w:t>
      </w:r>
      <w:r>
        <w:rPr>
          <w:spacing w:val="-9"/>
        </w:rPr>
        <w:t xml:space="preserve"> </w:t>
      </w:r>
      <w:r>
        <w:t>knights,</w:t>
      </w:r>
      <w:r>
        <w:rPr>
          <w:spacing w:val="-9"/>
        </w:rPr>
        <w:t xml:space="preserve"> </w:t>
      </w:r>
      <w:r>
        <w:t>now</w:t>
      </w:r>
      <w:r>
        <w:rPr>
          <w:spacing w:val="-8"/>
        </w:rPr>
        <w:t xml:space="preserve"> </w:t>
      </w:r>
      <w:r>
        <w:t>hearken</w:t>
      </w:r>
      <w:r>
        <w:rPr>
          <w:spacing w:val="-9"/>
        </w:rPr>
        <w:t xml:space="preserve"> </w:t>
      </w:r>
      <w:r>
        <w:t>and</w:t>
      </w:r>
      <w:r>
        <w:rPr>
          <w:spacing w:val="-9"/>
        </w:rPr>
        <w:t xml:space="preserve"> </w:t>
      </w:r>
      <w:r>
        <w:t>give</w:t>
      </w:r>
      <w:r>
        <w:rPr>
          <w:spacing w:val="-9"/>
        </w:rPr>
        <w:t xml:space="preserve"> </w:t>
      </w:r>
      <w:r>
        <w:t>heed</w:t>
      </w:r>
    </w:p>
    <w:p w14:paraId="3919DBE0" w14:textId="72426C2B" w:rsidR="000276C6" w:rsidRDefault="000276C6" w:rsidP="00E62448">
      <w:pPr>
        <w:pStyle w:val="Poetry"/>
      </w:pPr>
      <w:r>
        <w:t>We</w:t>
      </w:r>
      <w:r>
        <w:rPr>
          <w:spacing w:val="-7"/>
        </w:rPr>
        <w:t xml:space="preserve"> </w:t>
      </w:r>
      <w:r>
        <w:t>have</w:t>
      </w:r>
      <w:r>
        <w:rPr>
          <w:spacing w:val="-6"/>
        </w:rPr>
        <w:t xml:space="preserve"> </w:t>
      </w:r>
      <w:r>
        <w:t>taken</w:t>
      </w:r>
      <w:r>
        <w:rPr>
          <w:spacing w:val="-7"/>
        </w:rPr>
        <w:t xml:space="preserve"> </w:t>
      </w:r>
      <w:r>
        <w:t>with</w:t>
      </w:r>
      <w:r>
        <w:rPr>
          <w:spacing w:val="-6"/>
        </w:rPr>
        <w:t xml:space="preserve"> </w:t>
      </w:r>
      <w:r>
        <w:t>the</w:t>
      </w:r>
      <w:r>
        <w:rPr>
          <w:spacing w:val="-7"/>
        </w:rPr>
        <w:t xml:space="preserve"> </w:t>
      </w:r>
      <w:r>
        <w:t>castle</w:t>
      </w:r>
      <w:r>
        <w:rPr>
          <w:spacing w:val="-6"/>
        </w:rPr>
        <w:t xml:space="preserve"> </w:t>
      </w:r>
      <w:r>
        <w:t>a</w:t>
      </w:r>
      <w:r>
        <w:rPr>
          <w:spacing w:val="-7"/>
        </w:rPr>
        <w:t xml:space="preserve"> </w:t>
      </w:r>
      <w:r>
        <w:t>booty</w:t>
      </w:r>
      <w:r>
        <w:rPr>
          <w:spacing w:val="-6"/>
        </w:rPr>
        <w:t xml:space="preserve"> </w:t>
      </w:r>
      <w:r>
        <w:t>manifold.</w:t>
      </w:r>
    </w:p>
    <w:p w14:paraId="25F6DFA5" w14:textId="77777777" w:rsidR="00E62448" w:rsidRDefault="000276C6" w:rsidP="00E62448">
      <w:pPr>
        <w:pStyle w:val="Poetry"/>
        <w:rPr>
          <w:spacing w:val="-52"/>
        </w:rPr>
      </w:pPr>
      <w:r>
        <w:t>Dead</w:t>
      </w:r>
      <w:r>
        <w:rPr>
          <w:spacing w:val="-7"/>
        </w:rPr>
        <w:t xml:space="preserve"> </w:t>
      </w:r>
      <w:r>
        <w:t>are</w:t>
      </w:r>
      <w:r>
        <w:rPr>
          <w:spacing w:val="-6"/>
        </w:rPr>
        <w:t xml:space="preserve"> </w:t>
      </w:r>
      <w:r>
        <w:t>the</w:t>
      </w:r>
      <w:r>
        <w:rPr>
          <w:spacing w:val="-6"/>
        </w:rPr>
        <w:t xml:space="preserve"> </w:t>
      </w:r>
      <w:r>
        <w:t>Moors.</w:t>
      </w:r>
      <w:r>
        <w:rPr>
          <w:spacing w:val="-6"/>
        </w:rPr>
        <w:t xml:space="preserve"> </w:t>
      </w:r>
      <w:r>
        <w:t>Not</w:t>
      </w:r>
      <w:r>
        <w:rPr>
          <w:spacing w:val="-6"/>
        </w:rPr>
        <w:t xml:space="preserve"> </w:t>
      </w:r>
      <w:r>
        <w:t>many</w:t>
      </w:r>
      <w:r>
        <w:rPr>
          <w:spacing w:val="-6"/>
        </w:rPr>
        <w:t xml:space="preserve"> </w:t>
      </w:r>
      <w:r>
        <w:t>of</w:t>
      </w:r>
      <w:r>
        <w:rPr>
          <w:spacing w:val="-6"/>
        </w:rPr>
        <w:t xml:space="preserve"> </w:t>
      </w:r>
      <w:r>
        <w:t>the</w:t>
      </w:r>
      <w:r>
        <w:rPr>
          <w:spacing w:val="-6"/>
        </w:rPr>
        <w:t xml:space="preserve"> </w:t>
      </w:r>
      <w:r>
        <w:t>living</w:t>
      </w:r>
      <w:r>
        <w:rPr>
          <w:spacing w:val="-6"/>
        </w:rPr>
        <w:t xml:space="preserve"> </w:t>
      </w:r>
      <w:r>
        <w:t>I</w:t>
      </w:r>
      <w:r>
        <w:rPr>
          <w:spacing w:val="-6"/>
        </w:rPr>
        <w:t xml:space="preserve"> </w:t>
      </w:r>
      <w:r>
        <w:t>behold</w:t>
      </w:r>
      <w:r>
        <w:rPr>
          <w:spacing w:val="-52"/>
        </w:rPr>
        <w:t xml:space="preserve"> </w:t>
      </w:r>
    </w:p>
    <w:p w14:paraId="3014F86B" w14:textId="793CA0EF" w:rsidR="000276C6" w:rsidRDefault="000276C6" w:rsidP="00E62448">
      <w:pPr>
        <w:pStyle w:val="Poetry"/>
      </w:pPr>
      <w:r>
        <w:t>Surely</w:t>
      </w:r>
      <w:r>
        <w:rPr>
          <w:spacing w:val="-6"/>
        </w:rPr>
        <w:t xml:space="preserve"> </w:t>
      </w:r>
      <w:r>
        <w:t>we</w:t>
      </w:r>
      <w:r>
        <w:rPr>
          <w:spacing w:val="-5"/>
        </w:rPr>
        <w:t xml:space="preserve"> </w:t>
      </w:r>
      <w:r>
        <w:t>cannot</w:t>
      </w:r>
      <w:r>
        <w:rPr>
          <w:spacing w:val="-5"/>
        </w:rPr>
        <w:t xml:space="preserve"> </w:t>
      </w:r>
      <w:r>
        <w:t>sell</w:t>
      </w:r>
      <w:r>
        <w:rPr>
          <w:spacing w:val="-5"/>
        </w:rPr>
        <w:t xml:space="preserve"> </w:t>
      </w:r>
      <w:r>
        <w:t>them</w:t>
      </w:r>
      <w:r>
        <w:rPr>
          <w:spacing w:val="-5"/>
        </w:rPr>
        <w:t xml:space="preserve"> </w:t>
      </w:r>
      <w:r>
        <w:t>the</w:t>
      </w:r>
      <w:r>
        <w:rPr>
          <w:spacing w:val="-5"/>
        </w:rPr>
        <w:t xml:space="preserve"> </w:t>
      </w:r>
      <w:r>
        <w:t>women</w:t>
      </w:r>
      <w:r>
        <w:rPr>
          <w:spacing w:val="-6"/>
        </w:rPr>
        <w:t xml:space="preserve"> </w:t>
      </w:r>
      <w:r>
        <w:t>and</w:t>
      </w:r>
      <w:r>
        <w:rPr>
          <w:spacing w:val="-5"/>
        </w:rPr>
        <w:t xml:space="preserve"> </w:t>
      </w:r>
      <w:r>
        <w:t>the</w:t>
      </w:r>
      <w:r>
        <w:rPr>
          <w:spacing w:val="-5"/>
        </w:rPr>
        <w:t xml:space="preserve"> </w:t>
      </w:r>
      <w:r>
        <w:t>men;</w:t>
      </w:r>
    </w:p>
    <w:p w14:paraId="7C15DF9A" w14:textId="77777777" w:rsidR="00E62448" w:rsidRDefault="000276C6" w:rsidP="00E62448">
      <w:pPr>
        <w:pStyle w:val="Poetry"/>
        <w:rPr>
          <w:spacing w:val="-52"/>
        </w:rPr>
      </w:pPr>
      <w:r>
        <w:t>And</w:t>
      </w:r>
      <w:r>
        <w:rPr>
          <w:spacing w:val="-6"/>
        </w:rPr>
        <w:t xml:space="preserve"> </w:t>
      </w:r>
      <w:r>
        <w:t>as</w:t>
      </w:r>
      <w:r>
        <w:rPr>
          <w:spacing w:val="-6"/>
        </w:rPr>
        <w:t xml:space="preserve"> </w:t>
      </w:r>
      <w:r>
        <w:t>for</w:t>
      </w:r>
      <w:r>
        <w:rPr>
          <w:spacing w:val="-5"/>
        </w:rPr>
        <w:t xml:space="preserve"> </w:t>
      </w:r>
      <w:r>
        <w:t>striking</w:t>
      </w:r>
      <w:r>
        <w:rPr>
          <w:spacing w:val="-6"/>
        </w:rPr>
        <w:t xml:space="preserve"> </w:t>
      </w:r>
      <w:r>
        <w:t>off</w:t>
      </w:r>
      <w:r>
        <w:rPr>
          <w:spacing w:val="-5"/>
        </w:rPr>
        <w:t xml:space="preserve"> </w:t>
      </w:r>
      <w:r>
        <w:t>their</w:t>
      </w:r>
      <w:r>
        <w:rPr>
          <w:spacing w:val="-6"/>
        </w:rPr>
        <w:t xml:space="preserve"> </w:t>
      </w:r>
      <w:r>
        <w:t>heads,</w:t>
      </w:r>
      <w:r>
        <w:rPr>
          <w:spacing w:val="-5"/>
        </w:rPr>
        <w:t xml:space="preserve"> </w:t>
      </w:r>
      <w:r>
        <w:t>we</w:t>
      </w:r>
      <w:r>
        <w:rPr>
          <w:spacing w:val="-6"/>
        </w:rPr>
        <w:t xml:space="preserve"> </w:t>
      </w:r>
      <w:r>
        <w:t>shall</w:t>
      </w:r>
      <w:r>
        <w:rPr>
          <w:spacing w:val="-5"/>
        </w:rPr>
        <w:t xml:space="preserve"> </w:t>
      </w:r>
      <w:r>
        <w:t>gain</w:t>
      </w:r>
      <w:r>
        <w:rPr>
          <w:spacing w:val="-6"/>
        </w:rPr>
        <w:t xml:space="preserve"> </w:t>
      </w:r>
      <w:r>
        <w:t>nothing</w:t>
      </w:r>
      <w:r>
        <w:rPr>
          <w:spacing w:val="-5"/>
        </w:rPr>
        <w:t xml:space="preserve"> </w:t>
      </w:r>
      <w:r>
        <w:t>then.</w:t>
      </w:r>
      <w:r>
        <w:rPr>
          <w:spacing w:val="-52"/>
        </w:rPr>
        <w:t xml:space="preserve"> </w:t>
      </w:r>
    </w:p>
    <w:p w14:paraId="2F8AE4C2" w14:textId="0AEE894C" w:rsidR="000276C6" w:rsidRDefault="000276C6" w:rsidP="00E62448">
      <w:pPr>
        <w:pStyle w:val="Poetry"/>
      </w:pPr>
      <w:r>
        <w:t>In</w:t>
      </w:r>
      <w:r>
        <w:rPr>
          <w:spacing w:val="-5"/>
        </w:rPr>
        <w:t xml:space="preserve"> </w:t>
      </w:r>
      <w:r>
        <w:t>the</w:t>
      </w:r>
      <w:r>
        <w:rPr>
          <w:spacing w:val="-5"/>
        </w:rPr>
        <w:t xml:space="preserve"> </w:t>
      </w:r>
      <w:r>
        <w:t>hold</w:t>
      </w:r>
      <w:r>
        <w:rPr>
          <w:spacing w:val="-5"/>
        </w:rPr>
        <w:t xml:space="preserve"> </w:t>
      </w:r>
      <w:r>
        <w:t>let</w:t>
      </w:r>
      <w:r>
        <w:rPr>
          <w:spacing w:val="-5"/>
        </w:rPr>
        <w:t xml:space="preserve"> </w:t>
      </w:r>
      <w:r>
        <w:t>us</w:t>
      </w:r>
      <w:r>
        <w:rPr>
          <w:spacing w:val="-5"/>
        </w:rPr>
        <w:t xml:space="preserve"> </w:t>
      </w:r>
      <w:r>
        <w:t>receive</w:t>
      </w:r>
      <w:r>
        <w:rPr>
          <w:spacing w:val="-5"/>
        </w:rPr>
        <w:t xml:space="preserve"> </w:t>
      </w:r>
      <w:r>
        <w:t>them,</w:t>
      </w:r>
      <w:r>
        <w:rPr>
          <w:spacing w:val="-5"/>
        </w:rPr>
        <w:t xml:space="preserve"> </w:t>
      </w:r>
      <w:r>
        <w:t>for</w:t>
      </w:r>
      <w:r>
        <w:rPr>
          <w:spacing w:val="-5"/>
        </w:rPr>
        <w:t xml:space="preserve"> </w:t>
      </w:r>
      <w:r>
        <w:t>we</w:t>
      </w:r>
      <w:r>
        <w:rPr>
          <w:spacing w:val="-5"/>
        </w:rPr>
        <w:t xml:space="preserve"> </w:t>
      </w:r>
      <w:r>
        <w:t>have</w:t>
      </w:r>
      <w:r>
        <w:rPr>
          <w:spacing w:val="-4"/>
        </w:rPr>
        <w:t xml:space="preserve"> </w:t>
      </w:r>
      <w:r>
        <w:t>the</w:t>
      </w:r>
      <w:r>
        <w:rPr>
          <w:spacing w:val="-5"/>
        </w:rPr>
        <w:t xml:space="preserve"> </w:t>
      </w:r>
      <w:r>
        <w:t>upper</w:t>
      </w:r>
      <w:r>
        <w:rPr>
          <w:spacing w:val="-5"/>
        </w:rPr>
        <w:t xml:space="preserve"> </w:t>
      </w:r>
      <w:r>
        <w:t>hand.</w:t>
      </w:r>
    </w:p>
    <w:p w14:paraId="7E76AFAE" w14:textId="7D4AAAC2" w:rsidR="000276C6" w:rsidRDefault="000276C6" w:rsidP="00E62448">
      <w:pPr>
        <w:pStyle w:val="Poetry"/>
      </w:pPr>
      <w:r>
        <w:t>When</w:t>
      </w:r>
      <w:r>
        <w:rPr>
          <w:spacing w:val="-7"/>
        </w:rPr>
        <w:t xml:space="preserve"> </w:t>
      </w:r>
      <w:r>
        <w:t>we</w:t>
      </w:r>
      <w:r>
        <w:rPr>
          <w:spacing w:val="-7"/>
        </w:rPr>
        <w:t xml:space="preserve"> </w:t>
      </w:r>
      <w:r>
        <w:t>lodge</w:t>
      </w:r>
      <w:r>
        <w:rPr>
          <w:spacing w:val="-6"/>
        </w:rPr>
        <w:t xml:space="preserve"> </w:t>
      </w:r>
      <w:r>
        <w:t>within</w:t>
      </w:r>
      <w:r>
        <w:rPr>
          <w:spacing w:val="-7"/>
        </w:rPr>
        <w:t xml:space="preserve"> </w:t>
      </w:r>
      <w:r>
        <w:t>their</w:t>
      </w:r>
      <w:r>
        <w:rPr>
          <w:spacing w:val="-7"/>
        </w:rPr>
        <w:t xml:space="preserve"> </w:t>
      </w:r>
      <w:r>
        <w:t>dwellings,</w:t>
      </w:r>
      <w:r>
        <w:rPr>
          <w:spacing w:val="-6"/>
        </w:rPr>
        <w:t xml:space="preserve"> </w:t>
      </w:r>
      <w:r>
        <w:t>they</w:t>
      </w:r>
      <w:r>
        <w:rPr>
          <w:spacing w:val="-7"/>
        </w:rPr>
        <w:t xml:space="preserve"> </w:t>
      </w:r>
      <w:r>
        <w:t>shall</w:t>
      </w:r>
      <w:r>
        <w:rPr>
          <w:spacing w:val="-7"/>
        </w:rPr>
        <w:t xml:space="preserve"> </w:t>
      </w:r>
      <w:r>
        <w:t>do</w:t>
      </w:r>
      <w:r>
        <w:rPr>
          <w:spacing w:val="-6"/>
        </w:rPr>
        <w:t xml:space="preserve"> </w:t>
      </w:r>
      <w:r>
        <w:t>as</w:t>
      </w:r>
      <w:r>
        <w:rPr>
          <w:spacing w:val="-7"/>
        </w:rPr>
        <w:t xml:space="preserve"> </w:t>
      </w:r>
      <w:r>
        <w:t>we</w:t>
      </w:r>
    </w:p>
    <w:p w14:paraId="2A3E91CF" w14:textId="3485E012" w:rsidR="000276C6" w:rsidRDefault="000276C6" w:rsidP="00E62448">
      <w:pPr>
        <w:pStyle w:val="Poetry"/>
      </w:pPr>
      <w:r>
        <w:t>command.”</w:t>
      </w:r>
    </w:p>
    <w:p w14:paraId="0EF1D54E" w14:textId="77777777" w:rsidR="00E62448" w:rsidRDefault="00E62448" w:rsidP="00E62448">
      <w:pPr>
        <w:pStyle w:val="Poetry"/>
      </w:pPr>
    </w:p>
    <w:p w14:paraId="3D6C85BF" w14:textId="77777777" w:rsidR="000276C6" w:rsidRPr="00E62448" w:rsidRDefault="000276C6" w:rsidP="00E62448">
      <w:pPr>
        <w:pStyle w:val="Heading4"/>
      </w:pPr>
      <w:r w:rsidRPr="00E62448">
        <w:t>XXXII</w:t>
      </w:r>
    </w:p>
    <w:p w14:paraId="0753B82C" w14:textId="77777777" w:rsidR="000276C6" w:rsidRPr="00E62448" w:rsidRDefault="000276C6" w:rsidP="00E62448">
      <w:pPr>
        <w:pStyle w:val="Poetry"/>
      </w:pPr>
      <w:r w:rsidRPr="00E62448">
        <w:t>The Cid with all his booty lieth in Alcocér.</w:t>
      </w:r>
    </w:p>
    <w:p w14:paraId="41F25BB6" w14:textId="77777777" w:rsidR="00E62448" w:rsidRDefault="000276C6" w:rsidP="00E62448">
      <w:pPr>
        <w:pStyle w:val="Poetry"/>
      </w:pPr>
      <w:r w:rsidRPr="00E62448">
        <w:t xml:space="preserve">He let the tent be sent for, that he left behind him there. </w:t>
      </w:r>
    </w:p>
    <w:p w14:paraId="31CD23E9" w14:textId="6E90BEBD" w:rsidR="000276C6" w:rsidRPr="00E62448" w:rsidRDefault="000276C6" w:rsidP="00E62448">
      <w:pPr>
        <w:pStyle w:val="Poetry"/>
      </w:pPr>
      <w:r w:rsidRPr="00E62448">
        <w:t>It irked the men of Teca, wroth in Terrér were they;</w:t>
      </w:r>
    </w:p>
    <w:p w14:paraId="25E776C4" w14:textId="3A3C0E59" w:rsidR="000276C6" w:rsidRPr="00E62448" w:rsidRDefault="000276C6" w:rsidP="00E62448">
      <w:pPr>
        <w:pStyle w:val="Poetry"/>
      </w:pPr>
      <w:r w:rsidRPr="00E62448">
        <w:t>Know ye on all Calatayúd sorely the thing did weigh.</w:t>
      </w:r>
    </w:p>
    <w:p w14:paraId="3BC3FDDE" w14:textId="77777777" w:rsidR="000276C6" w:rsidRPr="00E62448" w:rsidRDefault="000276C6" w:rsidP="00E62448">
      <w:pPr>
        <w:pStyle w:val="Poetry"/>
      </w:pPr>
      <w:r w:rsidRPr="00E62448">
        <w:t>To the Sovereign of Valencia they sent the news apace:</w:t>
      </w:r>
    </w:p>
    <w:p w14:paraId="5902CE58" w14:textId="77777777" w:rsidR="00E62448" w:rsidRDefault="000276C6" w:rsidP="00E62448">
      <w:pPr>
        <w:pStyle w:val="Poetry"/>
      </w:pPr>
      <w:r w:rsidRPr="00E62448">
        <w:t xml:space="preserve">How that the King Alfonso hath banished in disgrace </w:t>
      </w:r>
    </w:p>
    <w:p w14:paraId="79B6890E" w14:textId="77777777" w:rsidR="00E62448" w:rsidRDefault="000276C6" w:rsidP="00E62448">
      <w:pPr>
        <w:pStyle w:val="Poetry"/>
      </w:pPr>
      <w:r w:rsidRPr="00E62448">
        <w:t xml:space="preserve">One whom men call my lord the Cid, Roy Diaz of Bivár, </w:t>
      </w:r>
    </w:p>
    <w:p w14:paraId="68EEFE1F" w14:textId="5BB2E98C" w:rsidR="000276C6" w:rsidRPr="00E62448" w:rsidRDefault="000276C6" w:rsidP="00E62448">
      <w:pPr>
        <w:pStyle w:val="Poetry"/>
      </w:pPr>
      <w:r w:rsidRPr="00E62448">
        <w:t>He came to lodge by Alcocér, and strong his lodgings are.</w:t>
      </w:r>
    </w:p>
    <w:p w14:paraId="3397C840" w14:textId="7E378F5E" w:rsidR="000276C6" w:rsidRPr="00E62448" w:rsidRDefault="000276C6" w:rsidP="00E62448">
      <w:pPr>
        <w:pStyle w:val="Poetry"/>
      </w:pPr>
      <w:r w:rsidRPr="00E62448">
        <w:t>He drew them out to ambush; he has won the castle there.</w:t>
      </w:r>
    </w:p>
    <w:p w14:paraId="45C411C2" w14:textId="77777777" w:rsidR="00E62448" w:rsidRDefault="000276C6" w:rsidP="00E62448">
      <w:pPr>
        <w:pStyle w:val="Poetry"/>
      </w:pPr>
      <w:r w:rsidRPr="00E62448">
        <w:t xml:space="preserve">“If thou aidest not needs must thou lose both Teca and Terrér, </w:t>
      </w:r>
    </w:p>
    <w:p w14:paraId="60EA02AF" w14:textId="3483F7BE" w:rsidR="000276C6" w:rsidRPr="00E62448" w:rsidRDefault="000276C6" w:rsidP="00E62448">
      <w:pPr>
        <w:pStyle w:val="Poetry"/>
      </w:pPr>
      <w:r w:rsidRPr="00E62448">
        <w:t>Thou wilt have lost Calatayúd that cannot stand alone.</w:t>
      </w:r>
    </w:p>
    <w:p w14:paraId="6A301AB5" w14:textId="77777777" w:rsidR="00E62448" w:rsidRDefault="000276C6" w:rsidP="00E62448">
      <w:pPr>
        <w:pStyle w:val="Poetry"/>
      </w:pPr>
      <w:r w:rsidRPr="00E62448">
        <w:t xml:space="preserve">All things will go to ruin on the banks of the Jalón, </w:t>
      </w:r>
    </w:p>
    <w:p w14:paraId="0C75DFB3" w14:textId="0DEA223C" w:rsidR="000276C6" w:rsidRPr="00E62448" w:rsidRDefault="000276C6" w:rsidP="00E62448">
      <w:pPr>
        <w:pStyle w:val="Poetry"/>
      </w:pPr>
      <w:r w:rsidRPr="00E62448">
        <w:t>And round about Jilóca on the far bank furthermore.”</w:t>
      </w:r>
    </w:p>
    <w:p w14:paraId="21138DA0" w14:textId="1743FADD" w:rsidR="000276C6" w:rsidRPr="00E62448" w:rsidRDefault="000276C6" w:rsidP="00E62448">
      <w:pPr>
        <w:pStyle w:val="Poetry"/>
      </w:pPr>
      <w:r w:rsidRPr="00E62448">
        <w:t>When the King Tamín had heard it, his heart was troubled sore:</w:t>
      </w:r>
    </w:p>
    <w:p w14:paraId="062D046D" w14:textId="77777777" w:rsidR="000276C6" w:rsidRPr="00E62448" w:rsidRDefault="000276C6" w:rsidP="00E62448">
      <w:pPr>
        <w:pStyle w:val="Poetry"/>
      </w:pPr>
      <w:r w:rsidRPr="00E62448">
        <w:t>“Here do I see three Moorish kings. Let two without delay</w:t>
      </w:r>
    </w:p>
    <w:p w14:paraId="41BDA1E6" w14:textId="77777777" w:rsidR="00E62448" w:rsidRDefault="000276C6" w:rsidP="00E62448">
      <w:pPr>
        <w:pStyle w:val="Poetry"/>
      </w:pPr>
      <w:r w:rsidRPr="00E62448">
        <w:lastRenderedPageBreak/>
        <w:t xml:space="preserve">With three thousand Moors and weapons for the fight ride there away; </w:t>
      </w:r>
    </w:p>
    <w:p w14:paraId="080F8026" w14:textId="25FBA38A" w:rsidR="000276C6" w:rsidRPr="00E62448" w:rsidRDefault="000276C6" w:rsidP="00E62448">
      <w:pPr>
        <w:pStyle w:val="Poetry"/>
      </w:pPr>
      <w:r w:rsidRPr="00E62448">
        <w:t>Likewise they shall be aided by the men of the frontier.</w:t>
      </w:r>
    </w:p>
    <w:p w14:paraId="55B3EE45" w14:textId="77777777" w:rsidR="000276C6" w:rsidRPr="00E62448" w:rsidRDefault="000276C6" w:rsidP="00E62448">
      <w:pPr>
        <w:pStyle w:val="Poetry"/>
      </w:pPr>
      <w:r w:rsidRPr="00E62448">
        <w:t>See that ye take him living and bring him to me here.</w:t>
      </w:r>
    </w:p>
    <w:p w14:paraId="72C8BD4E" w14:textId="4BECFBD0" w:rsidR="000276C6" w:rsidRPr="00E62448" w:rsidRDefault="000276C6" w:rsidP="00E62448">
      <w:pPr>
        <w:pStyle w:val="Poetry"/>
      </w:pPr>
      <w:r w:rsidRPr="00E62448">
        <w:t>He must pay for the realm’s trespass till I be satisfied.”</w:t>
      </w:r>
    </w:p>
    <w:p w14:paraId="5A71A281" w14:textId="77777777" w:rsidR="00E62448" w:rsidRDefault="000276C6" w:rsidP="00E62448">
      <w:pPr>
        <w:pStyle w:val="Poetry"/>
      </w:pPr>
      <w:r w:rsidRPr="00E62448">
        <w:t xml:space="preserve">Three thousand Moors have mounted and fettled them to ride. </w:t>
      </w:r>
    </w:p>
    <w:p w14:paraId="1A135D4A" w14:textId="5D8535E6" w:rsidR="000276C6" w:rsidRPr="00E62448" w:rsidRDefault="000276C6" w:rsidP="00E62448">
      <w:pPr>
        <w:pStyle w:val="Poetry"/>
      </w:pPr>
      <w:r w:rsidRPr="00E62448">
        <w:t>All they unto Segórbe have come to lodge that night.</w:t>
      </w:r>
    </w:p>
    <w:p w14:paraId="73EE8E69" w14:textId="77777777" w:rsidR="000276C6" w:rsidRPr="00E62448" w:rsidRDefault="000276C6" w:rsidP="00E62448">
      <w:pPr>
        <w:pStyle w:val="Poetry"/>
      </w:pPr>
      <w:r w:rsidRPr="00E62448">
        <w:t>The next day they got ready to ride at morning light.</w:t>
      </w:r>
    </w:p>
    <w:p w14:paraId="21DA4AA2" w14:textId="77777777" w:rsidR="000276C6" w:rsidRPr="00E62448" w:rsidRDefault="000276C6" w:rsidP="00E62448">
      <w:pPr>
        <w:pStyle w:val="Poetry"/>
      </w:pPr>
      <w:r w:rsidRPr="00E62448">
        <w:t>In the evening unto Celfa they came the night to spend.</w:t>
      </w:r>
    </w:p>
    <w:p w14:paraId="4E6DDF53" w14:textId="3128567E" w:rsidR="000276C6" w:rsidRPr="00E62448" w:rsidRDefault="000276C6" w:rsidP="00E62448">
      <w:pPr>
        <w:pStyle w:val="Poetry"/>
      </w:pPr>
      <w:r w:rsidRPr="00E62448">
        <w:t>And there they have determined for the borderers to send.</w:t>
      </w:r>
    </w:p>
    <w:p w14:paraId="681D4F03" w14:textId="77777777" w:rsidR="000276C6" w:rsidRPr="00E62448" w:rsidRDefault="000276C6" w:rsidP="00E62448">
      <w:pPr>
        <w:pStyle w:val="Poetry"/>
      </w:pPr>
      <w:r w:rsidRPr="00E62448">
        <w:t>Little enow they tarried; from every side they came.</w:t>
      </w:r>
    </w:p>
    <w:p w14:paraId="327D7167" w14:textId="77777777" w:rsidR="00E62448" w:rsidRDefault="000276C6" w:rsidP="00E62448">
      <w:pPr>
        <w:pStyle w:val="Poetry"/>
      </w:pPr>
      <w:r w:rsidRPr="00E62448">
        <w:t xml:space="preserve">Then they went forth from Celfa (of Canál it has its name), </w:t>
      </w:r>
    </w:p>
    <w:p w14:paraId="476D1A74" w14:textId="738AE4EE" w:rsidR="000276C6" w:rsidRPr="00E62448" w:rsidRDefault="000276C6" w:rsidP="00E62448">
      <w:pPr>
        <w:pStyle w:val="Poetry"/>
      </w:pPr>
      <w:r w:rsidRPr="00E62448">
        <w:t>Never a whit they rested, but marched the livelong day.</w:t>
      </w:r>
    </w:p>
    <w:p w14:paraId="3F9CB15A" w14:textId="77777777" w:rsidR="000276C6" w:rsidRPr="00E62448" w:rsidRDefault="000276C6" w:rsidP="00E62448">
      <w:pPr>
        <w:pStyle w:val="Poetry"/>
      </w:pPr>
      <w:r w:rsidRPr="00E62448">
        <w:t>And that night unto their lodging in Calatayúd came they.</w:t>
      </w:r>
    </w:p>
    <w:p w14:paraId="794CA208" w14:textId="6262D594" w:rsidR="000276C6" w:rsidRPr="00E62448" w:rsidRDefault="000276C6" w:rsidP="00E62448">
      <w:pPr>
        <w:pStyle w:val="Poetry"/>
      </w:pPr>
      <w:r w:rsidRPr="00E62448">
        <w:t>And they sent forth their heralds through the length of all the land.</w:t>
      </w:r>
    </w:p>
    <w:p w14:paraId="0BF11308" w14:textId="77777777" w:rsidR="000276C6" w:rsidRPr="00E62448" w:rsidRDefault="000276C6" w:rsidP="00E62448">
      <w:pPr>
        <w:pStyle w:val="Poetry"/>
      </w:pPr>
      <w:r w:rsidRPr="00E62448">
        <w:t>A great and sovran army they gathered to their hand.</w:t>
      </w:r>
    </w:p>
    <w:p w14:paraId="4EC43152" w14:textId="77777777" w:rsidR="00E62448" w:rsidRDefault="000276C6" w:rsidP="00E62448">
      <w:pPr>
        <w:pStyle w:val="Poetry"/>
      </w:pPr>
      <w:r w:rsidRPr="00E62448">
        <w:t xml:space="preserve">With the two Kings Fáriz and Gálve (these are the names they bear). </w:t>
      </w:r>
    </w:p>
    <w:p w14:paraId="3A73D2C7" w14:textId="57A4F845" w:rsidR="000276C6" w:rsidRDefault="000276C6" w:rsidP="00E62448">
      <w:pPr>
        <w:pStyle w:val="Poetry"/>
      </w:pPr>
      <w:r w:rsidRPr="00E62448">
        <w:t>They will besiege my noble lord the Cid in Alcocér.</w:t>
      </w:r>
    </w:p>
    <w:p w14:paraId="6ED554F7" w14:textId="77777777" w:rsidR="00E62448" w:rsidRPr="00E62448" w:rsidRDefault="00E62448" w:rsidP="00E62448">
      <w:pPr>
        <w:pStyle w:val="Poetry"/>
      </w:pPr>
    </w:p>
    <w:p w14:paraId="0869F0F7" w14:textId="77777777" w:rsidR="000276C6" w:rsidRDefault="000276C6" w:rsidP="00E62448">
      <w:pPr>
        <w:pStyle w:val="Heading4"/>
      </w:pPr>
      <w:r>
        <w:rPr>
          <w:u w:color="231F20"/>
        </w:rPr>
        <w:t>XXXIII</w:t>
      </w:r>
    </w:p>
    <w:p w14:paraId="634DF0F2" w14:textId="77777777" w:rsidR="000276C6" w:rsidRDefault="000276C6" w:rsidP="00E62448">
      <w:pPr>
        <w:pStyle w:val="Poetry"/>
      </w:pPr>
      <w:r>
        <w:t>They</w:t>
      </w:r>
      <w:r>
        <w:rPr>
          <w:spacing w:val="-2"/>
        </w:rPr>
        <w:t xml:space="preserve"> </w:t>
      </w:r>
      <w:r>
        <w:t>pitched</w:t>
      </w:r>
      <w:r>
        <w:rPr>
          <w:spacing w:val="-1"/>
        </w:rPr>
        <w:t xml:space="preserve"> </w:t>
      </w:r>
      <w:r>
        <w:t>the</w:t>
      </w:r>
      <w:r>
        <w:rPr>
          <w:spacing w:val="-1"/>
        </w:rPr>
        <w:t xml:space="preserve"> </w:t>
      </w:r>
      <w:r>
        <w:t>tents</w:t>
      </w:r>
      <w:r>
        <w:rPr>
          <w:spacing w:val="-1"/>
        </w:rPr>
        <w:t xml:space="preserve"> </w:t>
      </w:r>
      <w:r>
        <w:t>and</w:t>
      </w:r>
      <w:r>
        <w:rPr>
          <w:spacing w:val="-1"/>
        </w:rPr>
        <w:t xml:space="preserve"> </w:t>
      </w:r>
      <w:r>
        <w:t>got</w:t>
      </w:r>
      <w:r>
        <w:rPr>
          <w:spacing w:val="-1"/>
        </w:rPr>
        <w:t xml:space="preserve"> </w:t>
      </w:r>
      <w:r>
        <w:t>them</w:t>
      </w:r>
      <w:r>
        <w:rPr>
          <w:spacing w:val="-1"/>
        </w:rPr>
        <w:t xml:space="preserve"> </w:t>
      </w:r>
      <w:r>
        <w:t>to</w:t>
      </w:r>
      <w:r>
        <w:rPr>
          <w:spacing w:val="-1"/>
        </w:rPr>
        <w:t xml:space="preserve"> </w:t>
      </w:r>
      <w:r>
        <w:t>their</w:t>
      </w:r>
      <w:r>
        <w:rPr>
          <w:spacing w:val="-1"/>
        </w:rPr>
        <w:t xml:space="preserve"> </w:t>
      </w:r>
      <w:r>
        <w:t>lodging</w:t>
      </w:r>
      <w:r>
        <w:rPr>
          <w:spacing w:val="-1"/>
        </w:rPr>
        <w:t xml:space="preserve"> </w:t>
      </w:r>
      <w:r>
        <w:t>there</w:t>
      </w:r>
      <w:r>
        <w:rPr>
          <w:spacing w:val="-1"/>
        </w:rPr>
        <w:t xml:space="preserve"> </w:t>
      </w:r>
      <w:r>
        <w:t>and</w:t>
      </w:r>
      <w:r>
        <w:rPr>
          <w:spacing w:val="-2"/>
        </w:rPr>
        <w:t xml:space="preserve"> </w:t>
      </w:r>
      <w:r>
        <w:t>then.</w:t>
      </w:r>
    </w:p>
    <w:p w14:paraId="40215D1D" w14:textId="57380867" w:rsidR="000276C6" w:rsidRDefault="000276C6" w:rsidP="00E62448">
      <w:pPr>
        <w:pStyle w:val="Poetry"/>
      </w:pPr>
      <w:r>
        <w:t>Strong</w:t>
      </w:r>
      <w:r>
        <w:rPr>
          <w:spacing w:val="-6"/>
        </w:rPr>
        <w:t xml:space="preserve"> </w:t>
      </w:r>
      <w:r>
        <w:t>grew</w:t>
      </w:r>
      <w:r>
        <w:rPr>
          <w:spacing w:val="-6"/>
        </w:rPr>
        <w:t xml:space="preserve"> </w:t>
      </w:r>
      <w:r>
        <w:t>their</w:t>
      </w:r>
      <w:r>
        <w:rPr>
          <w:spacing w:val="-5"/>
        </w:rPr>
        <w:t xml:space="preserve"> </w:t>
      </w:r>
      <w:r>
        <w:t>bands</w:t>
      </w:r>
      <w:r>
        <w:rPr>
          <w:spacing w:val="-6"/>
        </w:rPr>
        <w:t xml:space="preserve"> </w:t>
      </w:r>
      <w:r>
        <w:t>for</w:t>
      </w:r>
      <w:r>
        <w:rPr>
          <w:spacing w:val="-5"/>
        </w:rPr>
        <w:t xml:space="preserve"> </w:t>
      </w:r>
      <w:r>
        <w:t>thereabouts</w:t>
      </w:r>
      <w:r>
        <w:rPr>
          <w:spacing w:val="-6"/>
        </w:rPr>
        <w:t xml:space="preserve"> </w:t>
      </w:r>
      <w:r>
        <w:t>was</w:t>
      </w:r>
      <w:r>
        <w:rPr>
          <w:spacing w:val="-5"/>
        </w:rPr>
        <w:t xml:space="preserve"> </w:t>
      </w:r>
      <w:r>
        <w:t>found</w:t>
      </w:r>
      <w:r>
        <w:rPr>
          <w:spacing w:val="-6"/>
        </w:rPr>
        <w:t xml:space="preserve"> </w:t>
      </w:r>
      <w:r>
        <w:t>great</w:t>
      </w:r>
      <w:r>
        <w:rPr>
          <w:spacing w:val="-5"/>
        </w:rPr>
        <w:t xml:space="preserve"> </w:t>
      </w:r>
      <w:r>
        <w:t>store</w:t>
      </w:r>
      <w:r>
        <w:rPr>
          <w:spacing w:val="-6"/>
        </w:rPr>
        <w:t xml:space="preserve"> </w:t>
      </w:r>
      <w:r>
        <w:t>of</w:t>
      </w:r>
      <w:r>
        <w:rPr>
          <w:spacing w:val="-5"/>
        </w:rPr>
        <w:t xml:space="preserve"> </w:t>
      </w:r>
      <w:r>
        <w:t>men.</w:t>
      </w:r>
    </w:p>
    <w:p w14:paraId="79195723" w14:textId="77777777" w:rsidR="00E62448" w:rsidRDefault="000276C6" w:rsidP="00E62448">
      <w:pPr>
        <w:pStyle w:val="Poetry"/>
        <w:rPr>
          <w:spacing w:val="1"/>
        </w:rPr>
      </w:pPr>
      <w:r>
        <w:t>Moreover all the outposts, which the Moors set in array,</w:t>
      </w:r>
      <w:r>
        <w:rPr>
          <w:spacing w:val="1"/>
        </w:rPr>
        <w:t xml:space="preserve"> </w:t>
      </w:r>
    </w:p>
    <w:p w14:paraId="55DAA416" w14:textId="77777777" w:rsidR="00E62448" w:rsidRDefault="000276C6" w:rsidP="00E62448">
      <w:pPr>
        <w:pStyle w:val="Poetry"/>
        <w:rPr>
          <w:spacing w:val="-52"/>
        </w:rPr>
      </w:pPr>
      <w:r>
        <w:t>Marched</w:t>
      </w:r>
      <w:r>
        <w:rPr>
          <w:spacing w:val="2"/>
        </w:rPr>
        <w:t xml:space="preserve"> </w:t>
      </w:r>
      <w:r>
        <w:t>ever</w:t>
      </w:r>
      <w:r>
        <w:rPr>
          <w:spacing w:val="3"/>
        </w:rPr>
        <w:t xml:space="preserve"> </w:t>
      </w:r>
      <w:r>
        <w:t>hither</w:t>
      </w:r>
      <w:r>
        <w:rPr>
          <w:spacing w:val="3"/>
        </w:rPr>
        <w:t xml:space="preserve"> </w:t>
      </w:r>
      <w:r>
        <w:t>and</w:t>
      </w:r>
      <w:r>
        <w:rPr>
          <w:spacing w:val="2"/>
        </w:rPr>
        <w:t xml:space="preserve"> </w:t>
      </w:r>
      <w:r>
        <w:t>thither</w:t>
      </w:r>
      <w:r>
        <w:rPr>
          <w:spacing w:val="3"/>
        </w:rPr>
        <w:t xml:space="preserve"> </w:t>
      </w:r>
      <w:r>
        <w:t>in</w:t>
      </w:r>
      <w:r>
        <w:rPr>
          <w:spacing w:val="3"/>
        </w:rPr>
        <w:t xml:space="preserve"> </w:t>
      </w:r>
      <w:r>
        <w:t>armour</w:t>
      </w:r>
      <w:r>
        <w:rPr>
          <w:spacing w:val="3"/>
        </w:rPr>
        <w:t xml:space="preserve"> </w:t>
      </w:r>
      <w:r>
        <w:t>night</w:t>
      </w:r>
      <w:r>
        <w:rPr>
          <w:spacing w:val="2"/>
        </w:rPr>
        <w:t xml:space="preserve"> </w:t>
      </w:r>
      <w:r>
        <w:t>and</w:t>
      </w:r>
      <w:r>
        <w:rPr>
          <w:spacing w:val="3"/>
        </w:rPr>
        <w:t xml:space="preserve"> </w:t>
      </w:r>
      <w:r>
        <w:t>day.</w:t>
      </w:r>
      <w:r>
        <w:rPr>
          <w:spacing w:val="-52"/>
        </w:rPr>
        <w:t xml:space="preserve"> </w:t>
      </w:r>
    </w:p>
    <w:p w14:paraId="5AFDFC46" w14:textId="5C30C3F6" w:rsidR="000276C6" w:rsidRDefault="000276C6" w:rsidP="00E62448">
      <w:pPr>
        <w:pStyle w:val="Poetry"/>
      </w:pPr>
      <w:r>
        <w:t>And</w:t>
      </w:r>
      <w:r>
        <w:rPr>
          <w:spacing w:val="-5"/>
        </w:rPr>
        <w:t xml:space="preserve"> </w:t>
      </w:r>
      <w:r>
        <w:t>many</w:t>
      </w:r>
      <w:r>
        <w:rPr>
          <w:spacing w:val="-5"/>
        </w:rPr>
        <w:t xml:space="preserve"> </w:t>
      </w:r>
      <w:r>
        <w:t>are</w:t>
      </w:r>
      <w:r>
        <w:rPr>
          <w:spacing w:val="-5"/>
        </w:rPr>
        <w:t xml:space="preserve"> </w:t>
      </w:r>
      <w:r>
        <w:t>the</w:t>
      </w:r>
      <w:r>
        <w:rPr>
          <w:spacing w:val="-5"/>
        </w:rPr>
        <w:t xml:space="preserve"> </w:t>
      </w:r>
      <w:r>
        <w:t>outposts,</w:t>
      </w:r>
      <w:r>
        <w:rPr>
          <w:spacing w:val="-5"/>
        </w:rPr>
        <w:t xml:space="preserve"> </w:t>
      </w:r>
      <w:r>
        <w:t>and</w:t>
      </w:r>
      <w:r>
        <w:rPr>
          <w:spacing w:val="-5"/>
        </w:rPr>
        <w:t xml:space="preserve"> </w:t>
      </w:r>
      <w:r>
        <w:t>great</w:t>
      </w:r>
      <w:r>
        <w:rPr>
          <w:spacing w:val="-5"/>
        </w:rPr>
        <w:t xml:space="preserve"> </w:t>
      </w:r>
      <w:r>
        <w:t>that</w:t>
      </w:r>
      <w:r>
        <w:rPr>
          <w:spacing w:val="-5"/>
        </w:rPr>
        <w:t xml:space="preserve"> </w:t>
      </w:r>
      <w:r>
        <w:t>host</w:t>
      </w:r>
      <w:r>
        <w:rPr>
          <w:spacing w:val="-5"/>
        </w:rPr>
        <w:t xml:space="preserve"> </w:t>
      </w:r>
      <w:r>
        <w:t>of</w:t>
      </w:r>
      <w:r>
        <w:rPr>
          <w:spacing w:val="-5"/>
        </w:rPr>
        <w:t xml:space="preserve"> </w:t>
      </w:r>
      <w:r>
        <w:t>war.</w:t>
      </w:r>
    </w:p>
    <w:p w14:paraId="5CC3E1FE" w14:textId="77777777" w:rsidR="000276C6" w:rsidRDefault="000276C6" w:rsidP="00E62448">
      <w:pPr>
        <w:pStyle w:val="Poetry"/>
      </w:pPr>
      <w:r>
        <w:t>From</w:t>
      </w:r>
      <w:r>
        <w:rPr>
          <w:spacing w:val="-12"/>
        </w:rPr>
        <w:t xml:space="preserve"> </w:t>
      </w:r>
      <w:r>
        <w:t>the</w:t>
      </w:r>
      <w:r>
        <w:rPr>
          <w:spacing w:val="-11"/>
        </w:rPr>
        <w:t xml:space="preserve"> </w:t>
      </w:r>
      <w:r>
        <w:t>Cid’s</w:t>
      </w:r>
      <w:r>
        <w:rPr>
          <w:spacing w:val="-11"/>
        </w:rPr>
        <w:t xml:space="preserve"> </w:t>
      </w:r>
      <w:r>
        <w:t>men,</w:t>
      </w:r>
      <w:r>
        <w:rPr>
          <w:spacing w:val="-11"/>
        </w:rPr>
        <w:t xml:space="preserve"> </w:t>
      </w:r>
      <w:r>
        <w:t>of</w:t>
      </w:r>
      <w:r>
        <w:rPr>
          <w:spacing w:val="-11"/>
        </w:rPr>
        <w:t xml:space="preserve"> </w:t>
      </w:r>
      <w:r>
        <w:t>water</w:t>
      </w:r>
      <w:r>
        <w:rPr>
          <w:spacing w:val="-11"/>
        </w:rPr>
        <w:t xml:space="preserve"> </w:t>
      </w:r>
      <w:r>
        <w:t>have</w:t>
      </w:r>
      <w:r>
        <w:rPr>
          <w:spacing w:val="-11"/>
        </w:rPr>
        <w:t xml:space="preserve"> </w:t>
      </w:r>
      <w:r>
        <w:t>they</w:t>
      </w:r>
      <w:r>
        <w:rPr>
          <w:spacing w:val="-11"/>
        </w:rPr>
        <w:t xml:space="preserve"> </w:t>
      </w:r>
      <w:r>
        <w:t>cut</w:t>
      </w:r>
      <w:r>
        <w:rPr>
          <w:spacing w:val="-12"/>
        </w:rPr>
        <w:t xml:space="preserve"> </w:t>
      </w:r>
      <w:r>
        <w:t>off</w:t>
      </w:r>
      <w:r>
        <w:rPr>
          <w:spacing w:val="-11"/>
        </w:rPr>
        <w:t xml:space="preserve"> </w:t>
      </w:r>
      <w:r>
        <w:t>all</w:t>
      </w:r>
      <w:r>
        <w:rPr>
          <w:spacing w:val="-11"/>
        </w:rPr>
        <w:t xml:space="preserve"> </w:t>
      </w:r>
      <w:r>
        <w:t>the</w:t>
      </w:r>
      <w:r>
        <w:rPr>
          <w:spacing w:val="-11"/>
        </w:rPr>
        <w:t xml:space="preserve"> </w:t>
      </w:r>
      <w:r>
        <w:t>store.</w:t>
      </w:r>
    </w:p>
    <w:p w14:paraId="61C1C1EF" w14:textId="0F8F62B8" w:rsidR="000276C6" w:rsidRDefault="000276C6" w:rsidP="00E62448">
      <w:pPr>
        <w:pStyle w:val="Poetry"/>
      </w:pPr>
      <w:r>
        <w:t>My</w:t>
      </w:r>
      <w:r>
        <w:rPr>
          <w:spacing w:val="-11"/>
        </w:rPr>
        <w:t xml:space="preserve"> </w:t>
      </w:r>
      <w:r>
        <w:t>lord</w:t>
      </w:r>
      <w:r>
        <w:rPr>
          <w:spacing w:val="-10"/>
        </w:rPr>
        <w:t xml:space="preserve"> </w:t>
      </w:r>
      <w:r>
        <w:t>the</w:t>
      </w:r>
      <w:r>
        <w:rPr>
          <w:spacing w:val="-11"/>
        </w:rPr>
        <w:t xml:space="preserve"> </w:t>
      </w:r>
      <w:r>
        <w:t>Cid’s</w:t>
      </w:r>
      <w:r>
        <w:rPr>
          <w:spacing w:val="-10"/>
        </w:rPr>
        <w:t xml:space="preserve"> </w:t>
      </w:r>
      <w:r>
        <w:t>brave</w:t>
      </w:r>
      <w:r>
        <w:rPr>
          <w:spacing w:val="-11"/>
        </w:rPr>
        <w:t xml:space="preserve"> </w:t>
      </w:r>
      <w:r>
        <w:t>squadrons</w:t>
      </w:r>
      <w:r>
        <w:rPr>
          <w:spacing w:val="-10"/>
        </w:rPr>
        <w:t xml:space="preserve"> </w:t>
      </w:r>
      <w:r>
        <w:t>great</w:t>
      </w:r>
      <w:r>
        <w:rPr>
          <w:spacing w:val="-11"/>
        </w:rPr>
        <w:t xml:space="preserve"> </w:t>
      </w:r>
      <w:r>
        <w:t>lust</w:t>
      </w:r>
      <w:r>
        <w:rPr>
          <w:spacing w:val="-10"/>
        </w:rPr>
        <w:t xml:space="preserve"> </w:t>
      </w:r>
      <w:r>
        <w:t>to</w:t>
      </w:r>
      <w:r>
        <w:rPr>
          <w:spacing w:val="-11"/>
        </w:rPr>
        <w:t xml:space="preserve"> </w:t>
      </w:r>
      <w:r>
        <w:t>fight</w:t>
      </w:r>
      <w:r>
        <w:rPr>
          <w:spacing w:val="-10"/>
        </w:rPr>
        <w:t xml:space="preserve"> </w:t>
      </w:r>
      <w:r>
        <w:t>they</w:t>
      </w:r>
      <w:r>
        <w:rPr>
          <w:spacing w:val="-11"/>
        </w:rPr>
        <w:t xml:space="preserve"> </w:t>
      </w:r>
      <w:r>
        <w:t>had,</w:t>
      </w:r>
    </w:p>
    <w:p w14:paraId="22EA2886" w14:textId="77777777" w:rsidR="00E62448" w:rsidRDefault="000276C6" w:rsidP="00E62448">
      <w:pPr>
        <w:pStyle w:val="Poetry"/>
        <w:rPr>
          <w:spacing w:val="-52"/>
        </w:rPr>
      </w:pPr>
      <w:r>
        <w:t>But</w:t>
      </w:r>
      <w:r>
        <w:rPr>
          <w:spacing w:val="-3"/>
        </w:rPr>
        <w:t xml:space="preserve"> </w:t>
      </w:r>
      <w:r>
        <w:t>he</w:t>
      </w:r>
      <w:r>
        <w:rPr>
          <w:spacing w:val="-3"/>
        </w:rPr>
        <w:t xml:space="preserve"> </w:t>
      </w:r>
      <w:r>
        <w:t>who</w:t>
      </w:r>
      <w:r>
        <w:rPr>
          <w:spacing w:val="-3"/>
        </w:rPr>
        <w:t xml:space="preserve"> </w:t>
      </w:r>
      <w:r>
        <w:t>in</w:t>
      </w:r>
      <w:r>
        <w:rPr>
          <w:spacing w:val="-3"/>
        </w:rPr>
        <w:t xml:space="preserve"> </w:t>
      </w:r>
      <w:r>
        <w:t>good</w:t>
      </w:r>
      <w:r>
        <w:rPr>
          <w:spacing w:val="-2"/>
        </w:rPr>
        <w:t xml:space="preserve"> </w:t>
      </w:r>
      <w:r>
        <w:t>hour</w:t>
      </w:r>
      <w:r>
        <w:rPr>
          <w:spacing w:val="-3"/>
        </w:rPr>
        <w:t xml:space="preserve"> </w:t>
      </w:r>
      <w:r>
        <w:t>was</w:t>
      </w:r>
      <w:r>
        <w:rPr>
          <w:spacing w:val="-3"/>
        </w:rPr>
        <w:t xml:space="preserve"> </w:t>
      </w:r>
      <w:r>
        <w:t>born</w:t>
      </w:r>
      <w:r>
        <w:rPr>
          <w:spacing w:val="-3"/>
        </w:rPr>
        <w:t xml:space="preserve"> </w:t>
      </w:r>
      <w:r>
        <w:t>firmly</w:t>
      </w:r>
      <w:r>
        <w:rPr>
          <w:spacing w:val="-3"/>
        </w:rPr>
        <w:t xml:space="preserve"> </w:t>
      </w:r>
      <w:r>
        <w:t>the</w:t>
      </w:r>
      <w:r>
        <w:rPr>
          <w:spacing w:val="-2"/>
        </w:rPr>
        <w:t xml:space="preserve"> </w:t>
      </w:r>
      <w:r>
        <w:t>thing</w:t>
      </w:r>
      <w:r>
        <w:rPr>
          <w:spacing w:val="-3"/>
        </w:rPr>
        <w:t xml:space="preserve"> </w:t>
      </w:r>
      <w:r>
        <w:t>forbade.</w:t>
      </w:r>
      <w:r>
        <w:rPr>
          <w:spacing w:val="-52"/>
        </w:rPr>
        <w:t xml:space="preserve"> </w:t>
      </w:r>
    </w:p>
    <w:p w14:paraId="48B79679" w14:textId="0C21704E" w:rsidR="000276C6" w:rsidRDefault="000276C6" w:rsidP="00E62448">
      <w:pPr>
        <w:pStyle w:val="Poetry"/>
      </w:pPr>
      <w:r>
        <w:t>For</w:t>
      </w:r>
      <w:r>
        <w:rPr>
          <w:spacing w:val="-6"/>
        </w:rPr>
        <w:t xml:space="preserve"> </w:t>
      </w:r>
      <w:r>
        <w:t>full</w:t>
      </w:r>
      <w:r>
        <w:rPr>
          <w:spacing w:val="-5"/>
        </w:rPr>
        <w:t xml:space="preserve"> </w:t>
      </w:r>
      <w:r>
        <w:t>three</w:t>
      </w:r>
      <w:r>
        <w:rPr>
          <w:spacing w:val="-6"/>
        </w:rPr>
        <w:t xml:space="preserve"> </w:t>
      </w:r>
      <w:r>
        <w:t>weeks</w:t>
      </w:r>
      <w:r>
        <w:rPr>
          <w:spacing w:val="-5"/>
        </w:rPr>
        <w:t xml:space="preserve"> </w:t>
      </w:r>
      <w:r>
        <w:t>together</w:t>
      </w:r>
      <w:r>
        <w:rPr>
          <w:spacing w:val="-6"/>
        </w:rPr>
        <w:t xml:space="preserve"> </w:t>
      </w:r>
      <w:r>
        <w:t>they</w:t>
      </w:r>
      <w:r>
        <w:rPr>
          <w:spacing w:val="-5"/>
        </w:rPr>
        <w:t xml:space="preserve"> </w:t>
      </w:r>
      <w:r>
        <w:t>hemmed</w:t>
      </w:r>
      <w:r>
        <w:rPr>
          <w:spacing w:val="-6"/>
        </w:rPr>
        <w:t xml:space="preserve"> </w:t>
      </w:r>
      <w:r>
        <w:t>the</w:t>
      </w:r>
      <w:r>
        <w:rPr>
          <w:spacing w:val="-5"/>
        </w:rPr>
        <w:t xml:space="preserve"> </w:t>
      </w:r>
      <w:r>
        <w:t>city</w:t>
      </w:r>
      <w:r>
        <w:rPr>
          <w:spacing w:val="-6"/>
        </w:rPr>
        <w:t xml:space="preserve"> </w:t>
      </w:r>
      <w:r>
        <w:t>in.</w:t>
      </w:r>
    </w:p>
    <w:p w14:paraId="79DE08B8" w14:textId="77777777" w:rsidR="00E62448" w:rsidRDefault="00E62448" w:rsidP="00E62448">
      <w:pPr>
        <w:pStyle w:val="Poetry"/>
      </w:pPr>
    </w:p>
    <w:p w14:paraId="4614875C" w14:textId="77777777" w:rsidR="000276C6" w:rsidRPr="00E62448" w:rsidRDefault="000276C6" w:rsidP="00E62448">
      <w:pPr>
        <w:pStyle w:val="Heading4"/>
      </w:pPr>
      <w:r w:rsidRPr="00E62448">
        <w:t>XXXIV</w:t>
      </w:r>
    </w:p>
    <w:p w14:paraId="114D7385" w14:textId="77777777" w:rsidR="00E62448" w:rsidRDefault="000276C6" w:rsidP="00E62448">
      <w:pPr>
        <w:pStyle w:val="Poetry"/>
      </w:pPr>
      <w:r w:rsidRPr="00E62448">
        <w:t xml:space="preserve">When three weeks were well nigh over and the fourth would soon begin, </w:t>
      </w:r>
    </w:p>
    <w:p w14:paraId="1C99A160" w14:textId="56017760" w:rsidR="000276C6" w:rsidRPr="00E62448" w:rsidRDefault="000276C6" w:rsidP="00E62448">
      <w:pPr>
        <w:pStyle w:val="Poetry"/>
      </w:pPr>
      <w:r w:rsidRPr="00E62448">
        <w:t>My lord Cid and his henchmen agreed after this guise:</w:t>
      </w:r>
    </w:p>
    <w:p w14:paraId="4CD0A841" w14:textId="72EE8F6F" w:rsidR="000276C6" w:rsidRPr="00E62448" w:rsidRDefault="000276C6" w:rsidP="00E62448">
      <w:pPr>
        <w:pStyle w:val="Poetry"/>
      </w:pPr>
      <w:r w:rsidRPr="00E62448">
        <w:t>“They have cut us off from water; and our food must fail likewise.</w:t>
      </w:r>
    </w:p>
    <w:p w14:paraId="6731609D" w14:textId="77777777" w:rsidR="00E62448" w:rsidRDefault="000276C6" w:rsidP="00E62448">
      <w:pPr>
        <w:pStyle w:val="Poetry"/>
      </w:pPr>
      <w:r w:rsidRPr="00E62448">
        <w:t xml:space="preserve">They will not grant unto us that we depart by night, </w:t>
      </w:r>
    </w:p>
    <w:p w14:paraId="7BD3B148" w14:textId="45018AA9" w:rsidR="000276C6" w:rsidRPr="00E62448" w:rsidRDefault="000276C6" w:rsidP="00E62448">
      <w:pPr>
        <w:pStyle w:val="Poetry"/>
      </w:pPr>
      <w:r w:rsidRPr="00E62448">
        <w:lastRenderedPageBreak/>
        <w:t>And very great is their power for us to face and fight.</w:t>
      </w:r>
    </w:p>
    <w:p w14:paraId="7C9F059D" w14:textId="77777777" w:rsidR="00E62448" w:rsidRDefault="000276C6" w:rsidP="00E62448">
      <w:pPr>
        <w:pStyle w:val="Poetry"/>
      </w:pPr>
      <w:r w:rsidRPr="00E62448">
        <w:t xml:space="preserve">My knights what is your pleasure, now say, that we shall do? </w:t>
      </w:r>
    </w:p>
    <w:p w14:paraId="03451809" w14:textId="6C546476" w:rsidR="000276C6" w:rsidRPr="00E62448" w:rsidRDefault="000276C6" w:rsidP="00E62448">
      <w:pPr>
        <w:pStyle w:val="Poetry"/>
      </w:pPr>
      <w:r w:rsidRPr="00E62448">
        <w:t>Then first outspake Minaya the good knight and the true:</w:t>
      </w:r>
    </w:p>
    <w:p w14:paraId="0CB7D4EF" w14:textId="469442E7" w:rsidR="000276C6" w:rsidRPr="00E62448" w:rsidRDefault="000276C6" w:rsidP="00E62448">
      <w:pPr>
        <w:pStyle w:val="Poetry"/>
      </w:pPr>
      <w:r w:rsidRPr="00E62448">
        <w:t>“Forth from Castile the noble unto this place we sped;</w:t>
      </w:r>
    </w:p>
    <w:p w14:paraId="2547E4BC" w14:textId="77777777" w:rsidR="00E62448" w:rsidRDefault="000276C6" w:rsidP="00E62448">
      <w:pPr>
        <w:pStyle w:val="Poetry"/>
      </w:pPr>
      <w:r w:rsidRPr="00E62448">
        <w:t xml:space="preserve">If with the Moors we fight not, they will not give us bread. </w:t>
      </w:r>
    </w:p>
    <w:p w14:paraId="02C617DC" w14:textId="77777777" w:rsidR="00E62448" w:rsidRDefault="000276C6" w:rsidP="00E62448">
      <w:pPr>
        <w:pStyle w:val="Poetry"/>
      </w:pPr>
      <w:r w:rsidRPr="00E62448">
        <w:t xml:space="preserve">Here are a good six hundred and some few more beside. </w:t>
      </w:r>
    </w:p>
    <w:p w14:paraId="03708921" w14:textId="521ECDB2" w:rsidR="000276C6" w:rsidRPr="00E62448" w:rsidRDefault="000276C6" w:rsidP="00E62448">
      <w:pPr>
        <w:pStyle w:val="Poetry"/>
      </w:pPr>
      <w:r w:rsidRPr="00E62448">
        <w:t>In the name of the Creator let nothing else betide:</w:t>
      </w:r>
    </w:p>
    <w:p w14:paraId="0F497938" w14:textId="77777777" w:rsidR="000276C6" w:rsidRPr="00E62448" w:rsidRDefault="000276C6" w:rsidP="00E62448">
      <w:pPr>
        <w:pStyle w:val="Poetry"/>
      </w:pPr>
      <w:r w:rsidRPr="00E62448">
        <w:t>Let us smite on them tomorrow.”</w:t>
      </w:r>
    </w:p>
    <w:p w14:paraId="10BC1372" w14:textId="66DCEA03" w:rsidR="000276C6" w:rsidRPr="00E62448" w:rsidRDefault="000276C6" w:rsidP="00E62448">
      <w:pPr>
        <w:pStyle w:val="Poetry"/>
      </w:pPr>
      <w:r w:rsidRPr="00E62448">
        <w:t>The Campeador said he:</w:t>
      </w:r>
      <w:r w:rsidRPr="00E62448">
        <w:tab/>
      </w:r>
    </w:p>
    <w:p w14:paraId="1A42AE8B" w14:textId="77777777" w:rsidR="000276C6" w:rsidRPr="00E62448" w:rsidRDefault="000276C6" w:rsidP="00E62448">
      <w:pPr>
        <w:pStyle w:val="Poetry"/>
      </w:pPr>
      <w:r w:rsidRPr="00E62448">
        <w:t>“Minaya Alvar Fañez, thy speaking liketh me.</w:t>
      </w:r>
    </w:p>
    <w:p w14:paraId="5B744745" w14:textId="77777777" w:rsidR="00E62448" w:rsidRDefault="000276C6" w:rsidP="00E62448">
      <w:pPr>
        <w:pStyle w:val="Poetry"/>
      </w:pPr>
      <w:r w:rsidRPr="00E62448">
        <w:t xml:space="preserve">Thou hast done thyself much honor, as of great need thou must.” </w:t>
      </w:r>
    </w:p>
    <w:p w14:paraId="033F0749" w14:textId="77777777" w:rsidR="00E62448" w:rsidRDefault="000276C6" w:rsidP="00E62448">
      <w:pPr>
        <w:pStyle w:val="Poetry"/>
      </w:pPr>
      <w:r w:rsidRPr="00E62448">
        <w:t xml:space="preserve">All the Moors, men and women, he bade them forth to thrust </w:t>
      </w:r>
    </w:p>
    <w:p w14:paraId="0B2ED1D5" w14:textId="16DEFA8F" w:rsidR="000276C6" w:rsidRPr="00E62448" w:rsidRDefault="000276C6" w:rsidP="00E62448">
      <w:pPr>
        <w:pStyle w:val="Poetry"/>
      </w:pPr>
      <w:r w:rsidRPr="00E62448">
        <w:t>That none his secret counsel might understand aright</w:t>
      </w:r>
    </w:p>
    <w:p w14:paraId="1E3488DC" w14:textId="56BB4EC4" w:rsidR="000276C6" w:rsidRPr="00E62448" w:rsidRDefault="000276C6" w:rsidP="00E62448">
      <w:pPr>
        <w:pStyle w:val="Poetry"/>
      </w:pPr>
      <w:r w:rsidRPr="00E62448">
        <w:t>And thereupon they armed them all through that day and night.</w:t>
      </w:r>
    </w:p>
    <w:p w14:paraId="53617512" w14:textId="77777777" w:rsidR="00E62448" w:rsidRDefault="000276C6" w:rsidP="00E62448">
      <w:pPr>
        <w:pStyle w:val="Poetry"/>
      </w:pPr>
      <w:r w:rsidRPr="00E62448">
        <w:t xml:space="preserve">And the next day in the dawning when soon the sun should rise, </w:t>
      </w:r>
    </w:p>
    <w:p w14:paraId="60732767" w14:textId="6AC99B8E" w:rsidR="000276C6" w:rsidRPr="00E62448" w:rsidRDefault="000276C6" w:rsidP="00E62448">
      <w:pPr>
        <w:pStyle w:val="Poetry"/>
      </w:pPr>
      <w:r w:rsidRPr="00E62448">
        <w:t>The Cid was armed and with him all the men of his emprise.</w:t>
      </w:r>
    </w:p>
    <w:p w14:paraId="74B9D08B" w14:textId="77777777" w:rsidR="00E62448" w:rsidRDefault="000276C6" w:rsidP="00E62448">
      <w:pPr>
        <w:pStyle w:val="Poetry"/>
      </w:pPr>
      <w:r w:rsidRPr="00E62448">
        <w:t xml:space="preserve">My lord the Cid spake to them even as you shall hear. </w:t>
      </w:r>
    </w:p>
    <w:p w14:paraId="3CBB7F32" w14:textId="5CD50F53" w:rsidR="000276C6" w:rsidRPr="00E62448" w:rsidRDefault="000276C6" w:rsidP="00E62448">
      <w:pPr>
        <w:pStyle w:val="Poetry"/>
      </w:pPr>
      <w:r w:rsidRPr="00E62448">
        <w:t>“Let all go forth, let no one here tarry in the rear,</w:t>
      </w:r>
    </w:p>
    <w:p w14:paraId="000B86C5" w14:textId="4603C944" w:rsidR="000276C6" w:rsidRPr="00E62448" w:rsidRDefault="000276C6" w:rsidP="00E62448">
      <w:pPr>
        <w:pStyle w:val="Poetry"/>
      </w:pPr>
      <w:r w:rsidRPr="00E62448">
        <w:t>Save only two footsoldiers the gates to watch and shield.</w:t>
      </w:r>
    </w:p>
    <w:p w14:paraId="17FB68F3" w14:textId="77777777" w:rsidR="00E62448" w:rsidRDefault="000276C6" w:rsidP="00E62448">
      <w:pPr>
        <w:pStyle w:val="Poetry"/>
      </w:pPr>
      <w:r w:rsidRPr="00E62448">
        <w:t xml:space="preserve">They will capture this our castle, if we perish in the field; </w:t>
      </w:r>
    </w:p>
    <w:p w14:paraId="4F05E894" w14:textId="77777777" w:rsidR="00E62448" w:rsidRDefault="000276C6" w:rsidP="00E62448">
      <w:pPr>
        <w:pStyle w:val="Poetry"/>
      </w:pPr>
      <w:r w:rsidRPr="00E62448">
        <w:t xml:space="preserve">But if we win, our fortunes shall grow both great and fair. </w:t>
      </w:r>
    </w:p>
    <w:p w14:paraId="553DF2BB" w14:textId="22F5E95A" w:rsidR="000276C6" w:rsidRPr="00E62448" w:rsidRDefault="000276C6" w:rsidP="00E62448">
      <w:pPr>
        <w:pStyle w:val="Poetry"/>
      </w:pPr>
      <w:r w:rsidRPr="00E62448">
        <w:t>Per Vermudóz, my banner I bid thee now to bear;</w:t>
      </w:r>
    </w:p>
    <w:p w14:paraId="4495CE7F" w14:textId="77777777" w:rsidR="000276C6" w:rsidRPr="00E62448" w:rsidRDefault="000276C6" w:rsidP="00E62448">
      <w:pPr>
        <w:pStyle w:val="Poetry"/>
      </w:pPr>
      <w:r w:rsidRPr="00E62448">
        <w:t>As thou art very gallant, do thou keep it without stain.</w:t>
      </w:r>
    </w:p>
    <w:p w14:paraId="421FA817" w14:textId="0D15F031" w:rsidR="000276C6" w:rsidRPr="00E62448" w:rsidRDefault="000276C6" w:rsidP="00E62448">
      <w:pPr>
        <w:pStyle w:val="Poetry"/>
      </w:pPr>
      <w:r w:rsidRPr="00E62448">
        <w:t>But unless I so shall order thou shalt not loose the rein.”</w:t>
      </w:r>
    </w:p>
    <w:p w14:paraId="7673018B" w14:textId="77777777" w:rsidR="00E62448" w:rsidRDefault="000276C6" w:rsidP="00E62448">
      <w:pPr>
        <w:pStyle w:val="Poetry"/>
      </w:pPr>
      <w:r w:rsidRPr="00E62448">
        <w:t xml:space="preserve">He kissed the Cid’s hand. Forth he ran the battle-flag to take. </w:t>
      </w:r>
    </w:p>
    <w:p w14:paraId="22DB72D0" w14:textId="77777777" w:rsidR="00E62448" w:rsidRDefault="000276C6" w:rsidP="00E62448">
      <w:pPr>
        <w:pStyle w:val="Poetry"/>
      </w:pPr>
      <w:r w:rsidRPr="00E62448">
        <w:t xml:space="preserve">They oped the gates, and outward in a great rush did they break. </w:t>
      </w:r>
    </w:p>
    <w:p w14:paraId="53805EE9" w14:textId="350F311A" w:rsidR="000276C6" w:rsidRPr="00E62448" w:rsidRDefault="000276C6" w:rsidP="00E62448">
      <w:pPr>
        <w:pStyle w:val="Poetry"/>
      </w:pPr>
      <w:r w:rsidRPr="00E62448">
        <w:t>And all the outposts of the Moor beheld them coming on,</w:t>
      </w:r>
    </w:p>
    <w:p w14:paraId="7EC5E157" w14:textId="77777777" w:rsidR="000276C6" w:rsidRPr="00E62448" w:rsidRDefault="000276C6" w:rsidP="00E62448">
      <w:pPr>
        <w:pStyle w:val="Poetry"/>
      </w:pPr>
      <w:r w:rsidRPr="00E62448">
        <w:t>And back unto the army forthwith they got them gone.</w:t>
      </w:r>
    </w:p>
    <w:p w14:paraId="0862B880" w14:textId="23052BD7" w:rsidR="000276C6" w:rsidRPr="00E62448" w:rsidRDefault="000276C6" w:rsidP="00E62448">
      <w:pPr>
        <w:pStyle w:val="Poetry"/>
      </w:pPr>
      <w:r w:rsidRPr="00E62448">
        <w:t>What haste there was among the Moors! To arm they turned them back.</w:t>
      </w:r>
    </w:p>
    <w:p w14:paraId="0B9CD6DD" w14:textId="77777777" w:rsidR="00E62448" w:rsidRDefault="000276C6" w:rsidP="00E62448">
      <w:pPr>
        <w:pStyle w:val="Poetry"/>
      </w:pPr>
      <w:r w:rsidRPr="00E62448">
        <w:t xml:space="preserve">With the thunder of the war-drum the earth was like to crack. </w:t>
      </w:r>
    </w:p>
    <w:p w14:paraId="597B6312" w14:textId="77777777" w:rsidR="00E62448" w:rsidRDefault="000276C6" w:rsidP="00E62448">
      <w:pPr>
        <w:pStyle w:val="Poetry"/>
      </w:pPr>
      <w:r w:rsidRPr="00E62448">
        <w:t xml:space="preserve">There might you see Moors arming, that swift their ranks did close. </w:t>
      </w:r>
    </w:p>
    <w:p w14:paraId="4E4CBD92" w14:textId="1AEB8C8B" w:rsidR="000276C6" w:rsidRPr="00E62448" w:rsidRDefault="000276C6" w:rsidP="00E62448">
      <w:pPr>
        <w:pStyle w:val="Poetry"/>
      </w:pPr>
      <w:r w:rsidRPr="00E62448">
        <w:t>Above the Moorish battle two flags-in-chief arose,</w:t>
      </w:r>
    </w:p>
    <w:p w14:paraId="71117748" w14:textId="77777777" w:rsidR="000276C6" w:rsidRPr="00E62448" w:rsidRDefault="000276C6" w:rsidP="00E62448">
      <w:pPr>
        <w:pStyle w:val="Poetry"/>
      </w:pPr>
      <w:r w:rsidRPr="00E62448">
        <w:t>But of their mingling pennons the number who shall name?</w:t>
      </w:r>
    </w:p>
    <w:p w14:paraId="4619FEEA" w14:textId="5762E380" w:rsidR="000276C6" w:rsidRPr="00E62448" w:rsidRDefault="000276C6" w:rsidP="00E62448">
      <w:pPr>
        <w:pStyle w:val="Poetry"/>
      </w:pPr>
      <w:r w:rsidRPr="00E62448">
        <w:t>Now all the squadrons of the Moors marching right onward came,</w:t>
      </w:r>
    </w:p>
    <w:p w14:paraId="3310D3CE" w14:textId="77777777" w:rsidR="00E62448" w:rsidRDefault="000276C6" w:rsidP="00E62448">
      <w:pPr>
        <w:pStyle w:val="Poetry"/>
      </w:pPr>
      <w:r w:rsidRPr="00E62448">
        <w:t xml:space="preserve">That the Cid and all his henchmen they might capture out of hand. </w:t>
      </w:r>
    </w:p>
    <w:p w14:paraId="6E55374A" w14:textId="07BE8569" w:rsidR="000276C6" w:rsidRPr="00E62448" w:rsidRDefault="000276C6" w:rsidP="00E62448">
      <w:pPr>
        <w:pStyle w:val="Poetry"/>
      </w:pPr>
      <w:r w:rsidRPr="00E62448">
        <w:lastRenderedPageBreak/>
        <w:t>“My gallant men here in this place see that ye firmly stand,</w:t>
      </w:r>
    </w:p>
    <w:p w14:paraId="643C10B9" w14:textId="77777777" w:rsidR="00E62448" w:rsidRDefault="000276C6" w:rsidP="00E62448">
      <w:pPr>
        <w:pStyle w:val="Poetry"/>
      </w:pPr>
      <w:r w:rsidRPr="00E62448">
        <w:t xml:space="preserve">Let no man leave the war-ranks till mine order I declare.” </w:t>
      </w:r>
    </w:p>
    <w:p w14:paraId="5636FB61" w14:textId="279A4454" w:rsidR="000276C6" w:rsidRPr="00E62448" w:rsidRDefault="000276C6" w:rsidP="00E62448">
      <w:pPr>
        <w:pStyle w:val="Poetry"/>
      </w:pPr>
      <w:r w:rsidRPr="00E62448">
        <w:t>Per Vermudóz, he found it too hard a thing to bear,</w:t>
      </w:r>
    </w:p>
    <w:p w14:paraId="1656AEDA" w14:textId="20550F43" w:rsidR="000276C6" w:rsidRPr="00E62448" w:rsidRDefault="000276C6" w:rsidP="00E62448">
      <w:pPr>
        <w:pStyle w:val="Poetry"/>
      </w:pPr>
      <w:r w:rsidRPr="00E62448">
        <w:t>He spurred forth with the banner that in his hand he bore:</w:t>
      </w:r>
    </w:p>
    <w:p w14:paraId="34D996C2" w14:textId="77777777" w:rsidR="00E62448" w:rsidRDefault="000276C6" w:rsidP="00E62448">
      <w:pPr>
        <w:pStyle w:val="Poetry"/>
      </w:pPr>
      <w:r w:rsidRPr="00E62448">
        <w:t xml:space="preserve">“May the Creator aid thee, thou true Cid Campeador, </w:t>
      </w:r>
    </w:p>
    <w:p w14:paraId="167EA947" w14:textId="7A374185" w:rsidR="000276C6" w:rsidRPr="00E62448" w:rsidRDefault="000276C6" w:rsidP="00E62448">
      <w:pPr>
        <w:pStyle w:val="Poetry"/>
      </w:pPr>
      <w:r w:rsidRPr="00E62448">
        <w:t>Through the line of battle yonder thy standard I will take;</w:t>
      </w:r>
    </w:p>
    <w:p w14:paraId="3F2434C5" w14:textId="77777777" w:rsidR="00E62448" w:rsidRDefault="000276C6" w:rsidP="00E62448">
      <w:pPr>
        <w:pStyle w:val="Poetry"/>
      </w:pPr>
      <w:r w:rsidRPr="00E62448">
        <w:t xml:space="preserve">I shall see how you bring succor, who must for honor’s sake.” </w:t>
      </w:r>
    </w:p>
    <w:p w14:paraId="1430D898" w14:textId="1A796BAB" w:rsidR="000276C6" w:rsidRPr="00E62448" w:rsidRDefault="000276C6" w:rsidP="00E62448">
      <w:pPr>
        <w:pStyle w:val="Poetry"/>
      </w:pPr>
      <w:r w:rsidRPr="00E62448">
        <w:t>Said the Campeador: “Of charity, go not to the attack.”</w:t>
      </w:r>
    </w:p>
    <w:p w14:paraId="30F203DB" w14:textId="751B520C" w:rsidR="000276C6" w:rsidRPr="00E62448" w:rsidRDefault="000276C6" w:rsidP="00E62448">
      <w:pPr>
        <w:pStyle w:val="Poetry"/>
      </w:pPr>
      <w:r w:rsidRPr="00E62448">
        <w:t>For answer said Per Vermudóz: “Is naught shall hold me back.”</w:t>
      </w:r>
    </w:p>
    <w:p w14:paraId="6CE7AE25" w14:textId="77777777" w:rsidR="00E62448" w:rsidRDefault="000276C6" w:rsidP="00E62448">
      <w:pPr>
        <w:pStyle w:val="Poetry"/>
      </w:pPr>
      <w:r w:rsidRPr="00E62448">
        <w:t xml:space="preserve">Spurring the steed he hurled him through the strong line of the foes. </w:t>
      </w:r>
    </w:p>
    <w:p w14:paraId="4F8AAAB8" w14:textId="342790B8" w:rsidR="000276C6" w:rsidRPr="00E62448" w:rsidRDefault="000276C6" w:rsidP="00E62448">
      <w:pPr>
        <w:pStyle w:val="Poetry"/>
      </w:pPr>
      <w:r w:rsidRPr="00E62448">
        <w:t>The serried Moors received him and smote him mighty blows,</w:t>
      </w:r>
    </w:p>
    <w:p w14:paraId="15EC8CFD" w14:textId="77777777" w:rsidR="00E62448" w:rsidRDefault="000276C6" w:rsidP="00E62448">
      <w:pPr>
        <w:pStyle w:val="Poetry"/>
      </w:pPr>
      <w:r w:rsidRPr="00E62448">
        <w:t xml:space="preserve">To take from him the banner; yet they could not pierce his mail. </w:t>
      </w:r>
    </w:p>
    <w:p w14:paraId="15C43D99" w14:textId="3A84DBAF" w:rsidR="000276C6" w:rsidRPr="00E62448" w:rsidRDefault="000276C6" w:rsidP="00E62448">
      <w:pPr>
        <w:pStyle w:val="Poetry"/>
      </w:pPr>
      <w:r w:rsidRPr="00E62448">
        <w:t>Said the Campeador: “Of charity go help him to prevail.”</w:t>
      </w:r>
    </w:p>
    <w:p w14:paraId="0E49A67E" w14:textId="77777777" w:rsidR="000276C6" w:rsidRDefault="000276C6" w:rsidP="000276C6">
      <w:pPr>
        <w:spacing w:line="228" w:lineRule="auto"/>
      </w:pPr>
    </w:p>
    <w:p w14:paraId="460A355E" w14:textId="77777777" w:rsidR="000276C6" w:rsidRPr="00E62448" w:rsidRDefault="000276C6" w:rsidP="00E62448">
      <w:pPr>
        <w:pStyle w:val="Heading4"/>
      </w:pPr>
      <w:r w:rsidRPr="00E62448">
        <w:t>XXXV</w:t>
      </w:r>
    </w:p>
    <w:p w14:paraId="10AE3F01" w14:textId="466CF1B4" w:rsidR="000276C6" w:rsidRDefault="000276C6" w:rsidP="00E62448">
      <w:pPr>
        <w:pStyle w:val="Poetry"/>
      </w:pPr>
      <w:r>
        <w:t>Before</w:t>
      </w:r>
      <w:r>
        <w:rPr>
          <w:spacing w:val="-9"/>
        </w:rPr>
        <w:t xml:space="preserve"> </w:t>
      </w:r>
      <w:r>
        <w:t>their</w:t>
      </w:r>
      <w:r>
        <w:rPr>
          <w:spacing w:val="-8"/>
        </w:rPr>
        <w:t xml:space="preserve"> </w:t>
      </w:r>
      <w:r>
        <w:t>breasts</w:t>
      </w:r>
      <w:r>
        <w:rPr>
          <w:spacing w:val="-9"/>
        </w:rPr>
        <w:t xml:space="preserve"> </w:t>
      </w:r>
      <w:r>
        <w:t>the</w:t>
      </w:r>
      <w:r>
        <w:rPr>
          <w:spacing w:val="-8"/>
        </w:rPr>
        <w:t xml:space="preserve"> </w:t>
      </w:r>
      <w:r>
        <w:t>war-shields</w:t>
      </w:r>
      <w:r>
        <w:rPr>
          <w:spacing w:val="-8"/>
        </w:rPr>
        <w:t xml:space="preserve"> </w:t>
      </w:r>
      <w:r>
        <w:t>there</w:t>
      </w:r>
      <w:r>
        <w:rPr>
          <w:spacing w:val="-9"/>
        </w:rPr>
        <w:t xml:space="preserve"> </w:t>
      </w:r>
      <w:r>
        <w:t>have</w:t>
      </w:r>
      <w:r>
        <w:rPr>
          <w:spacing w:val="-8"/>
        </w:rPr>
        <w:t xml:space="preserve"> </w:t>
      </w:r>
      <w:r>
        <w:t>they</w:t>
      </w:r>
      <w:r>
        <w:rPr>
          <w:spacing w:val="-8"/>
        </w:rPr>
        <w:t xml:space="preserve"> </w:t>
      </w:r>
      <w:r>
        <w:t>buckled</w:t>
      </w:r>
      <w:r>
        <w:rPr>
          <w:spacing w:val="-9"/>
        </w:rPr>
        <w:t xml:space="preserve"> </w:t>
      </w:r>
      <w:r>
        <w:t>strong,</w:t>
      </w:r>
    </w:p>
    <w:p w14:paraId="6BC8586C" w14:textId="77777777" w:rsidR="00E62448" w:rsidRDefault="000276C6" w:rsidP="00E62448">
      <w:pPr>
        <w:pStyle w:val="Poetry"/>
      </w:pPr>
      <w:r w:rsidRPr="00E62448">
        <w:t xml:space="preserve">The lances with the pennons they laid them low along, </w:t>
      </w:r>
    </w:p>
    <w:p w14:paraId="07B3B367" w14:textId="5C8169E5" w:rsidR="000276C6" w:rsidRPr="00E62448" w:rsidRDefault="000276C6" w:rsidP="00E62448">
      <w:pPr>
        <w:pStyle w:val="Poetry"/>
      </w:pPr>
      <w:r w:rsidRPr="00E62448">
        <w:t>And they have bowed their faces over the saddlebow,</w:t>
      </w:r>
    </w:p>
    <w:p w14:paraId="75F79F0E" w14:textId="77777777" w:rsidR="00E62448" w:rsidRDefault="000276C6" w:rsidP="00E62448">
      <w:pPr>
        <w:pStyle w:val="Poetry"/>
      </w:pPr>
      <w:r w:rsidRPr="00E62448">
        <w:t xml:space="preserve">And thereaway to strike them with brave hearts did they go. </w:t>
      </w:r>
    </w:p>
    <w:p w14:paraId="13F62613" w14:textId="7FF50617" w:rsidR="000276C6" w:rsidRPr="00E62448" w:rsidRDefault="000276C6" w:rsidP="00E62448">
      <w:pPr>
        <w:pStyle w:val="Poetry"/>
      </w:pPr>
      <w:r w:rsidRPr="00E62448">
        <w:t>He who in happy hour was born with a great voice did call:</w:t>
      </w:r>
    </w:p>
    <w:p w14:paraId="651F6E75" w14:textId="3F79D328" w:rsidR="000276C6" w:rsidRPr="00E62448" w:rsidRDefault="000276C6" w:rsidP="00E62448">
      <w:pPr>
        <w:pStyle w:val="Poetry"/>
      </w:pPr>
      <w:r w:rsidRPr="00E62448">
        <w:t>“For the love of the Creator, smite them, my gallants ah.</w:t>
      </w:r>
    </w:p>
    <w:p w14:paraId="01DD6A41" w14:textId="77777777" w:rsidR="000276C6" w:rsidRPr="00E62448" w:rsidRDefault="000276C6" w:rsidP="00E62448">
      <w:pPr>
        <w:pStyle w:val="Poetry"/>
      </w:pPr>
      <w:r w:rsidRPr="00E62448">
        <w:t>I am Roy Diaz of Bivár, the Cid, the Campeador.”</w:t>
      </w:r>
    </w:p>
    <w:p w14:paraId="7328FD65" w14:textId="77777777" w:rsidR="00E62448" w:rsidRDefault="000276C6" w:rsidP="00E62448">
      <w:pPr>
        <w:pStyle w:val="Poetry"/>
      </w:pPr>
      <w:r w:rsidRPr="00E62448">
        <w:t xml:space="preserve">At the rank where was Per Vermudóz the mighty strokes they bore. </w:t>
      </w:r>
    </w:p>
    <w:p w14:paraId="2641FABC" w14:textId="3FA68AD6" w:rsidR="000276C6" w:rsidRPr="00E62448" w:rsidRDefault="000276C6" w:rsidP="00E62448">
      <w:pPr>
        <w:pStyle w:val="Poetry"/>
      </w:pPr>
      <w:r w:rsidRPr="00E62448">
        <w:t>They are three hundred lances that each a pennon bear.</w:t>
      </w:r>
    </w:p>
    <w:p w14:paraId="4C3CBDD7" w14:textId="77777777" w:rsidR="000276C6" w:rsidRPr="00E62448" w:rsidRDefault="000276C6" w:rsidP="00E62448">
      <w:pPr>
        <w:pStyle w:val="Poetry"/>
      </w:pPr>
      <w:r w:rsidRPr="00E62448">
        <w:t>At one blow every man of them his Moor has slaughtered there,</w:t>
      </w:r>
    </w:p>
    <w:p w14:paraId="514BACC8" w14:textId="20ED2090" w:rsidR="000276C6" w:rsidRDefault="000276C6" w:rsidP="00E62448">
      <w:pPr>
        <w:pStyle w:val="Poetry"/>
      </w:pPr>
      <w:r w:rsidRPr="00E62448">
        <w:t>And when they wheeled to charge anew as many more were slain.</w:t>
      </w:r>
    </w:p>
    <w:p w14:paraId="4406F92C" w14:textId="77777777" w:rsidR="00E62448" w:rsidRPr="00E62448" w:rsidRDefault="00E62448" w:rsidP="00E62448">
      <w:pPr>
        <w:pStyle w:val="Poetry"/>
      </w:pPr>
    </w:p>
    <w:p w14:paraId="5F306007" w14:textId="77777777" w:rsidR="000276C6" w:rsidRPr="00E62448" w:rsidRDefault="000276C6" w:rsidP="00E62448">
      <w:pPr>
        <w:pStyle w:val="Heading4"/>
      </w:pPr>
      <w:r w:rsidRPr="00E62448">
        <w:t>XXXV</w:t>
      </w:r>
    </w:p>
    <w:p w14:paraId="29E6A31C" w14:textId="77777777" w:rsidR="00E62448" w:rsidRDefault="000276C6" w:rsidP="00E62448">
      <w:pPr>
        <w:pStyle w:val="Poetry"/>
        <w:rPr>
          <w:spacing w:val="1"/>
        </w:rPr>
      </w:pPr>
      <w:r>
        <w:t>You might see great clumps of lances lowered and raised again,</w:t>
      </w:r>
      <w:r>
        <w:rPr>
          <w:spacing w:val="1"/>
        </w:rPr>
        <w:t xml:space="preserve"> </w:t>
      </w:r>
    </w:p>
    <w:p w14:paraId="413CFE38" w14:textId="77777777" w:rsidR="00E62448" w:rsidRDefault="000276C6" w:rsidP="00E62448">
      <w:pPr>
        <w:pStyle w:val="Poetry"/>
        <w:rPr>
          <w:spacing w:val="-52"/>
        </w:rPr>
      </w:pPr>
      <w:r>
        <w:t>And</w:t>
      </w:r>
      <w:r>
        <w:rPr>
          <w:spacing w:val="-6"/>
        </w:rPr>
        <w:t xml:space="preserve"> </w:t>
      </w:r>
      <w:r>
        <w:t>many</w:t>
      </w:r>
      <w:r>
        <w:rPr>
          <w:spacing w:val="-6"/>
        </w:rPr>
        <w:t xml:space="preserve"> </w:t>
      </w:r>
      <w:r>
        <w:t>a</w:t>
      </w:r>
      <w:r>
        <w:rPr>
          <w:spacing w:val="-6"/>
        </w:rPr>
        <w:t xml:space="preserve"> </w:t>
      </w:r>
      <w:r>
        <w:t>shield</w:t>
      </w:r>
      <w:r>
        <w:rPr>
          <w:spacing w:val="-5"/>
        </w:rPr>
        <w:t xml:space="preserve"> </w:t>
      </w:r>
      <w:r>
        <w:t>of</w:t>
      </w:r>
      <w:r>
        <w:rPr>
          <w:spacing w:val="-6"/>
        </w:rPr>
        <w:t xml:space="preserve"> </w:t>
      </w:r>
      <w:r>
        <w:t>leather</w:t>
      </w:r>
      <w:r>
        <w:rPr>
          <w:spacing w:val="-6"/>
        </w:rPr>
        <w:t xml:space="preserve"> </w:t>
      </w:r>
      <w:r>
        <w:t>pierced</w:t>
      </w:r>
      <w:r>
        <w:rPr>
          <w:spacing w:val="-5"/>
        </w:rPr>
        <w:t xml:space="preserve"> </w:t>
      </w:r>
      <w:r>
        <w:t>and</w:t>
      </w:r>
      <w:r>
        <w:rPr>
          <w:spacing w:val="-6"/>
        </w:rPr>
        <w:t xml:space="preserve"> </w:t>
      </w:r>
      <w:r>
        <w:t>shattered</w:t>
      </w:r>
      <w:r>
        <w:rPr>
          <w:spacing w:val="-6"/>
        </w:rPr>
        <w:t xml:space="preserve"> </w:t>
      </w:r>
      <w:r>
        <w:t>by</w:t>
      </w:r>
      <w:r>
        <w:rPr>
          <w:spacing w:val="-5"/>
        </w:rPr>
        <w:t xml:space="preserve"> </w:t>
      </w:r>
      <w:r>
        <w:t>the</w:t>
      </w:r>
      <w:r>
        <w:rPr>
          <w:spacing w:val="-6"/>
        </w:rPr>
        <w:t xml:space="preserve"> </w:t>
      </w:r>
      <w:r>
        <w:t>stroke,</w:t>
      </w:r>
      <w:r>
        <w:rPr>
          <w:spacing w:val="-52"/>
        </w:rPr>
        <w:t xml:space="preserve"> </w:t>
      </w:r>
    </w:p>
    <w:p w14:paraId="5B93EECE" w14:textId="77777777" w:rsidR="00E62448" w:rsidRDefault="000276C6" w:rsidP="00E62448">
      <w:pPr>
        <w:pStyle w:val="Poetry"/>
        <w:rPr>
          <w:spacing w:val="1"/>
        </w:rPr>
      </w:pPr>
      <w:r>
        <w:t>And many a coat of mail run through, its meshes all to-broke,</w:t>
      </w:r>
      <w:r>
        <w:rPr>
          <w:spacing w:val="1"/>
        </w:rPr>
        <w:t xml:space="preserve"> </w:t>
      </w:r>
    </w:p>
    <w:p w14:paraId="5DE0D18B" w14:textId="5BF1854E" w:rsidR="000276C6" w:rsidRDefault="000276C6" w:rsidP="00E62448">
      <w:pPr>
        <w:pStyle w:val="Poetry"/>
      </w:pPr>
      <w:r>
        <w:t>And</w:t>
      </w:r>
      <w:r>
        <w:rPr>
          <w:spacing w:val="-5"/>
        </w:rPr>
        <w:t xml:space="preserve"> </w:t>
      </w:r>
      <w:r>
        <w:t>many</w:t>
      </w:r>
      <w:r>
        <w:rPr>
          <w:spacing w:val="-4"/>
        </w:rPr>
        <w:t xml:space="preserve"> </w:t>
      </w:r>
      <w:r>
        <w:t>a</w:t>
      </w:r>
      <w:r>
        <w:rPr>
          <w:spacing w:val="-4"/>
        </w:rPr>
        <w:t xml:space="preserve"> </w:t>
      </w:r>
      <w:r>
        <w:t>white</w:t>
      </w:r>
      <w:r>
        <w:rPr>
          <w:spacing w:val="-4"/>
        </w:rPr>
        <w:t xml:space="preserve"> </w:t>
      </w:r>
      <w:r>
        <w:t>pennon</w:t>
      </w:r>
      <w:r>
        <w:rPr>
          <w:spacing w:val="-4"/>
        </w:rPr>
        <w:t xml:space="preserve"> </w:t>
      </w:r>
      <w:r>
        <w:t>come</w:t>
      </w:r>
      <w:r>
        <w:rPr>
          <w:spacing w:val="-4"/>
        </w:rPr>
        <w:t xml:space="preserve"> </w:t>
      </w:r>
      <w:r>
        <w:t>forth</w:t>
      </w:r>
      <w:r>
        <w:rPr>
          <w:spacing w:val="-4"/>
        </w:rPr>
        <w:t xml:space="preserve"> </w:t>
      </w:r>
      <w:r>
        <w:t>all</w:t>
      </w:r>
      <w:r>
        <w:rPr>
          <w:spacing w:val="-5"/>
        </w:rPr>
        <w:t xml:space="preserve"> </w:t>
      </w:r>
      <w:r>
        <w:t>red</w:t>
      </w:r>
      <w:r>
        <w:rPr>
          <w:spacing w:val="-4"/>
        </w:rPr>
        <w:t xml:space="preserve"> </w:t>
      </w:r>
      <w:r>
        <w:t>with</w:t>
      </w:r>
      <w:r>
        <w:rPr>
          <w:spacing w:val="-4"/>
        </w:rPr>
        <w:t xml:space="preserve"> </w:t>
      </w:r>
      <w:r>
        <w:t>blood,</w:t>
      </w:r>
    </w:p>
    <w:p w14:paraId="14D3BC02" w14:textId="5DF5C41D" w:rsidR="000276C6" w:rsidRDefault="000276C6" w:rsidP="00E62448">
      <w:pPr>
        <w:pStyle w:val="Poetry"/>
      </w:pPr>
      <w:r>
        <w:t>And</w:t>
      </w:r>
      <w:r>
        <w:rPr>
          <w:spacing w:val="-2"/>
        </w:rPr>
        <w:t xml:space="preserve"> </w:t>
      </w:r>
      <w:r>
        <w:t>running</w:t>
      </w:r>
      <w:r>
        <w:rPr>
          <w:spacing w:val="-2"/>
        </w:rPr>
        <w:t xml:space="preserve"> </w:t>
      </w:r>
      <w:r>
        <w:t>without</w:t>
      </w:r>
      <w:r>
        <w:rPr>
          <w:spacing w:val="-1"/>
        </w:rPr>
        <w:t xml:space="preserve"> </w:t>
      </w:r>
      <w:r>
        <w:t>master</w:t>
      </w:r>
      <w:r>
        <w:rPr>
          <w:spacing w:val="-2"/>
        </w:rPr>
        <w:t xml:space="preserve"> </w:t>
      </w:r>
      <w:r>
        <w:t>full</w:t>
      </w:r>
      <w:r>
        <w:rPr>
          <w:spacing w:val="-2"/>
        </w:rPr>
        <w:t xml:space="preserve"> </w:t>
      </w:r>
      <w:r>
        <w:t>many</w:t>
      </w:r>
      <w:r>
        <w:rPr>
          <w:spacing w:val="-1"/>
        </w:rPr>
        <w:t xml:space="preserve"> </w:t>
      </w:r>
      <w:r>
        <w:t>a</w:t>
      </w:r>
      <w:r>
        <w:rPr>
          <w:spacing w:val="-2"/>
        </w:rPr>
        <w:t xml:space="preserve"> </w:t>
      </w:r>
      <w:r>
        <w:t>charger</w:t>
      </w:r>
      <w:r>
        <w:rPr>
          <w:spacing w:val="-2"/>
        </w:rPr>
        <w:t xml:space="preserve"> </w:t>
      </w:r>
      <w:r>
        <w:t>good.</w:t>
      </w:r>
    </w:p>
    <w:p w14:paraId="70F5A81B" w14:textId="77777777" w:rsidR="00E62448" w:rsidRDefault="000276C6" w:rsidP="00E62448">
      <w:pPr>
        <w:pStyle w:val="Poetry"/>
        <w:rPr>
          <w:spacing w:val="-52"/>
        </w:rPr>
      </w:pPr>
      <w:r>
        <w:t>Cried</w:t>
      </w:r>
      <w:r>
        <w:rPr>
          <w:spacing w:val="-10"/>
        </w:rPr>
        <w:t xml:space="preserve"> </w:t>
      </w:r>
      <w:r>
        <w:t>the</w:t>
      </w:r>
      <w:r>
        <w:rPr>
          <w:spacing w:val="-9"/>
        </w:rPr>
        <w:t xml:space="preserve"> </w:t>
      </w:r>
      <w:r>
        <w:t>Moors</w:t>
      </w:r>
      <w:r>
        <w:rPr>
          <w:spacing w:val="-10"/>
        </w:rPr>
        <w:t xml:space="preserve"> </w:t>
      </w:r>
      <w:r>
        <w:t>“Mahound!”</w:t>
      </w:r>
      <w:r>
        <w:rPr>
          <w:spacing w:val="-9"/>
        </w:rPr>
        <w:t xml:space="preserve"> </w:t>
      </w:r>
      <w:r>
        <w:t>The</w:t>
      </w:r>
      <w:r>
        <w:rPr>
          <w:spacing w:val="-9"/>
        </w:rPr>
        <w:t xml:space="preserve"> </w:t>
      </w:r>
      <w:r>
        <w:t>Christians</w:t>
      </w:r>
      <w:r>
        <w:rPr>
          <w:spacing w:val="-10"/>
        </w:rPr>
        <w:t xml:space="preserve"> </w:t>
      </w:r>
      <w:r>
        <w:t>shouted</w:t>
      </w:r>
      <w:r>
        <w:rPr>
          <w:spacing w:val="-9"/>
        </w:rPr>
        <w:t xml:space="preserve"> </w:t>
      </w:r>
      <w:r>
        <w:t>on</w:t>
      </w:r>
      <w:r>
        <w:rPr>
          <w:spacing w:val="-10"/>
        </w:rPr>
        <w:t xml:space="preserve"> </w:t>
      </w:r>
      <w:r>
        <w:t>Saint</w:t>
      </w:r>
      <w:r>
        <w:rPr>
          <w:spacing w:val="-9"/>
        </w:rPr>
        <w:t xml:space="preserve"> </w:t>
      </w:r>
      <w:r>
        <w:t>James</w:t>
      </w:r>
      <w:r>
        <w:rPr>
          <w:spacing w:val="-9"/>
        </w:rPr>
        <w:t xml:space="preserve"> </w:t>
      </w:r>
      <w:r>
        <w:t>of</w:t>
      </w:r>
      <w:r>
        <w:rPr>
          <w:spacing w:val="-10"/>
        </w:rPr>
        <w:t xml:space="preserve"> </w:t>
      </w:r>
      <w:r>
        <w:t>grace.</w:t>
      </w:r>
      <w:r>
        <w:rPr>
          <w:spacing w:val="-52"/>
        </w:rPr>
        <w:t xml:space="preserve"> </w:t>
      </w:r>
    </w:p>
    <w:p w14:paraId="19E04B88" w14:textId="1B3F04F4" w:rsidR="000276C6" w:rsidRDefault="000276C6" w:rsidP="00E62448">
      <w:pPr>
        <w:pStyle w:val="Poetry"/>
      </w:pPr>
      <w:r>
        <w:lastRenderedPageBreak/>
        <w:t>On</w:t>
      </w:r>
      <w:r>
        <w:rPr>
          <w:spacing w:val="-6"/>
        </w:rPr>
        <w:t xml:space="preserve"> </w:t>
      </w:r>
      <w:r>
        <w:t>the</w:t>
      </w:r>
      <w:r>
        <w:rPr>
          <w:spacing w:val="-5"/>
        </w:rPr>
        <w:t xml:space="preserve"> </w:t>
      </w:r>
      <w:r>
        <w:t>field</w:t>
      </w:r>
      <w:r>
        <w:rPr>
          <w:spacing w:val="-5"/>
        </w:rPr>
        <w:t xml:space="preserve"> </w:t>
      </w:r>
      <w:r>
        <w:t>Moors</w:t>
      </w:r>
      <w:r>
        <w:rPr>
          <w:spacing w:val="-6"/>
        </w:rPr>
        <w:t xml:space="preserve"> </w:t>
      </w:r>
      <w:r>
        <w:t>thirteen</w:t>
      </w:r>
      <w:r>
        <w:rPr>
          <w:spacing w:val="-5"/>
        </w:rPr>
        <w:t xml:space="preserve"> </w:t>
      </w:r>
      <w:r>
        <w:t>hundred</w:t>
      </w:r>
      <w:r>
        <w:rPr>
          <w:spacing w:val="-5"/>
        </w:rPr>
        <w:t xml:space="preserve"> </w:t>
      </w:r>
      <w:r>
        <w:t>were</w:t>
      </w:r>
      <w:r>
        <w:rPr>
          <w:spacing w:val="-6"/>
        </w:rPr>
        <w:t xml:space="preserve"> </w:t>
      </w:r>
      <w:r>
        <w:t>slain</w:t>
      </w:r>
      <w:r>
        <w:rPr>
          <w:spacing w:val="-5"/>
        </w:rPr>
        <w:t xml:space="preserve"> </w:t>
      </w:r>
      <w:r>
        <w:t>in</w:t>
      </w:r>
      <w:r>
        <w:rPr>
          <w:spacing w:val="-5"/>
        </w:rPr>
        <w:t xml:space="preserve"> </w:t>
      </w:r>
      <w:r>
        <w:t>little</w:t>
      </w:r>
      <w:r>
        <w:rPr>
          <w:spacing w:val="-6"/>
        </w:rPr>
        <w:t xml:space="preserve"> </w:t>
      </w:r>
      <w:r>
        <w:t>space.</w:t>
      </w:r>
    </w:p>
    <w:p w14:paraId="5BADC2E8" w14:textId="77777777" w:rsidR="00E62448" w:rsidRDefault="00E62448" w:rsidP="00E62448">
      <w:pPr>
        <w:pStyle w:val="Poetry"/>
      </w:pPr>
    </w:p>
    <w:p w14:paraId="4CBE59BA" w14:textId="77777777" w:rsidR="000276C6" w:rsidRPr="00E62448" w:rsidRDefault="000276C6" w:rsidP="00E62448">
      <w:pPr>
        <w:pStyle w:val="Heading4"/>
      </w:pPr>
      <w:r w:rsidRPr="00E62448">
        <w:t>XXXVII</w:t>
      </w:r>
    </w:p>
    <w:p w14:paraId="0E25D2B0" w14:textId="77777777" w:rsidR="00E62448" w:rsidRDefault="000276C6" w:rsidP="00E62448">
      <w:pPr>
        <w:pStyle w:val="Poetry"/>
      </w:pPr>
      <w:r w:rsidRPr="00E62448">
        <w:t xml:space="preserve">On his gilded selle how strongly fought the Cid, the splendid knight. </w:t>
      </w:r>
    </w:p>
    <w:p w14:paraId="3D850CB0" w14:textId="341B15F3" w:rsidR="000276C6" w:rsidRPr="00E62448" w:rsidRDefault="000276C6" w:rsidP="00E62448">
      <w:pPr>
        <w:pStyle w:val="Poetry"/>
      </w:pPr>
      <w:r w:rsidRPr="00E62448">
        <w:t>And Minaya Alvar Fañez who Zoríta held of right,</w:t>
      </w:r>
    </w:p>
    <w:p w14:paraId="344486CB" w14:textId="10A47992" w:rsidR="000276C6" w:rsidRPr="00E62448" w:rsidRDefault="000276C6" w:rsidP="00E62448">
      <w:pPr>
        <w:pStyle w:val="Poetry"/>
      </w:pPr>
      <w:r w:rsidRPr="00E62448">
        <w:t>And brave Martin Antolínez that in Burgos did abide,</w:t>
      </w:r>
    </w:p>
    <w:p w14:paraId="5EE0F5F5" w14:textId="77777777" w:rsidR="00E62448" w:rsidRDefault="000276C6" w:rsidP="00E62448">
      <w:pPr>
        <w:pStyle w:val="Poetry"/>
      </w:pPr>
      <w:r w:rsidRPr="00E62448">
        <w:t xml:space="preserve">And likewise Muño Gustióz, the Cid’s esquire tried! </w:t>
      </w:r>
    </w:p>
    <w:p w14:paraId="3A9C08C4" w14:textId="77777777" w:rsidR="00E62448" w:rsidRDefault="000276C6" w:rsidP="00E62448">
      <w:pPr>
        <w:pStyle w:val="Poetry"/>
      </w:pPr>
      <w:r w:rsidRPr="00E62448">
        <w:t xml:space="preserve">So also Martin Gustióz who ruled Montemayór, </w:t>
      </w:r>
    </w:p>
    <w:p w14:paraId="43F3DED4" w14:textId="7748B030" w:rsidR="000276C6" w:rsidRPr="00E62448" w:rsidRDefault="000276C6" w:rsidP="00E62448">
      <w:pPr>
        <w:pStyle w:val="Poetry"/>
      </w:pPr>
      <w:r w:rsidRPr="00E62448">
        <w:t>And by Alvar Salvadórez Alvar Alvarez made war</w:t>
      </w:r>
    </w:p>
    <w:p w14:paraId="7DB856FC" w14:textId="77777777" w:rsidR="000276C6" w:rsidRPr="00E62448" w:rsidRDefault="000276C6" w:rsidP="00E62448">
      <w:pPr>
        <w:pStyle w:val="Poetry"/>
      </w:pPr>
      <w:r w:rsidRPr="00E62448">
        <w:t>And Galínd Garcíaz the good knight that came from Aragon,</w:t>
      </w:r>
    </w:p>
    <w:p w14:paraId="23EDF7F0" w14:textId="1C89C34A" w:rsidR="000276C6" w:rsidRPr="00E62448" w:rsidRDefault="000276C6" w:rsidP="00E62448">
      <w:pPr>
        <w:pStyle w:val="Poetry"/>
      </w:pPr>
      <w:r w:rsidRPr="00E62448">
        <w:t>There too came Felez Múñoz the Cid his brother’s son.</w:t>
      </w:r>
    </w:p>
    <w:p w14:paraId="1418A0E4" w14:textId="77777777" w:rsidR="00E62448" w:rsidRDefault="000276C6" w:rsidP="00E62448">
      <w:pPr>
        <w:pStyle w:val="Poetry"/>
      </w:pPr>
      <w:r w:rsidRPr="00E62448">
        <w:t xml:space="preserve">As many as were gathered there straightway their succor bore, </w:t>
      </w:r>
    </w:p>
    <w:p w14:paraId="7B4D655C" w14:textId="0FE109B2" w:rsidR="000276C6" w:rsidRDefault="000276C6" w:rsidP="00E62448">
      <w:pPr>
        <w:pStyle w:val="Poetry"/>
      </w:pPr>
      <w:r w:rsidRPr="00E62448">
        <w:t>And they sustained the standard and the Cid Campeador.</w:t>
      </w:r>
    </w:p>
    <w:p w14:paraId="473DB45A" w14:textId="77777777" w:rsidR="00E62448" w:rsidRPr="00E62448" w:rsidRDefault="00E62448" w:rsidP="00E62448">
      <w:pPr>
        <w:pStyle w:val="Poetry"/>
      </w:pPr>
    </w:p>
    <w:p w14:paraId="63367CF2" w14:textId="77777777" w:rsidR="000276C6" w:rsidRPr="00E62448" w:rsidRDefault="000276C6" w:rsidP="00E62448">
      <w:pPr>
        <w:pStyle w:val="Heading4"/>
      </w:pPr>
      <w:r w:rsidRPr="00E62448">
        <w:t>XXXVIII</w:t>
      </w:r>
    </w:p>
    <w:p w14:paraId="23D8C1F2" w14:textId="77777777" w:rsidR="00E62448" w:rsidRDefault="000276C6" w:rsidP="00E62448">
      <w:pPr>
        <w:pStyle w:val="Poetry"/>
      </w:pPr>
      <w:r w:rsidRPr="00E62448">
        <w:t xml:space="preserve">Of Minaya Alvar Fañez the charger they have slain </w:t>
      </w:r>
    </w:p>
    <w:p w14:paraId="3C6439F0" w14:textId="253CAD80" w:rsidR="000276C6" w:rsidRPr="00E62448" w:rsidRDefault="000276C6" w:rsidP="00E62448">
      <w:pPr>
        <w:pStyle w:val="Poetry"/>
      </w:pPr>
      <w:r w:rsidRPr="00E62448">
        <w:t>The gallant bands of Christians came to his aid amain.</w:t>
      </w:r>
    </w:p>
    <w:p w14:paraId="6C0F86D9" w14:textId="4C2DC831" w:rsidR="000276C6" w:rsidRPr="00E62448" w:rsidRDefault="000276C6" w:rsidP="00E62448">
      <w:pPr>
        <w:pStyle w:val="Poetry"/>
      </w:pPr>
      <w:r w:rsidRPr="00E62448">
        <w:t>His lance was split and straightway he set hand upon the glaive,</w:t>
      </w:r>
    </w:p>
    <w:p w14:paraId="449AA2EA" w14:textId="77777777" w:rsidR="00E62448" w:rsidRDefault="000276C6" w:rsidP="00E62448">
      <w:pPr>
        <w:pStyle w:val="Poetry"/>
      </w:pPr>
      <w:r w:rsidRPr="00E62448">
        <w:t xml:space="preserve">What though afoot, no whit the less he dealt the buffets brave. </w:t>
      </w:r>
    </w:p>
    <w:p w14:paraId="2AB52ACB" w14:textId="1365D49F" w:rsidR="000276C6" w:rsidRPr="00E62448" w:rsidRDefault="000276C6" w:rsidP="00E62448">
      <w:pPr>
        <w:pStyle w:val="Poetry"/>
      </w:pPr>
      <w:r w:rsidRPr="00E62448">
        <w:t>The Cid, Roy Diaz of Castile, saw how the matter stood.</w:t>
      </w:r>
    </w:p>
    <w:p w14:paraId="0337803F" w14:textId="77777777" w:rsidR="000276C6" w:rsidRPr="00E62448" w:rsidRDefault="000276C6" w:rsidP="00E62448">
      <w:pPr>
        <w:pStyle w:val="Poetry"/>
      </w:pPr>
      <w:r w:rsidRPr="00E62448">
        <w:t>He hastened to a governor that rode a charger good.</w:t>
      </w:r>
    </w:p>
    <w:p w14:paraId="033FA3D8" w14:textId="77777777" w:rsidR="000276C6" w:rsidRPr="00E62448" w:rsidRDefault="000276C6" w:rsidP="00E62448">
      <w:pPr>
        <w:pStyle w:val="Poetry"/>
      </w:pPr>
      <w:r w:rsidRPr="00E62448">
        <w:t>With his right hand he smote him such a great stroke with the sword</w:t>
      </w:r>
    </w:p>
    <w:p w14:paraId="3B7D365D" w14:textId="3D323F0C" w:rsidR="000276C6" w:rsidRPr="00E62448" w:rsidRDefault="000276C6" w:rsidP="00E62448">
      <w:pPr>
        <w:pStyle w:val="Poetry"/>
      </w:pPr>
      <w:r w:rsidRPr="00E62448">
        <w:t>That the waist he clave; the half of him he hurled unto the sward.</w:t>
      </w:r>
    </w:p>
    <w:p w14:paraId="4D9B74A8" w14:textId="77777777" w:rsidR="000276C6" w:rsidRPr="00E62448" w:rsidRDefault="000276C6" w:rsidP="00E62448">
      <w:pPr>
        <w:pStyle w:val="Poetry"/>
      </w:pPr>
      <w:r w:rsidRPr="00E62448">
        <w:t>To Minaya Alvar Fañez forthwith he gave the steed.</w:t>
      </w:r>
    </w:p>
    <w:p w14:paraId="41ED1C1B" w14:textId="77777777" w:rsidR="00E62448" w:rsidRDefault="000276C6" w:rsidP="00E62448">
      <w:pPr>
        <w:pStyle w:val="Poetry"/>
      </w:pPr>
      <w:r w:rsidRPr="00E62448">
        <w:t xml:space="preserve">“Right arm of mine, Minaya, now horse thee with all speed! </w:t>
      </w:r>
    </w:p>
    <w:p w14:paraId="5FD73249" w14:textId="4BA988AC" w:rsidR="000276C6" w:rsidRPr="00E62448" w:rsidRDefault="000276C6" w:rsidP="00E62448">
      <w:pPr>
        <w:pStyle w:val="Poetry"/>
      </w:pPr>
      <w:r w:rsidRPr="00E62448">
        <w:t>I shall have mighty succor from thee this very day.</w:t>
      </w:r>
    </w:p>
    <w:p w14:paraId="5DB111E1" w14:textId="77777777" w:rsidR="000276C6" w:rsidRPr="00E62448" w:rsidRDefault="000276C6" w:rsidP="00E62448">
      <w:pPr>
        <w:pStyle w:val="Poetry"/>
      </w:pPr>
      <w:r w:rsidRPr="00E62448">
        <w:t>The Moors leave not the battle; firm standeth their array,</w:t>
      </w:r>
    </w:p>
    <w:p w14:paraId="6D07CC23" w14:textId="22EF98E0" w:rsidR="000276C6" w:rsidRPr="00E62448" w:rsidRDefault="000276C6" w:rsidP="00E62448">
      <w:pPr>
        <w:pStyle w:val="Poetry"/>
      </w:pPr>
      <w:r w:rsidRPr="00E62448">
        <w:t>And surely it behooves us to storm their line once more.”</w:t>
      </w:r>
    </w:p>
    <w:p w14:paraId="17445100" w14:textId="77777777" w:rsidR="00E62448" w:rsidRDefault="000276C6" w:rsidP="00E62448">
      <w:pPr>
        <w:pStyle w:val="Poetry"/>
      </w:pPr>
      <w:r w:rsidRPr="00E62448">
        <w:t xml:space="preserve">Sword in hand rode Minaya; on their host he made great war, </w:t>
      </w:r>
    </w:p>
    <w:p w14:paraId="5F2F4E07" w14:textId="5CC89D38" w:rsidR="000276C6" w:rsidRPr="00E62448" w:rsidRDefault="000276C6" w:rsidP="00E62448">
      <w:pPr>
        <w:pStyle w:val="Poetry"/>
      </w:pPr>
      <w:r w:rsidRPr="00E62448">
        <w:t>Whom he overtook soever, even to death he did.</w:t>
      </w:r>
    </w:p>
    <w:p w14:paraId="34D1515D" w14:textId="77777777" w:rsidR="000276C6" w:rsidRPr="00E62448" w:rsidRDefault="000276C6" w:rsidP="00E62448">
      <w:pPr>
        <w:pStyle w:val="Poetry"/>
      </w:pPr>
      <w:r w:rsidRPr="00E62448">
        <w:t>He who was born in happy hour, Roy Diaz, my lord Cid,</w:t>
      </w:r>
    </w:p>
    <w:p w14:paraId="5D2B2910" w14:textId="77777777" w:rsidR="000276C6" w:rsidRPr="00E62448" w:rsidRDefault="000276C6" w:rsidP="00E62448">
      <w:pPr>
        <w:pStyle w:val="Poetry"/>
      </w:pPr>
      <w:r w:rsidRPr="00E62448">
        <w:t>Thrice smote against King Fáriz. Twice did the great strokes fail,</w:t>
      </w:r>
    </w:p>
    <w:p w14:paraId="5BD32134" w14:textId="61648A7B" w:rsidR="000276C6" w:rsidRPr="00E62448" w:rsidRDefault="000276C6" w:rsidP="00E62448">
      <w:pPr>
        <w:pStyle w:val="Poetry"/>
      </w:pPr>
      <w:r w:rsidRPr="00E62448">
        <w:t>But the third found the quarry. And down his shirt of mail</w:t>
      </w:r>
    </w:p>
    <w:p w14:paraId="44A3E9F6" w14:textId="77777777" w:rsidR="00E62448" w:rsidRDefault="000276C6" w:rsidP="00E62448">
      <w:pPr>
        <w:pStyle w:val="Poetry"/>
      </w:pPr>
      <w:r w:rsidRPr="00E62448">
        <w:t xml:space="preserve">Streamed the red blood. To leave the field he wheeled his horse away. </w:t>
      </w:r>
    </w:p>
    <w:p w14:paraId="4DADB24A" w14:textId="69217C21" w:rsidR="000276C6" w:rsidRPr="00E62448" w:rsidRDefault="000276C6" w:rsidP="00E62448">
      <w:pPr>
        <w:pStyle w:val="Poetry"/>
      </w:pPr>
      <w:r w:rsidRPr="00E62448">
        <w:lastRenderedPageBreak/>
        <w:t>By that one stroke the foeman were conquered in the fray.</w:t>
      </w:r>
    </w:p>
    <w:p w14:paraId="6AEDB910" w14:textId="77777777" w:rsidR="000276C6" w:rsidRDefault="000276C6" w:rsidP="000276C6">
      <w:pPr>
        <w:pStyle w:val="BodyText"/>
      </w:pPr>
    </w:p>
    <w:p w14:paraId="3CE181EA" w14:textId="77777777" w:rsidR="000276C6" w:rsidRPr="00E62448" w:rsidRDefault="000276C6" w:rsidP="00E62448">
      <w:pPr>
        <w:pStyle w:val="Heading4"/>
      </w:pPr>
      <w:r w:rsidRPr="00E62448">
        <w:t>XXXIX</w:t>
      </w:r>
    </w:p>
    <w:p w14:paraId="1A8C9FDF" w14:textId="77777777" w:rsidR="00E62448" w:rsidRDefault="000276C6" w:rsidP="00E62448">
      <w:pPr>
        <w:pStyle w:val="Poetry"/>
      </w:pPr>
      <w:r w:rsidRPr="00E62448">
        <w:t xml:space="preserve">And Martin Antolínez a heavy stroke let drive </w:t>
      </w:r>
    </w:p>
    <w:p w14:paraId="3241C573" w14:textId="5F535264" w:rsidR="000276C6" w:rsidRPr="00E62448" w:rsidRDefault="000276C6" w:rsidP="00E62448">
      <w:pPr>
        <w:pStyle w:val="Poetry"/>
      </w:pPr>
      <w:r w:rsidRPr="00E62448">
        <w:t>At Gálve. On his helmet the rubies did he rive;</w:t>
      </w:r>
    </w:p>
    <w:p w14:paraId="2040A5A5" w14:textId="69F10153" w:rsidR="000276C6" w:rsidRPr="00E62448" w:rsidRDefault="000276C6" w:rsidP="00E62448">
      <w:pPr>
        <w:pStyle w:val="Poetry"/>
      </w:pPr>
      <w:r w:rsidRPr="00E62448">
        <w:t>The stroke went through the helmet for it reached unto the flesh.</w:t>
      </w:r>
    </w:p>
    <w:p w14:paraId="13B59BD4" w14:textId="77777777" w:rsidR="00E62448" w:rsidRDefault="000276C6" w:rsidP="00E62448">
      <w:pPr>
        <w:pStyle w:val="Poetry"/>
      </w:pPr>
      <w:r w:rsidRPr="00E62448">
        <w:t xml:space="preserve">Be it known, he dared not tarry for the man to strike afresh. </w:t>
      </w:r>
    </w:p>
    <w:p w14:paraId="6B1F6EC0" w14:textId="5DCCC530" w:rsidR="000276C6" w:rsidRPr="00E62448" w:rsidRDefault="000276C6" w:rsidP="00E62448">
      <w:pPr>
        <w:pStyle w:val="Poetry"/>
      </w:pPr>
      <w:r w:rsidRPr="00E62448">
        <w:t>King Fáriz and King Gálve, but beaten men are they.</w:t>
      </w:r>
    </w:p>
    <w:p w14:paraId="2FE8A45A" w14:textId="77777777" w:rsidR="000276C6" w:rsidRPr="00E62448" w:rsidRDefault="000276C6" w:rsidP="00E62448">
      <w:pPr>
        <w:pStyle w:val="Poetry"/>
      </w:pPr>
      <w:r w:rsidRPr="00E62448">
        <w:t>What a great day for Christendom! On every side away</w:t>
      </w:r>
    </w:p>
    <w:p w14:paraId="0AF5DA0E" w14:textId="77777777" w:rsidR="000276C6" w:rsidRPr="00E62448" w:rsidRDefault="000276C6" w:rsidP="00E62448">
      <w:pPr>
        <w:pStyle w:val="Poetry"/>
      </w:pPr>
      <w:r w:rsidRPr="00E62448">
        <w:t>Fled the Moors. My lord Cid’s henchmen still striking gave them chase.</w:t>
      </w:r>
    </w:p>
    <w:p w14:paraId="14BAF7E5" w14:textId="76146972" w:rsidR="000276C6" w:rsidRPr="00E62448" w:rsidRDefault="000276C6" w:rsidP="00E62448">
      <w:pPr>
        <w:pStyle w:val="Poetry"/>
      </w:pPr>
      <w:r w:rsidRPr="00E62448">
        <w:t>Into Terrér came Fáriz, but the people of the place</w:t>
      </w:r>
    </w:p>
    <w:p w14:paraId="09EF7A42" w14:textId="77777777" w:rsidR="00E62448" w:rsidRDefault="000276C6" w:rsidP="00E62448">
      <w:pPr>
        <w:pStyle w:val="Poetry"/>
      </w:pPr>
      <w:r w:rsidRPr="00E62448">
        <w:t xml:space="preserve">Would not receive King Gálve. As swiftly as he might </w:t>
      </w:r>
    </w:p>
    <w:p w14:paraId="63C4D77E" w14:textId="081E354D" w:rsidR="000276C6" w:rsidRPr="00E62448" w:rsidRDefault="000276C6" w:rsidP="00E62448">
      <w:pPr>
        <w:pStyle w:val="Poetry"/>
      </w:pPr>
      <w:r w:rsidRPr="00E62448">
        <w:t>Onward unto Calatayúd he hastened in his flight.</w:t>
      </w:r>
    </w:p>
    <w:p w14:paraId="118BEBAC" w14:textId="77777777" w:rsidR="000276C6" w:rsidRPr="00E62448" w:rsidRDefault="000276C6" w:rsidP="00E62448">
      <w:pPr>
        <w:pStyle w:val="Poetry"/>
      </w:pPr>
      <w:r w:rsidRPr="00E62448">
        <w:t>And after him in full pursuit came on the Campeador.</w:t>
      </w:r>
    </w:p>
    <w:p w14:paraId="3FDCD25E" w14:textId="4331DAB1" w:rsidR="000276C6" w:rsidRDefault="000276C6" w:rsidP="00E62448">
      <w:pPr>
        <w:pStyle w:val="Poetry"/>
      </w:pPr>
      <w:r w:rsidRPr="00E62448">
        <w:t>Till they came unto Calatayúd that chase they gave not o’er.</w:t>
      </w:r>
    </w:p>
    <w:p w14:paraId="6A9F924A" w14:textId="77777777" w:rsidR="00E62448" w:rsidRPr="00E62448" w:rsidRDefault="00E62448" w:rsidP="00E62448">
      <w:pPr>
        <w:pStyle w:val="Poetry"/>
      </w:pPr>
    </w:p>
    <w:p w14:paraId="157F326C" w14:textId="77777777" w:rsidR="000276C6" w:rsidRPr="00E62448" w:rsidRDefault="000276C6" w:rsidP="00E62448">
      <w:pPr>
        <w:pStyle w:val="Heading4"/>
      </w:pPr>
      <w:r w:rsidRPr="00E62448">
        <w:t>XL</w:t>
      </w:r>
    </w:p>
    <w:p w14:paraId="4BBE1DA5" w14:textId="2428C8FA" w:rsidR="000276C6" w:rsidRPr="00E62448" w:rsidRDefault="000276C6" w:rsidP="00E62448">
      <w:pPr>
        <w:pStyle w:val="Poetry"/>
      </w:pPr>
      <w:r w:rsidRPr="00E62448">
        <w:t>Minaya Alvar Fañez hath a horse that gallops well.</w:t>
      </w:r>
    </w:p>
    <w:p w14:paraId="2B8FE1DA" w14:textId="77777777" w:rsidR="00E62448" w:rsidRDefault="000276C6" w:rsidP="00E62448">
      <w:pPr>
        <w:pStyle w:val="Poetry"/>
      </w:pPr>
      <w:r w:rsidRPr="00E62448">
        <w:t xml:space="preserve">Of the Moors four and thirty that day before him fell. </w:t>
      </w:r>
    </w:p>
    <w:p w14:paraId="5784168F" w14:textId="4BB2F5E3" w:rsidR="000276C6" w:rsidRPr="00E62448" w:rsidRDefault="000276C6" w:rsidP="00E62448">
      <w:pPr>
        <w:pStyle w:val="Poetry"/>
      </w:pPr>
      <w:r w:rsidRPr="00E62448">
        <w:t>And all his arm was bloody, for ‘tis a biting sword;</w:t>
      </w:r>
    </w:p>
    <w:p w14:paraId="08338767" w14:textId="77777777" w:rsidR="00E62448" w:rsidRDefault="000276C6" w:rsidP="00E62448">
      <w:pPr>
        <w:pStyle w:val="Poetry"/>
      </w:pPr>
      <w:r w:rsidRPr="00E62448">
        <w:t xml:space="preserve">And streaming from his elbow downward the red blood poured. </w:t>
      </w:r>
    </w:p>
    <w:p w14:paraId="01626111" w14:textId="49D8409C" w:rsidR="000276C6" w:rsidRPr="00E62448" w:rsidRDefault="000276C6" w:rsidP="00E62448">
      <w:pPr>
        <w:pStyle w:val="Poetry"/>
      </w:pPr>
      <w:r w:rsidRPr="00E62448">
        <w:t>Said Minaya: “Now am I content; well will the rumor run</w:t>
      </w:r>
    </w:p>
    <w:p w14:paraId="363278FB" w14:textId="5696BC1D" w:rsidR="000276C6" w:rsidRPr="00E62448" w:rsidRDefault="000276C6" w:rsidP="00E62448">
      <w:pPr>
        <w:pStyle w:val="Poetry"/>
      </w:pPr>
      <w:r w:rsidRPr="00E62448">
        <w:t>To Castile, for a pitched battle my lord the Cid hath won.”</w:t>
      </w:r>
    </w:p>
    <w:p w14:paraId="49580AAD" w14:textId="77777777" w:rsidR="000276C6" w:rsidRPr="00E62448" w:rsidRDefault="000276C6" w:rsidP="00E62448">
      <w:pPr>
        <w:pStyle w:val="Poetry"/>
      </w:pPr>
      <w:r w:rsidRPr="00E62448">
        <w:t>Few Moors are left, so many have already fallen dead,</w:t>
      </w:r>
    </w:p>
    <w:p w14:paraId="519E7DD1" w14:textId="77777777" w:rsidR="000276C6" w:rsidRPr="00E62448" w:rsidRDefault="000276C6" w:rsidP="00E62448">
      <w:pPr>
        <w:pStyle w:val="Poetry"/>
      </w:pPr>
      <w:r w:rsidRPr="00E62448">
        <w:t>For they who followed after slew them swiftly as they fled.</w:t>
      </w:r>
    </w:p>
    <w:p w14:paraId="0864899C" w14:textId="77777777" w:rsidR="00E62448" w:rsidRDefault="000276C6" w:rsidP="00E62448">
      <w:pPr>
        <w:pStyle w:val="Poetry"/>
      </w:pPr>
      <w:r w:rsidRPr="00E62448">
        <w:t xml:space="preserve">He who was born in happy hour came with his host once more. </w:t>
      </w:r>
    </w:p>
    <w:p w14:paraId="484D9524" w14:textId="6FBB8830" w:rsidR="000276C6" w:rsidRPr="00E62448" w:rsidRDefault="000276C6" w:rsidP="00E62448">
      <w:pPr>
        <w:pStyle w:val="Poetry"/>
      </w:pPr>
      <w:r w:rsidRPr="00E62448">
        <w:t>On his noble battle-charger rode the great Campeador.</w:t>
      </w:r>
    </w:p>
    <w:p w14:paraId="635F543A" w14:textId="539F00D3" w:rsidR="000276C6" w:rsidRPr="00E62448" w:rsidRDefault="000276C6" w:rsidP="00E62448">
      <w:pPr>
        <w:pStyle w:val="Poetry"/>
      </w:pPr>
      <w:r w:rsidRPr="00E62448">
        <w:t>His coif was wrinkled. Name of God! but his great beard was fair.</w:t>
      </w:r>
    </w:p>
    <w:p w14:paraId="21BCEB1E" w14:textId="77777777" w:rsidR="00E62448" w:rsidRDefault="000276C6" w:rsidP="00E62448">
      <w:pPr>
        <w:pStyle w:val="Poetry"/>
      </w:pPr>
      <w:r w:rsidRPr="00E62448">
        <w:t xml:space="preserve">His mail-hood on his shoulders lay. His sword in hand he bare. </w:t>
      </w:r>
    </w:p>
    <w:p w14:paraId="5B2F2037" w14:textId="15EF8B3A" w:rsidR="000276C6" w:rsidRPr="00E62448" w:rsidRDefault="000276C6" w:rsidP="00E62448">
      <w:pPr>
        <w:pStyle w:val="Poetry"/>
      </w:pPr>
      <w:r w:rsidRPr="00E62448">
        <w:t>And he looked upon his henchmen and saw them drawing nigh:</w:t>
      </w:r>
    </w:p>
    <w:p w14:paraId="39F3D471" w14:textId="77777777" w:rsidR="000276C6" w:rsidRPr="00E62448" w:rsidRDefault="000276C6" w:rsidP="00E62448">
      <w:pPr>
        <w:pStyle w:val="Poetry"/>
      </w:pPr>
      <w:r w:rsidRPr="00E62448">
        <w:t>“Since we ha’ won such a battle, glory to God on high!”</w:t>
      </w:r>
    </w:p>
    <w:p w14:paraId="5A29D38F" w14:textId="77777777" w:rsidR="000276C6" w:rsidRPr="00E62448" w:rsidRDefault="000276C6" w:rsidP="00E62448">
      <w:pPr>
        <w:pStyle w:val="Poetry"/>
      </w:pPr>
      <w:r w:rsidRPr="00E62448">
        <w:t>The Cid his henchmen plundered the encampment far and wide</w:t>
      </w:r>
    </w:p>
    <w:p w14:paraId="11A5ECFE" w14:textId="200C6044" w:rsidR="000276C6" w:rsidRPr="00E62448" w:rsidRDefault="000276C6" w:rsidP="00E62448">
      <w:pPr>
        <w:pStyle w:val="Poetry"/>
      </w:pPr>
      <w:r w:rsidRPr="00E62448">
        <w:t>Of the shields and of the weapons and other wealth beside.</w:t>
      </w:r>
    </w:p>
    <w:p w14:paraId="4712D084" w14:textId="77777777" w:rsidR="00E62448" w:rsidRDefault="000276C6" w:rsidP="00E62448">
      <w:pPr>
        <w:pStyle w:val="Poetry"/>
      </w:pPr>
      <w:r w:rsidRPr="00E62448">
        <w:t xml:space="preserve">Of the Moors they captured there were found five hundred steeds and ten. </w:t>
      </w:r>
    </w:p>
    <w:p w14:paraId="25819029" w14:textId="15D5D32B" w:rsidR="000276C6" w:rsidRPr="00E62448" w:rsidRDefault="000276C6" w:rsidP="00E62448">
      <w:pPr>
        <w:pStyle w:val="Poetry"/>
      </w:pPr>
      <w:r w:rsidRPr="00E62448">
        <w:lastRenderedPageBreak/>
        <w:t>And there was great rejoicing among those Christian men,</w:t>
      </w:r>
    </w:p>
    <w:p w14:paraId="3226A90E" w14:textId="77777777" w:rsidR="00E62448" w:rsidRDefault="000276C6" w:rsidP="00E62448">
      <w:pPr>
        <w:pStyle w:val="Poetry"/>
      </w:pPr>
      <w:r w:rsidRPr="00E62448">
        <w:t xml:space="preserve">And the lost of their number were but fifteen all told. </w:t>
      </w:r>
    </w:p>
    <w:p w14:paraId="76843E19" w14:textId="37D64520" w:rsidR="000276C6" w:rsidRPr="00E62448" w:rsidRDefault="000276C6" w:rsidP="00E62448">
      <w:pPr>
        <w:pStyle w:val="Poetry"/>
      </w:pPr>
      <w:r w:rsidRPr="00E62448">
        <w:t>They brought a countless treasure of silver and of gold.</w:t>
      </w:r>
    </w:p>
    <w:p w14:paraId="4A4F30AE" w14:textId="35428FCD" w:rsidR="000276C6" w:rsidRPr="00E62448" w:rsidRDefault="000276C6" w:rsidP="00E62448">
      <w:pPr>
        <w:pStyle w:val="Poetry"/>
      </w:pPr>
      <w:r w:rsidRPr="00E62448">
        <w:t>Enriched were all those Christians with the spoil that they had ta’en</w:t>
      </w:r>
    </w:p>
    <w:p w14:paraId="5B0B56C1" w14:textId="77777777" w:rsidR="000276C6" w:rsidRPr="00E62448" w:rsidRDefault="000276C6" w:rsidP="00E62448">
      <w:pPr>
        <w:pStyle w:val="Poetry"/>
      </w:pPr>
      <w:r w:rsidRPr="00E62448">
        <w:t>And back unto their castle they restored the Moors again;</w:t>
      </w:r>
    </w:p>
    <w:p w14:paraId="162C2E39" w14:textId="77777777" w:rsidR="00E62448" w:rsidRDefault="000276C6" w:rsidP="00E62448">
      <w:pPr>
        <w:pStyle w:val="Poetry"/>
      </w:pPr>
      <w:r w:rsidRPr="00E62448">
        <w:t xml:space="preserve">To give them something further he gave command and bade. </w:t>
      </w:r>
    </w:p>
    <w:p w14:paraId="5D0C1842" w14:textId="55937CEB" w:rsidR="000276C6" w:rsidRPr="00E62448" w:rsidRDefault="000276C6" w:rsidP="00E62448">
      <w:pPr>
        <w:pStyle w:val="Poetry"/>
      </w:pPr>
      <w:r w:rsidRPr="00E62448">
        <w:t>With all his train of henchmen the Cid was passing glad.</w:t>
      </w:r>
    </w:p>
    <w:p w14:paraId="340B7644" w14:textId="77777777" w:rsidR="000276C6" w:rsidRPr="00E62448" w:rsidRDefault="000276C6" w:rsidP="00E62448">
      <w:pPr>
        <w:pStyle w:val="Poetry"/>
      </w:pPr>
      <w:r w:rsidRPr="00E62448">
        <w:t>He gave some monies, some much goods to be divided fair,</w:t>
      </w:r>
    </w:p>
    <w:p w14:paraId="36C4E3D3" w14:textId="2C77DA9F" w:rsidR="000276C6" w:rsidRPr="00E62448" w:rsidRDefault="000276C6" w:rsidP="00E62448">
      <w:pPr>
        <w:pStyle w:val="Poetry"/>
      </w:pPr>
      <w:r w:rsidRPr="00E62448">
        <w:t>And full an hundred horses fell to the Cid’s fifth share.</w:t>
      </w:r>
    </w:p>
    <w:p w14:paraId="74988F78" w14:textId="77777777" w:rsidR="00E62448" w:rsidRDefault="000276C6" w:rsidP="00E62448">
      <w:pPr>
        <w:pStyle w:val="Poetry"/>
      </w:pPr>
      <w:r w:rsidRPr="00E62448">
        <w:t xml:space="preserve">God’s name! his every vassal nobly did he requite, </w:t>
      </w:r>
    </w:p>
    <w:p w14:paraId="3A64D651" w14:textId="0D0ADBA2" w:rsidR="000276C6" w:rsidRPr="00E62448" w:rsidRDefault="000276C6" w:rsidP="00E62448">
      <w:pPr>
        <w:pStyle w:val="Poetry"/>
      </w:pPr>
      <w:r w:rsidRPr="00E62448">
        <w:t>Not only the footsoldiers but likewise every knight.</w:t>
      </w:r>
    </w:p>
    <w:p w14:paraId="6B354EDC" w14:textId="77777777" w:rsidR="00E62448" w:rsidRDefault="000276C6" w:rsidP="00E62448">
      <w:pPr>
        <w:pStyle w:val="Poetry"/>
      </w:pPr>
      <w:r w:rsidRPr="00E62448">
        <w:t xml:space="preserve">He who in happy hour was born wrought well his government, </w:t>
      </w:r>
    </w:p>
    <w:p w14:paraId="497EB1E6" w14:textId="1BC4E296" w:rsidR="000276C6" w:rsidRPr="00E62448" w:rsidRDefault="000276C6" w:rsidP="00E62448">
      <w:pPr>
        <w:pStyle w:val="Poetry"/>
      </w:pPr>
      <w:r w:rsidRPr="00E62448">
        <w:t>And all whom he brought with him therewith were well content.</w:t>
      </w:r>
    </w:p>
    <w:p w14:paraId="1C7BA18B" w14:textId="1025F1C5" w:rsidR="000276C6" w:rsidRPr="00E62448" w:rsidRDefault="000276C6" w:rsidP="00E62448">
      <w:pPr>
        <w:pStyle w:val="Poetry"/>
      </w:pPr>
      <w:r w:rsidRPr="00E62448">
        <w:t>“Harken to me, Minaya, my own right arm art thou.</w:t>
      </w:r>
    </w:p>
    <w:p w14:paraId="3E5B9C9E" w14:textId="77777777" w:rsidR="00E62448" w:rsidRDefault="000276C6" w:rsidP="00E62448">
      <w:pPr>
        <w:pStyle w:val="Poetry"/>
      </w:pPr>
      <w:r w:rsidRPr="00E62448">
        <w:t xml:space="preserve">Of the wealth, wherewith our army the Creator did endow, </w:t>
      </w:r>
    </w:p>
    <w:p w14:paraId="5C70A002" w14:textId="77777777" w:rsidR="00E62448" w:rsidRDefault="000276C6" w:rsidP="00E62448">
      <w:pPr>
        <w:pStyle w:val="Poetry"/>
      </w:pPr>
      <w:r w:rsidRPr="00E62448">
        <w:t xml:space="preserve">Take in thine hand whatever thou deemest good to choose. </w:t>
      </w:r>
    </w:p>
    <w:p w14:paraId="7E4BACA3" w14:textId="77777777" w:rsidR="00E62448" w:rsidRDefault="000276C6" w:rsidP="00E62448">
      <w:pPr>
        <w:pStyle w:val="Poetry"/>
      </w:pPr>
      <w:r w:rsidRPr="00E62448">
        <w:t xml:space="preserve">To Castile I fain would send thee to carry there the news </w:t>
      </w:r>
    </w:p>
    <w:p w14:paraId="4DF114EE" w14:textId="67B74E82" w:rsidR="000276C6" w:rsidRPr="00E62448" w:rsidRDefault="000276C6" w:rsidP="00E62448">
      <w:pPr>
        <w:pStyle w:val="Poetry"/>
      </w:pPr>
      <w:r w:rsidRPr="00E62448">
        <w:t>Of our triumph. To Alphonso the King who banished me</w:t>
      </w:r>
    </w:p>
    <w:p w14:paraId="34BCDA95" w14:textId="2A06E338" w:rsidR="000276C6" w:rsidRPr="00E62448" w:rsidRDefault="000276C6" w:rsidP="00E62448">
      <w:pPr>
        <w:pStyle w:val="Poetry"/>
      </w:pPr>
      <w:r w:rsidRPr="00E62448">
        <w:t>A gift of thirty horses I desire to send with thee.</w:t>
      </w:r>
    </w:p>
    <w:p w14:paraId="4C1A6417" w14:textId="77777777" w:rsidR="000276C6" w:rsidRPr="00E62448" w:rsidRDefault="000276C6" w:rsidP="00E62448">
      <w:pPr>
        <w:pStyle w:val="Poetry"/>
      </w:pPr>
      <w:r w:rsidRPr="00E62448">
        <w:t>Saddled is every charger, each steed is bridled well.</w:t>
      </w:r>
    </w:p>
    <w:p w14:paraId="07610765" w14:textId="77777777" w:rsidR="00E62448" w:rsidRDefault="000276C6" w:rsidP="00E62448">
      <w:pPr>
        <w:pStyle w:val="Poetry"/>
      </w:pPr>
      <w:r w:rsidRPr="00E62448">
        <w:t xml:space="preserve">There hangeth a good war-sword at the pommel of each selle.” </w:t>
      </w:r>
    </w:p>
    <w:p w14:paraId="2B7E97A7" w14:textId="65479D0E" w:rsidR="000276C6" w:rsidRPr="00E62448" w:rsidRDefault="000276C6" w:rsidP="00E62448">
      <w:pPr>
        <w:pStyle w:val="Poetry"/>
      </w:pPr>
      <w:r w:rsidRPr="00E62448">
        <w:t>Said Minaya Alvar Fañez: “I will do it with good cheer.</w:t>
      </w:r>
    </w:p>
    <w:p w14:paraId="0607B577" w14:textId="77777777" w:rsidR="000276C6" w:rsidRDefault="000276C6" w:rsidP="000276C6">
      <w:pPr>
        <w:pStyle w:val="BodyText"/>
      </w:pPr>
    </w:p>
    <w:p w14:paraId="70C94D73" w14:textId="77777777" w:rsidR="000276C6" w:rsidRPr="00E62448" w:rsidRDefault="000276C6" w:rsidP="00E62448">
      <w:pPr>
        <w:pStyle w:val="Heading4"/>
      </w:pPr>
      <w:r w:rsidRPr="00E62448">
        <w:t>XLI</w:t>
      </w:r>
    </w:p>
    <w:p w14:paraId="75AD2FF5" w14:textId="77777777" w:rsidR="000276C6" w:rsidRPr="00E62448" w:rsidRDefault="000276C6" w:rsidP="00E62448">
      <w:pPr>
        <w:pStyle w:val="Poetry"/>
      </w:pPr>
      <w:r w:rsidRPr="00E62448">
        <w:t>“Of the gold and the fine silver, behold a bootful here</w:t>
      </w:r>
    </w:p>
    <w:p w14:paraId="1015BB86" w14:textId="4E1F0DA4" w:rsidR="000276C6" w:rsidRPr="00E62448" w:rsidRDefault="000276C6" w:rsidP="00E62448">
      <w:pPr>
        <w:pStyle w:val="Poetry"/>
      </w:pPr>
      <w:r w:rsidRPr="00E62448">
        <w:t>Nothing thereto is lacking. Thou shalt pay the money down</w:t>
      </w:r>
    </w:p>
    <w:p w14:paraId="7E840A05" w14:textId="77777777" w:rsidR="00E62448" w:rsidRDefault="000276C6" w:rsidP="00E62448">
      <w:pPr>
        <w:pStyle w:val="Poetry"/>
      </w:pPr>
      <w:r w:rsidRPr="00E62448">
        <w:t xml:space="preserve">At Saint Mary’s Church for masses fifty score in Burgos town; </w:t>
      </w:r>
    </w:p>
    <w:p w14:paraId="3E83839E" w14:textId="77777777" w:rsidR="00E62448" w:rsidRDefault="000276C6" w:rsidP="00E62448">
      <w:pPr>
        <w:pStyle w:val="Poetry"/>
      </w:pPr>
      <w:r w:rsidRPr="00E62448">
        <w:t xml:space="preserve">To my wife and to my daughters the remainder do thou bear. </w:t>
      </w:r>
    </w:p>
    <w:p w14:paraId="4E3B31E0" w14:textId="77777777" w:rsidR="00E62448" w:rsidRDefault="000276C6" w:rsidP="00E62448">
      <w:pPr>
        <w:pStyle w:val="Poetry"/>
      </w:pPr>
      <w:r w:rsidRPr="00E62448">
        <w:t xml:space="preserve">Let them offer day and night for me continually their prayer. </w:t>
      </w:r>
    </w:p>
    <w:p w14:paraId="2CC7BE5A" w14:textId="4FF52D59" w:rsidR="000276C6" w:rsidRDefault="000276C6" w:rsidP="00E62448">
      <w:pPr>
        <w:pStyle w:val="Poetry"/>
      </w:pPr>
      <w:r w:rsidRPr="00E62448">
        <w:t>If I live, exceeding wealthy all of those dames shall be.</w:t>
      </w:r>
    </w:p>
    <w:p w14:paraId="0BD99A68" w14:textId="77777777" w:rsidR="00E62448" w:rsidRPr="00E62448" w:rsidRDefault="00E62448" w:rsidP="00E62448">
      <w:pPr>
        <w:pStyle w:val="Poetry"/>
      </w:pPr>
    </w:p>
    <w:p w14:paraId="05DE3ECB" w14:textId="77777777" w:rsidR="000276C6" w:rsidRPr="00E62448" w:rsidRDefault="000276C6" w:rsidP="00E62448">
      <w:pPr>
        <w:pStyle w:val="Heading4"/>
      </w:pPr>
      <w:r w:rsidRPr="00E62448">
        <w:t>XLII</w:t>
      </w:r>
    </w:p>
    <w:p w14:paraId="3A1B98C9" w14:textId="231F7E7E" w:rsidR="000276C6" w:rsidRDefault="000276C6" w:rsidP="00E62448">
      <w:pPr>
        <w:pStyle w:val="Poetry"/>
      </w:pPr>
      <w:r>
        <w:t>Minaya</w:t>
      </w:r>
      <w:r>
        <w:rPr>
          <w:spacing w:val="-7"/>
        </w:rPr>
        <w:t xml:space="preserve"> </w:t>
      </w:r>
      <w:r>
        <w:t>Alvar</w:t>
      </w:r>
      <w:r>
        <w:rPr>
          <w:spacing w:val="-7"/>
        </w:rPr>
        <w:t xml:space="preserve"> </w:t>
      </w:r>
      <w:r>
        <w:t>Fañez,</w:t>
      </w:r>
      <w:r>
        <w:rPr>
          <w:spacing w:val="-6"/>
        </w:rPr>
        <w:t xml:space="preserve"> </w:t>
      </w:r>
      <w:r>
        <w:t>therewith</w:t>
      </w:r>
      <w:r>
        <w:rPr>
          <w:spacing w:val="-7"/>
        </w:rPr>
        <w:t xml:space="preserve"> </w:t>
      </w:r>
      <w:r>
        <w:t>content</w:t>
      </w:r>
      <w:r>
        <w:rPr>
          <w:spacing w:val="-6"/>
        </w:rPr>
        <w:t xml:space="preserve"> </w:t>
      </w:r>
      <w:r>
        <w:t>was</w:t>
      </w:r>
      <w:r>
        <w:rPr>
          <w:spacing w:val="-7"/>
        </w:rPr>
        <w:t xml:space="preserve"> </w:t>
      </w:r>
      <w:r>
        <w:t>he.</w:t>
      </w:r>
    </w:p>
    <w:p w14:paraId="7C05D110" w14:textId="77777777" w:rsidR="00E62448" w:rsidRDefault="000276C6" w:rsidP="00E62448">
      <w:pPr>
        <w:pStyle w:val="Poetry"/>
        <w:rPr>
          <w:spacing w:val="-52"/>
        </w:rPr>
      </w:pPr>
      <w:r>
        <w:t>They</w:t>
      </w:r>
      <w:r>
        <w:rPr>
          <w:spacing w:val="-5"/>
        </w:rPr>
        <w:t xml:space="preserve"> </w:t>
      </w:r>
      <w:r>
        <w:t>made</w:t>
      </w:r>
      <w:r>
        <w:rPr>
          <w:spacing w:val="-5"/>
        </w:rPr>
        <w:t xml:space="preserve"> </w:t>
      </w:r>
      <w:r>
        <w:t>a</w:t>
      </w:r>
      <w:r>
        <w:rPr>
          <w:spacing w:val="-5"/>
        </w:rPr>
        <w:t xml:space="preserve"> </w:t>
      </w:r>
      <w:r>
        <w:t>choice</w:t>
      </w:r>
      <w:r>
        <w:rPr>
          <w:spacing w:val="-5"/>
        </w:rPr>
        <w:t xml:space="preserve"> </w:t>
      </w:r>
      <w:r>
        <w:t>of</w:t>
      </w:r>
      <w:r>
        <w:rPr>
          <w:spacing w:val="-5"/>
        </w:rPr>
        <w:t xml:space="preserve"> </w:t>
      </w:r>
      <w:r>
        <w:t>henchmen</w:t>
      </w:r>
      <w:r>
        <w:rPr>
          <w:spacing w:val="-5"/>
        </w:rPr>
        <w:t xml:space="preserve"> </w:t>
      </w:r>
      <w:r>
        <w:t>along</w:t>
      </w:r>
      <w:r>
        <w:rPr>
          <w:spacing w:val="-5"/>
        </w:rPr>
        <w:t xml:space="preserve"> </w:t>
      </w:r>
      <w:r>
        <w:t>with</w:t>
      </w:r>
      <w:r>
        <w:rPr>
          <w:spacing w:val="-5"/>
        </w:rPr>
        <w:t xml:space="preserve"> </w:t>
      </w:r>
      <w:r>
        <w:t>him</w:t>
      </w:r>
      <w:r>
        <w:rPr>
          <w:spacing w:val="-5"/>
        </w:rPr>
        <w:t xml:space="preserve"> </w:t>
      </w:r>
      <w:r>
        <w:t>to</w:t>
      </w:r>
      <w:r>
        <w:rPr>
          <w:spacing w:val="-5"/>
        </w:rPr>
        <w:t xml:space="preserve"> </w:t>
      </w:r>
      <w:r>
        <w:t>ride.</w:t>
      </w:r>
      <w:r>
        <w:rPr>
          <w:spacing w:val="-52"/>
        </w:rPr>
        <w:t xml:space="preserve"> </w:t>
      </w:r>
    </w:p>
    <w:p w14:paraId="4FC122D9" w14:textId="0A445F39" w:rsidR="000276C6" w:rsidRDefault="000276C6" w:rsidP="00E62448">
      <w:pPr>
        <w:pStyle w:val="Poetry"/>
      </w:pPr>
      <w:r>
        <w:lastRenderedPageBreak/>
        <w:t>They</w:t>
      </w:r>
      <w:r>
        <w:rPr>
          <w:spacing w:val="-9"/>
        </w:rPr>
        <w:t xml:space="preserve"> </w:t>
      </w:r>
      <w:r>
        <w:t>fed</w:t>
      </w:r>
      <w:r>
        <w:rPr>
          <w:spacing w:val="-8"/>
        </w:rPr>
        <w:t xml:space="preserve"> </w:t>
      </w:r>
      <w:r>
        <w:t>the</w:t>
      </w:r>
      <w:r>
        <w:rPr>
          <w:spacing w:val="-8"/>
        </w:rPr>
        <w:t xml:space="preserve"> </w:t>
      </w:r>
      <w:r>
        <w:t>steeds.</w:t>
      </w:r>
      <w:r>
        <w:rPr>
          <w:spacing w:val="-9"/>
        </w:rPr>
        <w:t xml:space="preserve"> </w:t>
      </w:r>
      <w:r>
        <w:t>Already</w:t>
      </w:r>
      <w:r>
        <w:rPr>
          <w:spacing w:val="-8"/>
        </w:rPr>
        <w:t xml:space="preserve"> </w:t>
      </w:r>
      <w:r>
        <w:t>came</w:t>
      </w:r>
      <w:r>
        <w:rPr>
          <w:spacing w:val="-8"/>
        </w:rPr>
        <w:t xml:space="preserve"> </w:t>
      </w:r>
      <w:r>
        <w:t>on</w:t>
      </w:r>
      <w:r>
        <w:rPr>
          <w:spacing w:val="-9"/>
        </w:rPr>
        <w:t xml:space="preserve"> </w:t>
      </w:r>
      <w:r>
        <w:t>the</w:t>
      </w:r>
      <w:r>
        <w:rPr>
          <w:spacing w:val="-8"/>
        </w:rPr>
        <w:t xml:space="preserve"> </w:t>
      </w:r>
      <w:r>
        <w:t>eventide.</w:t>
      </w:r>
    </w:p>
    <w:p w14:paraId="3F62B1C7" w14:textId="06325E55" w:rsidR="000276C6" w:rsidRDefault="000276C6" w:rsidP="00E62448">
      <w:pPr>
        <w:pStyle w:val="Poetry"/>
      </w:pPr>
      <w:r>
        <w:t>Roy</w:t>
      </w:r>
      <w:r>
        <w:rPr>
          <w:spacing w:val="-10"/>
        </w:rPr>
        <w:t xml:space="preserve"> </w:t>
      </w:r>
      <w:r>
        <w:t>Diaz</w:t>
      </w:r>
      <w:r>
        <w:rPr>
          <w:spacing w:val="-9"/>
        </w:rPr>
        <w:t xml:space="preserve"> </w:t>
      </w:r>
      <w:r>
        <w:t>would</w:t>
      </w:r>
      <w:r>
        <w:rPr>
          <w:spacing w:val="-9"/>
        </w:rPr>
        <w:t xml:space="preserve"> </w:t>
      </w:r>
      <w:r>
        <w:t>decide</w:t>
      </w:r>
      <w:r>
        <w:rPr>
          <w:spacing w:val="-9"/>
        </w:rPr>
        <w:t xml:space="preserve"> </w:t>
      </w:r>
      <w:r>
        <w:t>it</w:t>
      </w:r>
      <w:r>
        <w:rPr>
          <w:spacing w:val="-9"/>
        </w:rPr>
        <w:t xml:space="preserve"> </w:t>
      </w:r>
      <w:r>
        <w:t>with</w:t>
      </w:r>
      <w:r>
        <w:rPr>
          <w:spacing w:val="-9"/>
        </w:rPr>
        <w:t xml:space="preserve"> </w:t>
      </w:r>
      <w:r>
        <w:t>his</w:t>
      </w:r>
      <w:r>
        <w:rPr>
          <w:spacing w:val="-9"/>
        </w:rPr>
        <w:t xml:space="preserve"> </w:t>
      </w:r>
      <w:r>
        <w:t>companions</w:t>
      </w:r>
      <w:r>
        <w:rPr>
          <w:spacing w:val="-9"/>
        </w:rPr>
        <w:t xml:space="preserve"> </w:t>
      </w:r>
      <w:r>
        <w:t>leal.</w:t>
      </w:r>
    </w:p>
    <w:p w14:paraId="55599EBF" w14:textId="77777777" w:rsidR="00E62448" w:rsidRDefault="00E62448" w:rsidP="00E62448">
      <w:pPr>
        <w:pStyle w:val="Poetry"/>
      </w:pPr>
    </w:p>
    <w:p w14:paraId="484AFC0E" w14:textId="77777777" w:rsidR="000276C6" w:rsidRPr="00E62448" w:rsidRDefault="000276C6" w:rsidP="00E62448">
      <w:pPr>
        <w:pStyle w:val="Heading4"/>
      </w:pPr>
      <w:r w:rsidRPr="00E62448">
        <w:t>XLIII</w:t>
      </w:r>
    </w:p>
    <w:p w14:paraId="7FB479FA" w14:textId="77777777" w:rsidR="000276C6" w:rsidRPr="00E62448" w:rsidRDefault="000276C6" w:rsidP="00E62448">
      <w:pPr>
        <w:pStyle w:val="Poetry"/>
      </w:pPr>
      <w:r w:rsidRPr="00E62448">
        <w:t>“Dost thou then go, Minaya, to the great land of Castile</w:t>
      </w:r>
    </w:p>
    <w:p w14:paraId="49B8644E" w14:textId="4134E552" w:rsidR="000276C6" w:rsidRPr="00E62448" w:rsidRDefault="000276C6" w:rsidP="00E62448">
      <w:pPr>
        <w:pStyle w:val="Poetry"/>
      </w:pPr>
      <w:r w:rsidRPr="00E62448">
        <w:t>And unto our well-wishers with a clear heart canst thou say:</w:t>
      </w:r>
    </w:p>
    <w:p w14:paraId="4617B86E" w14:textId="77777777" w:rsidR="00E62448" w:rsidRDefault="000276C6" w:rsidP="00E62448">
      <w:pPr>
        <w:pStyle w:val="Poetry"/>
      </w:pPr>
      <w:r w:rsidRPr="00E62448">
        <w:t xml:space="preserve">‘God granted us his favor, and we conquered in the fray?’ </w:t>
      </w:r>
    </w:p>
    <w:p w14:paraId="41ECE12C" w14:textId="254E40C6" w:rsidR="000276C6" w:rsidRPr="00E62448" w:rsidRDefault="000276C6" w:rsidP="00E62448">
      <w:pPr>
        <w:pStyle w:val="Poetry"/>
      </w:pPr>
      <w:r w:rsidRPr="00E62448">
        <w:t>If returning thou shalt find us here in this place, ‘tis well;</w:t>
      </w:r>
    </w:p>
    <w:p w14:paraId="378730D9" w14:textId="77777777" w:rsidR="000276C6" w:rsidRPr="00E62448" w:rsidRDefault="000276C6" w:rsidP="00E62448">
      <w:pPr>
        <w:pStyle w:val="Poetry"/>
      </w:pPr>
      <w:r w:rsidRPr="00E62448">
        <w:t>If not, where thou shalt hear of us, go seek us where we dwell.</w:t>
      </w:r>
    </w:p>
    <w:p w14:paraId="5869C2D5" w14:textId="77777777" w:rsidR="000276C6" w:rsidRPr="00E62448" w:rsidRDefault="000276C6" w:rsidP="00E62448">
      <w:pPr>
        <w:pStyle w:val="Poetry"/>
      </w:pPr>
      <w:r w:rsidRPr="00E62448">
        <w:t>For we must gain our daily bread with the lance and with the brand,</w:t>
      </w:r>
    </w:p>
    <w:p w14:paraId="6C644296" w14:textId="619947D9" w:rsidR="000276C6" w:rsidRPr="00E62448" w:rsidRDefault="000276C6" w:rsidP="00E62448">
      <w:pPr>
        <w:pStyle w:val="Poetry"/>
      </w:pPr>
      <w:r w:rsidRPr="00E62448">
        <w:t>Since otherwise we perish here in a barren land.</w:t>
      </w:r>
    </w:p>
    <w:p w14:paraId="5D5B7332" w14:textId="50663309" w:rsidR="000276C6" w:rsidRDefault="000276C6" w:rsidP="00E62448">
      <w:pPr>
        <w:pStyle w:val="Poetry"/>
      </w:pPr>
      <w:r w:rsidRPr="00E62448">
        <w:t>And therefore as methinketh, we must get hence away.”</w:t>
      </w:r>
    </w:p>
    <w:p w14:paraId="7BC0CCFD" w14:textId="77777777" w:rsidR="00E62448" w:rsidRPr="00E62448" w:rsidRDefault="00E62448" w:rsidP="00E62448">
      <w:pPr>
        <w:pStyle w:val="Poetry"/>
      </w:pPr>
    </w:p>
    <w:p w14:paraId="185F2500" w14:textId="77777777" w:rsidR="000276C6" w:rsidRPr="00E62448" w:rsidRDefault="000276C6" w:rsidP="00E62448">
      <w:pPr>
        <w:pStyle w:val="Heading4"/>
      </w:pPr>
      <w:r w:rsidRPr="00E62448">
        <w:t>XLIV</w:t>
      </w:r>
    </w:p>
    <w:p w14:paraId="151B30B1" w14:textId="77777777" w:rsidR="000276C6" w:rsidRDefault="000276C6" w:rsidP="00E62448">
      <w:pPr>
        <w:pStyle w:val="Poetry"/>
      </w:pPr>
      <w:r>
        <w:t>So</w:t>
      </w:r>
      <w:r>
        <w:rPr>
          <w:spacing w:val="-11"/>
        </w:rPr>
        <w:t xml:space="preserve"> </w:t>
      </w:r>
      <w:r>
        <w:t>was</w:t>
      </w:r>
      <w:r>
        <w:rPr>
          <w:spacing w:val="-10"/>
        </w:rPr>
        <w:t xml:space="preserve"> </w:t>
      </w:r>
      <w:r>
        <w:t>it,</w:t>
      </w:r>
      <w:r>
        <w:rPr>
          <w:spacing w:val="-10"/>
        </w:rPr>
        <w:t xml:space="preserve"> </w:t>
      </w:r>
      <w:r>
        <w:t>and</w:t>
      </w:r>
      <w:r>
        <w:rPr>
          <w:spacing w:val="-11"/>
        </w:rPr>
        <w:t xml:space="preserve"> </w:t>
      </w:r>
      <w:r>
        <w:t>Minaya</w:t>
      </w:r>
      <w:r>
        <w:rPr>
          <w:spacing w:val="-10"/>
        </w:rPr>
        <w:t xml:space="preserve"> </w:t>
      </w:r>
      <w:r>
        <w:t>went</w:t>
      </w:r>
      <w:r>
        <w:rPr>
          <w:spacing w:val="-10"/>
        </w:rPr>
        <w:t xml:space="preserve"> </w:t>
      </w:r>
      <w:r>
        <w:t>at</w:t>
      </w:r>
      <w:r>
        <w:rPr>
          <w:spacing w:val="-10"/>
        </w:rPr>
        <w:t xml:space="preserve"> </w:t>
      </w:r>
      <w:r>
        <w:t>the</w:t>
      </w:r>
      <w:r>
        <w:rPr>
          <w:spacing w:val="-11"/>
        </w:rPr>
        <w:t xml:space="preserve"> </w:t>
      </w:r>
      <w:r>
        <w:t>break</w:t>
      </w:r>
      <w:r>
        <w:rPr>
          <w:spacing w:val="-10"/>
        </w:rPr>
        <w:t xml:space="preserve"> </w:t>
      </w:r>
      <w:r>
        <w:t>of</w:t>
      </w:r>
      <w:r>
        <w:rPr>
          <w:spacing w:val="-10"/>
        </w:rPr>
        <w:t xml:space="preserve"> </w:t>
      </w:r>
      <w:r>
        <w:t>day.</w:t>
      </w:r>
    </w:p>
    <w:p w14:paraId="3DC19575" w14:textId="77777777" w:rsidR="00E62448" w:rsidRDefault="000276C6" w:rsidP="00E62448">
      <w:pPr>
        <w:pStyle w:val="Poetry"/>
        <w:rPr>
          <w:spacing w:val="-52"/>
        </w:rPr>
      </w:pPr>
      <w:r>
        <w:t>But there behind the Campeador abode with all his band.</w:t>
      </w:r>
      <w:r>
        <w:rPr>
          <w:spacing w:val="-52"/>
        </w:rPr>
        <w:t xml:space="preserve"> </w:t>
      </w:r>
    </w:p>
    <w:p w14:paraId="4F27B8E9" w14:textId="2E84F541" w:rsidR="000276C6" w:rsidRDefault="000276C6" w:rsidP="00E62448">
      <w:pPr>
        <w:pStyle w:val="Poetry"/>
      </w:pPr>
      <w:r>
        <w:t>And</w:t>
      </w:r>
      <w:r>
        <w:rPr>
          <w:spacing w:val="-8"/>
        </w:rPr>
        <w:t xml:space="preserve"> </w:t>
      </w:r>
      <w:r>
        <w:t>waste</w:t>
      </w:r>
      <w:r>
        <w:rPr>
          <w:spacing w:val="-8"/>
        </w:rPr>
        <w:t xml:space="preserve"> </w:t>
      </w:r>
      <w:r>
        <w:t>was</w:t>
      </w:r>
      <w:r>
        <w:rPr>
          <w:spacing w:val="-8"/>
        </w:rPr>
        <w:t xml:space="preserve"> </w:t>
      </w:r>
      <w:r>
        <w:t>all</w:t>
      </w:r>
      <w:r>
        <w:rPr>
          <w:spacing w:val="-7"/>
        </w:rPr>
        <w:t xml:space="preserve"> </w:t>
      </w:r>
      <w:r>
        <w:t>the</w:t>
      </w:r>
      <w:r>
        <w:rPr>
          <w:spacing w:val="-8"/>
        </w:rPr>
        <w:t xml:space="preserve"> </w:t>
      </w:r>
      <w:r>
        <w:t>country,</w:t>
      </w:r>
      <w:r>
        <w:rPr>
          <w:spacing w:val="-8"/>
        </w:rPr>
        <w:t xml:space="preserve"> </w:t>
      </w:r>
      <w:r>
        <w:t>an</w:t>
      </w:r>
      <w:r>
        <w:rPr>
          <w:spacing w:val="-8"/>
        </w:rPr>
        <w:t xml:space="preserve"> </w:t>
      </w:r>
      <w:r>
        <w:t>exceeding</w:t>
      </w:r>
      <w:r>
        <w:rPr>
          <w:spacing w:val="-7"/>
        </w:rPr>
        <w:t xml:space="preserve"> </w:t>
      </w:r>
      <w:r>
        <w:t>barren</w:t>
      </w:r>
      <w:r>
        <w:rPr>
          <w:spacing w:val="-8"/>
        </w:rPr>
        <w:t xml:space="preserve"> </w:t>
      </w:r>
      <w:r>
        <w:t>land.</w:t>
      </w:r>
    </w:p>
    <w:p w14:paraId="41EDAED7" w14:textId="0F16CAA5" w:rsidR="000276C6" w:rsidRDefault="000276C6" w:rsidP="00E62448">
      <w:pPr>
        <w:pStyle w:val="Poetry"/>
      </w:pPr>
      <w:r>
        <w:t>Each</w:t>
      </w:r>
      <w:r>
        <w:rPr>
          <w:spacing w:val="-6"/>
        </w:rPr>
        <w:t xml:space="preserve"> </w:t>
      </w:r>
      <w:r>
        <w:t>day</w:t>
      </w:r>
      <w:r>
        <w:rPr>
          <w:spacing w:val="-6"/>
        </w:rPr>
        <w:t xml:space="preserve"> </w:t>
      </w:r>
      <w:r>
        <w:t>upon</w:t>
      </w:r>
      <w:r>
        <w:rPr>
          <w:spacing w:val="-6"/>
        </w:rPr>
        <w:t xml:space="preserve"> </w:t>
      </w:r>
      <w:r>
        <w:t>my</w:t>
      </w:r>
      <w:r>
        <w:rPr>
          <w:spacing w:val="-6"/>
        </w:rPr>
        <w:t xml:space="preserve"> </w:t>
      </w:r>
      <w:r>
        <w:t>lord</w:t>
      </w:r>
      <w:r>
        <w:rPr>
          <w:spacing w:val="-6"/>
        </w:rPr>
        <w:t xml:space="preserve"> </w:t>
      </w:r>
      <w:r>
        <w:t>the</w:t>
      </w:r>
      <w:r>
        <w:rPr>
          <w:spacing w:val="-5"/>
        </w:rPr>
        <w:t xml:space="preserve"> </w:t>
      </w:r>
      <w:r>
        <w:t>Cid</w:t>
      </w:r>
      <w:r>
        <w:rPr>
          <w:spacing w:val="-6"/>
        </w:rPr>
        <w:t xml:space="preserve"> </w:t>
      </w:r>
      <w:r>
        <w:t>there</w:t>
      </w:r>
      <w:r>
        <w:rPr>
          <w:spacing w:val="-6"/>
        </w:rPr>
        <w:t xml:space="preserve"> </w:t>
      </w:r>
      <w:r>
        <w:t>in</w:t>
      </w:r>
      <w:r>
        <w:rPr>
          <w:spacing w:val="-6"/>
        </w:rPr>
        <w:t xml:space="preserve"> </w:t>
      </w:r>
      <w:r>
        <w:t>that</w:t>
      </w:r>
      <w:r>
        <w:rPr>
          <w:spacing w:val="-6"/>
        </w:rPr>
        <w:t xml:space="preserve"> </w:t>
      </w:r>
      <w:r>
        <w:t>place</w:t>
      </w:r>
      <w:r>
        <w:rPr>
          <w:spacing w:val="-5"/>
        </w:rPr>
        <w:t xml:space="preserve"> </w:t>
      </w:r>
      <w:r>
        <w:t>they</w:t>
      </w:r>
      <w:r>
        <w:rPr>
          <w:spacing w:val="-6"/>
        </w:rPr>
        <w:t xml:space="preserve"> </w:t>
      </w:r>
      <w:r>
        <w:t>spied,</w:t>
      </w:r>
    </w:p>
    <w:p w14:paraId="689F2565" w14:textId="77777777" w:rsidR="00E62448" w:rsidRDefault="000276C6" w:rsidP="00E62448">
      <w:pPr>
        <w:pStyle w:val="Poetry"/>
        <w:rPr>
          <w:spacing w:val="-52"/>
        </w:rPr>
      </w:pPr>
      <w:r>
        <w:t>The</w:t>
      </w:r>
      <w:r>
        <w:rPr>
          <w:spacing w:val="-3"/>
        </w:rPr>
        <w:t xml:space="preserve"> </w:t>
      </w:r>
      <w:r>
        <w:t>Moors</w:t>
      </w:r>
      <w:r>
        <w:rPr>
          <w:spacing w:val="-3"/>
        </w:rPr>
        <w:t xml:space="preserve"> </w:t>
      </w:r>
      <w:r>
        <w:t>that</w:t>
      </w:r>
      <w:r>
        <w:rPr>
          <w:spacing w:val="-3"/>
        </w:rPr>
        <w:t xml:space="preserve"> </w:t>
      </w:r>
      <w:r>
        <w:t>dwelt</w:t>
      </w:r>
      <w:r>
        <w:rPr>
          <w:spacing w:val="-3"/>
        </w:rPr>
        <w:t xml:space="preserve"> </w:t>
      </w:r>
      <w:r>
        <w:t>on</w:t>
      </w:r>
      <w:r>
        <w:rPr>
          <w:spacing w:val="-3"/>
        </w:rPr>
        <w:t xml:space="preserve"> </w:t>
      </w:r>
      <w:r>
        <w:t>the</w:t>
      </w:r>
      <w:r>
        <w:rPr>
          <w:spacing w:val="-3"/>
        </w:rPr>
        <w:t xml:space="preserve"> </w:t>
      </w:r>
      <w:r>
        <w:t>frontier</w:t>
      </w:r>
      <w:r>
        <w:rPr>
          <w:spacing w:val="-3"/>
        </w:rPr>
        <w:t xml:space="preserve"> </w:t>
      </w:r>
      <w:r>
        <w:t>and</w:t>
      </w:r>
      <w:r>
        <w:rPr>
          <w:spacing w:val="-3"/>
        </w:rPr>
        <w:t xml:space="preserve"> </w:t>
      </w:r>
      <w:r>
        <w:t>outlanders</w:t>
      </w:r>
      <w:r>
        <w:rPr>
          <w:spacing w:val="-3"/>
        </w:rPr>
        <w:t xml:space="preserve"> </w:t>
      </w:r>
      <w:r>
        <w:t>beside.</w:t>
      </w:r>
      <w:r>
        <w:rPr>
          <w:spacing w:val="-52"/>
        </w:rPr>
        <w:t xml:space="preserve"> </w:t>
      </w:r>
    </w:p>
    <w:p w14:paraId="5B407D55" w14:textId="77777777" w:rsidR="00E62448" w:rsidRDefault="000276C6" w:rsidP="00E62448">
      <w:pPr>
        <w:pStyle w:val="Poetry"/>
      </w:pPr>
      <w:r>
        <w:t>Healed</w:t>
      </w:r>
      <w:r>
        <w:rPr>
          <w:spacing w:val="-8"/>
        </w:rPr>
        <w:t xml:space="preserve"> </w:t>
      </w:r>
      <w:r>
        <w:t>was</w:t>
      </w:r>
      <w:r>
        <w:rPr>
          <w:spacing w:val="-8"/>
        </w:rPr>
        <w:t xml:space="preserve"> </w:t>
      </w:r>
      <w:r>
        <w:t>King</w:t>
      </w:r>
      <w:r>
        <w:rPr>
          <w:spacing w:val="-8"/>
        </w:rPr>
        <w:t xml:space="preserve"> </w:t>
      </w:r>
      <w:r>
        <w:t>Fáriz.</w:t>
      </w:r>
      <w:r>
        <w:rPr>
          <w:spacing w:val="-8"/>
        </w:rPr>
        <w:t xml:space="preserve"> </w:t>
      </w:r>
      <w:r>
        <w:t>With</w:t>
      </w:r>
      <w:r>
        <w:rPr>
          <w:spacing w:val="-8"/>
        </w:rPr>
        <w:t xml:space="preserve"> </w:t>
      </w:r>
      <w:r>
        <w:t>him</w:t>
      </w:r>
      <w:r>
        <w:rPr>
          <w:spacing w:val="-8"/>
        </w:rPr>
        <w:t xml:space="preserve"> </w:t>
      </w:r>
      <w:r>
        <w:t>they</w:t>
      </w:r>
      <w:r>
        <w:rPr>
          <w:spacing w:val="-8"/>
        </w:rPr>
        <w:t xml:space="preserve"> </w:t>
      </w:r>
      <w:r>
        <w:t>held</w:t>
      </w:r>
      <w:r>
        <w:rPr>
          <w:spacing w:val="-8"/>
        </w:rPr>
        <w:t xml:space="preserve"> </w:t>
      </w:r>
      <w:r>
        <w:t>a</w:t>
      </w:r>
      <w:r>
        <w:rPr>
          <w:spacing w:val="-8"/>
        </w:rPr>
        <w:t xml:space="preserve"> </w:t>
      </w:r>
      <w:r>
        <w:t>council</w:t>
      </w:r>
      <w:r>
        <w:rPr>
          <w:spacing w:val="-7"/>
        </w:rPr>
        <w:t xml:space="preserve"> </w:t>
      </w:r>
      <w:r>
        <w:t>there,</w:t>
      </w:r>
    </w:p>
    <w:p w14:paraId="48E7565F" w14:textId="77777777" w:rsidR="00E62448" w:rsidRDefault="000276C6" w:rsidP="00E62448">
      <w:pPr>
        <w:pStyle w:val="Poetry"/>
        <w:rPr>
          <w:spacing w:val="1"/>
        </w:rPr>
      </w:pPr>
      <w:r>
        <w:rPr>
          <w:spacing w:val="1"/>
        </w:rPr>
        <w:t xml:space="preserve"> </w:t>
      </w:r>
      <w:r>
        <w:t>The folk that dwelt in Teca and the townsmen of Terrér,</w:t>
      </w:r>
      <w:r>
        <w:rPr>
          <w:spacing w:val="1"/>
        </w:rPr>
        <w:t xml:space="preserve"> </w:t>
      </w:r>
    </w:p>
    <w:p w14:paraId="56595308" w14:textId="54151C31" w:rsidR="000276C6" w:rsidRDefault="000276C6" w:rsidP="00E62448">
      <w:pPr>
        <w:pStyle w:val="Poetry"/>
      </w:pPr>
      <w:r>
        <w:t>And</w:t>
      </w:r>
      <w:r>
        <w:rPr>
          <w:spacing w:val="-6"/>
        </w:rPr>
        <w:t xml:space="preserve"> </w:t>
      </w:r>
      <w:r>
        <w:t>the</w:t>
      </w:r>
      <w:r>
        <w:rPr>
          <w:spacing w:val="-6"/>
        </w:rPr>
        <w:t xml:space="preserve"> </w:t>
      </w:r>
      <w:r>
        <w:t>people</w:t>
      </w:r>
      <w:r>
        <w:rPr>
          <w:spacing w:val="-6"/>
        </w:rPr>
        <w:t xml:space="preserve"> </w:t>
      </w:r>
      <w:r>
        <w:t>of</w:t>
      </w:r>
      <w:r>
        <w:rPr>
          <w:spacing w:val="-6"/>
        </w:rPr>
        <w:t xml:space="preserve"> </w:t>
      </w:r>
      <w:r>
        <w:t>Calatayúd,</w:t>
      </w:r>
      <w:r>
        <w:rPr>
          <w:spacing w:val="-6"/>
        </w:rPr>
        <w:t xml:space="preserve"> </w:t>
      </w:r>
      <w:r>
        <w:t>of</w:t>
      </w:r>
      <w:r>
        <w:rPr>
          <w:spacing w:val="-6"/>
        </w:rPr>
        <w:t xml:space="preserve"> </w:t>
      </w:r>
      <w:r>
        <w:t>the</w:t>
      </w:r>
      <w:r>
        <w:rPr>
          <w:spacing w:val="-6"/>
        </w:rPr>
        <w:t xml:space="preserve"> </w:t>
      </w:r>
      <w:r>
        <w:t>three</w:t>
      </w:r>
      <w:r>
        <w:rPr>
          <w:spacing w:val="-6"/>
        </w:rPr>
        <w:t xml:space="preserve"> </w:t>
      </w:r>
      <w:r>
        <w:t>the</w:t>
      </w:r>
      <w:r>
        <w:rPr>
          <w:spacing w:val="-6"/>
        </w:rPr>
        <w:t xml:space="preserve"> </w:t>
      </w:r>
      <w:r>
        <w:t>fairest</w:t>
      </w:r>
      <w:r>
        <w:rPr>
          <w:spacing w:val="-6"/>
        </w:rPr>
        <w:t xml:space="preserve"> </w:t>
      </w:r>
      <w:r>
        <w:t>town.</w:t>
      </w:r>
    </w:p>
    <w:p w14:paraId="3BD34D72" w14:textId="1F7322CC" w:rsidR="000276C6" w:rsidRDefault="000276C6" w:rsidP="00E62448">
      <w:pPr>
        <w:pStyle w:val="Poetry"/>
      </w:pPr>
      <w:r>
        <w:rPr>
          <w:w w:val="105"/>
        </w:rPr>
        <w:t>In</w:t>
      </w:r>
      <w:r>
        <w:rPr>
          <w:spacing w:val="-13"/>
          <w:w w:val="105"/>
        </w:rPr>
        <w:t xml:space="preserve"> </w:t>
      </w:r>
      <w:r>
        <w:rPr>
          <w:w w:val="105"/>
        </w:rPr>
        <w:t>such</w:t>
      </w:r>
      <w:r>
        <w:rPr>
          <w:spacing w:val="-12"/>
          <w:w w:val="105"/>
        </w:rPr>
        <w:t xml:space="preserve"> </w:t>
      </w:r>
      <w:r>
        <w:rPr>
          <w:w w:val="105"/>
        </w:rPr>
        <w:t>wise</w:t>
      </w:r>
      <w:r>
        <w:rPr>
          <w:spacing w:val="-12"/>
          <w:w w:val="105"/>
        </w:rPr>
        <w:t xml:space="preserve"> </w:t>
      </w:r>
      <w:r>
        <w:rPr>
          <w:w w:val="105"/>
        </w:rPr>
        <w:t>have</w:t>
      </w:r>
      <w:r>
        <w:rPr>
          <w:spacing w:val="-13"/>
          <w:w w:val="105"/>
        </w:rPr>
        <w:t xml:space="preserve"> </w:t>
      </w:r>
      <w:r>
        <w:rPr>
          <w:w w:val="105"/>
        </w:rPr>
        <w:t>they</w:t>
      </w:r>
      <w:r>
        <w:rPr>
          <w:spacing w:val="-12"/>
          <w:w w:val="105"/>
        </w:rPr>
        <w:t xml:space="preserve"> </w:t>
      </w:r>
      <w:r>
        <w:rPr>
          <w:w w:val="105"/>
        </w:rPr>
        <w:t>valued</w:t>
      </w:r>
      <w:r>
        <w:rPr>
          <w:spacing w:val="-12"/>
          <w:w w:val="105"/>
        </w:rPr>
        <w:t xml:space="preserve"> </w:t>
      </w:r>
      <w:r>
        <w:rPr>
          <w:w w:val="105"/>
        </w:rPr>
        <w:t>it</w:t>
      </w:r>
      <w:r>
        <w:rPr>
          <w:spacing w:val="-13"/>
          <w:w w:val="105"/>
        </w:rPr>
        <w:t xml:space="preserve"> </w:t>
      </w:r>
      <w:r>
        <w:rPr>
          <w:w w:val="105"/>
        </w:rPr>
        <w:t>and</w:t>
      </w:r>
      <w:r>
        <w:rPr>
          <w:spacing w:val="-12"/>
          <w:w w:val="105"/>
        </w:rPr>
        <w:t xml:space="preserve"> </w:t>
      </w:r>
      <w:r>
        <w:rPr>
          <w:w w:val="105"/>
        </w:rPr>
        <w:t>on</w:t>
      </w:r>
      <w:r>
        <w:rPr>
          <w:spacing w:val="-12"/>
          <w:w w:val="105"/>
        </w:rPr>
        <w:t xml:space="preserve"> </w:t>
      </w:r>
      <w:r>
        <w:rPr>
          <w:w w:val="105"/>
        </w:rPr>
        <w:t>parchment</w:t>
      </w:r>
      <w:r>
        <w:rPr>
          <w:spacing w:val="-13"/>
          <w:w w:val="105"/>
        </w:rPr>
        <w:t xml:space="preserve"> </w:t>
      </w:r>
      <w:r>
        <w:rPr>
          <w:w w:val="105"/>
        </w:rPr>
        <w:t>set</w:t>
      </w:r>
      <w:r>
        <w:rPr>
          <w:spacing w:val="-12"/>
          <w:w w:val="105"/>
        </w:rPr>
        <w:t xml:space="preserve"> </w:t>
      </w:r>
      <w:r>
        <w:rPr>
          <w:w w:val="105"/>
        </w:rPr>
        <w:t>it</w:t>
      </w:r>
      <w:r>
        <w:rPr>
          <w:spacing w:val="-12"/>
          <w:w w:val="105"/>
        </w:rPr>
        <w:t xml:space="preserve"> </w:t>
      </w:r>
      <w:r>
        <w:rPr>
          <w:w w:val="105"/>
        </w:rPr>
        <w:t>down</w:t>
      </w:r>
    </w:p>
    <w:p w14:paraId="344EEBB3" w14:textId="1F0ABBE9" w:rsidR="000276C6" w:rsidRDefault="000276C6" w:rsidP="00E62448">
      <w:pPr>
        <w:pStyle w:val="Poetry"/>
      </w:pPr>
      <w:r>
        <w:t>That</w:t>
      </w:r>
      <w:r>
        <w:rPr>
          <w:spacing w:val="-7"/>
        </w:rPr>
        <w:t xml:space="preserve"> </w:t>
      </w:r>
      <w:r>
        <w:t>for</w:t>
      </w:r>
      <w:r>
        <w:rPr>
          <w:spacing w:val="-6"/>
        </w:rPr>
        <w:t xml:space="preserve"> </w:t>
      </w:r>
      <w:r>
        <w:t>silver</w:t>
      </w:r>
      <w:r>
        <w:rPr>
          <w:spacing w:val="-6"/>
        </w:rPr>
        <w:t xml:space="preserve"> </w:t>
      </w:r>
      <w:r>
        <w:t>marks</w:t>
      </w:r>
      <w:r>
        <w:rPr>
          <w:spacing w:val="-6"/>
        </w:rPr>
        <w:t xml:space="preserve"> </w:t>
      </w:r>
      <w:r>
        <w:t>three</w:t>
      </w:r>
      <w:r>
        <w:rPr>
          <w:spacing w:val="-6"/>
        </w:rPr>
        <w:t xml:space="preserve"> </w:t>
      </w:r>
      <w:r>
        <w:t>thousand</w:t>
      </w:r>
      <w:r>
        <w:rPr>
          <w:spacing w:val="-7"/>
        </w:rPr>
        <w:t xml:space="preserve"> </w:t>
      </w:r>
      <w:r>
        <w:t>Alcocér</w:t>
      </w:r>
      <w:r>
        <w:rPr>
          <w:spacing w:val="-6"/>
        </w:rPr>
        <w:t xml:space="preserve"> </w:t>
      </w:r>
      <w:r>
        <w:t>the</w:t>
      </w:r>
      <w:r>
        <w:rPr>
          <w:spacing w:val="-6"/>
        </w:rPr>
        <w:t xml:space="preserve"> </w:t>
      </w:r>
      <w:r>
        <w:t>Cid</w:t>
      </w:r>
      <w:r>
        <w:rPr>
          <w:spacing w:val="-6"/>
        </w:rPr>
        <w:t xml:space="preserve"> </w:t>
      </w:r>
      <w:r>
        <w:t>did</w:t>
      </w:r>
      <w:r>
        <w:rPr>
          <w:spacing w:val="-6"/>
        </w:rPr>
        <w:t xml:space="preserve"> </w:t>
      </w:r>
      <w:r>
        <w:t>sell.</w:t>
      </w:r>
    </w:p>
    <w:p w14:paraId="79D79E47" w14:textId="77777777" w:rsidR="00E62448" w:rsidRDefault="00E62448" w:rsidP="00E62448">
      <w:pPr>
        <w:pStyle w:val="Poetry"/>
      </w:pPr>
    </w:p>
    <w:p w14:paraId="52B51156" w14:textId="77777777" w:rsidR="000276C6" w:rsidRPr="00E62448" w:rsidRDefault="000276C6" w:rsidP="00E62448">
      <w:pPr>
        <w:pStyle w:val="Heading4"/>
      </w:pPr>
      <w:r w:rsidRPr="00E62448">
        <w:t>XLV</w:t>
      </w:r>
    </w:p>
    <w:p w14:paraId="0766EBE2" w14:textId="77777777" w:rsidR="000276C6" w:rsidRPr="00E62448" w:rsidRDefault="000276C6" w:rsidP="00E62448">
      <w:pPr>
        <w:pStyle w:val="Poetry"/>
      </w:pPr>
      <w:r w:rsidRPr="00E62448">
        <w:t>Roy Diaz sold them Alcocér. How excellently well</w:t>
      </w:r>
    </w:p>
    <w:p w14:paraId="2D5FF640" w14:textId="77777777" w:rsidR="00E62448" w:rsidRDefault="000276C6" w:rsidP="00E62448">
      <w:pPr>
        <w:pStyle w:val="Poetry"/>
      </w:pPr>
      <w:r w:rsidRPr="00E62448">
        <w:t xml:space="preserve">He paid his vassals! Horse and foot he made them wealthy then, </w:t>
      </w:r>
    </w:p>
    <w:p w14:paraId="1273F633" w14:textId="5FDFF251" w:rsidR="000276C6" w:rsidRPr="00E62448" w:rsidRDefault="000276C6" w:rsidP="00E62448">
      <w:pPr>
        <w:pStyle w:val="Poetry"/>
      </w:pPr>
      <w:r w:rsidRPr="00E62448">
        <w:t>And a poor man you could not find in all his host of men.</w:t>
      </w:r>
    </w:p>
    <w:p w14:paraId="05B8C5BE" w14:textId="5117443F" w:rsidR="000276C6" w:rsidRDefault="000276C6" w:rsidP="00E62448">
      <w:pPr>
        <w:pStyle w:val="Poetry"/>
      </w:pPr>
      <w:r w:rsidRPr="00E62448">
        <w:t>In joy he dwelleth aye who serves a lord of noble heart.</w:t>
      </w:r>
    </w:p>
    <w:p w14:paraId="04A1FCC8" w14:textId="77777777" w:rsidR="00E62448" w:rsidRPr="00E62448" w:rsidRDefault="00E62448" w:rsidP="00E62448">
      <w:pPr>
        <w:pStyle w:val="Poetry"/>
      </w:pPr>
    </w:p>
    <w:p w14:paraId="1C86BAE1" w14:textId="77777777" w:rsidR="000276C6" w:rsidRPr="00E62448" w:rsidRDefault="000276C6" w:rsidP="00E62448">
      <w:pPr>
        <w:pStyle w:val="Heading4"/>
      </w:pPr>
      <w:r w:rsidRPr="00E62448">
        <w:t>XLVI</w:t>
      </w:r>
    </w:p>
    <w:p w14:paraId="0DB41DC2" w14:textId="77777777" w:rsidR="00E62448" w:rsidRDefault="000276C6" w:rsidP="00E62448">
      <w:pPr>
        <w:pStyle w:val="Poetry"/>
      </w:pPr>
      <w:r w:rsidRPr="00E62448">
        <w:t xml:space="preserve">When my lord the Cid was ready from the Castle to depart, </w:t>
      </w:r>
    </w:p>
    <w:p w14:paraId="77BC0DB2" w14:textId="556B3A9B" w:rsidR="000276C6" w:rsidRPr="00E62448" w:rsidRDefault="000276C6" w:rsidP="00E62448">
      <w:pPr>
        <w:pStyle w:val="Poetry"/>
      </w:pPr>
      <w:r w:rsidRPr="00E62448">
        <w:lastRenderedPageBreak/>
        <w:t>The Moors both men and women cried out in bitter woe:</w:t>
      </w:r>
    </w:p>
    <w:p w14:paraId="0DFC3AF5" w14:textId="77777777" w:rsidR="00E62448" w:rsidRDefault="000276C6" w:rsidP="00E62448">
      <w:pPr>
        <w:pStyle w:val="Poetry"/>
      </w:pPr>
      <w:r w:rsidRPr="00E62448">
        <w:t xml:space="preserve">“Lord Cid art thou departing? Still may our prayers go </w:t>
      </w:r>
    </w:p>
    <w:p w14:paraId="04665C34" w14:textId="51E65FF6" w:rsidR="000276C6" w:rsidRPr="00E62448" w:rsidRDefault="000276C6" w:rsidP="00E62448">
      <w:pPr>
        <w:pStyle w:val="Poetry"/>
      </w:pPr>
      <w:r w:rsidRPr="00E62448">
        <w:t>Before thy path, for with thee we are full well content.”</w:t>
      </w:r>
    </w:p>
    <w:p w14:paraId="65EBF827" w14:textId="221390A9" w:rsidR="000276C6" w:rsidRPr="00E62448" w:rsidRDefault="000276C6" w:rsidP="00E62448">
      <w:pPr>
        <w:pStyle w:val="Poetry"/>
      </w:pPr>
      <w:r w:rsidRPr="00E62448">
        <w:t>For my lord the great Cid of Bivár, when from Alcocér he went,</w:t>
      </w:r>
    </w:p>
    <w:p w14:paraId="411848F7" w14:textId="77777777" w:rsidR="00E62448" w:rsidRDefault="000276C6" w:rsidP="00E62448">
      <w:pPr>
        <w:pStyle w:val="Poetry"/>
      </w:pPr>
      <w:r w:rsidRPr="00E62448">
        <w:t xml:space="preserve">The Moors both men and women made lamentation sore. </w:t>
      </w:r>
    </w:p>
    <w:p w14:paraId="25D611BD" w14:textId="77777777" w:rsidR="00E62448" w:rsidRDefault="000276C6" w:rsidP="00E62448">
      <w:pPr>
        <w:pStyle w:val="Poetry"/>
      </w:pPr>
      <w:r w:rsidRPr="00E62448">
        <w:t xml:space="preserve">He lifted up the standard, forth marched the Campeador. </w:t>
      </w:r>
    </w:p>
    <w:p w14:paraId="289BD207" w14:textId="5BB40FFC" w:rsidR="000276C6" w:rsidRPr="00E62448" w:rsidRDefault="000276C6" w:rsidP="00E62448">
      <w:pPr>
        <w:pStyle w:val="Poetry"/>
      </w:pPr>
      <w:r w:rsidRPr="00E62448">
        <w:t>Down the Jalón he hastened, on he went spurring fast.</w:t>
      </w:r>
    </w:p>
    <w:p w14:paraId="7CD5128F" w14:textId="77777777" w:rsidR="000276C6" w:rsidRPr="00E62448" w:rsidRDefault="000276C6" w:rsidP="00E62448">
      <w:pPr>
        <w:pStyle w:val="Poetry"/>
      </w:pPr>
      <w:r w:rsidRPr="00E62448">
        <w:t>He saw birds of happy omen, as from the stream he passed.</w:t>
      </w:r>
    </w:p>
    <w:p w14:paraId="1535E4BF" w14:textId="21DEA951" w:rsidR="000276C6" w:rsidRPr="00E62448" w:rsidRDefault="000276C6" w:rsidP="00E62448">
      <w:pPr>
        <w:pStyle w:val="Poetry"/>
      </w:pPr>
      <w:r w:rsidRPr="00E62448">
        <w:t>Glad were the townsmen of Terrér that he had marched away,</w:t>
      </w:r>
    </w:p>
    <w:p w14:paraId="4F954356" w14:textId="77777777" w:rsidR="000276C6" w:rsidRPr="00E62448" w:rsidRDefault="000276C6" w:rsidP="00E62448">
      <w:pPr>
        <w:pStyle w:val="Poetry"/>
      </w:pPr>
      <w:r w:rsidRPr="00E62448">
        <w:t>And the dwellers in Calatayúd were better pleased than they.</w:t>
      </w:r>
    </w:p>
    <w:p w14:paraId="367C687A" w14:textId="77777777" w:rsidR="00E62448" w:rsidRDefault="000276C6" w:rsidP="00E62448">
      <w:pPr>
        <w:pStyle w:val="Poetry"/>
      </w:pPr>
      <w:r w:rsidRPr="00E62448">
        <w:t xml:space="preserve">But in the town of Alcocér ‘twas grief to all and one, </w:t>
      </w:r>
    </w:p>
    <w:p w14:paraId="749BA457" w14:textId="761248B6" w:rsidR="000276C6" w:rsidRPr="00E62448" w:rsidRDefault="000276C6" w:rsidP="00E62448">
      <w:pPr>
        <w:pStyle w:val="Poetry"/>
      </w:pPr>
      <w:r w:rsidRPr="00E62448">
        <w:t>For many a deed of mercy unto them the Cid had done.</w:t>
      </w:r>
    </w:p>
    <w:p w14:paraId="11FC8C0E" w14:textId="77777777" w:rsidR="000276C6" w:rsidRPr="00E62448" w:rsidRDefault="000276C6" w:rsidP="00E62448">
      <w:pPr>
        <w:pStyle w:val="Poetry"/>
      </w:pPr>
      <w:r w:rsidRPr="00E62448">
        <w:t>My lord the Cid spurred onward. Forward apace he went;</w:t>
      </w:r>
    </w:p>
    <w:p w14:paraId="20959EAC" w14:textId="4DD80F10" w:rsidR="000276C6" w:rsidRPr="00E62448" w:rsidRDefault="000276C6" w:rsidP="00E62448">
      <w:pPr>
        <w:pStyle w:val="Poetry"/>
      </w:pPr>
      <w:r w:rsidRPr="00E62448">
        <w:t>‘Twas near to the hill Monreál that he let pitch his tent.</w:t>
      </w:r>
    </w:p>
    <w:p w14:paraId="26F4FF0F" w14:textId="77777777" w:rsidR="000276C6" w:rsidRPr="00E62448" w:rsidRDefault="000276C6" w:rsidP="00E62448">
      <w:pPr>
        <w:pStyle w:val="Poetry"/>
      </w:pPr>
      <w:r w:rsidRPr="00E62448">
        <w:t>Great is the hill and wondrous and very high likewise.</w:t>
      </w:r>
    </w:p>
    <w:p w14:paraId="084A251E" w14:textId="77777777" w:rsidR="00E62448" w:rsidRDefault="000276C6" w:rsidP="00E62448">
      <w:pPr>
        <w:pStyle w:val="Poetry"/>
      </w:pPr>
      <w:r w:rsidRPr="00E62448">
        <w:t xml:space="preserve">Be it known from no quarter doth he need to dread surprise. </w:t>
      </w:r>
    </w:p>
    <w:p w14:paraId="1FE99C5F" w14:textId="74C6C395" w:rsidR="000276C6" w:rsidRPr="00E62448" w:rsidRDefault="000276C6" w:rsidP="00E62448">
      <w:pPr>
        <w:pStyle w:val="Poetry"/>
      </w:pPr>
      <w:r w:rsidRPr="00E62448">
        <w:t>And first he forced Doróca tribute to him to pay,</w:t>
      </w:r>
    </w:p>
    <w:p w14:paraId="6020ABA5" w14:textId="77777777" w:rsidR="000276C6" w:rsidRPr="00E62448" w:rsidRDefault="000276C6" w:rsidP="00E62448">
      <w:pPr>
        <w:pStyle w:val="Poetry"/>
      </w:pPr>
      <w:r w:rsidRPr="00E62448">
        <w:t>And then levied on Molína on the other side that lay,</w:t>
      </w:r>
    </w:p>
    <w:p w14:paraId="6065CF8D" w14:textId="234B0E78" w:rsidR="000276C6" w:rsidRPr="00E62448" w:rsidRDefault="000276C6" w:rsidP="00E62448">
      <w:pPr>
        <w:pStyle w:val="Poetry"/>
      </w:pPr>
      <w:r w:rsidRPr="00E62448">
        <w:t>Teruél o’er against him to submit he next compelled</w:t>
      </w:r>
    </w:p>
    <w:p w14:paraId="3CD842AB" w14:textId="1176CD77" w:rsidR="000276C6" w:rsidRDefault="000276C6" w:rsidP="00E62448">
      <w:pPr>
        <w:pStyle w:val="Poetry"/>
      </w:pPr>
      <w:r w:rsidRPr="00E62448">
        <w:t>And lastly Celfa de Canál within his power he held.</w:t>
      </w:r>
    </w:p>
    <w:p w14:paraId="15B506BB" w14:textId="77777777" w:rsidR="00E62448" w:rsidRPr="00E62448" w:rsidRDefault="00E62448" w:rsidP="00E62448">
      <w:pPr>
        <w:pStyle w:val="Poetry"/>
      </w:pPr>
    </w:p>
    <w:p w14:paraId="4F8269EB" w14:textId="77777777" w:rsidR="000276C6" w:rsidRPr="00E62448" w:rsidRDefault="000276C6" w:rsidP="00E62448">
      <w:pPr>
        <w:pStyle w:val="Heading4"/>
      </w:pPr>
      <w:r w:rsidRPr="00E62448">
        <w:t>XLVII</w:t>
      </w:r>
    </w:p>
    <w:p w14:paraId="2EAE3BAA" w14:textId="77777777" w:rsidR="00E62448" w:rsidRDefault="000276C6" w:rsidP="00E62448">
      <w:pPr>
        <w:pStyle w:val="Poetry"/>
      </w:pPr>
      <w:r w:rsidRPr="00E62448">
        <w:t xml:space="preserve">May my lord the Cid, Roy Diaz, at all times God’s favor feel. </w:t>
      </w:r>
    </w:p>
    <w:p w14:paraId="5926475E" w14:textId="5CCFE5C2" w:rsidR="000276C6" w:rsidRPr="00E62448" w:rsidRDefault="000276C6" w:rsidP="00E62448">
      <w:pPr>
        <w:pStyle w:val="Poetry"/>
      </w:pPr>
      <w:r w:rsidRPr="00E62448">
        <w:t>Minaya Alvar Fañez has departed to Castile.</w:t>
      </w:r>
    </w:p>
    <w:p w14:paraId="2C8CC9AD" w14:textId="77777777" w:rsidR="000276C6" w:rsidRPr="00E62448" w:rsidRDefault="000276C6" w:rsidP="00E62448">
      <w:pPr>
        <w:pStyle w:val="Poetry"/>
      </w:pPr>
      <w:r w:rsidRPr="00E62448">
        <w:t>To the King thirty horses for a present did he bring.</w:t>
      </w:r>
    </w:p>
    <w:p w14:paraId="3021B43C" w14:textId="31604D16" w:rsidR="000276C6" w:rsidRPr="00E62448" w:rsidRDefault="000276C6" w:rsidP="00E62448">
      <w:pPr>
        <w:pStyle w:val="Poetry"/>
      </w:pPr>
      <w:r w:rsidRPr="00E62448">
        <w:t>And when he had beheld them beautifully smiled the King:</w:t>
      </w:r>
    </w:p>
    <w:p w14:paraId="26709DE1" w14:textId="77777777" w:rsidR="00E62448" w:rsidRDefault="000276C6" w:rsidP="00E62448">
      <w:pPr>
        <w:pStyle w:val="Poetry"/>
      </w:pPr>
      <w:r w:rsidRPr="00E62448">
        <w:t xml:space="preserve">“Who gave thee these, Minaya, so prosper thee the Lord?” </w:t>
      </w:r>
    </w:p>
    <w:p w14:paraId="5821C5DF" w14:textId="77777777" w:rsidR="00E62448" w:rsidRDefault="000276C6" w:rsidP="00E62448">
      <w:pPr>
        <w:pStyle w:val="Poetry"/>
      </w:pPr>
      <w:r w:rsidRPr="00E62448">
        <w:t xml:space="preserve">“Even the Cid Roy Diaz, who in good hour girded sword. </w:t>
      </w:r>
    </w:p>
    <w:p w14:paraId="74CF6073" w14:textId="77777777" w:rsidR="00E62448" w:rsidRDefault="000276C6" w:rsidP="00E62448">
      <w:pPr>
        <w:pStyle w:val="Poetry"/>
      </w:pPr>
      <w:r w:rsidRPr="00E62448">
        <w:t xml:space="preserve">Since you banished him, by cunning has he taken Alcocér. </w:t>
      </w:r>
    </w:p>
    <w:p w14:paraId="180C3917" w14:textId="22B0D45B" w:rsidR="000276C6" w:rsidRPr="00E62448" w:rsidRDefault="000276C6" w:rsidP="00E62448">
      <w:pPr>
        <w:pStyle w:val="Poetry"/>
      </w:pPr>
      <w:r w:rsidRPr="00E62448">
        <w:t>To the King of Valencia the tidings did they bear.</w:t>
      </w:r>
    </w:p>
    <w:p w14:paraId="27F6F249" w14:textId="52933796" w:rsidR="000276C6" w:rsidRPr="00E62448" w:rsidRDefault="000276C6" w:rsidP="00E62448">
      <w:pPr>
        <w:pStyle w:val="Poetry"/>
      </w:pPr>
      <w:r w:rsidRPr="00E62448">
        <w:t>He bade that they besiege him; from every water-well</w:t>
      </w:r>
    </w:p>
    <w:p w14:paraId="47B9A692" w14:textId="77777777" w:rsidR="000276C6" w:rsidRPr="00E62448" w:rsidRDefault="000276C6" w:rsidP="00E62448">
      <w:pPr>
        <w:pStyle w:val="Poetry"/>
      </w:pPr>
      <w:r w:rsidRPr="00E62448">
        <w:t>They cut him off. He sallied forth from the citadel,</w:t>
      </w:r>
    </w:p>
    <w:p w14:paraId="44D75332" w14:textId="77777777" w:rsidR="00E62448" w:rsidRDefault="000276C6" w:rsidP="00E62448">
      <w:pPr>
        <w:pStyle w:val="Poetry"/>
      </w:pPr>
      <w:r w:rsidRPr="00E62448">
        <w:t xml:space="preserve">In the open field he fought them, and he beat in that affray </w:t>
      </w:r>
    </w:p>
    <w:p w14:paraId="6939D6A3" w14:textId="77777777" w:rsidR="00E62448" w:rsidRDefault="000276C6" w:rsidP="00E62448">
      <w:pPr>
        <w:pStyle w:val="Poetry"/>
      </w:pPr>
      <w:r w:rsidRPr="00E62448">
        <w:t xml:space="preserve">Two Moorish kings he captured, sire, a very mighty prey. </w:t>
      </w:r>
    </w:p>
    <w:p w14:paraId="383816E4" w14:textId="139F818E" w:rsidR="000276C6" w:rsidRPr="00E62448" w:rsidRDefault="000276C6" w:rsidP="00E62448">
      <w:pPr>
        <w:pStyle w:val="Poetry"/>
      </w:pPr>
      <w:r w:rsidRPr="00E62448">
        <w:lastRenderedPageBreak/>
        <w:t>Great King, this gift he sends thee. Thine hands and feet also</w:t>
      </w:r>
    </w:p>
    <w:p w14:paraId="5AD2F93A" w14:textId="5A91E790" w:rsidR="000276C6" w:rsidRPr="00E62448" w:rsidRDefault="000276C6" w:rsidP="00E62448">
      <w:pPr>
        <w:pStyle w:val="Poetry"/>
      </w:pPr>
      <w:r w:rsidRPr="00E62448">
        <w:t>He kisses. Show him mercy; such God to thee shall show.”</w:t>
      </w:r>
    </w:p>
    <w:p w14:paraId="6AAFFC16" w14:textId="77777777" w:rsidR="000276C6" w:rsidRPr="00E62448" w:rsidRDefault="000276C6" w:rsidP="00E62448">
      <w:pPr>
        <w:pStyle w:val="Poetry"/>
      </w:pPr>
      <w:r w:rsidRPr="00E62448">
        <w:t>Said the King:</w:t>
      </w:r>
    </w:p>
    <w:p w14:paraId="7C66C5E9" w14:textId="77777777" w:rsidR="000276C6" w:rsidRPr="00E62448" w:rsidRDefault="000276C6" w:rsidP="00E62448">
      <w:pPr>
        <w:pStyle w:val="Poetry"/>
      </w:pPr>
      <w:r w:rsidRPr="00E62448">
        <w:t>“‘Tis over early for one banished, without grace</w:t>
      </w:r>
    </w:p>
    <w:p w14:paraId="44AAE92B" w14:textId="77777777" w:rsidR="00E62448" w:rsidRDefault="000276C6" w:rsidP="00E62448">
      <w:pPr>
        <w:pStyle w:val="Poetry"/>
      </w:pPr>
      <w:r w:rsidRPr="00E62448">
        <w:t xml:space="preserve">In his lord’s sight, to receive it at the end of three week’s space. </w:t>
      </w:r>
    </w:p>
    <w:p w14:paraId="0DC36765" w14:textId="2A6D7840" w:rsidR="000276C6" w:rsidRPr="00E62448" w:rsidRDefault="000276C6" w:rsidP="00E62448">
      <w:pPr>
        <w:pStyle w:val="Poetry"/>
      </w:pPr>
      <w:r w:rsidRPr="00E62448">
        <w:t>But since ‘tis Moorish plunder to take it I consent.</w:t>
      </w:r>
    </w:p>
    <w:p w14:paraId="1C6248F6" w14:textId="4F5B7827" w:rsidR="000276C6" w:rsidRPr="00E62448" w:rsidRDefault="000276C6" w:rsidP="00E62448">
      <w:pPr>
        <w:pStyle w:val="Poetry"/>
      </w:pPr>
      <w:r w:rsidRPr="00E62448">
        <w:t>That the Cid has taken such a spoil, I am full well content.</w:t>
      </w:r>
    </w:p>
    <w:p w14:paraId="17A129E6" w14:textId="77777777" w:rsidR="00E62448" w:rsidRDefault="000276C6" w:rsidP="00E62448">
      <w:pPr>
        <w:pStyle w:val="Poetry"/>
      </w:pPr>
      <w:r w:rsidRPr="00E62448">
        <w:t xml:space="preserve">Beyond all this. Minaya. thine exemption I accord, </w:t>
      </w:r>
    </w:p>
    <w:p w14:paraId="0195D2D9" w14:textId="031D570C" w:rsidR="000276C6" w:rsidRPr="00E62448" w:rsidRDefault="000276C6" w:rsidP="00E62448">
      <w:pPr>
        <w:pStyle w:val="Poetry"/>
      </w:pPr>
      <w:r w:rsidRPr="00E62448">
        <w:t>For all thy lands and honors are unto thee restored.</w:t>
      </w:r>
    </w:p>
    <w:p w14:paraId="1D15D7ED" w14:textId="77777777" w:rsidR="00E62448" w:rsidRDefault="000276C6" w:rsidP="00E62448">
      <w:pPr>
        <w:pStyle w:val="Poetry"/>
      </w:pPr>
      <w:r w:rsidRPr="00E62448">
        <w:t xml:space="preserve">Go and come! Henceforth my favor I grant to thee once more. </w:t>
      </w:r>
    </w:p>
    <w:p w14:paraId="6BC67B43" w14:textId="6A0962D5" w:rsidR="000276C6" w:rsidRDefault="000276C6" w:rsidP="00E62448">
      <w:pPr>
        <w:pStyle w:val="Poetry"/>
      </w:pPr>
      <w:r w:rsidRPr="00E62448">
        <w:t>But to thee I say nothing of the Cid Campeador.</w:t>
      </w:r>
    </w:p>
    <w:p w14:paraId="05216704" w14:textId="77777777" w:rsidR="00E62448" w:rsidRPr="00E62448" w:rsidRDefault="00E62448" w:rsidP="00E62448">
      <w:pPr>
        <w:pStyle w:val="Poetry"/>
      </w:pPr>
    </w:p>
    <w:p w14:paraId="3873AE88" w14:textId="77777777" w:rsidR="000276C6" w:rsidRPr="00E62448" w:rsidRDefault="000276C6" w:rsidP="00E62448">
      <w:pPr>
        <w:pStyle w:val="Heading4"/>
      </w:pPr>
      <w:r w:rsidRPr="00E62448">
        <w:t>XLVIII</w:t>
      </w:r>
    </w:p>
    <w:p w14:paraId="48FB59B8" w14:textId="323CF1BD" w:rsidR="000276C6" w:rsidRPr="00E62448" w:rsidRDefault="000276C6" w:rsidP="00E62448">
      <w:pPr>
        <w:pStyle w:val="Poetry"/>
      </w:pPr>
      <w:r w:rsidRPr="00E62448">
        <w:t>“Beyond this, Alvar Fañez, I am fain to tell it thee</w:t>
      </w:r>
    </w:p>
    <w:p w14:paraId="6DADB82A" w14:textId="77777777" w:rsidR="000276C6" w:rsidRPr="00E62448" w:rsidRDefault="000276C6" w:rsidP="00E62448">
      <w:pPr>
        <w:pStyle w:val="Poetry"/>
      </w:pPr>
      <w:r w:rsidRPr="00E62448">
        <w:t>That whosoever in my realm in that desire may be,</w:t>
      </w:r>
    </w:p>
    <w:p w14:paraId="538E7EBE" w14:textId="77777777" w:rsidR="00E62448" w:rsidRDefault="000276C6" w:rsidP="00E62448">
      <w:pPr>
        <w:pStyle w:val="Poetry"/>
      </w:pPr>
      <w:r w:rsidRPr="00E62448">
        <w:t xml:space="preserve">Let them, the brave and gallant, to the Cid betake them straight. </w:t>
      </w:r>
    </w:p>
    <w:p w14:paraId="3C7F18AC" w14:textId="6712B3F4" w:rsidR="000276C6" w:rsidRPr="00E62448" w:rsidRDefault="000276C6" w:rsidP="00E62448">
      <w:pPr>
        <w:pStyle w:val="Poetry"/>
      </w:pPr>
      <w:r w:rsidRPr="00E62448">
        <w:t>I free them and exempt them both body and estate.”</w:t>
      </w:r>
    </w:p>
    <w:p w14:paraId="72E24A3C" w14:textId="77777777" w:rsidR="000276C6" w:rsidRPr="00E62448" w:rsidRDefault="000276C6" w:rsidP="00E62448">
      <w:pPr>
        <w:pStyle w:val="Poetry"/>
      </w:pPr>
      <w:r w:rsidRPr="00E62448">
        <w:t>Minaya Alvar Fañez has kissed the King’s hands twain:</w:t>
      </w:r>
    </w:p>
    <w:p w14:paraId="6E46D223" w14:textId="315C5981" w:rsidR="000276C6" w:rsidRPr="00E62448" w:rsidRDefault="000276C6" w:rsidP="00E62448">
      <w:pPr>
        <w:pStyle w:val="Poetry"/>
      </w:pPr>
      <w:r w:rsidRPr="00E62448">
        <w:t>“Great thanks, as to my rightful lord I give thee, King, again.</w:t>
      </w:r>
    </w:p>
    <w:p w14:paraId="1176527D" w14:textId="77777777" w:rsidR="00E62448" w:rsidRDefault="000276C6" w:rsidP="00E62448">
      <w:pPr>
        <w:pStyle w:val="Poetry"/>
      </w:pPr>
      <w:r w:rsidRPr="00E62448">
        <w:t xml:space="preserve">This dost thou now, and better yet as at some later hour. </w:t>
      </w:r>
    </w:p>
    <w:p w14:paraId="2DF869C0" w14:textId="3EE27A30" w:rsidR="000276C6" w:rsidRPr="00E62448" w:rsidRDefault="000276C6" w:rsidP="00E62448">
      <w:pPr>
        <w:pStyle w:val="Poetry"/>
      </w:pPr>
      <w:r w:rsidRPr="00E62448">
        <w:t>We shall labor to deserve it, if God will give us power.”</w:t>
      </w:r>
    </w:p>
    <w:p w14:paraId="61FEA45D" w14:textId="77777777" w:rsidR="00E62448" w:rsidRDefault="000276C6" w:rsidP="00E62448">
      <w:pPr>
        <w:pStyle w:val="Poetry"/>
      </w:pPr>
      <w:r w:rsidRPr="00E62448">
        <w:t xml:space="preserve">Said the King: “Minaya, peace for that. Take through Castile thy way. </w:t>
      </w:r>
    </w:p>
    <w:p w14:paraId="2DFDA6EB" w14:textId="00F468CC" w:rsidR="000276C6" w:rsidRDefault="000276C6" w:rsidP="00E62448">
      <w:pPr>
        <w:pStyle w:val="Poetry"/>
      </w:pPr>
      <w:r w:rsidRPr="00E62448">
        <w:t>None shall molest. My lord the Cid seek forth without delay.”</w:t>
      </w:r>
    </w:p>
    <w:p w14:paraId="3B64F888" w14:textId="77777777" w:rsidR="00E62448" w:rsidRPr="00E62448" w:rsidRDefault="00E62448" w:rsidP="00E62448">
      <w:pPr>
        <w:pStyle w:val="Poetry"/>
      </w:pPr>
    </w:p>
    <w:p w14:paraId="76F959BD" w14:textId="77777777" w:rsidR="000276C6" w:rsidRPr="00E62448" w:rsidRDefault="000276C6" w:rsidP="00E62448">
      <w:pPr>
        <w:pStyle w:val="Heading3"/>
      </w:pPr>
      <w:r w:rsidRPr="00E62448">
        <w:t>Cantar II</w:t>
      </w:r>
    </w:p>
    <w:p w14:paraId="0020FA55" w14:textId="2B9F4982" w:rsidR="000276C6" w:rsidRPr="00E62448" w:rsidRDefault="000276C6" w:rsidP="00E62448">
      <w:pPr>
        <w:pStyle w:val="Bodynoindent"/>
        <w:jc w:val="left"/>
        <w:rPr>
          <w:i/>
          <w:iCs/>
        </w:rPr>
      </w:pPr>
      <w:r w:rsidRPr="00E62448">
        <w:rPr>
          <w:i/>
          <w:iCs/>
        </w:rPr>
        <w:t>The Marriage of the Cid’s Daughters</w:t>
      </w:r>
    </w:p>
    <w:p w14:paraId="0C3048BA" w14:textId="77777777" w:rsidR="000276C6" w:rsidRDefault="000276C6" w:rsidP="00E62448">
      <w:pPr>
        <w:pStyle w:val="Heading4"/>
      </w:pPr>
      <w:r>
        <w:t>XCVIII</w:t>
      </w:r>
    </w:p>
    <w:p w14:paraId="0F5972C5" w14:textId="77777777" w:rsidR="00E62448" w:rsidRDefault="000276C6" w:rsidP="00E62448">
      <w:pPr>
        <w:pStyle w:val="Poetry"/>
        <w:rPr>
          <w:spacing w:val="-52"/>
        </w:rPr>
      </w:pPr>
      <w:r>
        <w:rPr>
          <w:spacing w:val="-1"/>
        </w:rPr>
        <w:t>O’er</w:t>
      </w:r>
      <w:r>
        <w:rPr>
          <w:spacing w:val="-13"/>
        </w:rPr>
        <w:t xml:space="preserve"> </w:t>
      </w:r>
      <w:r>
        <w:rPr>
          <w:spacing w:val="-1"/>
        </w:rPr>
        <w:t>the</w:t>
      </w:r>
      <w:r>
        <w:rPr>
          <w:spacing w:val="-13"/>
        </w:rPr>
        <w:t xml:space="preserve"> </w:t>
      </w:r>
      <w:r>
        <w:rPr>
          <w:spacing w:val="-1"/>
        </w:rPr>
        <w:t>mountains,</w:t>
      </w:r>
      <w:r>
        <w:rPr>
          <w:spacing w:val="-13"/>
        </w:rPr>
        <w:t xml:space="preserve"> </w:t>
      </w:r>
      <w:r>
        <w:rPr>
          <w:spacing w:val="-1"/>
        </w:rPr>
        <w:t>o’er</w:t>
      </w:r>
      <w:r>
        <w:rPr>
          <w:spacing w:val="-12"/>
        </w:rPr>
        <w:t xml:space="preserve"> </w:t>
      </w:r>
      <w:r>
        <w:rPr>
          <w:spacing w:val="-1"/>
        </w:rPr>
        <w:t>the</w:t>
      </w:r>
      <w:r>
        <w:rPr>
          <w:spacing w:val="-13"/>
        </w:rPr>
        <w:t xml:space="preserve"> </w:t>
      </w:r>
      <w:r>
        <w:rPr>
          <w:spacing w:val="-1"/>
        </w:rPr>
        <w:t>rivers,</w:t>
      </w:r>
      <w:r>
        <w:rPr>
          <w:spacing w:val="-13"/>
        </w:rPr>
        <w:t xml:space="preserve"> </w:t>
      </w:r>
      <w:r>
        <w:rPr>
          <w:spacing w:val="-1"/>
        </w:rPr>
        <w:t>o’er</w:t>
      </w:r>
      <w:r>
        <w:rPr>
          <w:spacing w:val="-13"/>
        </w:rPr>
        <w:t xml:space="preserve"> </w:t>
      </w:r>
      <w:r>
        <w:rPr>
          <w:spacing w:val="-1"/>
        </w:rPr>
        <w:t>the</w:t>
      </w:r>
      <w:r>
        <w:rPr>
          <w:spacing w:val="-12"/>
        </w:rPr>
        <w:t xml:space="preserve"> </w:t>
      </w:r>
      <w:r>
        <w:rPr>
          <w:spacing w:val="-1"/>
        </w:rPr>
        <w:t>hills</w:t>
      </w:r>
      <w:r>
        <w:rPr>
          <w:spacing w:val="-13"/>
        </w:rPr>
        <w:t xml:space="preserve"> </w:t>
      </w:r>
      <w:r>
        <w:rPr>
          <w:spacing w:val="-1"/>
        </w:rPr>
        <w:t>they</w:t>
      </w:r>
      <w:r>
        <w:rPr>
          <w:spacing w:val="-13"/>
        </w:rPr>
        <w:t xml:space="preserve"> </w:t>
      </w:r>
      <w:r>
        <w:rPr>
          <w:spacing w:val="-1"/>
        </w:rPr>
        <w:t>took</w:t>
      </w:r>
      <w:r>
        <w:rPr>
          <w:spacing w:val="-12"/>
        </w:rPr>
        <w:t xml:space="preserve"> </w:t>
      </w:r>
      <w:r>
        <w:t>the</w:t>
      </w:r>
      <w:r>
        <w:rPr>
          <w:spacing w:val="-13"/>
        </w:rPr>
        <w:t xml:space="preserve"> </w:t>
      </w:r>
      <w:r>
        <w:t>road.</w:t>
      </w:r>
      <w:r>
        <w:rPr>
          <w:spacing w:val="-52"/>
        </w:rPr>
        <w:t xml:space="preserve"> </w:t>
      </w:r>
    </w:p>
    <w:p w14:paraId="3362C3BE" w14:textId="18D3C5D6" w:rsidR="000276C6" w:rsidRDefault="000276C6" w:rsidP="00E62448">
      <w:pPr>
        <w:pStyle w:val="Poetry"/>
      </w:pPr>
      <w:r>
        <w:t>And</w:t>
      </w:r>
      <w:r>
        <w:rPr>
          <w:spacing w:val="-11"/>
        </w:rPr>
        <w:t xml:space="preserve"> </w:t>
      </w:r>
      <w:r>
        <w:t>at</w:t>
      </w:r>
      <w:r>
        <w:rPr>
          <w:spacing w:val="-10"/>
        </w:rPr>
        <w:t xml:space="preserve"> </w:t>
      </w:r>
      <w:r>
        <w:t>length</w:t>
      </w:r>
      <w:r>
        <w:rPr>
          <w:spacing w:val="-10"/>
        </w:rPr>
        <w:t xml:space="preserve"> </w:t>
      </w:r>
      <w:r>
        <w:t>before</w:t>
      </w:r>
      <w:r>
        <w:rPr>
          <w:spacing w:val="-10"/>
        </w:rPr>
        <w:t xml:space="preserve"> </w:t>
      </w:r>
      <w:r>
        <w:t>Valladolíd</w:t>
      </w:r>
      <w:r>
        <w:rPr>
          <w:spacing w:val="-10"/>
        </w:rPr>
        <w:t xml:space="preserve"> </w:t>
      </w:r>
      <w:r>
        <w:t>where</w:t>
      </w:r>
      <w:r>
        <w:rPr>
          <w:spacing w:val="-10"/>
        </w:rPr>
        <w:t xml:space="preserve"> </w:t>
      </w:r>
      <w:r>
        <w:t>the</w:t>
      </w:r>
      <w:r>
        <w:rPr>
          <w:spacing w:val="-10"/>
        </w:rPr>
        <w:t xml:space="preserve"> </w:t>
      </w:r>
      <w:r>
        <w:t>King</w:t>
      </w:r>
      <w:r>
        <w:rPr>
          <w:spacing w:val="-10"/>
        </w:rPr>
        <w:t xml:space="preserve"> </w:t>
      </w:r>
      <w:r>
        <w:t>lay</w:t>
      </w:r>
      <w:r>
        <w:rPr>
          <w:spacing w:val="-10"/>
        </w:rPr>
        <w:t xml:space="preserve"> </w:t>
      </w:r>
      <w:r>
        <w:t>they</w:t>
      </w:r>
      <w:r>
        <w:rPr>
          <w:spacing w:val="-10"/>
        </w:rPr>
        <w:t xml:space="preserve"> </w:t>
      </w:r>
      <w:r>
        <w:t>were.</w:t>
      </w:r>
    </w:p>
    <w:p w14:paraId="0C2F4861" w14:textId="77777777" w:rsidR="000276C6" w:rsidRDefault="000276C6" w:rsidP="00E62448">
      <w:pPr>
        <w:pStyle w:val="Poetry"/>
      </w:pPr>
      <w:r>
        <w:t>Minaya</w:t>
      </w:r>
      <w:r>
        <w:rPr>
          <w:spacing w:val="-5"/>
        </w:rPr>
        <w:t xml:space="preserve"> </w:t>
      </w:r>
      <w:r>
        <w:t>and</w:t>
      </w:r>
      <w:r>
        <w:rPr>
          <w:spacing w:val="-4"/>
        </w:rPr>
        <w:t xml:space="preserve"> </w:t>
      </w:r>
      <w:r>
        <w:t>Per</w:t>
      </w:r>
      <w:r>
        <w:rPr>
          <w:spacing w:val="-4"/>
        </w:rPr>
        <w:t xml:space="preserve"> </w:t>
      </w:r>
      <w:r>
        <w:t>Vermudóz</w:t>
      </w:r>
      <w:r>
        <w:rPr>
          <w:spacing w:val="-4"/>
        </w:rPr>
        <w:t xml:space="preserve"> </w:t>
      </w:r>
      <w:r>
        <w:t>sent</w:t>
      </w:r>
      <w:r>
        <w:rPr>
          <w:spacing w:val="-4"/>
        </w:rPr>
        <w:t xml:space="preserve"> </w:t>
      </w:r>
      <w:r>
        <w:t>tidings</w:t>
      </w:r>
      <w:r>
        <w:rPr>
          <w:spacing w:val="-4"/>
        </w:rPr>
        <w:t xml:space="preserve"> </w:t>
      </w:r>
      <w:r>
        <w:t>to</w:t>
      </w:r>
      <w:r>
        <w:rPr>
          <w:spacing w:val="-4"/>
        </w:rPr>
        <w:t xml:space="preserve"> </w:t>
      </w:r>
      <w:r>
        <w:t>him</w:t>
      </w:r>
      <w:r>
        <w:rPr>
          <w:spacing w:val="-4"/>
        </w:rPr>
        <w:t xml:space="preserve"> </w:t>
      </w:r>
      <w:r>
        <w:t>there,</w:t>
      </w:r>
    </w:p>
    <w:p w14:paraId="0CF86B29" w14:textId="77777777" w:rsidR="000276C6" w:rsidRDefault="000276C6" w:rsidP="00E62448">
      <w:pPr>
        <w:pStyle w:val="Poetry"/>
      </w:pPr>
      <w:r>
        <w:t>That</w:t>
      </w:r>
      <w:r>
        <w:rPr>
          <w:spacing w:val="-6"/>
        </w:rPr>
        <w:t xml:space="preserve"> </w:t>
      </w:r>
      <w:r>
        <w:t>reception</w:t>
      </w:r>
      <w:r>
        <w:rPr>
          <w:spacing w:val="-5"/>
        </w:rPr>
        <w:t xml:space="preserve"> </w:t>
      </w:r>
      <w:r>
        <w:t>to</w:t>
      </w:r>
      <w:r>
        <w:rPr>
          <w:spacing w:val="-5"/>
        </w:rPr>
        <w:t xml:space="preserve"> </w:t>
      </w:r>
      <w:r>
        <w:t>their</w:t>
      </w:r>
      <w:r>
        <w:rPr>
          <w:spacing w:val="-5"/>
        </w:rPr>
        <w:t xml:space="preserve"> </w:t>
      </w:r>
      <w:r>
        <w:t>followers</w:t>
      </w:r>
      <w:r>
        <w:rPr>
          <w:spacing w:val="-5"/>
        </w:rPr>
        <w:t xml:space="preserve"> </w:t>
      </w:r>
      <w:r>
        <w:t>he</w:t>
      </w:r>
      <w:r>
        <w:rPr>
          <w:spacing w:val="-5"/>
        </w:rPr>
        <w:t xml:space="preserve"> </w:t>
      </w:r>
      <w:r>
        <w:t>might</w:t>
      </w:r>
      <w:r>
        <w:rPr>
          <w:spacing w:val="-5"/>
        </w:rPr>
        <w:t xml:space="preserve"> </w:t>
      </w:r>
      <w:r>
        <w:t>bid</w:t>
      </w:r>
      <w:r>
        <w:rPr>
          <w:spacing w:val="-5"/>
        </w:rPr>
        <w:t xml:space="preserve"> </w:t>
      </w:r>
      <w:r>
        <w:t>his</w:t>
      </w:r>
      <w:r>
        <w:rPr>
          <w:spacing w:val="-5"/>
        </w:rPr>
        <w:t xml:space="preserve"> </w:t>
      </w:r>
      <w:r>
        <w:t>men</w:t>
      </w:r>
      <w:r>
        <w:rPr>
          <w:spacing w:val="-5"/>
        </w:rPr>
        <w:t xml:space="preserve"> </w:t>
      </w:r>
      <w:r>
        <w:t>extend.</w:t>
      </w:r>
    </w:p>
    <w:p w14:paraId="3133C708" w14:textId="0703081A" w:rsidR="000276C6" w:rsidRDefault="000276C6" w:rsidP="00E62448">
      <w:pPr>
        <w:pStyle w:val="Poetry"/>
      </w:pPr>
      <w:r>
        <w:t>“My</w:t>
      </w:r>
      <w:r>
        <w:rPr>
          <w:spacing w:val="-8"/>
        </w:rPr>
        <w:t xml:space="preserve"> </w:t>
      </w:r>
      <w:r>
        <w:t>lord</w:t>
      </w:r>
      <w:r>
        <w:rPr>
          <w:spacing w:val="-7"/>
        </w:rPr>
        <w:t xml:space="preserve"> </w:t>
      </w:r>
      <w:r>
        <w:t>Cid</w:t>
      </w:r>
      <w:r>
        <w:rPr>
          <w:spacing w:val="-7"/>
        </w:rPr>
        <w:t xml:space="preserve"> </w:t>
      </w:r>
      <w:r>
        <w:t>of</w:t>
      </w:r>
      <w:r>
        <w:rPr>
          <w:spacing w:val="-7"/>
        </w:rPr>
        <w:t xml:space="preserve"> </w:t>
      </w:r>
      <w:r>
        <w:t>Valencia</w:t>
      </w:r>
      <w:r>
        <w:rPr>
          <w:spacing w:val="-7"/>
        </w:rPr>
        <w:t xml:space="preserve"> </w:t>
      </w:r>
      <w:r>
        <w:t>presents</w:t>
      </w:r>
      <w:r>
        <w:rPr>
          <w:spacing w:val="-7"/>
        </w:rPr>
        <w:t xml:space="preserve"> </w:t>
      </w:r>
      <w:r>
        <w:t>with</w:t>
      </w:r>
      <w:r>
        <w:rPr>
          <w:spacing w:val="-7"/>
        </w:rPr>
        <w:t xml:space="preserve"> </w:t>
      </w:r>
      <w:r>
        <w:t>us</w:t>
      </w:r>
      <w:r>
        <w:rPr>
          <w:spacing w:val="-7"/>
        </w:rPr>
        <w:t xml:space="preserve"> </w:t>
      </w:r>
      <w:r>
        <w:t>doth</w:t>
      </w:r>
      <w:r>
        <w:rPr>
          <w:spacing w:val="-7"/>
        </w:rPr>
        <w:t xml:space="preserve"> </w:t>
      </w:r>
      <w:r>
        <w:t>send.”</w:t>
      </w:r>
    </w:p>
    <w:p w14:paraId="1A5A81BF" w14:textId="77777777" w:rsidR="00E62448" w:rsidRDefault="00E62448" w:rsidP="00E62448">
      <w:pPr>
        <w:pStyle w:val="Poetry"/>
      </w:pPr>
    </w:p>
    <w:p w14:paraId="2A674E28" w14:textId="77777777" w:rsidR="000276C6" w:rsidRPr="00E62448" w:rsidRDefault="000276C6" w:rsidP="00E62448">
      <w:pPr>
        <w:pStyle w:val="Heading4"/>
      </w:pPr>
      <w:r w:rsidRPr="00E62448">
        <w:lastRenderedPageBreak/>
        <w:t>XCIX</w:t>
      </w:r>
    </w:p>
    <w:p w14:paraId="612C8EF7" w14:textId="77777777" w:rsidR="00E62448" w:rsidRDefault="000276C6" w:rsidP="00E62448">
      <w:pPr>
        <w:pStyle w:val="Poetry"/>
      </w:pPr>
      <w:r w:rsidRPr="00E62448">
        <w:t xml:space="preserve">Glad was the King. Man gladder you never yet did see. </w:t>
      </w:r>
    </w:p>
    <w:p w14:paraId="582E1C9C" w14:textId="1D304DFC" w:rsidR="000276C6" w:rsidRPr="00E62448" w:rsidRDefault="000276C6" w:rsidP="00E62448">
      <w:pPr>
        <w:pStyle w:val="Poetry"/>
      </w:pPr>
      <w:r w:rsidRPr="00E62448">
        <w:t>He commanded all his nobles to ride forth hastily.</w:t>
      </w:r>
    </w:p>
    <w:p w14:paraId="7C0C82D5" w14:textId="77777777" w:rsidR="000276C6" w:rsidRPr="00E62448" w:rsidRDefault="000276C6" w:rsidP="00E62448">
      <w:pPr>
        <w:pStyle w:val="Poetry"/>
      </w:pPr>
      <w:r w:rsidRPr="00E62448">
        <w:t>And forth among the first of them did King Alfonso go,</w:t>
      </w:r>
    </w:p>
    <w:p w14:paraId="07041061" w14:textId="77777777" w:rsidR="000276C6" w:rsidRPr="00E62448" w:rsidRDefault="000276C6" w:rsidP="00E62448">
      <w:pPr>
        <w:pStyle w:val="Poetry"/>
      </w:pPr>
      <w:r w:rsidRPr="00E62448">
        <w:t>Of him who in good hour was born the tidings for to know.</w:t>
      </w:r>
    </w:p>
    <w:p w14:paraId="41F51B66" w14:textId="629F7F75" w:rsidR="000276C6" w:rsidRPr="00E62448" w:rsidRDefault="000276C6" w:rsidP="00E62448">
      <w:pPr>
        <w:pStyle w:val="Poetry"/>
      </w:pPr>
      <w:r w:rsidRPr="00E62448">
        <w:t>Know you the Heirs of Carrión happed in that place to be,</w:t>
      </w:r>
    </w:p>
    <w:p w14:paraId="732900CD" w14:textId="77777777" w:rsidR="000276C6" w:rsidRPr="00E62448" w:rsidRDefault="000276C6" w:rsidP="00E62448">
      <w:pPr>
        <w:pStyle w:val="Poetry"/>
      </w:pPr>
      <w:r w:rsidRPr="00E62448">
        <w:t>Also Count don García the Cid’s worst enemy.</w:t>
      </w:r>
    </w:p>
    <w:p w14:paraId="0710B622" w14:textId="77777777" w:rsidR="000276C6" w:rsidRPr="00E62448" w:rsidRDefault="000276C6" w:rsidP="00E62448">
      <w:pPr>
        <w:pStyle w:val="Poetry"/>
      </w:pPr>
      <w:r w:rsidRPr="00E62448">
        <w:t>Of the tidings some were merry, and some were all folorn.</w:t>
      </w:r>
    </w:p>
    <w:p w14:paraId="6CD202EB" w14:textId="77777777" w:rsidR="00E62448" w:rsidRDefault="000276C6" w:rsidP="00E62448">
      <w:pPr>
        <w:pStyle w:val="Poetry"/>
      </w:pPr>
      <w:r w:rsidRPr="00E62448">
        <w:t xml:space="preserve">They caught sight of his henchmen who in happy hour was born. </w:t>
      </w:r>
    </w:p>
    <w:p w14:paraId="2727DAFE" w14:textId="1BE9A0FE" w:rsidR="000276C6" w:rsidRPr="00E62448" w:rsidRDefault="000276C6" w:rsidP="00E62448">
      <w:pPr>
        <w:pStyle w:val="Poetry"/>
      </w:pPr>
      <w:r w:rsidRPr="00E62448">
        <w:t>They feared it was an army for no herald came before.</w:t>
      </w:r>
    </w:p>
    <w:p w14:paraId="3F09154B" w14:textId="037CC272" w:rsidR="000276C6" w:rsidRPr="00E62448" w:rsidRDefault="000276C6" w:rsidP="00E62448">
      <w:pPr>
        <w:pStyle w:val="Poetry"/>
      </w:pPr>
      <w:r w:rsidRPr="00E62448">
        <w:t>Straightway the King Alfonso crossed himself o’er and o’er.</w:t>
      </w:r>
    </w:p>
    <w:p w14:paraId="5A82C1F9" w14:textId="77777777" w:rsidR="000276C6" w:rsidRPr="00E62448" w:rsidRDefault="000276C6" w:rsidP="00E62448">
      <w:pPr>
        <w:pStyle w:val="Poetry"/>
      </w:pPr>
      <w:r w:rsidRPr="00E62448">
        <w:t>Minaya and Per Vermudóz came forward with all speed,</w:t>
      </w:r>
    </w:p>
    <w:p w14:paraId="7832273D" w14:textId="77777777" w:rsidR="00E62448" w:rsidRDefault="000276C6" w:rsidP="00E62448">
      <w:pPr>
        <w:pStyle w:val="Poetry"/>
      </w:pPr>
      <w:r w:rsidRPr="00E62448">
        <w:t xml:space="preserve">They leaped from the saddle, they dismounted from the steed. </w:t>
      </w:r>
    </w:p>
    <w:p w14:paraId="65586497" w14:textId="643C4BBB" w:rsidR="000276C6" w:rsidRPr="00E62448" w:rsidRDefault="000276C6" w:rsidP="00E62448">
      <w:pPr>
        <w:pStyle w:val="Poetry"/>
      </w:pPr>
      <w:r w:rsidRPr="00E62448">
        <w:t>Before the King Alfonso upon their knees they fell.</w:t>
      </w:r>
    </w:p>
    <w:p w14:paraId="0B17EDB8" w14:textId="77777777" w:rsidR="000276C6" w:rsidRPr="00E62448" w:rsidRDefault="000276C6" w:rsidP="00E62448">
      <w:pPr>
        <w:pStyle w:val="Poetry"/>
      </w:pPr>
      <w:r w:rsidRPr="00E62448">
        <w:t>They kissed the ground beneath him, the kissed his feet as well:</w:t>
      </w:r>
    </w:p>
    <w:p w14:paraId="30075ECC" w14:textId="7116CC3F" w:rsidR="000276C6" w:rsidRPr="00E62448" w:rsidRDefault="000276C6" w:rsidP="00E62448">
      <w:pPr>
        <w:pStyle w:val="Poetry"/>
      </w:pPr>
      <w:r w:rsidRPr="00E62448">
        <w:t>“Now a boon, King Alfonso. Thou art great and glorious.</w:t>
      </w:r>
    </w:p>
    <w:p w14:paraId="1B5FB304" w14:textId="77777777" w:rsidR="00E62448" w:rsidRDefault="000276C6" w:rsidP="00E62448">
      <w:pPr>
        <w:pStyle w:val="Poetry"/>
      </w:pPr>
      <w:r w:rsidRPr="00E62448">
        <w:t xml:space="preserve">For my lord Cid the Campeador do we embrace thee thus. </w:t>
      </w:r>
    </w:p>
    <w:p w14:paraId="25CC7F5E" w14:textId="12A692F0" w:rsidR="000276C6" w:rsidRPr="00E62448" w:rsidRDefault="000276C6" w:rsidP="00E62448">
      <w:pPr>
        <w:pStyle w:val="Poetry"/>
      </w:pPr>
      <w:r w:rsidRPr="00E62448">
        <w:t>He holds himself thy vassal; he owns thee for his lord.</w:t>
      </w:r>
    </w:p>
    <w:p w14:paraId="313F0906" w14:textId="77777777" w:rsidR="000276C6" w:rsidRPr="00E62448" w:rsidRDefault="000276C6" w:rsidP="00E62448">
      <w:pPr>
        <w:pStyle w:val="Poetry"/>
      </w:pPr>
      <w:r w:rsidRPr="00E62448">
        <w:t>He prizes high the honor thou didst to him accord.</w:t>
      </w:r>
    </w:p>
    <w:p w14:paraId="5A49F6C8" w14:textId="77777777" w:rsidR="000276C6" w:rsidRPr="00E62448" w:rsidRDefault="000276C6" w:rsidP="00E62448">
      <w:pPr>
        <w:pStyle w:val="Poetry"/>
      </w:pPr>
      <w:r w:rsidRPr="00E62448">
        <w:t>O King, but a few days agone in the fight he overcame</w:t>
      </w:r>
    </w:p>
    <w:p w14:paraId="628D3B0F" w14:textId="3BBFAE76" w:rsidR="000276C6" w:rsidRPr="00E62448" w:rsidRDefault="000276C6" w:rsidP="00E62448">
      <w:pPr>
        <w:pStyle w:val="Poetry"/>
      </w:pPr>
      <w:r w:rsidRPr="00E62448">
        <w:t>The King out of Morocco, Yússuf (that is his name),</w:t>
      </w:r>
    </w:p>
    <w:p w14:paraId="3A654E72" w14:textId="77777777" w:rsidR="00E62448" w:rsidRDefault="000276C6" w:rsidP="00E62448">
      <w:pPr>
        <w:pStyle w:val="Poetry"/>
      </w:pPr>
      <w:r w:rsidRPr="00E62448">
        <w:t xml:space="preserve">With a host of fifty thousand from the field he drove away. </w:t>
      </w:r>
    </w:p>
    <w:p w14:paraId="5F1F9792" w14:textId="4394B15E" w:rsidR="000276C6" w:rsidRPr="00E62448" w:rsidRDefault="000276C6" w:rsidP="00E62448">
      <w:pPr>
        <w:pStyle w:val="Poetry"/>
      </w:pPr>
      <w:r w:rsidRPr="00E62448">
        <w:t>The booty that he captured was a great and sovran prey.</w:t>
      </w:r>
    </w:p>
    <w:p w14:paraId="5A06B62C" w14:textId="77777777" w:rsidR="000276C6" w:rsidRPr="00E62448" w:rsidRDefault="000276C6" w:rsidP="00E62448">
      <w:pPr>
        <w:pStyle w:val="Poetry"/>
      </w:pPr>
      <w:r w:rsidRPr="00E62448">
        <w:t>Great wealth unto his followers because of this did fall.</w:t>
      </w:r>
    </w:p>
    <w:p w14:paraId="4E8792AC" w14:textId="77777777" w:rsidR="000276C6" w:rsidRPr="00E62448" w:rsidRDefault="000276C6" w:rsidP="00E62448">
      <w:pPr>
        <w:pStyle w:val="Poetry"/>
      </w:pPr>
      <w:r w:rsidRPr="00E62448">
        <w:t>He sends thee twoscore horses and doth kiss thy hands withal.</w:t>
      </w:r>
    </w:p>
    <w:p w14:paraId="42129E69" w14:textId="32C913CA" w:rsidR="000276C6" w:rsidRPr="00E62448" w:rsidRDefault="000276C6" w:rsidP="00E62448">
      <w:pPr>
        <w:pStyle w:val="Poetry"/>
      </w:pPr>
      <w:r w:rsidRPr="00E62448">
        <w:t>Said King Alfonso:</w:t>
      </w:r>
    </w:p>
    <w:p w14:paraId="5F53F863" w14:textId="77777777" w:rsidR="000276C6" w:rsidRPr="00E62448" w:rsidRDefault="000276C6" w:rsidP="00E62448">
      <w:pPr>
        <w:pStyle w:val="Poetry"/>
      </w:pPr>
      <w:r w:rsidRPr="00E62448">
        <w:t>“Gladly to accept them am I fain.</w:t>
      </w:r>
    </w:p>
    <w:p w14:paraId="5BE81C6D" w14:textId="77777777" w:rsidR="00E62448" w:rsidRDefault="000276C6" w:rsidP="00E62448">
      <w:pPr>
        <w:pStyle w:val="Poetry"/>
      </w:pPr>
      <w:r w:rsidRPr="00E62448">
        <w:t xml:space="preserve">To the Cid who sent me such a gift I send my thanks again. </w:t>
      </w:r>
    </w:p>
    <w:p w14:paraId="336CCA6D" w14:textId="6708E939" w:rsidR="000276C6" w:rsidRPr="00E62448" w:rsidRDefault="000276C6" w:rsidP="00E62448">
      <w:pPr>
        <w:pStyle w:val="Poetry"/>
      </w:pPr>
      <w:r w:rsidRPr="00E62448">
        <w:t>When I do unto his liking, may he live to see the day.”</w:t>
      </w:r>
    </w:p>
    <w:p w14:paraId="6F9E96FB" w14:textId="77777777" w:rsidR="000276C6" w:rsidRPr="00E62448" w:rsidRDefault="000276C6" w:rsidP="00E62448">
      <w:pPr>
        <w:pStyle w:val="Poetry"/>
      </w:pPr>
      <w:r w:rsidRPr="00E62448">
        <w:t>Thereat were many of good cheer and kissed his hands straightway.</w:t>
      </w:r>
    </w:p>
    <w:p w14:paraId="3212FDCA" w14:textId="16ADBE82" w:rsidR="000276C6" w:rsidRPr="00E62448" w:rsidRDefault="000276C6" w:rsidP="00E62448">
      <w:pPr>
        <w:pStyle w:val="Poetry"/>
      </w:pPr>
      <w:r w:rsidRPr="00E62448">
        <w:t>Grieved was Count don García. Wroth was his heart within.</w:t>
      </w:r>
    </w:p>
    <w:p w14:paraId="1D9F09B9" w14:textId="77777777" w:rsidR="000276C6" w:rsidRPr="00E62448" w:rsidRDefault="000276C6" w:rsidP="00E62448">
      <w:pPr>
        <w:pStyle w:val="Poetry"/>
      </w:pPr>
      <w:r w:rsidRPr="00E62448">
        <w:t>Apart he wells a little with ten men of his kin:</w:t>
      </w:r>
    </w:p>
    <w:p w14:paraId="1647E1EE" w14:textId="77777777" w:rsidR="00E62448" w:rsidRDefault="000276C6" w:rsidP="00E62448">
      <w:pPr>
        <w:pStyle w:val="Poetry"/>
      </w:pPr>
      <w:r w:rsidRPr="00E62448">
        <w:t xml:space="preserve">“A marvel is this matter of the Cid, so grows his fame. </w:t>
      </w:r>
    </w:p>
    <w:p w14:paraId="1AFA39E2" w14:textId="77777777" w:rsidR="00E62448" w:rsidRDefault="000276C6" w:rsidP="00E62448">
      <w:pPr>
        <w:pStyle w:val="Poetry"/>
      </w:pPr>
      <w:r w:rsidRPr="00E62448">
        <w:t xml:space="preserve">Now by the honor that he hath we shall be put to shame. </w:t>
      </w:r>
    </w:p>
    <w:p w14:paraId="7944C1CA" w14:textId="5EB32E0B" w:rsidR="000276C6" w:rsidRPr="00E62448" w:rsidRDefault="000276C6" w:rsidP="00E62448">
      <w:pPr>
        <w:pStyle w:val="Poetry"/>
      </w:pPr>
      <w:r w:rsidRPr="00E62448">
        <w:lastRenderedPageBreak/>
        <w:t>Kings he o’erthroweth lightly, and lightly bringeth steeds</w:t>
      </w:r>
    </w:p>
    <w:p w14:paraId="5DCB5C71" w14:textId="6DF0CA55" w:rsidR="000276C6" w:rsidRDefault="000276C6" w:rsidP="00E62448">
      <w:pPr>
        <w:pStyle w:val="Poetry"/>
      </w:pPr>
      <w:r w:rsidRPr="00E62448">
        <w:t>As though he dead had found them; we are minished by his deeds.”</w:t>
      </w:r>
    </w:p>
    <w:p w14:paraId="498F1125" w14:textId="77777777" w:rsidR="00E62448" w:rsidRPr="00E62448" w:rsidRDefault="00E62448" w:rsidP="00E62448">
      <w:pPr>
        <w:pStyle w:val="Poetry"/>
      </w:pPr>
    </w:p>
    <w:p w14:paraId="5DA630D8" w14:textId="77777777" w:rsidR="000276C6" w:rsidRPr="00E62448" w:rsidRDefault="000276C6" w:rsidP="00E62448">
      <w:pPr>
        <w:pStyle w:val="Heading4"/>
      </w:pPr>
      <w:r w:rsidRPr="00E62448">
        <w:t>C</w:t>
      </w:r>
    </w:p>
    <w:p w14:paraId="3BAB6592" w14:textId="77777777" w:rsidR="00E62448" w:rsidRDefault="000276C6" w:rsidP="00E62448">
      <w:pPr>
        <w:pStyle w:val="Poetry"/>
      </w:pPr>
      <w:r>
        <w:t>Hear</w:t>
      </w:r>
      <w:r>
        <w:rPr>
          <w:spacing w:val="-9"/>
        </w:rPr>
        <w:t xml:space="preserve"> </w:t>
      </w:r>
      <w:r>
        <w:t>now</w:t>
      </w:r>
      <w:r>
        <w:rPr>
          <w:spacing w:val="-9"/>
        </w:rPr>
        <w:t xml:space="preserve"> </w:t>
      </w:r>
      <w:r>
        <w:t>of</w:t>
      </w:r>
      <w:r>
        <w:rPr>
          <w:spacing w:val="-9"/>
        </w:rPr>
        <w:t xml:space="preserve"> </w:t>
      </w:r>
      <w:r>
        <w:t>King</w:t>
      </w:r>
      <w:r>
        <w:rPr>
          <w:spacing w:val="-8"/>
        </w:rPr>
        <w:t xml:space="preserve"> </w:t>
      </w:r>
      <w:r>
        <w:t>Alfonso</w:t>
      </w:r>
      <w:r>
        <w:rPr>
          <w:spacing w:val="-9"/>
        </w:rPr>
        <w:t xml:space="preserve"> </w:t>
      </w:r>
      <w:r>
        <w:t>what</w:t>
      </w:r>
      <w:r>
        <w:rPr>
          <w:spacing w:val="-9"/>
        </w:rPr>
        <w:t xml:space="preserve"> </w:t>
      </w:r>
      <w:r>
        <w:t>he</w:t>
      </w:r>
      <w:r>
        <w:rPr>
          <w:spacing w:val="-9"/>
        </w:rPr>
        <w:t xml:space="preserve"> </w:t>
      </w:r>
      <w:r>
        <w:t>said</w:t>
      </w:r>
      <w:r>
        <w:rPr>
          <w:spacing w:val="-8"/>
        </w:rPr>
        <w:t xml:space="preserve"> </w:t>
      </w:r>
      <w:r>
        <w:t>upon</w:t>
      </w:r>
      <w:r>
        <w:rPr>
          <w:spacing w:val="-9"/>
        </w:rPr>
        <w:t xml:space="preserve"> </w:t>
      </w:r>
      <w:r>
        <w:t>this</w:t>
      </w:r>
      <w:r>
        <w:rPr>
          <w:spacing w:val="-9"/>
        </w:rPr>
        <w:t xml:space="preserve"> </w:t>
      </w:r>
      <w:r>
        <w:t>score:</w:t>
      </w:r>
    </w:p>
    <w:p w14:paraId="4BACA77C" w14:textId="39646330" w:rsidR="000276C6" w:rsidRDefault="000276C6" w:rsidP="00E62448">
      <w:pPr>
        <w:pStyle w:val="Poetry"/>
      </w:pPr>
      <w:r>
        <w:t>“Thanks</w:t>
      </w:r>
      <w:r>
        <w:rPr>
          <w:spacing w:val="-5"/>
        </w:rPr>
        <w:t xml:space="preserve"> </w:t>
      </w:r>
      <w:r>
        <w:t>be</w:t>
      </w:r>
      <w:r>
        <w:rPr>
          <w:spacing w:val="-5"/>
        </w:rPr>
        <w:t xml:space="preserve"> </w:t>
      </w:r>
      <w:r>
        <w:t>to</w:t>
      </w:r>
      <w:r>
        <w:rPr>
          <w:spacing w:val="-5"/>
        </w:rPr>
        <w:t xml:space="preserve"> </w:t>
      </w:r>
      <w:r>
        <w:t>the</w:t>
      </w:r>
      <w:r>
        <w:rPr>
          <w:spacing w:val="-5"/>
        </w:rPr>
        <w:t xml:space="preserve"> </w:t>
      </w:r>
      <w:r>
        <w:t>Creator</w:t>
      </w:r>
      <w:r>
        <w:rPr>
          <w:spacing w:val="-4"/>
        </w:rPr>
        <w:t xml:space="preserve"> </w:t>
      </w:r>
      <w:r>
        <w:t>and</w:t>
      </w:r>
      <w:r>
        <w:rPr>
          <w:spacing w:val="-5"/>
        </w:rPr>
        <w:t xml:space="preserve"> </w:t>
      </w:r>
      <w:r>
        <w:t>the</w:t>
      </w:r>
      <w:r>
        <w:rPr>
          <w:spacing w:val="-5"/>
        </w:rPr>
        <w:t xml:space="preserve"> </w:t>
      </w:r>
      <w:r>
        <w:t>lord</w:t>
      </w:r>
      <w:r>
        <w:rPr>
          <w:spacing w:val="-5"/>
        </w:rPr>
        <w:t xml:space="preserve"> </w:t>
      </w:r>
      <w:r>
        <w:t>Saint</w:t>
      </w:r>
      <w:r>
        <w:rPr>
          <w:spacing w:val="-5"/>
        </w:rPr>
        <w:t xml:space="preserve"> </w:t>
      </w:r>
      <w:r>
        <w:t>Isidore</w:t>
      </w:r>
    </w:p>
    <w:p w14:paraId="39A211CB" w14:textId="77777777" w:rsidR="000276C6" w:rsidRDefault="000276C6" w:rsidP="000276C6">
      <w:pPr>
        <w:pStyle w:val="BodyText"/>
        <w:rPr>
          <w:sz w:val="20"/>
        </w:rPr>
      </w:pPr>
    </w:p>
    <w:p w14:paraId="1991791B" w14:textId="77777777" w:rsidR="000276C6" w:rsidRDefault="000276C6" w:rsidP="00E62448">
      <w:pPr>
        <w:pStyle w:val="Bodynoindent"/>
        <w:jc w:val="center"/>
        <w:rPr>
          <w:sz w:val="14"/>
        </w:rPr>
      </w:pPr>
      <w:r>
        <w:rPr>
          <w:noProof/>
        </w:rPr>
        <w:drawing>
          <wp:inline distT="0" distB="0" distL="0" distR="0" wp14:anchorId="0E6D005A" wp14:editId="73496237">
            <wp:extent cx="2840429" cy="519398"/>
            <wp:effectExtent l="0" t="0" r="0" b="1905"/>
            <wp:docPr id="65"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4.png"/>
                    <pic:cNvPicPr/>
                  </pic:nvPicPr>
                  <pic:blipFill>
                    <a:blip r:embed="rId38" cstate="print"/>
                    <a:stretch>
                      <a:fillRect/>
                    </a:stretch>
                  </pic:blipFill>
                  <pic:spPr>
                    <a:xfrm>
                      <a:off x="0" y="0"/>
                      <a:ext cx="2840429" cy="519398"/>
                    </a:xfrm>
                    <a:prstGeom prst="rect">
                      <a:avLst/>
                    </a:prstGeom>
                  </pic:spPr>
                </pic:pic>
              </a:graphicData>
            </a:graphic>
          </wp:inline>
        </w:drawing>
      </w:r>
    </w:p>
    <w:p w14:paraId="7CDFCAE9" w14:textId="77777777" w:rsidR="000276C6" w:rsidRDefault="000276C6" w:rsidP="00E62448">
      <w:pPr>
        <w:pStyle w:val="CaptionHeader"/>
      </w:pPr>
      <w:r>
        <w:rPr>
          <w:w w:val="105"/>
        </w:rPr>
        <w:t>image</w:t>
      </w:r>
      <w:r>
        <w:rPr>
          <w:spacing w:val="-8"/>
          <w:w w:val="105"/>
        </w:rPr>
        <w:t xml:space="preserve"> </w:t>
      </w:r>
      <w:r>
        <w:rPr>
          <w:w w:val="105"/>
        </w:rPr>
        <w:t>5.29:</w:t>
      </w:r>
      <w:r>
        <w:rPr>
          <w:spacing w:val="-7"/>
          <w:w w:val="105"/>
        </w:rPr>
        <w:t xml:space="preserve"> </w:t>
      </w:r>
      <w:r>
        <w:rPr>
          <w:w w:val="105"/>
        </w:rPr>
        <w:t>The</w:t>
      </w:r>
      <w:r>
        <w:rPr>
          <w:spacing w:val="-7"/>
          <w:w w:val="105"/>
        </w:rPr>
        <w:t xml:space="preserve"> </w:t>
      </w:r>
      <w:r>
        <w:rPr>
          <w:w w:val="105"/>
        </w:rPr>
        <w:t>Cid</w:t>
      </w:r>
      <w:r>
        <w:rPr>
          <w:w w:val="105"/>
        </w:rPr>
        <w:t>’</w:t>
      </w:r>
      <w:r>
        <w:rPr>
          <w:w w:val="105"/>
        </w:rPr>
        <w:t>s</w:t>
      </w:r>
      <w:r>
        <w:rPr>
          <w:spacing w:val="-7"/>
          <w:w w:val="105"/>
        </w:rPr>
        <w:t xml:space="preserve"> </w:t>
      </w:r>
      <w:r>
        <w:rPr>
          <w:w w:val="105"/>
        </w:rPr>
        <w:t>signature</w:t>
      </w:r>
      <w:r>
        <w:rPr>
          <w:spacing w:val="-7"/>
          <w:w w:val="105"/>
        </w:rPr>
        <w:t xml:space="preserve"> </w:t>
      </w:r>
      <w:r>
        <w:rPr>
          <w:w w:val="105"/>
        </w:rPr>
        <w:t>|</w:t>
      </w:r>
      <w:r>
        <w:rPr>
          <w:spacing w:val="-7"/>
          <w:w w:val="105"/>
        </w:rPr>
        <w:t xml:space="preserve"> </w:t>
      </w:r>
      <w:r>
        <w:rPr>
          <w:w w:val="105"/>
        </w:rPr>
        <w:t>An</w:t>
      </w:r>
      <w:r>
        <w:rPr>
          <w:spacing w:val="-10"/>
          <w:w w:val="105"/>
        </w:rPr>
        <w:t xml:space="preserve"> </w:t>
      </w:r>
      <w:r>
        <w:rPr>
          <w:w w:val="105"/>
        </w:rPr>
        <w:t>autographed</w:t>
      </w:r>
      <w:r>
        <w:rPr>
          <w:spacing w:val="-9"/>
          <w:w w:val="105"/>
        </w:rPr>
        <w:t xml:space="preserve"> </w:t>
      </w:r>
      <w:r>
        <w:rPr>
          <w:w w:val="105"/>
        </w:rPr>
        <w:t>signature</w:t>
      </w:r>
      <w:r>
        <w:rPr>
          <w:spacing w:val="-44"/>
          <w:w w:val="105"/>
        </w:rPr>
        <w:t xml:space="preserve"> </w:t>
      </w:r>
      <w:r>
        <w:rPr>
          <w:w w:val="110"/>
        </w:rPr>
        <w:t>of</w:t>
      </w:r>
      <w:r>
        <w:rPr>
          <w:spacing w:val="-14"/>
          <w:w w:val="110"/>
        </w:rPr>
        <w:t xml:space="preserve"> </w:t>
      </w:r>
      <w:r>
        <w:rPr>
          <w:w w:val="110"/>
        </w:rPr>
        <w:t>the</w:t>
      </w:r>
      <w:r>
        <w:rPr>
          <w:spacing w:val="-13"/>
          <w:w w:val="110"/>
        </w:rPr>
        <w:t xml:space="preserve"> </w:t>
      </w:r>
      <w:r>
        <w:rPr>
          <w:w w:val="110"/>
        </w:rPr>
        <w:t>Cid.</w:t>
      </w:r>
    </w:p>
    <w:p w14:paraId="66765195" w14:textId="77777777" w:rsidR="00E62448" w:rsidRDefault="000276C6" w:rsidP="00E62448">
      <w:pPr>
        <w:pStyle w:val="CaptionText"/>
        <w:rPr>
          <w:spacing w:val="-1"/>
        </w:rPr>
      </w:pPr>
      <w:r>
        <w:rPr>
          <w:b/>
        </w:rPr>
        <w:t xml:space="preserve">Author: </w:t>
      </w:r>
      <w:r>
        <w:t xml:space="preserve">User </w:t>
      </w:r>
      <w:r>
        <w:t>“</w:t>
      </w:r>
      <w:r>
        <w:t>Escarlati</w:t>
      </w:r>
      <w:r>
        <w:t>”</w:t>
      </w:r>
      <w:r>
        <w:rPr>
          <w:spacing w:val="-1"/>
        </w:rPr>
        <w:t xml:space="preserve"> </w:t>
      </w:r>
    </w:p>
    <w:p w14:paraId="77595461" w14:textId="77777777" w:rsidR="00E62448" w:rsidRDefault="00E62448" w:rsidP="00E62448">
      <w:pPr>
        <w:pStyle w:val="CaptionText"/>
        <w:rPr>
          <w:spacing w:val="-42"/>
        </w:rPr>
      </w:pPr>
      <w:r>
        <w:rPr>
          <w:b/>
          <w:spacing w:val="-4"/>
        </w:rPr>
        <w:t>S</w:t>
      </w:r>
      <w:r w:rsidR="000276C6">
        <w:rPr>
          <w:b/>
          <w:spacing w:val="-4"/>
        </w:rPr>
        <w:t>ource:</w:t>
      </w:r>
      <w:r w:rsidR="000276C6">
        <w:rPr>
          <w:b/>
          <w:spacing w:val="-6"/>
        </w:rPr>
        <w:t xml:space="preserve"> </w:t>
      </w:r>
      <w:r w:rsidR="000276C6">
        <w:rPr>
          <w:spacing w:val="-4"/>
        </w:rPr>
        <w:t>Wikimedia</w:t>
      </w:r>
      <w:r w:rsidR="000276C6">
        <w:rPr>
          <w:spacing w:val="-19"/>
        </w:rPr>
        <w:t xml:space="preserve"> </w:t>
      </w:r>
      <w:r w:rsidR="000276C6">
        <w:rPr>
          <w:spacing w:val="-4"/>
        </w:rPr>
        <w:t>Commons</w:t>
      </w:r>
      <w:r w:rsidR="000276C6">
        <w:rPr>
          <w:spacing w:val="-42"/>
        </w:rPr>
        <w:t xml:space="preserve"> </w:t>
      </w:r>
    </w:p>
    <w:p w14:paraId="30783F23" w14:textId="5A8DDF7C" w:rsidR="000276C6" w:rsidRDefault="00E62448" w:rsidP="00E62448">
      <w:pPr>
        <w:pStyle w:val="CaptionText"/>
      </w:pPr>
      <w:r>
        <w:rPr>
          <w:b/>
          <w:spacing w:val="1"/>
          <w:w w:val="106"/>
        </w:rPr>
        <w:t>L</w:t>
      </w:r>
      <w:r w:rsidR="000276C6">
        <w:rPr>
          <w:b/>
          <w:spacing w:val="1"/>
          <w:w w:val="106"/>
        </w:rPr>
        <w:t>i</w:t>
      </w:r>
      <w:r w:rsidR="000276C6">
        <w:rPr>
          <w:b/>
          <w:w w:val="95"/>
        </w:rPr>
        <w:t>c</w:t>
      </w:r>
      <w:r w:rsidR="000276C6">
        <w:rPr>
          <w:b/>
          <w:spacing w:val="-1"/>
          <w:w w:val="98"/>
        </w:rPr>
        <w:t>e</w:t>
      </w:r>
      <w:r w:rsidR="000276C6">
        <w:rPr>
          <w:b/>
        </w:rPr>
        <w:t>n</w:t>
      </w:r>
      <w:r w:rsidR="000276C6">
        <w:rPr>
          <w:b/>
          <w:spacing w:val="1"/>
        </w:rPr>
        <w:t>s</w:t>
      </w:r>
      <w:r w:rsidR="000276C6">
        <w:rPr>
          <w:b/>
          <w:w w:val="88"/>
        </w:rPr>
        <w:t>e:</w:t>
      </w:r>
      <w:r w:rsidR="000276C6">
        <w:rPr>
          <w:b/>
          <w:spacing w:val="-6"/>
        </w:rPr>
        <w:t xml:space="preserve"> </w:t>
      </w:r>
      <w:r w:rsidR="000276C6">
        <w:rPr>
          <w:w w:val="103"/>
        </w:rPr>
        <w:t>P</w:t>
      </w:r>
      <w:r w:rsidR="000276C6">
        <w:rPr>
          <w:spacing w:val="-1"/>
          <w:w w:val="103"/>
        </w:rPr>
        <w:t>u</w:t>
      </w:r>
      <w:r w:rsidR="000276C6">
        <w:rPr>
          <w:w w:val="101"/>
        </w:rPr>
        <w:t>b</w:t>
      </w:r>
      <w:r w:rsidR="000276C6">
        <w:rPr>
          <w:w w:val="94"/>
        </w:rPr>
        <w:t>lic</w:t>
      </w:r>
      <w:r w:rsidR="000276C6">
        <w:rPr>
          <w:spacing w:val="-5"/>
        </w:rPr>
        <w:t xml:space="preserve"> </w:t>
      </w:r>
      <w:r w:rsidR="000276C6">
        <w:rPr>
          <w:spacing w:val="1"/>
          <w:w w:val="101"/>
        </w:rPr>
        <w:t>D</w:t>
      </w:r>
      <w:r w:rsidR="000276C6">
        <w:rPr>
          <w:w w:val="102"/>
        </w:rPr>
        <w:t>o</w:t>
      </w:r>
      <w:r w:rsidR="000276C6">
        <w:rPr>
          <w:spacing w:val="-1"/>
          <w:w w:val="105"/>
        </w:rPr>
        <w:t>m</w:t>
      </w:r>
      <w:r w:rsidR="000276C6">
        <w:rPr>
          <w:w w:val="98"/>
        </w:rPr>
        <w:t>a</w:t>
      </w:r>
      <w:r w:rsidR="000276C6">
        <w:rPr>
          <w:w w:val="104"/>
        </w:rPr>
        <w:t>in</w:t>
      </w:r>
    </w:p>
    <w:p w14:paraId="6BDDEEBB" w14:textId="77777777" w:rsidR="000276C6" w:rsidRDefault="000276C6" w:rsidP="000276C6">
      <w:pPr>
        <w:pStyle w:val="BodyText"/>
        <w:spacing w:before="5"/>
        <w:rPr>
          <w:sz w:val="28"/>
        </w:rPr>
      </w:pPr>
    </w:p>
    <w:p w14:paraId="5C0E13EE" w14:textId="77777777" w:rsidR="00E62448" w:rsidRDefault="000276C6" w:rsidP="00E62448">
      <w:pPr>
        <w:pStyle w:val="Poetry"/>
      </w:pPr>
      <w:r>
        <w:t>For</w:t>
      </w:r>
      <w:r>
        <w:rPr>
          <w:spacing w:val="1"/>
        </w:rPr>
        <w:t xml:space="preserve"> </w:t>
      </w:r>
      <w:r>
        <w:t>the</w:t>
      </w:r>
      <w:r>
        <w:rPr>
          <w:spacing w:val="1"/>
        </w:rPr>
        <w:t xml:space="preserve"> </w:t>
      </w:r>
      <w:r>
        <w:t>two</w:t>
      </w:r>
      <w:r>
        <w:rPr>
          <w:spacing w:val="2"/>
        </w:rPr>
        <w:t xml:space="preserve"> </w:t>
      </w:r>
      <w:r>
        <w:t>hundred</w:t>
      </w:r>
      <w:r>
        <w:rPr>
          <w:spacing w:val="1"/>
        </w:rPr>
        <w:t xml:space="preserve"> </w:t>
      </w:r>
      <w:r>
        <w:t>horses</w:t>
      </w:r>
      <w:r>
        <w:rPr>
          <w:spacing w:val="2"/>
        </w:rPr>
        <w:t xml:space="preserve"> </w:t>
      </w:r>
      <w:r>
        <w:t>that</w:t>
      </w:r>
      <w:r>
        <w:rPr>
          <w:spacing w:val="1"/>
        </w:rPr>
        <w:t xml:space="preserve"> </w:t>
      </w:r>
      <w:r>
        <w:t>the</w:t>
      </w:r>
      <w:r>
        <w:rPr>
          <w:spacing w:val="2"/>
        </w:rPr>
        <w:t xml:space="preserve"> </w:t>
      </w:r>
      <w:r>
        <w:t>Cid</w:t>
      </w:r>
      <w:r>
        <w:rPr>
          <w:spacing w:val="1"/>
        </w:rPr>
        <w:t xml:space="preserve"> </w:t>
      </w:r>
      <w:r>
        <w:t>to</w:t>
      </w:r>
      <w:r>
        <w:rPr>
          <w:spacing w:val="2"/>
        </w:rPr>
        <w:t xml:space="preserve"> </w:t>
      </w:r>
      <w:r>
        <w:t>me</w:t>
      </w:r>
      <w:r>
        <w:rPr>
          <w:spacing w:val="1"/>
        </w:rPr>
        <w:t xml:space="preserve"> </w:t>
      </w:r>
      <w:r>
        <w:t>hath</w:t>
      </w:r>
      <w:r>
        <w:rPr>
          <w:spacing w:val="2"/>
        </w:rPr>
        <w:t xml:space="preserve"> </w:t>
      </w:r>
      <w:r>
        <w:t>sent.</w:t>
      </w:r>
    </w:p>
    <w:p w14:paraId="3C1C6668" w14:textId="231F8933" w:rsidR="000276C6" w:rsidRDefault="000276C6" w:rsidP="00E62448">
      <w:pPr>
        <w:pStyle w:val="Poetry"/>
      </w:pPr>
      <w:r>
        <w:t>Yet</w:t>
      </w:r>
      <w:r>
        <w:rPr>
          <w:spacing w:val="-8"/>
        </w:rPr>
        <w:t xml:space="preserve"> </w:t>
      </w:r>
      <w:r>
        <w:t>shall</w:t>
      </w:r>
      <w:r>
        <w:rPr>
          <w:spacing w:val="-8"/>
        </w:rPr>
        <w:t xml:space="preserve"> </w:t>
      </w:r>
      <w:r>
        <w:t>he</w:t>
      </w:r>
      <w:r>
        <w:rPr>
          <w:spacing w:val="-7"/>
        </w:rPr>
        <w:t xml:space="preserve"> </w:t>
      </w:r>
      <w:r>
        <w:t>serve</w:t>
      </w:r>
      <w:r>
        <w:rPr>
          <w:spacing w:val="-8"/>
        </w:rPr>
        <w:t xml:space="preserve"> </w:t>
      </w:r>
      <w:r>
        <w:t>me</w:t>
      </w:r>
      <w:r>
        <w:rPr>
          <w:spacing w:val="-8"/>
        </w:rPr>
        <w:t xml:space="preserve"> </w:t>
      </w:r>
      <w:r>
        <w:t>better</w:t>
      </w:r>
      <w:r>
        <w:rPr>
          <w:spacing w:val="-7"/>
        </w:rPr>
        <w:t xml:space="preserve"> </w:t>
      </w:r>
      <w:r>
        <w:t>in</w:t>
      </w:r>
      <w:r>
        <w:rPr>
          <w:spacing w:val="-8"/>
        </w:rPr>
        <w:t xml:space="preserve"> </w:t>
      </w:r>
      <w:r>
        <w:t>this</w:t>
      </w:r>
      <w:r>
        <w:rPr>
          <w:spacing w:val="-8"/>
        </w:rPr>
        <w:t xml:space="preserve"> </w:t>
      </w:r>
      <w:r>
        <w:t>my</w:t>
      </w:r>
      <w:r>
        <w:rPr>
          <w:spacing w:val="-7"/>
        </w:rPr>
        <w:t xml:space="preserve"> </w:t>
      </w:r>
      <w:r>
        <w:t>government.</w:t>
      </w:r>
    </w:p>
    <w:p w14:paraId="289181F8" w14:textId="42067D02" w:rsidR="000276C6" w:rsidRDefault="000276C6" w:rsidP="00E62448">
      <w:pPr>
        <w:pStyle w:val="Poetry"/>
      </w:pPr>
      <w:r>
        <w:t>To</w:t>
      </w:r>
      <w:r>
        <w:rPr>
          <w:spacing w:val="-7"/>
        </w:rPr>
        <w:t xml:space="preserve"> </w:t>
      </w:r>
      <w:r>
        <w:t>Minaya</w:t>
      </w:r>
      <w:r>
        <w:rPr>
          <w:spacing w:val="-7"/>
        </w:rPr>
        <w:t xml:space="preserve"> </w:t>
      </w:r>
      <w:r>
        <w:t>Alvar</w:t>
      </w:r>
      <w:r>
        <w:rPr>
          <w:spacing w:val="-7"/>
        </w:rPr>
        <w:t xml:space="preserve"> </w:t>
      </w:r>
      <w:r>
        <w:t>Fañez</w:t>
      </w:r>
      <w:r>
        <w:rPr>
          <w:spacing w:val="-7"/>
        </w:rPr>
        <w:t xml:space="preserve"> </w:t>
      </w:r>
      <w:r>
        <w:t>and</w:t>
      </w:r>
      <w:r>
        <w:rPr>
          <w:spacing w:val="-7"/>
        </w:rPr>
        <w:t xml:space="preserve"> </w:t>
      </w:r>
      <w:r>
        <w:t>Per</w:t>
      </w:r>
      <w:r>
        <w:rPr>
          <w:spacing w:val="-7"/>
        </w:rPr>
        <w:t xml:space="preserve"> </w:t>
      </w:r>
      <w:r>
        <w:t>Vermudóz</w:t>
      </w:r>
      <w:r>
        <w:rPr>
          <w:spacing w:val="-7"/>
        </w:rPr>
        <w:t xml:space="preserve"> </w:t>
      </w:r>
      <w:r>
        <w:t>I</w:t>
      </w:r>
      <w:r>
        <w:rPr>
          <w:spacing w:val="-7"/>
        </w:rPr>
        <w:t xml:space="preserve"> </w:t>
      </w:r>
      <w:r>
        <w:t>say</w:t>
      </w:r>
    </w:p>
    <w:p w14:paraId="46F71EF6" w14:textId="77777777" w:rsidR="00E62448" w:rsidRDefault="000276C6" w:rsidP="00E62448">
      <w:pPr>
        <w:pStyle w:val="Poetry"/>
        <w:rPr>
          <w:spacing w:val="-52"/>
        </w:rPr>
      </w:pPr>
      <w:r>
        <w:t>That</w:t>
      </w:r>
      <w:r>
        <w:rPr>
          <w:spacing w:val="-7"/>
        </w:rPr>
        <w:t xml:space="preserve"> </w:t>
      </w:r>
      <w:r>
        <w:t>you</w:t>
      </w:r>
      <w:r>
        <w:rPr>
          <w:spacing w:val="-8"/>
        </w:rPr>
        <w:t xml:space="preserve"> </w:t>
      </w:r>
      <w:r>
        <w:t>forthwith</w:t>
      </w:r>
      <w:r>
        <w:rPr>
          <w:spacing w:val="-7"/>
        </w:rPr>
        <w:t xml:space="preserve"> </w:t>
      </w:r>
      <w:r>
        <w:t>clothe</w:t>
      </w:r>
      <w:r>
        <w:rPr>
          <w:spacing w:val="-7"/>
        </w:rPr>
        <w:t xml:space="preserve"> </w:t>
      </w:r>
      <w:r>
        <w:t>your</w:t>
      </w:r>
      <w:r>
        <w:rPr>
          <w:spacing w:val="-7"/>
        </w:rPr>
        <w:t xml:space="preserve"> </w:t>
      </w:r>
      <w:r>
        <w:t>bodies</w:t>
      </w:r>
      <w:r>
        <w:rPr>
          <w:spacing w:val="-7"/>
        </w:rPr>
        <w:t xml:space="preserve"> </w:t>
      </w:r>
      <w:r>
        <w:t>in</w:t>
      </w:r>
      <w:r>
        <w:rPr>
          <w:spacing w:val="-7"/>
        </w:rPr>
        <w:t xml:space="preserve"> </w:t>
      </w:r>
      <w:r>
        <w:t>honorable</w:t>
      </w:r>
      <w:r>
        <w:rPr>
          <w:spacing w:val="-7"/>
        </w:rPr>
        <w:t xml:space="preserve"> </w:t>
      </w:r>
      <w:r>
        <w:t>array,</w:t>
      </w:r>
      <w:r>
        <w:rPr>
          <w:spacing w:val="-52"/>
        </w:rPr>
        <w:t xml:space="preserve"> </w:t>
      </w:r>
    </w:p>
    <w:p w14:paraId="7133C6EE" w14:textId="0DF68FCB" w:rsidR="000276C6" w:rsidRDefault="000276C6" w:rsidP="00E62448">
      <w:pPr>
        <w:pStyle w:val="Poetry"/>
      </w:pPr>
      <w:r>
        <w:t>And</w:t>
      </w:r>
      <w:r>
        <w:rPr>
          <w:spacing w:val="-7"/>
        </w:rPr>
        <w:t xml:space="preserve"> </w:t>
      </w:r>
      <w:r>
        <w:t>as</w:t>
      </w:r>
      <w:r>
        <w:rPr>
          <w:spacing w:val="-7"/>
        </w:rPr>
        <w:t xml:space="preserve"> </w:t>
      </w:r>
      <w:r>
        <w:t>you</w:t>
      </w:r>
      <w:r>
        <w:rPr>
          <w:spacing w:val="-6"/>
        </w:rPr>
        <w:t xml:space="preserve"> </w:t>
      </w:r>
      <w:r>
        <w:t>shall</w:t>
      </w:r>
      <w:r>
        <w:rPr>
          <w:spacing w:val="-7"/>
        </w:rPr>
        <w:t xml:space="preserve"> </w:t>
      </w:r>
      <w:r>
        <w:t>require</w:t>
      </w:r>
      <w:r>
        <w:rPr>
          <w:spacing w:val="-7"/>
        </w:rPr>
        <w:t xml:space="preserve"> </w:t>
      </w:r>
      <w:r>
        <w:t>it</w:t>
      </w:r>
      <w:r>
        <w:rPr>
          <w:spacing w:val="-6"/>
        </w:rPr>
        <w:t xml:space="preserve"> </w:t>
      </w:r>
      <w:r>
        <w:t>of</w:t>
      </w:r>
      <w:r>
        <w:rPr>
          <w:spacing w:val="-7"/>
        </w:rPr>
        <w:t xml:space="preserve"> </w:t>
      </w:r>
      <w:r>
        <w:t>me</w:t>
      </w:r>
      <w:r>
        <w:rPr>
          <w:spacing w:val="-6"/>
        </w:rPr>
        <w:t xml:space="preserve"> </w:t>
      </w:r>
      <w:r>
        <w:t>take</w:t>
      </w:r>
      <w:r>
        <w:rPr>
          <w:spacing w:val="-7"/>
        </w:rPr>
        <w:t xml:space="preserve"> </w:t>
      </w:r>
      <w:r>
        <w:t>battle-gear</w:t>
      </w:r>
    </w:p>
    <w:p w14:paraId="668F420A" w14:textId="77777777" w:rsidR="00E62448" w:rsidRDefault="000276C6" w:rsidP="00E62448">
      <w:pPr>
        <w:pStyle w:val="Poetry"/>
        <w:rPr>
          <w:spacing w:val="-52"/>
        </w:rPr>
      </w:pPr>
      <w:r>
        <w:t>Such</w:t>
      </w:r>
      <w:r>
        <w:rPr>
          <w:spacing w:val="-11"/>
        </w:rPr>
        <w:t xml:space="preserve"> </w:t>
      </w:r>
      <w:r>
        <w:t>as</w:t>
      </w:r>
      <w:r>
        <w:rPr>
          <w:spacing w:val="-10"/>
        </w:rPr>
        <w:t xml:space="preserve"> </w:t>
      </w:r>
      <w:r>
        <w:t>before</w:t>
      </w:r>
      <w:r>
        <w:rPr>
          <w:spacing w:val="-11"/>
        </w:rPr>
        <w:t xml:space="preserve"> </w:t>
      </w:r>
      <w:r>
        <w:t>Roy</w:t>
      </w:r>
      <w:r>
        <w:rPr>
          <w:spacing w:val="-10"/>
        </w:rPr>
        <w:t xml:space="preserve"> </w:t>
      </w:r>
      <w:r>
        <w:t>Diaz</w:t>
      </w:r>
      <w:r>
        <w:rPr>
          <w:spacing w:val="-11"/>
        </w:rPr>
        <w:t xml:space="preserve"> </w:t>
      </w:r>
      <w:r>
        <w:t>in</w:t>
      </w:r>
      <w:r>
        <w:rPr>
          <w:spacing w:val="-10"/>
        </w:rPr>
        <w:t xml:space="preserve"> </w:t>
      </w:r>
      <w:r>
        <w:t>good</w:t>
      </w:r>
      <w:r>
        <w:rPr>
          <w:spacing w:val="-11"/>
        </w:rPr>
        <w:t xml:space="preserve"> </w:t>
      </w:r>
      <w:r>
        <w:t>manner</w:t>
      </w:r>
      <w:r>
        <w:rPr>
          <w:spacing w:val="-10"/>
        </w:rPr>
        <w:t xml:space="preserve"> </w:t>
      </w:r>
      <w:r>
        <w:t>shall</w:t>
      </w:r>
      <w:r>
        <w:rPr>
          <w:spacing w:val="-10"/>
        </w:rPr>
        <w:t xml:space="preserve"> </w:t>
      </w:r>
      <w:r>
        <w:t>appear.</w:t>
      </w:r>
      <w:r>
        <w:rPr>
          <w:spacing w:val="-52"/>
        </w:rPr>
        <w:t xml:space="preserve"> </w:t>
      </w:r>
    </w:p>
    <w:p w14:paraId="6A638F5F" w14:textId="116B9066" w:rsidR="000276C6" w:rsidRDefault="000276C6" w:rsidP="00E62448">
      <w:pPr>
        <w:pStyle w:val="Poetry"/>
      </w:pPr>
      <w:r>
        <w:t>Take</w:t>
      </w:r>
      <w:r>
        <w:rPr>
          <w:spacing w:val="-10"/>
        </w:rPr>
        <w:t xml:space="preserve"> </w:t>
      </w:r>
      <w:r>
        <w:t>then</w:t>
      </w:r>
      <w:r>
        <w:rPr>
          <w:spacing w:val="-9"/>
        </w:rPr>
        <w:t xml:space="preserve"> </w:t>
      </w:r>
      <w:r>
        <w:t>the</w:t>
      </w:r>
      <w:r>
        <w:rPr>
          <w:spacing w:val="-9"/>
        </w:rPr>
        <w:t xml:space="preserve"> </w:t>
      </w:r>
      <w:r>
        <w:t>gift</w:t>
      </w:r>
      <w:r>
        <w:rPr>
          <w:spacing w:val="-9"/>
        </w:rPr>
        <w:t xml:space="preserve"> </w:t>
      </w:r>
      <w:r>
        <w:t>I</w:t>
      </w:r>
      <w:r>
        <w:rPr>
          <w:spacing w:val="-9"/>
        </w:rPr>
        <w:t xml:space="preserve"> </w:t>
      </w:r>
      <w:r>
        <w:t>give</w:t>
      </w:r>
      <w:r>
        <w:rPr>
          <w:spacing w:val="-9"/>
        </w:rPr>
        <w:t xml:space="preserve"> </w:t>
      </w:r>
      <w:r>
        <w:t>you</w:t>
      </w:r>
      <w:r>
        <w:rPr>
          <w:spacing w:val="-9"/>
        </w:rPr>
        <w:t xml:space="preserve"> </w:t>
      </w:r>
      <w:r>
        <w:t>even</w:t>
      </w:r>
      <w:r>
        <w:rPr>
          <w:spacing w:val="-9"/>
        </w:rPr>
        <w:t xml:space="preserve"> </w:t>
      </w:r>
      <w:r>
        <w:t>these</w:t>
      </w:r>
      <w:r>
        <w:rPr>
          <w:spacing w:val="-9"/>
        </w:rPr>
        <w:t xml:space="preserve"> </w:t>
      </w:r>
      <w:r>
        <w:t>horses</w:t>
      </w:r>
      <w:r>
        <w:rPr>
          <w:spacing w:val="-9"/>
        </w:rPr>
        <w:t xml:space="preserve"> </w:t>
      </w:r>
      <w:r>
        <w:t>three.</w:t>
      </w:r>
    </w:p>
    <w:p w14:paraId="0880138B" w14:textId="71201DDE" w:rsidR="000276C6" w:rsidRDefault="000276C6" w:rsidP="00E62448">
      <w:pPr>
        <w:pStyle w:val="Poetry"/>
      </w:pPr>
      <w:r>
        <w:t>As</w:t>
      </w:r>
      <w:r>
        <w:rPr>
          <w:spacing w:val="-7"/>
        </w:rPr>
        <w:t xml:space="preserve"> </w:t>
      </w:r>
      <w:r>
        <w:t>it</w:t>
      </w:r>
      <w:r>
        <w:rPr>
          <w:spacing w:val="-7"/>
        </w:rPr>
        <w:t xml:space="preserve"> </w:t>
      </w:r>
      <w:r>
        <w:t>seems</w:t>
      </w:r>
      <w:r>
        <w:rPr>
          <w:spacing w:val="-6"/>
        </w:rPr>
        <w:t xml:space="preserve"> </w:t>
      </w:r>
      <w:r>
        <w:t>to</w:t>
      </w:r>
      <w:r>
        <w:rPr>
          <w:spacing w:val="-7"/>
        </w:rPr>
        <w:t xml:space="preserve"> </w:t>
      </w:r>
      <w:r>
        <w:t>my</w:t>
      </w:r>
      <w:r>
        <w:rPr>
          <w:spacing w:val="-6"/>
        </w:rPr>
        <w:t xml:space="preserve"> </w:t>
      </w:r>
      <w:r>
        <w:t>avisement,</w:t>
      </w:r>
      <w:r>
        <w:rPr>
          <w:spacing w:val="-7"/>
        </w:rPr>
        <w:t xml:space="preserve"> </w:t>
      </w:r>
      <w:r>
        <w:t>as</w:t>
      </w:r>
      <w:r>
        <w:rPr>
          <w:spacing w:val="-6"/>
        </w:rPr>
        <w:t xml:space="preserve"> </w:t>
      </w:r>
      <w:r>
        <w:t>my</w:t>
      </w:r>
      <w:r>
        <w:rPr>
          <w:spacing w:val="-7"/>
        </w:rPr>
        <w:t xml:space="preserve"> </w:t>
      </w:r>
      <w:r>
        <w:t>heart</w:t>
      </w:r>
      <w:r>
        <w:rPr>
          <w:spacing w:val="-6"/>
        </w:rPr>
        <w:t xml:space="preserve"> </w:t>
      </w:r>
      <w:r>
        <w:t>telleth</w:t>
      </w:r>
      <w:r>
        <w:rPr>
          <w:spacing w:val="-7"/>
        </w:rPr>
        <w:t xml:space="preserve"> </w:t>
      </w:r>
      <w:r>
        <w:t>me,</w:t>
      </w:r>
    </w:p>
    <w:p w14:paraId="347A81C8" w14:textId="7826BA11" w:rsidR="000276C6" w:rsidRDefault="000276C6" w:rsidP="00E62448">
      <w:pPr>
        <w:pStyle w:val="Poetry"/>
      </w:pPr>
      <w:r>
        <w:t>Out</w:t>
      </w:r>
      <w:r>
        <w:rPr>
          <w:spacing w:val="-11"/>
        </w:rPr>
        <w:t xml:space="preserve"> </w:t>
      </w:r>
      <w:r>
        <w:t>of</w:t>
      </w:r>
      <w:r>
        <w:rPr>
          <w:spacing w:val="-10"/>
        </w:rPr>
        <w:t xml:space="preserve"> </w:t>
      </w:r>
      <w:r>
        <w:t>all</w:t>
      </w:r>
      <w:r>
        <w:rPr>
          <w:spacing w:val="-11"/>
        </w:rPr>
        <w:t xml:space="preserve"> </w:t>
      </w:r>
      <w:r>
        <w:t>these</w:t>
      </w:r>
      <w:r>
        <w:rPr>
          <w:spacing w:val="-10"/>
        </w:rPr>
        <w:t xml:space="preserve"> </w:t>
      </w:r>
      <w:r>
        <w:t>adventures</w:t>
      </w:r>
      <w:r>
        <w:rPr>
          <w:spacing w:val="-10"/>
        </w:rPr>
        <w:t xml:space="preserve"> </w:t>
      </w:r>
      <w:r>
        <w:t>some</w:t>
      </w:r>
      <w:r>
        <w:rPr>
          <w:spacing w:val="-11"/>
        </w:rPr>
        <w:t xml:space="preserve"> </w:t>
      </w:r>
      <w:r>
        <w:t>good</w:t>
      </w:r>
      <w:r>
        <w:rPr>
          <w:spacing w:val="-10"/>
        </w:rPr>
        <w:t xml:space="preserve"> </w:t>
      </w:r>
      <w:r>
        <w:t>will</w:t>
      </w:r>
      <w:r>
        <w:rPr>
          <w:spacing w:val="-10"/>
        </w:rPr>
        <w:t xml:space="preserve"> </w:t>
      </w:r>
      <w:r>
        <w:t>come</w:t>
      </w:r>
      <w:r>
        <w:rPr>
          <w:spacing w:val="-11"/>
        </w:rPr>
        <w:t xml:space="preserve"> </w:t>
      </w:r>
      <w:r>
        <w:t>to</w:t>
      </w:r>
      <w:r>
        <w:rPr>
          <w:spacing w:val="-10"/>
        </w:rPr>
        <w:t xml:space="preserve"> </w:t>
      </w:r>
      <w:r>
        <w:t>light.”</w:t>
      </w:r>
    </w:p>
    <w:p w14:paraId="00BD1817" w14:textId="77777777" w:rsidR="00E62448" w:rsidRDefault="00E62448" w:rsidP="00E62448">
      <w:pPr>
        <w:pStyle w:val="Poetry"/>
      </w:pPr>
    </w:p>
    <w:p w14:paraId="5AD197AB" w14:textId="77777777" w:rsidR="000276C6" w:rsidRPr="00E62448" w:rsidRDefault="000276C6" w:rsidP="00E62448">
      <w:pPr>
        <w:pStyle w:val="Heading4"/>
      </w:pPr>
      <w:r w:rsidRPr="00E62448">
        <w:t>CI</w:t>
      </w:r>
    </w:p>
    <w:p w14:paraId="6A062516" w14:textId="77777777" w:rsidR="00E62448" w:rsidRDefault="000276C6" w:rsidP="00E62448">
      <w:pPr>
        <w:pStyle w:val="Poetry"/>
        <w:rPr>
          <w:spacing w:val="-52"/>
        </w:rPr>
      </w:pPr>
      <w:r>
        <w:t>They</w:t>
      </w:r>
      <w:r>
        <w:rPr>
          <w:spacing w:val="-3"/>
        </w:rPr>
        <w:t xml:space="preserve"> </w:t>
      </w:r>
      <w:r>
        <w:t>kissed</w:t>
      </w:r>
      <w:r>
        <w:rPr>
          <w:spacing w:val="-2"/>
        </w:rPr>
        <w:t xml:space="preserve"> </w:t>
      </w:r>
      <w:r>
        <w:t>his</w:t>
      </w:r>
      <w:r>
        <w:rPr>
          <w:spacing w:val="-3"/>
        </w:rPr>
        <w:t xml:space="preserve"> </w:t>
      </w:r>
      <w:r>
        <w:t>hands</w:t>
      </w:r>
      <w:r>
        <w:rPr>
          <w:spacing w:val="-2"/>
        </w:rPr>
        <w:t xml:space="preserve"> </w:t>
      </w:r>
      <w:r>
        <w:t>and</w:t>
      </w:r>
      <w:r>
        <w:rPr>
          <w:spacing w:val="-2"/>
        </w:rPr>
        <w:t xml:space="preserve"> </w:t>
      </w:r>
      <w:r>
        <w:t>entered</w:t>
      </w:r>
      <w:r>
        <w:rPr>
          <w:spacing w:val="-3"/>
        </w:rPr>
        <w:t xml:space="preserve"> </w:t>
      </w:r>
      <w:r>
        <w:t>to</w:t>
      </w:r>
      <w:r>
        <w:rPr>
          <w:spacing w:val="-2"/>
        </w:rPr>
        <w:t xml:space="preserve"> </w:t>
      </w:r>
      <w:r>
        <w:t>take</w:t>
      </w:r>
      <w:r>
        <w:rPr>
          <w:spacing w:val="-3"/>
        </w:rPr>
        <w:t xml:space="preserve"> </w:t>
      </w:r>
      <w:r>
        <w:t>their</w:t>
      </w:r>
      <w:r>
        <w:rPr>
          <w:spacing w:val="-2"/>
        </w:rPr>
        <w:t xml:space="preserve"> </w:t>
      </w:r>
      <w:r>
        <w:t>rest</w:t>
      </w:r>
      <w:r>
        <w:rPr>
          <w:spacing w:val="-2"/>
        </w:rPr>
        <w:t xml:space="preserve"> </w:t>
      </w:r>
      <w:r>
        <w:t>that</w:t>
      </w:r>
      <w:r>
        <w:rPr>
          <w:spacing w:val="-3"/>
        </w:rPr>
        <w:t xml:space="preserve"> </w:t>
      </w:r>
      <w:r>
        <w:t>night.</w:t>
      </w:r>
      <w:r>
        <w:rPr>
          <w:spacing w:val="-52"/>
        </w:rPr>
        <w:t xml:space="preserve"> </w:t>
      </w:r>
    </w:p>
    <w:p w14:paraId="35B455EF" w14:textId="7151CBD9" w:rsidR="000276C6" w:rsidRDefault="000276C6" w:rsidP="00E62448">
      <w:pPr>
        <w:pStyle w:val="Poetry"/>
      </w:pPr>
      <w:r>
        <w:t>In</w:t>
      </w:r>
      <w:r>
        <w:rPr>
          <w:spacing w:val="-4"/>
        </w:rPr>
        <w:t xml:space="preserve"> </w:t>
      </w:r>
      <w:r>
        <w:t>all</w:t>
      </w:r>
      <w:r>
        <w:rPr>
          <w:spacing w:val="-4"/>
        </w:rPr>
        <w:t xml:space="preserve"> </w:t>
      </w:r>
      <w:r>
        <w:t>things</w:t>
      </w:r>
      <w:r>
        <w:rPr>
          <w:spacing w:val="-5"/>
        </w:rPr>
        <w:t xml:space="preserve"> </w:t>
      </w:r>
      <w:r>
        <w:t>that</w:t>
      </w:r>
      <w:r>
        <w:rPr>
          <w:spacing w:val="-4"/>
        </w:rPr>
        <w:t xml:space="preserve"> </w:t>
      </w:r>
      <w:r>
        <w:t>they</w:t>
      </w:r>
      <w:r>
        <w:rPr>
          <w:spacing w:val="-4"/>
        </w:rPr>
        <w:t xml:space="preserve"> </w:t>
      </w:r>
      <w:r>
        <w:t>needed</w:t>
      </w:r>
      <w:r>
        <w:rPr>
          <w:spacing w:val="-4"/>
        </w:rPr>
        <w:t xml:space="preserve"> </w:t>
      </w:r>
      <w:r>
        <w:t>he</w:t>
      </w:r>
      <w:r>
        <w:rPr>
          <w:spacing w:val="-4"/>
        </w:rPr>
        <w:t xml:space="preserve"> </w:t>
      </w:r>
      <w:r>
        <w:t>bade</w:t>
      </w:r>
      <w:r>
        <w:rPr>
          <w:spacing w:val="-4"/>
        </w:rPr>
        <w:t xml:space="preserve"> </w:t>
      </w:r>
      <w:r>
        <w:t>men</w:t>
      </w:r>
      <w:r>
        <w:rPr>
          <w:spacing w:val="-4"/>
        </w:rPr>
        <w:t xml:space="preserve"> </w:t>
      </w:r>
      <w:r>
        <w:t>serve</w:t>
      </w:r>
      <w:r>
        <w:rPr>
          <w:spacing w:val="-4"/>
        </w:rPr>
        <w:t xml:space="preserve"> </w:t>
      </w:r>
      <w:r>
        <w:t>them</w:t>
      </w:r>
      <w:r>
        <w:rPr>
          <w:spacing w:val="-4"/>
        </w:rPr>
        <w:t xml:space="preserve"> </w:t>
      </w:r>
      <w:r>
        <w:t>well.</w:t>
      </w:r>
    </w:p>
    <w:p w14:paraId="6251915B" w14:textId="77777777" w:rsidR="000276C6" w:rsidRDefault="000276C6" w:rsidP="00E62448">
      <w:pPr>
        <w:pStyle w:val="Poetry"/>
      </w:pPr>
      <w:r>
        <w:t>Of</w:t>
      </w:r>
      <w:r>
        <w:rPr>
          <w:spacing w:val="-6"/>
        </w:rPr>
        <w:t xml:space="preserve"> </w:t>
      </w:r>
      <w:r>
        <w:t>the</w:t>
      </w:r>
      <w:r>
        <w:rPr>
          <w:spacing w:val="-5"/>
        </w:rPr>
        <w:t xml:space="preserve"> </w:t>
      </w:r>
      <w:r>
        <w:t>two</w:t>
      </w:r>
      <w:r>
        <w:rPr>
          <w:spacing w:val="-5"/>
        </w:rPr>
        <w:t xml:space="preserve"> </w:t>
      </w:r>
      <w:r>
        <w:t>Heirs</w:t>
      </w:r>
      <w:r>
        <w:rPr>
          <w:spacing w:val="-6"/>
        </w:rPr>
        <w:t xml:space="preserve"> </w:t>
      </w:r>
      <w:r>
        <w:t>of</w:t>
      </w:r>
      <w:r>
        <w:rPr>
          <w:spacing w:val="-5"/>
        </w:rPr>
        <w:t xml:space="preserve"> </w:t>
      </w:r>
      <w:r>
        <w:t>Carrión</w:t>
      </w:r>
      <w:r>
        <w:rPr>
          <w:spacing w:val="-5"/>
        </w:rPr>
        <w:t xml:space="preserve"> </w:t>
      </w:r>
      <w:r>
        <w:t>now</w:t>
      </w:r>
      <w:r>
        <w:rPr>
          <w:spacing w:val="-6"/>
        </w:rPr>
        <w:t xml:space="preserve"> </w:t>
      </w:r>
      <w:r>
        <w:t>am</w:t>
      </w:r>
      <w:r>
        <w:rPr>
          <w:spacing w:val="-5"/>
        </w:rPr>
        <w:t xml:space="preserve"> </w:t>
      </w:r>
      <w:r>
        <w:t>I</w:t>
      </w:r>
      <w:r>
        <w:rPr>
          <w:spacing w:val="-5"/>
        </w:rPr>
        <w:t xml:space="preserve"> </w:t>
      </w:r>
      <w:r>
        <w:t>fain</w:t>
      </w:r>
      <w:r>
        <w:rPr>
          <w:spacing w:val="-6"/>
        </w:rPr>
        <w:t xml:space="preserve"> </w:t>
      </w:r>
      <w:r>
        <w:t>to</w:t>
      </w:r>
      <w:r>
        <w:rPr>
          <w:spacing w:val="-5"/>
        </w:rPr>
        <w:t xml:space="preserve"> </w:t>
      </w:r>
      <w:r>
        <w:t>tell,</w:t>
      </w:r>
    </w:p>
    <w:p w14:paraId="6E424099" w14:textId="511CE732" w:rsidR="000276C6" w:rsidRDefault="000276C6" w:rsidP="00E62448">
      <w:pPr>
        <w:pStyle w:val="Poetry"/>
      </w:pPr>
      <w:r>
        <w:t>How</w:t>
      </w:r>
      <w:r>
        <w:rPr>
          <w:spacing w:val="-8"/>
        </w:rPr>
        <w:t xml:space="preserve"> </w:t>
      </w:r>
      <w:r>
        <w:t>secretly</w:t>
      </w:r>
      <w:r>
        <w:rPr>
          <w:spacing w:val="-7"/>
        </w:rPr>
        <w:t xml:space="preserve"> </w:t>
      </w:r>
      <w:r>
        <w:t>they</w:t>
      </w:r>
      <w:r>
        <w:rPr>
          <w:spacing w:val="-7"/>
        </w:rPr>
        <w:t xml:space="preserve"> </w:t>
      </w:r>
      <w:r>
        <w:t>counselled</w:t>
      </w:r>
      <w:r>
        <w:rPr>
          <w:spacing w:val="-7"/>
        </w:rPr>
        <w:t xml:space="preserve"> </w:t>
      </w:r>
      <w:r>
        <w:t>what</w:t>
      </w:r>
      <w:r>
        <w:rPr>
          <w:spacing w:val="-8"/>
        </w:rPr>
        <w:t xml:space="preserve"> </w:t>
      </w:r>
      <w:r>
        <w:t>thing</w:t>
      </w:r>
      <w:r>
        <w:rPr>
          <w:spacing w:val="-7"/>
        </w:rPr>
        <w:t xml:space="preserve"> </w:t>
      </w:r>
      <w:r>
        <w:t>should</w:t>
      </w:r>
      <w:r>
        <w:rPr>
          <w:spacing w:val="-7"/>
        </w:rPr>
        <w:t xml:space="preserve"> </w:t>
      </w:r>
      <w:r>
        <w:t>be</w:t>
      </w:r>
      <w:r>
        <w:rPr>
          <w:spacing w:val="-7"/>
        </w:rPr>
        <w:t xml:space="preserve"> </w:t>
      </w:r>
      <w:r>
        <w:t>their</w:t>
      </w:r>
      <w:r>
        <w:rPr>
          <w:spacing w:val="-8"/>
        </w:rPr>
        <w:t xml:space="preserve"> </w:t>
      </w:r>
      <w:r>
        <w:t>cast:</w:t>
      </w:r>
    </w:p>
    <w:p w14:paraId="56052BCD" w14:textId="77777777" w:rsidR="00E62448" w:rsidRDefault="000276C6" w:rsidP="00E62448">
      <w:pPr>
        <w:pStyle w:val="Poetry"/>
        <w:rPr>
          <w:spacing w:val="-52"/>
        </w:rPr>
      </w:pPr>
      <w:r>
        <w:t>“Of</w:t>
      </w:r>
      <w:r>
        <w:rPr>
          <w:spacing w:val="-10"/>
        </w:rPr>
        <w:t xml:space="preserve"> </w:t>
      </w:r>
      <w:r>
        <w:t>my</w:t>
      </w:r>
      <w:r>
        <w:rPr>
          <w:spacing w:val="-10"/>
        </w:rPr>
        <w:t xml:space="preserve"> </w:t>
      </w:r>
      <w:r>
        <w:t>lord</w:t>
      </w:r>
      <w:r>
        <w:rPr>
          <w:spacing w:val="-10"/>
        </w:rPr>
        <w:t xml:space="preserve"> </w:t>
      </w:r>
      <w:r>
        <w:t>Cid</w:t>
      </w:r>
      <w:r>
        <w:rPr>
          <w:spacing w:val="-10"/>
        </w:rPr>
        <w:t xml:space="preserve"> </w:t>
      </w:r>
      <w:r>
        <w:t>the</w:t>
      </w:r>
      <w:r>
        <w:rPr>
          <w:spacing w:val="-10"/>
        </w:rPr>
        <w:t xml:space="preserve"> </w:t>
      </w:r>
      <w:r>
        <w:t>high</w:t>
      </w:r>
      <w:r>
        <w:rPr>
          <w:spacing w:val="-10"/>
        </w:rPr>
        <w:t xml:space="preserve"> </w:t>
      </w:r>
      <w:r>
        <w:t>affairs</w:t>
      </w:r>
      <w:r>
        <w:rPr>
          <w:spacing w:val="-10"/>
        </w:rPr>
        <w:t xml:space="preserve"> </w:t>
      </w:r>
      <w:r>
        <w:t>go</w:t>
      </w:r>
      <w:r>
        <w:rPr>
          <w:spacing w:val="-10"/>
        </w:rPr>
        <w:t xml:space="preserve"> </w:t>
      </w:r>
      <w:r>
        <w:t>forward</w:t>
      </w:r>
      <w:r>
        <w:rPr>
          <w:spacing w:val="-10"/>
        </w:rPr>
        <w:t xml:space="preserve"> </w:t>
      </w:r>
      <w:r>
        <w:t>wondrous</w:t>
      </w:r>
      <w:r>
        <w:rPr>
          <w:spacing w:val="-10"/>
        </w:rPr>
        <w:t xml:space="preserve"> </w:t>
      </w:r>
      <w:r>
        <w:t>fast.</w:t>
      </w:r>
      <w:r>
        <w:rPr>
          <w:spacing w:val="-52"/>
        </w:rPr>
        <w:t xml:space="preserve"> </w:t>
      </w:r>
    </w:p>
    <w:p w14:paraId="632427B0" w14:textId="77777777" w:rsidR="00E62448" w:rsidRDefault="000276C6" w:rsidP="00E62448">
      <w:pPr>
        <w:pStyle w:val="Poetry"/>
        <w:rPr>
          <w:spacing w:val="1"/>
        </w:rPr>
      </w:pPr>
      <w:r>
        <w:t>Let us demand his daughters that with them we may wed.</w:t>
      </w:r>
      <w:r>
        <w:rPr>
          <w:spacing w:val="1"/>
        </w:rPr>
        <w:t xml:space="preserve"> </w:t>
      </w:r>
    </w:p>
    <w:p w14:paraId="6DFF4197" w14:textId="77777777" w:rsidR="00E62448" w:rsidRDefault="000276C6" w:rsidP="00E62448">
      <w:pPr>
        <w:pStyle w:val="Poetry"/>
        <w:rPr>
          <w:spacing w:val="1"/>
        </w:rPr>
      </w:pPr>
      <w:r>
        <w:t>Our fortune and our honor thereby may be well sped.”</w:t>
      </w:r>
      <w:r>
        <w:rPr>
          <w:spacing w:val="1"/>
        </w:rPr>
        <w:t xml:space="preserve"> </w:t>
      </w:r>
    </w:p>
    <w:p w14:paraId="7EB5270A" w14:textId="74842747" w:rsidR="000276C6" w:rsidRDefault="000276C6" w:rsidP="00E62448">
      <w:pPr>
        <w:pStyle w:val="Poetry"/>
      </w:pPr>
      <w:r>
        <w:t>Unto</w:t>
      </w:r>
      <w:r>
        <w:rPr>
          <w:spacing w:val="-7"/>
        </w:rPr>
        <w:t xml:space="preserve"> </w:t>
      </w:r>
      <w:r>
        <w:t>the</w:t>
      </w:r>
      <w:r>
        <w:rPr>
          <w:spacing w:val="-7"/>
        </w:rPr>
        <w:t xml:space="preserve"> </w:t>
      </w:r>
      <w:r>
        <w:t>King</w:t>
      </w:r>
      <w:r>
        <w:rPr>
          <w:spacing w:val="-7"/>
        </w:rPr>
        <w:t xml:space="preserve"> </w:t>
      </w:r>
      <w:r>
        <w:t>Alfonso</w:t>
      </w:r>
      <w:r>
        <w:rPr>
          <w:spacing w:val="-7"/>
        </w:rPr>
        <w:t xml:space="preserve"> </w:t>
      </w:r>
      <w:r>
        <w:t>with</w:t>
      </w:r>
      <w:r>
        <w:rPr>
          <w:spacing w:val="-7"/>
        </w:rPr>
        <w:t xml:space="preserve"> </w:t>
      </w:r>
      <w:r>
        <w:t>their</w:t>
      </w:r>
      <w:r>
        <w:rPr>
          <w:spacing w:val="-7"/>
        </w:rPr>
        <w:t xml:space="preserve"> </w:t>
      </w:r>
      <w:r>
        <w:t>secret</w:t>
      </w:r>
      <w:r>
        <w:rPr>
          <w:spacing w:val="-7"/>
        </w:rPr>
        <w:t xml:space="preserve"> </w:t>
      </w:r>
      <w:r>
        <w:t>forth</w:t>
      </w:r>
      <w:r>
        <w:rPr>
          <w:spacing w:val="-7"/>
        </w:rPr>
        <w:t xml:space="preserve"> </w:t>
      </w:r>
      <w:r>
        <w:t>went</w:t>
      </w:r>
      <w:r>
        <w:rPr>
          <w:spacing w:val="-7"/>
        </w:rPr>
        <w:t xml:space="preserve"> </w:t>
      </w:r>
      <w:r>
        <w:t>they.</w:t>
      </w:r>
    </w:p>
    <w:p w14:paraId="0CE3BE84" w14:textId="77777777" w:rsidR="00E62448" w:rsidRDefault="00E62448" w:rsidP="00E62448">
      <w:pPr>
        <w:pStyle w:val="Poetry"/>
      </w:pPr>
    </w:p>
    <w:p w14:paraId="06A79569" w14:textId="77777777" w:rsidR="000276C6" w:rsidRPr="00E62448" w:rsidRDefault="000276C6" w:rsidP="00E62448">
      <w:pPr>
        <w:pStyle w:val="Heading4"/>
      </w:pPr>
      <w:r w:rsidRPr="00E62448">
        <w:lastRenderedPageBreak/>
        <w:t>CII</w:t>
      </w:r>
    </w:p>
    <w:p w14:paraId="661B8A79" w14:textId="3935FBDD" w:rsidR="000276C6" w:rsidRDefault="000276C6" w:rsidP="00E62448">
      <w:pPr>
        <w:pStyle w:val="Poetry"/>
      </w:pPr>
      <w:r>
        <w:t>“As</w:t>
      </w:r>
      <w:r>
        <w:rPr>
          <w:spacing w:val="-9"/>
        </w:rPr>
        <w:t xml:space="preserve"> </w:t>
      </w:r>
      <w:r>
        <w:t>from</w:t>
      </w:r>
      <w:r>
        <w:rPr>
          <w:spacing w:val="-9"/>
        </w:rPr>
        <w:t xml:space="preserve"> </w:t>
      </w:r>
      <w:r>
        <w:t>our</w:t>
      </w:r>
      <w:r>
        <w:rPr>
          <w:spacing w:val="-9"/>
        </w:rPr>
        <w:t xml:space="preserve"> </w:t>
      </w:r>
      <w:r>
        <w:t>King</w:t>
      </w:r>
      <w:r>
        <w:rPr>
          <w:spacing w:val="-8"/>
        </w:rPr>
        <w:t xml:space="preserve"> </w:t>
      </w:r>
      <w:r>
        <w:t>and</w:t>
      </w:r>
      <w:r>
        <w:rPr>
          <w:spacing w:val="-9"/>
        </w:rPr>
        <w:t xml:space="preserve"> </w:t>
      </w:r>
      <w:r>
        <w:t>master</w:t>
      </w:r>
      <w:r>
        <w:rPr>
          <w:spacing w:val="-9"/>
        </w:rPr>
        <w:t xml:space="preserve"> </w:t>
      </w:r>
      <w:r>
        <w:t>a</w:t>
      </w:r>
      <w:r>
        <w:rPr>
          <w:spacing w:val="-9"/>
        </w:rPr>
        <w:t xml:space="preserve"> </w:t>
      </w:r>
      <w:r>
        <w:t>boon</w:t>
      </w:r>
      <w:r>
        <w:rPr>
          <w:spacing w:val="-8"/>
        </w:rPr>
        <w:t xml:space="preserve"> </w:t>
      </w:r>
      <w:r>
        <w:t>of</w:t>
      </w:r>
      <w:r>
        <w:rPr>
          <w:spacing w:val="-9"/>
        </w:rPr>
        <w:t xml:space="preserve"> </w:t>
      </w:r>
      <w:r>
        <w:t>thee</w:t>
      </w:r>
      <w:r>
        <w:rPr>
          <w:spacing w:val="-9"/>
        </w:rPr>
        <w:t xml:space="preserve"> </w:t>
      </w:r>
      <w:r>
        <w:t>we</w:t>
      </w:r>
      <w:r>
        <w:rPr>
          <w:spacing w:val="-8"/>
        </w:rPr>
        <w:t xml:space="preserve"> </w:t>
      </w:r>
      <w:r>
        <w:t>pray</w:t>
      </w:r>
    </w:p>
    <w:p w14:paraId="499C400A" w14:textId="77777777" w:rsidR="000276C6" w:rsidRDefault="000276C6" w:rsidP="00E62448">
      <w:pPr>
        <w:pStyle w:val="Poetry"/>
      </w:pPr>
      <w:r>
        <w:t>By</w:t>
      </w:r>
      <w:r>
        <w:rPr>
          <w:spacing w:val="-11"/>
        </w:rPr>
        <w:t xml:space="preserve"> </w:t>
      </w:r>
      <w:r>
        <w:t>favor</w:t>
      </w:r>
      <w:r>
        <w:rPr>
          <w:spacing w:val="-11"/>
        </w:rPr>
        <w:t xml:space="preserve"> </w:t>
      </w:r>
      <w:r>
        <w:t>of</w:t>
      </w:r>
      <w:r>
        <w:rPr>
          <w:spacing w:val="-11"/>
        </w:rPr>
        <w:t xml:space="preserve"> </w:t>
      </w:r>
      <w:r>
        <w:t>thy</w:t>
      </w:r>
      <w:r>
        <w:rPr>
          <w:spacing w:val="-10"/>
        </w:rPr>
        <w:t xml:space="preserve"> </w:t>
      </w:r>
      <w:r>
        <w:t>counsel</w:t>
      </w:r>
      <w:r>
        <w:rPr>
          <w:spacing w:val="-11"/>
        </w:rPr>
        <w:t xml:space="preserve"> </w:t>
      </w:r>
      <w:r>
        <w:t>we</w:t>
      </w:r>
      <w:r>
        <w:rPr>
          <w:spacing w:val="-11"/>
        </w:rPr>
        <w:t xml:space="preserve"> </w:t>
      </w:r>
      <w:r>
        <w:t>desire</w:t>
      </w:r>
      <w:r>
        <w:rPr>
          <w:spacing w:val="-11"/>
        </w:rPr>
        <w:t xml:space="preserve"> </w:t>
      </w:r>
      <w:r>
        <w:t>to</w:t>
      </w:r>
      <w:r>
        <w:rPr>
          <w:spacing w:val="-10"/>
        </w:rPr>
        <w:t xml:space="preserve"> </w:t>
      </w:r>
      <w:r>
        <w:t>obtain</w:t>
      </w:r>
    </w:p>
    <w:p w14:paraId="57573308" w14:textId="77777777" w:rsidR="00E62448" w:rsidRDefault="000276C6" w:rsidP="00E62448">
      <w:pPr>
        <w:pStyle w:val="Poetry"/>
        <w:rPr>
          <w:spacing w:val="1"/>
        </w:rPr>
      </w:pPr>
      <w:r>
        <w:t>That thou ask for us in marriage of the Cid his daughters twain.</w:t>
      </w:r>
      <w:r>
        <w:rPr>
          <w:spacing w:val="1"/>
        </w:rPr>
        <w:t xml:space="preserve"> </w:t>
      </w:r>
    </w:p>
    <w:p w14:paraId="0A5191AF" w14:textId="474D9013" w:rsidR="000276C6" w:rsidRDefault="000276C6" w:rsidP="00E62448">
      <w:pPr>
        <w:pStyle w:val="Poetry"/>
      </w:pPr>
      <w:r>
        <w:t>With</w:t>
      </w:r>
      <w:r>
        <w:rPr>
          <w:spacing w:val="-5"/>
        </w:rPr>
        <w:t xml:space="preserve"> </w:t>
      </w:r>
      <w:r>
        <w:t>honor</w:t>
      </w:r>
      <w:r>
        <w:rPr>
          <w:spacing w:val="-5"/>
        </w:rPr>
        <w:t xml:space="preserve"> </w:t>
      </w:r>
      <w:r>
        <w:t>and</w:t>
      </w:r>
      <w:r>
        <w:rPr>
          <w:spacing w:val="-5"/>
        </w:rPr>
        <w:t xml:space="preserve"> </w:t>
      </w:r>
      <w:r>
        <w:t>with</w:t>
      </w:r>
      <w:r>
        <w:rPr>
          <w:spacing w:val="-5"/>
        </w:rPr>
        <w:t xml:space="preserve"> </w:t>
      </w:r>
      <w:r>
        <w:t>profit</w:t>
      </w:r>
      <w:r>
        <w:rPr>
          <w:spacing w:val="-5"/>
        </w:rPr>
        <w:t xml:space="preserve"> </w:t>
      </w:r>
      <w:r>
        <w:t>shall</w:t>
      </w:r>
      <w:r>
        <w:rPr>
          <w:spacing w:val="-5"/>
        </w:rPr>
        <w:t xml:space="preserve"> </w:t>
      </w:r>
      <w:r>
        <w:t>the</w:t>
      </w:r>
      <w:r>
        <w:rPr>
          <w:spacing w:val="-4"/>
        </w:rPr>
        <w:t xml:space="preserve"> </w:t>
      </w:r>
      <w:r>
        <w:t>match</w:t>
      </w:r>
      <w:r>
        <w:rPr>
          <w:spacing w:val="-5"/>
        </w:rPr>
        <w:t xml:space="preserve"> </w:t>
      </w:r>
      <w:r>
        <w:t>for</w:t>
      </w:r>
      <w:r>
        <w:rPr>
          <w:spacing w:val="-5"/>
        </w:rPr>
        <w:t xml:space="preserve"> </w:t>
      </w:r>
      <w:r>
        <w:t>then,</w:t>
      </w:r>
      <w:r>
        <w:rPr>
          <w:spacing w:val="-5"/>
        </w:rPr>
        <w:t xml:space="preserve"> </w:t>
      </w:r>
      <w:r>
        <w:t>be</w:t>
      </w:r>
      <w:r>
        <w:rPr>
          <w:spacing w:val="-5"/>
        </w:rPr>
        <w:t xml:space="preserve"> </w:t>
      </w:r>
      <w:r>
        <w:t>fraught.”</w:t>
      </w:r>
    </w:p>
    <w:p w14:paraId="059CFE66" w14:textId="77777777" w:rsidR="00E62448" w:rsidRDefault="00E62448" w:rsidP="00E62448">
      <w:pPr>
        <w:pStyle w:val="Poetry"/>
      </w:pPr>
    </w:p>
    <w:p w14:paraId="764E9613" w14:textId="77777777" w:rsidR="000276C6" w:rsidRPr="00E62448" w:rsidRDefault="000276C6" w:rsidP="00E62448">
      <w:pPr>
        <w:pStyle w:val="Heading3"/>
      </w:pPr>
      <w:r w:rsidRPr="00E62448">
        <w:t>Cantar III</w:t>
      </w:r>
    </w:p>
    <w:p w14:paraId="3FE05D40" w14:textId="77777777" w:rsidR="000276C6" w:rsidRPr="00E62448" w:rsidRDefault="000276C6" w:rsidP="00E62448">
      <w:pPr>
        <w:pStyle w:val="Bodynoindent"/>
        <w:jc w:val="left"/>
        <w:rPr>
          <w:i/>
          <w:iCs/>
        </w:rPr>
      </w:pPr>
      <w:r w:rsidRPr="00E62448">
        <w:rPr>
          <w:i/>
          <w:iCs/>
        </w:rPr>
        <w:t>The Affront of Corpes</w:t>
      </w:r>
    </w:p>
    <w:p w14:paraId="1D662DF4" w14:textId="77777777" w:rsidR="000276C6" w:rsidRDefault="000276C6" w:rsidP="000276C6">
      <w:pPr>
        <w:pStyle w:val="BodyText"/>
        <w:spacing w:before="7"/>
        <w:rPr>
          <w:i/>
          <w:sz w:val="30"/>
        </w:rPr>
      </w:pPr>
    </w:p>
    <w:p w14:paraId="73FDAAFA" w14:textId="77777777" w:rsidR="000276C6" w:rsidRDefault="000276C6" w:rsidP="00E62448">
      <w:pPr>
        <w:pStyle w:val="Heading4"/>
      </w:pPr>
      <w:r>
        <w:rPr>
          <w:w w:val="105"/>
        </w:rPr>
        <w:t>CXXIV</w:t>
      </w:r>
    </w:p>
    <w:p w14:paraId="6EEFFC64" w14:textId="77777777" w:rsidR="00E62448" w:rsidRDefault="000276C6" w:rsidP="00E62448">
      <w:pPr>
        <w:pStyle w:val="Poetry"/>
      </w:pPr>
      <w:r w:rsidRPr="00E62448">
        <w:t xml:space="preserve">“Now of the Cid the Campeador let us demand our wives. </w:t>
      </w:r>
    </w:p>
    <w:p w14:paraId="659521A5" w14:textId="72D84C32" w:rsidR="000276C6" w:rsidRPr="00E62448" w:rsidRDefault="000276C6" w:rsidP="00E62448">
      <w:pPr>
        <w:pStyle w:val="Poetry"/>
      </w:pPr>
      <w:r w:rsidRPr="00E62448">
        <w:t>Let us say that we will bear them to the lands of Carrión.</w:t>
      </w:r>
    </w:p>
    <w:p w14:paraId="25389547" w14:textId="77777777" w:rsidR="000276C6" w:rsidRPr="00E62448" w:rsidRDefault="000276C6" w:rsidP="00E62448">
      <w:pPr>
        <w:pStyle w:val="Poetry"/>
      </w:pPr>
      <w:r w:rsidRPr="00E62448">
        <w:t>The place where they are heiresses shall unto them be shown.</w:t>
      </w:r>
    </w:p>
    <w:p w14:paraId="06C39293" w14:textId="77777777" w:rsidR="000276C6" w:rsidRPr="00E62448" w:rsidRDefault="000276C6" w:rsidP="00E62448">
      <w:pPr>
        <w:pStyle w:val="Poetry"/>
      </w:pPr>
      <w:r w:rsidRPr="00E62448">
        <w:t>We shall take them from Valencia, from the Campeador his reach.</w:t>
      </w:r>
    </w:p>
    <w:p w14:paraId="17DAB359" w14:textId="67F0125B" w:rsidR="000276C6" w:rsidRPr="00E62448" w:rsidRDefault="000276C6" w:rsidP="00E62448">
      <w:pPr>
        <w:pStyle w:val="Poetry"/>
      </w:pPr>
      <w:r w:rsidRPr="00E62448">
        <w:t>And then upon the journey we shall work our will on each,</w:t>
      </w:r>
    </w:p>
    <w:p w14:paraId="2DF7DDF0" w14:textId="77777777" w:rsidR="00E62448" w:rsidRDefault="000276C6" w:rsidP="00E62448">
      <w:pPr>
        <w:pStyle w:val="Poetry"/>
      </w:pPr>
      <w:r w:rsidRPr="00E62448">
        <w:t xml:space="preserve">Ere the matter of the lion for a sore reproach and scorn </w:t>
      </w:r>
    </w:p>
    <w:p w14:paraId="3025B7CA" w14:textId="77777777" w:rsidR="00E62448" w:rsidRDefault="000276C6" w:rsidP="00E62448">
      <w:pPr>
        <w:pStyle w:val="Poetry"/>
      </w:pPr>
      <w:r w:rsidRPr="00E62448">
        <w:t xml:space="preserve">They turn to our discomfort who are heirs of Carrión born. </w:t>
      </w:r>
    </w:p>
    <w:p w14:paraId="3C1F1BAC" w14:textId="190A031A" w:rsidR="000276C6" w:rsidRPr="00E62448" w:rsidRDefault="000276C6" w:rsidP="00E62448">
      <w:pPr>
        <w:pStyle w:val="Poetry"/>
      </w:pPr>
      <w:r w:rsidRPr="00E62448">
        <w:t>We shall bear with us of treasure nigh priceless a fair stock.</w:t>
      </w:r>
    </w:p>
    <w:p w14:paraId="1075741F" w14:textId="77777777" w:rsidR="000276C6" w:rsidRPr="00E62448" w:rsidRDefault="000276C6" w:rsidP="00E62448">
      <w:pPr>
        <w:pStyle w:val="Poetry"/>
      </w:pPr>
      <w:r w:rsidRPr="00E62448">
        <w:t>Of the daughters of the Campeador we two shall make our mock.</w:t>
      </w:r>
    </w:p>
    <w:p w14:paraId="04F48C8D" w14:textId="222AF081" w:rsidR="000276C6" w:rsidRPr="00E62448" w:rsidRDefault="000276C6" w:rsidP="00E62448">
      <w:pPr>
        <w:pStyle w:val="Poetry"/>
      </w:pPr>
      <w:r w:rsidRPr="00E62448">
        <w:t>We shall be rich men always who possess such valiant things,</w:t>
      </w:r>
    </w:p>
    <w:p w14:paraId="4DCA93AA" w14:textId="77777777" w:rsidR="00E62448" w:rsidRDefault="000276C6" w:rsidP="00E62448">
      <w:pPr>
        <w:pStyle w:val="Poetry"/>
      </w:pPr>
      <w:r w:rsidRPr="00E62448">
        <w:t xml:space="preserve">And fit to marry daughters of emperors or kings, </w:t>
      </w:r>
    </w:p>
    <w:p w14:paraId="34C0B50C" w14:textId="6459381D" w:rsidR="000276C6" w:rsidRPr="00E62448" w:rsidRDefault="000276C6" w:rsidP="00E62448">
      <w:pPr>
        <w:pStyle w:val="Poetry"/>
      </w:pPr>
      <w:r w:rsidRPr="00E62448">
        <w:t>Who art the Counts of Carrión by virtue of our birth.</w:t>
      </w:r>
    </w:p>
    <w:p w14:paraId="79BF5CB0" w14:textId="77777777" w:rsidR="00E62448" w:rsidRDefault="000276C6" w:rsidP="00E62448">
      <w:pPr>
        <w:pStyle w:val="Poetry"/>
      </w:pPr>
      <w:r w:rsidRPr="00E62448">
        <w:t xml:space="preserve">The Campeador his daughters we shall mock at in our mirth. </w:t>
      </w:r>
    </w:p>
    <w:p w14:paraId="5FEE4D32" w14:textId="6F8FC682" w:rsidR="000276C6" w:rsidRPr="00E62448" w:rsidRDefault="000276C6" w:rsidP="00E62448">
      <w:pPr>
        <w:pStyle w:val="Poetry"/>
      </w:pPr>
      <w:r w:rsidRPr="00E62448">
        <w:t>Ere the matter of the lion they throw at us in disdain.”</w:t>
      </w:r>
    </w:p>
    <w:p w14:paraId="54146E13" w14:textId="0C8E420B" w:rsidR="000276C6" w:rsidRPr="00E62448" w:rsidRDefault="000276C6" w:rsidP="00E62448">
      <w:pPr>
        <w:pStyle w:val="Poetry"/>
      </w:pPr>
      <w:r w:rsidRPr="00E62448">
        <w:t>When this they had decided the two returned again.</w:t>
      </w:r>
    </w:p>
    <w:p w14:paraId="2ECFB2DC" w14:textId="77777777" w:rsidR="000276C6" w:rsidRPr="00E62448" w:rsidRDefault="000276C6" w:rsidP="00E62448">
      <w:pPr>
        <w:pStyle w:val="Poetry"/>
      </w:pPr>
      <w:r w:rsidRPr="00E62448">
        <w:t>Ontspake Ferránd Golzalvez for silence in the Court:</w:t>
      </w:r>
    </w:p>
    <w:p w14:paraId="31C61152" w14:textId="77777777" w:rsidR="00E62448" w:rsidRDefault="000276C6" w:rsidP="00E62448">
      <w:pPr>
        <w:pStyle w:val="Poetry"/>
      </w:pPr>
      <w:r w:rsidRPr="00E62448">
        <w:t xml:space="preserve">“Cid Campeador, so may our God abide thy strong support, </w:t>
      </w:r>
    </w:p>
    <w:p w14:paraId="283EF390" w14:textId="77777777" w:rsidR="00E62448" w:rsidRDefault="000276C6" w:rsidP="00E62448">
      <w:pPr>
        <w:pStyle w:val="Poetry"/>
      </w:pPr>
      <w:r w:rsidRPr="00E62448">
        <w:t xml:space="preserve">May it please Dame Xiména, but first seem good to thee, </w:t>
      </w:r>
    </w:p>
    <w:p w14:paraId="710D613C" w14:textId="16933402" w:rsidR="000276C6" w:rsidRPr="00E62448" w:rsidRDefault="000276C6" w:rsidP="00E62448">
      <w:pPr>
        <w:pStyle w:val="Poetry"/>
      </w:pPr>
      <w:r w:rsidRPr="00E62448">
        <w:t>And Minaya Alvar Fañez and all men here that be</w:t>
      </w:r>
    </w:p>
    <w:p w14:paraId="2958274B" w14:textId="6CA88A2E" w:rsidR="000276C6" w:rsidRPr="00E62448" w:rsidRDefault="000276C6" w:rsidP="00E62448">
      <w:pPr>
        <w:pStyle w:val="Poetry"/>
      </w:pPr>
      <w:r w:rsidRPr="00E62448">
        <w:t>Give us our wives. By marriage are they ours in very deed.</w:t>
      </w:r>
    </w:p>
    <w:p w14:paraId="35E842AF" w14:textId="77777777" w:rsidR="000276C6" w:rsidRPr="00E62448" w:rsidRDefault="000276C6" w:rsidP="00E62448">
      <w:pPr>
        <w:pStyle w:val="Poetry"/>
      </w:pPr>
      <w:r w:rsidRPr="00E62448">
        <w:t>Unto our lands in Carrión those ladies we will lead.</w:t>
      </w:r>
    </w:p>
    <w:p w14:paraId="1869DCEA" w14:textId="77777777" w:rsidR="00E62448" w:rsidRDefault="000276C6" w:rsidP="00E62448">
      <w:pPr>
        <w:pStyle w:val="Poetry"/>
      </w:pPr>
      <w:r w:rsidRPr="00E62448">
        <w:t xml:space="preserve">With the dower-lands to enfeoff them that we gave for bridal right </w:t>
      </w:r>
    </w:p>
    <w:p w14:paraId="3B9879CD" w14:textId="77777777" w:rsidR="00E62448" w:rsidRDefault="000276C6" w:rsidP="00E62448">
      <w:pPr>
        <w:pStyle w:val="Poetry"/>
      </w:pPr>
      <w:r w:rsidRPr="00E62448">
        <w:t xml:space="preserve">Of the lands of our possession, thy daughters shall have sight, </w:t>
      </w:r>
    </w:p>
    <w:p w14:paraId="2A5316A2" w14:textId="7C895540" w:rsidR="000276C6" w:rsidRPr="00E62448" w:rsidRDefault="000276C6" w:rsidP="00E62448">
      <w:pPr>
        <w:pStyle w:val="Poetry"/>
      </w:pPr>
      <w:r w:rsidRPr="00E62448">
        <w:lastRenderedPageBreak/>
        <w:t>And those wherein the children to be born to us shall share.”</w:t>
      </w:r>
    </w:p>
    <w:p w14:paraId="284FD79D" w14:textId="7F824367" w:rsidR="000276C6" w:rsidRPr="00E62448" w:rsidRDefault="000276C6" w:rsidP="00E62448">
      <w:pPr>
        <w:pStyle w:val="Poetry"/>
      </w:pPr>
      <w:r w:rsidRPr="00E62448">
        <w:t>The Cid my lord the Campeador scented no insult there:</w:t>
      </w:r>
    </w:p>
    <w:p w14:paraId="72A2343A" w14:textId="77777777" w:rsidR="00E62448" w:rsidRDefault="000276C6" w:rsidP="00E62448">
      <w:pPr>
        <w:pStyle w:val="Poetry"/>
      </w:pPr>
      <w:r w:rsidRPr="00E62448">
        <w:t xml:space="preserve">“I shall give you my daughters and of my wealth dispone. </w:t>
      </w:r>
    </w:p>
    <w:p w14:paraId="375997A0" w14:textId="77777777" w:rsidR="00E62448" w:rsidRDefault="000276C6" w:rsidP="00E62448">
      <w:pPr>
        <w:pStyle w:val="Poetry"/>
      </w:pPr>
      <w:r w:rsidRPr="00E62448">
        <w:t xml:space="preserve">Ye gave them glebe of dowry in the lands of Carrión, </w:t>
      </w:r>
    </w:p>
    <w:p w14:paraId="2EB1CE31" w14:textId="77777777" w:rsidR="00E62448" w:rsidRDefault="000276C6" w:rsidP="00E62448">
      <w:pPr>
        <w:pStyle w:val="Poetry"/>
      </w:pPr>
      <w:r w:rsidRPr="00E62448">
        <w:t xml:space="preserve">Three thousands marks of dower shall to my girls belong. </w:t>
      </w:r>
    </w:p>
    <w:p w14:paraId="1A0F62B3" w14:textId="031A9AD0" w:rsidR="000276C6" w:rsidRPr="00E62448" w:rsidRDefault="000276C6" w:rsidP="00E62448">
      <w:pPr>
        <w:pStyle w:val="Poetry"/>
      </w:pPr>
      <w:r w:rsidRPr="00E62448">
        <w:t>I will give mules and palfreys both excellent and strong,</w:t>
      </w:r>
    </w:p>
    <w:p w14:paraId="5B4A3D80" w14:textId="7452B189" w:rsidR="000276C6" w:rsidRPr="00E62448" w:rsidRDefault="000276C6" w:rsidP="00E62448">
      <w:pPr>
        <w:pStyle w:val="Poetry"/>
      </w:pPr>
      <w:r w:rsidRPr="00E62448">
        <w:t>And great steeds of battle swift and of mighty thew,</w:t>
      </w:r>
    </w:p>
    <w:p w14:paraId="0DF8F114" w14:textId="77777777" w:rsidR="009558BE" w:rsidRDefault="000276C6" w:rsidP="00E62448">
      <w:pPr>
        <w:pStyle w:val="Poetry"/>
      </w:pPr>
      <w:r w:rsidRPr="00E62448">
        <w:t xml:space="preserve">And cloth and silken garments with the gold woven through. </w:t>
      </w:r>
    </w:p>
    <w:p w14:paraId="4A26347C" w14:textId="38075FF4" w:rsidR="000276C6" w:rsidRPr="00E62448" w:rsidRDefault="000276C6" w:rsidP="00E62448">
      <w:pPr>
        <w:pStyle w:val="Poetry"/>
      </w:pPr>
      <w:r w:rsidRPr="00E62448">
        <w:t>Coláda and Tizón the swords I will give to you likewise</w:t>
      </w:r>
    </w:p>
    <w:p w14:paraId="36B862D9" w14:textId="77777777" w:rsidR="000276C6" w:rsidRPr="00E62448" w:rsidRDefault="000276C6" w:rsidP="00E62448">
      <w:pPr>
        <w:pStyle w:val="Poetry"/>
      </w:pPr>
      <w:r w:rsidRPr="00E62448">
        <w:t>Full well ye know I got them in very gallant guise.</w:t>
      </w:r>
    </w:p>
    <w:p w14:paraId="5AB4E497" w14:textId="77777777" w:rsidR="000276C6" w:rsidRPr="00E62448" w:rsidRDefault="000276C6" w:rsidP="00E62448">
      <w:pPr>
        <w:pStyle w:val="Poetry"/>
      </w:pPr>
      <w:r w:rsidRPr="00E62448">
        <w:t>My sons ye are, for to you do I give my daughters two.</w:t>
      </w:r>
    </w:p>
    <w:p w14:paraId="68B252D0" w14:textId="344200BC" w:rsidR="000276C6" w:rsidRPr="00E62448" w:rsidRDefault="000276C6" w:rsidP="00E62448">
      <w:pPr>
        <w:pStyle w:val="Poetry"/>
      </w:pPr>
      <w:r w:rsidRPr="00E62448">
        <w:t>My very heart’s blood thither ye carry home with you.</w:t>
      </w:r>
    </w:p>
    <w:p w14:paraId="1C1FED3A" w14:textId="77777777" w:rsidR="000276C6" w:rsidRPr="00E62448" w:rsidRDefault="000276C6" w:rsidP="00E62448">
      <w:pPr>
        <w:pStyle w:val="Poetry"/>
      </w:pPr>
      <w:r w:rsidRPr="00E62448">
        <w:t>In León and in Galicia and Castile let all men hear</w:t>
      </w:r>
    </w:p>
    <w:p w14:paraId="52FCAF62" w14:textId="77777777" w:rsidR="009558BE" w:rsidRDefault="000276C6" w:rsidP="00E62448">
      <w:pPr>
        <w:pStyle w:val="Poetry"/>
      </w:pPr>
      <w:r w:rsidRPr="00E62448">
        <w:t xml:space="preserve">How I sent forth my sons-in-law with such abundant gear. </w:t>
      </w:r>
    </w:p>
    <w:p w14:paraId="541509CE" w14:textId="77777777" w:rsidR="009558BE" w:rsidRDefault="000276C6" w:rsidP="00E62448">
      <w:pPr>
        <w:pStyle w:val="Poetry"/>
      </w:pPr>
      <w:r w:rsidRPr="00E62448">
        <w:t xml:space="preserve">And serve you well my daughters, your wedded wives that be. </w:t>
      </w:r>
    </w:p>
    <w:p w14:paraId="0FDC809F" w14:textId="42E130AC" w:rsidR="000276C6" w:rsidRPr="00E62448" w:rsidRDefault="000276C6" w:rsidP="00E62448">
      <w:pPr>
        <w:pStyle w:val="Poetry"/>
      </w:pPr>
      <w:r w:rsidRPr="00E62448">
        <w:t>An you serve them well rich guerdon ye shall obtain of me.”</w:t>
      </w:r>
    </w:p>
    <w:p w14:paraId="193F103B" w14:textId="28D12395" w:rsidR="000276C6" w:rsidRPr="00E62448" w:rsidRDefault="000276C6" w:rsidP="00E62448">
      <w:pPr>
        <w:pStyle w:val="Poetry"/>
      </w:pPr>
      <w:r w:rsidRPr="00E62448">
        <w:t>To this the heirs of Carrión their full assent made plain.</w:t>
      </w:r>
    </w:p>
    <w:p w14:paraId="3D8248FC" w14:textId="77777777" w:rsidR="009558BE" w:rsidRDefault="000276C6" w:rsidP="00E62448">
      <w:pPr>
        <w:pStyle w:val="Poetry"/>
      </w:pPr>
      <w:r w:rsidRPr="00E62448">
        <w:t xml:space="preserve">The daughters of the Campeador were given them and ta’en, </w:t>
      </w:r>
    </w:p>
    <w:p w14:paraId="235E7151" w14:textId="7A4ED65B" w:rsidR="000276C6" w:rsidRPr="00E62448" w:rsidRDefault="000276C6" w:rsidP="00E62448">
      <w:pPr>
        <w:pStyle w:val="Poetry"/>
      </w:pPr>
      <w:r w:rsidRPr="00E62448">
        <w:t>And they began receiving as the Cid’s orders went.</w:t>
      </w:r>
    </w:p>
    <w:p w14:paraId="792DE7A5" w14:textId="77777777" w:rsidR="000276C6" w:rsidRPr="00E62448" w:rsidRDefault="000276C6" w:rsidP="00E62448">
      <w:pPr>
        <w:pStyle w:val="Poetry"/>
      </w:pPr>
      <w:r w:rsidRPr="00E62448">
        <w:t>When of all their heart’s desire they were at last content,</w:t>
      </w:r>
    </w:p>
    <w:p w14:paraId="711CA01F" w14:textId="77777777" w:rsidR="000276C6" w:rsidRPr="00E62448" w:rsidRDefault="000276C6" w:rsidP="00E62448">
      <w:pPr>
        <w:pStyle w:val="Poetry"/>
      </w:pPr>
      <w:r w:rsidRPr="00E62448">
        <w:t>Then Carrión’s heirs commanded that the packs be loaded straight,</w:t>
      </w:r>
    </w:p>
    <w:p w14:paraId="7237B6C6" w14:textId="759F621A" w:rsidR="000276C6" w:rsidRPr="00E62448" w:rsidRDefault="000276C6" w:rsidP="00E62448">
      <w:pPr>
        <w:pStyle w:val="Poetry"/>
      </w:pPr>
      <w:r w:rsidRPr="00E62448">
        <w:t>Through Valencia the city was the press of business great,</w:t>
      </w:r>
    </w:p>
    <w:p w14:paraId="5E6BD153" w14:textId="77777777" w:rsidR="000276C6" w:rsidRPr="00E62448" w:rsidRDefault="000276C6" w:rsidP="00E62448">
      <w:pPr>
        <w:pStyle w:val="Poetry"/>
      </w:pPr>
      <w:r w:rsidRPr="00E62448">
        <w:t>And all have taken weapons and all men gallop strong,</w:t>
      </w:r>
    </w:p>
    <w:p w14:paraId="123B5DB8" w14:textId="77777777" w:rsidR="009558BE" w:rsidRDefault="000276C6" w:rsidP="00E62448">
      <w:pPr>
        <w:pStyle w:val="Poetry"/>
      </w:pPr>
      <w:r w:rsidRPr="00E62448">
        <w:t xml:space="preserve">For they must forth the daughters of the Cid to speed along </w:t>
      </w:r>
    </w:p>
    <w:p w14:paraId="796699D7" w14:textId="77777777" w:rsidR="009558BE" w:rsidRDefault="000276C6" w:rsidP="00E62448">
      <w:pPr>
        <w:pStyle w:val="Poetry"/>
      </w:pPr>
      <w:r w:rsidRPr="00E62448">
        <w:t xml:space="preserve">Unto the lands of Carrión. To mount all men prepare, </w:t>
      </w:r>
    </w:p>
    <w:p w14:paraId="694A3FAE" w14:textId="0A8708BB" w:rsidR="000276C6" w:rsidRPr="00E62448" w:rsidRDefault="000276C6" w:rsidP="00E62448">
      <w:pPr>
        <w:pStyle w:val="Poetry"/>
      </w:pPr>
      <w:r w:rsidRPr="00E62448">
        <w:t>Farewell all men are saying. But the two sisters there,</w:t>
      </w:r>
    </w:p>
    <w:p w14:paraId="6079F0F1" w14:textId="0BBAA61F" w:rsidR="000276C6" w:rsidRPr="00E62448" w:rsidRDefault="000276C6" w:rsidP="00E62448">
      <w:pPr>
        <w:pStyle w:val="Poetry"/>
      </w:pPr>
      <w:r w:rsidRPr="00E62448">
        <w:t>Dame Sol and Dame Elvíra, kneeled to the Cid Campeador:</w:t>
      </w:r>
    </w:p>
    <w:p w14:paraId="411D3B9F" w14:textId="77777777" w:rsidR="000276C6" w:rsidRPr="00E62448" w:rsidRDefault="000276C6" w:rsidP="00E62448">
      <w:pPr>
        <w:pStyle w:val="Poetry"/>
      </w:pPr>
      <w:r w:rsidRPr="00E62448">
        <w:t>“A boon, so may God keep thee, O father, we implore.</w:t>
      </w:r>
    </w:p>
    <w:p w14:paraId="5F80D3C1" w14:textId="77777777" w:rsidR="009558BE" w:rsidRDefault="000276C6" w:rsidP="00E62448">
      <w:pPr>
        <w:pStyle w:val="Poetry"/>
      </w:pPr>
      <w:r w:rsidRPr="00E62448">
        <w:t xml:space="preserve">Thou begottest us. Our mother she brought us forth in pain. </w:t>
      </w:r>
    </w:p>
    <w:p w14:paraId="19851616" w14:textId="1283A5EB" w:rsidR="000276C6" w:rsidRPr="00E62448" w:rsidRDefault="000276C6" w:rsidP="00E62448">
      <w:pPr>
        <w:pStyle w:val="Poetry"/>
      </w:pPr>
      <w:r w:rsidRPr="00E62448">
        <w:t>Our liege-lord and our lady, here do ye stand ye twain.</w:t>
      </w:r>
    </w:p>
    <w:p w14:paraId="21ACFCDF" w14:textId="77777777" w:rsidR="000276C6" w:rsidRPr="00E62448" w:rsidRDefault="000276C6" w:rsidP="00E62448">
      <w:pPr>
        <w:pStyle w:val="Poetry"/>
      </w:pPr>
      <w:r w:rsidRPr="00E62448">
        <w:t>Now to the lands of Carrión to send us is your will;</w:t>
      </w:r>
    </w:p>
    <w:p w14:paraId="046DB74E" w14:textId="5B1C3903" w:rsidR="000276C6" w:rsidRPr="00E62448" w:rsidRDefault="000276C6" w:rsidP="00E62448">
      <w:pPr>
        <w:pStyle w:val="Poetry"/>
      </w:pPr>
      <w:r w:rsidRPr="00E62448">
        <w:t>It is our bounden duty thy commandment to fulfil.</w:t>
      </w:r>
    </w:p>
    <w:p w14:paraId="52BB08E5" w14:textId="77777777" w:rsidR="009558BE" w:rsidRDefault="000276C6" w:rsidP="00E62448">
      <w:pPr>
        <w:pStyle w:val="Poetry"/>
      </w:pPr>
      <w:r w:rsidRPr="00E62448">
        <w:t xml:space="preserve">And so we two together ask but this boon of thee, </w:t>
      </w:r>
    </w:p>
    <w:p w14:paraId="001DD8F9" w14:textId="64C41DE0" w:rsidR="000276C6" w:rsidRPr="00E62448" w:rsidRDefault="000276C6" w:rsidP="00E62448">
      <w:pPr>
        <w:pStyle w:val="Poetry"/>
      </w:pPr>
      <w:r w:rsidRPr="00E62448">
        <w:t>That in the lands of Carrión thy tidings still may be.”</w:t>
      </w:r>
    </w:p>
    <w:p w14:paraId="14196D53" w14:textId="6C510FF5" w:rsidR="000276C6" w:rsidRDefault="000276C6" w:rsidP="00E62448">
      <w:pPr>
        <w:pStyle w:val="Poetry"/>
      </w:pPr>
      <w:r w:rsidRPr="00E62448">
        <w:t>My lord the Cid has clasped them, and he has kissed the twain.</w:t>
      </w:r>
    </w:p>
    <w:p w14:paraId="7CDE10E1" w14:textId="77777777" w:rsidR="009558BE" w:rsidRPr="00E62448" w:rsidRDefault="009558BE" w:rsidP="00E62448">
      <w:pPr>
        <w:pStyle w:val="Poetry"/>
      </w:pPr>
    </w:p>
    <w:p w14:paraId="2E83CAB8" w14:textId="77777777" w:rsidR="000276C6" w:rsidRPr="009558BE" w:rsidRDefault="000276C6" w:rsidP="009558BE">
      <w:pPr>
        <w:pStyle w:val="Heading4"/>
      </w:pPr>
      <w:r w:rsidRPr="009558BE">
        <w:t>CXXV</w:t>
      </w:r>
    </w:p>
    <w:p w14:paraId="1104B438" w14:textId="77777777" w:rsidR="000276C6" w:rsidRDefault="000276C6" w:rsidP="009558BE">
      <w:pPr>
        <w:pStyle w:val="Poetry"/>
      </w:pPr>
      <w:r>
        <w:t>This</w:t>
      </w:r>
      <w:r>
        <w:rPr>
          <w:spacing w:val="-4"/>
        </w:rPr>
        <w:t xml:space="preserve"> </w:t>
      </w:r>
      <w:r>
        <w:t>hath</w:t>
      </w:r>
      <w:r>
        <w:rPr>
          <w:spacing w:val="-3"/>
        </w:rPr>
        <w:t xml:space="preserve"> </w:t>
      </w:r>
      <w:r>
        <w:t>he</w:t>
      </w:r>
      <w:r>
        <w:rPr>
          <w:spacing w:val="-4"/>
        </w:rPr>
        <w:t xml:space="preserve"> </w:t>
      </w:r>
      <w:r>
        <w:t>done.</w:t>
      </w:r>
      <w:r>
        <w:rPr>
          <w:spacing w:val="-3"/>
        </w:rPr>
        <w:t xml:space="preserve"> </w:t>
      </w:r>
      <w:r>
        <w:t>Their</w:t>
      </w:r>
      <w:r>
        <w:rPr>
          <w:spacing w:val="-3"/>
        </w:rPr>
        <w:t xml:space="preserve"> </w:t>
      </w:r>
      <w:r>
        <w:t>mother</w:t>
      </w:r>
      <w:r>
        <w:rPr>
          <w:spacing w:val="-4"/>
        </w:rPr>
        <w:t xml:space="preserve"> </w:t>
      </w:r>
      <w:r>
        <w:t>hath</w:t>
      </w:r>
      <w:r>
        <w:rPr>
          <w:spacing w:val="-3"/>
        </w:rPr>
        <w:t xml:space="preserve"> </w:t>
      </w:r>
      <w:r>
        <w:t>doubled</w:t>
      </w:r>
      <w:r>
        <w:rPr>
          <w:spacing w:val="-3"/>
        </w:rPr>
        <w:t xml:space="preserve"> </w:t>
      </w:r>
      <w:r>
        <w:t>it</w:t>
      </w:r>
      <w:r>
        <w:rPr>
          <w:spacing w:val="-4"/>
        </w:rPr>
        <w:t xml:space="preserve"> </w:t>
      </w:r>
      <w:r>
        <w:t>again.</w:t>
      </w:r>
    </w:p>
    <w:p w14:paraId="7C8276F2" w14:textId="30B3DBF0" w:rsidR="000276C6" w:rsidRDefault="000276C6" w:rsidP="009558BE">
      <w:pPr>
        <w:pStyle w:val="Poetry"/>
      </w:pPr>
      <w:r>
        <w:t>“Go,</w:t>
      </w:r>
      <w:r>
        <w:rPr>
          <w:spacing w:val="-10"/>
        </w:rPr>
        <w:t xml:space="preserve"> </w:t>
      </w:r>
      <w:r>
        <w:t>daughters!</w:t>
      </w:r>
      <w:r>
        <w:rPr>
          <w:spacing w:val="-9"/>
        </w:rPr>
        <w:t xml:space="preserve"> </w:t>
      </w:r>
      <w:r>
        <w:t>the</w:t>
      </w:r>
      <w:r>
        <w:rPr>
          <w:spacing w:val="-10"/>
        </w:rPr>
        <w:t xml:space="preserve"> </w:t>
      </w:r>
      <w:r>
        <w:t>Creator</w:t>
      </w:r>
      <w:r>
        <w:rPr>
          <w:spacing w:val="-9"/>
        </w:rPr>
        <w:t xml:space="preserve"> </w:t>
      </w:r>
      <w:r>
        <w:t>of</w:t>
      </w:r>
      <w:r>
        <w:rPr>
          <w:spacing w:val="-10"/>
        </w:rPr>
        <w:t xml:space="preserve"> </w:t>
      </w:r>
      <w:r>
        <w:t>you</w:t>
      </w:r>
      <w:r>
        <w:rPr>
          <w:spacing w:val="-9"/>
        </w:rPr>
        <w:t xml:space="preserve"> </w:t>
      </w:r>
      <w:r>
        <w:t>henceforth</w:t>
      </w:r>
      <w:r>
        <w:rPr>
          <w:spacing w:val="-9"/>
        </w:rPr>
        <w:t xml:space="preserve"> </w:t>
      </w:r>
      <w:r>
        <w:t>have</w:t>
      </w:r>
      <w:r>
        <w:rPr>
          <w:spacing w:val="-10"/>
        </w:rPr>
        <w:t xml:space="preserve"> </w:t>
      </w:r>
      <w:r>
        <w:t>care</w:t>
      </w:r>
    </w:p>
    <w:p w14:paraId="243D2F29" w14:textId="77777777" w:rsidR="009558BE" w:rsidRDefault="000276C6" w:rsidP="009558BE">
      <w:pPr>
        <w:pStyle w:val="Poetry"/>
      </w:pPr>
      <w:r>
        <w:rPr>
          <w:spacing w:val="-1"/>
        </w:rPr>
        <w:t>Mine</w:t>
      </w:r>
      <w:r>
        <w:rPr>
          <w:spacing w:val="-13"/>
        </w:rPr>
        <w:t xml:space="preserve"> </w:t>
      </w:r>
      <w:r>
        <w:rPr>
          <w:spacing w:val="-1"/>
        </w:rPr>
        <w:t>and</w:t>
      </w:r>
      <w:r>
        <w:rPr>
          <w:spacing w:val="-12"/>
        </w:rPr>
        <w:t xml:space="preserve"> </w:t>
      </w:r>
      <w:r>
        <w:rPr>
          <w:spacing w:val="-1"/>
        </w:rPr>
        <w:t>your</w:t>
      </w:r>
      <w:r>
        <w:rPr>
          <w:spacing w:val="-13"/>
        </w:rPr>
        <w:t xml:space="preserve"> </w:t>
      </w:r>
      <w:r>
        <w:rPr>
          <w:spacing w:val="-1"/>
        </w:rPr>
        <w:t>father’s</w:t>
      </w:r>
      <w:r>
        <w:rPr>
          <w:spacing w:val="-12"/>
        </w:rPr>
        <w:t xml:space="preserve"> </w:t>
      </w:r>
      <w:r>
        <w:rPr>
          <w:spacing w:val="-1"/>
        </w:rPr>
        <w:t>blessing</w:t>
      </w:r>
      <w:r>
        <w:rPr>
          <w:spacing w:val="-13"/>
        </w:rPr>
        <w:t xml:space="preserve"> </w:t>
      </w:r>
      <w:r>
        <w:rPr>
          <w:spacing w:val="-1"/>
        </w:rPr>
        <w:t>you</w:t>
      </w:r>
      <w:r>
        <w:rPr>
          <w:spacing w:val="-12"/>
        </w:rPr>
        <w:t xml:space="preserve"> </w:t>
      </w:r>
      <w:r>
        <w:t>still</w:t>
      </w:r>
      <w:r>
        <w:rPr>
          <w:spacing w:val="-13"/>
        </w:rPr>
        <w:t xml:space="preserve"> </w:t>
      </w:r>
      <w:r>
        <w:t>with</w:t>
      </w:r>
      <w:r>
        <w:rPr>
          <w:spacing w:val="-12"/>
        </w:rPr>
        <w:t xml:space="preserve"> </w:t>
      </w:r>
      <w:r>
        <w:t>you</w:t>
      </w:r>
      <w:r>
        <w:rPr>
          <w:spacing w:val="-13"/>
        </w:rPr>
        <w:t xml:space="preserve"> </w:t>
      </w:r>
      <w:r>
        <w:t>shall</w:t>
      </w:r>
      <w:r>
        <w:rPr>
          <w:spacing w:val="-12"/>
        </w:rPr>
        <w:t xml:space="preserve"> </w:t>
      </w:r>
      <w:r>
        <w:t>bear.</w:t>
      </w:r>
    </w:p>
    <w:p w14:paraId="341A215E" w14:textId="7F095635" w:rsidR="000276C6" w:rsidRDefault="000276C6" w:rsidP="009558BE">
      <w:pPr>
        <w:pStyle w:val="Poetry"/>
      </w:pPr>
      <w:r>
        <w:rPr>
          <w:spacing w:val="-52"/>
        </w:rPr>
        <w:t xml:space="preserve"> </w:t>
      </w:r>
      <w:r>
        <w:t>Go</w:t>
      </w:r>
      <w:r>
        <w:rPr>
          <w:spacing w:val="-6"/>
        </w:rPr>
        <w:t xml:space="preserve"> </w:t>
      </w:r>
      <w:r>
        <w:t>forth</w:t>
      </w:r>
      <w:r>
        <w:rPr>
          <w:spacing w:val="-5"/>
        </w:rPr>
        <w:t xml:space="preserve"> </w:t>
      </w:r>
      <w:r>
        <w:t>where</w:t>
      </w:r>
      <w:r>
        <w:rPr>
          <w:spacing w:val="-6"/>
        </w:rPr>
        <w:t xml:space="preserve"> </w:t>
      </w:r>
      <w:r>
        <w:t>you</w:t>
      </w:r>
      <w:r>
        <w:rPr>
          <w:spacing w:val="-5"/>
        </w:rPr>
        <w:t xml:space="preserve"> </w:t>
      </w:r>
      <w:r>
        <w:t>are</w:t>
      </w:r>
      <w:r>
        <w:rPr>
          <w:spacing w:val="-5"/>
        </w:rPr>
        <w:t xml:space="preserve"> </w:t>
      </w:r>
      <w:r>
        <w:t>dowered</w:t>
      </w:r>
      <w:r>
        <w:rPr>
          <w:spacing w:val="-6"/>
        </w:rPr>
        <w:t xml:space="preserve"> </w:t>
      </w:r>
      <w:r>
        <w:t>in</w:t>
      </w:r>
      <w:r>
        <w:rPr>
          <w:spacing w:val="-5"/>
        </w:rPr>
        <w:t xml:space="preserve"> </w:t>
      </w:r>
      <w:r>
        <w:t>Carrión</w:t>
      </w:r>
      <w:r>
        <w:rPr>
          <w:spacing w:val="-6"/>
        </w:rPr>
        <w:t xml:space="preserve"> </w:t>
      </w:r>
      <w:r>
        <w:t>to</w:t>
      </w:r>
      <w:r>
        <w:rPr>
          <w:spacing w:val="-5"/>
        </w:rPr>
        <w:t xml:space="preserve"> </w:t>
      </w:r>
      <w:r>
        <w:t>dwell.</w:t>
      </w:r>
    </w:p>
    <w:p w14:paraId="697EEBF0" w14:textId="77777777" w:rsidR="000276C6" w:rsidRDefault="000276C6" w:rsidP="009558BE">
      <w:pPr>
        <w:pStyle w:val="Poetry"/>
      </w:pPr>
      <w:r>
        <w:t>I</w:t>
      </w:r>
      <w:r>
        <w:rPr>
          <w:spacing w:val="-13"/>
        </w:rPr>
        <w:t xml:space="preserve"> </w:t>
      </w:r>
      <w:r>
        <w:t>have,</w:t>
      </w:r>
      <w:r>
        <w:rPr>
          <w:spacing w:val="-12"/>
        </w:rPr>
        <w:t xml:space="preserve"> </w:t>
      </w:r>
      <w:r>
        <w:t>after</w:t>
      </w:r>
      <w:r>
        <w:rPr>
          <w:spacing w:val="-12"/>
        </w:rPr>
        <w:t xml:space="preserve"> </w:t>
      </w:r>
      <w:r>
        <w:t>my</w:t>
      </w:r>
      <w:r>
        <w:rPr>
          <w:spacing w:val="-12"/>
        </w:rPr>
        <w:t xml:space="preserve"> </w:t>
      </w:r>
      <w:r>
        <w:t>thinking,</w:t>
      </w:r>
      <w:r>
        <w:rPr>
          <w:spacing w:val="-12"/>
        </w:rPr>
        <w:t xml:space="preserve"> </w:t>
      </w:r>
      <w:r>
        <w:t>married</w:t>
      </w:r>
      <w:r>
        <w:rPr>
          <w:spacing w:val="-12"/>
        </w:rPr>
        <w:t xml:space="preserve"> </w:t>
      </w:r>
      <w:r>
        <w:t>you</w:t>
      </w:r>
      <w:r>
        <w:rPr>
          <w:spacing w:val="-12"/>
        </w:rPr>
        <w:t xml:space="preserve"> </w:t>
      </w:r>
      <w:r>
        <w:t>passing</w:t>
      </w:r>
      <w:r>
        <w:rPr>
          <w:spacing w:val="-12"/>
        </w:rPr>
        <w:t xml:space="preserve"> </w:t>
      </w:r>
      <w:r>
        <w:t>well.”</w:t>
      </w:r>
    </w:p>
    <w:p w14:paraId="452E3964" w14:textId="77777777" w:rsidR="000276C6" w:rsidRDefault="000276C6" w:rsidP="009558BE">
      <w:pPr>
        <w:pStyle w:val="Poetry"/>
      </w:pPr>
      <w:r>
        <w:t>The</w:t>
      </w:r>
      <w:r>
        <w:rPr>
          <w:spacing w:val="-3"/>
        </w:rPr>
        <w:t xml:space="preserve"> </w:t>
      </w:r>
      <w:r>
        <w:t>hands</w:t>
      </w:r>
      <w:r>
        <w:rPr>
          <w:spacing w:val="-3"/>
        </w:rPr>
        <w:t xml:space="preserve"> </w:t>
      </w:r>
      <w:r>
        <w:t>of</w:t>
      </w:r>
      <w:r>
        <w:rPr>
          <w:spacing w:val="-3"/>
        </w:rPr>
        <w:t xml:space="preserve"> </w:t>
      </w:r>
      <w:r>
        <w:t>their</w:t>
      </w:r>
      <w:r>
        <w:rPr>
          <w:spacing w:val="-3"/>
        </w:rPr>
        <w:t xml:space="preserve"> </w:t>
      </w:r>
      <w:r>
        <w:t>father</w:t>
      </w:r>
      <w:r>
        <w:rPr>
          <w:spacing w:val="-3"/>
        </w:rPr>
        <w:t xml:space="preserve"> </w:t>
      </w:r>
      <w:r>
        <w:t>and</w:t>
      </w:r>
      <w:r>
        <w:rPr>
          <w:spacing w:val="-3"/>
        </w:rPr>
        <w:t xml:space="preserve"> </w:t>
      </w:r>
      <w:r>
        <w:t>their</w:t>
      </w:r>
      <w:r>
        <w:rPr>
          <w:spacing w:val="-2"/>
        </w:rPr>
        <w:t xml:space="preserve"> </w:t>
      </w:r>
      <w:r>
        <w:t>mother</w:t>
      </w:r>
      <w:r>
        <w:rPr>
          <w:spacing w:val="-3"/>
        </w:rPr>
        <w:t xml:space="preserve"> </w:t>
      </w:r>
      <w:r>
        <w:t>kissed</w:t>
      </w:r>
      <w:r>
        <w:rPr>
          <w:spacing w:val="-3"/>
        </w:rPr>
        <w:t xml:space="preserve"> </w:t>
      </w:r>
      <w:r>
        <w:t>the</w:t>
      </w:r>
      <w:r>
        <w:rPr>
          <w:spacing w:val="-3"/>
        </w:rPr>
        <w:t xml:space="preserve"> </w:t>
      </w:r>
      <w:r>
        <w:t>two.</w:t>
      </w:r>
    </w:p>
    <w:p w14:paraId="195C9E0D" w14:textId="52F6B9F7" w:rsidR="000276C6" w:rsidRDefault="000276C6" w:rsidP="009558BE">
      <w:pPr>
        <w:pStyle w:val="Poetry"/>
      </w:pPr>
      <w:r>
        <w:t>Blessing</w:t>
      </w:r>
      <w:r>
        <w:rPr>
          <w:spacing w:val="-10"/>
        </w:rPr>
        <w:t xml:space="preserve"> </w:t>
      </w:r>
      <w:r>
        <w:t>and</w:t>
      </w:r>
      <w:r>
        <w:rPr>
          <w:spacing w:val="-10"/>
        </w:rPr>
        <w:t xml:space="preserve"> </w:t>
      </w:r>
      <w:r>
        <w:t>benediction</w:t>
      </w:r>
      <w:r>
        <w:rPr>
          <w:spacing w:val="-10"/>
        </w:rPr>
        <w:t xml:space="preserve"> </w:t>
      </w:r>
      <w:r>
        <w:t>they</w:t>
      </w:r>
      <w:r>
        <w:rPr>
          <w:spacing w:val="-10"/>
        </w:rPr>
        <w:t xml:space="preserve"> </w:t>
      </w:r>
      <w:r>
        <w:t>gave</w:t>
      </w:r>
      <w:r>
        <w:rPr>
          <w:spacing w:val="-10"/>
        </w:rPr>
        <w:t xml:space="preserve"> </w:t>
      </w:r>
      <w:r>
        <w:t>to</w:t>
      </w:r>
      <w:r>
        <w:rPr>
          <w:spacing w:val="-10"/>
        </w:rPr>
        <w:t xml:space="preserve"> </w:t>
      </w:r>
      <w:r>
        <w:t>them</w:t>
      </w:r>
      <w:r>
        <w:rPr>
          <w:spacing w:val="-10"/>
        </w:rPr>
        <w:t xml:space="preserve"> </w:t>
      </w:r>
      <w:r>
        <w:t>anew.</w:t>
      </w:r>
    </w:p>
    <w:p w14:paraId="346B7BF0" w14:textId="77777777" w:rsidR="009558BE" w:rsidRDefault="000276C6" w:rsidP="009558BE">
      <w:pPr>
        <w:pStyle w:val="Poetry"/>
        <w:rPr>
          <w:spacing w:val="-52"/>
        </w:rPr>
      </w:pPr>
      <w:r>
        <w:t>My</w:t>
      </w:r>
      <w:r>
        <w:rPr>
          <w:spacing w:val="-4"/>
        </w:rPr>
        <w:t xml:space="preserve"> </w:t>
      </w:r>
      <w:r>
        <w:t>lord</w:t>
      </w:r>
      <w:r>
        <w:rPr>
          <w:spacing w:val="-3"/>
        </w:rPr>
        <w:t xml:space="preserve"> </w:t>
      </w:r>
      <w:r>
        <w:t>Cid</w:t>
      </w:r>
      <w:r>
        <w:rPr>
          <w:spacing w:val="-3"/>
        </w:rPr>
        <w:t xml:space="preserve"> </w:t>
      </w:r>
      <w:r>
        <w:t>and</w:t>
      </w:r>
      <w:r>
        <w:rPr>
          <w:spacing w:val="-3"/>
        </w:rPr>
        <w:t xml:space="preserve"> </w:t>
      </w:r>
      <w:r>
        <w:t>the</w:t>
      </w:r>
      <w:r>
        <w:rPr>
          <w:spacing w:val="-3"/>
        </w:rPr>
        <w:t xml:space="preserve"> </w:t>
      </w:r>
      <w:r>
        <w:t>others</w:t>
      </w:r>
      <w:r>
        <w:rPr>
          <w:spacing w:val="-3"/>
        </w:rPr>
        <w:t xml:space="preserve"> </w:t>
      </w:r>
      <w:r>
        <w:t>have</w:t>
      </w:r>
      <w:r>
        <w:rPr>
          <w:spacing w:val="-3"/>
        </w:rPr>
        <w:t xml:space="preserve"> </w:t>
      </w:r>
      <w:r>
        <w:t>fettled</w:t>
      </w:r>
      <w:r>
        <w:rPr>
          <w:spacing w:val="-3"/>
        </w:rPr>
        <w:t xml:space="preserve"> </w:t>
      </w:r>
      <w:r>
        <w:t>them</w:t>
      </w:r>
      <w:r>
        <w:rPr>
          <w:spacing w:val="-3"/>
        </w:rPr>
        <w:t xml:space="preserve"> </w:t>
      </w:r>
      <w:r>
        <w:t>to</w:t>
      </w:r>
      <w:r>
        <w:rPr>
          <w:spacing w:val="-3"/>
        </w:rPr>
        <w:t xml:space="preserve"> </w:t>
      </w:r>
      <w:r>
        <w:t>ride,</w:t>
      </w:r>
      <w:r>
        <w:rPr>
          <w:spacing w:val="-52"/>
        </w:rPr>
        <w:t xml:space="preserve"> </w:t>
      </w:r>
    </w:p>
    <w:p w14:paraId="112821B5" w14:textId="5E491304" w:rsidR="000276C6" w:rsidRDefault="000276C6" w:rsidP="009558BE">
      <w:pPr>
        <w:pStyle w:val="Poetry"/>
      </w:pPr>
      <w:r>
        <w:t>With</w:t>
      </w:r>
      <w:r>
        <w:rPr>
          <w:spacing w:val="-1"/>
        </w:rPr>
        <w:t xml:space="preserve"> </w:t>
      </w:r>
      <w:r>
        <w:t>armor and</w:t>
      </w:r>
      <w:r>
        <w:rPr>
          <w:spacing w:val="-1"/>
        </w:rPr>
        <w:t xml:space="preserve"> </w:t>
      </w:r>
      <w:r>
        <w:t>with horses</w:t>
      </w:r>
      <w:r>
        <w:rPr>
          <w:spacing w:val="-1"/>
        </w:rPr>
        <w:t xml:space="preserve"> </w:t>
      </w:r>
      <w:r>
        <w:t>and caparisons</w:t>
      </w:r>
      <w:r>
        <w:rPr>
          <w:spacing w:val="-1"/>
        </w:rPr>
        <w:t xml:space="preserve"> </w:t>
      </w:r>
      <w:r>
        <w:t>of pride.</w:t>
      </w:r>
    </w:p>
    <w:p w14:paraId="7E3C89AA" w14:textId="77777777" w:rsidR="009558BE" w:rsidRDefault="000276C6" w:rsidP="009558BE">
      <w:pPr>
        <w:pStyle w:val="Poetry"/>
      </w:pPr>
      <w:r>
        <w:t>From</w:t>
      </w:r>
      <w:r>
        <w:rPr>
          <w:spacing w:val="-5"/>
        </w:rPr>
        <w:t xml:space="preserve"> </w:t>
      </w:r>
      <w:r>
        <w:t>Valencia</w:t>
      </w:r>
      <w:r>
        <w:rPr>
          <w:spacing w:val="-4"/>
        </w:rPr>
        <w:t xml:space="preserve"> </w:t>
      </w:r>
      <w:r>
        <w:t>the</w:t>
      </w:r>
      <w:r>
        <w:rPr>
          <w:spacing w:val="-4"/>
        </w:rPr>
        <w:t xml:space="preserve"> </w:t>
      </w:r>
      <w:r>
        <w:t>splendid</w:t>
      </w:r>
      <w:r>
        <w:rPr>
          <w:spacing w:val="-4"/>
        </w:rPr>
        <w:t xml:space="preserve"> </w:t>
      </w:r>
      <w:r>
        <w:t>were</w:t>
      </w:r>
      <w:r>
        <w:rPr>
          <w:spacing w:val="-4"/>
        </w:rPr>
        <w:t xml:space="preserve"> </w:t>
      </w:r>
      <w:r>
        <w:t>the</w:t>
      </w:r>
      <w:r>
        <w:rPr>
          <w:spacing w:val="-4"/>
        </w:rPr>
        <w:t xml:space="preserve"> </w:t>
      </w:r>
      <w:r>
        <w:t>Heirs</w:t>
      </w:r>
      <w:r>
        <w:rPr>
          <w:spacing w:val="-4"/>
        </w:rPr>
        <w:t xml:space="preserve"> </w:t>
      </w:r>
      <w:r>
        <w:t>departing</w:t>
      </w:r>
      <w:r>
        <w:rPr>
          <w:spacing w:val="-4"/>
        </w:rPr>
        <w:t xml:space="preserve"> </w:t>
      </w:r>
      <w:r>
        <w:t>then.</w:t>
      </w:r>
    </w:p>
    <w:p w14:paraId="4BA1CD15" w14:textId="737A421B" w:rsidR="000276C6" w:rsidRDefault="000276C6" w:rsidP="009558BE">
      <w:pPr>
        <w:pStyle w:val="Poetry"/>
      </w:pPr>
      <w:r>
        <w:t>They</w:t>
      </w:r>
      <w:r>
        <w:rPr>
          <w:spacing w:val="-8"/>
        </w:rPr>
        <w:t xml:space="preserve"> </w:t>
      </w:r>
      <w:r>
        <w:t>took</w:t>
      </w:r>
      <w:r>
        <w:rPr>
          <w:spacing w:val="-8"/>
        </w:rPr>
        <w:t xml:space="preserve"> </w:t>
      </w:r>
      <w:r>
        <w:t>leave</w:t>
      </w:r>
      <w:r>
        <w:rPr>
          <w:spacing w:val="-7"/>
        </w:rPr>
        <w:t xml:space="preserve"> </w:t>
      </w:r>
      <w:r>
        <w:t>of</w:t>
      </w:r>
      <w:r>
        <w:rPr>
          <w:spacing w:val="-8"/>
        </w:rPr>
        <w:t xml:space="preserve"> </w:t>
      </w:r>
      <w:r>
        <w:t>the</w:t>
      </w:r>
      <w:r>
        <w:rPr>
          <w:spacing w:val="-8"/>
        </w:rPr>
        <w:t xml:space="preserve"> </w:t>
      </w:r>
      <w:r>
        <w:t>ladies</w:t>
      </w:r>
      <w:r>
        <w:rPr>
          <w:spacing w:val="-7"/>
        </w:rPr>
        <w:t xml:space="preserve"> </w:t>
      </w:r>
      <w:r>
        <w:t>and</w:t>
      </w:r>
      <w:r>
        <w:rPr>
          <w:spacing w:val="-8"/>
        </w:rPr>
        <w:t xml:space="preserve"> </w:t>
      </w:r>
      <w:r>
        <w:t>all</w:t>
      </w:r>
      <w:r>
        <w:rPr>
          <w:spacing w:val="-7"/>
        </w:rPr>
        <w:t xml:space="preserve"> </w:t>
      </w:r>
      <w:r>
        <w:t>their</w:t>
      </w:r>
      <w:r>
        <w:rPr>
          <w:spacing w:val="-8"/>
        </w:rPr>
        <w:t xml:space="preserve"> </w:t>
      </w:r>
      <w:r>
        <w:t>bands</w:t>
      </w:r>
      <w:r>
        <w:rPr>
          <w:spacing w:val="-8"/>
        </w:rPr>
        <w:t xml:space="preserve"> </w:t>
      </w:r>
      <w:r>
        <w:t>of</w:t>
      </w:r>
      <w:r>
        <w:rPr>
          <w:spacing w:val="-7"/>
        </w:rPr>
        <w:t xml:space="preserve"> </w:t>
      </w:r>
      <w:r>
        <w:t>men.</w:t>
      </w:r>
    </w:p>
    <w:p w14:paraId="19457E8A" w14:textId="7E5118AE" w:rsidR="000276C6" w:rsidRDefault="000276C6" w:rsidP="009558BE">
      <w:pPr>
        <w:pStyle w:val="Poetry"/>
      </w:pPr>
      <w:r>
        <w:t>Through</w:t>
      </w:r>
      <w:r>
        <w:rPr>
          <w:spacing w:val="-5"/>
        </w:rPr>
        <w:t xml:space="preserve"> </w:t>
      </w:r>
      <w:r>
        <w:t>the</w:t>
      </w:r>
      <w:r>
        <w:rPr>
          <w:spacing w:val="-5"/>
        </w:rPr>
        <w:t xml:space="preserve"> </w:t>
      </w:r>
      <w:r>
        <w:t>meadow</w:t>
      </w:r>
      <w:r>
        <w:rPr>
          <w:spacing w:val="-5"/>
        </w:rPr>
        <w:t xml:space="preserve"> </w:t>
      </w:r>
      <w:r>
        <w:t>of</w:t>
      </w:r>
      <w:r>
        <w:rPr>
          <w:spacing w:val="-5"/>
        </w:rPr>
        <w:t xml:space="preserve"> </w:t>
      </w:r>
      <w:r>
        <w:t>Valencia</w:t>
      </w:r>
      <w:r>
        <w:rPr>
          <w:spacing w:val="-5"/>
        </w:rPr>
        <w:t xml:space="preserve"> </w:t>
      </w:r>
      <w:r>
        <w:t>forth</w:t>
      </w:r>
      <w:r>
        <w:rPr>
          <w:spacing w:val="-5"/>
        </w:rPr>
        <w:t xml:space="preserve"> </w:t>
      </w:r>
      <w:r>
        <w:t>under</w:t>
      </w:r>
      <w:r>
        <w:rPr>
          <w:spacing w:val="-5"/>
        </w:rPr>
        <w:t xml:space="preserve"> </w:t>
      </w:r>
      <w:r>
        <w:t>arms</w:t>
      </w:r>
      <w:r>
        <w:rPr>
          <w:spacing w:val="-5"/>
        </w:rPr>
        <w:t xml:space="preserve"> </w:t>
      </w:r>
      <w:r>
        <w:t>they</w:t>
      </w:r>
      <w:r>
        <w:rPr>
          <w:spacing w:val="-5"/>
        </w:rPr>
        <w:t xml:space="preserve"> </w:t>
      </w:r>
      <w:r>
        <w:t>went.</w:t>
      </w:r>
    </w:p>
    <w:p w14:paraId="1A143ACB" w14:textId="77777777" w:rsidR="000276C6" w:rsidRDefault="000276C6" w:rsidP="009558BE">
      <w:pPr>
        <w:pStyle w:val="Poetry"/>
      </w:pPr>
      <w:r>
        <w:t>The</w:t>
      </w:r>
      <w:r>
        <w:rPr>
          <w:spacing w:val="-10"/>
        </w:rPr>
        <w:t xml:space="preserve"> </w:t>
      </w:r>
      <w:r>
        <w:t>Cid</w:t>
      </w:r>
      <w:r>
        <w:rPr>
          <w:spacing w:val="-9"/>
        </w:rPr>
        <w:t xml:space="preserve"> </w:t>
      </w:r>
      <w:r>
        <w:t>and</w:t>
      </w:r>
      <w:r>
        <w:rPr>
          <w:spacing w:val="-10"/>
        </w:rPr>
        <w:t xml:space="preserve"> </w:t>
      </w:r>
      <w:r>
        <w:t>all</w:t>
      </w:r>
      <w:r>
        <w:rPr>
          <w:spacing w:val="-9"/>
        </w:rPr>
        <w:t xml:space="preserve"> </w:t>
      </w:r>
      <w:r>
        <w:t>his</w:t>
      </w:r>
      <w:r>
        <w:rPr>
          <w:spacing w:val="-9"/>
        </w:rPr>
        <w:t xml:space="preserve"> </w:t>
      </w:r>
      <w:r>
        <w:t>armies</w:t>
      </w:r>
      <w:r>
        <w:rPr>
          <w:spacing w:val="-10"/>
        </w:rPr>
        <w:t xml:space="preserve"> </w:t>
      </w:r>
      <w:r>
        <w:t>were</w:t>
      </w:r>
      <w:r>
        <w:rPr>
          <w:spacing w:val="-9"/>
        </w:rPr>
        <w:t xml:space="preserve"> </w:t>
      </w:r>
      <w:r>
        <w:t>very</w:t>
      </w:r>
      <w:r>
        <w:rPr>
          <w:spacing w:val="-9"/>
        </w:rPr>
        <w:t xml:space="preserve"> </w:t>
      </w:r>
      <w:r>
        <w:t>well</w:t>
      </w:r>
      <w:r>
        <w:rPr>
          <w:spacing w:val="-10"/>
        </w:rPr>
        <w:t xml:space="preserve"> </w:t>
      </w:r>
      <w:r>
        <w:t>content.</w:t>
      </w:r>
    </w:p>
    <w:p w14:paraId="37AD0877" w14:textId="77777777" w:rsidR="009558BE" w:rsidRDefault="000276C6" w:rsidP="009558BE">
      <w:pPr>
        <w:pStyle w:val="Poetry"/>
        <w:rPr>
          <w:spacing w:val="1"/>
        </w:rPr>
      </w:pPr>
      <w:r>
        <w:t>He who in good hour belted brand in signs had seen it plain</w:t>
      </w:r>
      <w:r>
        <w:rPr>
          <w:spacing w:val="1"/>
        </w:rPr>
        <w:t xml:space="preserve"> </w:t>
      </w:r>
    </w:p>
    <w:p w14:paraId="6FB90D4E" w14:textId="77777777" w:rsidR="009558BE" w:rsidRDefault="000276C6" w:rsidP="009558BE">
      <w:pPr>
        <w:pStyle w:val="Poetry"/>
        <w:rPr>
          <w:spacing w:val="-53"/>
        </w:rPr>
      </w:pPr>
      <w:r>
        <w:t>That</w:t>
      </w:r>
      <w:r>
        <w:rPr>
          <w:spacing w:val="-5"/>
        </w:rPr>
        <w:t xml:space="preserve"> </w:t>
      </w:r>
      <w:r>
        <w:t>these</w:t>
      </w:r>
      <w:r>
        <w:rPr>
          <w:spacing w:val="-4"/>
        </w:rPr>
        <w:t xml:space="preserve"> </w:t>
      </w:r>
      <w:r>
        <w:t>marriages</w:t>
      </w:r>
      <w:r>
        <w:rPr>
          <w:spacing w:val="-4"/>
        </w:rPr>
        <w:t xml:space="preserve"> </w:t>
      </w:r>
      <w:r>
        <w:t>in</w:t>
      </w:r>
      <w:r>
        <w:rPr>
          <w:spacing w:val="-5"/>
        </w:rPr>
        <w:t xml:space="preserve"> </w:t>
      </w:r>
      <w:r>
        <w:t>no</w:t>
      </w:r>
      <w:r>
        <w:rPr>
          <w:spacing w:val="-4"/>
        </w:rPr>
        <w:t xml:space="preserve"> </w:t>
      </w:r>
      <w:r>
        <w:t>way</w:t>
      </w:r>
      <w:r>
        <w:rPr>
          <w:spacing w:val="-4"/>
        </w:rPr>
        <w:t xml:space="preserve"> </w:t>
      </w:r>
      <w:r>
        <w:t>should</w:t>
      </w:r>
      <w:r>
        <w:rPr>
          <w:spacing w:val="-4"/>
        </w:rPr>
        <w:t xml:space="preserve"> </w:t>
      </w:r>
      <w:r>
        <w:t>stand</w:t>
      </w:r>
      <w:r>
        <w:rPr>
          <w:spacing w:val="-5"/>
        </w:rPr>
        <w:t xml:space="preserve"> </w:t>
      </w:r>
      <w:r>
        <w:t>without</w:t>
      </w:r>
      <w:r>
        <w:rPr>
          <w:spacing w:val="-4"/>
        </w:rPr>
        <w:t xml:space="preserve"> </w:t>
      </w:r>
      <w:r>
        <w:t>a</w:t>
      </w:r>
      <w:r>
        <w:rPr>
          <w:spacing w:val="-4"/>
        </w:rPr>
        <w:t xml:space="preserve"> </w:t>
      </w:r>
      <w:r>
        <w:t>stain.</w:t>
      </w:r>
      <w:r>
        <w:rPr>
          <w:spacing w:val="-53"/>
        </w:rPr>
        <w:t xml:space="preserve"> </w:t>
      </w:r>
    </w:p>
    <w:p w14:paraId="15203C3D" w14:textId="29405DED" w:rsidR="000276C6" w:rsidRDefault="000276C6" w:rsidP="009558BE">
      <w:pPr>
        <w:pStyle w:val="Poetry"/>
      </w:pPr>
      <w:r>
        <w:t>But</w:t>
      </w:r>
      <w:r>
        <w:rPr>
          <w:spacing w:val="-4"/>
        </w:rPr>
        <w:t xml:space="preserve"> </w:t>
      </w:r>
      <w:r>
        <w:t>since</w:t>
      </w:r>
      <w:r>
        <w:rPr>
          <w:spacing w:val="-3"/>
        </w:rPr>
        <w:t xml:space="preserve"> </w:t>
      </w:r>
      <w:r>
        <w:t>the</w:t>
      </w:r>
      <w:r>
        <w:rPr>
          <w:spacing w:val="-4"/>
        </w:rPr>
        <w:t xml:space="preserve"> </w:t>
      </w:r>
      <w:r>
        <w:t>twain</w:t>
      </w:r>
      <w:r>
        <w:rPr>
          <w:spacing w:val="-3"/>
        </w:rPr>
        <w:t xml:space="preserve"> </w:t>
      </w:r>
      <w:r>
        <w:t>are</w:t>
      </w:r>
      <w:r>
        <w:rPr>
          <w:spacing w:val="-4"/>
        </w:rPr>
        <w:t xml:space="preserve"> </w:t>
      </w:r>
      <w:r>
        <w:t>married,</w:t>
      </w:r>
      <w:r>
        <w:rPr>
          <w:spacing w:val="-3"/>
        </w:rPr>
        <w:t xml:space="preserve"> </w:t>
      </w:r>
      <w:r>
        <w:t>he</w:t>
      </w:r>
      <w:r>
        <w:rPr>
          <w:spacing w:val="-3"/>
        </w:rPr>
        <w:t xml:space="preserve"> </w:t>
      </w:r>
      <w:r>
        <w:t>may</w:t>
      </w:r>
      <w:r>
        <w:rPr>
          <w:spacing w:val="-4"/>
        </w:rPr>
        <w:t xml:space="preserve"> </w:t>
      </w:r>
      <w:r>
        <w:t>not</w:t>
      </w:r>
      <w:r>
        <w:rPr>
          <w:spacing w:val="-3"/>
        </w:rPr>
        <w:t xml:space="preserve"> </w:t>
      </w:r>
      <w:r>
        <w:t>repent</w:t>
      </w:r>
      <w:r>
        <w:rPr>
          <w:spacing w:val="-4"/>
        </w:rPr>
        <w:t xml:space="preserve"> </w:t>
      </w:r>
      <w:r>
        <w:t>him</w:t>
      </w:r>
      <w:r>
        <w:rPr>
          <w:spacing w:val="-3"/>
        </w:rPr>
        <w:t xml:space="preserve"> </w:t>
      </w:r>
      <w:r>
        <w:t>now.</w:t>
      </w:r>
    </w:p>
    <w:p w14:paraId="256018DA" w14:textId="77777777" w:rsidR="009558BE" w:rsidRDefault="009558BE" w:rsidP="009558BE">
      <w:pPr>
        <w:pStyle w:val="Poetry"/>
      </w:pPr>
    </w:p>
    <w:p w14:paraId="10B3B65F" w14:textId="77777777" w:rsidR="000276C6" w:rsidRPr="009558BE" w:rsidRDefault="000276C6" w:rsidP="009558BE">
      <w:pPr>
        <w:pStyle w:val="Heading4"/>
      </w:pPr>
      <w:r w:rsidRPr="009558BE">
        <w:t>CXXVI</w:t>
      </w:r>
    </w:p>
    <w:p w14:paraId="5968158E" w14:textId="1B3E983F" w:rsidR="000276C6" w:rsidRPr="009558BE" w:rsidRDefault="000276C6" w:rsidP="009558BE">
      <w:pPr>
        <w:pStyle w:val="Poetry"/>
      </w:pPr>
      <w:r w:rsidRPr="009558BE">
        <w:t>“My nephew Felez Múñoz, I prithee where art thou?</w:t>
      </w:r>
    </w:p>
    <w:p w14:paraId="090FC786" w14:textId="77777777" w:rsidR="000276C6" w:rsidRPr="009558BE" w:rsidRDefault="000276C6" w:rsidP="009558BE">
      <w:pPr>
        <w:pStyle w:val="Poetry"/>
      </w:pPr>
      <w:r w:rsidRPr="009558BE">
        <w:t>Thou art my daughters’ cousin in thy soul and in thine heart.</w:t>
      </w:r>
    </w:p>
    <w:p w14:paraId="3E48688B" w14:textId="77777777" w:rsidR="009558BE" w:rsidRDefault="000276C6" w:rsidP="009558BE">
      <w:pPr>
        <w:pStyle w:val="Poetry"/>
      </w:pPr>
      <w:r w:rsidRPr="009558BE">
        <w:t xml:space="preserve">With them even unto Carrión I command thee to depart. </w:t>
      </w:r>
    </w:p>
    <w:p w14:paraId="6941991F" w14:textId="77777777" w:rsidR="009558BE" w:rsidRDefault="000276C6" w:rsidP="009558BE">
      <w:pPr>
        <w:pStyle w:val="Poetry"/>
      </w:pPr>
      <w:r w:rsidRPr="009558BE">
        <w:t xml:space="preserve">Thou shalt see what lands for dower to my girls are given o’er, </w:t>
      </w:r>
    </w:p>
    <w:p w14:paraId="5C4519C7" w14:textId="7ADF72BC" w:rsidR="000276C6" w:rsidRPr="009558BE" w:rsidRDefault="000276C6" w:rsidP="009558BE">
      <w:pPr>
        <w:pStyle w:val="Poetry"/>
      </w:pPr>
      <w:r w:rsidRPr="009558BE">
        <w:t>And shalt come again with tidings unto the Campeador.’’</w:t>
      </w:r>
    </w:p>
    <w:p w14:paraId="61FAC58D" w14:textId="7D84F6FA" w:rsidR="000276C6" w:rsidRPr="009558BE" w:rsidRDefault="000276C6" w:rsidP="009558BE">
      <w:pPr>
        <w:pStyle w:val="Poetry"/>
      </w:pPr>
      <w:r w:rsidRPr="009558BE">
        <w:t>Quoth Felez Múñoz: “Heart and soul that duty pleases me.”</w:t>
      </w:r>
    </w:p>
    <w:p w14:paraId="6C799F64" w14:textId="77777777" w:rsidR="000276C6" w:rsidRPr="009558BE" w:rsidRDefault="000276C6" w:rsidP="009558BE">
      <w:pPr>
        <w:pStyle w:val="Poetry"/>
      </w:pPr>
      <w:r w:rsidRPr="009558BE">
        <w:t>Minaya Alvar Fañez before the Cid came he:</w:t>
      </w:r>
    </w:p>
    <w:p w14:paraId="37D71DF8" w14:textId="77777777" w:rsidR="009558BE" w:rsidRDefault="000276C6" w:rsidP="009558BE">
      <w:pPr>
        <w:pStyle w:val="Poetry"/>
      </w:pPr>
      <w:r w:rsidRPr="009558BE">
        <w:t xml:space="preserve">“Back to the town of Valencia, Oh Cid, now let us go; </w:t>
      </w:r>
    </w:p>
    <w:p w14:paraId="10E4B21F" w14:textId="7103BF84" w:rsidR="000276C6" w:rsidRPr="009558BE" w:rsidRDefault="000276C6" w:rsidP="009558BE">
      <w:pPr>
        <w:pStyle w:val="Poetry"/>
      </w:pPr>
      <w:r w:rsidRPr="009558BE">
        <w:t>For if our God and Father the Creator’s will be so,</w:t>
      </w:r>
    </w:p>
    <w:p w14:paraId="30920D3B" w14:textId="77777777" w:rsidR="000276C6" w:rsidRPr="009558BE" w:rsidRDefault="000276C6" w:rsidP="009558BE">
      <w:pPr>
        <w:pStyle w:val="Poetry"/>
      </w:pPr>
      <w:r w:rsidRPr="009558BE">
        <w:t>To Carrión’s lands thy daughters to visit we shall wend.</w:t>
      </w:r>
    </w:p>
    <w:p w14:paraId="6E124C39" w14:textId="22DF9996" w:rsidR="000276C6" w:rsidRPr="009558BE" w:rsidRDefault="000276C6" w:rsidP="009558BE">
      <w:pPr>
        <w:pStyle w:val="Poetry"/>
      </w:pPr>
      <w:r w:rsidRPr="009558BE">
        <w:t>Dame Sol and Dame Elvíra, to God do we commend.</w:t>
      </w:r>
    </w:p>
    <w:p w14:paraId="50C320DF" w14:textId="77777777" w:rsidR="009558BE" w:rsidRDefault="000276C6" w:rsidP="009558BE">
      <w:pPr>
        <w:pStyle w:val="Poetry"/>
      </w:pPr>
      <w:r w:rsidRPr="009558BE">
        <w:t xml:space="preserve">Such things may you accomplish as will make us glad and fain.” </w:t>
      </w:r>
    </w:p>
    <w:p w14:paraId="3138CD3F" w14:textId="77777777" w:rsidR="009558BE" w:rsidRDefault="000276C6" w:rsidP="009558BE">
      <w:pPr>
        <w:pStyle w:val="Poetry"/>
      </w:pPr>
      <w:r w:rsidRPr="009558BE">
        <w:t xml:space="preserve">The sons-in-law gave answer: “Now that may God ordain.” </w:t>
      </w:r>
    </w:p>
    <w:p w14:paraId="4912C989" w14:textId="77777777" w:rsidR="009558BE" w:rsidRDefault="000276C6" w:rsidP="009558BE">
      <w:pPr>
        <w:pStyle w:val="Poetry"/>
      </w:pPr>
      <w:r w:rsidRPr="009558BE">
        <w:t xml:space="preserve">They lamented much at parting. Daughters and sire wept sore, </w:t>
      </w:r>
    </w:p>
    <w:p w14:paraId="4F0324F6" w14:textId="6B26C2F9" w:rsidR="000276C6" w:rsidRPr="009558BE" w:rsidRDefault="000276C6" w:rsidP="009558BE">
      <w:pPr>
        <w:pStyle w:val="Poetry"/>
      </w:pPr>
      <w:r w:rsidRPr="009558BE">
        <w:lastRenderedPageBreak/>
        <w:t>So also wept the cavaliers of the Cid Campeador.</w:t>
      </w:r>
    </w:p>
    <w:p w14:paraId="46ADCDC1" w14:textId="35B18603" w:rsidR="000276C6" w:rsidRPr="009558BE" w:rsidRDefault="000276C6" w:rsidP="009558BE">
      <w:pPr>
        <w:pStyle w:val="Poetry"/>
      </w:pPr>
      <w:r w:rsidRPr="009558BE">
        <w:t>“Thou, cousin, Felez Múñoz, now hark to this aright.</w:t>
      </w:r>
    </w:p>
    <w:p w14:paraId="170297A6" w14:textId="77777777" w:rsidR="009558BE" w:rsidRDefault="000276C6" w:rsidP="009558BE">
      <w:pPr>
        <w:pStyle w:val="Poetry"/>
      </w:pPr>
      <w:r w:rsidRPr="009558BE">
        <w:t xml:space="preserve">Thou shalt go by Molína, and there shalt lie one night, </w:t>
      </w:r>
    </w:p>
    <w:p w14:paraId="14BB3D88" w14:textId="766EE2E0" w:rsidR="000276C6" w:rsidRPr="009558BE" w:rsidRDefault="000276C6" w:rsidP="009558BE">
      <w:pPr>
        <w:pStyle w:val="Poetry"/>
      </w:pPr>
      <w:r w:rsidRPr="009558BE">
        <w:t>And greet fair the Morisco Avengalvón my friend;</w:t>
      </w:r>
    </w:p>
    <w:p w14:paraId="31DE6108" w14:textId="77777777" w:rsidR="009558BE" w:rsidRDefault="000276C6" w:rsidP="009558BE">
      <w:pPr>
        <w:pStyle w:val="Poetry"/>
      </w:pPr>
      <w:r w:rsidRPr="009558BE">
        <w:t xml:space="preserve">That he may most fair reception to my sons-in-law extend. </w:t>
      </w:r>
    </w:p>
    <w:p w14:paraId="6E344AC4" w14:textId="598080E9" w:rsidR="000276C6" w:rsidRPr="009558BE" w:rsidRDefault="000276C6" w:rsidP="009558BE">
      <w:pPr>
        <w:pStyle w:val="Poetry"/>
      </w:pPr>
      <w:r w:rsidRPr="009558BE">
        <w:t>Tell him I send my daughters to the lands of Carrión,</w:t>
      </w:r>
    </w:p>
    <w:p w14:paraId="67254287" w14:textId="1FCCCF47" w:rsidR="000276C6" w:rsidRPr="009558BE" w:rsidRDefault="000276C6" w:rsidP="009558BE">
      <w:pPr>
        <w:pStyle w:val="Poetry"/>
      </w:pPr>
      <w:r w:rsidRPr="009558BE">
        <w:t>In all their needs his courtesy as beseemeth shall be shown.</w:t>
      </w:r>
    </w:p>
    <w:p w14:paraId="0AE5FF29" w14:textId="77777777" w:rsidR="009558BE" w:rsidRDefault="000276C6" w:rsidP="009558BE">
      <w:pPr>
        <w:pStyle w:val="Poetry"/>
      </w:pPr>
      <w:r w:rsidRPr="009558BE">
        <w:t xml:space="preserve">Let him ward them to Medína for the love he beareth me. </w:t>
      </w:r>
    </w:p>
    <w:p w14:paraId="58A26B47" w14:textId="77777777" w:rsidR="009558BE" w:rsidRDefault="000276C6" w:rsidP="009558BE">
      <w:pPr>
        <w:pStyle w:val="Poetry"/>
      </w:pPr>
      <w:r w:rsidRPr="009558BE">
        <w:t xml:space="preserve">For all that he cloth for them I will give him a rich fee.” </w:t>
      </w:r>
    </w:p>
    <w:p w14:paraId="48C2B65B" w14:textId="77777777" w:rsidR="009558BE" w:rsidRDefault="000276C6" w:rsidP="009558BE">
      <w:pPr>
        <w:pStyle w:val="Poetry"/>
      </w:pPr>
      <w:r w:rsidRPr="009558BE">
        <w:t xml:space="preserve">They parted then, as when the nail out of the flesh is torn. </w:t>
      </w:r>
    </w:p>
    <w:p w14:paraId="1B7622AA" w14:textId="69FA7761" w:rsidR="000276C6" w:rsidRPr="009558BE" w:rsidRDefault="000276C6" w:rsidP="009558BE">
      <w:pPr>
        <w:pStyle w:val="Poetry"/>
      </w:pPr>
      <w:r w:rsidRPr="009558BE">
        <w:t>He turned back to Valencia who in happy hour was born.</w:t>
      </w:r>
    </w:p>
    <w:p w14:paraId="1E1CA3A2" w14:textId="64E4DC73" w:rsidR="000276C6" w:rsidRPr="009558BE" w:rsidRDefault="000276C6" w:rsidP="009558BE">
      <w:pPr>
        <w:pStyle w:val="Poetry"/>
      </w:pPr>
      <w:r w:rsidRPr="009558BE">
        <w:t>And now the Heirs of Carrión have fettled them to fare.</w:t>
      </w:r>
    </w:p>
    <w:p w14:paraId="41383A72" w14:textId="77777777" w:rsidR="009558BE" w:rsidRDefault="000276C6" w:rsidP="009558BE">
      <w:pPr>
        <w:pStyle w:val="Poetry"/>
      </w:pPr>
      <w:r w:rsidRPr="009558BE">
        <w:t xml:space="preserve">Saint Mary of Alvarrazín, their halting-place was there. </w:t>
      </w:r>
    </w:p>
    <w:p w14:paraId="64BE2867" w14:textId="77777777" w:rsidR="009558BE" w:rsidRDefault="000276C6" w:rsidP="009558BE">
      <w:pPr>
        <w:pStyle w:val="Poetry"/>
      </w:pPr>
      <w:r w:rsidRPr="009558BE">
        <w:t xml:space="preserve">From thence the Heirs of Carrión plied furiously the spur. </w:t>
      </w:r>
    </w:p>
    <w:p w14:paraId="4BBE4974" w14:textId="25270381" w:rsidR="000276C6" w:rsidRPr="009558BE" w:rsidRDefault="000276C6" w:rsidP="009558BE">
      <w:pPr>
        <w:pStyle w:val="Poetry"/>
      </w:pPr>
      <w:r w:rsidRPr="009558BE">
        <w:t>Ho! in Molína with the Moor Avengalvón they were.</w:t>
      </w:r>
    </w:p>
    <w:p w14:paraId="5E14CB8B" w14:textId="77777777" w:rsidR="000276C6" w:rsidRPr="009558BE" w:rsidRDefault="000276C6" w:rsidP="009558BE">
      <w:pPr>
        <w:pStyle w:val="Poetry"/>
      </w:pPr>
      <w:r w:rsidRPr="009558BE">
        <w:t>The Morisco when he heard it in his heart was well content,</w:t>
      </w:r>
    </w:p>
    <w:p w14:paraId="5ED17C9E" w14:textId="3E93711E" w:rsidR="000276C6" w:rsidRPr="009558BE" w:rsidRDefault="000276C6" w:rsidP="009558BE">
      <w:pPr>
        <w:pStyle w:val="Poetry"/>
      </w:pPr>
      <w:r w:rsidRPr="009558BE">
        <w:t>And forth with great rejoicings to welcome them he went.</w:t>
      </w:r>
    </w:p>
    <w:p w14:paraId="4D2D070D" w14:textId="77777777" w:rsidR="009558BE" w:rsidRDefault="000276C6" w:rsidP="009558BE">
      <w:pPr>
        <w:pStyle w:val="Poetry"/>
      </w:pPr>
      <w:r w:rsidRPr="009558BE">
        <w:t xml:space="preserve">Ah, God! how well he served them in what e ‘er their joy might be! </w:t>
      </w:r>
    </w:p>
    <w:p w14:paraId="25A6B389" w14:textId="39675B79" w:rsidR="000276C6" w:rsidRPr="009558BE" w:rsidRDefault="000276C6" w:rsidP="009558BE">
      <w:pPr>
        <w:pStyle w:val="Poetry"/>
      </w:pPr>
      <w:r w:rsidRPr="009558BE">
        <w:t>The next day in the morning to horse with them got he.</w:t>
      </w:r>
    </w:p>
    <w:p w14:paraId="2F9DF484" w14:textId="77777777" w:rsidR="009558BE" w:rsidRDefault="000276C6" w:rsidP="009558BE">
      <w:pPr>
        <w:pStyle w:val="Poetry"/>
      </w:pPr>
      <w:r w:rsidRPr="009558BE">
        <w:t xml:space="preserve">He bade two hundred horsemen for escort forth to ride. </w:t>
      </w:r>
    </w:p>
    <w:p w14:paraId="07424519" w14:textId="53744C3F" w:rsidR="000276C6" w:rsidRPr="009558BE" w:rsidRDefault="000276C6" w:rsidP="009558BE">
      <w:pPr>
        <w:pStyle w:val="Poetry"/>
      </w:pPr>
      <w:r w:rsidRPr="009558BE">
        <w:t>They crossed the mountains of Luzón (so are they signified),</w:t>
      </w:r>
    </w:p>
    <w:p w14:paraId="146177A6" w14:textId="6FED4E71" w:rsidR="000276C6" w:rsidRPr="009558BE" w:rsidRDefault="000276C6" w:rsidP="009558BE">
      <w:pPr>
        <w:pStyle w:val="Poetry"/>
      </w:pPr>
      <w:r w:rsidRPr="009558BE">
        <w:t>And the Vale of Arbujuélo to the Jalón they came.</w:t>
      </w:r>
    </w:p>
    <w:p w14:paraId="2B41CCFB" w14:textId="77777777" w:rsidR="009558BE" w:rsidRDefault="000276C6" w:rsidP="009558BE">
      <w:pPr>
        <w:pStyle w:val="Poetry"/>
      </w:pPr>
      <w:r w:rsidRPr="009558BE">
        <w:t xml:space="preserve">The place where they found lodging, Ansaréra is its name. </w:t>
      </w:r>
    </w:p>
    <w:p w14:paraId="3704ADDB" w14:textId="77777777" w:rsidR="009558BE" w:rsidRDefault="000276C6" w:rsidP="009558BE">
      <w:pPr>
        <w:pStyle w:val="Poetry"/>
      </w:pPr>
      <w:r w:rsidRPr="009558BE">
        <w:t xml:space="preserve">Unto the daughters of the Cid, the Moor fair presents gave, </w:t>
      </w:r>
    </w:p>
    <w:p w14:paraId="7A37CB2E" w14:textId="16618A55" w:rsidR="000276C6" w:rsidRPr="009558BE" w:rsidRDefault="000276C6" w:rsidP="009558BE">
      <w:pPr>
        <w:pStyle w:val="Poetry"/>
      </w:pPr>
      <w:r w:rsidRPr="009558BE">
        <w:t>And to either Heir of Carrión beside a charger brave.</w:t>
      </w:r>
    </w:p>
    <w:p w14:paraId="497AA689" w14:textId="77777777" w:rsidR="000276C6" w:rsidRPr="009558BE" w:rsidRDefault="000276C6" w:rsidP="009558BE">
      <w:pPr>
        <w:pStyle w:val="Poetry"/>
      </w:pPr>
      <w:r w:rsidRPr="009558BE">
        <w:t>For the love he bore the Campeador, all this for them he wrought.</w:t>
      </w:r>
    </w:p>
    <w:p w14:paraId="0153B54F" w14:textId="6367287C" w:rsidR="000276C6" w:rsidRPr="009558BE" w:rsidRDefault="000276C6" w:rsidP="009558BE">
      <w:pPr>
        <w:pStyle w:val="Poetry"/>
      </w:pPr>
      <w:r w:rsidRPr="009558BE">
        <w:t>They looked upon the riches that the Moor with him had brought</w:t>
      </w:r>
    </w:p>
    <w:p w14:paraId="307C25B6" w14:textId="77777777" w:rsidR="009558BE" w:rsidRDefault="000276C6" w:rsidP="009558BE">
      <w:pPr>
        <w:pStyle w:val="Poetry"/>
      </w:pPr>
      <w:r w:rsidRPr="009558BE">
        <w:t xml:space="preserve">And then together treason did the brothers twain concert. </w:t>
      </w:r>
    </w:p>
    <w:p w14:paraId="3DD8DED4" w14:textId="77777777" w:rsidR="009558BE" w:rsidRDefault="000276C6" w:rsidP="009558BE">
      <w:pPr>
        <w:pStyle w:val="Poetry"/>
      </w:pPr>
      <w:r w:rsidRPr="009558BE">
        <w:t xml:space="preserve">“Since the daughters of the Campeador we shortly shall desert, </w:t>
      </w:r>
    </w:p>
    <w:p w14:paraId="035F3B85" w14:textId="25BF7ADB" w:rsidR="000276C6" w:rsidRPr="009558BE" w:rsidRDefault="000276C6" w:rsidP="009558BE">
      <w:pPr>
        <w:pStyle w:val="Poetry"/>
      </w:pPr>
      <w:r w:rsidRPr="009558BE">
        <w:t>If but we might do unto death Aengalvon the Moor,</w:t>
      </w:r>
    </w:p>
    <w:p w14:paraId="777B0A0C" w14:textId="77777777" w:rsidR="000276C6" w:rsidRPr="009558BE" w:rsidRDefault="000276C6" w:rsidP="009558BE">
      <w:pPr>
        <w:pStyle w:val="Poetry"/>
      </w:pPr>
      <w:r w:rsidRPr="009558BE">
        <w:t>The treasure he possesses for ourselves we should secure</w:t>
      </w:r>
    </w:p>
    <w:p w14:paraId="463D648E" w14:textId="4BD7FA6C" w:rsidR="000276C6" w:rsidRPr="009558BE" w:rsidRDefault="000276C6" w:rsidP="009558BE">
      <w:pPr>
        <w:pStyle w:val="Poetry"/>
      </w:pPr>
      <w:r w:rsidRPr="009558BE">
        <w:t>Safe as our wealth in Carrión those goods we will maintain.</w:t>
      </w:r>
    </w:p>
    <w:p w14:paraId="48D5480F" w14:textId="77777777" w:rsidR="009558BE" w:rsidRDefault="000276C6" w:rsidP="009558BE">
      <w:pPr>
        <w:pStyle w:val="Poetry"/>
      </w:pPr>
      <w:r w:rsidRPr="009558BE">
        <w:t xml:space="preserve">And ne’er will the Cid Campeador avenge on us the stain.” </w:t>
      </w:r>
    </w:p>
    <w:p w14:paraId="0B044444" w14:textId="77777777" w:rsidR="009558BE" w:rsidRDefault="000276C6" w:rsidP="009558BE">
      <w:pPr>
        <w:pStyle w:val="Poetry"/>
      </w:pPr>
      <w:r w:rsidRPr="009558BE">
        <w:t xml:space="preserve">While they of Carrión this shame complotted each with each, </w:t>
      </w:r>
    </w:p>
    <w:p w14:paraId="604B7412" w14:textId="77777777" w:rsidR="009558BE" w:rsidRDefault="000276C6" w:rsidP="009558BE">
      <w:pPr>
        <w:pStyle w:val="Poetry"/>
      </w:pPr>
      <w:r w:rsidRPr="009558BE">
        <w:t xml:space="preserve">In the midst a Moor o’erheard them, that could of Latin speech. </w:t>
      </w:r>
    </w:p>
    <w:p w14:paraId="3C476F48" w14:textId="3DBB94E2" w:rsidR="000276C6" w:rsidRPr="009558BE" w:rsidRDefault="000276C6" w:rsidP="009558BE">
      <w:pPr>
        <w:pStyle w:val="Poetry"/>
      </w:pPr>
      <w:r w:rsidRPr="009558BE">
        <w:lastRenderedPageBreak/>
        <w:t>He kept no secret. With it to Avengalvón he ran:</w:t>
      </w:r>
    </w:p>
    <w:p w14:paraId="1B84F2E0" w14:textId="737A1FB4" w:rsidR="000276C6" w:rsidRPr="009558BE" w:rsidRDefault="000276C6" w:rsidP="009558BE">
      <w:pPr>
        <w:pStyle w:val="Poetry"/>
      </w:pPr>
      <w:r w:rsidRPr="009558BE">
        <w:t>“Thou art my lord. Be wary of these persons, Castellan.</w:t>
      </w:r>
    </w:p>
    <w:p w14:paraId="56664D6C" w14:textId="2F1F3DF1" w:rsidR="000276C6" w:rsidRDefault="000276C6" w:rsidP="009558BE">
      <w:pPr>
        <w:pStyle w:val="Poetry"/>
      </w:pPr>
      <w:r w:rsidRPr="009558BE">
        <w:t>I heard the heirs of Carrión that plotted death for thee.”</w:t>
      </w:r>
    </w:p>
    <w:p w14:paraId="5C9822A3" w14:textId="77777777" w:rsidR="009558BE" w:rsidRPr="009558BE" w:rsidRDefault="009558BE" w:rsidP="009558BE">
      <w:pPr>
        <w:pStyle w:val="Poetry"/>
      </w:pPr>
    </w:p>
    <w:p w14:paraId="2DB4FE1B" w14:textId="77777777" w:rsidR="000276C6" w:rsidRPr="009558BE" w:rsidRDefault="000276C6" w:rsidP="009558BE">
      <w:pPr>
        <w:pStyle w:val="Heading4"/>
      </w:pPr>
      <w:r w:rsidRPr="009558BE">
        <w:t>CXXVII</w:t>
      </w:r>
    </w:p>
    <w:p w14:paraId="640C381C" w14:textId="77777777" w:rsidR="009558BE" w:rsidRDefault="000276C6" w:rsidP="009558BE">
      <w:pPr>
        <w:pStyle w:val="Poetry"/>
        <w:rPr>
          <w:spacing w:val="1"/>
        </w:rPr>
      </w:pPr>
      <w:r>
        <w:t>This same Avengalvón the Moor, a gallant man was he</w:t>
      </w:r>
      <w:r>
        <w:rPr>
          <w:spacing w:val="1"/>
        </w:rPr>
        <w:t xml:space="preserve"> </w:t>
      </w:r>
    </w:p>
    <w:p w14:paraId="13850B6E" w14:textId="5375AA1F" w:rsidR="000276C6" w:rsidRDefault="000276C6" w:rsidP="009558BE">
      <w:pPr>
        <w:pStyle w:val="Poetry"/>
      </w:pPr>
      <w:r>
        <w:t>He</w:t>
      </w:r>
      <w:r>
        <w:rPr>
          <w:spacing w:val="-9"/>
        </w:rPr>
        <w:t xml:space="preserve"> </w:t>
      </w:r>
      <w:r>
        <w:t>got</w:t>
      </w:r>
      <w:r>
        <w:rPr>
          <w:spacing w:val="-8"/>
        </w:rPr>
        <w:t xml:space="preserve"> </w:t>
      </w:r>
      <w:r>
        <w:t>straightway</w:t>
      </w:r>
      <w:r>
        <w:rPr>
          <w:spacing w:val="-9"/>
        </w:rPr>
        <w:t xml:space="preserve"> </w:t>
      </w:r>
      <w:r>
        <w:t>on</w:t>
      </w:r>
      <w:r>
        <w:rPr>
          <w:spacing w:val="-8"/>
        </w:rPr>
        <w:t xml:space="preserve"> </w:t>
      </w:r>
      <w:r>
        <w:t>horseback</w:t>
      </w:r>
      <w:r>
        <w:rPr>
          <w:spacing w:val="-8"/>
        </w:rPr>
        <w:t xml:space="preserve"> </w:t>
      </w:r>
      <w:r>
        <w:t>with</w:t>
      </w:r>
      <w:r>
        <w:rPr>
          <w:spacing w:val="-9"/>
        </w:rPr>
        <w:t xml:space="preserve"> </w:t>
      </w:r>
      <w:r>
        <w:t>servitors</w:t>
      </w:r>
      <w:r>
        <w:rPr>
          <w:spacing w:val="-8"/>
        </w:rPr>
        <w:t xml:space="preserve"> </w:t>
      </w:r>
      <w:r>
        <w:t>ten</w:t>
      </w:r>
      <w:r>
        <w:rPr>
          <w:spacing w:val="-8"/>
        </w:rPr>
        <w:t xml:space="preserve"> </w:t>
      </w:r>
      <w:r>
        <w:t>score.</w:t>
      </w:r>
    </w:p>
    <w:p w14:paraId="72144895" w14:textId="77777777" w:rsidR="000276C6" w:rsidRDefault="000276C6" w:rsidP="009558BE">
      <w:pPr>
        <w:pStyle w:val="Poetry"/>
      </w:pPr>
      <w:r>
        <w:t>He</w:t>
      </w:r>
      <w:r>
        <w:rPr>
          <w:spacing w:val="-7"/>
        </w:rPr>
        <w:t xml:space="preserve"> </w:t>
      </w:r>
      <w:r>
        <w:t>brandished</w:t>
      </w:r>
      <w:r>
        <w:rPr>
          <w:spacing w:val="-6"/>
        </w:rPr>
        <w:t xml:space="preserve"> </w:t>
      </w:r>
      <w:r>
        <w:t>high</w:t>
      </w:r>
      <w:r>
        <w:rPr>
          <w:spacing w:val="-6"/>
        </w:rPr>
        <w:t xml:space="preserve"> </w:t>
      </w:r>
      <w:r>
        <w:t>his</w:t>
      </w:r>
      <w:r>
        <w:rPr>
          <w:spacing w:val="-6"/>
        </w:rPr>
        <w:t xml:space="preserve"> </w:t>
      </w:r>
      <w:r>
        <w:t>weapons,</w:t>
      </w:r>
      <w:r>
        <w:rPr>
          <w:spacing w:val="-6"/>
        </w:rPr>
        <w:t xml:space="preserve"> </w:t>
      </w:r>
      <w:r>
        <w:t>he</w:t>
      </w:r>
      <w:r>
        <w:rPr>
          <w:spacing w:val="-6"/>
        </w:rPr>
        <w:t xml:space="preserve"> </w:t>
      </w:r>
      <w:r>
        <w:t>came</w:t>
      </w:r>
      <w:r>
        <w:rPr>
          <w:spacing w:val="-6"/>
        </w:rPr>
        <w:t xml:space="preserve"> </w:t>
      </w:r>
      <w:r>
        <w:t>the</w:t>
      </w:r>
      <w:r>
        <w:rPr>
          <w:spacing w:val="-6"/>
        </w:rPr>
        <w:t xml:space="preserve"> </w:t>
      </w:r>
      <w:r>
        <w:t>Heirs</w:t>
      </w:r>
      <w:r>
        <w:rPr>
          <w:spacing w:val="-6"/>
        </w:rPr>
        <w:t xml:space="preserve"> </w:t>
      </w:r>
      <w:r>
        <w:t>before.</w:t>
      </w:r>
    </w:p>
    <w:p w14:paraId="0F31833A" w14:textId="4161F6A5" w:rsidR="000276C6" w:rsidRDefault="000276C6" w:rsidP="009558BE">
      <w:pPr>
        <w:pStyle w:val="Poetry"/>
      </w:pPr>
      <w:r>
        <w:t>And</w:t>
      </w:r>
      <w:r>
        <w:rPr>
          <w:spacing w:val="-7"/>
        </w:rPr>
        <w:t xml:space="preserve"> </w:t>
      </w:r>
      <w:r>
        <w:t>the</w:t>
      </w:r>
      <w:r>
        <w:rPr>
          <w:spacing w:val="-7"/>
        </w:rPr>
        <w:t xml:space="preserve"> </w:t>
      </w:r>
      <w:r>
        <w:t>two</w:t>
      </w:r>
      <w:r>
        <w:rPr>
          <w:spacing w:val="-6"/>
        </w:rPr>
        <w:t xml:space="preserve"> </w:t>
      </w:r>
      <w:r>
        <w:t>Heirs</w:t>
      </w:r>
      <w:r>
        <w:rPr>
          <w:spacing w:val="-7"/>
        </w:rPr>
        <w:t xml:space="preserve"> </w:t>
      </w:r>
      <w:r>
        <w:t>with</w:t>
      </w:r>
      <w:r>
        <w:rPr>
          <w:spacing w:val="-6"/>
        </w:rPr>
        <w:t xml:space="preserve"> </w:t>
      </w:r>
      <w:r>
        <w:t>what</w:t>
      </w:r>
      <w:r>
        <w:rPr>
          <w:spacing w:val="-7"/>
        </w:rPr>
        <w:t xml:space="preserve"> </w:t>
      </w:r>
      <w:r>
        <w:t>he</w:t>
      </w:r>
      <w:r>
        <w:rPr>
          <w:spacing w:val="-6"/>
        </w:rPr>
        <w:t xml:space="preserve"> </w:t>
      </w:r>
      <w:r>
        <w:t>said</w:t>
      </w:r>
      <w:r>
        <w:rPr>
          <w:spacing w:val="-7"/>
        </w:rPr>
        <w:t xml:space="preserve"> </w:t>
      </w:r>
      <w:r>
        <w:t>but</w:t>
      </w:r>
      <w:r>
        <w:rPr>
          <w:spacing w:val="-6"/>
        </w:rPr>
        <w:t xml:space="preserve"> </w:t>
      </w:r>
      <w:r>
        <w:t>little</w:t>
      </w:r>
      <w:r>
        <w:rPr>
          <w:spacing w:val="-7"/>
        </w:rPr>
        <w:t xml:space="preserve"> </w:t>
      </w:r>
      <w:r>
        <w:t>pleased</w:t>
      </w:r>
      <w:r>
        <w:rPr>
          <w:spacing w:val="-7"/>
        </w:rPr>
        <w:t xml:space="preserve"> </w:t>
      </w:r>
      <w:r>
        <w:t>they</w:t>
      </w:r>
      <w:r>
        <w:rPr>
          <w:spacing w:val="-6"/>
        </w:rPr>
        <w:t xml:space="preserve"> </w:t>
      </w:r>
      <w:r>
        <w:t>are:</w:t>
      </w:r>
    </w:p>
    <w:p w14:paraId="030078FD" w14:textId="77777777" w:rsidR="000276C6" w:rsidRDefault="000276C6" w:rsidP="009558BE">
      <w:pPr>
        <w:pStyle w:val="Poetry"/>
      </w:pPr>
      <w:r>
        <w:t>“If</w:t>
      </w:r>
      <w:r>
        <w:rPr>
          <w:spacing w:val="-12"/>
        </w:rPr>
        <w:t xml:space="preserve"> </w:t>
      </w:r>
      <w:r>
        <w:t>for</w:t>
      </w:r>
      <w:r>
        <w:rPr>
          <w:spacing w:val="-12"/>
        </w:rPr>
        <w:t xml:space="preserve"> </w:t>
      </w:r>
      <w:r>
        <w:t>his</w:t>
      </w:r>
      <w:r>
        <w:rPr>
          <w:spacing w:val="-11"/>
        </w:rPr>
        <w:t xml:space="preserve"> </w:t>
      </w:r>
      <w:r>
        <w:t>sake</w:t>
      </w:r>
      <w:r>
        <w:rPr>
          <w:spacing w:val="-12"/>
        </w:rPr>
        <w:t xml:space="preserve"> </w:t>
      </w:r>
      <w:r>
        <w:t>I</w:t>
      </w:r>
      <w:r>
        <w:rPr>
          <w:spacing w:val="-11"/>
        </w:rPr>
        <w:t xml:space="preserve"> </w:t>
      </w:r>
      <w:r>
        <w:t>forebore</w:t>
      </w:r>
      <w:r>
        <w:rPr>
          <w:spacing w:val="-12"/>
        </w:rPr>
        <w:t xml:space="preserve"> </w:t>
      </w:r>
      <w:r>
        <w:t>not,</w:t>
      </w:r>
      <w:r>
        <w:rPr>
          <w:spacing w:val="-11"/>
        </w:rPr>
        <w:t xml:space="preserve"> </w:t>
      </w:r>
      <w:r>
        <w:t>my</w:t>
      </w:r>
      <w:r>
        <w:rPr>
          <w:spacing w:val="-12"/>
        </w:rPr>
        <w:t xml:space="preserve"> </w:t>
      </w:r>
      <w:r>
        <w:t>lord</w:t>
      </w:r>
      <w:r>
        <w:rPr>
          <w:spacing w:val="-11"/>
        </w:rPr>
        <w:t xml:space="preserve"> </w:t>
      </w:r>
      <w:r>
        <w:t>Cid</w:t>
      </w:r>
      <w:r>
        <w:rPr>
          <w:spacing w:val="-12"/>
        </w:rPr>
        <w:t xml:space="preserve"> </w:t>
      </w:r>
      <w:r>
        <w:t>of</w:t>
      </w:r>
      <w:r>
        <w:rPr>
          <w:spacing w:val="-12"/>
        </w:rPr>
        <w:t xml:space="preserve"> </w:t>
      </w:r>
      <w:r>
        <w:t>Bivár,</w:t>
      </w:r>
    </w:p>
    <w:p w14:paraId="3EB27140" w14:textId="77777777" w:rsidR="009558BE" w:rsidRDefault="000276C6" w:rsidP="009558BE">
      <w:pPr>
        <w:pStyle w:val="Poetry"/>
      </w:pPr>
      <w:r>
        <w:t>I</w:t>
      </w:r>
      <w:r>
        <w:rPr>
          <w:spacing w:val="-3"/>
        </w:rPr>
        <w:t xml:space="preserve"> </w:t>
      </w:r>
      <w:r>
        <w:t>would</w:t>
      </w:r>
      <w:r>
        <w:rPr>
          <w:spacing w:val="-2"/>
        </w:rPr>
        <w:t xml:space="preserve"> </w:t>
      </w:r>
      <w:r>
        <w:t>do</w:t>
      </w:r>
      <w:r>
        <w:rPr>
          <w:spacing w:val="-2"/>
        </w:rPr>
        <w:t xml:space="preserve"> </w:t>
      </w:r>
      <w:r>
        <w:t>such</w:t>
      </w:r>
      <w:r>
        <w:rPr>
          <w:spacing w:val="-2"/>
        </w:rPr>
        <w:t xml:space="preserve"> </w:t>
      </w:r>
      <w:r>
        <w:t>deeds</w:t>
      </w:r>
      <w:r>
        <w:rPr>
          <w:spacing w:val="-2"/>
        </w:rPr>
        <w:t xml:space="preserve"> </w:t>
      </w:r>
      <w:r>
        <w:t>upon</w:t>
      </w:r>
      <w:r>
        <w:rPr>
          <w:spacing w:val="-2"/>
        </w:rPr>
        <w:t xml:space="preserve"> </w:t>
      </w:r>
      <w:r>
        <w:t>you</w:t>
      </w:r>
      <w:r>
        <w:rPr>
          <w:spacing w:val="-3"/>
        </w:rPr>
        <w:t xml:space="preserve"> </w:t>
      </w:r>
      <w:r>
        <w:t>as</w:t>
      </w:r>
      <w:r>
        <w:rPr>
          <w:spacing w:val="-2"/>
        </w:rPr>
        <w:t xml:space="preserve"> </w:t>
      </w:r>
      <w:r>
        <w:t>through</w:t>
      </w:r>
      <w:r>
        <w:rPr>
          <w:spacing w:val="-2"/>
        </w:rPr>
        <w:t xml:space="preserve"> </w:t>
      </w:r>
      <w:r>
        <w:t>all</w:t>
      </w:r>
      <w:r>
        <w:rPr>
          <w:spacing w:val="-2"/>
        </w:rPr>
        <w:t xml:space="preserve"> </w:t>
      </w:r>
      <w:r>
        <w:t>the</w:t>
      </w:r>
      <w:r>
        <w:rPr>
          <w:spacing w:val="-2"/>
        </w:rPr>
        <w:t xml:space="preserve"> </w:t>
      </w:r>
      <w:r>
        <w:t>world</w:t>
      </w:r>
      <w:r>
        <w:rPr>
          <w:spacing w:val="-2"/>
        </w:rPr>
        <w:t xml:space="preserve"> </w:t>
      </w:r>
      <w:r>
        <w:t>should</w:t>
      </w:r>
      <w:r>
        <w:rPr>
          <w:spacing w:val="-3"/>
        </w:rPr>
        <w:t xml:space="preserve"> </w:t>
      </w:r>
      <w:r>
        <w:t>ring,</w:t>
      </w:r>
    </w:p>
    <w:p w14:paraId="442E323D" w14:textId="5EAF7BC4" w:rsidR="000276C6" w:rsidRDefault="000276C6" w:rsidP="009558BE">
      <w:pPr>
        <w:pStyle w:val="Poetry"/>
      </w:pPr>
      <w:r>
        <w:t>And</w:t>
      </w:r>
      <w:r>
        <w:rPr>
          <w:spacing w:val="-3"/>
        </w:rPr>
        <w:t xml:space="preserve"> </w:t>
      </w:r>
      <w:r>
        <w:t>then</w:t>
      </w:r>
      <w:r>
        <w:rPr>
          <w:spacing w:val="-2"/>
        </w:rPr>
        <w:t xml:space="preserve"> </w:t>
      </w:r>
      <w:r>
        <w:t>to</w:t>
      </w:r>
      <w:r>
        <w:rPr>
          <w:spacing w:val="-3"/>
        </w:rPr>
        <w:t xml:space="preserve"> </w:t>
      </w:r>
      <w:r>
        <w:t>the</w:t>
      </w:r>
      <w:r>
        <w:rPr>
          <w:spacing w:val="-2"/>
        </w:rPr>
        <w:t xml:space="preserve"> </w:t>
      </w:r>
      <w:r>
        <w:t>true</w:t>
      </w:r>
      <w:r>
        <w:rPr>
          <w:spacing w:val="-3"/>
        </w:rPr>
        <w:t xml:space="preserve"> </w:t>
      </w:r>
      <w:r>
        <w:t>Campeador</w:t>
      </w:r>
      <w:r>
        <w:rPr>
          <w:spacing w:val="-2"/>
        </w:rPr>
        <w:t xml:space="preserve"> </w:t>
      </w:r>
      <w:r>
        <w:t>his</w:t>
      </w:r>
      <w:r>
        <w:rPr>
          <w:spacing w:val="-3"/>
        </w:rPr>
        <w:t xml:space="preserve"> </w:t>
      </w:r>
      <w:r>
        <w:t>daughters</w:t>
      </w:r>
      <w:r>
        <w:rPr>
          <w:spacing w:val="-2"/>
        </w:rPr>
        <w:t xml:space="preserve"> </w:t>
      </w:r>
      <w:r>
        <w:t>would</w:t>
      </w:r>
      <w:r>
        <w:rPr>
          <w:spacing w:val="-3"/>
        </w:rPr>
        <w:t xml:space="preserve"> </w:t>
      </w:r>
      <w:r>
        <w:t>I</w:t>
      </w:r>
      <w:r>
        <w:rPr>
          <w:spacing w:val="-3"/>
        </w:rPr>
        <w:t xml:space="preserve"> </w:t>
      </w:r>
      <w:r>
        <w:t>bring.</w:t>
      </w:r>
    </w:p>
    <w:p w14:paraId="3B4A2E12" w14:textId="0D2BEE0A" w:rsidR="000276C6" w:rsidRDefault="000276C6" w:rsidP="009558BE">
      <w:pPr>
        <w:pStyle w:val="Poetry"/>
      </w:pPr>
      <w:r>
        <w:t>And</w:t>
      </w:r>
      <w:r>
        <w:rPr>
          <w:spacing w:val="-3"/>
        </w:rPr>
        <w:t xml:space="preserve"> </w:t>
      </w:r>
      <w:r>
        <w:t>unto</w:t>
      </w:r>
      <w:r>
        <w:rPr>
          <w:spacing w:val="-2"/>
        </w:rPr>
        <w:t xml:space="preserve"> </w:t>
      </w:r>
      <w:r>
        <w:t>Carrión</w:t>
      </w:r>
      <w:r>
        <w:rPr>
          <w:spacing w:val="-2"/>
        </w:rPr>
        <w:t xml:space="preserve"> </w:t>
      </w:r>
      <w:r>
        <w:t>never</w:t>
      </w:r>
      <w:r>
        <w:rPr>
          <w:spacing w:val="-2"/>
        </w:rPr>
        <w:t xml:space="preserve"> </w:t>
      </w:r>
      <w:r>
        <w:t>should</w:t>
      </w:r>
      <w:r>
        <w:rPr>
          <w:spacing w:val="-2"/>
        </w:rPr>
        <w:t xml:space="preserve"> </w:t>
      </w:r>
      <w:r>
        <w:t>you</w:t>
      </w:r>
      <w:r>
        <w:rPr>
          <w:spacing w:val="-2"/>
        </w:rPr>
        <w:t xml:space="preserve"> </w:t>
      </w:r>
      <w:r>
        <w:t>enter</w:t>
      </w:r>
      <w:r>
        <w:rPr>
          <w:spacing w:val="-2"/>
        </w:rPr>
        <w:t xml:space="preserve"> </w:t>
      </w:r>
      <w:r>
        <w:t>from</w:t>
      </w:r>
      <w:r>
        <w:rPr>
          <w:spacing w:val="-2"/>
        </w:rPr>
        <w:t xml:space="preserve"> </w:t>
      </w:r>
      <w:r>
        <w:t>that</w:t>
      </w:r>
      <w:r>
        <w:rPr>
          <w:spacing w:val="-2"/>
        </w:rPr>
        <w:t xml:space="preserve"> </w:t>
      </w:r>
      <w:r>
        <w:t>day.</w:t>
      </w:r>
    </w:p>
    <w:p w14:paraId="6957B552" w14:textId="77777777" w:rsidR="009558BE" w:rsidRDefault="009558BE" w:rsidP="009558BE">
      <w:pPr>
        <w:pStyle w:val="Poetry"/>
      </w:pPr>
    </w:p>
    <w:p w14:paraId="27D64634" w14:textId="77777777" w:rsidR="000276C6" w:rsidRPr="009558BE" w:rsidRDefault="000276C6" w:rsidP="009558BE">
      <w:pPr>
        <w:pStyle w:val="Heading4"/>
      </w:pPr>
      <w:r w:rsidRPr="009558BE">
        <w:t>CXXVIII</w:t>
      </w:r>
    </w:p>
    <w:p w14:paraId="624FEE50" w14:textId="77082042" w:rsidR="000276C6" w:rsidRPr="00FA16D1" w:rsidRDefault="000276C6" w:rsidP="00FA16D1">
      <w:pPr>
        <w:pStyle w:val="Poetry"/>
      </w:pPr>
      <w:r w:rsidRPr="00FA16D1">
        <w:t>What I have done against you, ho! Heirs of Carrión, say,</w:t>
      </w:r>
    </w:p>
    <w:p w14:paraId="2AA2C877" w14:textId="77777777" w:rsidR="00FA16D1" w:rsidRDefault="000276C6" w:rsidP="00FA16D1">
      <w:pPr>
        <w:pStyle w:val="Poetry"/>
      </w:pPr>
      <w:r w:rsidRPr="00FA16D1">
        <w:t xml:space="preserve">For without guile I served you, and lo, my death ye plot. </w:t>
      </w:r>
    </w:p>
    <w:p w14:paraId="5D6D7B59" w14:textId="77777777" w:rsidR="00FA16D1" w:rsidRDefault="000276C6" w:rsidP="00FA16D1">
      <w:pPr>
        <w:pStyle w:val="Poetry"/>
      </w:pPr>
      <w:r w:rsidRPr="00FA16D1">
        <w:t xml:space="preserve">For wicked men and traitors I will leave you on the spot. </w:t>
      </w:r>
    </w:p>
    <w:p w14:paraId="4A2250AA" w14:textId="77777777" w:rsidR="00FA16D1" w:rsidRDefault="000276C6" w:rsidP="00FA16D1">
      <w:pPr>
        <w:pStyle w:val="Poetry"/>
      </w:pPr>
      <w:r w:rsidRPr="00FA16D1">
        <w:t xml:space="preserve">Dame Sol and Dame Elvíra with your good leave I go; </w:t>
      </w:r>
    </w:p>
    <w:p w14:paraId="2F766076" w14:textId="4C21DCD9" w:rsidR="000276C6" w:rsidRPr="00FA16D1" w:rsidRDefault="000276C6" w:rsidP="00FA16D1">
      <w:pPr>
        <w:pStyle w:val="Poetry"/>
      </w:pPr>
      <w:r w:rsidRPr="00FA16D1">
        <w:t>For of these men of Carrión I rate the fame but low.</w:t>
      </w:r>
    </w:p>
    <w:p w14:paraId="6B5F49D5" w14:textId="36CC212F" w:rsidR="000276C6" w:rsidRPr="00FA16D1" w:rsidRDefault="000276C6" w:rsidP="00FA16D1">
      <w:pPr>
        <w:pStyle w:val="Poetry"/>
      </w:pPr>
      <w:r w:rsidRPr="00FA16D1">
        <w:t>God will it and command it, who is Lord of all the Earth.</w:t>
      </w:r>
      <w:r w:rsidRPr="00FA16D1">
        <w:tab/>
      </w:r>
    </w:p>
    <w:p w14:paraId="3ACE4EC1" w14:textId="77777777" w:rsidR="00FA16D1" w:rsidRDefault="000276C6" w:rsidP="00FA16D1">
      <w:pPr>
        <w:pStyle w:val="Poetry"/>
      </w:pPr>
      <w:r w:rsidRPr="00FA16D1">
        <w:t xml:space="preserve">That the Campeador hereafter of this match have joy and mirth.” </w:t>
      </w:r>
    </w:p>
    <w:p w14:paraId="5AB16B5D" w14:textId="77777777" w:rsidR="00FA16D1" w:rsidRDefault="000276C6" w:rsidP="00FA16D1">
      <w:pPr>
        <w:pStyle w:val="Poetry"/>
      </w:pPr>
      <w:r w:rsidRPr="00FA16D1">
        <w:t xml:space="preserve">That thing the Moor has told them, and back he turned him there. </w:t>
      </w:r>
    </w:p>
    <w:p w14:paraId="41A06EB5" w14:textId="17B01F67" w:rsidR="000276C6" w:rsidRPr="00FA16D1" w:rsidRDefault="000276C6" w:rsidP="00FA16D1">
      <w:pPr>
        <w:pStyle w:val="Poetry"/>
      </w:pPr>
      <w:r w:rsidRPr="00FA16D1">
        <w:t>When he crossed over thee Jalón, weapon he waved in air.</w:t>
      </w:r>
    </w:p>
    <w:p w14:paraId="42C3F92F" w14:textId="77777777" w:rsidR="000276C6" w:rsidRPr="00FA16D1" w:rsidRDefault="000276C6" w:rsidP="00FA16D1">
      <w:pPr>
        <w:pStyle w:val="Poetry"/>
      </w:pPr>
      <w:r w:rsidRPr="00FA16D1">
        <w:t>He returned unto Molína like a man of prudent heart.</w:t>
      </w:r>
    </w:p>
    <w:p w14:paraId="733B5B56" w14:textId="16250BAB" w:rsidR="000276C6" w:rsidRPr="00FA16D1" w:rsidRDefault="000276C6" w:rsidP="00FA16D1">
      <w:pPr>
        <w:pStyle w:val="Poetry"/>
      </w:pPr>
      <w:r w:rsidRPr="00FA16D1">
        <w:t>And now from Ansaréra did Carrión’s Heirs depart;</w:t>
      </w:r>
    </w:p>
    <w:p w14:paraId="1D1A40C7" w14:textId="77777777" w:rsidR="00FA16D1" w:rsidRDefault="000276C6" w:rsidP="00FA16D1">
      <w:pPr>
        <w:pStyle w:val="Poetry"/>
      </w:pPr>
      <w:r w:rsidRPr="00FA16D1">
        <w:t xml:space="preserve">And they began thereafter to travel day and night. </w:t>
      </w:r>
    </w:p>
    <w:p w14:paraId="4650700E" w14:textId="77777777" w:rsidR="00FA16D1" w:rsidRDefault="000276C6" w:rsidP="00FA16D1">
      <w:pPr>
        <w:pStyle w:val="Poetry"/>
      </w:pPr>
      <w:r w:rsidRPr="00FA16D1">
        <w:t xml:space="preserve">And they let Atiénza on the left, a craggy height. </w:t>
      </w:r>
    </w:p>
    <w:p w14:paraId="472BD539" w14:textId="1333D3C9" w:rsidR="000276C6" w:rsidRPr="00FA16D1" w:rsidRDefault="000276C6" w:rsidP="00FA16D1">
      <w:pPr>
        <w:pStyle w:val="Poetry"/>
      </w:pPr>
      <w:r w:rsidRPr="00FA16D1">
        <w:t>The forest of Miédes, now have they overpassed,</w:t>
      </w:r>
    </w:p>
    <w:p w14:paraId="779FC398" w14:textId="77777777" w:rsidR="000276C6" w:rsidRPr="00FA16D1" w:rsidRDefault="000276C6" w:rsidP="00FA16D1">
      <w:pPr>
        <w:pStyle w:val="Poetry"/>
      </w:pPr>
      <w:r w:rsidRPr="00FA16D1">
        <w:t>And on through Montes Claros they pricked forward spurring fast.</w:t>
      </w:r>
    </w:p>
    <w:p w14:paraId="471FA0E5" w14:textId="0CC85989" w:rsidR="000276C6" w:rsidRPr="00FA16D1" w:rsidRDefault="000276C6" w:rsidP="00FA16D1">
      <w:pPr>
        <w:pStyle w:val="Poetry"/>
      </w:pPr>
      <w:r w:rsidRPr="00FA16D1">
        <w:t>And then passed Griza on the left that Alamos did found.</w:t>
      </w:r>
      <w:r w:rsidRPr="00FA16D1">
        <w:tab/>
      </w:r>
    </w:p>
    <w:p w14:paraId="4012C55E" w14:textId="77777777" w:rsidR="00FA16D1" w:rsidRDefault="000276C6" w:rsidP="00FA16D1">
      <w:pPr>
        <w:pStyle w:val="Poetry"/>
      </w:pPr>
      <w:r w:rsidRPr="00FA16D1">
        <w:t xml:space="preserve">There be the caves where Elpha he imprisoned underground. </w:t>
      </w:r>
    </w:p>
    <w:p w14:paraId="236C42A4" w14:textId="7D1F97E2" w:rsidR="000276C6" w:rsidRPr="00FA16D1" w:rsidRDefault="000276C6" w:rsidP="00FA16D1">
      <w:pPr>
        <w:pStyle w:val="Poetry"/>
      </w:pPr>
      <w:r w:rsidRPr="00FA16D1">
        <w:t>And they left San Estévan, on their right that lay afar.</w:t>
      </w:r>
    </w:p>
    <w:p w14:paraId="0B455211" w14:textId="77777777" w:rsidR="000276C6" w:rsidRPr="00FA16D1" w:rsidRDefault="000276C6" w:rsidP="00FA16D1">
      <w:pPr>
        <w:pStyle w:val="Poetry"/>
      </w:pPr>
      <w:r w:rsidRPr="00FA16D1">
        <w:t>Within the woods of Corpes, the Heirs of Carrión are.</w:t>
      </w:r>
    </w:p>
    <w:p w14:paraId="7D6A0A66" w14:textId="77777777" w:rsidR="000276C6" w:rsidRPr="00FA16D1" w:rsidRDefault="000276C6" w:rsidP="00FA16D1">
      <w:pPr>
        <w:pStyle w:val="Poetry"/>
      </w:pPr>
      <w:r w:rsidRPr="00FA16D1">
        <w:lastRenderedPageBreak/>
        <w:t>And high the hills are wooded, to the clouds the branches sweep,</w:t>
      </w:r>
    </w:p>
    <w:p w14:paraId="681DDC0B" w14:textId="44136BC9" w:rsidR="000276C6" w:rsidRPr="00FA16D1" w:rsidRDefault="000276C6" w:rsidP="00FA16D1">
      <w:pPr>
        <w:pStyle w:val="Poetry"/>
      </w:pPr>
      <w:r w:rsidRPr="00FA16D1">
        <w:t>And savage are the creatures that roundabout them creep;</w:t>
      </w:r>
    </w:p>
    <w:p w14:paraId="5C8F8EE6" w14:textId="77777777" w:rsidR="000276C6" w:rsidRPr="00FA16D1" w:rsidRDefault="000276C6" w:rsidP="00FA16D1">
      <w:pPr>
        <w:pStyle w:val="Poetry"/>
      </w:pPr>
      <w:r w:rsidRPr="00FA16D1">
        <w:t>And there upon a bower with a clear spring they light</w:t>
      </w:r>
    </w:p>
    <w:p w14:paraId="79C959BA" w14:textId="77777777" w:rsidR="00FA16D1" w:rsidRDefault="000276C6" w:rsidP="00FA16D1">
      <w:pPr>
        <w:pStyle w:val="Poetry"/>
      </w:pPr>
      <w:r w:rsidRPr="00FA16D1">
        <w:t xml:space="preserve">And there the Heirs of Carrión bade that their tent be pight. </w:t>
      </w:r>
    </w:p>
    <w:p w14:paraId="0A6A05E5" w14:textId="381ADE27" w:rsidR="000276C6" w:rsidRPr="00FA16D1" w:rsidRDefault="000276C6" w:rsidP="00FA16D1">
      <w:pPr>
        <w:pStyle w:val="Poetry"/>
      </w:pPr>
      <w:r w:rsidRPr="00FA16D1">
        <w:t>There with their men about them, that night they lay at rest.</w:t>
      </w:r>
    </w:p>
    <w:p w14:paraId="2070CABB" w14:textId="77777777" w:rsidR="000276C6" w:rsidRPr="00FA16D1" w:rsidRDefault="000276C6" w:rsidP="00FA16D1">
      <w:pPr>
        <w:pStyle w:val="Poetry"/>
      </w:pPr>
      <w:r w:rsidRPr="00FA16D1">
        <w:t>With their wives clasped to their bosom their affection they protest,</w:t>
      </w:r>
    </w:p>
    <w:p w14:paraId="221E25AD" w14:textId="4817B9B5" w:rsidR="000276C6" w:rsidRPr="00FA16D1" w:rsidRDefault="000276C6" w:rsidP="00FA16D1">
      <w:pPr>
        <w:pStyle w:val="Poetry"/>
      </w:pPr>
      <w:r w:rsidRPr="00FA16D1">
        <w:t>But ill the twain fulfilled it, when the dawn came up the East.</w:t>
      </w:r>
    </w:p>
    <w:p w14:paraId="79982B18" w14:textId="77777777" w:rsidR="000276C6" w:rsidRPr="00FA16D1" w:rsidRDefault="000276C6" w:rsidP="00FA16D1">
      <w:pPr>
        <w:pStyle w:val="Poetry"/>
      </w:pPr>
      <w:r w:rsidRPr="00FA16D1">
        <w:t>They bade put goods a plenty on the back of every beast.</w:t>
      </w:r>
    </w:p>
    <w:p w14:paraId="0E893B3D" w14:textId="77777777" w:rsidR="00FA16D1" w:rsidRDefault="000276C6" w:rsidP="00FA16D1">
      <w:pPr>
        <w:pStyle w:val="Poetry"/>
      </w:pPr>
      <w:r w:rsidRPr="00FA16D1">
        <w:t xml:space="preserve">Where they at night found lodging, now have they struck the tent. </w:t>
      </w:r>
    </w:p>
    <w:p w14:paraId="5DBA4256" w14:textId="513C39FB" w:rsidR="000276C6" w:rsidRPr="00FA16D1" w:rsidRDefault="000276C6" w:rsidP="00FA16D1">
      <w:pPr>
        <w:pStyle w:val="Poetry"/>
      </w:pPr>
      <w:r w:rsidRPr="00FA16D1">
        <w:t>The people of their household far on before them went.</w:t>
      </w:r>
    </w:p>
    <w:p w14:paraId="4D8FB894" w14:textId="77777777" w:rsidR="000276C6" w:rsidRPr="00FA16D1" w:rsidRDefault="000276C6" w:rsidP="00FA16D1">
      <w:pPr>
        <w:pStyle w:val="Poetry"/>
      </w:pPr>
      <w:r w:rsidRPr="00FA16D1">
        <w:t>Of the two Heirs of Carrión so the commandment ran,</w:t>
      </w:r>
    </w:p>
    <w:p w14:paraId="1DA8EFB7" w14:textId="04527195" w:rsidR="000276C6" w:rsidRPr="00FA16D1" w:rsidRDefault="000276C6" w:rsidP="00FA16D1">
      <w:pPr>
        <w:pStyle w:val="Poetry"/>
      </w:pPr>
      <w:r w:rsidRPr="00FA16D1">
        <w:t>That none behind should linger, a woman or a man.</w:t>
      </w:r>
    </w:p>
    <w:p w14:paraId="39D8DDF3" w14:textId="77777777" w:rsidR="00FA16D1" w:rsidRDefault="000276C6" w:rsidP="00FA16D1">
      <w:pPr>
        <w:pStyle w:val="Poetry"/>
      </w:pPr>
      <w:r w:rsidRPr="00FA16D1">
        <w:t xml:space="preserve">But Dame Sol and Dame Elvíra their wives shall tarry still, </w:t>
      </w:r>
    </w:p>
    <w:p w14:paraId="7501132C" w14:textId="69DC0C83" w:rsidR="000276C6" w:rsidRPr="00FA16D1" w:rsidRDefault="000276C6" w:rsidP="00FA16D1">
      <w:pPr>
        <w:pStyle w:val="Poetry"/>
      </w:pPr>
      <w:r w:rsidRPr="00FA16D1">
        <w:t>With whom it is their pleasure to dally to their fill.</w:t>
      </w:r>
    </w:p>
    <w:p w14:paraId="3321E4BB" w14:textId="77777777" w:rsidR="00FA16D1" w:rsidRDefault="000276C6" w:rsidP="00FA16D1">
      <w:pPr>
        <w:pStyle w:val="Poetry"/>
      </w:pPr>
      <w:r w:rsidRPr="00FA16D1">
        <w:t xml:space="preserve">The others have departed. They four are left alone. </w:t>
      </w:r>
    </w:p>
    <w:p w14:paraId="45497B11" w14:textId="4FC77D61" w:rsidR="000276C6" w:rsidRPr="00FA16D1" w:rsidRDefault="000276C6" w:rsidP="00FA16D1">
      <w:pPr>
        <w:pStyle w:val="Poetry"/>
      </w:pPr>
      <w:r w:rsidRPr="00FA16D1">
        <w:t>Great evil had been plotted by the Heirs of Carrión.</w:t>
      </w:r>
    </w:p>
    <w:p w14:paraId="2F030D39" w14:textId="693CBF6C" w:rsidR="000276C6" w:rsidRPr="00FA16D1" w:rsidRDefault="000276C6" w:rsidP="00FA16D1">
      <w:pPr>
        <w:pStyle w:val="Poetry"/>
      </w:pPr>
      <w:r w:rsidRPr="00FA16D1">
        <w:t>“Dame Sol and Dame Elvíra, ye may take this for true:</w:t>
      </w:r>
    </w:p>
    <w:p w14:paraId="43FF2904" w14:textId="77777777" w:rsidR="00FA16D1" w:rsidRDefault="000276C6" w:rsidP="00FA16D1">
      <w:pPr>
        <w:pStyle w:val="Poetry"/>
      </w:pPr>
      <w:r w:rsidRPr="00FA16D1">
        <w:t xml:space="preserve">Here in the desert wildwood shall a mock be made of you. </w:t>
      </w:r>
    </w:p>
    <w:p w14:paraId="231F1994" w14:textId="5A888FBD" w:rsidR="000276C6" w:rsidRPr="00FA16D1" w:rsidRDefault="000276C6" w:rsidP="00FA16D1">
      <w:pPr>
        <w:pStyle w:val="Poetry"/>
      </w:pPr>
      <w:r w:rsidRPr="00FA16D1">
        <w:t>Today is our departure, we will leave you here behind.</w:t>
      </w:r>
    </w:p>
    <w:p w14:paraId="7B24FC62" w14:textId="77777777" w:rsidR="000276C6" w:rsidRPr="00FA16D1" w:rsidRDefault="000276C6" w:rsidP="00FA16D1">
      <w:pPr>
        <w:pStyle w:val="Poetry"/>
      </w:pPr>
      <w:r w:rsidRPr="00FA16D1">
        <w:t>And in the lands of Carrión no portion shall you find.</w:t>
      </w:r>
    </w:p>
    <w:p w14:paraId="54F32F97" w14:textId="77777777" w:rsidR="000276C6" w:rsidRPr="00FA16D1" w:rsidRDefault="000276C6" w:rsidP="00FA16D1">
      <w:pPr>
        <w:pStyle w:val="Poetry"/>
      </w:pPr>
      <w:r w:rsidRPr="00FA16D1">
        <w:t>Let them hasten with these tidings to the Cid Campeador.</w:t>
      </w:r>
    </w:p>
    <w:p w14:paraId="10759497" w14:textId="43145E0F" w:rsidR="000276C6" w:rsidRPr="00FA16D1" w:rsidRDefault="000276C6" w:rsidP="00FA16D1">
      <w:pPr>
        <w:pStyle w:val="Poetry"/>
      </w:pPr>
      <w:r w:rsidRPr="00FA16D1">
        <w:t>Thus, the matter of the lion, we avenge ourselves therefor.”</w:t>
      </w:r>
    </w:p>
    <w:p w14:paraId="06206F5E" w14:textId="77777777" w:rsidR="00FA16D1" w:rsidRDefault="000276C6" w:rsidP="00FA16D1">
      <w:pPr>
        <w:pStyle w:val="Poetry"/>
      </w:pPr>
      <w:r w:rsidRPr="00FA16D1">
        <w:t xml:space="preserve">Their furs and their mantles, from the ladies they have whipped. </w:t>
      </w:r>
    </w:p>
    <w:p w14:paraId="09D22B71" w14:textId="7F694F9E" w:rsidR="000276C6" w:rsidRPr="00FA16D1" w:rsidRDefault="000276C6" w:rsidP="00FA16D1">
      <w:pPr>
        <w:pStyle w:val="Poetry"/>
      </w:pPr>
      <w:r w:rsidRPr="00FA16D1">
        <w:t>In their shifts and their tunics they left the ladies stripped.</w:t>
      </w:r>
    </w:p>
    <w:p w14:paraId="5ED94592" w14:textId="77777777" w:rsidR="000276C6" w:rsidRPr="00FA16D1" w:rsidRDefault="000276C6" w:rsidP="00FA16D1">
      <w:pPr>
        <w:pStyle w:val="Poetry"/>
      </w:pPr>
      <w:r w:rsidRPr="00FA16D1">
        <w:t>With spur on heel before them those wicked traitors stand,</w:t>
      </w:r>
    </w:p>
    <w:p w14:paraId="504EE2BB" w14:textId="77777777" w:rsidR="000276C6" w:rsidRPr="00FA16D1" w:rsidRDefault="000276C6" w:rsidP="00FA16D1">
      <w:pPr>
        <w:pStyle w:val="Poetry"/>
      </w:pPr>
      <w:r w:rsidRPr="00FA16D1">
        <w:t>And saddle-girths both stout and strong they have taken in the hand.</w:t>
      </w:r>
    </w:p>
    <w:p w14:paraId="7D5D00F6" w14:textId="11A6DE32" w:rsidR="000276C6" w:rsidRPr="00FA16D1" w:rsidRDefault="000276C6" w:rsidP="00FA16D1">
      <w:pPr>
        <w:pStyle w:val="Poetry"/>
      </w:pPr>
      <w:r w:rsidRPr="00FA16D1">
        <w:t>When the ladies had beheld it, then out spake Sol the dame:</w:t>
      </w:r>
    </w:p>
    <w:p w14:paraId="73FAE62F" w14:textId="77777777" w:rsidR="000276C6" w:rsidRPr="00FA16D1" w:rsidRDefault="000276C6" w:rsidP="00FA16D1">
      <w:pPr>
        <w:pStyle w:val="Poetry"/>
      </w:pPr>
      <w:r w:rsidRPr="00FA16D1">
        <w:t>“Don Diégo, don Ferrándo, we beeech you in God’s name.</w:t>
      </w:r>
    </w:p>
    <w:p w14:paraId="20B9DF9B" w14:textId="77777777" w:rsidR="00FA16D1" w:rsidRDefault="000276C6" w:rsidP="00FA16D1">
      <w:pPr>
        <w:pStyle w:val="Poetry"/>
      </w:pPr>
      <w:r w:rsidRPr="00FA16D1">
        <w:t xml:space="preserve">You have two swords about you, that for strength and edge are known. </w:t>
      </w:r>
    </w:p>
    <w:p w14:paraId="7B5D8CFC" w14:textId="49A6D804" w:rsidR="000276C6" w:rsidRPr="00FA16D1" w:rsidRDefault="000276C6" w:rsidP="00FA16D1">
      <w:pPr>
        <w:pStyle w:val="Poetry"/>
      </w:pPr>
      <w:r w:rsidRPr="00FA16D1">
        <w:t>And one they call Coláda, the other is Tizón.</w:t>
      </w:r>
    </w:p>
    <w:p w14:paraId="4EF69FC0" w14:textId="77777777" w:rsidR="000276C6" w:rsidRPr="00FA16D1" w:rsidRDefault="000276C6" w:rsidP="00FA16D1">
      <w:pPr>
        <w:pStyle w:val="Poetry"/>
      </w:pPr>
      <w:r w:rsidRPr="00FA16D1">
        <w:t>Strike off our heads together, and martyrs we shall die.</w:t>
      </w:r>
    </w:p>
    <w:p w14:paraId="2752C43E" w14:textId="32A5565E" w:rsidR="000276C6" w:rsidRPr="00FA16D1" w:rsidRDefault="000276C6" w:rsidP="00FA16D1">
      <w:pPr>
        <w:pStyle w:val="Poetry"/>
      </w:pPr>
      <w:r w:rsidRPr="00FA16D1">
        <w:t>The Moriscos and the Christians against this deed shall cry.</w:t>
      </w:r>
    </w:p>
    <w:p w14:paraId="6E79DA79" w14:textId="77777777" w:rsidR="00FA16D1" w:rsidRDefault="000276C6" w:rsidP="00FA16D1">
      <w:pPr>
        <w:pStyle w:val="Poetry"/>
      </w:pPr>
      <w:r w:rsidRPr="00FA16D1">
        <w:t xml:space="preserve">It stands not with our deserving that we should suffer thus. </w:t>
      </w:r>
    </w:p>
    <w:p w14:paraId="2D3F4AA7" w14:textId="0BEF1809" w:rsidR="000276C6" w:rsidRPr="00FA16D1" w:rsidRDefault="000276C6" w:rsidP="00FA16D1">
      <w:pPr>
        <w:pStyle w:val="Poetry"/>
      </w:pPr>
      <w:r w:rsidRPr="00FA16D1">
        <w:t>So evil an example, then do not make of us.</w:t>
      </w:r>
    </w:p>
    <w:p w14:paraId="6AF5FE21" w14:textId="77777777" w:rsidR="00FA16D1" w:rsidRDefault="000276C6" w:rsidP="00FA16D1">
      <w:pPr>
        <w:pStyle w:val="Poetry"/>
      </w:pPr>
      <w:r w:rsidRPr="00FA16D1">
        <w:t xml:space="preserve">Unto our own abasement, if you scourge us, you consent, </w:t>
      </w:r>
    </w:p>
    <w:p w14:paraId="701FB11F" w14:textId="53BF3F8E" w:rsidR="000276C6" w:rsidRPr="00FA16D1" w:rsidRDefault="000276C6" w:rsidP="00FA16D1">
      <w:pPr>
        <w:pStyle w:val="Poetry"/>
      </w:pPr>
      <w:r w:rsidRPr="00FA16D1">
        <w:lastRenderedPageBreak/>
        <w:t>That men will bring against you in parle and parliament.”</w:t>
      </w:r>
    </w:p>
    <w:p w14:paraId="0ADAE4E8" w14:textId="1ADECF58" w:rsidR="000276C6" w:rsidRPr="00FA16D1" w:rsidRDefault="000276C6" w:rsidP="00FA16D1">
      <w:pPr>
        <w:pStyle w:val="Poetry"/>
      </w:pPr>
      <w:r w:rsidRPr="00FA16D1">
        <w:t>Naught profits it the ladies, however hard they pray.</w:t>
      </w:r>
    </w:p>
    <w:p w14:paraId="0A8C4877" w14:textId="77777777" w:rsidR="000276C6" w:rsidRPr="00FA16D1" w:rsidRDefault="000276C6" w:rsidP="00FA16D1">
      <w:pPr>
        <w:pStyle w:val="Poetry"/>
      </w:pPr>
      <w:r w:rsidRPr="00FA16D1">
        <w:t>And now the Heirs of Carrión upon them ‘gan to lay.</w:t>
      </w:r>
    </w:p>
    <w:p w14:paraId="57D1F8DB" w14:textId="77777777" w:rsidR="00FA16D1" w:rsidRDefault="000276C6" w:rsidP="00FA16D1">
      <w:pPr>
        <w:pStyle w:val="Poetry"/>
      </w:pPr>
      <w:r w:rsidRPr="00FA16D1">
        <w:t xml:space="preserve">With the buckled girths they scourged them in fashion unbeseen, </w:t>
      </w:r>
    </w:p>
    <w:p w14:paraId="4378E12C" w14:textId="77777777" w:rsidR="00FA16D1" w:rsidRDefault="000276C6" w:rsidP="00FA16D1">
      <w:pPr>
        <w:pStyle w:val="Poetry"/>
      </w:pPr>
      <w:r w:rsidRPr="00FA16D1">
        <w:t xml:space="preserve">And exceeding was their anguish from the sharp spurs and keen. </w:t>
      </w:r>
    </w:p>
    <w:p w14:paraId="42C4A8D7" w14:textId="2D44CCFD" w:rsidR="000276C6" w:rsidRPr="00FA16D1" w:rsidRDefault="000276C6" w:rsidP="00FA16D1">
      <w:pPr>
        <w:pStyle w:val="Poetry"/>
      </w:pPr>
      <w:r w:rsidRPr="00FA16D1">
        <w:t>They rent the shifts and wounded the bodies of the two,</w:t>
      </w:r>
    </w:p>
    <w:p w14:paraId="0D8E0F02" w14:textId="2DF93689" w:rsidR="000276C6" w:rsidRPr="00FA16D1" w:rsidRDefault="000276C6" w:rsidP="00FA16D1">
      <w:pPr>
        <w:pStyle w:val="Poetry"/>
      </w:pPr>
      <w:r w:rsidRPr="00FA16D1">
        <w:t>And forth upon the tunics the clear blood trickled through.</w:t>
      </w:r>
    </w:p>
    <w:p w14:paraId="47FD8ED2" w14:textId="77777777" w:rsidR="00FA16D1" w:rsidRDefault="000276C6" w:rsidP="00FA16D1">
      <w:pPr>
        <w:pStyle w:val="Poetry"/>
      </w:pPr>
      <w:r w:rsidRPr="00FA16D1">
        <w:t xml:space="preserve">In their very hearts the ladies have felt that agony. </w:t>
      </w:r>
    </w:p>
    <w:p w14:paraId="1DE27D78" w14:textId="4CADF0D9" w:rsidR="000276C6" w:rsidRPr="00FA16D1" w:rsidRDefault="000276C6" w:rsidP="00FA16D1">
      <w:pPr>
        <w:pStyle w:val="Poetry"/>
      </w:pPr>
      <w:r w:rsidRPr="00FA16D1">
        <w:t>What a fair fortune were it, if God’s will it might be,</w:t>
      </w:r>
    </w:p>
    <w:p w14:paraId="391F61B4" w14:textId="77777777" w:rsidR="00FA16D1" w:rsidRDefault="000276C6" w:rsidP="00FA16D1">
      <w:pPr>
        <w:pStyle w:val="Poetry"/>
      </w:pPr>
      <w:r w:rsidRPr="00FA16D1">
        <w:t xml:space="preserve">Had then appeared before them the Cid the Campeador. </w:t>
      </w:r>
    </w:p>
    <w:p w14:paraId="14F431D9" w14:textId="655CEDE5" w:rsidR="000276C6" w:rsidRPr="00FA16D1" w:rsidRDefault="000276C6" w:rsidP="00FA16D1">
      <w:pPr>
        <w:pStyle w:val="Poetry"/>
      </w:pPr>
      <w:r w:rsidRPr="00FA16D1">
        <w:t>Powerless were the ladies, and the brothers scourged them sore.</w:t>
      </w:r>
    </w:p>
    <w:p w14:paraId="77290FB8" w14:textId="5D07375A" w:rsidR="000276C6" w:rsidRPr="00FA16D1" w:rsidRDefault="000276C6" w:rsidP="00FA16D1">
      <w:pPr>
        <w:pStyle w:val="Poetry"/>
      </w:pPr>
      <w:r w:rsidRPr="00FA16D1">
        <w:t>Their shifts and their sullies throughout the blood did stain.</w:t>
      </w:r>
    </w:p>
    <w:p w14:paraId="7D4D0764" w14:textId="77777777" w:rsidR="000276C6" w:rsidRPr="00FA16D1" w:rsidRDefault="000276C6" w:rsidP="00FA16D1">
      <w:pPr>
        <w:pStyle w:val="Poetry"/>
      </w:pPr>
      <w:r w:rsidRPr="00FA16D1">
        <w:t>Of scourging the two ladies wearied the brothers twain,</w:t>
      </w:r>
    </w:p>
    <w:p w14:paraId="436B4A10" w14:textId="77777777" w:rsidR="00FA16D1" w:rsidRDefault="000276C6" w:rsidP="00FA16D1">
      <w:pPr>
        <w:pStyle w:val="Poetry"/>
      </w:pPr>
      <w:r w:rsidRPr="00FA16D1">
        <w:t xml:space="preserve">Which man should smite most fiercely they had vied each with each. </w:t>
      </w:r>
    </w:p>
    <w:p w14:paraId="0F2189C8" w14:textId="78E34F6F" w:rsidR="000276C6" w:rsidRPr="00FA16D1" w:rsidRDefault="000276C6" w:rsidP="00FA16D1">
      <w:pPr>
        <w:pStyle w:val="Poetry"/>
      </w:pPr>
      <w:r w:rsidRPr="00FA16D1">
        <w:t>Dame Sol and Dame Elvíra had no longer power of speech.</w:t>
      </w:r>
    </w:p>
    <w:p w14:paraId="14AF7A47" w14:textId="060521A8" w:rsidR="000276C6" w:rsidRDefault="000276C6" w:rsidP="00FA16D1">
      <w:pPr>
        <w:pStyle w:val="Poetry"/>
      </w:pPr>
      <w:r w:rsidRPr="00FA16D1">
        <w:t>Within the wood of Corpes for dead they left the pair.</w:t>
      </w:r>
    </w:p>
    <w:p w14:paraId="0DE8D558" w14:textId="77777777" w:rsidR="00FA16D1" w:rsidRPr="00FA16D1" w:rsidRDefault="00FA16D1" w:rsidP="00FA16D1">
      <w:pPr>
        <w:pStyle w:val="Poetry"/>
      </w:pPr>
    </w:p>
    <w:p w14:paraId="2AF2A73F" w14:textId="77777777" w:rsidR="000276C6" w:rsidRPr="00FA16D1" w:rsidRDefault="000276C6" w:rsidP="00FA16D1">
      <w:pPr>
        <w:pStyle w:val="Heading4"/>
      </w:pPr>
      <w:r w:rsidRPr="00FA16D1">
        <w:t>CXXIX</w:t>
      </w:r>
    </w:p>
    <w:p w14:paraId="3A06F13B" w14:textId="47F71401" w:rsidR="000276C6" w:rsidRDefault="000276C6" w:rsidP="00FA16D1">
      <w:pPr>
        <w:pStyle w:val="Poetry"/>
      </w:pPr>
      <w:r>
        <w:t>Their</w:t>
      </w:r>
      <w:r>
        <w:rPr>
          <w:spacing w:val="-6"/>
        </w:rPr>
        <w:t xml:space="preserve"> </w:t>
      </w:r>
      <w:r>
        <w:t>cloaks</w:t>
      </w:r>
      <w:r>
        <w:rPr>
          <w:spacing w:val="-5"/>
        </w:rPr>
        <w:t xml:space="preserve"> </w:t>
      </w:r>
      <w:r>
        <w:t>and</w:t>
      </w:r>
      <w:r>
        <w:rPr>
          <w:spacing w:val="-5"/>
        </w:rPr>
        <w:t xml:space="preserve"> </w:t>
      </w:r>
      <w:r>
        <w:t>furs</w:t>
      </w:r>
      <w:r>
        <w:rPr>
          <w:spacing w:val="-6"/>
        </w:rPr>
        <w:t xml:space="preserve"> </w:t>
      </w:r>
      <w:r>
        <w:t>of</w:t>
      </w:r>
      <w:r>
        <w:rPr>
          <w:spacing w:val="-5"/>
        </w:rPr>
        <w:t xml:space="preserve"> </w:t>
      </w:r>
      <w:r>
        <w:t>ermine</w:t>
      </w:r>
      <w:r>
        <w:rPr>
          <w:spacing w:val="-5"/>
        </w:rPr>
        <w:t xml:space="preserve"> </w:t>
      </w:r>
      <w:r>
        <w:t>along</w:t>
      </w:r>
      <w:r>
        <w:rPr>
          <w:spacing w:val="-5"/>
        </w:rPr>
        <w:t xml:space="preserve"> </w:t>
      </w:r>
      <w:r>
        <w:t>with</w:t>
      </w:r>
      <w:r>
        <w:rPr>
          <w:spacing w:val="-6"/>
        </w:rPr>
        <w:t xml:space="preserve"> </w:t>
      </w:r>
      <w:r>
        <w:t>them</w:t>
      </w:r>
      <w:r>
        <w:rPr>
          <w:spacing w:val="-5"/>
        </w:rPr>
        <w:t xml:space="preserve"> </w:t>
      </w:r>
      <w:r>
        <w:t>they</w:t>
      </w:r>
      <w:r>
        <w:rPr>
          <w:spacing w:val="-5"/>
        </w:rPr>
        <w:t xml:space="preserve"> </w:t>
      </w:r>
      <w:r>
        <w:t>bare,</w:t>
      </w:r>
    </w:p>
    <w:p w14:paraId="323FFFB2" w14:textId="77777777" w:rsidR="00FA16D1" w:rsidRDefault="000276C6" w:rsidP="00FA16D1">
      <w:pPr>
        <w:pStyle w:val="Poetry"/>
      </w:pPr>
      <w:r>
        <w:t>In their shifts and tunics, fainting, they left them there behind,</w:t>
      </w:r>
    </w:p>
    <w:p w14:paraId="37613A01" w14:textId="6CC73B6F" w:rsidR="000276C6" w:rsidRDefault="000276C6" w:rsidP="00FA16D1">
      <w:pPr>
        <w:pStyle w:val="Poetry"/>
      </w:pPr>
      <w:r>
        <w:rPr>
          <w:spacing w:val="-52"/>
        </w:rPr>
        <w:t xml:space="preserve"> </w:t>
      </w:r>
      <w:r>
        <w:t>A</w:t>
      </w:r>
      <w:r>
        <w:rPr>
          <w:spacing w:val="-9"/>
        </w:rPr>
        <w:t xml:space="preserve"> </w:t>
      </w:r>
      <w:r>
        <w:t>prey</w:t>
      </w:r>
      <w:r>
        <w:rPr>
          <w:spacing w:val="-8"/>
        </w:rPr>
        <w:t xml:space="preserve"> </w:t>
      </w:r>
      <w:r>
        <w:t>to</w:t>
      </w:r>
      <w:r>
        <w:rPr>
          <w:spacing w:val="-9"/>
        </w:rPr>
        <w:t xml:space="preserve"> </w:t>
      </w:r>
      <w:r>
        <w:t>every</w:t>
      </w:r>
      <w:r>
        <w:rPr>
          <w:spacing w:val="-8"/>
        </w:rPr>
        <w:t xml:space="preserve"> </w:t>
      </w:r>
      <w:r>
        <w:t>wild-fowl</w:t>
      </w:r>
      <w:r>
        <w:rPr>
          <w:spacing w:val="-9"/>
        </w:rPr>
        <w:t xml:space="preserve"> </w:t>
      </w:r>
      <w:r>
        <w:t>and</w:t>
      </w:r>
      <w:r>
        <w:rPr>
          <w:spacing w:val="-8"/>
        </w:rPr>
        <w:t xml:space="preserve"> </w:t>
      </w:r>
      <w:r>
        <w:t>beast</w:t>
      </w:r>
      <w:r>
        <w:rPr>
          <w:spacing w:val="-9"/>
        </w:rPr>
        <w:t xml:space="preserve"> </w:t>
      </w:r>
      <w:r>
        <w:t>of</w:t>
      </w:r>
      <w:r>
        <w:rPr>
          <w:spacing w:val="-8"/>
        </w:rPr>
        <w:t xml:space="preserve"> </w:t>
      </w:r>
      <w:r>
        <w:t>savage</w:t>
      </w:r>
      <w:r>
        <w:rPr>
          <w:spacing w:val="-9"/>
        </w:rPr>
        <w:t xml:space="preserve"> </w:t>
      </w:r>
      <w:r>
        <w:t>kind.</w:t>
      </w:r>
    </w:p>
    <w:p w14:paraId="57DBF69F" w14:textId="77777777" w:rsidR="00FA16D1" w:rsidRDefault="000276C6" w:rsidP="00FA16D1">
      <w:pPr>
        <w:pStyle w:val="Poetry"/>
      </w:pPr>
      <w:r>
        <w:t>Know</w:t>
      </w:r>
      <w:r>
        <w:rPr>
          <w:spacing w:val="-10"/>
        </w:rPr>
        <w:t xml:space="preserve"> </w:t>
      </w:r>
      <w:r>
        <w:t>you,</w:t>
      </w:r>
      <w:r>
        <w:rPr>
          <w:spacing w:val="-10"/>
        </w:rPr>
        <w:t xml:space="preserve"> </w:t>
      </w:r>
      <w:r>
        <w:t>for</w:t>
      </w:r>
      <w:r>
        <w:rPr>
          <w:spacing w:val="-9"/>
        </w:rPr>
        <w:t xml:space="preserve"> </w:t>
      </w:r>
      <w:r>
        <w:t>dead,</w:t>
      </w:r>
      <w:r>
        <w:rPr>
          <w:spacing w:val="-10"/>
        </w:rPr>
        <w:t xml:space="preserve"> </w:t>
      </w:r>
      <w:r>
        <w:t>not</w:t>
      </w:r>
      <w:r>
        <w:rPr>
          <w:spacing w:val="-9"/>
        </w:rPr>
        <w:t xml:space="preserve"> </w:t>
      </w:r>
      <w:r>
        <w:t>living,</w:t>
      </w:r>
      <w:r>
        <w:rPr>
          <w:spacing w:val="-10"/>
        </w:rPr>
        <w:t xml:space="preserve"> </w:t>
      </w:r>
      <w:r>
        <w:t>they</w:t>
      </w:r>
      <w:r>
        <w:rPr>
          <w:spacing w:val="-9"/>
        </w:rPr>
        <w:t xml:space="preserve"> </w:t>
      </w:r>
      <w:r>
        <w:t>left</w:t>
      </w:r>
      <w:r>
        <w:rPr>
          <w:spacing w:val="-10"/>
        </w:rPr>
        <w:t xml:space="preserve"> </w:t>
      </w:r>
      <w:r>
        <w:t>them</w:t>
      </w:r>
      <w:r>
        <w:rPr>
          <w:spacing w:val="-9"/>
        </w:rPr>
        <w:t xml:space="preserve"> </w:t>
      </w:r>
      <w:r>
        <w:t>in</w:t>
      </w:r>
      <w:r>
        <w:rPr>
          <w:spacing w:val="-10"/>
        </w:rPr>
        <w:t xml:space="preserve"> </w:t>
      </w:r>
      <w:r>
        <w:t>such</w:t>
      </w:r>
      <w:r>
        <w:rPr>
          <w:spacing w:val="-10"/>
        </w:rPr>
        <w:t xml:space="preserve"> </w:t>
      </w:r>
      <w:r>
        <w:t>cheer.</w:t>
      </w:r>
    </w:p>
    <w:p w14:paraId="27FAFC7A" w14:textId="2C912394" w:rsidR="000276C6" w:rsidRDefault="000276C6" w:rsidP="00FA16D1">
      <w:pPr>
        <w:pStyle w:val="Poetry"/>
      </w:pPr>
      <w:r>
        <w:rPr>
          <w:spacing w:val="-52"/>
        </w:rPr>
        <w:t xml:space="preserve"> </w:t>
      </w:r>
      <w:r>
        <w:t>Good</w:t>
      </w:r>
      <w:r>
        <w:rPr>
          <w:spacing w:val="-9"/>
        </w:rPr>
        <w:t xml:space="preserve"> </w:t>
      </w:r>
      <w:r>
        <w:t>hap</w:t>
      </w:r>
      <w:r>
        <w:rPr>
          <w:spacing w:val="-9"/>
        </w:rPr>
        <w:t xml:space="preserve"> </w:t>
      </w:r>
      <w:r>
        <w:t>it</w:t>
      </w:r>
      <w:r>
        <w:rPr>
          <w:spacing w:val="-8"/>
        </w:rPr>
        <w:t xml:space="preserve"> </w:t>
      </w:r>
      <w:r>
        <w:t>were</w:t>
      </w:r>
      <w:r>
        <w:rPr>
          <w:spacing w:val="-9"/>
        </w:rPr>
        <w:t xml:space="preserve"> </w:t>
      </w:r>
      <w:r>
        <w:t>if</w:t>
      </w:r>
      <w:r>
        <w:rPr>
          <w:spacing w:val="-8"/>
        </w:rPr>
        <w:t xml:space="preserve"> </w:t>
      </w:r>
      <w:r>
        <w:t>now</w:t>
      </w:r>
      <w:r>
        <w:rPr>
          <w:spacing w:val="-9"/>
        </w:rPr>
        <w:t xml:space="preserve"> </w:t>
      </w:r>
      <w:r>
        <w:t>the</w:t>
      </w:r>
      <w:r>
        <w:rPr>
          <w:spacing w:val="-9"/>
        </w:rPr>
        <w:t xml:space="preserve"> </w:t>
      </w:r>
      <w:r>
        <w:t>Cid,</w:t>
      </w:r>
      <w:r>
        <w:rPr>
          <w:spacing w:val="-8"/>
        </w:rPr>
        <w:t xml:space="preserve"> </w:t>
      </w:r>
      <w:r>
        <w:t>Roy</w:t>
      </w:r>
      <w:r>
        <w:rPr>
          <w:spacing w:val="-9"/>
        </w:rPr>
        <w:t xml:space="preserve"> </w:t>
      </w:r>
      <w:r>
        <w:t>Diaz,</w:t>
      </w:r>
      <w:r>
        <w:rPr>
          <w:spacing w:val="-8"/>
        </w:rPr>
        <w:t xml:space="preserve"> </w:t>
      </w:r>
      <w:r>
        <w:t>should</w:t>
      </w:r>
      <w:r>
        <w:rPr>
          <w:spacing w:val="-9"/>
        </w:rPr>
        <w:t xml:space="preserve"> </w:t>
      </w:r>
      <w:r>
        <w:t>appear.</w:t>
      </w:r>
    </w:p>
    <w:p w14:paraId="570EBB3B" w14:textId="77777777" w:rsidR="00FA16D1" w:rsidRDefault="00FA16D1" w:rsidP="00FA16D1">
      <w:pPr>
        <w:pStyle w:val="Poetry"/>
      </w:pPr>
    </w:p>
    <w:p w14:paraId="62B48C11" w14:textId="77777777" w:rsidR="000276C6" w:rsidRPr="00FA16D1" w:rsidRDefault="000276C6" w:rsidP="00FA16D1">
      <w:pPr>
        <w:pStyle w:val="Heading4"/>
      </w:pPr>
      <w:r w:rsidRPr="00FA16D1">
        <w:t>CXXX</w:t>
      </w:r>
    </w:p>
    <w:p w14:paraId="436E4769" w14:textId="20A86CB7" w:rsidR="000276C6" w:rsidRDefault="000276C6" w:rsidP="00FA16D1">
      <w:pPr>
        <w:pStyle w:val="Poetry"/>
      </w:pPr>
      <w:r>
        <w:t>The</w:t>
      </w:r>
      <w:r>
        <w:rPr>
          <w:spacing w:val="-7"/>
        </w:rPr>
        <w:t xml:space="preserve"> </w:t>
      </w:r>
      <w:r>
        <w:t>Heirs</w:t>
      </w:r>
      <w:r>
        <w:rPr>
          <w:spacing w:val="-6"/>
        </w:rPr>
        <w:t xml:space="preserve"> </w:t>
      </w:r>
      <w:r>
        <w:t>of</w:t>
      </w:r>
      <w:r>
        <w:rPr>
          <w:spacing w:val="-6"/>
        </w:rPr>
        <w:t xml:space="preserve"> </w:t>
      </w:r>
      <w:r>
        <w:t>Carrión</w:t>
      </w:r>
      <w:r>
        <w:rPr>
          <w:spacing w:val="-6"/>
        </w:rPr>
        <w:t xml:space="preserve"> </w:t>
      </w:r>
      <w:r>
        <w:t>for</w:t>
      </w:r>
      <w:r>
        <w:rPr>
          <w:spacing w:val="-6"/>
        </w:rPr>
        <w:t xml:space="preserve"> </w:t>
      </w:r>
      <w:r>
        <w:t>dead</w:t>
      </w:r>
      <w:r>
        <w:rPr>
          <w:spacing w:val="-6"/>
        </w:rPr>
        <w:t xml:space="preserve"> </w:t>
      </w:r>
      <w:r>
        <w:t>have</w:t>
      </w:r>
      <w:r>
        <w:rPr>
          <w:spacing w:val="-6"/>
        </w:rPr>
        <w:t xml:space="preserve"> </w:t>
      </w:r>
      <w:r>
        <w:t>left</w:t>
      </w:r>
      <w:r>
        <w:rPr>
          <w:spacing w:val="-6"/>
        </w:rPr>
        <w:t xml:space="preserve"> </w:t>
      </w:r>
      <w:r>
        <w:t>them</w:t>
      </w:r>
      <w:r>
        <w:rPr>
          <w:spacing w:val="-6"/>
        </w:rPr>
        <w:t xml:space="preserve"> </w:t>
      </w:r>
      <w:r>
        <w:t>thus</w:t>
      </w:r>
      <w:r>
        <w:rPr>
          <w:spacing w:val="-6"/>
        </w:rPr>
        <w:t xml:space="preserve"> </w:t>
      </w:r>
      <w:r>
        <w:t>arrayed,</w:t>
      </w:r>
    </w:p>
    <w:p w14:paraId="78B65BCF" w14:textId="77777777" w:rsidR="000276C6" w:rsidRDefault="000276C6" w:rsidP="00FA16D1">
      <w:pPr>
        <w:pStyle w:val="Poetry"/>
      </w:pPr>
      <w:r>
        <w:t>For</w:t>
      </w:r>
      <w:r>
        <w:rPr>
          <w:spacing w:val="-5"/>
        </w:rPr>
        <w:t xml:space="preserve"> </w:t>
      </w:r>
      <w:r>
        <w:t>the</w:t>
      </w:r>
      <w:r>
        <w:rPr>
          <w:spacing w:val="-5"/>
        </w:rPr>
        <w:t xml:space="preserve"> </w:t>
      </w:r>
      <w:r>
        <w:t>one</w:t>
      </w:r>
      <w:r>
        <w:rPr>
          <w:spacing w:val="-5"/>
        </w:rPr>
        <w:t xml:space="preserve"> </w:t>
      </w:r>
      <w:r>
        <w:t>dame</w:t>
      </w:r>
      <w:r>
        <w:rPr>
          <w:spacing w:val="-5"/>
        </w:rPr>
        <w:t xml:space="preserve"> </w:t>
      </w:r>
      <w:r>
        <w:t>to</w:t>
      </w:r>
      <w:r>
        <w:rPr>
          <w:spacing w:val="-5"/>
        </w:rPr>
        <w:t xml:space="preserve"> </w:t>
      </w:r>
      <w:r>
        <w:t>the</w:t>
      </w:r>
      <w:r>
        <w:rPr>
          <w:spacing w:val="-5"/>
        </w:rPr>
        <w:t xml:space="preserve"> </w:t>
      </w:r>
      <w:r>
        <w:t>other,</w:t>
      </w:r>
      <w:r>
        <w:rPr>
          <w:spacing w:val="-5"/>
        </w:rPr>
        <w:t xml:space="preserve"> </w:t>
      </w:r>
      <w:r>
        <w:t>could</w:t>
      </w:r>
      <w:r>
        <w:rPr>
          <w:spacing w:val="-5"/>
        </w:rPr>
        <w:t xml:space="preserve"> </w:t>
      </w:r>
      <w:r>
        <w:t>give</w:t>
      </w:r>
      <w:r>
        <w:rPr>
          <w:spacing w:val="-5"/>
        </w:rPr>
        <w:t xml:space="preserve"> </w:t>
      </w:r>
      <w:r>
        <w:t>no</w:t>
      </w:r>
      <w:r>
        <w:rPr>
          <w:spacing w:val="-5"/>
        </w:rPr>
        <w:t xml:space="preserve"> </w:t>
      </w:r>
      <w:r>
        <w:t>sort</w:t>
      </w:r>
      <w:r>
        <w:rPr>
          <w:spacing w:val="-5"/>
        </w:rPr>
        <w:t xml:space="preserve"> </w:t>
      </w:r>
      <w:r>
        <w:t>of</w:t>
      </w:r>
      <w:r>
        <w:rPr>
          <w:spacing w:val="-5"/>
        </w:rPr>
        <w:t xml:space="preserve"> </w:t>
      </w:r>
      <w:r>
        <w:t>aid.</w:t>
      </w:r>
    </w:p>
    <w:p w14:paraId="06ED1E25" w14:textId="77777777" w:rsidR="000276C6" w:rsidRDefault="000276C6" w:rsidP="00FA16D1">
      <w:pPr>
        <w:pStyle w:val="Poetry"/>
      </w:pPr>
      <w:r>
        <w:t>They</w:t>
      </w:r>
      <w:r>
        <w:rPr>
          <w:spacing w:val="-9"/>
        </w:rPr>
        <w:t xml:space="preserve"> </w:t>
      </w:r>
      <w:r>
        <w:t>sang</w:t>
      </w:r>
      <w:r>
        <w:rPr>
          <w:spacing w:val="-9"/>
        </w:rPr>
        <w:t xml:space="preserve"> </w:t>
      </w:r>
      <w:r>
        <w:t>each</w:t>
      </w:r>
      <w:r>
        <w:rPr>
          <w:spacing w:val="-9"/>
        </w:rPr>
        <w:t xml:space="preserve"> </w:t>
      </w:r>
      <w:r>
        <w:t>other’s</w:t>
      </w:r>
      <w:r>
        <w:rPr>
          <w:spacing w:val="-9"/>
        </w:rPr>
        <w:t xml:space="preserve"> </w:t>
      </w:r>
      <w:r>
        <w:t>praises</w:t>
      </w:r>
      <w:r>
        <w:rPr>
          <w:spacing w:val="-9"/>
        </w:rPr>
        <w:t xml:space="preserve"> </w:t>
      </w:r>
      <w:r>
        <w:t>as</w:t>
      </w:r>
      <w:r>
        <w:rPr>
          <w:spacing w:val="-9"/>
        </w:rPr>
        <w:t xml:space="preserve"> </w:t>
      </w:r>
      <w:r>
        <w:t>they</w:t>
      </w:r>
      <w:r>
        <w:rPr>
          <w:spacing w:val="-9"/>
        </w:rPr>
        <w:t xml:space="preserve"> </w:t>
      </w:r>
      <w:r>
        <w:t>journeyed</w:t>
      </w:r>
      <w:r>
        <w:rPr>
          <w:spacing w:val="-9"/>
        </w:rPr>
        <w:t xml:space="preserve"> </w:t>
      </w:r>
      <w:r>
        <w:t>through</w:t>
      </w:r>
      <w:r>
        <w:rPr>
          <w:spacing w:val="-9"/>
        </w:rPr>
        <w:t xml:space="preserve"> </w:t>
      </w:r>
      <w:r>
        <w:t>the</w:t>
      </w:r>
      <w:r>
        <w:rPr>
          <w:spacing w:val="-9"/>
        </w:rPr>
        <w:t xml:space="preserve"> </w:t>
      </w:r>
      <w:r>
        <w:t>wood:</w:t>
      </w:r>
    </w:p>
    <w:p w14:paraId="7D493852" w14:textId="77777777" w:rsidR="00FA16D1" w:rsidRDefault="000276C6" w:rsidP="00FA16D1">
      <w:pPr>
        <w:pStyle w:val="Poetry"/>
        <w:rPr>
          <w:spacing w:val="-52"/>
        </w:rPr>
      </w:pPr>
      <w:r>
        <w:t>“For</w:t>
      </w:r>
      <w:r>
        <w:rPr>
          <w:spacing w:val="-8"/>
        </w:rPr>
        <w:t xml:space="preserve"> </w:t>
      </w:r>
      <w:r>
        <w:t>the</w:t>
      </w:r>
      <w:r>
        <w:rPr>
          <w:spacing w:val="-7"/>
        </w:rPr>
        <w:t xml:space="preserve"> </w:t>
      </w:r>
      <w:r>
        <w:t>question</w:t>
      </w:r>
      <w:r>
        <w:rPr>
          <w:spacing w:val="-8"/>
        </w:rPr>
        <w:t xml:space="preserve"> </w:t>
      </w:r>
      <w:r>
        <w:t>of</w:t>
      </w:r>
      <w:r>
        <w:rPr>
          <w:spacing w:val="-7"/>
        </w:rPr>
        <w:t xml:space="preserve"> </w:t>
      </w:r>
      <w:r>
        <w:t>our</w:t>
      </w:r>
      <w:r>
        <w:rPr>
          <w:spacing w:val="-7"/>
        </w:rPr>
        <w:t xml:space="preserve"> </w:t>
      </w:r>
      <w:r>
        <w:t>marriage</w:t>
      </w:r>
      <w:r>
        <w:rPr>
          <w:spacing w:val="-8"/>
        </w:rPr>
        <w:t xml:space="preserve"> </w:t>
      </w:r>
      <w:r>
        <w:t>we</w:t>
      </w:r>
      <w:r>
        <w:rPr>
          <w:spacing w:val="-7"/>
        </w:rPr>
        <w:t xml:space="preserve"> </w:t>
      </w:r>
      <w:r>
        <w:t>have</w:t>
      </w:r>
      <w:r>
        <w:rPr>
          <w:spacing w:val="-7"/>
        </w:rPr>
        <w:t xml:space="preserve"> </w:t>
      </w:r>
      <w:r>
        <w:t>made</w:t>
      </w:r>
      <w:r>
        <w:rPr>
          <w:spacing w:val="-8"/>
        </w:rPr>
        <w:t xml:space="preserve"> </w:t>
      </w:r>
      <w:r>
        <w:t>our</w:t>
      </w:r>
      <w:r>
        <w:rPr>
          <w:spacing w:val="-7"/>
        </w:rPr>
        <w:t xml:space="preserve"> </w:t>
      </w:r>
      <w:r>
        <w:t>vengeance</w:t>
      </w:r>
      <w:r>
        <w:rPr>
          <w:spacing w:val="-7"/>
        </w:rPr>
        <w:t xml:space="preserve"> </w:t>
      </w:r>
      <w:r>
        <w:t>good.</w:t>
      </w:r>
      <w:r>
        <w:rPr>
          <w:spacing w:val="-52"/>
        </w:rPr>
        <w:t xml:space="preserve"> </w:t>
      </w:r>
    </w:p>
    <w:p w14:paraId="51AA345A" w14:textId="785F5B94" w:rsidR="000276C6" w:rsidRDefault="000276C6" w:rsidP="00FA16D1">
      <w:pPr>
        <w:pStyle w:val="Poetry"/>
      </w:pPr>
      <w:r>
        <w:t>Unbesought,</w:t>
      </w:r>
      <w:r>
        <w:rPr>
          <w:spacing w:val="-5"/>
        </w:rPr>
        <w:t xml:space="preserve"> </w:t>
      </w:r>
      <w:r>
        <w:t>to</w:t>
      </w:r>
      <w:r>
        <w:rPr>
          <w:spacing w:val="-5"/>
        </w:rPr>
        <w:t xml:space="preserve"> </w:t>
      </w:r>
      <w:r>
        <w:t>be</w:t>
      </w:r>
      <w:r>
        <w:rPr>
          <w:spacing w:val="-6"/>
        </w:rPr>
        <w:t xml:space="preserve"> </w:t>
      </w:r>
      <w:r>
        <w:t>our</w:t>
      </w:r>
      <w:r>
        <w:rPr>
          <w:spacing w:val="-5"/>
        </w:rPr>
        <w:t xml:space="preserve"> </w:t>
      </w:r>
      <w:r>
        <w:t>lemans</w:t>
      </w:r>
      <w:r>
        <w:rPr>
          <w:spacing w:val="-5"/>
        </w:rPr>
        <w:t xml:space="preserve"> </w:t>
      </w:r>
      <w:r>
        <w:t>we</w:t>
      </w:r>
      <w:r>
        <w:rPr>
          <w:spacing w:val="-5"/>
        </w:rPr>
        <w:t xml:space="preserve"> </w:t>
      </w:r>
      <w:r>
        <w:t>should</w:t>
      </w:r>
      <w:r>
        <w:rPr>
          <w:spacing w:val="-5"/>
        </w:rPr>
        <w:t xml:space="preserve"> </w:t>
      </w:r>
      <w:r>
        <w:t>not</w:t>
      </w:r>
      <w:r>
        <w:rPr>
          <w:spacing w:val="-5"/>
        </w:rPr>
        <w:t xml:space="preserve"> </w:t>
      </w:r>
      <w:r>
        <w:t>take</w:t>
      </w:r>
      <w:r>
        <w:rPr>
          <w:spacing w:val="-5"/>
        </w:rPr>
        <w:t xml:space="preserve"> </w:t>
      </w:r>
      <w:r>
        <w:t>that</w:t>
      </w:r>
      <w:r>
        <w:rPr>
          <w:spacing w:val="-5"/>
        </w:rPr>
        <w:t xml:space="preserve"> </w:t>
      </w:r>
      <w:r>
        <w:t>pair,</w:t>
      </w:r>
    </w:p>
    <w:p w14:paraId="09A74268" w14:textId="12484E42" w:rsidR="000276C6" w:rsidRDefault="000276C6" w:rsidP="00FA16D1">
      <w:pPr>
        <w:pStyle w:val="Poetry"/>
      </w:pPr>
      <w:r>
        <w:t>Because</w:t>
      </w:r>
      <w:r>
        <w:rPr>
          <w:spacing w:val="-8"/>
        </w:rPr>
        <w:t xml:space="preserve"> </w:t>
      </w:r>
      <w:r>
        <w:t>as</w:t>
      </w:r>
      <w:r>
        <w:rPr>
          <w:spacing w:val="-8"/>
        </w:rPr>
        <w:t xml:space="preserve"> </w:t>
      </w:r>
      <w:r>
        <w:t>wedded</w:t>
      </w:r>
      <w:r>
        <w:rPr>
          <w:spacing w:val="-8"/>
        </w:rPr>
        <w:t xml:space="preserve"> </w:t>
      </w:r>
      <w:r>
        <w:t>consorts</w:t>
      </w:r>
      <w:r>
        <w:rPr>
          <w:spacing w:val="-7"/>
        </w:rPr>
        <w:t xml:space="preserve"> </w:t>
      </w:r>
      <w:r>
        <w:t>for</w:t>
      </w:r>
      <w:r>
        <w:rPr>
          <w:spacing w:val="-8"/>
        </w:rPr>
        <w:t xml:space="preserve"> </w:t>
      </w:r>
      <w:r>
        <w:t>our</w:t>
      </w:r>
      <w:r>
        <w:rPr>
          <w:spacing w:val="-8"/>
        </w:rPr>
        <w:t xml:space="preserve"> </w:t>
      </w:r>
      <w:r>
        <w:t>arms</w:t>
      </w:r>
      <w:r>
        <w:rPr>
          <w:spacing w:val="-7"/>
        </w:rPr>
        <w:t xml:space="preserve"> </w:t>
      </w:r>
      <w:r>
        <w:t>unfit</w:t>
      </w:r>
      <w:r>
        <w:rPr>
          <w:spacing w:val="-8"/>
        </w:rPr>
        <w:t xml:space="preserve"> </w:t>
      </w:r>
      <w:r>
        <w:t>they</w:t>
      </w:r>
      <w:r>
        <w:rPr>
          <w:spacing w:val="-8"/>
        </w:rPr>
        <w:t xml:space="preserve"> </w:t>
      </w:r>
      <w:r>
        <w:t>were.</w:t>
      </w:r>
    </w:p>
    <w:p w14:paraId="70AB3DDC" w14:textId="7AEEE3DC" w:rsidR="000276C6" w:rsidRDefault="000276C6" w:rsidP="00FA16D1">
      <w:pPr>
        <w:pStyle w:val="Poetry"/>
      </w:pPr>
      <w:r>
        <w:rPr>
          <w:spacing w:val="-1"/>
        </w:rPr>
        <w:t>For</w:t>
      </w:r>
      <w:r>
        <w:rPr>
          <w:spacing w:val="-13"/>
        </w:rPr>
        <w:t xml:space="preserve"> </w:t>
      </w:r>
      <w:r>
        <w:rPr>
          <w:spacing w:val="-1"/>
        </w:rPr>
        <w:t>the</w:t>
      </w:r>
      <w:r>
        <w:rPr>
          <w:spacing w:val="-13"/>
        </w:rPr>
        <w:t xml:space="preserve"> </w:t>
      </w:r>
      <w:r>
        <w:rPr>
          <w:spacing w:val="-1"/>
        </w:rPr>
        <w:t>insult</w:t>
      </w:r>
      <w:r>
        <w:rPr>
          <w:spacing w:val="-13"/>
        </w:rPr>
        <w:t xml:space="preserve"> </w:t>
      </w:r>
      <w:r>
        <w:rPr>
          <w:spacing w:val="-1"/>
        </w:rPr>
        <w:t>of</w:t>
      </w:r>
      <w:r>
        <w:rPr>
          <w:spacing w:val="-12"/>
        </w:rPr>
        <w:t xml:space="preserve"> </w:t>
      </w:r>
      <w:r>
        <w:rPr>
          <w:spacing w:val="-1"/>
        </w:rPr>
        <w:t>the</w:t>
      </w:r>
      <w:r>
        <w:rPr>
          <w:spacing w:val="-13"/>
        </w:rPr>
        <w:t xml:space="preserve"> </w:t>
      </w:r>
      <w:r>
        <w:t>lion</w:t>
      </w:r>
      <w:r>
        <w:rPr>
          <w:spacing w:val="-13"/>
        </w:rPr>
        <w:t xml:space="preserve"> </w:t>
      </w:r>
      <w:r>
        <w:t>vengeance</w:t>
      </w:r>
      <w:r>
        <w:rPr>
          <w:spacing w:val="-13"/>
        </w:rPr>
        <w:t xml:space="preserve"> </w:t>
      </w:r>
      <w:r>
        <w:t>shall</w:t>
      </w:r>
      <w:r>
        <w:rPr>
          <w:spacing w:val="-12"/>
        </w:rPr>
        <w:t xml:space="preserve"> </w:t>
      </w:r>
      <w:r>
        <w:t>thus</w:t>
      </w:r>
      <w:r>
        <w:rPr>
          <w:spacing w:val="-13"/>
        </w:rPr>
        <w:t xml:space="preserve"> </w:t>
      </w:r>
      <w:r>
        <w:t>be</w:t>
      </w:r>
      <w:r>
        <w:rPr>
          <w:spacing w:val="-13"/>
        </w:rPr>
        <w:t xml:space="preserve"> </w:t>
      </w:r>
      <w:r>
        <w:t>ta’en.”</w:t>
      </w:r>
    </w:p>
    <w:p w14:paraId="39A8745F" w14:textId="77777777" w:rsidR="00FA16D1" w:rsidRDefault="00FA16D1" w:rsidP="00FA16D1">
      <w:pPr>
        <w:pStyle w:val="Poetry"/>
      </w:pPr>
    </w:p>
    <w:p w14:paraId="747115F5" w14:textId="77777777" w:rsidR="000276C6" w:rsidRPr="00FA16D1" w:rsidRDefault="000276C6" w:rsidP="00FA16D1">
      <w:pPr>
        <w:pStyle w:val="Heading4"/>
      </w:pPr>
      <w:r w:rsidRPr="00FA16D1">
        <w:t>CXXXI</w:t>
      </w:r>
    </w:p>
    <w:p w14:paraId="25424138" w14:textId="77777777" w:rsidR="00FA16D1" w:rsidRDefault="000276C6" w:rsidP="00FA16D1">
      <w:pPr>
        <w:pStyle w:val="Poetry"/>
      </w:pPr>
      <w:r w:rsidRPr="00FA16D1">
        <w:lastRenderedPageBreak/>
        <w:t xml:space="preserve">They sang each other’s praises, the Heirs of Carrión twain. </w:t>
      </w:r>
    </w:p>
    <w:p w14:paraId="31644DB8" w14:textId="0E852753" w:rsidR="000276C6" w:rsidRPr="00FA16D1" w:rsidRDefault="000276C6" w:rsidP="00FA16D1">
      <w:pPr>
        <w:pStyle w:val="Poetry"/>
      </w:pPr>
      <w:r w:rsidRPr="00FA16D1">
        <w:t>But now of Felez Múñoz will I tell the tale once more.</w:t>
      </w:r>
    </w:p>
    <w:p w14:paraId="70064D1B" w14:textId="77777777" w:rsidR="000276C6" w:rsidRPr="00FA16D1" w:rsidRDefault="000276C6" w:rsidP="00FA16D1">
      <w:pPr>
        <w:pStyle w:val="Poetry"/>
      </w:pPr>
      <w:r w:rsidRPr="00FA16D1">
        <w:t>Even he that was nephew to the Cid Campeador.</w:t>
      </w:r>
    </w:p>
    <w:p w14:paraId="3CC8E6AA" w14:textId="53486FD4" w:rsidR="000276C6" w:rsidRPr="00FA16D1" w:rsidRDefault="000276C6" w:rsidP="00FA16D1">
      <w:pPr>
        <w:pStyle w:val="Poetry"/>
      </w:pPr>
      <w:r w:rsidRPr="00FA16D1">
        <w:t>They had bidden him ride onward, but he was not well content.</w:t>
      </w:r>
    </w:p>
    <w:p w14:paraId="4BEACABA" w14:textId="77777777" w:rsidR="00FA16D1" w:rsidRDefault="000276C6" w:rsidP="00FA16D1">
      <w:pPr>
        <w:pStyle w:val="Poetry"/>
      </w:pPr>
      <w:r w:rsidRPr="00FA16D1">
        <w:t xml:space="preserve">And his heart smote within him as along the road he went. </w:t>
      </w:r>
    </w:p>
    <w:p w14:paraId="0245EA4B" w14:textId="1CF70796" w:rsidR="000276C6" w:rsidRPr="00FA16D1" w:rsidRDefault="000276C6" w:rsidP="00FA16D1">
      <w:pPr>
        <w:pStyle w:val="Poetry"/>
      </w:pPr>
      <w:r w:rsidRPr="00FA16D1">
        <w:t>Straightway from all the others’ a space did he withraw.</w:t>
      </w:r>
    </w:p>
    <w:p w14:paraId="4F39ED40" w14:textId="77777777" w:rsidR="000276C6" w:rsidRPr="00FA16D1" w:rsidRDefault="000276C6" w:rsidP="00FA16D1">
      <w:pPr>
        <w:pStyle w:val="Poetry"/>
      </w:pPr>
      <w:r w:rsidRPr="00FA16D1">
        <w:t>There Felez Múñoz entered into a thick-grown straw,</w:t>
      </w:r>
    </w:p>
    <w:p w14:paraId="7C4F9E52" w14:textId="77777777" w:rsidR="000276C6" w:rsidRPr="00FA16D1" w:rsidRDefault="000276C6" w:rsidP="00FA16D1">
      <w:pPr>
        <w:pStyle w:val="Poetry"/>
      </w:pPr>
      <w:r w:rsidRPr="00FA16D1">
        <w:t>Till the coming of his cousins should be plain to be perceived</w:t>
      </w:r>
    </w:p>
    <w:p w14:paraId="15799A1E" w14:textId="09487B9F" w:rsidR="000276C6" w:rsidRPr="00FA16D1" w:rsidRDefault="000276C6" w:rsidP="00FA16D1">
      <w:pPr>
        <w:pStyle w:val="Poetry"/>
      </w:pPr>
      <w:r w:rsidRPr="00FA16D1">
        <w:t>Or what the Heirs of Carrión as at that time achieved.</w:t>
      </w:r>
    </w:p>
    <w:p w14:paraId="77167D11" w14:textId="77777777" w:rsidR="00FA16D1" w:rsidRDefault="000276C6" w:rsidP="00FA16D1">
      <w:pPr>
        <w:pStyle w:val="Poetry"/>
      </w:pPr>
      <w:r w:rsidRPr="00FA16D1">
        <w:t xml:space="preserve">And he beheld them coming, and heard them say their say, </w:t>
      </w:r>
    </w:p>
    <w:p w14:paraId="751A1AC8" w14:textId="3CBB436D" w:rsidR="000276C6" w:rsidRPr="00FA16D1" w:rsidRDefault="000276C6" w:rsidP="00FA16D1">
      <w:pPr>
        <w:pStyle w:val="Poetry"/>
      </w:pPr>
      <w:r w:rsidRPr="00FA16D1">
        <w:t>But they did not espy him, nor thought of him had they.</w:t>
      </w:r>
    </w:p>
    <w:p w14:paraId="1CF3168E" w14:textId="77777777" w:rsidR="00FA16D1" w:rsidRDefault="000276C6" w:rsidP="00FA16D1">
      <w:pPr>
        <w:pStyle w:val="Poetry"/>
      </w:pPr>
      <w:r w:rsidRPr="00FA16D1">
        <w:t xml:space="preserve">Be it known death he had not scaped, had they on him laid eye. </w:t>
      </w:r>
    </w:p>
    <w:p w14:paraId="0582591B" w14:textId="34C8F887" w:rsidR="000276C6" w:rsidRPr="00FA16D1" w:rsidRDefault="000276C6" w:rsidP="00FA16D1">
      <w:pPr>
        <w:pStyle w:val="Poetry"/>
      </w:pPr>
      <w:r w:rsidRPr="00FA16D1">
        <w:t>And the two Heirs rode onward, pricking fast the spur they ply.</w:t>
      </w:r>
    </w:p>
    <w:p w14:paraId="74A10A64" w14:textId="1FF02D3F" w:rsidR="000276C6" w:rsidRPr="00FA16D1" w:rsidRDefault="000276C6" w:rsidP="00FA16D1">
      <w:pPr>
        <w:pStyle w:val="Poetry"/>
      </w:pPr>
      <w:r w:rsidRPr="00FA16D1">
        <w:t>On their trail Felez Múñoz has turned him back again.</w:t>
      </w:r>
    </w:p>
    <w:p w14:paraId="374C5C4A" w14:textId="77777777" w:rsidR="00FA16D1" w:rsidRDefault="000276C6" w:rsidP="00FA16D1">
      <w:pPr>
        <w:pStyle w:val="Poetry"/>
      </w:pPr>
      <w:r w:rsidRPr="00FA16D1">
        <w:t xml:space="preserve">He came upon his cousins. In a swoon lay the twain. </w:t>
      </w:r>
    </w:p>
    <w:p w14:paraId="61189743" w14:textId="5C04981C" w:rsidR="000276C6" w:rsidRPr="00FA16D1" w:rsidRDefault="000276C6" w:rsidP="00FA16D1">
      <w:pPr>
        <w:pStyle w:val="Poetry"/>
      </w:pPr>
      <w:r w:rsidRPr="00FA16D1">
        <w:t>And crying “Oh my cousins!” straightway did he alight.</w:t>
      </w:r>
    </w:p>
    <w:p w14:paraId="6D472ECD" w14:textId="77777777" w:rsidR="00FA16D1" w:rsidRDefault="000276C6" w:rsidP="00FA16D1">
      <w:pPr>
        <w:pStyle w:val="Poetry"/>
      </w:pPr>
      <w:r w:rsidRPr="00FA16D1">
        <w:t xml:space="preserve">By the reins the horse he tethered, and went to them forthright. </w:t>
      </w:r>
    </w:p>
    <w:p w14:paraId="076FC5C7" w14:textId="077D4EDD" w:rsidR="000276C6" w:rsidRPr="00FA16D1" w:rsidRDefault="000276C6" w:rsidP="00FA16D1">
      <w:pPr>
        <w:pStyle w:val="Poetry"/>
      </w:pPr>
      <w:r w:rsidRPr="00FA16D1">
        <w:t>“Dame Sol and Dame Elvíra, cousins of mine that be,</w:t>
      </w:r>
    </w:p>
    <w:p w14:paraId="25DD7958" w14:textId="095A4E96" w:rsidR="000276C6" w:rsidRPr="00FA16D1" w:rsidRDefault="000276C6" w:rsidP="00FA16D1">
      <w:pPr>
        <w:pStyle w:val="Poetry"/>
      </w:pPr>
      <w:r w:rsidRPr="00FA16D1">
        <w:t>The two Heirs of Carrión have borne them dastardly.</w:t>
      </w:r>
    </w:p>
    <w:p w14:paraId="6601E8CE" w14:textId="77777777" w:rsidR="00FA16D1" w:rsidRDefault="000276C6" w:rsidP="00FA16D1">
      <w:pPr>
        <w:pStyle w:val="Poetry"/>
      </w:pPr>
      <w:r w:rsidRPr="00FA16D1">
        <w:t xml:space="preserve">Please God that for this dealing they may get a shameful gain.” </w:t>
      </w:r>
    </w:p>
    <w:p w14:paraId="3C84EDBA" w14:textId="688589BC" w:rsidR="000276C6" w:rsidRPr="00FA16D1" w:rsidRDefault="000276C6" w:rsidP="00FA16D1">
      <w:pPr>
        <w:pStyle w:val="Poetry"/>
      </w:pPr>
      <w:r w:rsidRPr="00FA16D1">
        <w:t>And straightway he bestirred him to life to bring the twain.</w:t>
      </w:r>
    </w:p>
    <w:p w14:paraId="133EAF0F" w14:textId="77777777" w:rsidR="00FA16D1" w:rsidRDefault="000276C6" w:rsidP="00FA16D1">
      <w:pPr>
        <w:pStyle w:val="Poetry"/>
      </w:pPr>
      <w:r w:rsidRPr="00FA16D1">
        <w:t xml:space="preserve">Deep was their swoon. Of utterance all power they had forlorn. </w:t>
      </w:r>
    </w:p>
    <w:p w14:paraId="52A0BA5B" w14:textId="724D1C2C" w:rsidR="000276C6" w:rsidRPr="00FA16D1" w:rsidRDefault="000276C6" w:rsidP="00FA16D1">
      <w:pPr>
        <w:pStyle w:val="Poetry"/>
      </w:pPr>
      <w:r w:rsidRPr="00FA16D1">
        <w:t>Of his heart the very fabric thereby in twain was torn.</w:t>
      </w:r>
    </w:p>
    <w:p w14:paraId="7B1A2154" w14:textId="6BA0DC07" w:rsidR="000276C6" w:rsidRPr="00FA16D1" w:rsidRDefault="000276C6" w:rsidP="00FA16D1">
      <w:pPr>
        <w:pStyle w:val="Poetry"/>
      </w:pPr>
      <w:r w:rsidRPr="00FA16D1">
        <w:t>“Oh my cousins Dame Elvíra and Dame Sol,” he cried and spake,</w:t>
      </w:r>
    </w:p>
    <w:p w14:paraId="6CDB8819" w14:textId="77777777" w:rsidR="00FA16D1" w:rsidRDefault="000276C6" w:rsidP="00FA16D1">
      <w:pPr>
        <w:pStyle w:val="Poetry"/>
      </w:pPr>
      <w:r w:rsidRPr="00FA16D1">
        <w:t xml:space="preserve">“For the love of the Creator, my cousins twain, awake, </w:t>
      </w:r>
    </w:p>
    <w:p w14:paraId="6C563AFE" w14:textId="77777777" w:rsidR="00FA16D1" w:rsidRDefault="000276C6" w:rsidP="00FA16D1">
      <w:pPr>
        <w:pStyle w:val="Poetry"/>
      </w:pPr>
      <w:r w:rsidRPr="00FA16D1">
        <w:t xml:space="preserve">While yet the day endureth, ere falls the evening-hour, </w:t>
      </w:r>
    </w:p>
    <w:p w14:paraId="0B614462" w14:textId="77777777" w:rsidR="00FA16D1" w:rsidRDefault="000276C6" w:rsidP="00FA16D1">
      <w:pPr>
        <w:pStyle w:val="Poetry"/>
      </w:pPr>
      <w:r w:rsidRPr="00FA16D1">
        <w:t xml:space="preserve">Lest in the wood our bodies the savage beast devour.” </w:t>
      </w:r>
    </w:p>
    <w:p w14:paraId="347D7F6A" w14:textId="43220687" w:rsidR="000276C6" w:rsidRPr="00FA16D1" w:rsidRDefault="000276C6" w:rsidP="00FA16D1">
      <w:pPr>
        <w:pStyle w:val="Poetry"/>
      </w:pPr>
      <w:r w:rsidRPr="00FA16D1">
        <w:t>In Dame Sol and Dame Elvíra fresh life began to rise;</w:t>
      </w:r>
    </w:p>
    <w:p w14:paraId="4D8DCE90" w14:textId="0E75AA97" w:rsidR="000276C6" w:rsidRPr="00FA16D1" w:rsidRDefault="000276C6" w:rsidP="00FA16D1">
      <w:pPr>
        <w:pStyle w:val="Poetry"/>
      </w:pPr>
      <w:r w:rsidRPr="00FA16D1">
        <w:t>And they looked on Felez Múñoz when at last they oped their eyes:</w:t>
      </w:r>
    </w:p>
    <w:p w14:paraId="543A47F9" w14:textId="77777777" w:rsidR="000276C6" w:rsidRPr="00FA16D1" w:rsidRDefault="000276C6" w:rsidP="00FA16D1">
      <w:pPr>
        <w:pStyle w:val="Poetry"/>
      </w:pPr>
      <w:r w:rsidRPr="00FA16D1">
        <w:t>“For the love of God my cousins, now be of courage stout.</w:t>
      </w:r>
    </w:p>
    <w:p w14:paraId="47254FBA" w14:textId="77777777" w:rsidR="00FA16D1" w:rsidRDefault="000276C6" w:rsidP="00FA16D1">
      <w:pPr>
        <w:pStyle w:val="Poetry"/>
      </w:pPr>
      <w:r w:rsidRPr="00FA16D1">
        <w:t xml:space="preserve">From the time the Heirs of Carrión shall miss me from their rout, </w:t>
      </w:r>
    </w:p>
    <w:p w14:paraId="5AE7F73E" w14:textId="531E295A" w:rsidR="000276C6" w:rsidRPr="00FA16D1" w:rsidRDefault="000276C6" w:rsidP="00FA16D1">
      <w:pPr>
        <w:pStyle w:val="Poetry"/>
      </w:pPr>
      <w:r w:rsidRPr="00FA16D1">
        <w:t>With utmost speed thereafter will they hunt me low and high.</w:t>
      </w:r>
    </w:p>
    <w:p w14:paraId="1004F2EC" w14:textId="77777777" w:rsidR="000276C6" w:rsidRPr="00FA16D1" w:rsidRDefault="000276C6" w:rsidP="00FA16D1">
      <w:pPr>
        <w:pStyle w:val="Poetry"/>
      </w:pPr>
      <w:r w:rsidRPr="00FA16D1">
        <w:t>And if God will not help us, in this place we then must die.”</w:t>
      </w:r>
    </w:p>
    <w:p w14:paraId="28E802B4" w14:textId="7A49CA75" w:rsidR="000276C6" w:rsidRPr="00FA16D1" w:rsidRDefault="000276C6" w:rsidP="00FA16D1">
      <w:pPr>
        <w:pStyle w:val="Poetry"/>
      </w:pPr>
      <w:r w:rsidRPr="00FA16D1">
        <w:t>To him out spoke the Lady Sol in bitter agony:</w:t>
      </w:r>
    </w:p>
    <w:p w14:paraId="32D9E3FC" w14:textId="77777777" w:rsidR="00FA16D1" w:rsidRDefault="000276C6" w:rsidP="00FA16D1">
      <w:pPr>
        <w:pStyle w:val="Poetry"/>
      </w:pPr>
      <w:r w:rsidRPr="00FA16D1">
        <w:t xml:space="preserve">“If the Campeador, our father, deserveth well of thee, </w:t>
      </w:r>
    </w:p>
    <w:p w14:paraId="22551B3B" w14:textId="77777777" w:rsidR="00FA16D1" w:rsidRDefault="000276C6" w:rsidP="00FA16D1">
      <w:pPr>
        <w:pStyle w:val="Poetry"/>
      </w:pPr>
      <w:r w:rsidRPr="00FA16D1">
        <w:lastRenderedPageBreak/>
        <w:t xml:space="preserve">My cousin give us water, so may God help thee too.” </w:t>
      </w:r>
    </w:p>
    <w:p w14:paraId="16426EA9" w14:textId="77777777" w:rsidR="00FA16D1" w:rsidRDefault="000276C6" w:rsidP="00FA16D1">
      <w:pPr>
        <w:pStyle w:val="Poetry"/>
      </w:pPr>
      <w:r w:rsidRPr="00FA16D1">
        <w:t xml:space="preserve">A hat had Felez Múñoz, from Valencia, fine and new, </w:t>
      </w:r>
    </w:p>
    <w:p w14:paraId="67BC8B5B" w14:textId="36026DFE" w:rsidR="000276C6" w:rsidRPr="00FA16D1" w:rsidRDefault="000276C6" w:rsidP="00FA16D1">
      <w:pPr>
        <w:pStyle w:val="Poetry"/>
      </w:pPr>
      <w:r w:rsidRPr="00FA16D1">
        <w:t>Therein he caught the water, and to his cousins bore.</w:t>
      </w:r>
    </w:p>
    <w:p w14:paraId="473B0557" w14:textId="27FC58A4" w:rsidR="000276C6" w:rsidRPr="00FA16D1" w:rsidRDefault="000276C6" w:rsidP="00FA16D1">
      <w:pPr>
        <w:pStyle w:val="Poetry"/>
      </w:pPr>
      <w:r w:rsidRPr="00FA16D1">
        <w:t>To drink their fill he gave them, for they were stricken sore.</w:t>
      </w:r>
    </w:p>
    <w:p w14:paraId="5BC97BE9" w14:textId="77777777" w:rsidR="00FA16D1" w:rsidRDefault="000276C6" w:rsidP="00FA16D1">
      <w:pPr>
        <w:pStyle w:val="Poetry"/>
      </w:pPr>
      <w:r w:rsidRPr="00FA16D1">
        <w:t xml:space="preserve">Till they rose up, most earnestly he begged them and implored. </w:t>
      </w:r>
    </w:p>
    <w:p w14:paraId="3E48A7EF" w14:textId="16E14966" w:rsidR="000276C6" w:rsidRPr="00FA16D1" w:rsidRDefault="000276C6" w:rsidP="00FA16D1">
      <w:pPr>
        <w:pStyle w:val="Poetry"/>
      </w:pPr>
      <w:r w:rsidRPr="00FA16D1">
        <w:t>He comforts them and heartens them until they are restored.</w:t>
      </w:r>
    </w:p>
    <w:p w14:paraId="045F40B0" w14:textId="77777777" w:rsidR="000276C6" w:rsidRPr="00FA16D1" w:rsidRDefault="000276C6" w:rsidP="00FA16D1">
      <w:pPr>
        <w:pStyle w:val="Poetry"/>
      </w:pPr>
      <w:r w:rsidRPr="00FA16D1">
        <w:t>He took the two and quickly set them a-horse again.</w:t>
      </w:r>
    </w:p>
    <w:p w14:paraId="554150A4" w14:textId="77777777" w:rsidR="000276C6" w:rsidRPr="00FA16D1" w:rsidRDefault="000276C6" w:rsidP="00FA16D1">
      <w:pPr>
        <w:pStyle w:val="Poetry"/>
      </w:pPr>
      <w:r w:rsidRPr="00FA16D1">
        <w:t>He wrapped them in his mantle. He took the charger’s rein</w:t>
      </w:r>
    </w:p>
    <w:p w14:paraId="45BF7FF7" w14:textId="66D5AE0D" w:rsidR="000276C6" w:rsidRPr="00FA16D1" w:rsidRDefault="000276C6" w:rsidP="00FA16D1">
      <w:pPr>
        <w:pStyle w:val="Poetry"/>
      </w:pPr>
      <w:r w:rsidRPr="00FA16D1">
        <w:t>And sped them on, and through Corpes Wood they took their way.</w:t>
      </w:r>
    </w:p>
    <w:p w14:paraId="7852E2F0" w14:textId="77777777" w:rsidR="00FA16D1" w:rsidRDefault="000276C6" w:rsidP="00FA16D1">
      <w:pPr>
        <w:pStyle w:val="Poetry"/>
      </w:pPr>
      <w:r w:rsidRPr="00FA16D1">
        <w:t xml:space="preserve">They issued from the forest between the night and day. </w:t>
      </w:r>
    </w:p>
    <w:p w14:paraId="5E9CFF25" w14:textId="2E8325EE" w:rsidR="000276C6" w:rsidRPr="00FA16D1" w:rsidRDefault="000276C6" w:rsidP="00FA16D1">
      <w:pPr>
        <w:pStyle w:val="Poetry"/>
      </w:pPr>
      <w:r w:rsidRPr="00FA16D1">
        <w:t>The waters of Duéro they at the last attain.</w:t>
      </w:r>
    </w:p>
    <w:p w14:paraId="0A20A832" w14:textId="77777777" w:rsidR="00FA16D1" w:rsidRDefault="000276C6" w:rsidP="00FA16D1">
      <w:pPr>
        <w:pStyle w:val="Poetry"/>
      </w:pPr>
      <w:r w:rsidRPr="00FA16D1">
        <w:t xml:space="preserve">At Dame Urráca’s tower he left behind the twain, </w:t>
      </w:r>
    </w:p>
    <w:p w14:paraId="47F5152B" w14:textId="1ED91C55" w:rsidR="000276C6" w:rsidRPr="00FA16D1" w:rsidRDefault="000276C6" w:rsidP="00FA16D1">
      <w:pPr>
        <w:pStyle w:val="Poetry"/>
      </w:pPr>
      <w:r w:rsidRPr="00FA16D1">
        <w:t>And then unto Saint Stephen’s did Felez Múñoz fare.</w:t>
      </w:r>
    </w:p>
    <w:p w14:paraId="2039ED96" w14:textId="5C017E4A" w:rsidR="000276C6" w:rsidRPr="00FA16D1" w:rsidRDefault="000276C6" w:rsidP="00FA16D1">
      <w:pPr>
        <w:pStyle w:val="Poetry"/>
      </w:pPr>
      <w:r w:rsidRPr="00FA16D1">
        <w:t>He found Diégo Tellez, Alvar Fañez’ vassal, there.</w:t>
      </w:r>
    </w:p>
    <w:p w14:paraId="5E21D589" w14:textId="77777777" w:rsidR="00FA16D1" w:rsidRDefault="000276C6" w:rsidP="00FA16D1">
      <w:pPr>
        <w:pStyle w:val="Poetry"/>
      </w:pPr>
      <w:r w:rsidRPr="00FA16D1">
        <w:t xml:space="preserve">When he had heard those tidings on his heart great sorrow fell. </w:t>
      </w:r>
    </w:p>
    <w:p w14:paraId="695C5A99" w14:textId="4056D478" w:rsidR="000276C6" w:rsidRPr="00FA16D1" w:rsidRDefault="000276C6" w:rsidP="00FA16D1">
      <w:pPr>
        <w:pStyle w:val="Poetry"/>
      </w:pPr>
      <w:r w:rsidRPr="00FA16D1">
        <w:t>And he took beasts of burden and garments that excel.</w:t>
      </w:r>
    </w:p>
    <w:p w14:paraId="170C87E3" w14:textId="77777777" w:rsidR="000276C6" w:rsidRPr="00FA16D1" w:rsidRDefault="000276C6" w:rsidP="00FA16D1">
      <w:pPr>
        <w:pStyle w:val="Poetry"/>
      </w:pPr>
      <w:r w:rsidRPr="00FA16D1">
        <w:t>Dame Sol and Dame Elvíra to welcome did he go.</w:t>
      </w:r>
    </w:p>
    <w:p w14:paraId="56C5BCF2" w14:textId="77777777" w:rsidR="000276C6" w:rsidRPr="00FA16D1" w:rsidRDefault="000276C6" w:rsidP="00FA16D1">
      <w:pPr>
        <w:pStyle w:val="Poetry"/>
      </w:pPr>
      <w:r w:rsidRPr="00FA16D1">
        <w:t>He lodged the in Saint Stephen’s. Great honor did he show</w:t>
      </w:r>
    </w:p>
    <w:p w14:paraId="7AEE7391" w14:textId="0D26BC22" w:rsidR="000276C6" w:rsidRPr="00FA16D1" w:rsidRDefault="000276C6" w:rsidP="00FA16D1">
      <w:pPr>
        <w:pStyle w:val="Poetry"/>
      </w:pPr>
      <w:r w:rsidRPr="00FA16D1">
        <w:t>Those ladies. In Saint Stephen’s very gentle are the men,</w:t>
      </w:r>
    </w:p>
    <w:p w14:paraId="483F6C0E" w14:textId="77777777" w:rsidR="00FA16D1" w:rsidRDefault="000276C6" w:rsidP="00FA16D1">
      <w:pPr>
        <w:pStyle w:val="Poetry"/>
      </w:pPr>
      <w:r w:rsidRPr="00FA16D1">
        <w:t xml:space="preserve">When they had heard the tidings their hearts were sorry then. </w:t>
      </w:r>
    </w:p>
    <w:p w14:paraId="28D471D8" w14:textId="220C2DA2" w:rsidR="000276C6" w:rsidRPr="00FA16D1" w:rsidRDefault="000276C6" w:rsidP="00FA16D1">
      <w:pPr>
        <w:pStyle w:val="Poetry"/>
      </w:pPr>
      <w:r w:rsidRPr="00FA16D1">
        <w:t>To the Cid’s daughters tribute of plenteous fare they yield.</w:t>
      </w:r>
    </w:p>
    <w:p w14:paraId="46827DBF" w14:textId="77777777" w:rsidR="00FA16D1" w:rsidRDefault="000276C6" w:rsidP="00FA16D1">
      <w:pPr>
        <w:pStyle w:val="Poetry"/>
      </w:pPr>
      <w:r w:rsidRPr="00FA16D1">
        <w:t xml:space="preserve">In that place the ladies tarried, till the time when they were healed. </w:t>
      </w:r>
    </w:p>
    <w:p w14:paraId="79204228" w14:textId="44212483" w:rsidR="000276C6" w:rsidRPr="00FA16D1" w:rsidRDefault="000276C6" w:rsidP="00FA16D1">
      <w:pPr>
        <w:pStyle w:val="Poetry"/>
      </w:pPr>
      <w:r w:rsidRPr="00FA16D1">
        <w:t>Loud they sang each other’s praises, those Heirs of Carrión,</w:t>
      </w:r>
    </w:p>
    <w:p w14:paraId="6596FECD" w14:textId="111A1E6C" w:rsidR="000276C6" w:rsidRPr="00FA16D1" w:rsidRDefault="000276C6" w:rsidP="00FA16D1">
      <w:pPr>
        <w:pStyle w:val="Poetry"/>
      </w:pPr>
      <w:r w:rsidRPr="00FA16D1">
        <w:t>And of their deeds the tidings through all these lands were known.</w:t>
      </w:r>
    </w:p>
    <w:p w14:paraId="58214589" w14:textId="77777777" w:rsidR="00FA16D1" w:rsidRDefault="000276C6" w:rsidP="00FA16D1">
      <w:pPr>
        <w:pStyle w:val="Poetry"/>
      </w:pPr>
      <w:r w:rsidRPr="00FA16D1">
        <w:t xml:space="preserve">Of the good King don Alfonso the heart for grief was torn. </w:t>
      </w:r>
    </w:p>
    <w:p w14:paraId="6CB9EB7E" w14:textId="320DD7EC" w:rsidR="000276C6" w:rsidRPr="00FA16D1" w:rsidRDefault="000276C6" w:rsidP="00FA16D1">
      <w:pPr>
        <w:pStyle w:val="Poetry"/>
      </w:pPr>
      <w:r w:rsidRPr="00FA16D1">
        <w:t>To Valencia the city now are the tidings borne.</w:t>
      </w:r>
    </w:p>
    <w:p w14:paraId="28C5F051" w14:textId="77777777" w:rsidR="00FA16D1" w:rsidRDefault="000276C6" w:rsidP="00FA16D1">
      <w:pPr>
        <w:pStyle w:val="Poetry"/>
      </w:pPr>
      <w:r w:rsidRPr="00FA16D1">
        <w:t xml:space="preserve">To my lord Cid the Campeador that message when they brought, </w:t>
      </w:r>
    </w:p>
    <w:p w14:paraId="338C25A1" w14:textId="0F757995" w:rsidR="000276C6" w:rsidRPr="00FA16D1" w:rsidRDefault="000276C6" w:rsidP="00FA16D1">
      <w:pPr>
        <w:pStyle w:val="Poetry"/>
      </w:pPr>
      <w:r w:rsidRPr="00FA16D1">
        <w:t>Thereon for a full hour’s space, he pondered and he thought.</w:t>
      </w:r>
    </w:p>
    <w:p w14:paraId="228C57D9" w14:textId="3C6FEDBA" w:rsidR="000276C6" w:rsidRPr="00FA16D1" w:rsidRDefault="000276C6" w:rsidP="00FA16D1">
      <w:pPr>
        <w:pStyle w:val="Poetry"/>
      </w:pPr>
      <w:r w:rsidRPr="00FA16D1">
        <w:t>His hand he has uplifted and gripped his beard amain:</w:t>
      </w:r>
    </w:p>
    <w:p w14:paraId="6BA28A0D" w14:textId="77777777" w:rsidR="00FA16D1" w:rsidRDefault="000276C6" w:rsidP="00FA16D1">
      <w:pPr>
        <w:pStyle w:val="Poetry"/>
      </w:pPr>
      <w:r w:rsidRPr="00FA16D1">
        <w:t xml:space="preserve">“Now unto Christ be glory who o’er all the earth doth reign. </w:t>
      </w:r>
    </w:p>
    <w:p w14:paraId="1B113310" w14:textId="77777777" w:rsidR="00FA16D1" w:rsidRDefault="000276C6" w:rsidP="00FA16D1">
      <w:pPr>
        <w:pStyle w:val="Poetry"/>
      </w:pPr>
      <w:r w:rsidRPr="00FA16D1">
        <w:t xml:space="preserve">Since thus sought they of Carrión to keep mine honor whole. </w:t>
      </w:r>
    </w:p>
    <w:p w14:paraId="30C20268" w14:textId="77777777" w:rsidR="00FA16D1" w:rsidRDefault="000276C6" w:rsidP="00FA16D1">
      <w:pPr>
        <w:pStyle w:val="Poetry"/>
      </w:pPr>
      <w:r w:rsidRPr="00FA16D1">
        <w:t xml:space="preserve">Now by this beard that never was plucked by living soul, </w:t>
      </w:r>
    </w:p>
    <w:p w14:paraId="7D12E8CF" w14:textId="7DE0B663" w:rsidR="000276C6" w:rsidRPr="00FA16D1" w:rsidRDefault="000276C6" w:rsidP="00FA16D1">
      <w:pPr>
        <w:pStyle w:val="Poetry"/>
      </w:pPr>
      <w:r w:rsidRPr="00FA16D1">
        <w:t>Thereby the Heirs of Carrión no pleasure shall they gain.</w:t>
      </w:r>
    </w:p>
    <w:p w14:paraId="597A4A41" w14:textId="09761B1E" w:rsidR="000276C6" w:rsidRPr="00FA16D1" w:rsidRDefault="000276C6" w:rsidP="00FA16D1">
      <w:pPr>
        <w:pStyle w:val="Poetry"/>
      </w:pPr>
      <w:r w:rsidRPr="00FA16D1">
        <w:t>As for the dames my daughters, I shall marry well the twain.</w:t>
      </w:r>
    </w:p>
    <w:p w14:paraId="45507070" w14:textId="77777777" w:rsidR="00FA16D1" w:rsidRDefault="000276C6" w:rsidP="00FA16D1">
      <w:pPr>
        <w:pStyle w:val="Poetry"/>
      </w:pPr>
      <w:r w:rsidRPr="00FA16D1">
        <w:t xml:space="preserve">The Cid and all his courtiers were sorry grievously, </w:t>
      </w:r>
    </w:p>
    <w:p w14:paraId="437F7F99" w14:textId="12FB148F" w:rsidR="000276C6" w:rsidRPr="00FA16D1" w:rsidRDefault="000276C6" w:rsidP="00FA16D1">
      <w:pPr>
        <w:pStyle w:val="Poetry"/>
      </w:pPr>
      <w:r w:rsidRPr="00FA16D1">
        <w:lastRenderedPageBreak/>
        <w:t>Heart and soul Alvar Fañez a sad man was he.</w:t>
      </w:r>
    </w:p>
    <w:p w14:paraId="3C977662" w14:textId="77777777" w:rsidR="00FA16D1" w:rsidRDefault="000276C6" w:rsidP="00FA16D1">
      <w:pPr>
        <w:pStyle w:val="Poetry"/>
      </w:pPr>
      <w:r w:rsidRPr="00FA16D1">
        <w:t xml:space="preserve">Minaya with Per Vermudóz straightway the steed bestrode, </w:t>
      </w:r>
    </w:p>
    <w:p w14:paraId="0D4EDE36" w14:textId="39F66542" w:rsidR="000276C6" w:rsidRPr="00FA16D1" w:rsidRDefault="000276C6" w:rsidP="00FA16D1">
      <w:pPr>
        <w:pStyle w:val="Poetry"/>
      </w:pPr>
      <w:r w:rsidRPr="00FA16D1">
        <w:t>And good Martin Antolínez in Burgos that abode,</w:t>
      </w:r>
    </w:p>
    <w:p w14:paraId="25AF77FD" w14:textId="7DA0D6AB" w:rsidR="000276C6" w:rsidRPr="00FA16D1" w:rsidRDefault="000276C6" w:rsidP="00FA16D1">
      <w:pPr>
        <w:pStyle w:val="Poetry"/>
      </w:pPr>
      <w:r w:rsidRPr="00FA16D1">
        <w:t>With ten score horse that to that end the Cid set in array.</w:t>
      </w:r>
    </w:p>
    <w:p w14:paraId="3CB1E426" w14:textId="77777777" w:rsidR="00FA16D1" w:rsidRDefault="000276C6" w:rsidP="00FA16D1">
      <w:pPr>
        <w:pStyle w:val="Poetry"/>
      </w:pPr>
      <w:r w:rsidRPr="00FA16D1">
        <w:t xml:space="preserve">Most earnestly he charged them to ride both night and day, </w:t>
      </w:r>
    </w:p>
    <w:p w14:paraId="579AEB7E" w14:textId="1E584DEB" w:rsidR="000276C6" w:rsidRPr="00FA16D1" w:rsidRDefault="000276C6" w:rsidP="00FA16D1">
      <w:pPr>
        <w:pStyle w:val="Poetry"/>
      </w:pPr>
      <w:r w:rsidRPr="00FA16D1">
        <w:t>And to the town Valencia his daughters twain to bring.</w:t>
      </w:r>
    </w:p>
    <w:p w14:paraId="4BDDB13D" w14:textId="77777777" w:rsidR="000276C6" w:rsidRDefault="000276C6" w:rsidP="000276C6">
      <w:pPr>
        <w:pStyle w:val="BodyText"/>
        <w:rPr>
          <w:sz w:val="20"/>
        </w:rPr>
      </w:pPr>
    </w:p>
    <w:p w14:paraId="12E5539E" w14:textId="77777777" w:rsidR="000276C6" w:rsidRDefault="000276C6" w:rsidP="00FA16D1">
      <w:pPr>
        <w:pStyle w:val="Bodynoindent"/>
        <w:jc w:val="center"/>
        <w:rPr>
          <w:sz w:val="25"/>
        </w:rPr>
      </w:pPr>
      <w:r>
        <w:rPr>
          <w:noProof/>
        </w:rPr>
        <w:drawing>
          <wp:inline distT="0" distB="0" distL="0" distR="0" wp14:anchorId="253D2349" wp14:editId="47B84ED1">
            <wp:extent cx="5837608" cy="3432048"/>
            <wp:effectExtent l="0" t="0" r="4445" b="0"/>
            <wp:docPr id="6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5.jpeg"/>
                    <pic:cNvPicPr/>
                  </pic:nvPicPr>
                  <pic:blipFill>
                    <a:blip r:embed="rId39" cstate="print"/>
                    <a:stretch>
                      <a:fillRect/>
                    </a:stretch>
                  </pic:blipFill>
                  <pic:spPr>
                    <a:xfrm>
                      <a:off x="0" y="0"/>
                      <a:ext cx="5837608" cy="3432048"/>
                    </a:xfrm>
                    <a:prstGeom prst="rect">
                      <a:avLst/>
                    </a:prstGeom>
                  </pic:spPr>
                </pic:pic>
              </a:graphicData>
            </a:graphic>
          </wp:inline>
        </w:drawing>
      </w:r>
    </w:p>
    <w:p w14:paraId="02C5A1CE" w14:textId="77777777" w:rsidR="000276C6" w:rsidRDefault="000276C6" w:rsidP="00FA16D1">
      <w:pPr>
        <w:pStyle w:val="CaptionHeader"/>
      </w:pPr>
      <w:r>
        <w:t>image 5.30: Jura de santa Gadea |</w:t>
      </w:r>
      <w:r>
        <w:rPr>
          <w:spacing w:val="1"/>
        </w:rPr>
        <w:t xml:space="preserve"> </w:t>
      </w:r>
      <w:r>
        <w:t>The</w:t>
      </w:r>
      <w:r>
        <w:rPr>
          <w:spacing w:val="-3"/>
        </w:rPr>
        <w:t xml:space="preserve"> </w:t>
      </w:r>
      <w:r>
        <w:t>“</w:t>
      </w:r>
      <w:r>
        <w:t>Santa</w:t>
      </w:r>
      <w:r>
        <w:rPr>
          <w:spacing w:val="-2"/>
        </w:rPr>
        <w:t xml:space="preserve"> </w:t>
      </w:r>
      <w:r>
        <w:t>Gadea</w:t>
      </w:r>
      <w:r>
        <w:rPr>
          <w:spacing w:val="-2"/>
        </w:rPr>
        <w:t xml:space="preserve"> </w:t>
      </w:r>
      <w:r>
        <w:t>Oath,</w:t>
      </w:r>
      <w:r>
        <w:t>”</w:t>
      </w:r>
      <w:r>
        <w:rPr>
          <w:spacing w:val="-2"/>
        </w:rPr>
        <w:t xml:space="preserve"> </w:t>
      </w:r>
      <w:r>
        <w:t>where</w:t>
      </w:r>
      <w:r>
        <w:rPr>
          <w:spacing w:val="-2"/>
        </w:rPr>
        <w:t xml:space="preserve"> </w:t>
      </w:r>
      <w:r>
        <w:t>the</w:t>
      </w:r>
      <w:r>
        <w:rPr>
          <w:spacing w:val="-2"/>
        </w:rPr>
        <w:t xml:space="preserve"> </w:t>
      </w:r>
      <w:r>
        <w:t>man</w:t>
      </w:r>
      <w:r>
        <w:rPr>
          <w:spacing w:val="-2"/>
        </w:rPr>
        <w:t xml:space="preserve"> </w:t>
      </w:r>
      <w:r>
        <w:t>in</w:t>
      </w:r>
      <w:r>
        <w:rPr>
          <w:spacing w:val="-3"/>
        </w:rPr>
        <w:t xml:space="preserve"> </w:t>
      </w:r>
      <w:r>
        <w:t>the</w:t>
      </w:r>
      <w:r>
        <w:rPr>
          <w:spacing w:val="-2"/>
        </w:rPr>
        <w:t xml:space="preserve"> </w:t>
      </w:r>
      <w:r>
        <w:t>center</w:t>
      </w:r>
      <w:r>
        <w:rPr>
          <w:spacing w:val="-2"/>
        </w:rPr>
        <w:t xml:space="preserve"> </w:t>
      </w:r>
      <w:r>
        <w:t>with</w:t>
      </w:r>
      <w:r>
        <w:rPr>
          <w:spacing w:val="-2"/>
        </w:rPr>
        <w:t xml:space="preserve"> </w:t>
      </w:r>
      <w:r>
        <w:t>the</w:t>
      </w:r>
      <w:r>
        <w:rPr>
          <w:spacing w:val="-2"/>
        </w:rPr>
        <w:t xml:space="preserve"> </w:t>
      </w:r>
      <w:r>
        <w:t>red</w:t>
      </w:r>
      <w:r>
        <w:rPr>
          <w:spacing w:val="-2"/>
        </w:rPr>
        <w:t xml:space="preserve"> </w:t>
      </w:r>
      <w:r>
        <w:t>cape</w:t>
      </w:r>
      <w:r>
        <w:rPr>
          <w:spacing w:val="-3"/>
        </w:rPr>
        <w:t xml:space="preserve"> </w:t>
      </w:r>
      <w:r>
        <w:t>swears</w:t>
      </w:r>
      <w:r>
        <w:rPr>
          <w:spacing w:val="-2"/>
        </w:rPr>
        <w:t xml:space="preserve"> </w:t>
      </w:r>
      <w:r>
        <w:t>on</w:t>
      </w:r>
      <w:r>
        <w:rPr>
          <w:spacing w:val="-2"/>
        </w:rPr>
        <w:t xml:space="preserve"> </w:t>
      </w:r>
      <w:r>
        <w:t>the</w:t>
      </w:r>
      <w:r>
        <w:rPr>
          <w:spacing w:val="-42"/>
        </w:rPr>
        <w:t xml:space="preserve"> </w:t>
      </w:r>
      <w:r>
        <w:rPr>
          <w:w w:val="105"/>
        </w:rPr>
        <w:t>Bible</w:t>
      </w:r>
      <w:r>
        <w:rPr>
          <w:spacing w:val="-13"/>
          <w:w w:val="105"/>
        </w:rPr>
        <w:t xml:space="preserve"> </w:t>
      </w:r>
      <w:r>
        <w:rPr>
          <w:w w:val="105"/>
        </w:rPr>
        <w:t>that</w:t>
      </w:r>
      <w:r>
        <w:rPr>
          <w:spacing w:val="-13"/>
          <w:w w:val="105"/>
        </w:rPr>
        <w:t xml:space="preserve"> </w:t>
      </w:r>
      <w:r>
        <w:rPr>
          <w:w w:val="105"/>
        </w:rPr>
        <w:t>he</w:t>
      </w:r>
      <w:r>
        <w:rPr>
          <w:spacing w:val="-13"/>
          <w:w w:val="105"/>
        </w:rPr>
        <w:t xml:space="preserve"> </w:t>
      </w:r>
      <w:r>
        <w:rPr>
          <w:w w:val="105"/>
        </w:rPr>
        <w:t>did</w:t>
      </w:r>
      <w:r>
        <w:rPr>
          <w:spacing w:val="-12"/>
          <w:w w:val="105"/>
        </w:rPr>
        <w:t xml:space="preserve"> </w:t>
      </w:r>
      <w:r>
        <w:rPr>
          <w:w w:val="105"/>
        </w:rPr>
        <w:t>not</w:t>
      </w:r>
      <w:r>
        <w:rPr>
          <w:spacing w:val="-13"/>
          <w:w w:val="105"/>
        </w:rPr>
        <w:t xml:space="preserve"> </w:t>
      </w:r>
      <w:r>
        <w:rPr>
          <w:w w:val="105"/>
        </w:rPr>
        <w:t>murder</w:t>
      </w:r>
      <w:r>
        <w:rPr>
          <w:spacing w:val="-13"/>
          <w:w w:val="105"/>
        </w:rPr>
        <w:t xml:space="preserve"> </w:t>
      </w:r>
      <w:r>
        <w:rPr>
          <w:w w:val="105"/>
        </w:rPr>
        <w:t>his</w:t>
      </w:r>
      <w:r>
        <w:rPr>
          <w:spacing w:val="-13"/>
          <w:w w:val="105"/>
        </w:rPr>
        <w:t xml:space="preserve"> </w:t>
      </w:r>
      <w:r>
        <w:rPr>
          <w:w w:val="105"/>
        </w:rPr>
        <w:t>brother,</w:t>
      </w:r>
      <w:r>
        <w:rPr>
          <w:spacing w:val="-13"/>
          <w:w w:val="105"/>
        </w:rPr>
        <w:t xml:space="preserve"> </w:t>
      </w:r>
      <w:r>
        <w:rPr>
          <w:w w:val="105"/>
        </w:rPr>
        <w:t>while</w:t>
      </w:r>
      <w:r>
        <w:rPr>
          <w:spacing w:val="-12"/>
          <w:w w:val="105"/>
        </w:rPr>
        <w:t xml:space="preserve"> </w:t>
      </w:r>
      <w:r>
        <w:rPr>
          <w:w w:val="105"/>
        </w:rPr>
        <w:t>the</w:t>
      </w:r>
      <w:r>
        <w:rPr>
          <w:spacing w:val="-13"/>
          <w:w w:val="105"/>
        </w:rPr>
        <w:t xml:space="preserve"> </w:t>
      </w:r>
      <w:r>
        <w:rPr>
          <w:w w:val="105"/>
        </w:rPr>
        <w:t>Cid</w:t>
      </w:r>
      <w:r>
        <w:rPr>
          <w:spacing w:val="-13"/>
          <w:w w:val="105"/>
        </w:rPr>
        <w:t xml:space="preserve"> </w:t>
      </w:r>
      <w:r>
        <w:rPr>
          <w:w w:val="105"/>
        </w:rPr>
        <w:t>stands</w:t>
      </w:r>
      <w:r>
        <w:rPr>
          <w:spacing w:val="-13"/>
          <w:w w:val="105"/>
        </w:rPr>
        <w:t xml:space="preserve"> </w:t>
      </w:r>
      <w:r>
        <w:rPr>
          <w:w w:val="105"/>
        </w:rPr>
        <w:t>witness.</w:t>
      </w:r>
    </w:p>
    <w:p w14:paraId="1A5EFF56" w14:textId="77777777" w:rsidR="00FA16D1" w:rsidRDefault="000276C6" w:rsidP="00FA16D1">
      <w:pPr>
        <w:pStyle w:val="CaptionText"/>
        <w:rPr>
          <w:spacing w:val="-42"/>
        </w:rPr>
      </w:pPr>
      <w:r>
        <w:rPr>
          <w:b/>
        </w:rPr>
        <w:t xml:space="preserve">Author: </w:t>
      </w:r>
      <w:r>
        <w:t>Marcos Hir</w:t>
      </w:r>
      <w:r>
        <w:t>á</w:t>
      </w:r>
      <w:r>
        <w:t xml:space="preserve">ldez </w:t>
      </w:r>
      <w:r>
        <w:rPr>
          <w:spacing w:val="-1"/>
        </w:rPr>
        <w:t>Acosta</w:t>
      </w:r>
      <w:r>
        <w:rPr>
          <w:spacing w:val="-42"/>
        </w:rPr>
        <w:t xml:space="preserve"> </w:t>
      </w:r>
    </w:p>
    <w:p w14:paraId="21861DDE" w14:textId="77777777" w:rsidR="00FA16D1" w:rsidRDefault="00FA16D1" w:rsidP="00FA16D1">
      <w:pPr>
        <w:pStyle w:val="CaptionText"/>
      </w:pPr>
      <w:r>
        <w:rPr>
          <w:b/>
          <w:spacing w:val="-4"/>
        </w:rPr>
        <w:t>S</w:t>
      </w:r>
      <w:r w:rsidR="000276C6">
        <w:rPr>
          <w:b/>
          <w:spacing w:val="-4"/>
        </w:rPr>
        <w:t xml:space="preserve">ource: </w:t>
      </w:r>
      <w:r w:rsidR="000276C6">
        <w:rPr>
          <w:spacing w:val="-4"/>
        </w:rPr>
        <w:t>Wikimedia Commons</w:t>
      </w:r>
      <w:r w:rsidR="000276C6">
        <w:t xml:space="preserve"> </w:t>
      </w:r>
    </w:p>
    <w:p w14:paraId="72DD014C" w14:textId="0C6C0A4B" w:rsidR="000276C6" w:rsidRDefault="00FA16D1" w:rsidP="00FA16D1">
      <w:pPr>
        <w:pStyle w:val="CaptionText"/>
        <w:rPr>
          <w:w w:val="104"/>
        </w:rPr>
      </w:pPr>
      <w:r>
        <w:rPr>
          <w:b/>
          <w:spacing w:val="1"/>
          <w:w w:val="106"/>
        </w:rPr>
        <w:t>L</w:t>
      </w:r>
      <w:r w:rsidR="000276C6">
        <w:rPr>
          <w:b/>
          <w:spacing w:val="1"/>
          <w:w w:val="106"/>
        </w:rPr>
        <w:t>i</w:t>
      </w:r>
      <w:r w:rsidR="000276C6">
        <w:rPr>
          <w:b/>
          <w:w w:val="95"/>
        </w:rPr>
        <w:t>c</w:t>
      </w:r>
      <w:r w:rsidR="000276C6">
        <w:rPr>
          <w:b/>
          <w:spacing w:val="-1"/>
          <w:w w:val="98"/>
        </w:rPr>
        <w:t>e</w:t>
      </w:r>
      <w:r w:rsidR="000276C6">
        <w:rPr>
          <w:b/>
        </w:rPr>
        <w:t>n</w:t>
      </w:r>
      <w:r w:rsidR="000276C6">
        <w:rPr>
          <w:b/>
          <w:spacing w:val="1"/>
        </w:rPr>
        <w:t>s</w:t>
      </w:r>
      <w:r w:rsidR="000276C6">
        <w:rPr>
          <w:b/>
          <w:w w:val="88"/>
        </w:rPr>
        <w:t>e:</w:t>
      </w:r>
      <w:r w:rsidR="000276C6">
        <w:rPr>
          <w:b/>
          <w:spacing w:val="-6"/>
        </w:rPr>
        <w:t xml:space="preserve"> </w:t>
      </w:r>
      <w:r w:rsidR="000276C6">
        <w:rPr>
          <w:w w:val="103"/>
        </w:rPr>
        <w:t>P</w:t>
      </w:r>
      <w:r w:rsidR="000276C6">
        <w:rPr>
          <w:spacing w:val="-1"/>
          <w:w w:val="103"/>
        </w:rPr>
        <w:t>u</w:t>
      </w:r>
      <w:r w:rsidR="000276C6">
        <w:rPr>
          <w:w w:val="101"/>
        </w:rPr>
        <w:t>b</w:t>
      </w:r>
      <w:r w:rsidR="000276C6">
        <w:rPr>
          <w:w w:val="94"/>
        </w:rPr>
        <w:t>lic</w:t>
      </w:r>
      <w:r w:rsidR="000276C6">
        <w:rPr>
          <w:spacing w:val="-5"/>
        </w:rPr>
        <w:t xml:space="preserve"> </w:t>
      </w:r>
      <w:r w:rsidR="000276C6">
        <w:rPr>
          <w:spacing w:val="1"/>
          <w:w w:val="101"/>
        </w:rPr>
        <w:t>D</w:t>
      </w:r>
      <w:r w:rsidR="000276C6">
        <w:rPr>
          <w:w w:val="102"/>
        </w:rPr>
        <w:t>o</w:t>
      </w:r>
      <w:r w:rsidR="000276C6">
        <w:rPr>
          <w:spacing w:val="-1"/>
          <w:w w:val="105"/>
        </w:rPr>
        <w:t>m</w:t>
      </w:r>
      <w:r w:rsidR="000276C6">
        <w:rPr>
          <w:w w:val="98"/>
        </w:rPr>
        <w:t>a</w:t>
      </w:r>
      <w:r w:rsidR="000276C6">
        <w:rPr>
          <w:w w:val="104"/>
        </w:rPr>
        <w:t>in</w:t>
      </w:r>
    </w:p>
    <w:p w14:paraId="27D38F0D" w14:textId="77777777" w:rsidR="00FA16D1" w:rsidRDefault="00FA16D1" w:rsidP="00FA16D1">
      <w:pPr>
        <w:pStyle w:val="CaptionText"/>
      </w:pPr>
    </w:p>
    <w:p w14:paraId="47D2107C" w14:textId="77777777" w:rsidR="00FA16D1" w:rsidRDefault="000276C6" w:rsidP="00FA16D1">
      <w:pPr>
        <w:pStyle w:val="Poetry"/>
      </w:pPr>
      <w:r w:rsidRPr="00FA16D1">
        <w:t xml:space="preserve">About their lord’s commandment there was no tarrying. </w:t>
      </w:r>
    </w:p>
    <w:p w14:paraId="2387B9EC" w14:textId="7A23BB36" w:rsidR="000276C6" w:rsidRPr="00FA16D1" w:rsidRDefault="000276C6" w:rsidP="00FA16D1">
      <w:pPr>
        <w:pStyle w:val="Poetry"/>
      </w:pPr>
      <w:r w:rsidRPr="00FA16D1">
        <w:t>Swiftly they got on horseback and rode both day and night.</w:t>
      </w:r>
    </w:p>
    <w:p w14:paraId="28F46023" w14:textId="0DD6E4BF" w:rsidR="000276C6" w:rsidRPr="00FA16D1" w:rsidRDefault="000276C6" w:rsidP="00FA16D1">
      <w:pPr>
        <w:pStyle w:val="Poetry"/>
      </w:pPr>
      <w:r w:rsidRPr="00FA16D1">
        <w:t>Into Gormaz they entered, a strong place of might.</w:t>
      </w:r>
    </w:p>
    <w:p w14:paraId="3D6F26AE" w14:textId="77777777" w:rsidR="00FA16D1" w:rsidRDefault="000276C6" w:rsidP="00FA16D1">
      <w:pPr>
        <w:pStyle w:val="Poetry"/>
      </w:pPr>
      <w:r w:rsidRPr="00FA16D1">
        <w:t xml:space="preserve">In sooth one night they lodged there. To Saint Stephen’s tidings flew </w:t>
      </w:r>
    </w:p>
    <w:p w14:paraId="4218EA8B" w14:textId="0812345A" w:rsidR="000276C6" w:rsidRPr="00FA16D1" w:rsidRDefault="000276C6" w:rsidP="00FA16D1">
      <w:pPr>
        <w:pStyle w:val="Poetry"/>
      </w:pPr>
      <w:r w:rsidRPr="00FA16D1">
        <w:t>That Minaya was come thither to bring home his cousins two.</w:t>
      </w:r>
    </w:p>
    <w:p w14:paraId="62B40A6A" w14:textId="77777777" w:rsidR="00FA16D1" w:rsidRDefault="000276C6" w:rsidP="00FA16D1">
      <w:pPr>
        <w:pStyle w:val="Poetry"/>
      </w:pPr>
      <w:r w:rsidRPr="00FA16D1">
        <w:t xml:space="preserve">The dwellers in Saint Stephen’s, as becomes the true and brave, </w:t>
      </w:r>
    </w:p>
    <w:p w14:paraId="50EAA971" w14:textId="6C2BADB6" w:rsidR="000276C6" w:rsidRPr="00FA16D1" w:rsidRDefault="000276C6" w:rsidP="00FA16D1">
      <w:pPr>
        <w:pStyle w:val="Poetry"/>
      </w:pPr>
      <w:r w:rsidRPr="00FA16D1">
        <w:t>To Minaya and his henchmen a noble welcome gave,</w:t>
      </w:r>
    </w:p>
    <w:p w14:paraId="557330D0" w14:textId="37F126B2" w:rsidR="000276C6" w:rsidRPr="00FA16D1" w:rsidRDefault="000276C6" w:rsidP="00FA16D1">
      <w:pPr>
        <w:pStyle w:val="Poetry"/>
      </w:pPr>
      <w:r w:rsidRPr="00FA16D1">
        <w:t>And for tribute to Minaya brought that night of cheer good store.</w:t>
      </w:r>
    </w:p>
    <w:p w14:paraId="22D94C29" w14:textId="77777777" w:rsidR="00FA16D1" w:rsidRDefault="000276C6" w:rsidP="00FA16D1">
      <w:pPr>
        <w:pStyle w:val="Poetry"/>
      </w:pPr>
      <w:r w:rsidRPr="00FA16D1">
        <w:lastRenderedPageBreak/>
        <w:t xml:space="preserve">He desired not to accept it, but he thanked them well therefor; </w:t>
      </w:r>
    </w:p>
    <w:p w14:paraId="40033567" w14:textId="77777777" w:rsidR="00FA16D1" w:rsidRDefault="000276C6" w:rsidP="00FA16D1">
      <w:pPr>
        <w:pStyle w:val="Poetry"/>
      </w:pPr>
      <w:r w:rsidRPr="00FA16D1">
        <w:t xml:space="preserve">“Thanks, stout men of Saint Stephen’s, for ye bear you wise and well. </w:t>
      </w:r>
    </w:p>
    <w:p w14:paraId="3F247075" w14:textId="054B9797" w:rsidR="000276C6" w:rsidRPr="00FA16D1" w:rsidRDefault="000276C6" w:rsidP="00FA16D1">
      <w:pPr>
        <w:pStyle w:val="Poetry"/>
      </w:pPr>
      <w:r w:rsidRPr="00FA16D1">
        <w:t>For the honor that ye did us, for the thing that us befel,</w:t>
      </w:r>
    </w:p>
    <w:p w14:paraId="73FB0A9F" w14:textId="77777777" w:rsidR="000276C6" w:rsidRPr="00FA16D1" w:rsidRDefault="000276C6" w:rsidP="00FA16D1">
      <w:pPr>
        <w:pStyle w:val="Poetry"/>
      </w:pPr>
      <w:r w:rsidRPr="00FA16D1">
        <w:t>Where bides the Cid the Campeador he gives true thanks to you,</w:t>
      </w:r>
    </w:p>
    <w:p w14:paraId="00D378F7" w14:textId="50FD4AFB" w:rsidR="000276C6" w:rsidRPr="00FA16D1" w:rsidRDefault="000276C6" w:rsidP="00FA16D1">
      <w:pPr>
        <w:pStyle w:val="Poetry"/>
      </w:pPr>
      <w:r w:rsidRPr="00FA16D1">
        <w:t>As I do here. May God on high give you your payment due.”</w:t>
      </w:r>
    </w:p>
    <w:p w14:paraId="4751840F" w14:textId="77777777" w:rsidR="00FA16D1" w:rsidRDefault="000276C6" w:rsidP="00FA16D1">
      <w:pPr>
        <w:pStyle w:val="Poetry"/>
      </w:pPr>
      <w:r w:rsidRPr="00FA16D1">
        <w:t xml:space="preserve">Therewith they thanked him greatly, with him were all content </w:t>
      </w:r>
    </w:p>
    <w:p w14:paraId="4BD4514E" w14:textId="20325E1F" w:rsidR="000276C6" w:rsidRPr="00FA16D1" w:rsidRDefault="000276C6" w:rsidP="00FA16D1">
      <w:pPr>
        <w:pStyle w:val="Poetry"/>
      </w:pPr>
      <w:r w:rsidRPr="00FA16D1">
        <w:t>Then swiftly to their lodging to rest that night they went.</w:t>
      </w:r>
    </w:p>
    <w:p w14:paraId="54ECF681" w14:textId="77777777" w:rsidR="00FA16D1" w:rsidRDefault="000276C6" w:rsidP="00FA16D1">
      <w:pPr>
        <w:pStyle w:val="Poetry"/>
      </w:pPr>
      <w:r w:rsidRPr="00FA16D1">
        <w:t xml:space="preserve">Where bode his kin, Minaya to see them went his ways. </w:t>
      </w:r>
    </w:p>
    <w:p w14:paraId="2B3FF24F" w14:textId="1D440127" w:rsidR="000276C6" w:rsidRPr="00FA16D1" w:rsidRDefault="000276C6" w:rsidP="00FA16D1">
      <w:pPr>
        <w:pStyle w:val="Poetry"/>
      </w:pPr>
      <w:r w:rsidRPr="00FA16D1">
        <w:t>Dame Sol and Dame Elvíra upon him fixed their gaze: “So heartily we</w:t>
      </w:r>
    </w:p>
    <w:p w14:paraId="4F3F7EE4" w14:textId="70B443AB" w:rsidR="000276C6" w:rsidRPr="00FA16D1" w:rsidRDefault="000276C6" w:rsidP="00FA16D1">
      <w:pPr>
        <w:pStyle w:val="Poetry"/>
      </w:pPr>
      <w:r w:rsidRPr="00FA16D1">
        <w:t>thank thee, as our eyes on God were set,</w:t>
      </w:r>
    </w:p>
    <w:p w14:paraId="51F3C186" w14:textId="77777777" w:rsidR="000276C6" w:rsidRPr="00FA16D1" w:rsidRDefault="000276C6" w:rsidP="00FA16D1">
      <w:pPr>
        <w:pStyle w:val="Poetry"/>
      </w:pPr>
      <w:r w:rsidRPr="00FA16D1">
        <w:t>And prithee thank Him for it, since we are living yet.</w:t>
      </w:r>
    </w:p>
    <w:p w14:paraId="2119C6AF" w14:textId="77777777" w:rsidR="00FA16D1" w:rsidRDefault="000276C6" w:rsidP="00FA16D1">
      <w:pPr>
        <w:pStyle w:val="Poetry"/>
      </w:pPr>
      <w:r w:rsidRPr="00FA16D1">
        <w:t xml:space="preserve">In the days of ease thereafter, in Valencia when we dwell, </w:t>
      </w:r>
    </w:p>
    <w:p w14:paraId="0F542393" w14:textId="74E7F978" w:rsidR="000276C6" w:rsidRDefault="000276C6" w:rsidP="00FA16D1">
      <w:pPr>
        <w:pStyle w:val="Poetry"/>
      </w:pPr>
      <w:r w:rsidRPr="00FA16D1">
        <w:t>The tale of our affliction, we shall have strength to tell.</w:t>
      </w:r>
    </w:p>
    <w:p w14:paraId="025A5EE4" w14:textId="77777777" w:rsidR="00FA16D1" w:rsidRPr="00FA16D1" w:rsidRDefault="00FA16D1" w:rsidP="00FA16D1">
      <w:pPr>
        <w:pStyle w:val="Poetry"/>
      </w:pPr>
    </w:p>
    <w:p w14:paraId="29E5757A" w14:textId="77777777" w:rsidR="000276C6" w:rsidRPr="00FA16D1" w:rsidRDefault="000276C6" w:rsidP="00FA16D1">
      <w:pPr>
        <w:pStyle w:val="Heading4"/>
      </w:pPr>
      <w:r w:rsidRPr="00FA16D1">
        <w:t>CXXXII</w:t>
      </w:r>
    </w:p>
    <w:p w14:paraId="62D89033" w14:textId="77777777" w:rsidR="000276C6" w:rsidRPr="00FA16D1" w:rsidRDefault="000276C6" w:rsidP="00FA16D1">
      <w:pPr>
        <w:pStyle w:val="Poetry"/>
      </w:pPr>
      <w:r w:rsidRPr="00FA16D1">
        <w:t>The dames and Alvar Fañez, the tears flowed from their eyes.</w:t>
      </w:r>
    </w:p>
    <w:p w14:paraId="2920EE4A" w14:textId="3A37D785" w:rsidR="000276C6" w:rsidRPr="00FA16D1" w:rsidRDefault="000276C6" w:rsidP="00FA16D1">
      <w:pPr>
        <w:pStyle w:val="Poetry"/>
      </w:pPr>
      <w:r w:rsidRPr="00FA16D1">
        <w:t>Per Vermudóz because of them was sorely grieved likewise.</w:t>
      </w:r>
    </w:p>
    <w:p w14:paraId="2D2FBC57" w14:textId="77777777" w:rsidR="00FA16D1" w:rsidRDefault="000276C6" w:rsidP="00FA16D1">
      <w:pPr>
        <w:pStyle w:val="Poetry"/>
      </w:pPr>
      <w:r w:rsidRPr="00FA16D1">
        <w:t xml:space="preserve">“Dame Sol and Dame Elvíra, be not down-hearted still, </w:t>
      </w:r>
    </w:p>
    <w:p w14:paraId="6F6246BA" w14:textId="0B53E974" w:rsidR="000276C6" w:rsidRPr="00FA16D1" w:rsidRDefault="000276C6" w:rsidP="00FA16D1">
      <w:pPr>
        <w:pStyle w:val="Poetry"/>
      </w:pPr>
      <w:r w:rsidRPr="00FA16D1">
        <w:t>Since you are well and living and without other ill.</w:t>
      </w:r>
    </w:p>
    <w:p w14:paraId="2840301A" w14:textId="77777777" w:rsidR="000276C6" w:rsidRPr="00FA16D1" w:rsidRDefault="000276C6" w:rsidP="00FA16D1">
      <w:pPr>
        <w:pStyle w:val="Poetry"/>
      </w:pPr>
      <w:r w:rsidRPr="00FA16D1">
        <w:t>Ye have lost a good marriage, better matches shall ye make.</w:t>
      </w:r>
    </w:p>
    <w:p w14:paraId="4A5DA16D" w14:textId="77777777" w:rsidR="000276C6" w:rsidRPr="00FA16D1" w:rsidRDefault="000276C6" w:rsidP="00FA16D1">
      <w:pPr>
        <w:pStyle w:val="Poetry"/>
      </w:pPr>
      <w:r w:rsidRPr="00FA16D1">
        <w:t>Oh may we soon behold the day when vengeance we shall take!”</w:t>
      </w:r>
    </w:p>
    <w:p w14:paraId="0506B5BB" w14:textId="4394952D" w:rsidR="000276C6" w:rsidRPr="00FA16D1" w:rsidRDefault="000276C6" w:rsidP="00FA16D1">
      <w:pPr>
        <w:pStyle w:val="Poetry"/>
      </w:pPr>
      <w:r w:rsidRPr="00FA16D1">
        <w:t>So all that night they lay there keeping a merry tide.</w:t>
      </w:r>
    </w:p>
    <w:p w14:paraId="480FE53A" w14:textId="77777777" w:rsidR="00FA16D1" w:rsidRDefault="000276C6" w:rsidP="00FA16D1">
      <w:pPr>
        <w:pStyle w:val="Poetry"/>
      </w:pPr>
      <w:r w:rsidRPr="00FA16D1">
        <w:t xml:space="preserve">The next day in the morning they fettled them to ride. </w:t>
      </w:r>
    </w:p>
    <w:p w14:paraId="51CB1724" w14:textId="77777777" w:rsidR="00FA16D1" w:rsidRDefault="000276C6" w:rsidP="00FA16D1">
      <w:pPr>
        <w:pStyle w:val="Poetry"/>
      </w:pPr>
      <w:r w:rsidRPr="00FA16D1">
        <w:t xml:space="preserve">The people of Saint Stephen’s their party escort bore, </w:t>
      </w:r>
    </w:p>
    <w:p w14:paraId="6D768652" w14:textId="24D9C79A" w:rsidR="000276C6" w:rsidRPr="00FA16D1" w:rsidRDefault="000276C6" w:rsidP="00FA16D1">
      <w:pPr>
        <w:pStyle w:val="Poetry"/>
      </w:pPr>
      <w:r w:rsidRPr="00FA16D1">
        <w:t>With every sort of solace e’en to Riodamor.</w:t>
      </w:r>
    </w:p>
    <w:p w14:paraId="770BEB40" w14:textId="77777777" w:rsidR="000276C6" w:rsidRPr="00FA16D1" w:rsidRDefault="000276C6" w:rsidP="00FA16D1">
      <w:pPr>
        <w:pStyle w:val="Poetry"/>
      </w:pPr>
      <w:r w:rsidRPr="00FA16D1">
        <w:t>There they took leave, and got them in stead to travel back.</w:t>
      </w:r>
    </w:p>
    <w:p w14:paraId="1F4CF302" w14:textId="609CCD31" w:rsidR="000276C6" w:rsidRPr="00FA16D1" w:rsidRDefault="000276C6" w:rsidP="00FA16D1">
      <w:pPr>
        <w:pStyle w:val="Poetry"/>
      </w:pPr>
      <w:r w:rsidRPr="00FA16D1">
        <w:t>Minaya and the ladies rode forward on the track.</w:t>
      </w:r>
    </w:p>
    <w:p w14:paraId="021D486B" w14:textId="77777777" w:rsidR="00FA16D1" w:rsidRDefault="000276C6" w:rsidP="00FA16D1">
      <w:pPr>
        <w:pStyle w:val="Poetry"/>
      </w:pPr>
      <w:r w:rsidRPr="00FA16D1">
        <w:t xml:space="preserve">They have passed Alcoceva. On the right Gormaz left they. </w:t>
      </w:r>
    </w:p>
    <w:p w14:paraId="3758BEDA" w14:textId="77777777" w:rsidR="00FA16D1" w:rsidRDefault="000276C6" w:rsidP="00FA16D1">
      <w:pPr>
        <w:pStyle w:val="Poetry"/>
      </w:pPr>
      <w:r w:rsidRPr="00FA16D1">
        <w:t xml:space="preserve">They have come o’er the river in the place called Vadorrey, </w:t>
      </w:r>
    </w:p>
    <w:p w14:paraId="7700CD2C" w14:textId="77777777" w:rsidR="00FA16D1" w:rsidRDefault="000276C6" w:rsidP="00FA16D1">
      <w:pPr>
        <w:pStyle w:val="Poetry"/>
      </w:pPr>
      <w:r w:rsidRPr="00FA16D1">
        <w:t xml:space="preserve">And in the town Berlanga their lodging have they made. </w:t>
      </w:r>
    </w:p>
    <w:p w14:paraId="661357D6" w14:textId="629E8929" w:rsidR="000276C6" w:rsidRPr="00FA16D1" w:rsidRDefault="000276C6" w:rsidP="00FA16D1">
      <w:pPr>
        <w:pStyle w:val="Poetry"/>
      </w:pPr>
      <w:r w:rsidRPr="00FA16D1">
        <w:t>The next day in the morning set forth the cavalcade.</w:t>
      </w:r>
    </w:p>
    <w:p w14:paraId="0F1D8ADB" w14:textId="059F67E6" w:rsidR="000276C6" w:rsidRPr="00FA16D1" w:rsidRDefault="000276C6" w:rsidP="00FA16D1">
      <w:pPr>
        <w:pStyle w:val="Poetry"/>
      </w:pPr>
      <w:r w:rsidRPr="00FA16D1">
        <w:t>In the place called Medína their shelter have they sought.</w:t>
      </w:r>
      <w:r w:rsidRPr="00FA16D1">
        <w:tab/>
      </w:r>
    </w:p>
    <w:p w14:paraId="6F329227" w14:textId="77777777" w:rsidR="00FA16D1" w:rsidRDefault="000276C6" w:rsidP="00FA16D1">
      <w:pPr>
        <w:pStyle w:val="Poetry"/>
      </w:pPr>
      <w:r w:rsidRPr="00FA16D1">
        <w:t xml:space="preserve">From Medína to Molína on the next day were they brought. </w:t>
      </w:r>
    </w:p>
    <w:p w14:paraId="4BBF3382" w14:textId="77777777" w:rsidR="00FA16D1" w:rsidRDefault="000276C6" w:rsidP="00FA16D1">
      <w:pPr>
        <w:pStyle w:val="Poetry"/>
      </w:pPr>
      <w:r w:rsidRPr="00FA16D1">
        <w:t xml:space="preserve">And there the Moor Avengalvón was pleased in heart thereby. </w:t>
      </w:r>
    </w:p>
    <w:p w14:paraId="710D0287" w14:textId="77777777" w:rsidR="00FA16D1" w:rsidRDefault="000276C6" w:rsidP="00FA16D1">
      <w:pPr>
        <w:pStyle w:val="Poetry"/>
      </w:pPr>
      <w:r w:rsidRPr="00FA16D1">
        <w:lastRenderedPageBreak/>
        <w:t xml:space="preserve">Forth with good will he issued to give them welcome high, </w:t>
      </w:r>
    </w:p>
    <w:p w14:paraId="7B64AC6D" w14:textId="0127DB19" w:rsidR="000276C6" w:rsidRPr="00FA16D1" w:rsidRDefault="000276C6" w:rsidP="00FA16D1">
      <w:pPr>
        <w:pStyle w:val="Poetry"/>
      </w:pPr>
      <w:r w:rsidRPr="00FA16D1">
        <w:t>For my lord Cid’s love a supper he gave them rich and great.</w:t>
      </w:r>
    </w:p>
    <w:p w14:paraId="6037CCA1" w14:textId="23C02A4C" w:rsidR="000276C6" w:rsidRPr="00FA16D1" w:rsidRDefault="000276C6" w:rsidP="00FA16D1">
      <w:pPr>
        <w:pStyle w:val="Poetry"/>
      </w:pPr>
      <w:r w:rsidRPr="00FA16D1">
        <w:t>Thence on unto Valencia they have departed straight.</w:t>
      </w:r>
    </w:p>
    <w:p w14:paraId="4E17876A" w14:textId="77777777" w:rsidR="00FA16D1" w:rsidRDefault="000276C6" w:rsidP="00FA16D1">
      <w:pPr>
        <w:pStyle w:val="Poetry"/>
      </w:pPr>
      <w:r w:rsidRPr="00FA16D1">
        <w:t xml:space="preserve">When to him who in good honor was born the news of it was sent, </w:t>
      </w:r>
    </w:p>
    <w:p w14:paraId="57B22037" w14:textId="1E235F9B" w:rsidR="000276C6" w:rsidRPr="00FA16D1" w:rsidRDefault="000276C6" w:rsidP="00FA16D1">
      <w:pPr>
        <w:pStyle w:val="Poetry"/>
      </w:pPr>
      <w:r w:rsidRPr="00FA16D1">
        <w:t>Swiftly he got on horseback, and forth to greet them went.</w:t>
      </w:r>
    </w:p>
    <w:p w14:paraId="1E886AAC" w14:textId="77777777" w:rsidR="00FA16D1" w:rsidRDefault="000276C6" w:rsidP="00FA16D1">
      <w:pPr>
        <w:pStyle w:val="Poetry"/>
      </w:pPr>
      <w:r w:rsidRPr="00FA16D1">
        <w:t xml:space="preserve">As he rode he brandished weapons; very joyful was his face. </w:t>
      </w:r>
    </w:p>
    <w:p w14:paraId="678AD51D" w14:textId="77B2B9A2" w:rsidR="000276C6" w:rsidRPr="00FA16D1" w:rsidRDefault="000276C6" w:rsidP="00FA16D1">
      <w:pPr>
        <w:pStyle w:val="Poetry"/>
      </w:pPr>
      <w:r w:rsidRPr="00FA16D1">
        <w:t>My lord the Cid came forward his daughters to embrace.</w:t>
      </w:r>
    </w:p>
    <w:p w14:paraId="541EB265" w14:textId="51FA1A8A" w:rsidR="000276C6" w:rsidRPr="00FA16D1" w:rsidRDefault="000276C6" w:rsidP="00FA16D1">
      <w:pPr>
        <w:pStyle w:val="Poetry"/>
      </w:pPr>
      <w:r w:rsidRPr="00FA16D1">
        <w:t>And after he had kissed them he smiled upon the two:</w:t>
      </w:r>
    </w:p>
    <w:p w14:paraId="59AFAEFB" w14:textId="77777777" w:rsidR="00FA16D1" w:rsidRDefault="000276C6" w:rsidP="00FA16D1">
      <w:pPr>
        <w:pStyle w:val="Poetry"/>
      </w:pPr>
      <w:r w:rsidRPr="00FA16D1">
        <w:t xml:space="preserve">“Are ye then come my daughters? ‘Gainst ill God succor you. </w:t>
      </w:r>
    </w:p>
    <w:p w14:paraId="38AEA602" w14:textId="02D8FEB2" w:rsidR="000276C6" w:rsidRPr="00FA16D1" w:rsidRDefault="000276C6" w:rsidP="00FA16D1">
      <w:pPr>
        <w:pStyle w:val="Poetry"/>
      </w:pPr>
      <w:r w:rsidRPr="00FA16D1">
        <w:t>This marriage I accepted, daring not say otherwise.</w:t>
      </w:r>
    </w:p>
    <w:p w14:paraId="6BB7793D" w14:textId="77777777" w:rsidR="00FA16D1" w:rsidRDefault="000276C6" w:rsidP="00FA16D1">
      <w:pPr>
        <w:pStyle w:val="Poetry"/>
      </w:pPr>
      <w:r w:rsidRPr="00FA16D1">
        <w:t xml:space="preserve">May the Creator grant it, who dwelleth in the skies, </w:t>
      </w:r>
    </w:p>
    <w:p w14:paraId="1F2361FC" w14:textId="43D8B57E" w:rsidR="000276C6" w:rsidRPr="00FA16D1" w:rsidRDefault="000276C6" w:rsidP="00FA16D1">
      <w:pPr>
        <w:pStyle w:val="Poetry"/>
      </w:pPr>
      <w:r w:rsidRPr="00FA16D1">
        <w:t>That you with better husbands hereafter I may see.</w:t>
      </w:r>
    </w:p>
    <w:p w14:paraId="2B72D06C" w14:textId="4267A408" w:rsidR="000276C6" w:rsidRPr="00FA16D1" w:rsidRDefault="000276C6" w:rsidP="00FA16D1">
      <w:pPr>
        <w:pStyle w:val="Poetry"/>
      </w:pPr>
      <w:r w:rsidRPr="00FA16D1">
        <w:t>God! on my sons of Carrión grant me avenged to be.</w:t>
      </w:r>
    </w:p>
    <w:p w14:paraId="06D62434" w14:textId="77777777" w:rsidR="00FA16D1" w:rsidRDefault="000276C6" w:rsidP="00FA16D1">
      <w:pPr>
        <w:pStyle w:val="Poetry"/>
      </w:pPr>
      <w:r w:rsidRPr="00FA16D1">
        <w:t xml:space="preserve">“The hands of their father to kiss, the two bent down. </w:t>
      </w:r>
    </w:p>
    <w:p w14:paraId="6EB28AD6" w14:textId="1D0C95A9" w:rsidR="000276C6" w:rsidRPr="00FA16D1" w:rsidRDefault="000276C6" w:rsidP="00FA16D1">
      <w:pPr>
        <w:pStyle w:val="Poetry"/>
      </w:pPr>
      <w:r w:rsidRPr="00FA16D1">
        <w:t>And under arms they hastened and came into the town.</w:t>
      </w:r>
    </w:p>
    <w:p w14:paraId="4E503952" w14:textId="77777777" w:rsidR="00FA16D1" w:rsidRDefault="000276C6" w:rsidP="00FA16D1">
      <w:pPr>
        <w:pStyle w:val="Poetry"/>
      </w:pPr>
      <w:r w:rsidRPr="00FA16D1">
        <w:t xml:space="preserve">Their mother Dame Xiména with them good cheer she made. </w:t>
      </w:r>
    </w:p>
    <w:p w14:paraId="52851825" w14:textId="60378E05" w:rsidR="000276C6" w:rsidRPr="00FA16D1" w:rsidRDefault="000276C6" w:rsidP="00FA16D1">
      <w:pPr>
        <w:pStyle w:val="Poetry"/>
      </w:pPr>
      <w:r w:rsidRPr="00FA16D1">
        <w:t>And he who in good hour was born, he tarried not nor stayed,</w:t>
      </w:r>
    </w:p>
    <w:p w14:paraId="56FC2C91" w14:textId="330A1546" w:rsidR="000276C6" w:rsidRPr="00FA16D1" w:rsidRDefault="000276C6" w:rsidP="00FA16D1">
      <w:pPr>
        <w:pStyle w:val="Poetry"/>
      </w:pPr>
      <w:r w:rsidRPr="00FA16D1">
        <w:t>But there unto his comrades so privily he spake:</w:t>
      </w:r>
    </w:p>
    <w:p w14:paraId="23468A73" w14:textId="77777777" w:rsidR="000276C6" w:rsidRPr="00FA16D1" w:rsidRDefault="000276C6" w:rsidP="00FA16D1">
      <w:pPr>
        <w:pStyle w:val="Poetry"/>
      </w:pPr>
      <w:r w:rsidRPr="00FA16D1">
        <w:t>To King Alfonso of Castile those tidings shall they take.</w:t>
      </w:r>
    </w:p>
    <w:p w14:paraId="643A1419" w14:textId="77777777" w:rsidR="000276C6" w:rsidRDefault="000276C6" w:rsidP="000276C6">
      <w:pPr>
        <w:pStyle w:val="BodyText"/>
        <w:spacing w:before="4"/>
        <w:rPr>
          <w:sz w:val="26"/>
        </w:rPr>
      </w:pPr>
    </w:p>
    <w:p w14:paraId="2321F75F" w14:textId="77777777" w:rsidR="000276C6" w:rsidRPr="00FA16D1" w:rsidRDefault="000276C6" w:rsidP="00FA16D1">
      <w:pPr>
        <w:pStyle w:val="Heading4"/>
      </w:pPr>
      <w:r w:rsidRPr="00FA16D1">
        <w:t>CL</w:t>
      </w:r>
    </w:p>
    <w:p w14:paraId="14FC0DE0" w14:textId="77777777" w:rsidR="00FA16D1" w:rsidRDefault="000276C6" w:rsidP="00FA16D1">
      <w:pPr>
        <w:pStyle w:val="Poetry"/>
      </w:pPr>
      <w:r w:rsidRPr="00FA16D1">
        <w:t xml:space="preserve">The Cid then put spur to the charger and made him gallop </w:t>
      </w:r>
    </w:p>
    <w:p w14:paraId="691BCDC1" w14:textId="24DEDE1F" w:rsidR="000276C6" w:rsidRPr="00FA16D1" w:rsidRDefault="000276C6" w:rsidP="00FA16D1">
      <w:pPr>
        <w:pStyle w:val="Poetry"/>
      </w:pPr>
      <w:r w:rsidRPr="00FA16D1">
        <w:t>so fast that all were astonished at the career he ran.</w:t>
      </w:r>
    </w:p>
    <w:p w14:paraId="6AB14193" w14:textId="77777777" w:rsidR="000276C6" w:rsidRPr="00FA16D1" w:rsidRDefault="000276C6" w:rsidP="00FA16D1">
      <w:pPr>
        <w:pStyle w:val="Poetry"/>
      </w:pPr>
      <w:r w:rsidRPr="00FA16D1">
        <w:t>The King with hand uplifted signed the cross upon his face.</w:t>
      </w:r>
    </w:p>
    <w:p w14:paraId="2D2D83CA" w14:textId="4E974289" w:rsidR="000276C6" w:rsidRPr="00FA16D1" w:rsidRDefault="000276C6" w:rsidP="00FA16D1">
      <w:pPr>
        <w:pStyle w:val="Poetry"/>
      </w:pPr>
      <w:r w:rsidRPr="00FA16D1">
        <w:t>“By San Isidro of León, I swear it by his grace</w:t>
      </w:r>
    </w:p>
    <w:p w14:paraId="462598A0" w14:textId="77777777" w:rsidR="000276C6" w:rsidRPr="00FA16D1" w:rsidRDefault="000276C6" w:rsidP="00FA16D1">
      <w:pPr>
        <w:pStyle w:val="Poetry"/>
      </w:pPr>
      <w:r w:rsidRPr="00FA16D1">
        <w:t>Is no nobleman so mighty our whole country o’er.”</w:t>
      </w:r>
    </w:p>
    <w:p w14:paraId="09F917E8" w14:textId="77777777" w:rsidR="00FA16D1" w:rsidRDefault="000276C6" w:rsidP="00FA16D1">
      <w:pPr>
        <w:pStyle w:val="Poetry"/>
      </w:pPr>
      <w:r w:rsidRPr="00FA16D1">
        <w:t xml:space="preserve">My lord Cid on the charger came then the King before, </w:t>
      </w:r>
    </w:p>
    <w:p w14:paraId="6B77C472" w14:textId="77777777" w:rsidR="00FA16D1" w:rsidRDefault="000276C6" w:rsidP="00FA16D1">
      <w:pPr>
        <w:pStyle w:val="Poetry"/>
      </w:pPr>
      <w:r w:rsidRPr="00FA16D1">
        <w:t xml:space="preserve">And of his lord Alfonso there has he kissed the hand. </w:t>
      </w:r>
    </w:p>
    <w:p w14:paraId="2B5D0D77" w14:textId="3416D861" w:rsidR="000276C6" w:rsidRPr="00FA16D1" w:rsidRDefault="000276C6" w:rsidP="00FA16D1">
      <w:pPr>
        <w:pStyle w:val="Poetry"/>
      </w:pPr>
      <w:r w:rsidRPr="00FA16D1">
        <w:t>“To start fleet Baviéca thou gavest me command.</w:t>
      </w:r>
    </w:p>
    <w:p w14:paraId="2BDA51D1" w14:textId="1118048A" w:rsidR="000276C6" w:rsidRPr="00FA16D1" w:rsidRDefault="000276C6" w:rsidP="00FA16D1">
      <w:pPr>
        <w:pStyle w:val="Poetry"/>
      </w:pPr>
      <w:r w:rsidRPr="00FA16D1">
        <w:t>Today no Moor nor Christian has a horse so strong and swift.</w:t>
      </w:r>
    </w:p>
    <w:p w14:paraId="0D03B8A6" w14:textId="77777777" w:rsidR="00FA16D1" w:rsidRDefault="000276C6" w:rsidP="00FA16D1">
      <w:pPr>
        <w:pStyle w:val="Poetry"/>
      </w:pPr>
      <w:r w:rsidRPr="00FA16D1">
        <w:t xml:space="preserve">Sire, unto thee I give him. Say thou wilt accept the gift.” </w:t>
      </w:r>
    </w:p>
    <w:p w14:paraId="7181929E" w14:textId="6172D289" w:rsidR="000276C6" w:rsidRPr="00FA16D1" w:rsidRDefault="000276C6" w:rsidP="00FA16D1">
      <w:pPr>
        <w:pStyle w:val="Poetry"/>
      </w:pPr>
      <w:r w:rsidRPr="00FA16D1">
        <w:t>Then said the King:</w:t>
      </w:r>
    </w:p>
    <w:p w14:paraId="12E2B37C" w14:textId="77777777" w:rsidR="000276C6" w:rsidRPr="00FA16D1" w:rsidRDefault="000276C6" w:rsidP="00FA16D1">
      <w:pPr>
        <w:pStyle w:val="Poetry"/>
      </w:pPr>
      <w:r w:rsidRPr="00FA16D1">
        <w:t>“No pleasure would I have therein indeed.</w:t>
      </w:r>
    </w:p>
    <w:p w14:paraId="1E0C47BC" w14:textId="77777777" w:rsidR="000276C6" w:rsidRPr="00FA16D1" w:rsidRDefault="000276C6" w:rsidP="00FA16D1">
      <w:pPr>
        <w:pStyle w:val="Poetry"/>
      </w:pPr>
      <w:r w:rsidRPr="00FA16D1">
        <w:t>If I took him, then less glorious were the master of the steed.</w:t>
      </w:r>
    </w:p>
    <w:p w14:paraId="5828A6CD" w14:textId="1D318F44" w:rsidR="000276C6" w:rsidRPr="00FA16D1" w:rsidRDefault="000276C6" w:rsidP="00FA16D1">
      <w:pPr>
        <w:pStyle w:val="Poetry"/>
      </w:pPr>
      <w:r w:rsidRPr="00FA16D1">
        <w:lastRenderedPageBreak/>
        <w:t>But a horse like this befitteth too well a man like thee,</w:t>
      </w:r>
    </w:p>
    <w:p w14:paraId="0CC7053B" w14:textId="77777777" w:rsidR="00FA16D1" w:rsidRDefault="000276C6" w:rsidP="00FA16D1">
      <w:pPr>
        <w:pStyle w:val="Poetry"/>
      </w:pPr>
      <w:r w:rsidRPr="00FA16D1">
        <w:t xml:space="preserve">Swift to chase the Moors ye routed in the battle, when they flee. </w:t>
      </w:r>
    </w:p>
    <w:p w14:paraId="55D1D28F" w14:textId="77777777" w:rsidR="00FA16D1" w:rsidRDefault="000276C6" w:rsidP="00FA16D1">
      <w:pPr>
        <w:pStyle w:val="Poetry"/>
      </w:pPr>
      <w:r w:rsidRPr="00FA16D1">
        <w:t xml:space="preserve">Who that war-horse taketh from thee, God succor not again, </w:t>
      </w:r>
    </w:p>
    <w:p w14:paraId="2A93E675" w14:textId="4A2057B7" w:rsidR="000276C6" w:rsidRPr="00FA16D1" w:rsidRDefault="000276C6" w:rsidP="00FA16D1">
      <w:pPr>
        <w:pStyle w:val="Poetry"/>
      </w:pPr>
      <w:r w:rsidRPr="00FA16D1">
        <w:t>For by thee and by the charger to great honor we attain.”</w:t>
      </w:r>
    </w:p>
    <w:p w14:paraId="06FCE422" w14:textId="77777777" w:rsidR="000276C6" w:rsidRPr="00FA16D1" w:rsidRDefault="000276C6" w:rsidP="00FA16D1">
      <w:pPr>
        <w:pStyle w:val="Poetry"/>
      </w:pPr>
      <w:r w:rsidRPr="00FA16D1">
        <w:t>Their leave then have they taken. He left the Court forthright.</w:t>
      </w:r>
    </w:p>
    <w:p w14:paraId="2EC8A6B9" w14:textId="0BCF84F4" w:rsidR="000276C6" w:rsidRPr="00FA16D1" w:rsidRDefault="000276C6" w:rsidP="00FA16D1">
      <w:pPr>
        <w:pStyle w:val="Poetry"/>
      </w:pPr>
      <w:r w:rsidRPr="00FA16D1">
        <w:t>The Campeador most wisely counselled them who were to fight:</w:t>
      </w:r>
    </w:p>
    <w:p w14:paraId="4506D934" w14:textId="77777777" w:rsidR="00FA16D1" w:rsidRDefault="000276C6" w:rsidP="00FA16D1">
      <w:pPr>
        <w:pStyle w:val="Poetry"/>
      </w:pPr>
      <w:r w:rsidRPr="00FA16D1">
        <w:t xml:space="preserve">“Ha, Martin Antolínez! Per Vermudóz thou, too, </w:t>
      </w:r>
    </w:p>
    <w:p w14:paraId="2832CC8B" w14:textId="77777777" w:rsidR="00FA16D1" w:rsidRDefault="000276C6" w:rsidP="00FA16D1">
      <w:pPr>
        <w:pStyle w:val="Poetry"/>
      </w:pPr>
      <w:r w:rsidRPr="00FA16D1">
        <w:t xml:space="preserve">So likewise Muño Gustióz, my tried man and true. </w:t>
      </w:r>
    </w:p>
    <w:p w14:paraId="62B0CDCA" w14:textId="32C7707A" w:rsidR="000276C6" w:rsidRPr="00FA16D1" w:rsidRDefault="000276C6" w:rsidP="00FA16D1">
      <w:pPr>
        <w:pStyle w:val="Poetry"/>
      </w:pPr>
      <w:r w:rsidRPr="00FA16D1">
        <w:t>Be resolute in combat like the gentlemen ye be.</w:t>
      </w:r>
    </w:p>
    <w:p w14:paraId="7D4FA7A9" w14:textId="77777777" w:rsidR="000276C6" w:rsidRPr="00FA16D1" w:rsidRDefault="000276C6" w:rsidP="00FA16D1">
      <w:pPr>
        <w:pStyle w:val="Poetry"/>
      </w:pPr>
      <w:r w:rsidRPr="00FA16D1">
        <w:t>See that of you good tidings in Valencia come to me.”</w:t>
      </w:r>
    </w:p>
    <w:p w14:paraId="73DFF228" w14:textId="24E1487F" w:rsidR="000276C6" w:rsidRPr="00FA16D1" w:rsidRDefault="000276C6" w:rsidP="00FA16D1">
      <w:pPr>
        <w:pStyle w:val="Poetry"/>
      </w:pPr>
      <w:r w:rsidRPr="00FA16D1">
        <w:t>Said Martin Antolínez: “Oh sire, what sayest thou?</w:t>
      </w:r>
    </w:p>
    <w:p w14:paraId="7159DACB" w14:textId="77777777" w:rsidR="000276C6" w:rsidRPr="00FA16D1" w:rsidRDefault="000276C6" w:rsidP="00FA16D1">
      <w:pPr>
        <w:pStyle w:val="Poetry"/>
      </w:pPr>
      <w:r w:rsidRPr="00FA16D1">
        <w:t>For we must bear the burden we accepted even now.</w:t>
      </w:r>
    </w:p>
    <w:p w14:paraId="2FC392AB" w14:textId="77777777" w:rsidR="00FA16D1" w:rsidRDefault="000276C6" w:rsidP="00FA16D1">
      <w:pPr>
        <w:pStyle w:val="Poetry"/>
      </w:pPr>
      <w:r w:rsidRPr="00FA16D1">
        <w:t xml:space="preserve">Thou shalt hear naught of the vanquished, though haply of the slain.” </w:t>
      </w:r>
    </w:p>
    <w:p w14:paraId="1F2B9E1A" w14:textId="71A706FA" w:rsidR="000276C6" w:rsidRPr="00FA16D1" w:rsidRDefault="000276C6" w:rsidP="00FA16D1">
      <w:pPr>
        <w:pStyle w:val="Poetry"/>
      </w:pPr>
      <w:r w:rsidRPr="00FA16D1">
        <w:t>He who in happy hour was born, thereof was glad and fain.</w:t>
      </w:r>
    </w:p>
    <w:p w14:paraId="675D04C3" w14:textId="77777777" w:rsidR="000276C6" w:rsidRPr="00FA16D1" w:rsidRDefault="000276C6" w:rsidP="00FA16D1">
      <w:pPr>
        <w:pStyle w:val="Poetry"/>
      </w:pPr>
      <w:r w:rsidRPr="00FA16D1">
        <w:t>Of all his leave he taketh that for his friends are known.</w:t>
      </w:r>
    </w:p>
    <w:p w14:paraId="768CAB51" w14:textId="38E3B56A" w:rsidR="000276C6" w:rsidRPr="00FA16D1" w:rsidRDefault="000276C6" w:rsidP="00FA16D1">
      <w:pPr>
        <w:pStyle w:val="Poetry"/>
      </w:pPr>
      <w:r w:rsidRPr="00FA16D1">
        <w:t>Went my lord Cid to Valencia, and the King to Carrión.</w:t>
      </w:r>
    </w:p>
    <w:p w14:paraId="0AF0B01A" w14:textId="77777777" w:rsidR="00FA16D1" w:rsidRDefault="000276C6" w:rsidP="00FA16D1">
      <w:pPr>
        <w:pStyle w:val="Poetry"/>
      </w:pPr>
      <w:r w:rsidRPr="00FA16D1">
        <w:t xml:space="preserve">But now the three weeks’ respite of the term is past and o’er. </w:t>
      </w:r>
    </w:p>
    <w:p w14:paraId="010D67C3" w14:textId="77777777" w:rsidR="00FA16D1" w:rsidRDefault="000276C6" w:rsidP="00FA16D1">
      <w:pPr>
        <w:pStyle w:val="Poetry"/>
      </w:pPr>
      <w:r w:rsidRPr="00FA16D1">
        <w:t xml:space="preserve">Lo! at the time appointed, they who serve the Campeador, </w:t>
      </w:r>
    </w:p>
    <w:p w14:paraId="43DE30BF" w14:textId="77777777" w:rsidR="00FA16D1" w:rsidRDefault="000276C6" w:rsidP="00FA16D1">
      <w:pPr>
        <w:pStyle w:val="Poetry"/>
      </w:pPr>
      <w:r w:rsidRPr="00FA16D1">
        <w:t xml:space="preserve">The debt their lord laid on them they were very fain to pay. </w:t>
      </w:r>
    </w:p>
    <w:p w14:paraId="0D9533A5" w14:textId="7A5256F0" w:rsidR="000276C6" w:rsidRPr="00FA16D1" w:rsidRDefault="000276C6" w:rsidP="00FA16D1">
      <w:pPr>
        <w:pStyle w:val="Poetry"/>
      </w:pPr>
      <w:r w:rsidRPr="00FA16D1">
        <w:t>In safe-keeping of Alfonso, King of León, were they.</w:t>
      </w:r>
    </w:p>
    <w:p w14:paraId="2FEB061A" w14:textId="12F987E5" w:rsidR="000276C6" w:rsidRPr="00FA16D1" w:rsidRDefault="000276C6" w:rsidP="00FA16D1">
      <w:pPr>
        <w:pStyle w:val="Poetry"/>
      </w:pPr>
      <w:r w:rsidRPr="00FA16D1">
        <w:t>There for the Heirs of Carrión for two days’ space they stayed.</w:t>
      </w:r>
    </w:p>
    <w:p w14:paraId="4BBF77EF" w14:textId="77777777" w:rsidR="00FA16D1" w:rsidRDefault="000276C6" w:rsidP="00FA16D1">
      <w:pPr>
        <w:pStyle w:val="Poetry"/>
      </w:pPr>
      <w:r w:rsidRPr="00FA16D1">
        <w:t xml:space="preserve">With horses and caparisons, came the Heirs there well arrayed. </w:t>
      </w:r>
    </w:p>
    <w:p w14:paraId="5198C3EE" w14:textId="77777777" w:rsidR="00FA16D1" w:rsidRDefault="000276C6" w:rsidP="00FA16D1">
      <w:pPr>
        <w:pStyle w:val="Poetry"/>
      </w:pPr>
      <w:r w:rsidRPr="00FA16D1">
        <w:t xml:space="preserve">And in close compact with them have agreed their kinsmen all, </w:t>
      </w:r>
    </w:p>
    <w:p w14:paraId="067A5C2A" w14:textId="77777777" w:rsidR="00FA16D1" w:rsidRDefault="000276C6" w:rsidP="00FA16D1">
      <w:pPr>
        <w:pStyle w:val="Poetry"/>
      </w:pPr>
      <w:r w:rsidRPr="00FA16D1">
        <w:t xml:space="preserve">On the Campeador his henchmen, if in secret they might fall, </w:t>
      </w:r>
    </w:p>
    <w:p w14:paraId="6655E005" w14:textId="6CA163B1" w:rsidR="000276C6" w:rsidRPr="00FA16D1" w:rsidRDefault="000276C6" w:rsidP="00FA16D1">
      <w:pPr>
        <w:pStyle w:val="Poetry"/>
      </w:pPr>
      <w:r w:rsidRPr="00FA16D1">
        <w:t>To slay them in the meadows, because their lords were silent.</w:t>
      </w:r>
    </w:p>
    <w:p w14:paraId="07801216" w14:textId="3C75ED38" w:rsidR="000276C6" w:rsidRPr="00FA16D1" w:rsidRDefault="000276C6" w:rsidP="00FA16D1">
      <w:pPr>
        <w:pStyle w:val="Poetry"/>
      </w:pPr>
      <w:r w:rsidRPr="00FA16D1">
        <w:t>They did not undertake it, though foul was their intent,</w:t>
      </w:r>
    </w:p>
    <w:p w14:paraId="5742898B" w14:textId="77777777" w:rsidR="000276C6" w:rsidRPr="00FA16D1" w:rsidRDefault="000276C6" w:rsidP="00FA16D1">
      <w:pPr>
        <w:pStyle w:val="Poetry"/>
      </w:pPr>
      <w:r w:rsidRPr="00FA16D1">
        <w:t>For of Alfonso of León they stood in mighty dread.</w:t>
      </w:r>
    </w:p>
    <w:p w14:paraId="71819AEC" w14:textId="77777777" w:rsidR="00FA16D1" w:rsidRDefault="000276C6" w:rsidP="00FA16D1">
      <w:pPr>
        <w:pStyle w:val="Poetry"/>
      </w:pPr>
      <w:r w:rsidRPr="00FA16D1">
        <w:t xml:space="preserve">Watch o’er their arms they kept that night. And prayers to God they said. </w:t>
      </w:r>
    </w:p>
    <w:p w14:paraId="2EA37223" w14:textId="131A42CE" w:rsidR="000276C6" w:rsidRPr="00FA16D1" w:rsidRDefault="000276C6" w:rsidP="00FA16D1">
      <w:pPr>
        <w:pStyle w:val="Poetry"/>
      </w:pPr>
      <w:r w:rsidRPr="00FA16D1">
        <w:t>At last has night passed over, and breaketh now the dawn,</w:t>
      </w:r>
    </w:p>
    <w:p w14:paraId="4F5E7DFC" w14:textId="77777777" w:rsidR="000276C6" w:rsidRPr="00FA16D1" w:rsidRDefault="000276C6" w:rsidP="00FA16D1">
      <w:pPr>
        <w:pStyle w:val="Poetry"/>
      </w:pPr>
      <w:r w:rsidRPr="00FA16D1">
        <w:t>And many worthy nobles there to the place have drawn,</w:t>
      </w:r>
    </w:p>
    <w:p w14:paraId="7713FB25" w14:textId="175682DC" w:rsidR="000276C6" w:rsidRPr="00FA16D1" w:rsidRDefault="000276C6" w:rsidP="00FA16D1">
      <w:pPr>
        <w:pStyle w:val="Poetry"/>
      </w:pPr>
      <w:r w:rsidRPr="00FA16D1">
        <w:t>For to behold that combat, wherefore their mirth was high.</w:t>
      </w:r>
    </w:p>
    <w:p w14:paraId="5496A909" w14:textId="77777777" w:rsidR="000276C6" w:rsidRPr="00FA16D1" w:rsidRDefault="000276C6" w:rsidP="00FA16D1">
      <w:pPr>
        <w:pStyle w:val="Poetry"/>
      </w:pPr>
      <w:r w:rsidRPr="00FA16D1">
        <w:t>Moreover King Alfonso above all men is by,</w:t>
      </w:r>
    </w:p>
    <w:p w14:paraId="7079F18B" w14:textId="77777777" w:rsidR="00FA16D1" w:rsidRDefault="000276C6" w:rsidP="00FA16D1">
      <w:pPr>
        <w:pStyle w:val="Poetry"/>
      </w:pPr>
      <w:r w:rsidRPr="00FA16D1">
        <w:t xml:space="preserve">Since he desireth justice and that no wrong should be done. </w:t>
      </w:r>
    </w:p>
    <w:p w14:paraId="20922D6A" w14:textId="77777777" w:rsidR="00FA16D1" w:rsidRDefault="000276C6" w:rsidP="00FA16D1">
      <w:pPr>
        <w:pStyle w:val="Poetry"/>
      </w:pPr>
      <w:r w:rsidRPr="00FA16D1">
        <w:t xml:space="preserve">The men of the good Campeador, they get their armour on. </w:t>
      </w:r>
    </w:p>
    <w:p w14:paraId="32DF9C02" w14:textId="11345AF5" w:rsidR="000276C6" w:rsidRPr="00FA16D1" w:rsidRDefault="000276C6" w:rsidP="00FA16D1">
      <w:pPr>
        <w:pStyle w:val="Poetry"/>
      </w:pPr>
      <w:r w:rsidRPr="00FA16D1">
        <w:t>All three are in agreement for one lord’s men are they.</w:t>
      </w:r>
    </w:p>
    <w:p w14:paraId="4770B51E" w14:textId="2FF12D83" w:rsidR="000276C6" w:rsidRPr="00FA16D1" w:rsidRDefault="000276C6" w:rsidP="00FA16D1">
      <w:pPr>
        <w:pStyle w:val="Poetry"/>
      </w:pPr>
      <w:r w:rsidRPr="00FA16D1">
        <w:lastRenderedPageBreak/>
        <w:t>The Heirs of Carrión elsewhere have armed them for the fray.</w:t>
      </w:r>
    </w:p>
    <w:p w14:paraId="0974632B" w14:textId="77777777" w:rsidR="00FA16D1" w:rsidRDefault="000276C6" w:rsidP="00FA16D1">
      <w:pPr>
        <w:pStyle w:val="Poetry"/>
      </w:pPr>
      <w:r w:rsidRPr="00FA16D1">
        <w:t xml:space="preserve">The Count García Ordoñez sate with them in counsel there. </w:t>
      </w:r>
    </w:p>
    <w:p w14:paraId="7FBC5416" w14:textId="77777777" w:rsidR="00FA16D1" w:rsidRDefault="000276C6" w:rsidP="00FA16D1">
      <w:pPr>
        <w:pStyle w:val="Poetry"/>
      </w:pPr>
      <w:r w:rsidRPr="00FA16D1">
        <w:t xml:space="preserve">What suit they planned unto the King Alfonso they declare, </w:t>
      </w:r>
    </w:p>
    <w:p w14:paraId="49E1292C" w14:textId="510D211E" w:rsidR="000276C6" w:rsidRPr="00FA16D1" w:rsidRDefault="000276C6" w:rsidP="00FA16D1">
      <w:pPr>
        <w:pStyle w:val="Poetry"/>
      </w:pPr>
      <w:r w:rsidRPr="00FA16D1">
        <w:t>That neither should Coláda nor Tizón share in that war,</w:t>
      </w:r>
    </w:p>
    <w:p w14:paraId="5DF55EB0" w14:textId="77777777" w:rsidR="000276C6" w:rsidRPr="00FA16D1" w:rsidRDefault="000276C6" w:rsidP="00FA16D1">
      <w:pPr>
        <w:pStyle w:val="Poetry"/>
      </w:pPr>
      <w:r w:rsidRPr="00FA16D1">
        <w:t>That in fight they might not wield them, who served the Campeador</w:t>
      </w:r>
    </w:p>
    <w:p w14:paraId="293E80BF" w14:textId="360EABE8" w:rsidR="000276C6" w:rsidRPr="00FA16D1" w:rsidRDefault="000276C6" w:rsidP="00FA16D1">
      <w:pPr>
        <w:pStyle w:val="Poetry"/>
      </w:pPr>
      <w:r w:rsidRPr="00FA16D1">
        <w:t>That the brands were given over, they deemed a bitter ill;</w:t>
      </w:r>
      <w:r w:rsidRPr="00FA16D1">
        <w:tab/>
      </w:r>
    </w:p>
    <w:p w14:paraId="5DDDEE0F" w14:textId="77777777" w:rsidR="000276C6" w:rsidRPr="00FA16D1" w:rsidRDefault="000276C6" w:rsidP="00FA16D1">
      <w:pPr>
        <w:pStyle w:val="Poetry"/>
      </w:pPr>
      <w:r w:rsidRPr="00FA16D1">
        <w:t>Unto the King they told it. He would not do their will:</w:t>
      </w:r>
    </w:p>
    <w:p w14:paraId="66A0CAED" w14:textId="77777777" w:rsidR="00FA16D1" w:rsidRDefault="000276C6" w:rsidP="00FA16D1">
      <w:pPr>
        <w:pStyle w:val="Poetry"/>
      </w:pPr>
      <w:r w:rsidRPr="00FA16D1">
        <w:t xml:space="preserve">“When we held the court exception unto no sword did ye take; </w:t>
      </w:r>
    </w:p>
    <w:p w14:paraId="2602AB03" w14:textId="6BE5B6C0" w:rsidR="000276C6" w:rsidRPr="00FA16D1" w:rsidRDefault="000276C6" w:rsidP="00FA16D1">
      <w:pPr>
        <w:pStyle w:val="Poetry"/>
      </w:pPr>
      <w:r w:rsidRPr="00FA16D1">
        <w:t>But if ye have good weapons, your fortune they will make.</w:t>
      </w:r>
    </w:p>
    <w:p w14:paraId="4F676BB4" w14:textId="77777777" w:rsidR="000276C6" w:rsidRPr="00FA16D1" w:rsidRDefault="000276C6" w:rsidP="00FA16D1">
      <w:pPr>
        <w:pStyle w:val="Poetry"/>
      </w:pPr>
      <w:r w:rsidRPr="00FA16D1">
        <w:t>For them who serve the Campeador the swords e’en so will do.</w:t>
      </w:r>
    </w:p>
    <w:p w14:paraId="4D9BBB85" w14:textId="5B58E7DC" w:rsidR="000276C6" w:rsidRPr="00FA16D1" w:rsidRDefault="000276C6" w:rsidP="00FA16D1">
      <w:pPr>
        <w:pStyle w:val="Poetry"/>
      </w:pPr>
      <w:r w:rsidRPr="00FA16D1">
        <w:t>Up, Carrión’s Heirs, to battle now get you forth, ye two!</w:t>
      </w:r>
    </w:p>
    <w:p w14:paraId="6A75C311" w14:textId="77777777" w:rsidR="000276C6" w:rsidRPr="00FA16D1" w:rsidRDefault="000276C6" w:rsidP="00FA16D1">
      <w:pPr>
        <w:pStyle w:val="Poetry"/>
      </w:pPr>
      <w:r w:rsidRPr="00FA16D1">
        <w:t>Like noblemen this combat, ye ought duly to achieve,</w:t>
      </w:r>
    </w:p>
    <w:p w14:paraId="7BDCDA21" w14:textId="77777777" w:rsidR="00FA16D1" w:rsidRDefault="000276C6" w:rsidP="00FA16D1">
      <w:pPr>
        <w:pStyle w:val="Poetry"/>
      </w:pPr>
      <w:r w:rsidRPr="00FA16D1">
        <w:t xml:space="preserve">For the Campeador his henchmen naught undone therein will leave. </w:t>
      </w:r>
    </w:p>
    <w:p w14:paraId="42C956A4" w14:textId="7CC3BAA9" w:rsidR="000276C6" w:rsidRPr="00FA16D1" w:rsidRDefault="000276C6" w:rsidP="00FA16D1">
      <w:pPr>
        <w:pStyle w:val="Poetry"/>
      </w:pPr>
      <w:r w:rsidRPr="00FA16D1">
        <w:t>If forth, ye come victorious, then great shall be your fame;</w:t>
      </w:r>
    </w:p>
    <w:p w14:paraId="410DA7E5" w14:textId="77777777" w:rsidR="000276C6" w:rsidRPr="00FA16D1" w:rsidRDefault="000276C6" w:rsidP="00FA16D1">
      <w:pPr>
        <w:pStyle w:val="Poetry"/>
      </w:pPr>
      <w:r w:rsidRPr="00FA16D1">
        <w:t>But if that ye are vanquished, impute to us no blame.</w:t>
      </w:r>
    </w:p>
    <w:p w14:paraId="43EEDF9F" w14:textId="766AA272" w:rsidR="000276C6" w:rsidRPr="00FA16D1" w:rsidRDefault="000276C6" w:rsidP="00FA16D1">
      <w:pPr>
        <w:pStyle w:val="Poetry"/>
      </w:pPr>
      <w:r w:rsidRPr="00FA16D1">
        <w:t>All know ye sought it.”</w:t>
      </w:r>
    </w:p>
    <w:p w14:paraId="3E05B206" w14:textId="77777777" w:rsidR="000276C6" w:rsidRPr="00FA16D1" w:rsidRDefault="000276C6" w:rsidP="00FA16D1">
      <w:pPr>
        <w:pStyle w:val="Poetry"/>
      </w:pPr>
      <w:r w:rsidRPr="00FA16D1">
        <w:t>Carrión’s Heirs were filled with grief each one.</w:t>
      </w:r>
    </w:p>
    <w:p w14:paraId="7B7549BC" w14:textId="77777777" w:rsidR="00FA16D1" w:rsidRDefault="000276C6" w:rsidP="00FA16D1">
      <w:pPr>
        <w:pStyle w:val="Poetry"/>
      </w:pPr>
      <w:r w:rsidRPr="00FA16D1">
        <w:t xml:space="preserve">And greatly they repented the thing that they had done. </w:t>
      </w:r>
    </w:p>
    <w:p w14:paraId="7B8B7328" w14:textId="73E6E1E7" w:rsidR="000276C6" w:rsidRPr="00FA16D1" w:rsidRDefault="000276C6" w:rsidP="00FA16D1">
      <w:pPr>
        <w:pStyle w:val="Poetry"/>
      </w:pPr>
      <w:r w:rsidRPr="00FA16D1">
        <w:t>Were it undone fain were they to give all Carrión’s fee.</w:t>
      </w:r>
    </w:p>
    <w:p w14:paraId="2FCDC3B6" w14:textId="77777777" w:rsidR="000276C6" w:rsidRPr="00FA16D1" w:rsidRDefault="000276C6" w:rsidP="00FA16D1">
      <w:pPr>
        <w:pStyle w:val="Poetry"/>
      </w:pPr>
      <w:r w:rsidRPr="00FA16D1">
        <w:t>The henchmen of the Campeador are fully armed all three.</w:t>
      </w:r>
    </w:p>
    <w:p w14:paraId="03D9F277" w14:textId="6DFCB87E" w:rsidR="000276C6" w:rsidRPr="00FA16D1" w:rsidRDefault="000276C6" w:rsidP="00FA16D1">
      <w:pPr>
        <w:pStyle w:val="Poetry"/>
      </w:pPr>
      <w:r w:rsidRPr="00FA16D1">
        <w:t>Now was the King Alfonso come forth to view them o’er.</w:t>
      </w:r>
    </w:p>
    <w:p w14:paraId="5B376E6F" w14:textId="77777777" w:rsidR="000276C6" w:rsidRPr="00FA16D1" w:rsidRDefault="000276C6" w:rsidP="00FA16D1">
      <w:pPr>
        <w:pStyle w:val="Poetry"/>
      </w:pPr>
      <w:r w:rsidRPr="00FA16D1">
        <w:t>Then spake to him the henchmen that served the Campeador:</w:t>
      </w:r>
    </w:p>
    <w:p w14:paraId="63A8F4A8" w14:textId="77777777" w:rsidR="00FA16D1" w:rsidRDefault="000276C6" w:rsidP="00FA16D1">
      <w:pPr>
        <w:pStyle w:val="Poetry"/>
      </w:pPr>
      <w:r w:rsidRPr="00FA16D1">
        <w:t xml:space="preserve">“We kiss thy hands as vassals to their lord and master may, </w:t>
      </w:r>
    </w:p>
    <w:p w14:paraId="2A0920FF" w14:textId="77777777" w:rsidR="00FA16D1" w:rsidRDefault="000276C6" w:rsidP="00FA16D1">
      <w:pPr>
        <w:pStyle w:val="Poetry"/>
      </w:pPr>
      <w:r w:rsidRPr="00FA16D1">
        <w:t xml:space="preserve">‘Twixt our party and their party thou shalt be judge this day. </w:t>
      </w:r>
    </w:p>
    <w:p w14:paraId="789482CB" w14:textId="63BECE9C" w:rsidR="000276C6" w:rsidRPr="00FA16D1" w:rsidRDefault="000276C6" w:rsidP="00FA16D1">
      <w:pPr>
        <w:pStyle w:val="Poetry"/>
      </w:pPr>
      <w:r w:rsidRPr="00FA16D1">
        <w:t>For our succor unto justice but not to evil stand.</w:t>
      </w:r>
    </w:p>
    <w:p w14:paraId="746AAA37" w14:textId="637893D3" w:rsidR="000276C6" w:rsidRPr="00FA16D1" w:rsidRDefault="000276C6" w:rsidP="00FA16D1">
      <w:pPr>
        <w:pStyle w:val="Poetry"/>
      </w:pPr>
      <w:r w:rsidRPr="00FA16D1">
        <w:t>Here Carrión’s Heirs of henchmen have gathered them a band.</w:t>
      </w:r>
    </w:p>
    <w:p w14:paraId="62043704" w14:textId="77777777" w:rsidR="00FA16D1" w:rsidRDefault="000276C6" w:rsidP="00FA16D1">
      <w:pPr>
        <w:pStyle w:val="Poetry"/>
      </w:pPr>
      <w:r w:rsidRPr="00FA16D1">
        <w:t xml:space="preserve">What, or what not, we know not, that in secret they intend; </w:t>
      </w:r>
    </w:p>
    <w:p w14:paraId="3B110594" w14:textId="23CBF1B3" w:rsidR="000276C6" w:rsidRPr="00FA16D1" w:rsidRDefault="000276C6" w:rsidP="00FA16D1">
      <w:pPr>
        <w:pStyle w:val="Poetry"/>
      </w:pPr>
      <w:r w:rsidRPr="00FA16D1">
        <w:t>But our lord in thine hand left us our safety to defend.</w:t>
      </w:r>
    </w:p>
    <w:p w14:paraId="170FD383" w14:textId="77777777" w:rsidR="000276C6" w:rsidRPr="00FA16D1" w:rsidRDefault="000276C6" w:rsidP="00FA16D1">
      <w:pPr>
        <w:pStyle w:val="Poetry"/>
      </w:pPr>
      <w:r w:rsidRPr="00FA16D1">
        <w:t>For the love of the Creator justly maintain our part.”</w:t>
      </w:r>
    </w:p>
    <w:p w14:paraId="55320CC6" w14:textId="77777777" w:rsidR="000276C6" w:rsidRPr="00FA16D1" w:rsidRDefault="000276C6" w:rsidP="00FA16D1">
      <w:pPr>
        <w:pStyle w:val="Poetry"/>
      </w:pPr>
      <w:r w:rsidRPr="00FA16D1">
        <w:t>Said then the King in answer: “With all my soul and heart.”</w:t>
      </w:r>
    </w:p>
    <w:p w14:paraId="7C20ED01" w14:textId="57EFE6EB" w:rsidR="000276C6" w:rsidRPr="00FA16D1" w:rsidRDefault="000276C6" w:rsidP="00FA16D1">
      <w:pPr>
        <w:pStyle w:val="Poetry"/>
      </w:pPr>
      <w:r w:rsidRPr="00FA16D1">
        <w:t>They brought for them the chargers of splendid strength and speed.</w:t>
      </w:r>
    </w:p>
    <w:p w14:paraId="163140D8" w14:textId="77777777" w:rsidR="000276C6" w:rsidRPr="00FA16D1" w:rsidRDefault="000276C6" w:rsidP="00FA16D1">
      <w:pPr>
        <w:pStyle w:val="Poetry"/>
      </w:pPr>
      <w:r w:rsidRPr="00FA16D1">
        <w:t>They signed the cross upon the selles. They leaped upon the steed.</w:t>
      </w:r>
    </w:p>
    <w:p w14:paraId="52709817" w14:textId="77777777" w:rsidR="000276C6" w:rsidRPr="00FA16D1" w:rsidRDefault="000276C6" w:rsidP="00FA16D1">
      <w:pPr>
        <w:pStyle w:val="Poetry"/>
      </w:pPr>
      <w:r w:rsidRPr="00FA16D1">
        <w:t>The bucklers with fair bosses about their necks are cast.</w:t>
      </w:r>
    </w:p>
    <w:p w14:paraId="6082890E" w14:textId="77777777" w:rsidR="00FA16D1" w:rsidRDefault="000276C6" w:rsidP="00FA16D1">
      <w:pPr>
        <w:pStyle w:val="Poetry"/>
      </w:pPr>
      <w:r w:rsidRPr="00FA16D1">
        <w:t xml:space="preserve">And the keen pointed lances, in the hand they grip them fast. </w:t>
      </w:r>
    </w:p>
    <w:p w14:paraId="44878F6F" w14:textId="297AA116" w:rsidR="000276C6" w:rsidRPr="00FA16D1" w:rsidRDefault="000276C6" w:rsidP="00FA16D1">
      <w:pPr>
        <w:pStyle w:val="Poetry"/>
      </w:pPr>
      <w:r w:rsidRPr="00FA16D1">
        <w:t>Each lance for each man of the three doth its own pennon bear.</w:t>
      </w:r>
    </w:p>
    <w:p w14:paraId="1F967070" w14:textId="4F7D8AA8" w:rsidR="000276C6" w:rsidRPr="00FA16D1" w:rsidRDefault="000276C6" w:rsidP="00FA16D1">
      <w:pPr>
        <w:pStyle w:val="Poetry"/>
      </w:pPr>
      <w:r w:rsidRPr="00FA16D1">
        <w:lastRenderedPageBreak/>
        <w:t>And many worthy nobles have gathered round them there.</w:t>
      </w:r>
    </w:p>
    <w:p w14:paraId="2DA8C9EA" w14:textId="77777777" w:rsidR="00FA16D1" w:rsidRDefault="000276C6" w:rsidP="00FA16D1">
      <w:pPr>
        <w:pStyle w:val="Poetry"/>
      </w:pPr>
      <w:r w:rsidRPr="00FA16D1">
        <w:t xml:space="preserve">To the field where were the boundaries, accordingly they went. </w:t>
      </w:r>
    </w:p>
    <w:p w14:paraId="69644DBB" w14:textId="1E3D3862" w:rsidR="000276C6" w:rsidRPr="00FA16D1" w:rsidRDefault="000276C6" w:rsidP="00FA16D1">
      <w:pPr>
        <w:pStyle w:val="Poetry"/>
      </w:pPr>
      <w:r w:rsidRPr="00FA16D1">
        <w:t>The three men of the Campeador were all of one intent,</w:t>
      </w:r>
    </w:p>
    <w:p w14:paraId="03CF19EF" w14:textId="77777777" w:rsidR="00FA16D1" w:rsidRDefault="000276C6" w:rsidP="00FA16D1">
      <w:pPr>
        <w:pStyle w:val="Poetry"/>
      </w:pPr>
      <w:r w:rsidRPr="00FA16D1">
        <w:t xml:space="preserve">That mightily his foeman to smite each one should ride. </w:t>
      </w:r>
    </w:p>
    <w:p w14:paraId="4806DEFE" w14:textId="3F56E655" w:rsidR="000276C6" w:rsidRPr="00FA16D1" w:rsidRDefault="000276C6" w:rsidP="00FA16D1">
      <w:pPr>
        <w:pStyle w:val="Poetry"/>
      </w:pPr>
      <w:r w:rsidRPr="00FA16D1">
        <w:t>Lo! were the Heirs of Carrión upon the other side,</w:t>
      </w:r>
    </w:p>
    <w:p w14:paraId="4AA58ADE" w14:textId="0CBE2BC9" w:rsidR="000276C6" w:rsidRPr="00FA16D1" w:rsidRDefault="000276C6" w:rsidP="00FA16D1">
      <w:pPr>
        <w:pStyle w:val="Poetry"/>
      </w:pPr>
      <w:r w:rsidRPr="00FA16D1">
        <w:t>With stores of men, for many of their kin were with the two.</w:t>
      </w:r>
    </w:p>
    <w:p w14:paraId="50CF07F9" w14:textId="77777777" w:rsidR="00FA16D1" w:rsidRDefault="000276C6" w:rsidP="00FA16D1">
      <w:pPr>
        <w:pStyle w:val="Poetry"/>
      </w:pPr>
      <w:r w:rsidRPr="00FA16D1">
        <w:t xml:space="preserve">The King has given them judges, justice and naught else to do, </w:t>
      </w:r>
    </w:p>
    <w:p w14:paraId="4BCD4342" w14:textId="76A270D1" w:rsidR="000276C6" w:rsidRPr="00FA16D1" w:rsidRDefault="000276C6" w:rsidP="00FA16D1">
      <w:pPr>
        <w:pStyle w:val="Poetry"/>
      </w:pPr>
      <w:r w:rsidRPr="00FA16D1">
        <w:t>That yea or nay they should not any disputation make.</w:t>
      </w:r>
    </w:p>
    <w:p w14:paraId="1C9A284D" w14:textId="77777777" w:rsidR="000276C6" w:rsidRPr="00FA16D1" w:rsidRDefault="000276C6" w:rsidP="00FA16D1">
      <w:pPr>
        <w:pStyle w:val="Poetry"/>
      </w:pPr>
      <w:r w:rsidRPr="00FA16D1">
        <w:t>To them where in the field they sate the King Alfonso spake:</w:t>
      </w:r>
    </w:p>
    <w:p w14:paraId="6108C5F9" w14:textId="77777777" w:rsidR="000276C6" w:rsidRPr="00FA16D1" w:rsidRDefault="000276C6" w:rsidP="00FA16D1">
      <w:pPr>
        <w:pStyle w:val="Poetry"/>
      </w:pPr>
      <w:r w:rsidRPr="00FA16D1">
        <w:t>“Hearken, ye Heirs of Carrión, what thing to you I say:</w:t>
      </w:r>
    </w:p>
    <w:p w14:paraId="289FBD8C" w14:textId="581E41B3" w:rsidR="000276C6" w:rsidRPr="00FA16D1" w:rsidRDefault="000276C6" w:rsidP="00FA16D1">
      <w:pPr>
        <w:pStyle w:val="Poetry"/>
      </w:pPr>
      <w:r w:rsidRPr="00FA16D1">
        <w:t>In Toledo ye contrived it, but ye did not wish this fray.</w:t>
      </w:r>
    </w:p>
    <w:p w14:paraId="5FE94650" w14:textId="77777777" w:rsidR="00FA16D1" w:rsidRDefault="000276C6" w:rsidP="00FA16D1">
      <w:pPr>
        <w:pStyle w:val="Poetry"/>
      </w:pPr>
      <w:r w:rsidRPr="00FA16D1">
        <w:t xml:space="preserve">Of my lord Cid the Campeador I brought these knights all three </w:t>
      </w:r>
    </w:p>
    <w:p w14:paraId="13376068" w14:textId="1BCB4380" w:rsidR="000276C6" w:rsidRPr="00FA16D1" w:rsidRDefault="000276C6" w:rsidP="00FA16D1">
      <w:pPr>
        <w:pStyle w:val="Poetry"/>
      </w:pPr>
      <w:r w:rsidRPr="00FA16D1">
        <w:t>To Carrión’s land, that under my safe-conduct they might be.</w:t>
      </w:r>
    </w:p>
    <w:p w14:paraId="647E7BB3" w14:textId="77777777" w:rsidR="00FA16D1" w:rsidRDefault="000276C6" w:rsidP="00FA16D1">
      <w:pPr>
        <w:pStyle w:val="Poetry"/>
      </w:pPr>
      <w:r w:rsidRPr="00FA16D1">
        <w:t xml:space="preserve">Wait justice. Unto evil no wise turn your intent. </w:t>
      </w:r>
    </w:p>
    <w:p w14:paraId="4E7A2044" w14:textId="133B497A" w:rsidR="000276C6" w:rsidRPr="00FA16D1" w:rsidRDefault="000276C6" w:rsidP="00FA16D1">
      <w:pPr>
        <w:pStyle w:val="Poetry"/>
      </w:pPr>
      <w:r w:rsidRPr="00FA16D1">
        <w:t>Whoso desireth evil with force will I prevent;</w:t>
      </w:r>
    </w:p>
    <w:p w14:paraId="3E34AA2B" w14:textId="6E345427" w:rsidR="000276C6" w:rsidRPr="00FA16D1" w:rsidRDefault="000276C6" w:rsidP="00FA16D1">
      <w:pPr>
        <w:pStyle w:val="Poetry"/>
      </w:pPr>
      <w:r w:rsidRPr="00FA16D1">
        <w:t>Such a thing throughout my kingdom he shall bitterly bemoan.”</w:t>
      </w:r>
    </w:p>
    <w:p w14:paraId="057108D2" w14:textId="77777777" w:rsidR="000276C6" w:rsidRPr="00FA16D1" w:rsidRDefault="000276C6" w:rsidP="00FA16D1">
      <w:pPr>
        <w:pStyle w:val="Poetry"/>
      </w:pPr>
      <w:r w:rsidRPr="00FA16D1">
        <w:t>How downcast were the spirits of the Heirs of Carrión!</w:t>
      </w:r>
    </w:p>
    <w:p w14:paraId="0D4F319D" w14:textId="77777777" w:rsidR="00FA16D1" w:rsidRDefault="000276C6" w:rsidP="00FA16D1">
      <w:pPr>
        <w:pStyle w:val="Poetry"/>
      </w:pPr>
      <w:r w:rsidRPr="00FA16D1">
        <w:t xml:space="preserve">Now with the King the judges have marked the boundaries out. </w:t>
      </w:r>
    </w:p>
    <w:p w14:paraId="5C6C018E" w14:textId="688D3C4C" w:rsidR="000276C6" w:rsidRPr="00FA16D1" w:rsidRDefault="000276C6" w:rsidP="00FA16D1">
      <w:pPr>
        <w:pStyle w:val="Poetry"/>
      </w:pPr>
      <w:r w:rsidRPr="00FA16D1">
        <w:t>They have cleared all the meadow of people roundabout.</w:t>
      </w:r>
    </w:p>
    <w:p w14:paraId="3684974D" w14:textId="77777777" w:rsidR="000276C6" w:rsidRPr="00FA16D1" w:rsidRDefault="000276C6" w:rsidP="00FA16D1">
      <w:pPr>
        <w:pStyle w:val="Poetry"/>
      </w:pPr>
      <w:r w:rsidRPr="00FA16D1">
        <w:t>And unto the six champions the boundaries have they shown—</w:t>
      </w:r>
    </w:p>
    <w:p w14:paraId="17AD4256" w14:textId="5B4B385D" w:rsidR="000276C6" w:rsidRPr="00FA16D1" w:rsidRDefault="000276C6" w:rsidP="00FA16D1">
      <w:pPr>
        <w:pStyle w:val="Poetry"/>
      </w:pPr>
      <w:r w:rsidRPr="00FA16D1">
        <w:t>Whoever went beyond them should be held for overthrown.</w:t>
      </w:r>
    </w:p>
    <w:p w14:paraId="706C9722" w14:textId="77777777" w:rsidR="00FA16D1" w:rsidRDefault="000276C6" w:rsidP="00FA16D1">
      <w:pPr>
        <w:pStyle w:val="Poetry"/>
      </w:pPr>
      <w:r w:rsidRPr="00FA16D1">
        <w:t xml:space="preserve">The folk that round were gathered now all the space left clear; </w:t>
      </w:r>
    </w:p>
    <w:p w14:paraId="6CD69D27" w14:textId="6FBE3E65" w:rsidR="000276C6" w:rsidRPr="00FA16D1" w:rsidRDefault="000276C6" w:rsidP="00FA16D1">
      <w:pPr>
        <w:pStyle w:val="Poetry"/>
      </w:pPr>
      <w:r w:rsidRPr="00FA16D1">
        <w:t>To approach they were forbiddden within six lengths of a spear.</w:t>
      </w:r>
    </w:p>
    <w:p w14:paraId="3886F168" w14:textId="77777777" w:rsidR="00FA16D1" w:rsidRDefault="000276C6" w:rsidP="00FA16D1">
      <w:pPr>
        <w:pStyle w:val="Poetry"/>
      </w:pPr>
      <w:r w:rsidRPr="00FA16D1">
        <w:t xml:space="preserve">‘Gainst the sun no man they stationed, but by lot gave each his place. </w:t>
      </w:r>
    </w:p>
    <w:p w14:paraId="0057DF0D" w14:textId="10EEE9AB" w:rsidR="000276C6" w:rsidRPr="00FA16D1" w:rsidRDefault="000276C6" w:rsidP="00FA16D1">
      <w:pPr>
        <w:pStyle w:val="Poetry"/>
      </w:pPr>
      <w:r w:rsidRPr="00FA16D1">
        <w:t>Forth between them came the judges, and the foes are face to face.</w:t>
      </w:r>
    </w:p>
    <w:p w14:paraId="4614AF31" w14:textId="4FDA0F2F" w:rsidR="000276C6" w:rsidRPr="00FA16D1" w:rsidRDefault="000276C6" w:rsidP="00FA16D1">
      <w:pPr>
        <w:pStyle w:val="Poetry"/>
      </w:pPr>
      <w:r w:rsidRPr="00FA16D1">
        <w:t>Of my lord Cid the henchmen toward the Heirs of Carrión bore,</w:t>
      </w:r>
    </w:p>
    <w:p w14:paraId="46B2905C" w14:textId="77777777" w:rsidR="00FA16D1" w:rsidRDefault="000276C6" w:rsidP="00FA16D1">
      <w:pPr>
        <w:pStyle w:val="Poetry"/>
      </w:pPr>
      <w:r w:rsidRPr="00FA16D1">
        <w:t xml:space="preserve">And Carrión’s Heirs against them who served the Campeador. </w:t>
      </w:r>
    </w:p>
    <w:p w14:paraId="2291D0DB" w14:textId="7B855FA1" w:rsidR="000276C6" w:rsidRPr="00FA16D1" w:rsidRDefault="000276C6" w:rsidP="00FA16D1">
      <w:pPr>
        <w:pStyle w:val="Poetry"/>
      </w:pPr>
      <w:r w:rsidRPr="00FA16D1">
        <w:t>The glance of every champion fixes on his man forthright;</w:t>
      </w:r>
    </w:p>
    <w:p w14:paraId="2E0BE7ED" w14:textId="77777777" w:rsidR="00FA16D1" w:rsidRDefault="000276C6" w:rsidP="00FA16D1">
      <w:pPr>
        <w:pStyle w:val="Poetry"/>
      </w:pPr>
      <w:r w:rsidRPr="00FA16D1">
        <w:t xml:space="preserve">Before their breasts the bucklers with their hands have they gripped tight, </w:t>
      </w:r>
    </w:p>
    <w:p w14:paraId="4F06328E" w14:textId="4B58F06A" w:rsidR="000276C6" w:rsidRPr="00FA16D1" w:rsidRDefault="000276C6" w:rsidP="00FA16D1">
      <w:pPr>
        <w:pStyle w:val="Poetry"/>
      </w:pPr>
      <w:r w:rsidRPr="00FA16D1">
        <w:t>The lances with the pennons now have they pointed low,</w:t>
      </w:r>
    </w:p>
    <w:p w14:paraId="3BCE58FD" w14:textId="0CB66FAA" w:rsidR="000276C6" w:rsidRPr="00FA16D1" w:rsidRDefault="000276C6" w:rsidP="00FA16D1">
      <w:pPr>
        <w:pStyle w:val="Poetry"/>
      </w:pPr>
      <w:r w:rsidRPr="00FA16D1">
        <w:t>And each bends down his countenance over the saddlebow;</w:t>
      </w:r>
    </w:p>
    <w:p w14:paraId="21C08DB8" w14:textId="77777777" w:rsidR="00FA16D1" w:rsidRDefault="000276C6" w:rsidP="00FA16D1">
      <w:pPr>
        <w:pStyle w:val="Poetry"/>
      </w:pPr>
      <w:r w:rsidRPr="00FA16D1">
        <w:t xml:space="preserve">Thereon the battle-chargers with the sharp spurs smote they, </w:t>
      </w:r>
    </w:p>
    <w:p w14:paraId="4E1E61B2" w14:textId="77777777" w:rsidR="00FA16D1" w:rsidRDefault="000276C6" w:rsidP="00FA16D1">
      <w:pPr>
        <w:pStyle w:val="Poetry"/>
      </w:pPr>
      <w:r w:rsidRPr="00FA16D1">
        <w:t xml:space="preserve">And fain the earth had shaken where the steeds sprang away. </w:t>
      </w:r>
    </w:p>
    <w:p w14:paraId="7638AEDC" w14:textId="73097D72" w:rsidR="000276C6" w:rsidRPr="00FA16D1" w:rsidRDefault="000276C6" w:rsidP="00FA16D1">
      <w:pPr>
        <w:pStyle w:val="Poetry"/>
      </w:pPr>
      <w:r w:rsidRPr="00FA16D1">
        <w:t>The glance of every champion fixes on his man forthright.</w:t>
      </w:r>
    </w:p>
    <w:p w14:paraId="77991CAA" w14:textId="77777777" w:rsidR="000276C6" w:rsidRPr="00FA16D1" w:rsidRDefault="000276C6" w:rsidP="00FA16D1">
      <w:pPr>
        <w:pStyle w:val="Poetry"/>
      </w:pPr>
      <w:r w:rsidRPr="00FA16D1">
        <w:t>Three against three together now have they joined the fight.</w:t>
      </w:r>
    </w:p>
    <w:p w14:paraId="47ED9194" w14:textId="23B2D38A" w:rsidR="000276C6" w:rsidRPr="00FA16D1" w:rsidRDefault="000276C6" w:rsidP="00FA16D1">
      <w:pPr>
        <w:pStyle w:val="Poetry"/>
      </w:pPr>
      <w:r w:rsidRPr="00FA16D1">
        <w:lastRenderedPageBreak/>
        <w:t>Whoso stood round for certain deemed that they dead would fall.</w:t>
      </w:r>
    </w:p>
    <w:p w14:paraId="6526B6DA" w14:textId="77777777" w:rsidR="00FA16D1" w:rsidRDefault="000276C6" w:rsidP="00FA16D1">
      <w:pPr>
        <w:pStyle w:val="Poetry"/>
      </w:pPr>
      <w:r w:rsidRPr="00FA16D1">
        <w:t xml:space="preserve">Per Vermudóz the challenge who delivered first of all, </w:t>
      </w:r>
    </w:p>
    <w:p w14:paraId="0699BC20" w14:textId="77777777" w:rsidR="00FA16D1" w:rsidRDefault="000276C6" w:rsidP="00FA16D1">
      <w:pPr>
        <w:pStyle w:val="Poetry"/>
      </w:pPr>
      <w:r w:rsidRPr="00FA16D1">
        <w:t xml:space="preserve">Against Ferránd Gonzálvez there face to face he sped. </w:t>
      </w:r>
    </w:p>
    <w:p w14:paraId="7FF6C349" w14:textId="1941A669" w:rsidR="000276C6" w:rsidRPr="00FA16D1" w:rsidRDefault="000276C6" w:rsidP="00FA16D1">
      <w:pPr>
        <w:pStyle w:val="Poetry"/>
      </w:pPr>
      <w:r w:rsidRPr="00FA16D1">
        <w:t>They smote each other’s bucklers withouten any dread.</w:t>
      </w:r>
    </w:p>
    <w:p w14:paraId="38AED6A2" w14:textId="77777777" w:rsidR="000276C6" w:rsidRPr="00FA16D1" w:rsidRDefault="000276C6" w:rsidP="00FA16D1">
      <w:pPr>
        <w:pStyle w:val="Poetry"/>
      </w:pPr>
      <w:r w:rsidRPr="00FA16D1">
        <w:t>There has Ferránd Gonzálvez pierced don Pero’s target through.</w:t>
      </w:r>
    </w:p>
    <w:p w14:paraId="266CDC4B" w14:textId="45F24320" w:rsidR="000276C6" w:rsidRPr="00FA16D1" w:rsidRDefault="000276C6" w:rsidP="00FA16D1">
      <w:pPr>
        <w:pStyle w:val="Poetry"/>
      </w:pPr>
      <w:r w:rsidRPr="00FA16D1">
        <w:t>Well his lance-shaft in two places he shattered it in two.</w:t>
      </w:r>
    </w:p>
    <w:p w14:paraId="54E3B9AF" w14:textId="77777777" w:rsidR="00FA16D1" w:rsidRDefault="000276C6" w:rsidP="00FA16D1">
      <w:pPr>
        <w:pStyle w:val="Poetry"/>
      </w:pPr>
      <w:r w:rsidRPr="00FA16D1">
        <w:t xml:space="preserve">Unto the flesh it came not, for there glanced off the steel. </w:t>
      </w:r>
    </w:p>
    <w:p w14:paraId="394C021D" w14:textId="7A060B12" w:rsidR="000276C6" w:rsidRPr="00FA16D1" w:rsidRDefault="000276C6" w:rsidP="00FA16D1">
      <w:pPr>
        <w:pStyle w:val="Poetry"/>
      </w:pPr>
      <w:r w:rsidRPr="00FA16D1">
        <w:t>Per Vermudóz sat firmly, therefore he did not reel.</w:t>
      </w:r>
    </w:p>
    <w:p w14:paraId="12C11956" w14:textId="77777777" w:rsidR="00FA16D1" w:rsidRDefault="000276C6" w:rsidP="00FA16D1">
      <w:pPr>
        <w:pStyle w:val="Poetry"/>
      </w:pPr>
      <w:r w:rsidRPr="00FA16D1">
        <w:t xml:space="preserve">For every stroke was dealt him, the buffet back he gave, </w:t>
      </w:r>
    </w:p>
    <w:p w14:paraId="33F9D659" w14:textId="3F574A10" w:rsidR="000276C6" w:rsidRPr="00FA16D1" w:rsidRDefault="000276C6" w:rsidP="00FA16D1">
      <w:pPr>
        <w:pStyle w:val="Poetry"/>
      </w:pPr>
      <w:r w:rsidRPr="00FA16D1">
        <w:t>He broke the boss of the buckler, the shield aside he drave.</w:t>
      </w:r>
    </w:p>
    <w:p w14:paraId="12A0D692" w14:textId="752D9714" w:rsidR="000276C6" w:rsidRPr="00FA16D1" w:rsidRDefault="000276C6" w:rsidP="00FA16D1">
      <w:pPr>
        <w:pStyle w:val="Poetry"/>
      </w:pPr>
      <w:r w:rsidRPr="00FA16D1">
        <w:t>He clove through guard and armour, naught availed the man his gear.</w:t>
      </w:r>
    </w:p>
    <w:p w14:paraId="1DCAB07D" w14:textId="77777777" w:rsidR="00FA16D1" w:rsidRDefault="000276C6" w:rsidP="00FA16D1">
      <w:pPr>
        <w:pStyle w:val="Poetry"/>
      </w:pPr>
      <w:r w:rsidRPr="00FA16D1">
        <w:t xml:space="preserve">Nigh the heart into the bosom he thrust the battle-spear. </w:t>
      </w:r>
    </w:p>
    <w:p w14:paraId="77F67CA7" w14:textId="77777777" w:rsidR="00FA16D1" w:rsidRDefault="000276C6" w:rsidP="00FA16D1">
      <w:pPr>
        <w:pStyle w:val="Poetry"/>
      </w:pPr>
      <w:r w:rsidRPr="00FA16D1">
        <w:t xml:space="preserve">Three mail-folds had Ferrándo, and the third was of avail. </w:t>
      </w:r>
    </w:p>
    <w:p w14:paraId="479D2D4C" w14:textId="77777777" w:rsidR="00FA16D1" w:rsidRDefault="000276C6" w:rsidP="00FA16D1">
      <w:pPr>
        <w:pStyle w:val="Poetry"/>
      </w:pPr>
      <w:r w:rsidRPr="00FA16D1">
        <w:t xml:space="preserve">Two were burst through, yet firmly held the third fold of mail. </w:t>
      </w:r>
    </w:p>
    <w:p w14:paraId="3F546865" w14:textId="4618FC8B" w:rsidR="000276C6" w:rsidRPr="00FA16D1" w:rsidRDefault="000276C6" w:rsidP="00FA16D1">
      <w:pPr>
        <w:pStyle w:val="Poetry"/>
      </w:pPr>
      <w:r w:rsidRPr="00FA16D1">
        <w:t>Ferrándo’s shirt and tunic, with the unpierced iron mesh,</w:t>
      </w:r>
    </w:p>
    <w:p w14:paraId="2435BDDD" w14:textId="5E9A0693" w:rsidR="000276C6" w:rsidRPr="00FA16D1" w:rsidRDefault="000276C6" w:rsidP="00FA16D1">
      <w:pPr>
        <w:pStyle w:val="Poetry"/>
      </w:pPr>
      <w:r w:rsidRPr="00FA16D1">
        <w:t>A handsbreadth by Per Vermudóz were thrust into the flesh.</w:t>
      </w:r>
    </w:p>
    <w:p w14:paraId="1B790FB7" w14:textId="77777777" w:rsidR="00FA16D1" w:rsidRDefault="000276C6" w:rsidP="00FA16D1">
      <w:pPr>
        <w:pStyle w:val="Poetry"/>
      </w:pPr>
      <w:r w:rsidRPr="00FA16D1">
        <w:t xml:space="preserve">And forth from his mouth straightway a stream of blood did spout. </w:t>
      </w:r>
    </w:p>
    <w:p w14:paraId="3CC19297" w14:textId="55FB0EF1" w:rsidR="000276C6" w:rsidRPr="00FA16D1" w:rsidRDefault="000276C6" w:rsidP="00FA16D1">
      <w:pPr>
        <w:pStyle w:val="Poetry"/>
      </w:pPr>
      <w:r w:rsidRPr="00FA16D1">
        <w:t>His saddle-girths were broken; not one of them held out.</w:t>
      </w:r>
    </w:p>
    <w:p w14:paraId="69217362" w14:textId="77777777" w:rsidR="000276C6" w:rsidRPr="00FA16D1" w:rsidRDefault="000276C6" w:rsidP="00FA16D1">
      <w:pPr>
        <w:pStyle w:val="Poetry"/>
      </w:pPr>
      <w:r w:rsidRPr="00FA16D1">
        <w:t>O’er the tail of the charger he hurled him to the ground.</w:t>
      </w:r>
    </w:p>
    <w:p w14:paraId="43547036" w14:textId="77777777" w:rsidR="000276C6" w:rsidRPr="00FA16D1" w:rsidRDefault="000276C6" w:rsidP="00FA16D1">
      <w:pPr>
        <w:pStyle w:val="Poetry"/>
      </w:pPr>
      <w:r w:rsidRPr="00FA16D1">
        <w:t>That his death stroke he had gotten thought all the folk around.</w:t>
      </w:r>
    </w:p>
    <w:p w14:paraId="1532EBC8" w14:textId="4E858DC7" w:rsidR="000276C6" w:rsidRDefault="000276C6" w:rsidP="00FA16D1">
      <w:pPr>
        <w:pStyle w:val="Poetry"/>
      </w:pPr>
      <w:r>
        <w:t>He</w:t>
      </w:r>
      <w:r>
        <w:rPr>
          <w:spacing w:val="-6"/>
        </w:rPr>
        <w:t xml:space="preserve"> </w:t>
      </w:r>
      <w:r>
        <w:t>left</w:t>
      </w:r>
      <w:r>
        <w:rPr>
          <w:spacing w:val="-6"/>
        </w:rPr>
        <w:t xml:space="preserve"> </w:t>
      </w:r>
      <w:r>
        <w:t>the</w:t>
      </w:r>
      <w:r>
        <w:rPr>
          <w:spacing w:val="-6"/>
        </w:rPr>
        <w:t xml:space="preserve"> </w:t>
      </w:r>
      <w:r>
        <w:t>war-spear</w:t>
      </w:r>
      <w:r>
        <w:rPr>
          <w:spacing w:val="-6"/>
        </w:rPr>
        <w:t xml:space="preserve"> </w:t>
      </w:r>
      <w:r>
        <w:t>in</w:t>
      </w:r>
      <w:r>
        <w:rPr>
          <w:spacing w:val="-6"/>
        </w:rPr>
        <w:t xml:space="preserve"> </w:t>
      </w:r>
      <w:r>
        <w:t>him,</w:t>
      </w:r>
      <w:r>
        <w:rPr>
          <w:spacing w:val="-5"/>
        </w:rPr>
        <w:t xml:space="preserve"> </w:t>
      </w:r>
      <w:r>
        <w:t>set</w:t>
      </w:r>
      <w:r>
        <w:rPr>
          <w:spacing w:val="-6"/>
        </w:rPr>
        <w:t xml:space="preserve"> </w:t>
      </w:r>
      <w:r>
        <w:t>hand</w:t>
      </w:r>
      <w:r>
        <w:rPr>
          <w:spacing w:val="-6"/>
        </w:rPr>
        <w:t xml:space="preserve"> </w:t>
      </w:r>
      <w:r>
        <w:t>his</w:t>
      </w:r>
      <w:r>
        <w:rPr>
          <w:spacing w:val="-6"/>
        </w:rPr>
        <w:t xml:space="preserve"> </w:t>
      </w:r>
      <w:r>
        <w:t>sword</w:t>
      </w:r>
      <w:r>
        <w:rPr>
          <w:spacing w:val="-6"/>
        </w:rPr>
        <w:t xml:space="preserve"> </w:t>
      </w:r>
      <w:r>
        <w:t>unto.</w:t>
      </w:r>
    </w:p>
    <w:p w14:paraId="41FDDBCD" w14:textId="77777777" w:rsidR="00FA16D1" w:rsidRDefault="000276C6" w:rsidP="00FA16D1">
      <w:pPr>
        <w:pStyle w:val="Poetry"/>
        <w:rPr>
          <w:spacing w:val="1"/>
        </w:rPr>
      </w:pPr>
      <w:r>
        <w:t>When</w:t>
      </w:r>
      <w:r>
        <w:rPr>
          <w:spacing w:val="-10"/>
        </w:rPr>
        <w:t xml:space="preserve"> </w:t>
      </w:r>
      <w:r>
        <w:t>Ferránd</w:t>
      </w:r>
      <w:r>
        <w:rPr>
          <w:spacing w:val="-10"/>
        </w:rPr>
        <w:t xml:space="preserve"> </w:t>
      </w:r>
      <w:r>
        <w:t>Gonzálvez</w:t>
      </w:r>
      <w:r>
        <w:rPr>
          <w:spacing w:val="-10"/>
        </w:rPr>
        <w:t xml:space="preserve"> </w:t>
      </w:r>
      <w:r>
        <w:t>saw</w:t>
      </w:r>
      <w:r>
        <w:rPr>
          <w:spacing w:val="-10"/>
        </w:rPr>
        <w:t xml:space="preserve"> </w:t>
      </w:r>
      <w:r>
        <w:t>it,</w:t>
      </w:r>
      <w:r>
        <w:rPr>
          <w:spacing w:val="-10"/>
        </w:rPr>
        <w:t xml:space="preserve"> </w:t>
      </w:r>
      <w:r>
        <w:t>then</w:t>
      </w:r>
      <w:r>
        <w:rPr>
          <w:spacing w:val="-10"/>
        </w:rPr>
        <w:t xml:space="preserve"> </w:t>
      </w:r>
      <w:r>
        <w:t>well</w:t>
      </w:r>
      <w:r>
        <w:rPr>
          <w:spacing w:val="-10"/>
        </w:rPr>
        <w:t xml:space="preserve"> </w:t>
      </w:r>
      <w:r>
        <w:t>Tizón</w:t>
      </w:r>
      <w:r>
        <w:rPr>
          <w:spacing w:val="-10"/>
        </w:rPr>
        <w:t xml:space="preserve"> </w:t>
      </w:r>
      <w:r>
        <w:t>he</w:t>
      </w:r>
      <w:r>
        <w:rPr>
          <w:spacing w:val="-10"/>
        </w:rPr>
        <w:t xml:space="preserve"> </w:t>
      </w:r>
      <w:r>
        <w:t>knew.</w:t>
      </w:r>
      <w:r>
        <w:rPr>
          <w:spacing w:val="1"/>
        </w:rPr>
        <w:t xml:space="preserve"> </w:t>
      </w:r>
    </w:p>
    <w:p w14:paraId="0F7C640D" w14:textId="77777777" w:rsidR="00FA16D1" w:rsidRDefault="000276C6" w:rsidP="00FA16D1">
      <w:pPr>
        <w:pStyle w:val="Poetry"/>
        <w:rPr>
          <w:spacing w:val="-53"/>
        </w:rPr>
      </w:pPr>
      <w:r>
        <w:t>He</w:t>
      </w:r>
      <w:r>
        <w:rPr>
          <w:spacing w:val="-9"/>
        </w:rPr>
        <w:t xml:space="preserve"> </w:t>
      </w:r>
      <w:r>
        <w:t>shouted,</w:t>
      </w:r>
      <w:r>
        <w:rPr>
          <w:spacing w:val="-9"/>
        </w:rPr>
        <w:t xml:space="preserve"> </w:t>
      </w:r>
      <w:r>
        <w:t>“I</w:t>
      </w:r>
      <w:r>
        <w:rPr>
          <w:spacing w:val="-9"/>
        </w:rPr>
        <w:t xml:space="preserve"> </w:t>
      </w:r>
      <w:r>
        <w:t>am</w:t>
      </w:r>
      <w:r>
        <w:rPr>
          <w:spacing w:val="-9"/>
        </w:rPr>
        <w:t xml:space="preserve"> </w:t>
      </w:r>
      <w:r>
        <w:t>vanquished,”</w:t>
      </w:r>
      <w:r>
        <w:rPr>
          <w:spacing w:val="-9"/>
        </w:rPr>
        <w:t xml:space="preserve"> </w:t>
      </w:r>
      <w:r>
        <w:t>rather</w:t>
      </w:r>
      <w:r>
        <w:rPr>
          <w:spacing w:val="-9"/>
        </w:rPr>
        <w:t xml:space="preserve"> </w:t>
      </w:r>
      <w:r>
        <w:t>than</w:t>
      </w:r>
      <w:r>
        <w:rPr>
          <w:spacing w:val="-9"/>
        </w:rPr>
        <w:t xml:space="preserve"> </w:t>
      </w:r>
      <w:r>
        <w:t>the</w:t>
      </w:r>
      <w:r>
        <w:rPr>
          <w:spacing w:val="-8"/>
        </w:rPr>
        <w:t xml:space="preserve"> </w:t>
      </w:r>
      <w:r>
        <w:t>buffet</w:t>
      </w:r>
      <w:r>
        <w:rPr>
          <w:spacing w:val="-9"/>
        </w:rPr>
        <w:t xml:space="preserve"> </w:t>
      </w:r>
      <w:r>
        <w:t>bear.</w:t>
      </w:r>
      <w:r>
        <w:rPr>
          <w:spacing w:val="-53"/>
        </w:rPr>
        <w:t xml:space="preserve"> </w:t>
      </w:r>
    </w:p>
    <w:p w14:paraId="5D8C2668" w14:textId="3217013E" w:rsidR="000276C6" w:rsidRDefault="000276C6" w:rsidP="00FA16D1">
      <w:pPr>
        <w:pStyle w:val="Poetry"/>
      </w:pPr>
      <w:r>
        <w:t>Per</w:t>
      </w:r>
      <w:r>
        <w:rPr>
          <w:spacing w:val="-8"/>
        </w:rPr>
        <w:t xml:space="preserve"> </w:t>
      </w:r>
      <w:r>
        <w:t>Vermudóz,</w:t>
      </w:r>
      <w:r>
        <w:rPr>
          <w:spacing w:val="-8"/>
        </w:rPr>
        <w:t xml:space="preserve"> </w:t>
      </w:r>
      <w:r>
        <w:t>the</w:t>
      </w:r>
      <w:r>
        <w:rPr>
          <w:spacing w:val="-8"/>
        </w:rPr>
        <w:t xml:space="preserve"> </w:t>
      </w:r>
      <w:r>
        <w:t>judges</w:t>
      </w:r>
      <w:r>
        <w:rPr>
          <w:spacing w:val="-7"/>
        </w:rPr>
        <w:t xml:space="preserve"> </w:t>
      </w:r>
      <w:r>
        <w:t>so</w:t>
      </w:r>
      <w:r>
        <w:rPr>
          <w:spacing w:val="-8"/>
        </w:rPr>
        <w:t xml:space="preserve"> </w:t>
      </w:r>
      <w:r>
        <w:t>decreeing,</w:t>
      </w:r>
      <w:r>
        <w:rPr>
          <w:spacing w:val="-8"/>
        </w:rPr>
        <w:t xml:space="preserve"> </w:t>
      </w:r>
      <w:r>
        <w:t>left</w:t>
      </w:r>
      <w:r>
        <w:rPr>
          <w:spacing w:val="-7"/>
        </w:rPr>
        <w:t xml:space="preserve"> </w:t>
      </w:r>
      <w:r>
        <w:t>him</w:t>
      </w:r>
      <w:r>
        <w:rPr>
          <w:spacing w:val="-8"/>
        </w:rPr>
        <w:t xml:space="preserve"> </w:t>
      </w:r>
      <w:r>
        <w:t>there.</w:t>
      </w:r>
    </w:p>
    <w:p w14:paraId="37977C0B" w14:textId="77777777" w:rsidR="00FA16D1" w:rsidRDefault="00FA16D1" w:rsidP="00FA16D1">
      <w:pPr>
        <w:pStyle w:val="Poetry"/>
      </w:pPr>
    </w:p>
    <w:p w14:paraId="64AA39F2" w14:textId="77777777" w:rsidR="000276C6" w:rsidRPr="00FA16D1" w:rsidRDefault="000276C6" w:rsidP="00FA16D1">
      <w:pPr>
        <w:pStyle w:val="Heading4"/>
      </w:pPr>
      <w:r w:rsidRPr="00FA16D1">
        <w:t>CLI</w:t>
      </w:r>
    </w:p>
    <w:p w14:paraId="717DF4C5" w14:textId="77777777" w:rsidR="000276C6" w:rsidRPr="00FA16D1" w:rsidRDefault="000276C6" w:rsidP="00FA16D1">
      <w:pPr>
        <w:pStyle w:val="Poetry"/>
      </w:pPr>
      <w:r w:rsidRPr="00FA16D1">
        <w:t>With Dídago Gonzálvez now doth don Martin close</w:t>
      </w:r>
    </w:p>
    <w:p w14:paraId="08240D13" w14:textId="33959B6D" w:rsidR="000276C6" w:rsidRPr="00FA16D1" w:rsidRDefault="000276C6" w:rsidP="00FA16D1">
      <w:pPr>
        <w:pStyle w:val="Poetry"/>
      </w:pPr>
      <w:r w:rsidRPr="00FA16D1">
        <w:t>The spears. They broke the lances so furious were the blows.</w:t>
      </w:r>
    </w:p>
    <w:p w14:paraId="6A164DC5" w14:textId="77777777" w:rsidR="000276C6" w:rsidRPr="00FA16D1" w:rsidRDefault="000276C6" w:rsidP="00FA16D1">
      <w:pPr>
        <w:pStyle w:val="Poetry"/>
      </w:pPr>
      <w:r w:rsidRPr="00FA16D1">
        <w:t>Martin Antolínez on sword his hand he laid.</w:t>
      </w:r>
    </w:p>
    <w:p w14:paraId="6149EF5C" w14:textId="77777777" w:rsidR="00FA16D1" w:rsidRDefault="000276C6" w:rsidP="00FA16D1">
      <w:pPr>
        <w:pStyle w:val="Poetry"/>
      </w:pPr>
      <w:r w:rsidRPr="00FA16D1">
        <w:t xml:space="preserve">The whole field shone, so brilliant and flawless was the blade. </w:t>
      </w:r>
    </w:p>
    <w:p w14:paraId="74B25D6C" w14:textId="0D7875C0" w:rsidR="000276C6" w:rsidRPr="00FA16D1" w:rsidRDefault="000276C6" w:rsidP="00FA16D1">
      <w:pPr>
        <w:pStyle w:val="Poetry"/>
      </w:pPr>
      <w:r w:rsidRPr="00FA16D1">
        <w:t>He smote a buffet. Sidewise it caught him fair and right.</w:t>
      </w:r>
    </w:p>
    <w:p w14:paraId="79B6F6C9" w14:textId="77777777" w:rsidR="000276C6" w:rsidRPr="00FA16D1" w:rsidRDefault="000276C6" w:rsidP="00FA16D1">
      <w:pPr>
        <w:pStyle w:val="Poetry"/>
      </w:pPr>
      <w:r w:rsidRPr="00FA16D1">
        <w:t>Aside the upper helmet the glancing stroke did smite.</w:t>
      </w:r>
    </w:p>
    <w:p w14:paraId="7B267547" w14:textId="648CF18B" w:rsidR="000276C6" w:rsidRPr="00FA16D1" w:rsidRDefault="000276C6" w:rsidP="00FA16D1">
      <w:pPr>
        <w:pStyle w:val="Poetry"/>
      </w:pPr>
      <w:r w:rsidRPr="00FA16D1">
        <w:t>It clove the helmet laces. Through the mail-hood did it fall,</w:t>
      </w:r>
    </w:p>
    <w:p w14:paraId="48BCC183" w14:textId="77777777" w:rsidR="00FA16D1" w:rsidRDefault="000276C6" w:rsidP="00FA16D1">
      <w:pPr>
        <w:pStyle w:val="Poetry"/>
      </w:pPr>
      <w:r w:rsidRPr="00FA16D1">
        <w:t xml:space="preserve">Unto the coif, hard slashing through coif and helm and all, </w:t>
      </w:r>
    </w:p>
    <w:p w14:paraId="0D6E132A" w14:textId="0E1B4F45" w:rsidR="000276C6" w:rsidRPr="00FA16D1" w:rsidRDefault="000276C6" w:rsidP="00FA16D1">
      <w:pPr>
        <w:pStyle w:val="Poetry"/>
      </w:pPr>
      <w:r w:rsidRPr="00FA16D1">
        <w:lastRenderedPageBreak/>
        <w:t>And scraped the hair upon his brow. Clear to the flesh it sped.</w:t>
      </w:r>
    </w:p>
    <w:p w14:paraId="403DEA37" w14:textId="77777777" w:rsidR="00FA16D1" w:rsidRDefault="000276C6" w:rsidP="00FA16D1">
      <w:pPr>
        <w:pStyle w:val="Poetry"/>
      </w:pPr>
      <w:r w:rsidRPr="00FA16D1">
        <w:t xml:space="preserve">Of the helm a half fell earthward and half crowned yet his head. </w:t>
      </w:r>
    </w:p>
    <w:p w14:paraId="52E1FB2A" w14:textId="0C58A851" w:rsidR="000276C6" w:rsidRPr="00FA16D1" w:rsidRDefault="000276C6" w:rsidP="00FA16D1">
      <w:pPr>
        <w:pStyle w:val="Poetry"/>
      </w:pPr>
      <w:r w:rsidRPr="00FA16D1">
        <w:t>When the glorious Coláda such a war-stroke had let drive,</w:t>
      </w:r>
    </w:p>
    <w:p w14:paraId="426D49FB" w14:textId="58C54301" w:rsidR="000276C6" w:rsidRPr="00FA16D1" w:rsidRDefault="000276C6" w:rsidP="00FA16D1">
      <w:pPr>
        <w:pStyle w:val="Poetry"/>
      </w:pPr>
      <w:r w:rsidRPr="00FA16D1">
        <w:t>Well knew Dídago Gonzálvez that he could not ‘scape alive.</w:t>
      </w:r>
    </w:p>
    <w:p w14:paraId="323F93DF" w14:textId="77777777" w:rsidR="00FA16D1" w:rsidRDefault="000276C6" w:rsidP="00FA16D1">
      <w:pPr>
        <w:pStyle w:val="Poetry"/>
      </w:pPr>
      <w:r w:rsidRPr="00FA16D1">
        <w:t xml:space="preserve">He turned the charger’s bridle rein, and right about he wheeled. </w:t>
      </w:r>
    </w:p>
    <w:p w14:paraId="75BC0636" w14:textId="22A86BE2" w:rsidR="000276C6" w:rsidRPr="00FA16D1" w:rsidRDefault="000276C6" w:rsidP="00FA16D1">
      <w:pPr>
        <w:pStyle w:val="Poetry"/>
      </w:pPr>
      <w:r w:rsidRPr="00FA16D1">
        <w:t>A blade in hand he carried that he did not seek to wield.</w:t>
      </w:r>
    </w:p>
    <w:p w14:paraId="49473243" w14:textId="77777777" w:rsidR="000276C6" w:rsidRPr="00FA16D1" w:rsidRDefault="000276C6" w:rsidP="00FA16D1">
      <w:pPr>
        <w:pStyle w:val="Poetry"/>
      </w:pPr>
      <w:r w:rsidRPr="00FA16D1">
        <w:t>From Martin Antolínez welcome with the sword he got.</w:t>
      </w:r>
    </w:p>
    <w:p w14:paraId="4B601CDD" w14:textId="77777777" w:rsidR="000276C6" w:rsidRPr="00FA16D1" w:rsidRDefault="000276C6" w:rsidP="00FA16D1">
      <w:pPr>
        <w:pStyle w:val="Poetry"/>
      </w:pPr>
      <w:r w:rsidRPr="00FA16D1">
        <w:t>With the flat Martin struck him. With the edge he smote him not.</w:t>
      </w:r>
    </w:p>
    <w:p w14:paraId="41403309" w14:textId="1AD70253" w:rsidR="000276C6" w:rsidRPr="00FA16D1" w:rsidRDefault="000276C6" w:rsidP="00FA16D1">
      <w:pPr>
        <w:pStyle w:val="Poetry"/>
      </w:pPr>
      <w:r w:rsidRPr="00FA16D1">
        <w:t>Thereon that Heir of Carrión, a mighty yell he gave:</w:t>
      </w:r>
    </w:p>
    <w:p w14:paraId="7F8ECF72" w14:textId="77777777" w:rsidR="00FA16D1" w:rsidRDefault="000276C6" w:rsidP="00FA16D1">
      <w:pPr>
        <w:pStyle w:val="Poetry"/>
      </w:pPr>
      <w:r w:rsidRPr="00FA16D1">
        <w:t xml:space="preserve">“Help me, Oh God most glorious, defend me from that glaive.” </w:t>
      </w:r>
    </w:p>
    <w:p w14:paraId="56F2B78F" w14:textId="4580F6F4" w:rsidR="000276C6" w:rsidRPr="00FA16D1" w:rsidRDefault="000276C6" w:rsidP="00FA16D1">
      <w:pPr>
        <w:pStyle w:val="Poetry"/>
      </w:pPr>
      <w:r w:rsidRPr="00FA16D1">
        <w:t>Wheeling his horse, in terror he fled before the blade.</w:t>
      </w:r>
    </w:p>
    <w:p w14:paraId="714C3C5A" w14:textId="77777777" w:rsidR="00FA16D1" w:rsidRDefault="000276C6" w:rsidP="00FA16D1">
      <w:pPr>
        <w:pStyle w:val="Poetry"/>
      </w:pPr>
      <w:r w:rsidRPr="00FA16D1">
        <w:t xml:space="preserve">The steed bore him past the boundary. On the field don Martin stayed. </w:t>
      </w:r>
    </w:p>
    <w:p w14:paraId="3878DA3E" w14:textId="24B93C55" w:rsidR="000276C6" w:rsidRPr="00FA16D1" w:rsidRDefault="000276C6" w:rsidP="00FA16D1">
      <w:pPr>
        <w:pStyle w:val="Poetry"/>
      </w:pPr>
      <w:r w:rsidRPr="00FA16D1">
        <w:t>Then said the King: “Now hither come unto my meinie.</w:t>
      </w:r>
    </w:p>
    <w:p w14:paraId="0F594894" w14:textId="694705C5" w:rsidR="000276C6" w:rsidRPr="00FA16D1" w:rsidRDefault="000276C6" w:rsidP="00FA16D1">
      <w:pPr>
        <w:pStyle w:val="Poetry"/>
      </w:pPr>
      <w:r w:rsidRPr="00FA16D1">
        <w:t>Such a deed thou hast accomplished as has won this fight for thee.”</w:t>
      </w:r>
    </w:p>
    <w:p w14:paraId="6F421740" w14:textId="64B549A8" w:rsidR="000276C6" w:rsidRDefault="000276C6" w:rsidP="00FA16D1">
      <w:pPr>
        <w:pStyle w:val="Poetry"/>
      </w:pPr>
      <w:r w:rsidRPr="00FA16D1">
        <w:t>That a true word he had spoken so every judge deemed well.</w:t>
      </w:r>
    </w:p>
    <w:p w14:paraId="19D78BDF" w14:textId="77777777" w:rsidR="00FA16D1" w:rsidRPr="00FA16D1" w:rsidRDefault="00FA16D1" w:rsidP="00FA16D1">
      <w:pPr>
        <w:pStyle w:val="Poetry"/>
      </w:pPr>
    </w:p>
    <w:p w14:paraId="5582E903" w14:textId="77777777" w:rsidR="000276C6" w:rsidRPr="00FA16D1" w:rsidRDefault="000276C6" w:rsidP="00FA16D1">
      <w:pPr>
        <w:pStyle w:val="Heading4"/>
      </w:pPr>
      <w:r w:rsidRPr="00FA16D1">
        <w:t>CLII</w:t>
      </w:r>
    </w:p>
    <w:p w14:paraId="78B601F6" w14:textId="77777777" w:rsidR="00FA16D1" w:rsidRDefault="000276C6" w:rsidP="00FA16D1">
      <w:pPr>
        <w:pStyle w:val="Poetry"/>
      </w:pPr>
      <w:r w:rsidRPr="00FA16D1">
        <w:t xml:space="preserve">The twain had won. Now let us of Muño Gustióz tell, </w:t>
      </w:r>
    </w:p>
    <w:p w14:paraId="1A31EE2F" w14:textId="7D1DBBAE" w:rsidR="000276C6" w:rsidRPr="00FA16D1" w:rsidRDefault="000276C6" w:rsidP="00FA16D1">
      <w:pPr>
        <w:pStyle w:val="Poetry"/>
      </w:pPr>
      <w:r w:rsidRPr="00FA16D1">
        <w:t>How with Ansuór Gonzálvez of himself account he gave.</w:t>
      </w:r>
    </w:p>
    <w:p w14:paraId="088B4F9A" w14:textId="77777777" w:rsidR="000276C6" w:rsidRPr="00FA16D1" w:rsidRDefault="000276C6" w:rsidP="00FA16D1">
      <w:pPr>
        <w:pStyle w:val="Poetry"/>
      </w:pPr>
      <w:r w:rsidRPr="00FA16D1">
        <w:t>Against each other’s bucklers the mighty strokes they drave.</w:t>
      </w:r>
    </w:p>
    <w:p w14:paraId="63798835" w14:textId="23F57AFD" w:rsidR="000276C6" w:rsidRPr="00FA16D1" w:rsidRDefault="000276C6" w:rsidP="00FA16D1">
      <w:pPr>
        <w:pStyle w:val="Poetry"/>
      </w:pPr>
      <w:r w:rsidRPr="00FA16D1">
        <w:t>Was Ansuór Gonzálvez a gallant man of might.</w:t>
      </w:r>
    </w:p>
    <w:p w14:paraId="486B3B1C" w14:textId="77777777" w:rsidR="000276C6" w:rsidRPr="00FA16D1" w:rsidRDefault="000276C6" w:rsidP="00FA16D1">
      <w:pPr>
        <w:pStyle w:val="Poetry"/>
      </w:pPr>
      <w:r w:rsidRPr="00FA16D1">
        <w:t>Against don Muño Gustióz on the buckler did he smite,</w:t>
      </w:r>
    </w:p>
    <w:p w14:paraId="00784E27" w14:textId="77777777" w:rsidR="00FA16D1" w:rsidRDefault="000276C6" w:rsidP="00FA16D1">
      <w:pPr>
        <w:pStyle w:val="Poetry"/>
      </w:pPr>
      <w:r w:rsidRPr="00FA16D1">
        <w:t xml:space="preserve">And piercing through the buckler, right through the cuirass broke. </w:t>
      </w:r>
    </w:p>
    <w:p w14:paraId="54C7838D" w14:textId="1B7C092A" w:rsidR="000276C6" w:rsidRPr="00FA16D1" w:rsidRDefault="000276C6" w:rsidP="00FA16D1">
      <w:pPr>
        <w:pStyle w:val="Poetry"/>
      </w:pPr>
      <w:r w:rsidRPr="00FA16D1">
        <w:t>Empty went the lance; his body was unwounded by the stroke.</w:t>
      </w:r>
    </w:p>
    <w:p w14:paraId="050EA506" w14:textId="77777777" w:rsidR="000276C6" w:rsidRPr="00FA16D1" w:rsidRDefault="000276C6" w:rsidP="00FA16D1">
      <w:pPr>
        <w:pStyle w:val="Poetry"/>
      </w:pPr>
      <w:r w:rsidRPr="00FA16D1">
        <w:t>That blow struck, Muño Gustióz has let his buffet fly.</w:t>
      </w:r>
    </w:p>
    <w:p w14:paraId="1DDD80C4" w14:textId="76526B9E" w:rsidR="000276C6" w:rsidRPr="00FA16D1" w:rsidRDefault="000276C6" w:rsidP="00FA16D1">
      <w:pPr>
        <w:pStyle w:val="Poetry"/>
      </w:pPr>
      <w:r w:rsidRPr="00FA16D1">
        <w:t>Through the boss in the middle was the buckle burst thereby.</w:t>
      </w:r>
    </w:p>
    <w:p w14:paraId="7DCB6269" w14:textId="77777777" w:rsidR="00FA16D1" w:rsidRDefault="000276C6" w:rsidP="00FA16D1">
      <w:pPr>
        <w:pStyle w:val="Poetry"/>
      </w:pPr>
      <w:r w:rsidRPr="00FA16D1">
        <w:t xml:space="preserve">Away he could not ward it. Through his cuirass did it dart. </w:t>
      </w:r>
    </w:p>
    <w:p w14:paraId="41D88D87" w14:textId="77777777" w:rsidR="00FA16D1" w:rsidRDefault="000276C6" w:rsidP="00FA16D1">
      <w:pPr>
        <w:pStyle w:val="Poetry"/>
      </w:pPr>
      <w:r w:rsidRPr="00FA16D1">
        <w:t xml:space="preserve">Through one side was it driven though not nigh unto the heart. </w:t>
      </w:r>
    </w:p>
    <w:p w14:paraId="22484B6F" w14:textId="77777777" w:rsidR="00FA16D1" w:rsidRDefault="000276C6" w:rsidP="00FA16D1">
      <w:pPr>
        <w:pStyle w:val="Poetry"/>
      </w:pPr>
      <w:r w:rsidRPr="00FA16D1">
        <w:t xml:space="preserve">Through the flesh of his body he thrust the pennoned spear, </w:t>
      </w:r>
    </w:p>
    <w:p w14:paraId="55A1B1C6" w14:textId="2BBA39CE" w:rsidR="000276C6" w:rsidRPr="00FA16D1" w:rsidRDefault="000276C6" w:rsidP="00FA16D1">
      <w:pPr>
        <w:pStyle w:val="Poetry"/>
      </w:pPr>
      <w:r w:rsidRPr="00FA16D1">
        <w:t>On the far side he thrust it a full fathom clear.</w:t>
      </w:r>
    </w:p>
    <w:p w14:paraId="372DD937" w14:textId="3095FC4E" w:rsidR="000276C6" w:rsidRPr="00FA16D1" w:rsidRDefault="000276C6" w:rsidP="00FA16D1">
      <w:pPr>
        <w:pStyle w:val="Poetry"/>
      </w:pPr>
      <w:r w:rsidRPr="00FA16D1">
        <w:t>He gave one wrench. Out of the selle that cavalier he threw.</w:t>
      </w:r>
    </w:p>
    <w:p w14:paraId="7CD8478D" w14:textId="77777777" w:rsidR="00FA16D1" w:rsidRDefault="000276C6" w:rsidP="00FA16D1">
      <w:pPr>
        <w:pStyle w:val="Poetry"/>
      </w:pPr>
      <w:r w:rsidRPr="00FA16D1">
        <w:t xml:space="preserve">Down to the earth he cast him, when forth the lance he drew. </w:t>
      </w:r>
    </w:p>
    <w:p w14:paraId="30707CB2" w14:textId="77777777" w:rsidR="00FA16D1" w:rsidRDefault="000276C6" w:rsidP="00FA16D1">
      <w:pPr>
        <w:pStyle w:val="Poetry"/>
      </w:pPr>
      <w:r w:rsidRPr="00FA16D1">
        <w:t xml:space="preserve">And shaft and lance and pennon all crimson came they out. </w:t>
      </w:r>
    </w:p>
    <w:p w14:paraId="69C803E0" w14:textId="77777777" w:rsidR="00FA16D1" w:rsidRDefault="000276C6" w:rsidP="00FA16D1">
      <w:pPr>
        <w:pStyle w:val="Poetry"/>
      </w:pPr>
      <w:r w:rsidRPr="00FA16D1">
        <w:t xml:space="preserve">All thought that he was wounded to the death without a doubt. </w:t>
      </w:r>
    </w:p>
    <w:p w14:paraId="74F2D61D" w14:textId="666C74C1" w:rsidR="000276C6" w:rsidRPr="00FA16D1" w:rsidRDefault="000276C6" w:rsidP="00FA16D1">
      <w:pPr>
        <w:pStyle w:val="Poetry"/>
      </w:pPr>
      <w:r w:rsidRPr="00FA16D1">
        <w:lastRenderedPageBreak/>
        <w:t>The lance he has recovered, he stood the foe above.</w:t>
      </w:r>
    </w:p>
    <w:p w14:paraId="230D0D26" w14:textId="798E9092" w:rsidR="000276C6" w:rsidRPr="00FA16D1" w:rsidRDefault="000276C6" w:rsidP="00FA16D1">
      <w:pPr>
        <w:pStyle w:val="Poetry"/>
      </w:pPr>
      <w:r w:rsidRPr="00FA16D1">
        <w:t>Said Gonzálvo Ansuórez: “Smite him not for God his love.</w:t>
      </w:r>
    </w:p>
    <w:p w14:paraId="46BE32F6" w14:textId="77777777" w:rsidR="000276C6" w:rsidRPr="00FA16D1" w:rsidRDefault="000276C6" w:rsidP="00FA16D1">
      <w:pPr>
        <w:pStyle w:val="Poetry"/>
      </w:pPr>
      <w:r w:rsidRPr="00FA16D1">
        <w:t>Now is won out the combat for all this game is done.”</w:t>
      </w:r>
    </w:p>
    <w:p w14:paraId="09B5DE23" w14:textId="77777777" w:rsidR="000276C6" w:rsidRPr="00FA16D1" w:rsidRDefault="000276C6" w:rsidP="00FA16D1">
      <w:pPr>
        <w:pStyle w:val="Poetry"/>
      </w:pPr>
      <w:r w:rsidRPr="00FA16D1">
        <w:t>“We have heard defeat conceded,” said the judges every one.</w:t>
      </w:r>
    </w:p>
    <w:p w14:paraId="443ED684" w14:textId="77777777" w:rsidR="00FA16D1" w:rsidRDefault="000276C6" w:rsidP="00FA16D1">
      <w:pPr>
        <w:pStyle w:val="Poetry"/>
      </w:pPr>
      <w:r w:rsidRPr="00FA16D1">
        <w:t xml:space="preserve">The good King don Alfonso bade them clear the field straightway. </w:t>
      </w:r>
    </w:p>
    <w:p w14:paraId="2117A53B" w14:textId="6D4D2985" w:rsidR="000276C6" w:rsidRPr="00FA16D1" w:rsidRDefault="000276C6" w:rsidP="00FA16D1">
      <w:pPr>
        <w:pStyle w:val="Poetry"/>
      </w:pPr>
      <w:r w:rsidRPr="00FA16D1">
        <w:t>For himself he took the armour upon it yet that lay.</w:t>
      </w:r>
    </w:p>
    <w:p w14:paraId="232A8AF9" w14:textId="56477851" w:rsidR="000276C6" w:rsidRPr="00FA16D1" w:rsidRDefault="000276C6" w:rsidP="00FA16D1">
      <w:pPr>
        <w:pStyle w:val="Poetry"/>
      </w:pPr>
      <w:r w:rsidRPr="00FA16D1">
        <w:t>In honor have departed they who serve the Campeador.</w:t>
      </w:r>
    </w:p>
    <w:p w14:paraId="32223153" w14:textId="77777777" w:rsidR="000276C6" w:rsidRPr="00FA16D1" w:rsidRDefault="000276C6" w:rsidP="00FA16D1">
      <w:pPr>
        <w:pStyle w:val="Poetry"/>
      </w:pPr>
      <w:r w:rsidRPr="00FA16D1">
        <w:t>Glory be to the Creator, they have conquered in the war.</w:t>
      </w:r>
    </w:p>
    <w:p w14:paraId="20F4B057" w14:textId="77777777" w:rsidR="00FA16D1" w:rsidRDefault="000276C6" w:rsidP="00FA16D1">
      <w:pPr>
        <w:pStyle w:val="Poetry"/>
      </w:pPr>
      <w:r w:rsidRPr="00FA16D1">
        <w:t xml:space="preserve">Throughout the lands of Carrión was sorrow at the height. </w:t>
      </w:r>
    </w:p>
    <w:p w14:paraId="1E65AF32" w14:textId="77777777" w:rsidR="00FA16D1" w:rsidRDefault="000276C6" w:rsidP="00FA16D1">
      <w:pPr>
        <w:pStyle w:val="Poetry"/>
      </w:pPr>
      <w:r w:rsidRPr="00FA16D1">
        <w:t xml:space="preserve">The King my lord Cid’s henchmen has sent away by night, </w:t>
      </w:r>
    </w:p>
    <w:p w14:paraId="58584FE8" w14:textId="661DC043" w:rsidR="000276C6" w:rsidRPr="00FA16D1" w:rsidRDefault="000276C6" w:rsidP="00FA16D1">
      <w:pPr>
        <w:pStyle w:val="Poetry"/>
      </w:pPr>
      <w:r w:rsidRPr="00FA16D1">
        <w:t>That they should not be frightened or ambushed on the way,</w:t>
      </w:r>
    </w:p>
    <w:p w14:paraId="4EFE511F" w14:textId="11798593" w:rsidR="000276C6" w:rsidRPr="00FA16D1" w:rsidRDefault="000276C6" w:rsidP="00FA16D1">
      <w:pPr>
        <w:pStyle w:val="Poetry"/>
      </w:pPr>
      <w:r w:rsidRPr="00FA16D1">
        <w:t>Like men of prudent spirit they journeyed night and day.</w:t>
      </w:r>
    </w:p>
    <w:p w14:paraId="483C3155" w14:textId="77777777" w:rsidR="00FA16D1" w:rsidRDefault="000276C6" w:rsidP="00FA16D1">
      <w:pPr>
        <w:pStyle w:val="Poetry"/>
      </w:pPr>
      <w:r w:rsidRPr="00FA16D1">
        <w:t xml:space="preserve">Ho! in Valencia with the Cid the Campeador they stand. </w:t>
      </w:r>
    </w:p>
    <w:p w14:paraId="787780DF" w14:textId="77777777" w:rsidR="00FA16D1" w:rsidRDefault="000276C6" w:rsidP="00FA16D1">
      <w:pPr>
        <w:pStyle w:val="Poetry"/>
      </w:pPr>
      <w:r w:rsidRPr="00FA16D1">
        <w:t xml:space="preserve">On Carrión’s Heirs of knavery the three have put the brand, </w:t>
      </w:r>
    </w:p>
    <w:p w14:paraId="2D58780A" w14:textId="77777777" w:rsidR="00FA16D1" w:rsidRDefault="000276C6" w:rsidP="00FA16D1">
      <w:pPr>
        <w:pStyle w:val="Poetry"/>
      </w:pPr>
      <w:r w:rsidRPr="00FA16D1">
        <w:t xml:space="preserve">And paid the debt the lord Cid set upon them furthermore. </w:t>
      </w:r>
    </w:p>
    <w:p w14:paraId="0D7AE3F0" w14:textId="1B97E5D2" w:rsidR="000276C6" w:rsidRPr="00FA16D1" w:rsidRDefault="000276C6" w:rsidP="00FA16D1">
      <w:pPr>
        <w:pStyle w:val="Poetry"/>
      </w:pPr>
      <w:r w:rsidRPr="00FA16D1">
        <w:t>On that account right merry was the Cid Campeador.</w:t>
      </w:r>
    </w:p>
    <w:p w14:paraId="3E872137" w14:textId="79FD2107" w:rsidR="000276C6" w:rsidRPr="00FA16D1" w:rsidRDefault="000276C6" w:rsidP="00FA16D1">
      <w:pPr>
        <w:pStyle w:val="Poetry"/>
      </w:pPr>
      <w:r w:rsidRPr="00FA16D1">
        <w:t>Upon the heirs of Carrión is come a mighty smirch.</w:t>
      </w:r>
    </w:p>
    <w:p w14:paraId="61120934" w14:textId="77777777" w:rsidR="000276C6" w:rsidRPr="00FA16D1" w:rsidRDefault="000276C6" w:rsidP="00FA16D1">
      <w:pPr>
        <w:pStyle w:val="Poetry"/>
      </w:pPr>
      <w:r w:rsidRPr="00FA16D1">
        <w:t>Who flouts a noble lady and leaves her in the lurch,</w:t>
      </w:r>
    </w:p>
    <w:p w14:paraId="4B9B07FB" w14:textId="77777777" w:rsidR="00FA16D1" w:rsidRDefault="000276C6" w:rsidP="00FA16D1">
      <w:pPr>
        <w:pStyle w:val="Poetry"/>
      </w:pPr>
      <w:r w:rsidRPr="00FA16D1">
        <w:t xml:space="preserve">May such a thing befall him, or worse fortune let him find. </w:t>
      </w:r>
    </w:p>
    <w:p w14:paraId="0BF80203" w14:textId="7EE8FF67" w:rsidR="000276C6" w:rsidRPr="00FA16D1" w:rsidRDefault="000276C6" w:rsidP="00FA16D1">
      <w:pPr>
        <w:pStyle w:val="Poetry"/>
      </w:pPr>
      <w:r w:rsidRPr="00FA16D1">
        <w:t>Of Carrión’s Heirs the dealings let us leave them now behind.</w:t>
      </w:r>
    </w:p>
    <w:p w14:paraId="4471D2B4" w14:textId="77777777" w:rsidR="000276C6" w:rsidRPr="00FA16D1" w:rsidRDefault="000276C6" w:rsidP="00FA16D1">
      <w:pPr>
        <w:pStyle w:val="Poetry"/>
      </w:pPr>
      <w:r w:rsidRPr="00FA16D1">
        <w:t>For what has been vouchsafed them now were they all forlorn.</w:t>
      </w:r>
    </w:p>
    <w:p w14:paraId="5DAD2445" w14:textId="1FE15550" w:rsidR="000276C6" w:rsidRPr="00FA16D1" w:rsidRDefault="000276C6" w:rsidP="00FA16D1">
      <w:pPr>
        <w:pStyle w:val="Poetry"/>
      </w:pPr>
      <w:r w:rsidRPr="00FA16D1">
        <w:t>Of this man let us make mention who in happy hour was born.</w:t>
      </w:r>
    </w:p>
    <w:p w14:paraId="7097B6BE" w14:textId="77777777" w:rsidR="00FA16D1" w:rsidRDefault="000276C6" w:rsidP="00FA16D1">
      <w:pPr>
        <w:pStyle w:val="Poetry"/>
      </w:pPr>
      <w:r w:rsidRPr="00FA16D1">
        <w:t xml:space="preserve">And great are the rejoicings through Valencia the town, </w:t>
      </w:r>
    </w:p>
    <w:p w14:paraId="5416D820" w14:textId="77777777" w:rsidR="00FA16D1" w:rsidRDefault="000276C6" w:rsidP="00FA16D1">
      <w:pPr>
        <w:pStyle w:val="Poetry"/>
      </w:pPr>
      <w:r w:rsidRPr="00FA16D1">
        <w:t xml:space="preserve">Because the Campeador his men had won such great renown. </w:t>
      </w:r>
    </w:p>
    <w:p w14:paraId="565565F3" w14:textId="074A9A87" w:rsidR="000276C6" w:rsidRPr="00FA16D1" w:rsidRDefault="000276C6" w:rsidP="00FA16D1">
      <w:pPr>
        <w:pStyle w:val="Poetry"/>
      </w:pPr>
      <w:r w:rsidRPr="00FA16D1">
        <w:t>His beard their lord Roy Diaz hard in his hand has ta’en:</w:t>
      </w:r>
    </w:p>
    <w:p w14:paraId="2534F0EC" w14:textId="77777777" w:rsidR="000276C6" w:rsidRPr="00FA16D1" w:rsidRDefault="000276C6" w:rsidP="00FA16D1">
      <w:pPr>
        <w:pStyle w:val="Poetry"/>
      </w:pPr>
      <w:r w:rsidRPr="00FA16D1">
        <w:t>“Thanks to the King of Heaven, well are ‘venged my daughters twain.</w:t>
      </w:r>
    </w:p>
    <w:p w14:paraId="7B0B58CF" w14:textId="6018E4F3" w:rsidR="000276C6" w:rsidRPr="00FA16D1" w:rsidRDefault="000276C6" w:rsidP="00FA16D1">
      <w:pPr>
        <w:pStyle w:val="Poetry"/>
      </w:pPr>
      <w:r w:rsidRPr="00FA16D1">
        <w:t>Now may they hold their Carrión lands. Their shame is wiped away.</w:t>
      </w:r>
    </w:p>
    <w:p w14:paraId="407FF3EF" w14:textId="77777777" w:rsidR="00FA16D1" w:rsidRDefault="000276C6" w:rsidP="00FA16D1">
      <w:pPr>
        <w:pStyle w:val="Poetry"/>
      </w:pPr>
      <w:r w:rsidRPr="00FA16D1">
        <w:t xml:space="preserve">I will wed them in great honor, let it grieve whom it may.” </w:t>
      </w:r>
    </w:p>
    <w:p w14:paraId="1E76A6B7" w14:textId="77777777" w:rsidR="00FA16D1" w:rsidRDefault="000276C6" w:rsidP="00FA16D1">
      <w:pPr>
        <w:pStyle w:val="Poetry"/>
      </w:pPr>
      <w:r w:rsidRPr="00FA16D1">
        <w:t xml:space="preserve">They of Navarre and Aragon were busied now to treat, </w:t>
      </w:r>
    </w:p>
    <w:p w14:paraId="7D5AFD8C" w14:textId="07BDFBEF" w:rsidR="000276C6" w:rsidRPr="00FA16D1" w:rsidRDefault="000276C6" w:rsidP="00FA16D1">
      <w:pPr>
        <w:pStyle w:val="Poetry"/>
      </w:pPr>
      <w:r w:rsidRPr="00FA16D1">
        <w:t>And with Alfonso of León in conference they meet.</w:t>
      </w:r>
    </w:p>
    <w:p w14:paraId="26BDE9E8" w14:textId="77777777" w:rsidR="000276C6" w:rsidRPr="00FA16D1" w:rsidRDefault="000276C6" w:rsidP="00FA16D1">
      <w:pPr>
        <w:pStyle w:val="Poetry"/>
      </w:pPr>
      <w:r w:rsidRPr="00FA16D1">
        <w:t>Dame Sol and Dame Elvíra in due course wedded are.</w:t>
      </w:r>
    </w:p>
    <w:p w14:paraId="5EC34178" w14:textId="2FF35592" w:rsidR="000276C6" w:rsidRPr="00FA16D1" w:rsidRDefault="000276C6" w:rsidP="00FA16D1">
      <w:pPr>
        <w:pStyle w:val="Poetry"/>
      </w:pPr>
      <w:r w:rsidRPr="00FA16D1">
        <w:t>Great were their former matches, but these are nobler far.</w:t>
      </w:r>
    </w:p>
    <w:p w14:paraId="547C00D1" w14:textId="77777777" w:rsidR="00FA16D1" w:rsidRDefault="000276C6" w:rsidP="00FA16D1">
      <w:pPr>
        <w:pStyle w:val="Poetry"/>
      </w:pPr>
      <w:r w:rsidRPr="00FA16D1">
        <w:t xml:space="preserve">He gave with greater honor than before the twain to wed; </w:t>
      </w:r>
    </w:p>
    <w:p w14:paraId="03B390C8" w14:textId="25269702" w:rsidR="000276C6" w:rsidRPr="00FA16D1" w:rsidRDefault="000276C6" w:rsidP="00FA16D1">
      <w:pPr>
        <w:pStyle w:val="Poetry"/>
      </w:pPr>
      <w:r w:rsidRPr="00FA16D1">
        <w:t>He who in happy hour was born still doth his glory spread,</w:t>
      </w:r>
    </w:p>
    <w:p w14:paraId="69C8B1D0" w14:textId="77777777" w:rsidR="00FA16D1" w:rsidRDefault="000276C6" w:rsidP="00FA16D1">
      <w:pPr>
        <w:pStyle w:val="Poetry"/>
      </w:pPr>
      <w:r w:rsidRPr="00FA16D1">
        <w:t xml:space="preserve">Since o’er Navarre and Aragon as queens his daughters reign; </w:t>
      </w:r>
    </w:p>
    <w:p w14:paraId="1AC6099F" w14:textId="34382AA4" w:rsidR="000276C6" w:rsidRPr="00FA16D1" w:rsidRDefault="000276C6" w:rsidP="00FA16D1">
      <w:pPr>
        <w:pStyle w:val="Poetry"/>
      </w:pPr>
      <w:r w:rsidRPr="00FA16D1">
        <w:lastRenderedPageBreak/>
        <w:t>Today are they kinswomen unto the kings of Spain.</w:t>
      </w:r>
    </w:p>
    <w:p w14:paraId="3A6BDEBF" w14:textId="3ABA7DDD" w:rsidR="000276C6" w:rsidRPr="00FA16D1" w:rsidRDefault="000276C6" w:rsidP="00FA16D1">
      <w:pPr>
        <w:pStyle w:val="Poetry"/>
      </w:pPr>
      <w:r w:rsidRPr="00FA16D1">
        <w:t>From him came all that honor who in good hour had birth.</w:t>
      </w:r>
    </w:p>
    <w:p w14:paraId="58221EA3" w14:textId="77777777" w:rsidR="00FA16D1" w:rsidRDefault="000276C6" w:rsidP="00FA16D1">
      <w:pPr>
        <w:pStyle w:val="Poetry"/>
      </w:pPr>
      <w:r w:rsidRPr="00FA16D1">
        <w:t xml:space="preserve">The Cid who ruled Valencia has departed from the earth At Pentecost. </w:t>
      </w:r>
    </w:p>
    <w:p w14:paraId="574D11E3" w14:textId="1F7B4C12" w:rsidR="000276C6" w:rsidRPr="00FA16D1" w:rsidRDefault="000276C6" w:rsidP="00FA16D1">
      <w:pPr>
        <w:pStyle w:val="Poetry"/>
      </w:pPr>
      <w:r w:rsidRPr="00FA16D1">
        <w:t>His mercy may Christ to him extend.</w:t>
      </w:r>
    </w:p>
    <w:p w14:paraId="42B41CC3" w14:textId="77777777" w:rsidR="000276C6" w:rsidRPr="00FA16D1" w:rsidRDefault="000276C6" w:rsidP="00FA16D1">
      <w:pPr>
        <w:pStyle w:val="Poetry"/>
      </w:pPr>
      <w:r w:rsidRPr="00FA16D1">
        <w:t>To us all, just men or sinners, may He yet stand our friend.</w:t>
      </w:r>
    </w:p>
    <w:p w14:paraId="12C042E1" w14:textId="2FFE33B9" w:rsidR="000276C6" w:rsidRDefault="000276C6" w:rsidP="00FA16D1">
      <w:pPr>
        <w:pStyle w:val="Poetry"/>
      </w:pPr>
      <w:r w:rsidRPr="00FA16D1">
        <w:t>Lo! the deeds of the Cid Campeador! Here takes the book an end.</w:t>
      </w:r>
    </w:p>
    <w:p w14:paraId="4613183F" w14:textId="77777777" w:rsidR="00FA16D1" w:rsidRPr="00FA16D1" w:rsidRDefault="00FA16D1" w:rsidP="00FA16D1">
      <w:pPr>
        <w:pStyle w:val="Poetry"/>
      </w:pPr>
    </w:p>
    <w:p w14:paraId="74D263A3" w14:textId="0F7F6CC7" w:rsidR="000276C6" w:rsidRDefault="00FA16D1" w:rsidP="00FA16D1">
      <w:pPr>
        <w:pStyle w:val="Heading1"/>
      </w:pPr>
      <w:r>
        <w:rPr>
          <w:caps w:val="0"/>
          <w:w w:val="120"/>
        </w:rPr>
        <w:t>THE</w:t>
      </w:r>
      <w:r>
        <w:rPr>
          <w:caps w:val="0"/>
          <w:spacing w:val="-5"/>
          <w:w w:val="120"/>
        </w:rPr>
        <w:t xml:space="preserve"> </w:t>
      </w:r>
      <w:r>
        <w:rPr>
          <w:caps w:val="0"/>
          <w:w w:val="120"/>
        </w:rPr>
        <w:t>TRAVELS</w:t>
      </w:r>
      <w:r>
        <w:rPr>
          <w:caps w:val="0"/>
          <w:spacing w:val="-4"/>
          <w:w w:val="120"/>
        </w:rPr>
        <w:t xml:space="preserve"> </w:t>
      </w:r>
      <w:r>
        <w:rPr>
          <w:caps w:val="0"/>
          <w:w w:val="120"/>
        </w:rPr>
        <w:t>OF</w:t>
      </w:r>
      <w:r>
        <w:rPr>
          <w:caps w:val="0"/>
          <w:spacing w:val="-4"/>
          <w:w w:val="120"/>
        </w:rPr>
        <w:t xml:space="preserve"> </w:t>
      </w:r>
      <w:r>
        <w:rPr>
          <w:caps w:val="0"/>
          <w:w w:val="120"/>
        </w:rPr>
        <w:t>MARCO</w:t>
      </w:r>
      <w:r>
        <w:rPr>
          <w:caps w:val="0"/>
          <w:spacing w:val="-4"/>
          <w:w w:val="120"/>
        </w:rPr>
        <w:t xml:space="preserve"> </w:t>
      </w:r>
      <w:r>
        <w:rPr>
          <w:caps w:val="0"/>
          <w:w w:val="120"/>
        </w:rPr>
        <w:t>POLO</w:t>
      </w:r>
    </w:p>
    <w:p w14:paraId="4645635E" w14:textId="77777777" w:rsidR="000276C6" w:rsidRPr="00FA16D1" w:rsidRDefault="000276C6" w:rsidP="00FA16D1">
      <w:pPr>
        <w:pStyle w:val="Bodynoindent"/>
        <w:jc w:val="left"/>
      </w:pPr>
      <w:r w:rsidRPr="00FA16D1">
        <w:t>S. Rustichello and Marco Polo (ca. 1254-1324 C.E.)</w:t>
      </w:r>
    </w:p>
    <w:p w14:paraId="6F01F06D" w14:textId="77777777" w:rsidR="000276C6" w:rsidRPr="00FA16D1" w:rsidRDefault="000276C6" w:rsidP="00FA16D1">
      <w:pPr>
        <w:pStyle w:val="Bodynoindent"/>
        <w:jc w:val="left"/>
      </w:pPr>
      <w:r w:rsidRPr="00FA16D1">
        <w:t>Written ca. 1298 C.E.</w:t>
      </w:r>
    </w:p>
    <w:p w14:paraId="3871794A" w14:textId="77777777" w:rsidR="000276C6" w:rsidRPr="00FA16D1" w:rsidRDefault="000276C6" w:rsidP="00FA16D1">
      <w:pPr>
        <w:pStyle w:val="Bodynoindent"/>
        <w:jc w:val="left"/>
      </w:pPr>
      <w:r w:rsidRPr="00FA16D1">
        <w:t>Italy</w:t>
      </w:r>
    </w:p>
    <w:p w14:paraId="7446D0BD" w14:textId="77777777" w:rsidR="000276C6" w:rsidRDefault="000276C6" w:rsidP="000276C6">
      <w:pPr>
        <w:pStyle w:val="BodyText"/>
        <w:spacing w:before="10"/>
        <w:rPr>
          <w:sz w:val="28"/>
        </w:rPr>
      </w:pPr>
    </w:p>
    <w:p w14:paraId="5BC2E017" w14:textId="77777777" w:rsidR="000276C6" w:rsidRDefault="000276C6" w:rsidP="00FA16D1">
      <w:pPr>
        <w:pStyle w:val="Body"/>
      </w:pPr>
      <w:r>
        <w:t>Marco Polo’s father Niccolò and his uncle Maffeo were merchants and adventurers from Venice, who traded</w:t>
      </w:r>
      <w:r>
        <w:rPr>
          <w:spacing w:val="1"/>
        </w:rPr>
        <w:t xml:space="preserve"> </w:t>
      </w:r>
      <w:r>
        <w:t>with</w:t>
      </w:r>
      <w:r>
        <w:rPr>
          <w:spacing w:val="-9"/>
        </w:rPr>
        <w:t xml:space="preserve"> </w:t>
      </w:r>
      <w:r>
        <w:t>the</w:t>
      </w:r>
      <w:r>
        <w:rPr>
          <w:spacing w:val="-8"/>
        </w:rPr>
        <w:t xml:space="preserve"> </w:t>
      </w:r>
      <w:r>
        <w:t>Middle</w:t>
      </w:r>
      <w:r>
        <w:rPr>
          <w:spacing w:val="-9"/>
        </w:rPr>
        <w:t xml:space="preserve"> </w:t>
      </w:r>
      <w:r>
        <w:t>East</w:t>
      </w:r>
      <w:r>
        <w:rPr>
          <w:spacing w:val="-8"/>
        </w:rPr>
        <w:t xml:space="preserve"> </w:t>
      </w:r>
      <w:r>
        <w:t>for</w:t>
      </w:r>
      <w:r>
        <w:rPr>
          <w:spacing w:val="-9"/>
        </w:rPr>
        <w:t xml:space="preserve"> </w:t>
      </w:r>
      <w:r>
        <w:t>a</w:t>
      </w:r>
      <w:r>
        <w:rPr>
          <w:spacing w:val="-8"/>
        </w:rPr>
        <w:t xml:space="preserve"> </w:t>
      </w:r>
      <w:r>
        <w:t>long</w:t>
      </w:r>
      <w:r>
        <w:rPr>
          <w:spacing w:val="-8"/>
        </w:rPr>
        <w:t xml:space="preserve"> </w:t>
      </w:r>
      <w:r>
        <w:t>time</w:t>
      </w:r>
      <w:r>
        <w:rPr>
          <w:spacing w:val="-9"/>
        </w:rPr>
        <w:t xml:space="preserve"> </w:t>
      </w:r>
      <w:r>
        <w:t>and</w:t>
      </w:r>
      <w:r>
        <w:rPr>
          <w:spacing w:val="-8"/>
        </w:rPr>
        <w:t xml:space="preserve"> </w:t>
      </w:r>
      <w:r>
        <w:t>traveled</w:t>
      </w:r>
      <w:r>
        <w:rPr>
          <w:spacing w:val="-9"/>
        </w:rPr>
        <w:t xml:space="preserve"> </w:t>
      </w:r>
      <w:r>
        <w:t>to</w:t>
      </w:r>
      <w:r>
        <w:rPr>
          <w:spacing w:val="-8"/>
        </w:rPr>
        <w:t xml:space="preserve"> </w:t>
      </w:r>
      <w:r>
        <w:t>Bukhara</w:t>
      </w:r>
      <w:r>
        <w:rPr>
          <w:spacing w:val="-8"/>
        </w:rPr>
        <w:t xml:space="preserve"> </w:t>
      </w:r>
      <w:r>
        <w:t>(currently,</w:t>
      </w:r>
      <w:r>
        <w:rPr>
          <w:spacing w:val="-9"/>
        </w:rPr>
        <w:t xml:space="preserve"> </w:t>
      </w:r>
      <w:r>
        <w:t>the</w:t>
      </w:r>
      <w:r>
        <w:rPr>
          <w:spacing w:val="-8"/>
        </w:rPr>
        <w:t xml:space="preserve"> </w:t>
      </w:r>
      <w:r>
        <w:t>capital</w:t>
      </w:r>
      <w:r>
        <w:rPr>
          <w:spacing w:val="-9"/>
        </w:rPr>
        <w:t xml:space="preserve"> </w:t>
      </w:r>
      <w:r>
        <w:t>of</w:t>
      </w:r>
      <w:r>
        <w:rPr>
          <w:spacing w:val="-8"/>
        </w:rPr>
        <w:t xml:space="preserve"> </w:t>
      </w:r>
      <w:r>
        <w:t>Uzbekistan)</w:t>
      </w:r>
      <w:r>
        <w:rPr>
          <w:spacing w:val="-9"/>
        </w:rPr>
        <w:t xml:space="preserve"> </w:t>
      </w:r>
      <w:r>
        <w:t>ca.</w:t>
      </w:r>
      <w:r>
        <w:rPr>
          <w:spacing w:val="-8"/>
        </w:rPr>
        <w:t xml:space="preserve"> </w:t>
      </w:r>
      <w:r>
        <w:t>1250,</w:t>
      </w:r>
      <w:r>
        <w:rPr>
          <w:spacing w:val="-8"/>
        </w:rPr>
        <w:t xml:space="preserve"> </w:t>
      </w:r>
      <w:r>
        <w:t>estab-</w:t>
      </w:r>
      <w:r>
        <w:rPr>
          <w:spacing w:val="1"/>
        </w:rPr>
        <w:t xml:space="preserve"> </w:t>
      </w:r>
      <w:r>
        <w:t>lishing friendly relations with Kublai Khan of the Mongol empire. Kublai Khan’s empire, which ranged from the</w:t>
      </w:r>
      <w:r>
        <w:rPr>
          <w:spacing w:val="1"/>
        </w:rPr>
        <w:t xml:space="preserve"> </w:t>
      </w:r>
      <w:r>
        <w:t>Pacific to the Black Sea, occupied all of China and other neighboring regions, and officially established the Yuan</w:t>
      </w:r>
      <w:r>
        <w:rPr>
          <w:spacing w:val="1"/>
        </w:rPr>
        <w:t xml:space="preserve"> </w:t>
      </w:r>
      <w:r>
        <w:t>dynasty (1271-1368) in China. When Niccolò and Maffeo left for the Mongol Court the second time in 1271, they</w:t>
      </w:r>
      <w:r>
        <w:rPr>
          <w:spacing w:val="-52"/>
        </w:rPr>
        <w:t xml:space="preserve"> </w:t>
      </w:r>
      <w:r>
        <w:t>took Marco, who was about sixteen or seventeen years old. After staying in China and serving the emperor for</w:t>
      </w:r>
      <w:r>
        <w:rPr>
          <w:spacing w:val="1"/>
        </w:rPr>
        <w:t xml:space="preserve"> </w:t>
      </w:r>
      <w:r>
        <w:t>seventeen years, they returned to Venice in 1295. Soon after his return to Venice, Marco was imprisoned by the</w:t>
      </w:r>
      <w:r>
        <w:rPr>
          <w:spacing w:val="1"/>
        </w:rPr>
        <w:t xml:space="preserve"> </w:t>
      </w:r>
      <w:r>
        <w:t>Genoese, having joined the battle between Venice and Genoa. In prison, he met Rustichello from Pisa, a writer of</w:t>
      </w:r>
      <w:r>
        <w:rPr>
          <w:spacing w:val="1"/>
        </w:rPr>
        <w:t xml:space="preserve"> </w:t>
      </w:r>
      <w:r>
        <w:t>romances</w:t>
      </w:r>
      <w:r>
        <w:rPr>
          <w:spacing w:val="-7"/>
        </w:rPr>
        <w:t xml:space="preserve"> </w:t>
      </w:r>
      <w:r>
        <w:t>and</w:t>
      </w:r>
      <w:r>
        <w:rPr>
          <w:spacing w:val="-6"/>
        </w:rPr>
        <w:t xml:space="preserve"> </w:t>
      </w:r>
      <w:r>
        <w:t>chivalry</w:t>
      </w:r>
      <w:r>
        <w:rPr>
          <w:spacing w:val="-7"/>
        </w:rPr>
        <w:t xml:space="preserve"> </w:t>
      </w:r>
      <w:r>
        <w:t>literature.</w:t>
      </w:r>
      <w:r>
        <w:rPr>
          <w:spacing w:val="-6"/>
        </w:rPr>
        <w:t xml:space="preserve"> </w:t>
      </w:r>
      <w:r>
        <w:t>Marco</w:t>
      </w:r>
      <w:r>
        <w:rPr>
          <w:spacing w:val="-6"/>
        </w:rPr>
        <w:t xml:space="preserve"> </w:t>
      </w:r>
      <w:r>
        <w:t>Polo</w:t>
      </w:r>
      <w:r>
        <w:rPr>
          <w:spacing w:val="-7"/>
        </w:rPr>
        <w:t xml:space="preserve"> </w:t>
      </w:r>
      <w:r>
        <w:t>dictated</w:t>
      </w:r>
      <w:r>
        <w:rPr>
          <w:spacing w:val="-6"/>
        </w:rPr>
        <w:t xml:space="preserve"> </w:t>
      </w:r>
      <w:r>
        <w:t>his</w:t>
      </w:r>
      <w:r>
        <w:rPr>
          <w:spacing w:val="-6"/>
        </w:rPr>
        <w:t xml:space="preserve"> </w:t>
      </w:r>
      <w:r>
        <w:t>travel</w:t>
      </w:r>
      <w:r>
        <w:rPr>
          <w:spacing w:val="-7"/>
        </w:rPr>
        <w:t xml:space="preserve"> </w:t>
      </w:r>
      <w:r>
        <w:t>story</w:t>
      </w:r>
      <w:r>
        <w:rPr>
          <w:spacing w:val="-6"/>
        </w:rPr>
        <w:t xml:space="preserve"> </w:t>
      </w:r>
      <w:r>
        <w:t>and</w:t>
      </w:r>
      <w:r>
        <w:rPr>
          <w:spacing w:val="-7"/>
        </w:rPr>
        <w:t xml:space="preserve"> </w:t>
      </w:r>
      <w:r>
        <w:t>Rustichello</w:t>
      </w:r>
      <w:r>
        <w:rPr>
          <w:spacing w:val="-6"/>
        </w:rPr>
        <w:t xml:space="preserve"> </w:t>
      </w:r>
      <w:r>
        <w:t>wrote</w:t>
      </w:r>
      <w:r>
        <w:rPr>
          <w:spacing w:val="-6"/>
        </w:rPr>
        <w:t xml:space="preserve"> </w:t>
      </w:r>
      <w:r>
        <w:t>it</w:t>
      </w:r>
      <w:r>
        <w:rPr>
          <w:spacing w:val="-7"/>
        </w:rPr>
        <w:t xml:space="preserve"> </w:t>
      </w:r>
      <w:r>
        <w:t>down</w:t>
      </w:r>
      <w:r>
        <w:rPr>
          <w:spacing w:val="-6"/>
        </w:rPr>
        <w:t xml:space="preserve"> </w:t>
      </w:r>
      <w:r>
        <w:t>in</w:t>
      </w:r>
      <w:r>
        <w:rPr>
          <w:spacing w:val="-6"/>
        </w:rPr>
        <w:t xml:space="preserve"> </w:t>
      </w:r>
      <w:r>
        <w:t>Franco-Ital-</w:t>
      </w:r>
      <w:r>
        <w:rPr>
          <w:spacing w:val="-52"/>
        </w:rPr>
        <w:t xml:space="preserve"> </w:t>
      </w:r>
      <w:r>
        <w:t>ian.</w:t>
      </w:r>
      <w:r>
        <w:rPr>
          <w:spacing w:val="-10"/>
        </w:rPr>
        <w:t xml:space="preserve"> </w:t>
      </w:r>
      <w:r>
        <w:t>The</w:t>
      </w:r>
      <w:r>
        <w:rPr>
          <w:spacing w:val="-9"/>
        </w:rPr>
        <w:t xml:space="preserve"> </w:t>
      </w:r>
      <w:r>
        <w:t>result</w:t>
      </w:r>
      <w:r>
        <w:rPr>
          <w:spacing w:val="-10"/>
        </w:rPr>
        <w:t xml:space="preserve"> </w:t>
      </w:r>
      <w:r>
        <w:t>was</w:t>
      </w:r>
      <w:r>
        <w:rPr>
          <w:spacing w:val="-9"/>
        </w:rPr>
        <w:t xml:space="preserve"> </w:t>
      </w:r>
      <w:r>
        <w:t>meant</w:t>
      </w:r>
      <w:r>
        <w:rPr>
          <w:spacing w:val="-10"/>
        </w:rPr>
        <w:t xml:space="preserve"> </w:t>
      </w:r>
      <w:r>
        <w:t>to</w:t>
      </w:r>
      <w:r>
        <w:rPr>
          <w:spacing w:val="-9"/>
        </w:rPr>
        <w:t xml:space="preserve"> </w:t>
      </w:r>
      <w:r>
        <w:t>be</w:t>
      </w:r>
      <w:r>
        <w:rPr>
          <w:spacing w:val="-10"/>
        </w:rPr>
        <w:t xml:space="preserve"> </w:t>
      </w:r>
      <w:r>
        <w:t>a</w:t>
      </w:r>
      <w:r>
        <w:rPr>
          <w:spacing w:val="-9"/>
        </w:rPr>
        <w:t xml:space="preserve"> </w:t>
      </w:r>
      <w:r>
        <w:t>“description</w:t>
      </w:r>
      <w:r>
        <w:rPr>
          <w:spacing w:val="-10"/>
        </w:rPr>
        <w:t xml:space="preserve"> </w:t>
      </w:r>
      <w:r>
        <w:t>of</w:t>
      </w:r>
      <w:r>
        <w:rPr>
          <w:spacing w:val="-9"/>
        </w:rPr>
        <w:t xml:space="preserve"> </w:t>
      </w:r>
      <w:r>
        <w:t>the</w:t>
      </w:r>
      <w:r>
        <w:rPr>
          <w:spacing w:val="-10"/>
        </w:rPr>
        <w:t xml:space="preserve"> </w:t>
      </w:r>
      <w:r>
        <w:t>world,”</w:t>
      </w:r>
      <w:r>
        <w:rPr>
          <w:spacing w:val="-9"/>
        </w:rPr>
        <w:t xml:space="preserve"> </w:t>
      </w:r>
      <w:r>
        <w:t>and</w:t>
      </w:r>
      <w:r>
        <w:rPr>
          <w:spacing w:val="-10"/>
        </w:rPr>
        <w:t xml:space="preserve"> </w:t>
      </w:r>
      <w:r>
        <w:t>it</w:t>
      </w:r>
      <w:r>
        <w:rPr>
          <w:spacing w:val="-9"/>
        </w:rPr>
        <w:t xml:space="preserve"> </w:t>
      </w:r>
      <w:r>
        <w:t>became</w:t>
      </w:r>
      <w:r>
        <w:rPr>
          <w:spacing w:val="-10"/>
        </w:rPr>
        <w:t xml:space="preserve"> </w:t>
      </w:r>
      <w:r>
        <w:t>an</w:t>
      </w:r>
      <w:r>
        <w:rPr>
          <w:spacing w:val="-9"/>
        </w:rPr>
        <w:t xml:space="preserve"> </w:t>
      </w:r>
      <w:r>
        <w:t>instant</w:t>
      </w:r>
      <w:r>
        <w:rPr>
          <w:spacing w:val="-10"/>
        </w:rPr>
        <w:t xml:space="preserve"> </w:t>
      </w:r>
      <w:r>
        <w:t>success.</w:t>
      </w:r>
      <w:r>
        <w:rPr>
          <w:spacing w:val="-9"/>
        </w:rPr>
        <w:t xml:space="preserve"> </w:t>
      </w:r>
      <w:r>
        <w:t>The</w:t>
      </w:r>
      <w:r>
        <w:rPr>
          <w:spacing w:val="-10"/>
        </w:rPr>
        <w:t xml:space="preserve"> </w:t>
      </w:r>
      <w:r>
        <w:t>title</w:t>
      </w:r>
      <w:r>
        <w:rPr>
          <w:spacing w:val="-9"/>
        </w:rPr>
        <w:t xml:space="preserve"> </w:t>
      </w:r>
      <w:r>
        <w:t>of</w:t>
      </w:r>
      <w:r>
        <w:rPr>
          <w:spacing w:val="-10"/>
        </w:rPr>
        <w:t xml:space="preserve"> </w:t>
      </w:r>
      <w:r>
        <w:t>a</w:t>
      </w:r>
      <w:r>
        <w:rPr>
          <w:spacing w:val="-9"/>
        </w:rPr>
        <w:t xml:space="preserve"> </w:t>
      </w:r>
      <w:r>
        <w:t>popular</w:t>
      </w:r>
      <w:r>
        <w:rPr>
          <w:spacing w:val="1"/>
        </w:rPr>
        <w:t xml:space="preserve"> </w:t>
      </w:r>
      <w:r>
        <w:t xml:space="preserve">version of the manuscript was titled “Il Milione (The Million),” and it is known as </w:t>
      </w:r>
      <w:r>
        <w:rPr>
          <w:i/>
        </w:rPr>
        <w:t xml:space="preserve">The Travels of Marco Polo </w:t>
      </w:r>
      <w:r>
        <w:t>in</w:t>
      </w:r>
      <w:r>
        <w:rPr>
          <w:spacing w:val="1"/>
        </w:rPr>
        <w:t xml:space="preserve"> </w:t>
      </w:r>
      <w:r>
        <w:t>English. A classic of travel literature, it was particularly influential in Europe in the 15</w:t>
      </w:r>
      <w:r>
        <w:rPr>
          <w:position w:val="7"/>
          <w:sz w:val="13"/>
        </w:rPr>
        <w:t xml:space="preserve">th </w:t>
      </w:r>
      <w:r>
        <w:t>and 16</w:t>
      </w:r>
      <w:r>
        <w:rPr>
          <w:position w:val="7"/>
          <w:sz w:val="13"/>
        </w:rPr>
        <w:t xml:space="preserve">th </w:t>
      </w:r>
      <w:r>
        <w:t>centuries, notably</w:t>
      </w:r>
      <w:r>
        <w:rPr>
          <w:spacing w:val="-52"/>
        </w:rPr>
        <w:t xml:space="preserve"> </w:t>
      </w:r>
      <w:r>
        <w:t>to</w:t>
      </w:r>
      <w:r>
        <w:rPr>
          <w:spacing w:val="-6"/>
        </w:rPr>
        <w:t xml:space="preserve"> </w:t>
      </w:r>
      <w:r>
        <w:t>Christopher</w:t>
      </w:r>
      <w:r>
        <w:rPr>
          <w:spacing w:val="-6"/>
        </w:rPr>
        <w:t xml:space="preserve"> </w:t>
      </w:r>
      <w:r>
        <w:t>Columbus.</w:t>
      </w:r>
    </w:p>
    <w:p w14:paraId="5E1BAEE4" w14:textId="77777777" w:rsidR="000276C6" w:rsidRDefault="000276C6" w:rsidP="00FA16D1">
      <w:pPr>
        <w:pStyle w:val="Bodynoindent"/>
        <w:jc w:val="right"/>
      </w:pPr>
      <w:r>
        <w:t>Written</w:t>
      </w:r>
      <w:r>
        <w:rPr>
          <w:spacing w:val="-4"/>
        </w:rPr>
        <w:t xml:space="preserve"> </w:t>
      </w:r>
      <w:r>
        <w:t>by</w:t>
      </w:r>
      <w:r>
        <w:rPr>
          <w:spacing w:val="-2"/>
        </w:rPr>
        <w:t xml:space="preserve"> </w:t>
      </w:r>
      <w:r>
        <w:t>Kyounghye</w:t>
      </w:r>
      <w:r>
        <w:rPr>
          <w:spacing w:val="-2"/>
        </w:rPr>
        <w:t xml:space="preserve"> </w:t>
      </w:r>
      <w:r>
        <w:t>Kwon</w:t>
      </w:r>
    </w:p>
    <w:p w14:paraId="072FEFE1" w14:textId="77777777" w:rsidR="000276C6" w:rsidRDefault="000276C6" w:rsidP="000276C6">
      <w:pPr>
        <w:pStyle w:val="BodyText"/>
        <w:rPr>
          <w:sz w:val="20"/>
        </w:rPr>
      </w:pPr>
    </w:p>
    <w:p w14:paraId="55124ACD" w14:textId="77777777" w:rsidR="000276C6" w:rsidRDefault="000276C6" w:rsidP="00FA16D1">
      <w:pPr>
        <w:pStyle w:val="Bodynoindent"/>
        <w:jc w:val="center"/>
        <w:rPr>
          <w:sz w:val="15"/>
        </w:rPr>
      </w:pPr>
      <w:r>
        <w:rPr>
          <w:noProof/>
        </w:rPr>
        <w:lastRenderedPageBreak/>
        <w:drawing>
          <wp:inline distT="0" distB="0" distL="0" distR="0" wp14:anchorId="7425BF89" wp14:editId="70BC5E35">
            <wp:extent cx="3023682" cy="5231765"/>
            <wp:effectExtent l="0" t="0" r="0" b="635"/>
            <wp:docPr id="69"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6.png"/>
                    <pic:cNvPicPr/>
                  </pic:nvPicPr>
                  <pic:blipFill>
                    <a:blip r:embed="rId40" cstate="print"/>
                    <a:stretch>
                      <a:fillRect/>
                    </a:stretch>
                  </pic:blipFill>
                  <pic:spPr>
                    <a:xfrm>
                      <a:off x="0" y="0"/>
                      <a:ext cx="3032687" cy="5247347"/>
                    </a:xfrm>
                    <a:prstGeom prst="rect">
                      <a:avLst/>
                    </a:prstGeom>
                  </pic:spPr>
                </pic:pic>
              </a:graphicData>
            </a:graphic>
          </wp:inline>
        </w:drawing>
      </w:r>
    </w:p>
    <w:p w14:paraId="39CC7FED" w14:textId="77777777" w:rsidR="000276C6" w:rsidRDefault="000276C6" w:rsidP="00FA16D1">
      <w:pPr>
        <w:pStyle w:val="CaptionHeader"/>
      </w:pPr>
      <w:r>
        <w:rPr>
          <w:w w:val="105"/>
        </w:rPr>
        <w:t>image</w:t>
      </w:r>
      <w:r>
        <w:rPr>
          <w:spacing w:val="-9"/>
          <w:w w:val="105"/>
        </w:rPr>
        <w:t xml:space="preserve"> </w:t>
      </w:r>
      <w:r>
        <w:rPr>
          <w:w w:val="105"/>
        </w:rPr>
        <w:t>5.31:</w:t>
      </w:r>
      <w:r>
        <w:rPr>
          <w:spacing w:val="-8"/>
          <w:w w:val="105"/>
        </w:rPr>
        <w:t xml:space="preserve"> </w:t>
      </w:r>
      <w:r>
        <w:rPr>
          <w:w w:val="105"/>
        </w:rPr>
        <w:t>The</w:t>
      </w:r>
      <w:r>
        <w:rPr>
          <w:spacing w:val="-8"/>
          <w:w w:val="105"/>
        </w:rPr>
        <w:t xml:space="preserve"> </w:t>
      </w:r>
      <w:r>
        <w:rPr>
          <w:w w:val="110"/>
        </w:rPr>
        <w:t>Travels</w:t>
      </w:r>
      <w:r>
        <w:rPr>
          <w:spacing w:val="-10"/>
          <w:w w:val="110"/>
        </w:rPr>
        <w:t xml:space="preserve"> </w:t>
      </w:r>
      <w:r>
        <w:rPr>
          <w:w w:val="110"/>
        </w:rPr>
        <w:t>of</w:t>
      </w:r>
      <w:r>
        <w:rPr>
          <w:spacing w:val="-10"/>
          <w:w w:val="110"/>
        </w:rPr>
        <w:t xml:space="preserve"> </w:t>
      </w:r>
      <w:r>
        <w:rPr>
          <w:w w:val="110"/>
        </w:rPr>
        <w:t>marco</w:t>
      </w:r>
      <w:r>
        <w:rPr>
          <w:spacing w:val="-10"/>
          <w:w w:val="110"/>
        </w:rPr>
        <w:t xml:space="preserve"> </w:t>
      </w:r>
      <w:r>
        <w:rPr>
          <w:w w:val="110"/>
        </w:rPr>
        <w:t>Polo</w:t>
      </w:r>
      <w:r>
        <w:rPr>
          <w:spacing w:val="-11"/>
          <w:w w:val="110"/>
        </w:rPr>
        <w:t xml:space="preserve"> </w:t>
      </w:r>
      <w:r>
        <w:rPr>
          <w:w w:val="105"/>
        </w:rPr>
        <w:t>|</w:t>
      </w:r>
      <w:r>
        <w:rPr>
          <w:spacing w:val="-8"/>
          <w:w w:val="105"/>
        </w:rPr>
        <w:t xml:space="preserve"> </w:t>
      </w:r>
      <w:r>
        <w:rPr>
          <w:w w:val="105"/>
        </w:rPr>
        <w:t>Title</w:t>
      </w:r>
      <w:r>
        <w:rPr>
          <w:spacing w:val="-12"/>
          <w:w w:val="105"/>
        </w:rPr>
        <w:t xml:space="preserve"> </w:t>
      </w:r>
      <w:r>
        <w:rPr>
          <w:w w:val="105"/>
        </w:rPr>
        <w:t>page</w:t>
      </w:r>
      <w:r>
        <w:rPr>
          <w:spacing w:val="-12"/>
          <w:w w:val="105"/>
        </w:rPr>
        <w:t xml:space="preserve"> </w:t>
      </w:r>
      <w:r>
        <w:rPr>
          <w:w w:val="105"/>
        </w:rPr>
        <w:t>for</w:t>
      </w:r>
      <w:r>
        <w:rPr>
          <w:spacing w:val="-12"/>
          <w:w w:val="105"/>
        </w:rPr>
        <w:t xml:space="preserve"> </w:t>
      </w:r>
      <w:r>
        <w:rPr>
          <w:i/>
          <w:w w:val="105"/>
        </w:rPr>
        <w:t>The</w:t>
      </w:r>
      <w:r>
        <w:rPr>
          <w:i/>
          <w:spacing w:val="-12"/>
          <w:w w:val="105"/>
        </w:rPr>
        <w:t xml:space="preserve"> </w:t>
      </w:r>
      <w:r>
        <w:rPr>
          <w:i/>
          <w:w w:val="105"/>
        </w:rPr>
        <w:t>Travels</w:t>
      </w:r>
      <w:r>
        <w:rPr>
          <w:i/>
          <w:spacing w:val="-12"/>
          <w:w w:val="105"/>
        </w:rPr>
        <w:t xml:space="preserve"> </w:t>
      </w:r>
      <w:r>
        <w:rPr>
          <w:i/>
          <w:w w:val="105"/>
        </w:rPr>
        <w:t>of</w:t>
      </w:r>
      <w:r>
        <w:rPr>
          <w:i/>
          <w:spacing w:val="-12"/>
          <w:w w:val="105"/>
        </w:rPr>
        <w:t xml:space="preserve"> </w:t>
      </w:r>
      <w:r>
        <w:rPr>
          <w:i/>
          <w:w w:val="105"/>
        </w:rPr>
        <w:t>Marco</w:t>
      </w:r>
      <w:r>
        <w:rPr>
          <w:i/>
          <w:spacing w:val="-12"/>
          <w:w w:val="105"/>
        </w:rPr>
        <w:t xml:space="preserve"> </w:t>
      </w:r>
      <w:r>
        <w:rPr>
          <w:i/>
          <w:w w:val="105"/>
        </w:rPr>
        <w:t>Polo</w:t>
      </w:r>
      <w:r>
        <w:rPr>
          <w:i/>
          <w:spacing w:val="-12"/>
          <w:w w:val="105"/>
        </w:rPr>
        <w:t xml:space="preserve"> </w:t>
      </w:r>
      <w:r>
        <w:rPr>
          <w:w w:val="105"/>
        </w:rPr>
        <w:t>published</w:t>
      </w:r>
      <w:r>
        <w:rPr>
          <w:spacing w:val="-12"/>
          <w:w w:val="105"/>
        </w:rPr>
        <w:t xml:space="preserve"> </w:t>
      </w:r>
      <w:r>
        <w:rPr>
          <w:spacing w:val="-2"/>
          <w:w w:val="105"/>
        </w:rPr>
        <w:t>in</w:t>
      </w:r>
      <w:r>
        <w:rPr>
          <w:spacing w:val="-44"/>
          <w:w w:val="105"/>
        </w:rPr>
        <w:t xml:space="preserve"> </w:t>
      </w:r>
      <w:r>
        <w:rPr>
          <w:w w:val="105"/>
        </w:rPr>
        <w:t>1858</w:t>
      </w:r>
      <w:r>
        <w:rPr>
          <w:spacing w:val="-14"/>
          <w:w w:val="105"/>
        </w:rPr>
        <w:t xml:space="preserve"> </w:t>
      </w:r>
      <w:r>
        <w:rPr>
          <w:w w:val="105"/>
        </w:rPr>
        <w:t>by</w:t>
      </w:r>
      <w:r>
        <w:rPr>
          <w:spacing w:val="-13"/>
          <w:w w:val="105"/>
        </w:rPr>
        <w:t xml:space="preserve"> </w:t>
      </w:r>
      <w:r>
        <w:rPr>
          <w:w w:val="105"/>
        </w:rPr>
        <w:t>Harper</w:t>
      </w:r>
      <w:r>
        <w:rPr>
          <w:spacing w:val="-14"/>
          <w:w w:val="105"/>
        </w:rPr>
        <w:t xml:space="preserve"> </w:t>
      </w:r>
      <w:r>
        <w:rPr>
          <w:w w:val="105"/>
        </w:rPr>
        <w:t>&amp;</w:t>
      </w:r>
      <w:r>
        <w:rPr>
          <w:spacing w:val="-13"/>
          <w:w w:val="105"/>
        </w:rPr>
        <w:t xml:space="preserve"> </w:t>
      </w:r>
      <w:r>
        <w:rPr>
          <w:w w:val="105"/>
        </w:rPr>
        <w:t>Brothers.</w:t>
      </w:r>
    </w:p>
    <w:p w14:paraId="75547EB0" w14:textId="77777777" w:rsidR="000276C6" w:rsidRDefault="000276C6" w:rsidP="00FA16D1">
      <w:pPr>
        <w:pStyle w:val="CaptionText"/>
      </w:pPr>
      <w:r>
        <w:rPr>
          <w:b/>
        </w:rPr>
        <w:t>Author:</w:t>
      </w:r>
      <w:r>
        <w:rPr>
          <w:b/>
          <w:spacing w:val="-9"/>
        </w:rPr>
        <w:t xml:space="preserve"> </w:t>
      </w:r>
      <w:r>
        <w:t>Hugh</w:t>
      </w:r>
      <w:r>
        <w:rPr>
          <w:spacing w:val="-7"/>
        </w:rPr>
        <w:t xml:space="preserve"> </w:t>
      </w:r>
      <w:r>
        <w:t>Murray</w:t>
      </w:r>
    </w:p>
    <w:p w14:paraId="458D0CBD" w14:textId="426D3077" w:rsidR="000276C6" w:rsidRDefault="00FA16D1" w:rsidP="00FA16D1">
      <w:pPr>
        <w:pStyle w:val="CaptionText"/>
      </w:pPr>
      <w:r>
        <w:rPr>
          <w:b/>
          <w:spacing w:val="-6"/>
        </w:rPr>
        <w:t>S</w:t>
      </w:r>
      <w:r w:rsidR="000276C6">
        <w:rPr>
          <w:b/>
          <w:spacing w:val="-6"/>
        </w:rPr>
        <w:t xml:space="preserve">ource: </w:t>
      </w:r>
      <w:r w:rsidR="000276C6">
        <w:rPr>
          <w:spacing w:val="-6"/>
        </w:rPr>
        <w:t>HathiTrust</w:t>
      </w:r>
      <w:r w:rsidR="000276C6">
        <w:rPr>
          <w:spacing w:val="-19"/>
        </w:rPr>
        <w:t xml:space="preserve"> </w:t>
      </w:r>
      <w:r w:rsidR="000276C6">
        <w:rPr>
          <w:spacing w:val="-5"/>
        </w:rPr>
        <w:t>Digital</w:t>
      </w:r>
      <w:r w:rsidR="000276C6">
        <w:rPr>
          <w:spacing w:val="-19"/>
        </w:rPr>
        <w:t xml:space="preserve"> </w:t>
      </w:r>
      <w:r w:rsidR="000276C6">
        <w:rPr>
          <w:spacing w:val="-5"/>
        </w:rPr>
        <w:t>Library</w:t>
      </w:r>
    </w:p>
    <w:p w14:paraId="4F2E9097" w14:textId="2B8D0570" w:rsidR="000276C6" w:rsidRDefault="00FA16D1" w:rsidP="00FA16D1">
      <w:pPr>
        <w:pStyle w:val="CaptionText"/>
        <w:rPr>
          <w:w w:val="104"/>
        </w:rPr>
      </w:pPr>
      <w:r>
        <w:rPr>
          <w:b/>
          <w:spacing w:val="1"/>
          <w:w w:val="106"/>
        </w:rPr>
        <w:t>L</w:t>
      </w:r>
      <w:r w:rsidR="000276C6">
        <w:rPr>
          <w:b/>
          <w:spacing w:val="1"/>
          <w:w w:val="106"/>
        </w:rPr>
        <w:t>i</w:t>
      </w:r>
      <w:r w:rsidR="000276C6">
        <w:rPr>
          <w:b/>
          <w:w w:val="95"/>
        </w:rPr>
        <w:t>c</w:t>
      </w:r>
      <w:r w:rsidR="000276C6">
        <w:rPr>
          <w:b/>
          <w:spacing w:val="-1"/>
          <w:w w:val="98"/>
        </w:rPr>
        <w:t>e</w:t>
      </w:r>
      <w:r w:rsidR="000276C6">
        <w:rPr>
          <w:b/>
        </w:rPr>
        <w:t>n</w:t>
      </w:r>
      <w:r w:rsidR="000276C6">
        <w:rPr>
          <w:b/>
          <w:spacing w:val="1"/>
        </w:rPr>
        <w:t>s</w:t>
      </w:r>
      <w:r w:rsidR="000276C6">
        <w:rPr>
          <w:b/>
          <w:w w:val="88"/>
        </w:rPr>
        <w:t>e:</w:t>
      </w:r>
      <w:r w:rsidR="000276C6">
        <w:rPr>
          <w:b/>
          <w:spacing w:val="-6"/>
        </w:rPr>
        <w:t xml:space="preserve"> </w:t>
      </w:r>
      <w:r w:rsidR="000276C6">
        <w:rPr>
          <w:w w:val="103"/>
        </w:rPr>
        <w:t>P</w:t>
      </w:r>
      <w:r w:rsidR="000276C6">
        <w:rPr>
          <w:spacing w:val="-1"/>
          <w:w w:val="103"/>
        </w:rPr>
        <w:t>u</w:t>
      </w:r>
      <w:r w:rsidR="000276C6">
        <w:rPr>
          <w:spacing w:val="-2"/>
          <w:w w:val="101"/>
        </w:rPr>
        <w:t>b</w:t>
      </w:r>
      <w:r w:rsidR="000276C6">
        <w:rPr>
          <w:w w:val="94"/>
        </w:rPr>
        <w:t>lic</w:t>
      </w:r>
      <w:r w:rsidR="000276C6">
        <w:rPr>
          <w:spacing w:val="-5"/>
        </w:rPr>
        <w:t xml:space="preserve"> </w:t>
      </w:r>
      <w:r w:rsidR="000276C6">
        <w:rPr>
          <w:spacing w:val="1"/>
          <w:w w:val="101"/>
        </w:rPr>
        <w:t>D</w:t>
      </w:r>
      <w:r w:rsidR="000276C6">
        <w:rPr>
          <w:w w:val="102"/>
        </w:rPr>
        <w:t>o</w:t>
      </w:r>
      <w:r w:rsidR="000276C6">
        <w:rPr>
          <w:spacing w:val="-1"/>
          <w:w w:val="105"/>
        </w:rPr>
        <w:t>m</w:t>
      </w:r>
      <w:r w:rsidR="000276C6">
        <w:rPr>
          <w:spacing w:val="-2"/>
          <w:w w:val="98"/>
        </w:rPr>
        <w:t>a</w:t>
      </w:r>
      <w:r w:rsidR="000276C6">
        <w:rPr>
          <w:w w:val="104"/>
        </w:rPr>
        <w:t>in</w:t>
      </w:r>
    </w:p>
    <w:p w14:paraId="5C1652EE" w14:textId="77777777" w:rsidR="00FA16D1" w:rsidRDefault="00FA16D1" w:rsidP="00FA16D1">
      <w:pPr>
        <w:pStyle w:val="CaptionText"/>
      </w:pPr>
    </w:p>
    <w:p w14:paraId="29D28D67" w14:textId="341C07AE" w:rsidR="000276C6" w:rsidRPr="00FA16D1" w:rsidRDefault="00FA16D1" w:rsidP="00FA16D1">
      <w:pPr>
        <w:pStyle w:val="Heading2"/>
      </w:pPr>
      <w:r>
        <w:t xml:space="preserve">5.9.1 </w:t>
      </w:r>
      <w:r w:rsidR="000276C6" w:rsidRPr="00FA16D1">
        <w:t xml:space="preserve">Travels </w:t>
      </w:r>
      <w:r w:rsidRPr="00FA16D1">
        <w:t xml:space="preserve">Of Marco </w:t>
      </w:r>
      <w:r w:rsidR="000276C6" w:rsidRPr="00FA16D1">
        <w:t>Polo</w:t>
      </w:r>
    </w:p>
    <w:p w14:paraId="603926E5" w14:textId="1679374F" w:rsidR="00FA16D1" w:rsidRPr="00FA16D1" w:rsidRDefault="00FA16D1" w:rsidP="00FA16D1">
      <w:pPr>
        <w:pStyle w:val="Bodynoindent"/>
      </w:pPr>
      <w:r w:rsidRPr="00FA16D1">
        <w:t>License: Public Domain</w:t>
      </w:r>
    </w:p>
    <w:p w14:paraId="0D876D6E" w14:textId="147ED189" w:rsidR="000276C6" w:rsidRPr="00FA16D1" w:rsidRDefault="000276C6" w:rsidP="00FA16D1">
      <w:pPr>
        <w:pStyle w:val="Bodynoindent"/>
      </w:pPr>
      <w:r w:rsidRPr="00FA16D1">
        <w:t>Marco Polo, Translated by Hugh Murray</w:t>
      </w:r>
    </w:p>
    <w:p w14:paraId="1F7DD39A" w14:textId="77777777" w:rsidR="000276C6" w:rsidRPr="00FA16D1" w:rsidRDefault="000276C6" w:rsidP="00FA16D1">
      <w:pPr>
        <w:pStyle w:val="Heading3"/>
      </w:pPr>
      <w:r w:rsidRPr="00FA16D1">
        <w:t>Preliminary Notice</w:t>
      </w:r>
    </w:p>
    <w:p w14:paraId="33A5B5C1" w14:textId="77777777" w:rsidR="000276C6" w:rsidRDefault="000276C6" w:rsidP="00FA16D1">
      <w:pPr>
        <w:pStyle w:val="Body"/>
      </w:pPr>
      <w:r>
        <w:t>At the time when the events now related took place, ties of a more salutary nature connected Europe with the</w:t>
      </w:r>
      <w:r>
        <w:rPr>
          <w:spacing w:val="1"/>
        </w:rPr>
        <w:t xml:space="preserve"> </w:t>
      </w:r>
      <w:r>
        <w:t xml:space="preserve">Eastern world. The Italian towns had become conspicuous as the </w:t>
      </w:r>
      <w:r>
        <w:lastRenderedPageBreak/>
        <w:t>scenes where arts and commerce, after being</w:t>
      </w:r>
      <w:r>
        <w:rPr>
          <w:spacing w:val="1"/>
        </w:rPr>
        <w:t xml:space="preserve"> </w:t>
      </w:r>
      <w:r>
        <w:t>nearly crushed by the inroad of the barbarous nations, first began to revive. Their manufacturing industry, indeed,</w:t>
      </w:r>
      <w:r>
        <w:rPr>
          <w:spacing w:val="1"/>
        </w:rPr>
        <w:t xml:space="preserve"> </w:t>
      </w:r>
      <w:r>
        <w:t>though</w:t>
      </w:r>
      <w:r>
        <w:rPr>
          <w:spacing w:val="-8"/>
        </w:rPr>
        <w:t xml:space="preserve"> </w:t>
      </w:r>
      <w:r>
        <w:t>very</w:t>
      </w:r>
      <w:r>
        <w:rPr>
          <w:spacing w:val="-7"/>
        </w:rPr>
        <w:t xml:space="preserve"> </w:t>
      </w:r>
      <w:r>
        <w:t>considerable,</w:t>
      </w:r>
      <w:r>
        <w:rPr>
          <w:spacing w:val="-8"/>
        </w:rPr>
        <w:t xml:space="preserve"> </w:t>
      </w:r>
      <w:r>
        <w:t>was</w:t>
      </w:r>
      <w:r>
        <w:rPr>
          <w:spacing w:val="-7"/>
        </w:rPr>
        <w:t xml:space="preserve"> </w:t>
      </w:r>
      <w:r>
        <w:t>surpassed</w:t>
      </w:r>
      <w:r>
        <w:rPr>
          <w:spacing w:val="-8"/>
        </w:rPr>
        <w:t xml:space="preserve"> </w:t>
      </w:r>
      <w:r>
        <w:t>by</w:t>
      </w:r>
      <w:r>
        <w:rPr>
          <w:spacing w:val="-7"/>
        </w:rPr>
        <w:t xml:space="preserve"> </w:t>
      </w:r>
      <w:r>
        <w:t>that</w:t>
      </w:r>
      <w:r>
        <w:rPr>
          <w:spacing w:val="-8"/>
        </w:rPr>
        <w:t xml:space="preserve"> </w:t>
      </w:r>
      <w:r>
        <w:t>of</w:t>
      </w:r>
      <w:r>
        <w:rPr>
          <w:spacing w:val="-7"/>
        </w:rPr>
        <w:t xml:space="preserve"> </w:t>
      </w:r>
      <w:r>
        <w:t>the</w:t>
      </w:r>
      <w:r>
        <w:rPr>
          <w:spacing w:val="-8"/>
        </w:rPr>
        <w:t xml:space="preserve"> </w:t>
      </w:r>
      <w:r>
        <w:t>Low</w:t>
      </w:r>
      <w:r>
        <w:rPr>
          <w:spacing w:val="-7"/>
        </w:rPr>
        <w:t xml:space="preserve"> </w:t>
      </w:r>
      <w:r>
        <w:t>Countries;</w:t>
      </w:r>
      <w:r>
        <w:rPr>
          <w:spacing w:val="-8"/>
        </w:rPr>
        <w:t xml:space="preserve"> </w:t>
      </w:r>
      <w:r>
        <w:t>still</w:t>
      </w:r>
      <w:r>
        <w:rPr>
          <w:spacing w:val="-7"/>
        </w:rPr>
        <w:t xml:space="preserve"> </w:t>
      </w:r>
      <w:r>
        <w:t>they</w:t>
      </w:r>
      <w:r>
        <w:rPr>
          <w:spacing w:val="-8"/>
        </w:rPr>
        <w:t xml:space="preserve"> </w:t>
      </w:r>
      <w:r>
        <w:t>formed</w:t>
      </w:r>
      <w:r>
        <w:rPr>
          <w:spacing w:val="-7"/>
        </w:rPr>
        <w:t xml:space="preserve"> </w:t>
      </w:r>
      <w:r>
        <w:t>almost</w:t>
      </w:r>
      <w:r>
        <w:rPr>
          <w:spacing w:val="-8"/>
        </w:rPr>
        <w:t xml:space="preserve"> </w:t>
      </w:r>
      <w:r>
        <w:t>the</w:t>
      </w:r>
      <w:r>
        <w:rPr>
          <w:spacing w:val="-7"/>
        </w:rPr>
        <w:t xml:space="preserve"> </w:t>
      </w:r>
      <w:r>
        <w:t>sole</w:t>
      </w:r>
      <w:r>
        <w:rPr>
          <w:spacing w:val="-8"/>
        </w:rPr>
        <w:t xml:space="preserve"> </w:t>
      </w:r>
      <w:r>
        <w:t>channel</w:t>
      </w:r>
      <w:r>
        <w:rPr>
          <w:spacing w:val="-7"/>
        </w:rPr>
        <w:t xml:space="preserve"> </w:t>
      </w:r>
      <w:r>
        <w:t>by</w:t>
      </w:r>
      <w:r>
        <w:rPr>
          <w:spacing w:val="1"/>
        </w:rPr>
        <w:t xml:space="preserve"> </w:t>
      </w:r>
      <w:r>
        <w:t>which intercourse was maintained with Asia, whence at that time were imported all articles of luxury,—precious</w:t>
      </w:r>
      <w:r>
        <w:rPr>
          <w:spacing w:val="1"/>
        </w:rPr>
        <w:t xml:space="preserve"> </w:t>
      </w:r>
      <w:r>
        <w:t>stones, pearls, spices, and cloths of unrivalled fineness. Venice, Genoa, and Pisa contended with each other in this</w:t>
      </w:r>
      <w:r>
        <w:rPr>
          <w:spacing w:val="1"/>
        </w:rPr>
        <w:t xml:space="preserve"> </w:t>
      </w:r>
      <w:r>
        <w:t>career; but the first, owing to her situation and superior power, held the principal place. Her position was much</w:t>
      </w:r>
      <w:r>
        <w:rPr>
          <w:spacing w:val="1"/>
        </w:rPr>
        <w:t xml:space="preserve"> </w:t>
      </w:r>
      <w:r>
        <w:t>advanced by a very extraordinary event, which occurred in the beginning of the thirteenth century. A crusade had</w:t>
      </w:r>
      <w:r>
        <w:rPr>
          <w:spacing w:val="1"/>
        </w:rPr>
        <w:t xml:space="preserve"> </w:t>
      </w:r>
      <w:r>
        <w:t>been organized in France among a number of the nobles, who, proceeding to Venice, procured the necessary ship-</w:t>
      </w:r>
      <w:r>
        <w:rPr>
          <w:spacing w:val="1"/>
        </w:rPr>
        <w:t xml:space="preserve"> </w:t>
      </w:r>
      <w:r>
        <w:t>ping</w:t>
      </w:r>
      <w:r>
        <w:rPr>
          <w:spacing w:val="-4"/>
        </w:rPr>
        <w:t xml:space="preserve"> </w:t>
      </w:r>
      <w:r>
        <w:t>by</w:t>
      </w:r>
      <w:r>
        <w:rPr>
          <w:spacing w:val="-4"/>
        </w:rPr>
        <w:t xml:space="preserve"> </w:t>
      </w:r>
      <w:r>
        <w:t>inducing</w:t>
      </w:r>
      <w:r>
        <w:rPr>
          <w:spacing w:val="-4"/>
        </w:rPr>
        <w:t xml:space="preserve"> </w:t>
      </w:r>
      <w:r>
        <w:t>Dandolo,</w:t>
      </w:r>
      <w:r>
        <w:rPr>
          <w:spacing w:val="-3"/>
        </w:rPr>
        <w:t xml:space="preserve"> </w:t>
      </w:r>
      <w:r>
        <w:t>the</w:t>
      </w:r>
      <w:r>
        <w:rPr>
          <w:spacing w:val="-4"/>
        </w:rPr>
        <w:t xml:space="preserve"> </w:t>
      </w:r>
      <w:r>
        <w:t>doge,</w:t>
      </w:r>
      <w:r>
        <w:rPr>
          <w:spacing w:val="-4"/>
        </w:rPr>
        <w:t xml:space="preserve"> </w:t>
      </w:r>
      <w:r>
        <w:t>a</w:t>
      </w:r>
      <w:r>
        <w:rPr>
          <w:spacing w:val="-3"/>
        </w:rPr>
        <w:t xml:space="preserve"> </w:t>
      </w:r>
      <w:r>
        <w:t>gallant</w:t>
      </w:r>
      <w:r>
        <w:rPr>
          <w:spacing w:val="-4"/>
        </w:rPr>
        <w:t xml:space="preserve"> </w:t>
      </w:r>
      <w:r>
        <w:t>chief,</w:t>
      </w:r>
      <w:r>
        <w:rPr>
          <w:spacing w:val="-4"/>
        </w:rPr>
        <w:t xml:space="preserve"> </w:t>
      </w:r>
      <w:r>
        <w:t>with</w:t>
      </w:r>
      <w:r>
        <w:rPr>
          <w:spacing w:val="-3"/>
        </w:rPr>
        <w:t xml:space="preserve"> </w:t>
      </w:r>
      <w:r>
        <w:t>other</w:t>
      </w:r>
      <w:r>
        <w:rPr>
          <w:spacing w:val="-4"/>
        </w:rPr>
        <w:t xml:space="preserve"> </w:t>
      </w:r>
      <w:r>
        <w:t>distinguished</w:t>
      </w:r>
      <w:r>
        <w:rPr>
          <w:spacing w:val="-4"/>
        </w:rPr>
        <w:t xml:space="preserve"> </w:t>
      </w:r>
      <w:r>
        <w:t>persons,</w:t>
      </w:r>
      <w:r>
        <w:rPr>
          <w:spacing w:val="-3"/>
        </w:rPr>
        <w:t xml:space="preserve"> </w:t>
      </w:r>
      <w:r>
        <w:t>to</w:t>
      </w:r>
      <w:r>
        <w:rPr>
          <w:spacing w:val="-4"/>
        </w:rPr>
        <w:t xml:space="preserve"> </w:t>
      </w:r>
      <w:r>
        <w:t>share</w:t>
      </w:r>
      <w:r>
        <w:rPr>
          <w:spacing w:val="-4"/>
        </w:rPr>
        <w:t xml:space="preserve"> </w:t>
      </w:r>
      <w:r>
        <w:t>in</w:t>
      </w:r>
      <w:r>
        <w:rPr>
          <w:spacing w:val="-3"/>
        </w:rPr>
        <w:t xml:space="preserve"> </w:t>
      </w:r>
      <w:r>
        <w:t>the</w:t>
      </w:r>
      <w:r>
        <w:rPr>
          <w:spacing w:val="-4"/>
        </w:rPr>
        <w:t xml:space="preserve"> </w:t>
      </w:r>
      <w:r>
        <w:t>enterprise.</w:t>
      </w:r>
      <w:r>
        <w:rPr>
          <w:spacing w:val="-4"/>
        </w:rPr>
        <w:t xml:space="preserve"> </w:t>
      </w:r>
      <w:r>
        <w:t>On</w:t>
      </w:r>
      <w:r>
        <w:rPr>
          <w:spacing w:val="-52"/>
        </w:rPr>
        <w:t xml:space="preserve"> </w:t>
      </w:r>
      <w:r>
        <w:t>reaching the shores of the Levant, their views took a very singular direction; for instead of advancing to the Holy</w:t>
      </w:r>
      <w:r>
        <w:rPr>
          <w:spacing w:val="1"/>
        </w:rPr>
        <w:t xml:space="preserve"> </w:t>
      </w:r>
      <w:r>
        <w:t>Land, they turned their arms against Constantinople, carried that capital by storm, and placed Bald win, count of</w:t>
      </w:r>
      <w:r>
        <w:rPr>
          <w:spacing w:val="1"/>
        </w:rPr>
        <w:t xml:space="preserve"> </w:t>
      </w:r>
      <w:r>
        <w:t>Flanders, on the imperial throne of the East. The Venetians shared, not only the booty, but also the power acquired</w:t>
      </w:r>
      <w:r>
        <w:rPr>
          <w:spacing w:val="-52"/>
        </w:rPr>
        <w:t xml:space="preserve"> </w:t>
      </w:r>
      <w:r>
        <w:t>by this wicked achievement. They were allowed to occupy an extensive quarter of the city, and to maintain there a</w:t>
      </w:r>
      <w:r>
        <w:rPr>
          <w:spacing w:val="-52"/>
        </w:rPr>
        <w:t xml:space="preserve"> </w:t>
      </w:r>
      <w:r>
        <w:t>podesta</w:t>
      </w:r>
      <w:r>
        <w:rPr>
          <w:spacing w:val="-7"/>
        </w:rPr>
        <w:t xml:space="preserve"> </w:t>
      </w:r>
      <w:r>
        <w:t>or</w:t>
      </w:r>
      <w:r>
        <w:rPr>
          <w:spacing w:val="-6"/>
        </w:rPr>
        <w:t xml:space="preserve"> </w:t>
      </w:r>
      <w:r>
        <w:t>bailo,</w:t>
      </w:r>
      <w:r>
        <w:rPr>
          <w:spacing w:val="-6"/>
        </w:rPr>
        <w:t xml:space="preserve"> </w:t>
      </w:r>
      <w:r>
        <w:t>in</w:t>
      </w:r>
      <w:r>
        <w:rPr>
          <w:spacing w:val="-6"/>
        </w:rPr>
        <w:t xml:space="preserve"> </w:t>
      </w:r>
      <w:r>
        <w:t>vested</w:t>
      </w:r>
      <w:r>
        <w:rPr>
          <w:spacing w:val="-6"/>
        </w:rPr>
        <w:t xml:space="preserve"> </w:t>
      </w:r>
      <w:r>
        <w:t>with</w:t>
      </w:r>
      <w:r>
        <w:rPr>
          <w:spacing w:val="-6"/>
        </w:rPr>
        <w:t xml:space="preserve"> </w:t>
      </w:r>
      <w:r>
        <w:t>very</w:t>
      </w:r>
      <w:r>
        <w:rPr>
          <w:spacing w:val="-6"/>
        </w:rPr>
        <w:t xml:space="preserve"> </w:t>
      </w:r>
      <w:r>
        <w:t>ample</w:t>
      </w:r>
      <w:r>
        <w:rPr>
          <w:spacing w:val="-6"/>
        </w:rPr>
        <w:t xml:space="preserve"> </w:t>
      </w:r>
      <w:r>
        <w:t>jurisdiction.</w:t>
      </w:r>
    </w:p>
    <w:p w14:paraId="773A7232" w14:textId="77777777" w:rsidR="000276C6" w:rsidRDefault="000276C6" w:rsidP="00FA16D1">
      <w:pPr>
        <w:pStyle w:val="Body"/>
      </w:pPr>
      <w:r>
        <w:t>There had never been wanting native merchants, ready to bring the desired commodities from the remoter</w:t>
      </w:r>
      <w:r>
        <w:rPr>
          <w:spacing w:val="1"/>
        </w:rPr>
        <w:t xml:space="preserve"> </w:t>
      </w:r>
      <w:r>
        <w:t>provinces</w:t>
      </w:r>
      <w:r>
        <w:rPr>
          <w:spacing w:val="-7"/>
        </w:rPr>
        <w:t xml:space="preserve"> </w:t>
      </w:r>
      <w:r>
        <w:t>of</w:t>
      </w:r>
      <w:r>
        <w:rPr>
          <w:spacing w:val="-6"/>
        </w:rPr>
        <w:t xml:space="preserve"> </w:t>
      </w:r>
      <w:r>
        <w:t>Asia</w:t>
      </w:r>
      <w:r>
        <w:rPr>
          <w:spacing w:val="-6"/>
        </w:rPr>
        <w:t xml:space="preserve"> </w:t>
      </w:r>
      <w:r>
        <w:t>to</w:t>
      </w:r>
      <w:r>
        <w:rPr>
          <w:spacing w:val="-6"/>
        </w:rPr>
        <w:t xml:space="preserve"> </w:t>
      </w:r>
      <w:r>
        <w:t>the</w:t>
      </w:r>
      <w:r>
        <w:rPr>
          <w:spacing w:val="-6"/>
        </w:rPr>
        <w:t xml:space="preserve"> </w:t>
      </w:r>
      <w:r>
        <w:t>contiguous</w:t>
      </w:r>
      <w:r>
        <w:rPr>
          <w:spacing w:val="-6"/>
        </w:rPr>
        <w:t xml:space="preserve"> </w:t>
      </w:r>
      <w:r>
        <w:t>parts</w:t>
      </w:r>
      <w:r>
        <w:rPr>
          <w:spacing w:val="-6"/>
        </w:rPr>
        <w:t xml:space="preserve"> </w:t>
      </w:r>
      <w:r>
        <w:t>of</w:t>
      </w:r>
      <w:r>
        <w:rPr>
          <w:spacing w:val="-6"/>
        </w:rPr>
        <w:t xml:space="preserve"> </w:t>
      </w:r>
      <w:r>
        <w:t>Europe.</w:t>
      </w:r>
      <w:r>
        <w:rPr>
          <w:spacing w:val="-6"/>
        </w:rPr>
        <w:t xml:space="preserve"> </w:t>
      </w:r>
      <w:r>
        <w:t>But</w:t>
      </w:r>
      <w:r>
        <w:rPr>
          <w:spacing w:val="-6"/>
        </w:rPr>
        <w:t xml:space="preserve"> </w:t>
      </w:r>
      <w:r>
        <w:t>the</w:t>
      </w:r>
      <w:r>
        <w:rPr>
          <w:spacing w:val="-7"/>
        </w:rPr>
        <w:t xml:space="preserve"> </w:t>
      </w:r>
      <w:r>
        <w:t>Venetian</w:t>
      </w:r>
      <w:r>
        <w:rPr>
          <w:spacing w:val="-6"/>
        </w:rPr>
        <w:t xml:space="preserve"> </w:t>
      </w:r>
      <w:r>
        <w:t>traders,</w:t>
      </w:r>
      <w:r>
        <w:rPr>
          <w:spacing w:val="-6"/>
        </w:rPr>
        <w:t xml:space="preserve"> </w:t>
      </w:r>
      <w:r>
        <w:t>encouraged</w:t>
      </w:r>
      <w:r>
        <w:rPr>
          <w:spacing w:val="-6"/>
        </w:rPr>
        <w:t xml:space="preserve"> </w:t>
      </w:r>
      <w:r>
        <w:t>by</w:t>
      </w:r>
      <w:r>
        <w:rPr>
          <w:spacing w:val="-6"/>
        </w:rPr>
        <w:t xml:space="preserve"> </w:t>
      </w:r>
      <w:r>
        <w:t>their</w:t>
      </w:r>
      <w:r>
        <w:rPr>
          <w:spacing w:val="-6"/>
        </w:rPr>
        <w:t xml:space="preserve"> </w:t>
      </w:r>
      <w:r>
        <w:t>increasing</w:t>
      </w:r>
      <w:r>
        <w:rPr>
          <w:spacing w:val="-6"/>
        </w:rPr>
        <w:t xml:space="preserve"> </w:t>
      </w:r>
      <w:r>
        <w:t>pros-</w:t>
      </w:r>
      <w:r>
        <w:rPr>
          <w:spacing w:val="1"/>
        </w:rPr>
        <w:t xml:space="preserve"> </w:t>
      </w:r>
      <w:r>
        <w:t>perity, and the advantageous position now attained, began to aim at penetrating into the interior, and obtaining the</w:t>
      </w:r>
      <w:r>
        <w:rPr>
          <w:spacing w:val="1"/>
        </w:rPr>
        <w:t xml:space="preserve"> </w:t>
      </w:r>
      <w:r>
        <w:t>goods on better terms in the country where they were produced. The dominions of the caliph, the head of the Mo-</w:t>
      </w:r>
      <w:r>
        <w:rPr>
          <w:spacing w:val="1"/>
        </w:rPr>
        <w:t xml:space="preserve"> </w:t>
      </w:r>
      <w:r>
        <w:t>hammedan faith, opposed, it is true, a powerful obstacle to their taking the most direct route. But the successors of</w:t>
      </w:r>
      <w:r>
        <w:rPr>
          <w:spacing w:val="-52"/>
        </w:rPr>
        <w:t xml:space="preserve"> </w:t>
      </w:r>
      <w:r>
        <w:t>Gengis,</w:t>
      </w:r>
      <w:r>
        <w:rPr>
          <w:spacing w:val="-6"/>
        </w:rPr>
        <w:t xml:space="preserve"> </w:t>
      </w:r>
      <w:r>
        <w:t>though</w:t>
      </w:r>
      <w:r>
        <w:rPr>
          <w:spacing w:val="-5"/>
        </w:rPr>
        <w:t xml:space="preserve"> </w:t>
      </w:r>
      <w:r>
        <w:t>so</w:t>
      </w:r>
      <w:r>
        <w:rPr>
          <w:spacing w:val="-5"/>
        </w:rPr>
        <w:t xml:space="preserve"> </w:t>
      </w:r>
      <w:r>
        <w:t>terrible</w:t>
      </w:r>
      <w:r>
        <w:rPr>
          <w:spacing w:val="-5"/>
        </w:rPr>
        <w:t xml:space="preserve"> </w:t>
      </w:r>
      <w:r>
        <w:t>and</w:t>
      </w:r>
      <w:r>
        <w:rPr>
          <w:spacing w:val="-6"/>
        </w:rPr>
        <w:t xml:space="preserve"> </w:t>
      </w:r>
      <w:r>
        <w:t>merciless</w:t>
      </w:r>
      <w:r>
        <w:rPr>
          <w:spacing w:val="-5"/>
        </w:rPr>
        <w:t xml:space="preserve"> </w:t>
      </w:r>
      <w:r>
        <w:t>in</w:t>
      </w:r>
      <w:r>
        <w:rPr>
          <w:spacing w:val="-5"/>
        </w:rPr>
        <w:t xml:space="preserve"> </w:t>
      </w:r>
      <w:r>
        <w:t>the</w:t>
      </w:r>
      <w:r>
        <w:rPr>
          <w:spacing w:val="-5"/>
        </w:rPr>
        <w:t xml:space="preserve"> </w:t>
      </w:r>
      <w:r>
        <w:t>field,</w:t>
      </w:r>
      <w:r>
        <w:rPr>
          <w:spacing w:val="-6"/>
        </w:rPr>
        <w:t xml:space="preserve"> </w:t>
      </w:r>
      <w:r>
        <w:t>welcomed</w:t>
      </w:r>
      <w:r>
        <w:rPr>
          <w:spacing w:val="-5"/>
        </w:rPr>
        <w:t xml:space="preserve"> </w:t>
      </w:r>
      <w:r>
        <w:t>in</w:t>
      </w:r>
      <w:r>
        <w:rPr>
          <w:spacing w:val="-5"/>
        </w:rPr>
        <w:t xml:space="preserve"> </w:t>
      </w:r>
      <w:r>
        <w:t>their</w:t>
      </w:r>
      <w:r>
        <w:rPr>
          <w:spacing w:val="-5"/>
        </w:rPr>
        <w:t xml:space="preserve"> </w:t>
      </w:r>
      <w:r>
        <w:t>tented</w:t>
      </w:r>
      <w:r>
        <w:rPr>
          <w:spacing w:val="-5"/>
        </w:rPr>
        <w:t xml:space="preserve"> </w:t>
      </w:r>
      <w:r>
        <w:t>cities,</w:t>
      </w:r>
      <w:r>
        <w:rPr>
          <w:spacing w:val="-6"/>
        </w:rPr>
        <w:t xml:space="preserve"> </w:t>
      </w:r>
      <w:r>
        <w:t>without</w:t>
      </w:r>
      <w:r>
        <w:rPr>
          <w:spacing w:val="-5"/>
        </w:rPr>
        <w:t xml:space="preserve"> </w:t>
      </w:r>
      <w:r>
        <w:t>the</w:t>
      </w:r>
      <w:r>
        <w:rPr>
          <w:spacing w:val="-5"/>
        </w:rPr>
        <w:t xml:space="preserve"> </w:t>
      </w:r>
      <w:r>
        <w:t>least</w:t>
      </w:r>
      <w:r>
        <w:rPr>
          <w:spacing w:val="-5"/>
        </w:rPr>
        <w:t xml:space="preserve"> </w:t>
      </w:r>
      <w:r>
        <w:t>distinction</w:t>
      </w:r>
      <w:r>
        <w:rPr>
          <w:spacing w:val="-6"/>
        </w:rPr>
        <w:t xml:space="preserve"> </w:t>
      </w:r>
      <w:r>
        <w:t>of</w:t>
      </w:r>
      <w:r>
        <w:rPr>
          <w:spacing w:val="-52"/>
        </w:rPr>
        <w:t xml:space="preserve"> </w:t>
      </w:r>
      <w:r>
        <w:t>country or religion, all who brought articles that were either ornamental or useful. We have seen from Rubruquis,</w:t>
      </w:r>
      <w:r>
        <w:rPr>
          <w:spacing w:val="1"/>
        </w:rPr>
        <w:t xml:space="preserve"> </w:t>
      </w:r>
      <w:r>
        <w:t>how Christian merchants, on paving their way with presents, passed unmolested through the camps of Sartach and</w:t>
      </w:r>
      <w:r>
        <w:rPr>
          <w:spacing w:val="-52"/>
        </w:rPr>
        <w:t xml:space="preserve"> </w:t>
      </w:r>
      <w:r>
        <w:t>Baatu.</w:t>
      </w:r>
      <w:r>
        <w:rPr>
          <w:spacing w:val="-8"/>
        </w:rPr>
        <w:t xml:space="preserve"> </w:t>
      </w:r>
      <w:r>
        <w:t>There</w:t>
      </w:r>
      <w:r>
        <w:rPr>
          <w:spacing w:val="-8"/>
        </w:rPr>
        <w:t xml:space="preserve"> </w:t>
      </w:r>
      <w:r>
        <w:t>were</w:t>
      </w:r>
      <w:r>
        <w:rPr>
          <w:spacing w:val="-7"/>
        </w:rPr>
        <w:t xml:space="preserve"> </w:t>
      </w:r>
      <w:r>
        <w:t>soon</w:t>
      </w:r>
      <w:r>
        <w:rPr>
          <w:spacing w:val="-8"/>
        </w:rPr>
        <w:t xml:space="preserve"> </w:t>
      </w:r>
      <w:r>
        <w:t>found</w:t>
      </w:r>
      <w:r>
        <w:rPr>
          <w:spacing w:val="-7"/>
        </w:rPr>
        <w:t xml:space="preserve"> </w:t>
      </w:r>
      <w:r>
        <w:t>distinguished</w:t>
      </w:r>
      <w:r>
        <w:rPr>
          <w:spacing w:val="-8"/>
        </w:rPr>
        <w:t xml:space="preserve"> </w:t>
      </w:r>
      <w:r>
        <w:t>citizens</w:t>
      </w:r>
      <w:r>
        <w:rPr>
          <w:spacing w:val="-7"/>
        </w:rPr>
        <w:t xml:space="preserve"> </w:t>
      </w:r>
      <w:r>
        <w:t>of</w:t>
      </w:r>
      <w:r>
        <w:rPr>
          <w:spacing w:val="-8"/>
        </w:rPr>
        <w:t xml:space="preserve"> </w:t>
      </w:r>
      <w:r>
        <w:t>Venice</w:t>
      </w:r>
      <w:r>
        <w:rPr>
          <w:spacing w:val="-8"/>
        </w:rPr>
        <w:t xml:space="preserve"> </w:t>
      </w:r>
      <w:r>
        <w:t>ready</w:t>
      </w:r>
      <w:r>
        <w:rPr>
          <w:spacing w:val="-7"/>
        </w:rPr>
        <w:t xml:space="preserve"> </w:t>
      </w:r>
      <w:r>
        <w:t>to</w:t>
      </w:r>
      <w:r>
        <w:rPr>
          <w:spacing w:val="-8"/>
        </w:rPr>
        <w:t xml:space="preserve"> </w:t>
      </w:r>
      <w:r>
        <w:t>follow</w:t>
      </w:r>
      <w:r>
        <w:rPr>
          <w:spacing w:val="-7"/>
        </w:rPr>
        <w:t xml:space="preserve"> </w:t>
      </w:r>
      <w:r>
        <w:t>in</w:t>
      </w:r>
      <w:r>
        <w:rPr>
          <w:spacing w:val="-8"/>
        </w:rPr>
        <w:t xml:space="preserve"> </w:t>
      </w:r>
      <w:r>
        <w:t>the</w:t>
      </w:r>
      <w:r>
        <w:rPr>
          <w:spacing w:val="-7"/>
        </w:rPr>
        <w:t xml:space="preserve"> </w:t>
      </w:r>
      <w:r>
        <w:t>same</w:t>
      </w:r>
      <w:r>
        <w:rPr>
          <w:spacing w:val="-8"/>
        </w:rPr>
        <w:t xml:space="preserve"> </w:t>
      </w:r>
      <w:r>
        <w:t>track.</w:t>
      </w:r>
    </w:p>
    <w:p w14:paraId="7E260894" w14:textId="145113D6" w:rsidR="000276C6" w:rsidRDefault="000276C6" w:rsidP="00FA16D1">
      <w:pPr>
        <w:pStyle w:val="Body"/>
      </w:pPr>
      <w:r>
        <w:t>Nicolo and Maffio Polo, two individuals who united the character, then common, of nobles and traffickers,</w:t>
      </w:r>
      <w:r>
        <w:rPr>
          <w:spacing w:val="-52"/>
        </w:rPr>
        <w:t xml:space="preserve"> </w:t>
      </w:r>
      <w:r>
        <w:t>in the middle of the thirteenth century, set out for Constantinople, whence they proceeded to the shores of the</w:t>
      </w:r>
      <w:r>
        <w:rPr>
          <w:spacing w:val="1"/>
        </w:rPr>
        <w:t xml:space="preserve"> </w:t>
      </w:r>
      <w:r>
        <w:t>Crimea.</w:t>
      </w:r>
      <w:r>
        <w:rPr>
          <w:spacing w:val="-12"/>
        </w:rPr>
        <w:t xml:space="preserve"> </w:t>
      </w:r>
      <w:r>
        <w:t>There</w:t>
      </w:r>
      <w:r>
        <w:rPr>
          <w:spacing w:val="-11"/>
        </w:rPr>
        <w:t xml:space="preserve"> </w:t>
      </w:r>
      <w:r>
        <w:t>they</w:t>
      </w:r>
      <w:r>
        <w:rPr>
          <w:spacing w:val="-12"/>
        </w:rPr>
        <w:t xml:space="preserve"> </w:t>
      </w:r>
      <w:r>
        <w:t>were</w:t>
      </w:r>
      <w:r>
        <w:rPr>
          <w:spacing w:val="-11"/>
        </w:rPr>
        <w:t xml:space="preserve"> </w:t>
      </w:r>
      <w:r>
        <w:t>encouraged</w:t>
      </w:r>
      <w:r>
        <w:rPr>
          <w:spacing w:val="-12"/>
        </w:rPr>
        <w:t xml:space="preserve"> </w:t>
      </w:r>
      <w:r>
        <w:t>to</w:t>
      </w:r>
      <w:r>
        <w:rPr>
          <w:spacing w:val="-11"/>
        </w:rPr>
        <w:t xml:space="preserve"> </w:t>
      </w:r>
      <w:r>
        <w:t>visit</w:t>
      </w:r>
      <w:r>
        <w:rPr>
          <w:spacing w:val="-12"/>
        </w:rPr>
        <w:t xml:space="preserve"> </w:t>
      </w:r>
      <w:r>
        <w:t>a</w:t>
      </w:r>
      <w:r>
        <w:rPr>
          <w:spacing w:val="-11"/>
        </w:rPr>
        <w:t xml:space="preserve"> </w:t>
      </w:r>
      <w:r>
        <w:t>great</w:t>
      </w:r>
      <w:r>
        <w:rPr>
          <w:spacing w:val="-12"/>
        </w:rPr>
        <w:t xml:space="preserve"> </w:t>
      </w:r>
      <w:r>
        <w:t>Tartar</w:t>
      </w:r>
      <w:r>
        <w:rPr>
          <w:spacing w:val="-11"/>
        </w:rPr>
        <w:t xml:space="preserve"> </w:t>
      </w:r>
      <w:r>
        <w:t>chief</w:t>
      </w:r>
      <w:r>
        <w:rPr>
          <w:spacing w:val="-11"/>
        </w:rPr>
        <w:t xml:space="preserve"> </w:t>
      </w:r>
      <w:r>
        <w:t>on</w:t>
      </w:r>
      <w:r>
        <w:rPr>
          <w:spacing w:val="-12"/>
        </w:rPr>
        <w:t xml:space="preserve"> </w:t>
      </w:r>
      <w:r>
        <w:t>the</w:t>
      </w:r>
      <w:r>
        <w:rPr>
          <w:spacing w:val="-11"/>
        </w:rPr>
        <w:t xml:space="preserve"> </w:t>
      </w:r>
      <w:r>
        <w:t>Volga,</w:t>
      </w:r>
      <w:r>
        <w:rPr>
          <w:spacing w:val="-12"/>
        </w:rPr>
        <w:t xml:space="preserve"> </w:t>
      </w:r>
      <w:r>
        <w:t>where</w:t>
      </w:r>
      <w:r>
        <w:rPr>
          <w:spacing w:val="-11"/>
        </w:rPr>
        <w:t xml:space="preserve"> </w:t>
      </w:r>
      <w:r>
        <w:t>a</w:t>
      </w:r>
      <w:r>
        <w:rPr>
          <w:spacing w:val="-12"/>
        </w:rPr>
        <w:t xml:space="preserve"> </w:t>
      </w:r>
      <w:r>
        <w:t>series</w:t>
      </w:r>
      <w:r>
        <w:rPr>
          <w:spacing w:val="-11"/>
        </w:rPr>
        <w:t xml:space="preserve"> </w:t>
      </w:r>
      <w:r>
        <w:t>of</w:t>
      </w:r>
      <w:r>
        <w:rPr>
          <w:spacing w:val="-12"/>
        </w:rPr>
        <w:t xml:space="preserve"> </w:t>
      </w:r>
      <w:r>
        <w:t>events,</w:t>
      </w:r>
      <w:r>
        <w:rPr>
          <w:spacing w:val="-11"/>
        </w:rPr>
        <w:t xml:space="preserve"> </w:t>
      </w:r>
      <w:r>
        <w:t>for</w:t>
      </w:r>
      <w:r>
        <w:rPr>
          <w:spacing w:val="-12"/>
        </w:rPr>
        <w:t xml:space="preserve"> </w:t>
      </w:r>
      <w:r>
        <w:t>which</w:t>
      </w:r>
      <w:r w:rsidR="00FA16D1">
        <w:t xml:space="preserve"> </w:t>
      </w:r>
      <w:r>
        <w:t>we shall refer to the following narrative, led them on eastwards as far as China. After a short stay, they returned to</w:t>
      </w:r>
      <w:r>
        <w:rPr>
          <w:spacing w:val="-52"/>
        </w:rPr>
        <w:t xml:space="preserve"> </w:t>
      </w:r>
      <w:r>
        <w:t>Venice;</w:t>
      </w:r>
      <w:r>
        <w:rPr>
          <w:spacing w:val="-10"/>
        </w:rPr>
        <w:t xml:space="preserve"> </w:t>
      </w:r>
      <w:r>
        <w:t>and</w:t>
      </w:r>
      <w:r>
        <w:rPr>
          <w:spacing w:val="-10"/>
        </w:rPr>
        <w:t xml:space="preserve"> </w:t>
      </w:r>
      <w:r>
        <w:t>two</w:t>
      </w:r>
      <w:r>
        <w:rPr>
          <w:spacing w:val="-9"/>
        </w:rPr>
        <w:t xml:space="preserve"> </w:t>
      </w:r>
      <w:r>
        <w:t>years</w:t>
      </w:r>
      <w:r>
        <w:rPr>
          <w:spacing w:val="-10"/>
        </w:rPr>
        <w:t xml:space="preserve"> </w:t>
      </w:r>
      <w:r>
        <w:t>later,</w:t>
      </w:r>
      <w:r>
        <w:rPr>
          <w:spacing w:val="-9"/>
        </w:rPr>
        <w:t xml:space="preserve"> </w:t>
      </w:r>
      <w:r>
        <w:t>went</w:t>
      </w:r>
      <w:r>
        <w:rPr>
          <w:spacing w:val="-10"/>
        </w:rPr>
        <w:t xml:space="preserve"> </w:t>
      </w:r>
      <w:r>
        <w:t>back,</w:t>
      </w:r>
      <w:r>
        <w:rPr>
          <w:spacing w:val="-9"/>
        </w:rPr>
        <w:t xml:space="preserve"> </w:t>
      </w:r>
      <w:r>
        <w:t>according</w:t>
      </w:r>
      <w:r>
        <w:rPr>
          <w:spacing w:val="-10"/>
        </w:rPr>
        <w:t xml:space="preserve"> </w:t>
      </w:r>
      <w:r>
        <w:t>to</w:t>
      </w:r>
      <w:r>
        <w:rPr>
          <w:spacing w:val="-9"/>
        </w:rPr>
        <w:t xml:space="preserve"> </w:t>
      </w:r>
      <w:r>
        <w:t>engagement,</w:t>
      </w:r>
      <w:r>
        <w:rPr>
          <w:spacing w:val="-10"/>
        </w:rPr>
        <w:t xml:space="preserve"> </w:t>
      </w:r>
      <w:r>
        <w:t>carrying</w:t>
      </w:r>
      <w:r>
        <w:rPr>
          <w:spacing w:val="-9"/>
        </w:rPr>
        <w:t xml:space="preserve"> </w:t>
      </w:r>
      <w:r>
        <w:t>with</w:t>
      </w:r>
      <w:r>
        <w:rPr>
          <w:spacing w:val="-10"/>
        </w:rPr>
        <w:t xml:space="preserve"> </w:t>
      </w:r>
      <w:r>
        <w:t>them</w:t>
      </w:r>
      <w:r>
        <w:rPr>
          <w:spacing w:val="-9"/>
        </w:rPr>
        <w:t xml:space="preserve"> </w:t>
      </w:r>
      <w:r>
        <w:t>Marco,</w:t>
      </w:r>
      <w:r>
        <w:rPr>
          <w:spacing w:val="-10"/>
        </w:rPr>
        <w:t xml:space="preserve"> </w:t>
      </w:r>
      <w:r>
        <w:t>son</w:t>
      </w:r>
      <w:r>
        <w:rPr>
          <w:spacing w:val="-9"/>
        </w:rPr>
        <w:t xml:space="preserve"> </w:t>
      </w:r>
      <w:r>
        <w:t>to</w:t>
      </w:r>
      <w:r>
        <w:rPr>
          <w:spacing w:val="-10"/>
        </w:rPr>
        <w:t xml:space="preserve"> </w:t>
      </w:r>
      <w:r>
        <w:t>Nicolo,</w:t>
      </w:r>
      <w:r>
        <w:rPr>
          <w:spacing w:val="-9"/>
        </w:rPr>
        <w:t xml:space="preserve"> </w:t>
      </w:r>
      <w:r>
        <w:t>a</w:t>
      </w:r>
      <w:r>
        <w:rPr>
          <w:spacing w:val="-10"/>
        </w:rPr>
        <w:t xml:space="preserve"> </w:t>
      </w:r>
      <w:r>
        <w:t>prom-</w:t>
      </w:r>
      <w:r>
        <w:rPr>
          <w:spacing w:val="-52"/>
        </w:rPr>
        <w:t xml:space="preserve"> </w:t>
      </w:r>
      <w:r>
        <w:t>ising youth. They spent twenty-four years in the East, chiefly at the court of the great khan, the Tartar monarch</w:t>
      </w:r>
      <w:r>
        <w:rPr>
          <w:spacing w:val="1"/>
        </w:rPr>
        <w:t xml:space="preserve"> </w:t>
      </w:r>
      <w:r>
        <w:t>who</w:t>
      </w:r>
      <w:r>
        <w:rPr>
          <w:spacing w:val="-8"/>
        </w:rPr>
        <w:t xml:space="preserve"> </w:t>
      </w:r>
      <w:r>
        <w:lastRenderedPageBreak/>
        <w:t>ruled</w:t>
      </w:r>
      <w:r>
        <w:rPr>
          <w:spacing w:val="-7"/>
        </w:rPr>
        <w:t xml:space="preserve"> </w:t>
      </w:r>
      <w:r>
        <w:t>over</w:t>
      </w:r>
      <w:r>
        <w:rPr>
          <w:spacing w:val="-7"/>
        </w:rPr>
        <w:t xml:space="preserve"> </w:t>
      </w:r>
      <w:r>
        <w:t>China.</w:t>
      </w:r>
      <w:r>
        <w:rPr>
          <w:spacing w:val="-7"/>
        </w:rPr>
        <w:t xml:space="preserve"> </w:t>
      </w:r>
      <w:r>
        <w:t>At</w:t>
      </w:r>
      <w:r>
        <w:rPr>
          <w:spacing w:val="-7"/>
        </w:rPr>
        <w:t xml:space="preserve"> </w:t>
      </w:r>
      <w:r>
        <w:t>the</w:t>
      </w:r>
      <w:r>
        <w:rPr>
          <w:spacing w:val="-7"/>
        </w:rPr>
        <w:t xml:space="preserve"> </w:t>
      </w:r>
      <w:r>
        <w:t>end</w:t>
      </w:r>
      <w:r>
        <w:rPr>
          <w:spacing w:val="-7"/>
        </w:rPr>
        <w:t xml:space="preserve"> </w:t>
      </w:r>
      <w:r>
        <w:t>of</w:t>
      </w:r>
      <w:r>
        <w:rPr>
          <w:spacing w:val="-7"/>
        </w:rPr>
        <w:t xml:space="preserve"> </w:t>
      </w:r>
      <w:r>
        <w:t>that</w:t>
      </w:r>
      <w:r>
        <w:rPr>
          <w:spacing w:val="-7"/>
        </w:rPr>
        <w:t xml:space="preserve"> </w:t>
      </w:r>
      <w:r>
        <w:t>time</w:t>
      </w:r>
      <w:r>
        <w:rPr>
          <w:spacing w:val="-7"/>
        </w:rPr>
        <w:t xml:space="preserve"> </w:t>
      </w:r>
      <w:r>
        <w:t>they</w:t>
      </w:r>
      <w:r>
        <w:rPr>
          <w:spacing w:val="-7"/>
        </w:rPr>
        <w:t xml:space="preserve"> </w:t>
      </w:r>
      <w:r>
        <w:t>finally</w:t>
      </w:r>
      <w:r>
        <w:rPr>
          <w:spacing w:val="-7"/>
        </w:rPr>
        <w:t xml:space="preserve"> </w:t>
      </w:r>
      <w:r>
        <w:t>returned;</w:t>
      </w:r>
      <w:r>
        <w:rPr>
          <w:spacing w:val="-7"/>
        </w:rPr>
        <w:t xml:space="preserve"> </w:t>
      </w:r>
      <w:r>
        <w:t>but,</w:t>
      </w:r>
      <w:r>
        <w:rPr>
          <w:spacing w:val="-7"/>
        </w:rPr>
        <w:t xml:space="preserve"> </w:t>
      </w:r>
      <w:r>
        <w:t>on</w:t>
      </w:r>
      <w:r>
        <w:rPr>
          <w:spacing w:val="-7"/>
        </w:rPr>
        <w:t xml:space="preserve"> </w:t>
      </w:r>
      <w:r>
        <w:t>reaching</w:t>
      </w:r>
      <w:r>
        <w:rPr>
          <w:spacing w:val="-7"/>
        </w:rPr>
        <w:t xml:space="preserve"> </w:t>
      </w:r>
      <w:r>
        <w:t>Venice,</w:t>
      </w:r>
      <w:r>
        <w:rPr>
          <w:spacing w:val="-7"/>
        </w:rPr>
        <w:t xml:space="preserve"> </w:t>
      </w:r>
      <w:r>
        <w:t>were</w:t>
      </w:r>
      <w:r>
        <w:rPr>
          <w:spacing w:val="-7"/>
        </w:rPr>
        <w:t xml:space="preserve"> </w:t>
      </w:r>
      <w:r>
        <w:t>so</w:t>
      </w:r>
      <w:r>
        <w:rPr>
          <w:spacing w:val="-7"/>
        </w:rPr>
        <w:t xml:space="preserve"> </w:t>
      </w:r>
      <w:r>
        <w:t>completely</w:t>
      </w:r>
      <w:r w:rsidR="00FA16D1">
        <w:t xml:space="preserve"> </w:t>
      </w:r>
      <w:r>
        <w:t>altered,—their</w:t>
      </w:r>
      <w:r>
        <w:rPr>
          <w:spacing w:val="-8"/>
        </w:rPr>
        <w:t xml:space="preserve"> </w:t>
      </w:r>
      <w:r>
        <w:t>dress,</w:t>
      </w:r>
      <w:r>
        <w:rPr>
          <w:spacing w:val="-8"/>
        </w:rPr>
        <w:t xml:space="preserve"> </w:t>
      </w:r>
      <w:r>
        <w:t>appearance,</w:t>
      </w:r>
      <w:r>
        <w:rPr>
          <w:spacing w:val="-8"/>
        </w:rPr>
        <w:t xml:space="preserve"> </w:t>
      </w:r>
      <w:r>
        <w:t>and</w:t>
      </w:r>
      <w:r>
        <w:rPr>
          <w:spacing w:val="-8"/>
        </w:rPr>
        <w:t xml:space="preserve"> </w:t>
      </w:r>
      <w:r>
        <w:t>even</w:t>
      </w:r>
      <w:r>
        <w:rPr>
          <w:spacing w:val="-8"/>
        </w:rPr>
        <w:t xml:space="preserve"> </w:t>
      </w:r>
      <w:r>
        <w:t>language</w:t>
      </w:r>
      <w:r>
        <w:rPr>
          <w:spacing w:val="-7"/>
        </w:rPr>
        <w:t xml:space="preserve"> </w:t>
      </w:r>
      <w:r>
        <w:t>had</w:t>
      </w:r>
      <w:r>
        <w:rPr>
          <w:spacing w:val="-8"/>
        </w:rPr>
        <w:t xml:space="preserve"> </w:t>
      </w:r>
      <w:r>
        <w:t>become</w:t>
      </w:r>
      <w:r>
        <w:rPr>
          <w:spacing w:val="-8"/>
        </w:rPr>
        <w:t xml:space="preserve"> </w:t>
      </w:r>
      <w:r>
        <w:t>so</w:t>
      </w:r>
      <w:r>
        <w:rPr>
          <w:spacing w:val="-8"/>
        </w:rPr>
        <w:t xml:space="preserve"> </w:t>
      </w:r>
      <w:r>
        <w:t>foreign,—that</w:t>
      </w:r>
      <w:r>
        <w:rPr>
          <w:spacing w:val="-8"/>
        </w:rPr>
        <w:t xml:space="preserve"> </w:t>
      </w:r>
      <w:r>
        <w:t>their</w:t>
      </w:r>
      <w:r>
        <w:rPr>
          <w:spacing w:val="-7"/>
        </w:rPr>
        <w:t xml:space="preserve"> </w:t>
      </w:r>
      <w:r>
        <w:t>nearest</w:t>
      </w:r>
      <w:r>
        <w:rPr>
          <w:spacing w:val="-8"/>
        </w:rPr>
        <w:t xml:space="preserve"> </w:t>
      </w:r>
      <w:r>
        <w:t>friends</w:t>
      </w:r>
      <w:r>
        <w:rPr>
          <w:spacing w:val="-8"/>
        </w:rPr>
        <w:t xml:space="preserve"> </w:t>
      </w:r>
      <w:r>
        <w:t>were</w:t>
      </w:r>
      <w:r>
        <w:rPr>
          <w:spacing w:val="-8"/>
        </w:rPr>
        <w:t xml:space="preserve"> </w:t>
      </w:r>
      <w:r>
        <w:t>unable</w:t>
      </w:r>
      <w:r>
        <w:rPr>
          <w:spacing w:val="-52"/>
        </w:rPr>
        <w:t xml:space="preserve"> </w:t>
      </w:r>
      <w:r>
        <w:t>to recognise them. After obtaining with difficulty access to their paternal mansion, they determined by a public</w:t>
      </w:r>
      <w:r>
        <w:rPr>
          <w:spacing w:val="1"/>
        </w:rPr>
        <w:t xml:space="preserve"> </w:t>
      </w:r>
      <w:r>
        <w:t>display to satisfy their countrymen as to the happy results of their journey. All their relations and acquaintances</w:t>
      </w:r>
      <w:r>
        <w:rPr>
          <w:spacing w:val="1"/>
        </w:rPr>
        <w:t xml:space="preserve"> </w:t>
      </w:r>
      <w:r>
        <w:t>were invited to a magnificent feast. They then presented themselves in splendid dresses, first of crimson satin, next</w:t>
      </w:r>
      <w:r>
        <w:rPr>
          <w:spacing w:val="-52"/>
        </w:rPr>
        <w:t xml:space="preserve"> </w:t>
      </w:r>
      <w:r>
        <w:t>of damask, and lastly of velvet bearing the same colour, which they successively threw off and distributed among</w:t>
      </w:r>
      <w:r>
        <w:rPr>
          <w:spacing w:val="1"/>
        </w:rPr>
        <w:t xml:space="preserve"> </w:t>
      </w:r>
      <w:r>
        <w:t>the company. Returning in their ordinary attire, Marco produced the rags in which they had been disguised, ripped</w:t>
      </w:r>
      <w:r>
        <w:rPr>
          <w:spacing w:val="1"/>
        </w:rPr>
        <w:t xml:space="preserve"> </w:t>
      </w:r>
      <w:r>
        <w:t>them open, and exhibited such a profusion of diamonds, rubies, sapphires, and precious jewels, as completely daz-</w:t>
      </w:r>
      <w:r>
        <w:rPr>
          <w:spacing w:val="1"/>
        </w:rPr>
        <w:t xml:space="preserve"> </w:t>
      </w:r>
      <w:r>
        <w:t>zled</w:t>
      </w:r>
      <w:r>
        <w:rPr>
          <w:spacing w:val="-5"/>
        </w:rPr>
        <w:t xml:space="preserve"> </w:t>
      </w:r>
      <w:r>
        <w:t>the</w:t>
      </w:r>
      <w:r>
        <w:rPr>
          <w:spacing w:val="-5"/>
        </w:rPr>
        <w:t xml:space="preserve"> </w:t>
      </w:r>
      <w:r>
        <w:t>spectators.</w:t>
      </w:r>
      <w:r>
        <w:rPr>
          <w:spacing w:val="-5"/>
        </w:rPr>
        <w:t xml:space="preserve"> </w:t>
      </w:r>
      <w:r>
        <w:t>Mr</w:t>
      </w:r>
      <w:r>
        <w:rPr>
          <w:spacing w:val="-5"/>
        </w:rPr>
        <w:t xml:space="preserve"> </w:t>
      </w:r>
      <w:r>
        <w:t>Marsden</w:t>
      </w:r>
      <w:r>
        <w:rPr>
          <w:spacing w:val="-4"/>
        </w:rPr>
        <w:t xml:space="preserve"> </w:t>
      </w:r>
      <w:r>
        <w:t>questions</w:t>
      </w:r>
      <w:r>
        <w:rPr>
          <w:spacing w:val="-5"/>
        </w:rPr>
        <w:t xml:space="preserve"> </w:t>
      </w:r>
      <w:r>
        <w:t>this</w:t>
      </w:r>
      <w:r>
        <w:rPr>
          <w:spacing w:val="-5"/>
        </w:rPr>
        <w:t xml:space="preserve"> </w:t>
      </w:r>
      <w:r>
        <w:t>anecdote,</w:t>
      </w:r>
      <w:r>
        <w:rPr>
          <w:spacing w:val="-5"/>
        </w:rPr>
        <w:t xml:space="preserve"> </w:t>
      </w:r>
      <w:r>
        <w:t>as</w:t>
      </w:r>
      <w:r>
        <w:rPr>
          <w:spacing w:val="-5"/>
        </w:rPr>
        <w:t xml:space="preserve"> </w:t>
      </w:r>
      <w:r>
        <w:t>unsuitable</w:t>
      </w:r>
      <w:r>
        <w:rPr>
          <w:spacing w:val="-4"/>
        </w:rPr>
        <w:t xml:space="preserve"> </w:t>
      </w:r>
      <w:r>
        <w:t>to</w:t>
      </w:r>
      <w:r>
        <w:rPr>
          <w:spacing w:val="-5"/>
        </w:rPr>
        <w:t xml:space="preserve"> </w:t>
      </w:r>
      <w:r>
        <w:t>the</w:t>
      </w:r>
      <w:r>
        <w:rPr>
          <w:spacing w:val="-5"/>
        </w:rPr>
        <w:t xml:space="preserve"> </w:t>
      </w:r>
      <w:r>
        <w:t>dignity</w:t>
      </w:r>
      <w:r>
        <w:rPr>
          <w:spacing w:val="-5"/>
        </w:rPr>
        <w:t xml:space="preserve"> </w:t>
      </w:r>
      <w:r>
        <w:t>of</w:t>
      </w:r>
      <w:r>
        <w:rPr>
          <w:spacing w:val="-5"/>
        </w:rPr>
        <w:t xml:space="preserve"> </w:t>
      </w:r>
      <w:r>
        <w:t>their</w:t>
      </w:r>
      <w:r>
        <w:rPr>
          <w:spacing w:val="-4"/>
        </w:rPr>
        <w:t xml:space="preserve"> </w:t>
      </w:r>
      <w:r>
        <w:t>characters;</w:t>
      </w:r>
      <w:r>
        <w:rPr>
          <w:spacing w:val="-5"/>
        </w:rPr>
        <w:t xml:space="preserve"> </w:t>
      </w:r>
      <w:r>
        <w:t>yet</w:t>
      </w:r>
      <w:r>
        <w:rPr>
          <w:spacing w:val="-5"/>
        </w:rPr>
        <w:t xml:space="preserve"> </w:t>
      </w:r>
      <w:r>
        <w:t>there</w:t>
      </w:r>
      <w:r w:rsidR="00FA16D1">
        <w:t xml:space="preserve"> </w:t>
      </w:r>
      <w:r>
        <w:t>is no reason to suppose in them any indifference to display; and Ramusio assures us, that about 200 years after,</w:t>
      </w:r>
      <w:r>
        <w:rPr>
          <w:spacing w:val="1"/>
        </w:rPr>
        <w:t xml:space="preserve"> </w:t>
      </w:r>
      <w:r>
        <w:t>when</w:t>
      </w:r>
      <w:r>
        <w:rPr>
          <w:spacing w:val="-7"/>
        </w:rPr>
        <w:t xml:space="preserve"> </w:t>
      </w:r>
      <w:r>
        <w:t>he</w:t>
      </w:r>
      <w:r>
        <w:rPr>
          <w:spacing w:val="-7"/>
        </w:rPr>
        <w:t xml:space="preserve"> </w:t>
      </w:r>
      <w:r>
        <w:t>was</w:t>
      </w:r>
      <w:r>
        <w:rPr>
          <w:spacing w:val="-7"/>
        </w:rPr>
        <w:t xml:space="preserve"> </w:t>
      </w:r>
      <w:r>
        <w:t>a</w:t>
      </w:r>
      <w:r>
        <w:rPr>
          <w:spacing w:val="-6"/>
        </w:rPr>
        <w:t xml:space="preserve"> </w:t>
      </w:r>
      <w:r>
        <w:t>boy,</w:t>
      </w:r>
      <w:r>
        <w:rPr>
          <w:spacing w:val="-7"/>
        </w:rPr>
        <w:t xml:space="preserve"> </w:t>
      </w:r>
      <w:r>
        <w:t>he</w:t>
      </w:r>
      <w:r>
        <w:rPr>
          <w:spacing w:val="-7"/>
        </w:rPr>
        <w:t xml:space="preserve"> </w:t>
      </w:r>
      <w:r>
        <w:t>had</w:t>
      </w:r>
      <w:r>
        <w:rPr>
          <w:spacing w:val="-7"/>
        </w:rPr>
        <w:t xml:space="preserve"> </w:t>
      </w:r>
      <w:r>
        <w:t>been</w:t>
      </w:r>
      <w:r>
        <w:rPr>
          <w:spacing w:val="-6"/>
        </w:rPr>
        <w:t xml:space="preserve"> </w:t>
      </w:r>
      <w:r>
        <w:t>told</w:t>
      </w:r>
      <w:r>
        <w:rPr>
          <w:spacing w:val="-7"/>
        </w:rPr>
        <w:t xml:space="preserve"> </w:t>
      </w:r>
      <w:r>
        <w:t>it</w:t>
      </w:r>
      <w:r>
        <w:rPr>
          <w:spacing w:val="-7"/>
        </w:rPr>
        <w:t xml:space="preserve"> </w:t>
      </w:r>
      <w:r>
        <w:t>by</w:t>
      </w:r>
      <w:r>
        <w:rPr>
          <w:spacing w:val="-7"/>
        </w:rPr>
        <w:t xml:space="preserve"> </w:t>
      </w:r>
      <w:r>
        <w:t>Malipiero,</w:t>
      </w:r>
      <w:r>
        <w:rPr>
          <w:spacing w:val="-6"/>
        </w:rPr>
        <w:t xml:space="preserve"> </w:t>
      </w:r>
      <w:r>
        <w:t>an</w:t>
      </w:r>
      <w:r>
        <w:rPr>
          <w:spacing w:val="-7"/>
        </w:rPr>
        <w:t xml:space="preserve"> </w:t>
      </w:r>
      <w:r>
        <w:t>aged</w:t>
      </w:r>
      <w:r>
        <w:rPr>
          <w:spacing w:val="-7"/>
        </w:rPr>
        <w:t xml:space="preserve"> </w:t>
      </w:r>
      <w:r>
        <w:t>and</w:t>
      </w:r>
      <w:r>
        <w:rPr>
          <w:spacing w:val="-7"/>
        </w:rPr>
        <w:t xml:space="preserve"> </w:t>
      </w:r>
      <w:r>
        <w:t>respectable</w:t>
      </w:r>
      <w:r>
        <w:rPr>
          <w:spacing w:val="-6"/>
        </w:rPr>
        <w:t xml:space="preserve"> </w:t>
      </w:r>
      <w:r>
        <w:t>senator,</w:t>
      </w:r>
      <w:r>
        <w:rPr>
          <w:spacing w:val="-7"/>
        </w:rPr>
        <w:t xml:space="preserve"> </w:t>
      </w:r>
      <w:r>
        <w:t>who</w:t>
      </w:r>
      <w:r>
        <w:rPr>
          <w:spacing w:val="-7"/>
        </w:rPr>
        <w:t xml:space="preserve"> </w:t>
      </w:r>
      <w:r>
        <w:t>had</w:t>
      </w:r>
      <w:r>
        <w:rPr>
          <w:spacing w:val="-7"/>
        </w:rPr>
        <w:t xml:space="preserve"> </w:t>
      </w:r>
      <w:r>
        <w:t>heard</w:t>
      </w:r>
      <w:r>
        <w:rPr>
          <w:spacing w:val="-6"/>
        </w:rPr>
        <w:t xml:space="preserve"> </w:t>
      </w:r>
      <w:r>
        <w:t>the</w:t>
      </w:r>
      <w:r>
        <w:rPr>
          <w:spacing w:val="-7"/>
        </w:rPr>
        <w:t xml:space="preserve"> </w:t>
      </w:r>
      <w:r>
        <w:t>story</w:t>
      </w:r>
      <w:r>
        <w:rPr>
          <w:spacing w:val="-7"/>
        </w:rPr>
        <w:t xml:space="preserve"> </w:t>
      </w:r>
      <w:r>
        <w:t>from</w:t>
      </w:r>
      <w:r>
        <w:rPr>
          <w:spacing w:val="-52"/>
        </w:rPr>
        <w:t xml:space="preserve"> </w:t>
      </w:r>
      <w:r>
        <w:t>his own grandfather. It appears certain, that on the news of their wealth and adventures, persons of all ranks, ages,</w:t>
      </w:r>
      <w:r>
        <w:rPr>
          <w:spacing w:val="1"/>
        </w:rPr>
        <w:t xml:space="preserve"> </w:t>
      </w:r>
      <w:r>
        <w:t>and professions, flocked to the house with congratulations and inquiries. Marco, whose society was courted by all</w:t>
      </w:r>
      <w:r>
        <w:rPr>
          <w:spacing w:val="1"/>
        </w:rPr>
        <w:t xml:space="preserve"> </w:t>
      </w:r>
      <w:r>
        <w:t>the distinguished youths, stood forth as principal orator. Having often occasion in his enumerations of people and</w:t>
      </w:r>
      <w:r>
        <w:rPr>
          <w:spacing w:val="1"/>
        </w:rPr>
        <w:t xml:space="preserve"> </w:t>
      </w:r>
      <w:r>
        <w:t>treasure, to repeat the term million, then not very common in Europe, the surname of Millione was applied to him,</w:t>
      </w:r>
      <w:r>
        <w:rPr>
          <w:spacing w:val="-52"/>
        </w:rPr>
        <w:t xml:space="preserve"> </w:t>
      </w:r>
      <w:r>
        <w:t>first</w:t>
      </w:r>
      <w:r>
        <w:rPr>
          <w:spacing w:val="-5"/>
        </w:rPr>
        <w:t xml:space="preserve"> </w:t>
      </w:r>
      <w:r>
        <w:t>in</w:t>
      </w:r>
      <w:r>
        <w:rPr>
          <w:spacing w:val="-4"/>
        </w:rPr>
        <w:t xml:space="preserve"> </w:t>
      </w:r>
      <w:r>
        <w:t>jest,</w:t>
      </w:r>
      <w:r>
        <w:rPr>
          <w:spacing w:val="-4"/>
        </w:rPr>
        <w:t xml:space="preserve"> </w:t>
      </w:r>
      <w:r>
        <w:t>but</w:t>
      </w:r>
      <w:r>
        <w:rPr>
          <w:spacing w:val="-4"/>
        </w:rPr>
        <w:t xml:space="preserve"> </w:t>
      </w:r>
      <w:r>
        <w:t>Ramusio</w:t>
      </w:r>
      <w:r>
        <w:rPr>
          <w:spacing w:val="-4"/>
        </w:rPr>
        <w:t xml:space="preserve"> </w:t>
      </w:r>
      <w:r>
        <w:t>says</w:t>
      </w:r>
      <w:r>
        <w:rPr>
          <w:spacing w:val="-4"/>
        </w:rPr>
        <w:t xml:space="preserve"> </w:t>
      </w:r>
      <w:r>
        <w:t>he</w:t>
      </w:r>
      <w:r>
        <w:rPr>
          <w:spacing w:val="-4"/>
        </w:rPr>
        <w:t xml:space="preserve"> </w:t>
      </w:r>
      <w:r>
        <w:t>has</w:t>
      </w:r>
      <w:r>
        <w:rPr>
          <w:spacing w:val="-4"/>
        </w:rPr>
        <w:t xml:space="preserve"> </w:t>
      </w:r>
      <w:r>
        <w:t>seen</w:t>
      </w:r>
      <w:r>
        <w:rPr>
          <w:spacing w:val="-4"/>
        </w:rPr>
        <w:t xml:space="preserve"> </w:t>
      </w:r>
      <w:r>
        <w:t>him</w:t>
      </w:r>
      <w:r>
        <w:rPr>
          <w:spacing w:val="-4"/>
        </w:rPr>
        <w:t xml:space="preserve"> </w:t>
      </w:r>
      <w:r>
        <w:t>thus</w:t>
      </w:r>
      <w:r>
        <w:rPr>
          <w:spacing w:val="-4"/>
        </w:rPr>
        <w:t xml:space="preserve"> </w:t>
      </w:r>
      <w:r>
        <w:t>named</w:t>
      </w:r>
      <w:r>
        <w:rPr>
          <w:spacing w:val="-4"/>
        </w:rPr>
        <w:t xml:space="preserve"> </w:t>
      </w:r>
      <w:r>
        <w:t>in</w:t>
      </w:r>
      <w:r>
        <w:rPr>
          <w:spacing w:val="-4"/>
        </w:rPr>
        <w:t xml:space="preserve"> </w:t>
      </w:r>
      <w:r>
        <w:t>the</w:t>
      </w:r>
      <w:r>
        <w:rPr>
          <w:spacing w:val="-4"/>
        </w:rPr>
        <w:t xml:space="preserve"> </w:t>
      </w:r>
      <w:r>
        <w:t>records</w:t>
      </w:r>
      <w:r>
        <w:rPr>
          <w:spacing w:val="-4"/>
        </w:rPr>
        <w:t xml:space="preserve"> </w:t>
      </w:r>
      <w:r>
        <w:t>of</w:t>
      </w:r>
      <w:r>
        <w:rPr>
          <w:spacing w:val="-4"/>
        </w:rPr>
        <w:t xml:space="preserve"> </w:t>
      </w:r>
      <w:r>
        <w:t>the</w:t>
      </w:r>
      <w:r>
        <w:rPr>
          <w:spacing w:val="-4"/>
        </w:rPr>
        <w:t xml:space="preserve"> </w:t>
      </w:r>
      <w:r>
        <w:t>republic;</w:t>
      </w:r>
      <w:r>
        <w:rPr>
          <w:spacing w:val="-4"/>
        </w:rPr>
        <w:t xml:space="preserve"> </w:t>
      </w:r>
      <w:r>
        <w:t>and</w:t>
      </w:r>
      <w:r>
        <w:rPr>
          <w:spacing w:val="-4"/>
        </w:rPr>
        <w:t xml:space="preserve"> </w:t>
      </w:r>
      <w:r>
        <w:t>the</w:t>
      </w:r>
      <w:r>
        <w:rPr>
          <w:spacing w:val="-4"/>
        </w:rPr>
        <w:t xml:space="preserve"> </w:t>
      </w:r>
      <w:r>
        <w:t>house</w:t>
      </w:r>
      <w:r>
        <w:rPr>
          <w:spacing w:val="-4"/>
        </w:rPr>
        <w:t xml:space="preserve"> </w:t>
      </w:r>
      <w:r>
        <w:t>in</w:t>
      </w:r>
      <w:r>
        <w:rPr>
          <w:spacing w:val="-5"/>
        </w:rPr>
        <w:t xml:space="preserve"> </w:t>
      </w:r>
      <w:r>
        <w:t>which</w:t>
      </w:r>
      <w:r>
        <w:rPr>
          <w:spacing w:val="-4"/>
        </w:rPr>
        <w:t xml:space="preserve"> </w:t>
      </w:r>
      <w:r>
        <w:t>he</w:t>
      </w:r>
      <w:r>
        <w:rPr>
          <w:spacing w:val="1"/>
        </w:rPr>
        <w:t xml:space="preserve"> </w:t>
      </w:r>
      <w:r>
        <w:t xml:space="preserve">lived, down to that day, bore the title of the </w:t>
      </w:r>
      <w:r>
        <w:rPr>
          <w:i/>
        </w:rPr>
        <w:t>Corte del Millione</w:t>
      </w:r>
      <w:r>
        <w:t>. Count Boni has even adopted this as the title of his</w:t>
      </w:r>
      <w:r>
        <w:rPr>
          <w:spacing w:val="-52"/>
        </w:rPr>
        <w:t xml:space="preserve"> </w:t>
      </w:r>
      <w:r>
        <w:t>learned</w:t>
      </w:r>
      <w:r>
        <w:rPr>
          <w:spacing w:val="-6"/>
        </w:rPr>
        <w:t xml:space="preserve"> </w:t>
      </w:r>
      <w:r>
        <w:t>work</w:t>
      </w:r>
      <w:r>
        <w:rPr>
          <w:spacing w:val="-6"/>
        </w:rPr>
        <w:t xml:space="preserve"> </w:t>
      </w:r>
      <w:r>
        <w:t>on</w:t>
      </w:r>
      <w:r>
        <w:rPr>
          <w:spacing w:val="-6"/>
        </w:rPr>
        <w:t xml:space="preserve"> </w:t>
      </w:r>
      <w:r>
        <w:t>the</w:t>
      </w:r>
      <w:r>
        <w:rPr>
          <w:spacing w:val="-6"/>
        </w:rPr>
        <w:t xml:space="preserve"> </w:t>
      </w:r>
      <w:r>
        <w:t>subject.</w:t>
      </w:r>
    </w:p>
    <w:p w14:paraId="0577AEA0" w14:textId="2808CA27" w:rsidR="000276C6" w:rsidRDefault="000276C6" w:rsidP="00FA16D1">
      <w:pPr>
        <w:pStyle w:val="Body"/>
      </w:pPr>
      <w:r>
        <w:t>Meantime, he appears not to have thought of committing his observations to writing; and the fruits of his</w:t>
      </w:r>
      <w:r>
        <w:rPr>
          <w:spacing w:val="1"/>
        </w:rPr>
        <w:t xml:space="preserve"> </w:t>
      </w:r>
      <w:r>
        <w:t>travels</w:t>
      </w:r>
      <w:r>
        <w:rPr>
          <w:spacing w:val="-13"/>
        </w:rPr>
        <w:t xml:space="preserve"> </w:t>
      </w:r>
      <w:r>
        <w:t>would</w:t>
      </w:r>
      <w:r>
        <w:rPr>
          <w:spacing w:val="-12"/>
        </w:rPr>
        <w:t xml:space="preserve"> </w:t>
      </w:r>
      <w:r>
        <w:t>probably</w:t>
      </w:r>
      <w:r>
        <w:rPr>
          <w:spacing w:val="-12"/>
        </w:rPr>
        <w:t xml:space="preserve"> </w:t>
      </w:r>
      <w:r>
        <w:t>never</w:t>
      </w:r>
      <w:r>
        <w:rPr>
          <w:spacing w:val="-13"/>
        </w:rPr>
        <w:t xml:space="preserve"> </w:t>
      </w:r>
      <w:r>
        <w:t>have</w:t>
      </w:r>
      <w:r>
        <w:rPr>
          <w:spacing w:val="-12"/>
        </w:rPr>
        <w:t xml:space="preserve"> </w:t>
      </w:r>
      <w:r>
        <w:t>reached</w:t>
      </w:r>
      <w:r>
        <w:rPr>
          <w:spacing w:val="-12"/>
        </w:rPr>
        <w:t xml:space="preserve"> </w:t>
      </w:r>
      <w:r>
        <w:t>posterity,</w:t>
      </w:r>
      <w:r>
        <w:rPr>
          <w:spacing w:val="-12"/>
        </w:rPr>
        <w:t xml:space="preserve"> </w:t>
      </w:r>
      <w:r>
        <w:t>but</w:t>
      </w:r>
      <w:r>
        <w:rPr>
          <w:spacing w:val="-13"/>
        </w:rPr>
        <w:t xml:space="preserve"> </w:t>
      </w:r>
      <w:r>
        <w:t>for</w:t>
      </w:r>
      <w:r>
        <w:rPr>
          <w:spacing w:val="-12"/>
        </w:rPr>
        <w:t xml:space="preserve"> </w:t>
      </w:r>
      <w:r>
        <w:t>a</w:t>
      </w:r>
      <w:r>
        <w:rPr>
          <w:spacing w:val="-12"/>
        </w:rPr>
        <w:t xml:space="preserve"> </w:t>
      </w:r>
      <w:r>
        <w:t>severe</w:t>
      </w:r>
      <w:r>
        <w:rPr>
          <w:spacing w:val="-13"/>
        </w:rPr>
        <w:t xml:space="preserve"> </w:t>
      </w:r>
      <w:r>
        <w:t>misfortune</w:t>
      </w:r>
      <w:r>
        <w:rPr>
          <w:spacing w:val="-12"/>
        </w:rPr>
        <w:t xml:space="preserve"> </w:t>
      </w:r>
      <w:r>
        <w:t>by</w:t>
      </w:r>
      <w:r>
        <w:rPr>
          <w:spacing w:val="-12"/>
        </w:rPr>
        <w:t xml:space="preserve"> </w:t>
      </w:r>
      <w:r>
        <w:t>which</w:t>
      </w:r>
      <w:r>
        <w:rPr>
          <w:spacing w:val="-12"/>
        </w:rPr>
        <w:t xml:space="preserve"> </w:t>
      </w:r>
      <w:r>
        <w:t>he</w:t>
      </w:r>
      <w:r>
        <w:rPr>
          <w:spacing w:val="-13"/>
        </w:rPr>
        <w:t xml:space="preserve"> </w:t>
      </w:r>
      <w:r>
        <w:t>was</w:t>
      </w:r>
      <w:r>
        <w:rPr>
          <w:spacing w:val="-12"/>
        </w:rPr>
        <w:t xml:space="preserve"> </w:t>
      </w:r>
      <w:r>
        <w:t>overtaken.</w:t>
      </w:r>
      <w:r>
        <w:rPr>
          <w:spacing w:val="-12"/>
        </w:rPr>
        <w:t xml:space="preserve"> </w:t>
      </w:r>
      <w:r>
        <w:t>Venice</w:t>
      </w:r>
      <w:r>
        <w:rPr>
          <w:spacing w:val="-52"/>
        </w:rPr>
        <w:t xml:space="preserve"> </w:t>
      </w:r>
      <w:r>
        <w:t>and Genoa, those two mighty rivals, were then</w:t>
      </w:r>
      <w:r>
        <w:rPr>
          <w:spacing w:val="1"/>
        </w:rPr>
        <w:t xml:space="preserve"> </w:t>
      </w:r>
      <w:r>
        <w:t>at open war; and news arrived that</w:t>
      </w:r>
      <w:r>
        <w:rPr>
          <w:spacing w:val="1"/>
        </w:rPr>
        <w:t xml:space="preserve"> </w:t>
      </w:r>
      <w:r>
        <w:t>a fleet belonging to the latter</w:t>
      </w:r>
      <w:r>
        <w:rPr>
          <w:spacing w:val="1"/>
        </w:rPr>
        <w:t xml:space="preserve"> </w:t>
      </w:r>
      <w:r>
        <w:t>had</w:t>
      </w:r>
      <w:r>
        <w:rPr>
          <w:spacing w:val="-6"/>
        </w:rPr>
        <w:t xml:space="preserve"> </w:t>
      </w:r>
      <w:r>
        <w:t>appeared</w:t>
      </w:r>
      <w:r>
        <w:rPr>
          <w:spacing w:val="-5"/>
        </w:rPr>
        <w:t xml:space="preserve"> </w:t>
      </w:r>
      <w:r>
        <w:t>on</w:t>
      </w:r>
      <w:r>
        <w:rPr>
          <w:spacing w:val="-5"/>
        </w:rPr>
        <w:t xml:space="preserve"> </w:t>
      </w:r>
      <w:r>
        <w:t>the</w:t>
      </w:r>
      <w:r>
        <w:rPr>
          <w:spacing w:val="-5"/>
        </w:rPr>
        <w:t xml:space="preserve"> </w:t>
      </w:r>
      <w:r>
        <w:t>coast</w:t>
      </w:r>
      <w:r>
        <w:rPr>
          <w:spacing w:val="-5"/>
        </w:rPr>
        <w:t xml:space="preserve"> </w:t>
      </w:r>
      <w:r>
        <w:t>of</w:t>
      </w:r>
      <w:r>
        <w:rPr>
          <w:spacing w:val="-5"/>
        </w:rPr>
        <w:t xml:space="preserve"> </w:t>
      </w:r>
      <w:r>
        <w:t>Dalmatia.</w:t>
      </w:r>
      <w:r>
        <w:rPr>
          <w:spacing w:val="-6"/>
        </w:rPr>
        <w:t xml:space="preserve"> </w:t>
      </w:r>
      <w:r>
        <w:t>Andrea</w:t>
      </w:r>
      <w:r>
        <w:rPr>
          <w:spacing w:val="-5"/>
        </w:rPr>
        <w:t xml:space="preserve"> </w:t>
      </w:r>
      <w:r>
        <w:t>Dandolo</w:t>
      </w:r>
      <w:r>
        <w:rPr>
          <w:spacing w:val="-5"/>
        </w:rPr>
        <w:t xml:space="preserve"> </w:t>
      </w:r>
      <w:r>
        <w:t>was</w:t>
      </w:r>
      <w:r>
        <w:rPr>
          <w:spacing w:val="-5"/>
        </w:rPr>
        <w:t xml:space="preserve"> </w:t>
      </w:r>
      <w:r>
        <w:t>immediately</w:t>
      </w:r>
      <w:r>
        <w:rPr>
          <w:spacing w:val="-5"/>
        </w:rPr>
        <w:t xml:space="preserve"> </w:t>
      </w:r>
      <w:r>
        <w:t>sent</w:t>
      </w:r>
      <w:r>
        <w:rPr>
          <w:spacing w:val="-5"/>
        </w:rPr>
        <w:t xml:space="preserve"> </w:t>
      </w:r>
      <w:r>
        <w:t>against</w:t>
      </w:r>
      <w:r>
        <w:rPr>
          <w:spacing w:val="-6"/>
        </w:rPr>
        <w:t xml:space="preserve"> </w:t>
      </w:r>
      <w:r>
        <w:t>them,</w:t>
      </w:r>
      <w:r>
        <w:rPr>
          <w:spacing w:val="-5"/>
        </w:rPr>
        <w:t xml:space="preserve"> </w:t>
      </w:r>
      <w:r>
        <w:t>when</w:t>
      </w:r>
      <w:r>
        <w:rPr>
          <w:spacing w:val="-5"/>
        </w:rPr>
        <w:t xml:space="preserve"> </w:t>
      </w:r>
      <w:r>
        <w:t>Marco,</w:t>
      </w:r>
      <w:r>
        <w:rPr>
          <w:spacing w:val="-5"/>
        </w:rPr>
        <w:t xml:space="preserve"> </w:t>
      </w:r>
      <w:r>
        <w:t>with</w:t>
      </w:r>
      <w:r w:rsidR="00FA16D1">
        <w:t xml:space="preserve"> </w:t>
      </w:r>
      <w:r>
        <w:t>characteristic</w:t>
      </w:r>
      <w:r>
        <w:rPr>
          <w:spacing w:val="-9"/>
        </w:rPr>
        <w:t xml:space="preserve"> </w:t>
      </w:r>
      <w:r>
        <w:t>spirit,</w:t>
      </w:r>
      <w:r>
        <w:rPr>
          <w:spacing w:val="-8"/>
        </w:rPr>
        <w:t xml:space="preserve"> </w:t>
      </w:r>
      <w:r>
        <w:t>offered</w:t>
      </w:r>
      <w:r>
        <w:rPr>
          <w:spacing w:val="-8"/>
        </w:rPr>
        <w:t xml:space="preserve"> </w:t>
      </w:r>
      <w:r>
        <w:t>his</w:t>
      </w:r>
      <w:r>
        <w:rPr>
          <w:spacing w:val="-8"/>
        </w:rPr>
        <w:t xml:space="preserve"> </w:t>
      </w:r>
      <w:r>
        <w:t>services,</w:t>
      </w:r>
      <w:r>
        <w:rPr>
          <w:spacing w:val="-8"/>
        </w:rPr>
        <w:t xml:space="preserve"> </w:t>
      </w:r>
      <w:r>
        <w:t>and</w:t>
      </w:r>
      <w:r>
        <w:rPr>
          <w:spacing w:val="-9"/>
        </w:rPr>
        <w:t xml:space="preserve"> </w:t>
      </w:r>
      <w:r>
        <w:t>was</w:t>
      </w:r>
      <w:r>
        <w:rPr>
          <w:spacing w:val="-8"/>
        </w:rPr>
        <w:t xml:space="preserve"> </w:t>
      </w:r>
      <w:r>
        <w:t>appointed</w:t>
      </w:r>
      <w:r>
        <w:rPr>
          <w:spacing w:val="-8"/>
        </w:rPr>
        <w:t xml:space="preserve"> </w:t>
      </w:r>
      <w:r>
        <w:t>to</w:t>
      </w:r>
      <w:r>
        <w:rPr>
          <w:spacing w:val="-8"/>
        </w:rPr>
        <w:t xml:space="preserve"> </w:t>
      </w:r>
      <w:r>
        <w:t>the</w:t>
      </w:r>
      <w:r>
        <w:rPr>
          <w:spacing w:val="-8"/>
        </w:rPr>
        <w:t xml:space="preserve"> </w:t>
      </w:r>
      <w:r>
        <w:t>command</w:t>
      </w:r>
      <w:r>
        <w:rPr>
          <w:spacing w:val="-8"/>
        </w:rPr>
        <w:t xml:space="preserve"> </w:t>
      </w:r>
      <w:r>
        <w:t>of</w:t>
      </w:r>
      <w:r>
        <w:rPr>
          <w:spacing w:val="-9"/>
        </w:rPr>
        <w:t xml:space="preserve"> </w:t>
      </w:r>
      <w:r>
        <w:t>a</w:t>
      </w:r>
      <w:r>
        <w:rPr>
          <w:spacing w:val="-8"/>
        </w:rPr>
        <w:t xml:space="preserve"> </w:t>
      </w:r>
      <w:r>
        <w:t>galley.</w:t>
      </w:r>
      <w:r>
        <w:rPr>
          <w:spacing w:val="-8"/>
        </w:rPr>
        <w:t xml:space="preserve"> </w:t>
      </w:r>
      <w:r>
        <w:t>The</w:t>
      </w:r>
      <w:r>
        <w:rPr>
          <w:spacing w:val="-8"/>
        </w:rPr>
        <w:t xml:space="preserve"> </w:t>
      </w:r>
      <w:r>
        <w:t>squadrons</w:t>
      </w:r>
      <w:r>
        <w:rPr>
          <w:spacing w:val="-8"/>
        </w:rPr>
        <w:t xml:space="preserve"> </w:t>
      </w:r>
      <w:r>
        <w:t>encountered</w:t>
      </w:r>
      <w:r>
        <w:rPr>
          <w:spacing w:val="-52"/>
        </w:rPr>
        <w:t xml:space="preserve"> </w:t>
      </w:r>
      <w:r>
        <w:t>near the island of Curzola; and it was a disastrous day for Venice. Her fleet was completely defeated; and Dandolo</w:t>
      </w:r>
      <w:r>
        <w:rPr>
          <w:spacing w:val="-52"/>
        </w:rPr>
        <w:t xml:space="preserve"> </w:t>
      </w:r>
      <w:r>
        <w:t>himself, who was made prisoner, escaped only by a voluntary death the ignominy of being carried in triumph to</w:t>
      </w:r>
      <w:r>
        <w:rPr>
          <w:spacing w:val="1"/>
        </w:rPr>
        <w:t xml:space="preserve"> </w:t>
      </w:r>
      <w:r>
        <w:t>Genoa. Marco, also, was wounded and taken; but, too wise to imitate the rash example of his commander, he was</w:t>
      </w:r>
      <w:r>
        <w:rPr>
          <w:spacing w:val="1"/>
        </w:rPr>
        <w:t xml:space="preserve"> </w:t>
      </w:r>
      <w:r>
        <w:t>conveyed to that city, and lodged in prison. Here, according to Ramusio, his character and adventures excited an</w:t>
      </w:r>
      <w:r>
        <w:rPr>
          <w:spacing w:val="1"/>
        </w:rPr>
        <w:t xml:space="preserve"> </w:t>
      </w:r>
      <w:r>
        <w:t>extraordinary</w:t>
      </w:r>
      <w:r>
        <w:rPr>
          <w:spacing w:val="-7"/>
        </w:rPr>
        <w:t xml:space="preserve"> </w:t>
      </w:r>
      <w:r>
        <w:t>interest;</w:t>
      </w:r>
      <w:r>
        <w:rPr>
          <w:spacing w:val="-7"/>
        </w:rPr>
        <w:t xml:space="preserve"> </w:t>
      </w:r>
      <w:r>
        <w:t>and</w:t>
      </w:r>
      <w:r>
        <w:rPr>
          <w:spacing w:val="-7"/>
        </w:rPr>
        <w:t xml:space="preserve"> </w:t>
      </w:r>
      <w:r>
        <w:t>being</w:t>
      </w:r>
      <w:r>
        <w:rPr>
          <w:spacing w:val="-6"/>
        </w:rPr>
        <w:t xml:space="preserve"> </w:t>
      </w:r>
      <w:r>
        <w:t>visited</w:t>
      </w:r>
      <w:r>
        <w:rPr>
          <w:spacing w:val="-7"/>
        </w:rPr>
        <w:t xml:space="preserve"> </w:t>
      </w:r>
      <w:r>
        <w:t>by</w:t>
      </w:r>
      <w:r>
        <w:rPr>
          <w:spacing w:val="-7"/>
        </w:rPr>
        <w:t xml:space="preserve"> </w:t>
      </w:r>
      <w:r>
        <w:t>the</w:t>
      </w:r>
      <w:r>
        <w:rPr>
          <w:spacing w:val="-7"/>
        </w:rPr>
        <w:t xml:space="preserve"> </w:t>
      </w:r>
      <w:r>
        <w:t>principal</w:t>
      </w:r>
      <w:r>
        <w:rPr>
          <w:spacing w:val="-6"/>
        </w:rPr>
        <w:t xml:space="preserve"> </w:t>
      </w:r>
      <w:r>
        <w:t>inhabitants,</w:t>
      </w:r>
      <w:r>
        <w:rPr>
          <w:spacing w:val="-7"/>
        </w:rPr>
        <w:t xml:space="preserve"> </w:t>
      </w:r>
      <w:r>
        <w:t>his</w:t>
      </w:r>
      <w:r>
        <w:rPr>
          <w:spacing w:val="-7"/>
        </w:rPr>
        <w:t xml:space="preserve"> </w:t>
      </w:r>
      <w:r>
        <w:t>captivity</w:t>
      </w:r>
      <w:r>
        <w:rPr>
          <w:spacing w:val="-6"/>
        </w:rPr>
        <w:t xml:space="preserve"> </w:t>
      </w:r>
      <w:r>
        <w:t>was</w:t>
      </w:r>
      <w:r>
        <w:rPr>
          <w:spacing w:val="-7"/>
        </w:rPr>
        <w:t xml:space="preserve"> </w:t>
      </w:r>
      <w:r>
        <w:t>rendered</w:t>
      </w:r>
      <w:r>
        <w:rPr>
          <w:spacing w:val="-7"/>
        </w:rPr>
        <w:t xml:space="preserve"> </w:t>
      </w:r>
      <w:r>
        <w:t>as</w:t>
      </w:r>
      <w:r>
        <w:rPr>
          <w:spacing w:val="-7"/>
        </w:rPr>
        <w:t xml:space="preserve"> </w:t>
      </w:r>
      <w:r>
        <w:t>mild</w:t>
      </w:r>
      <w:r>
        <w:rPr>
          <w:spacing w:val="-6"/>
        </w:rPr>
        <w:t xml:space="preserve"> </w:t>
      </w:r>
      <w:r>
        <w:t>as</w:t>
      </w:r>
      <w:r>
        <w:rPr>
          <w:spacing w:val="-7"/>
        </w:rPr>
        <w:t xml:space="preserve"> </w:t>
      </w:r>
      <w:r>
        <w:t>possible.</w:t>
      </w:r>
      <w:r>
        <w:rPr>
          <w:spacing w:val="1"/>
        </w:rPr>
        <w:t xml:space="preserve"> </w:t>
      </w:r>
      <w:r>
        <w:t xml:space="preserve">A more important circumstance was, that he had a fellow-prisoner, Rusticians, a citizen of Pisa, though </w:t>
      </w:r>
      <w:r>
        <w:lastRenderedPageBreak/>
        <w:t>of French</w:t>
      </w:r>
      <w:r>
        <w:rPr>
          <w:spacing w:val="1"/>
        </w:rPr>
        <w:t xml:space="preserve"> </w:t>
      </w:r>
      <w:r>
        <w:t>origin, who was imbued with an enthusiastic love of legendary and romantic lore. One of such a temper could not</w:t>
      </w:r>
      <w:r>
        <w:rPr>
          <w:spacing w:val="1"/>
        </w:rPr>
        <w:t xml:space="preserve"> </w:t>
      </w:r>
      <w:r>
        <w:t>but listen with rapture to the wondrous tale of his companion; and it was soon agreed between them, that it would</w:t>
      </w:r>
      <w:r>
        <w:rPr>
          <w:spacing w:val="1"/>
        </w:rPr>
        <w:t xml:space="preserve"> </w:t>
      </w:r>
      <w:r>
        <w:t>be most unjust to the world to with hold from it the knowledge of so many marvellous scenes as those which he</w:t>
      </w:r>
      <w:r>
        <w:rPr>
          <w:spacing w:val="1"/>
        </w:rPr>
        <w:t xml:space="preserve"> </w:t>
      </w:r>
      <w:r>
        <w:t>had</w:t>
      </w:r>
      <w:r>
        <w:rPr>
          <w:spacing w:val="-6"/>
        </w:rPr>
        <w:t xml:space="preserve"> </w:t>
      </w:r>
      <w:r>
        <w:t>witnessed.</w:t>
      </w:r>
      <w:r>
        <w:rPr>
          <w:spacing w:val="-5"/>
        </w:rPr>
        <w:t xml:space="preserve"> </w:t>
      </w:r>
      <w:r>
        <w:t>Marco,</w:t>
      </w:r>
      <w:r>
        <w:rPr>
          <w:spacing w:val="-6"/>
        </w:rPr>
        <w:t xml:space="preserve"> </w:t>
      </w:r>
      <w:r>
        <w:t>we</w:t>
      </w:r>
      <w:r>
        <w:rPr>
          <w:spacing w:val="-5"/>
        </w:rPr>
        <w:t xml:space="preserve"> </w:t>
      </w:r>
      <w:r>
        <w:t>suspect,</w:t>
      </w:r>
      <w:r>
        <w:rPr>
          <w:spacing w:val="-6"/>
        </w:rPr>
        <w:t xml:space="preserve"> </w:t>
      </w:r>
      <w:r>
        <w:t>was</w:t>
      </w:r>
      <w:r>
        <w:rPr>
          <w:spacing w:val="-5"/>
        </w:rPr>
        <w:t xml:space="preserve"> </w:t>
      </w:r>
      <w:r>
        <w:t>no</w:t>
      </w:r>
      <w:r>
        <w:rPr>
          <w:spacing w:val="-6"/>
        </w:rPr>
        <w:t xml:space="preserve"> </w:t>
      </w:r>
      <w:r>
        <w:t>great</w:t>
      </w:r>
      <w:r>
        <w:rPr>
          <w:spacing w:val="-5"/>
        </w:rPr>
        <w:t xml:space="preserve"> </w:t>
      </w:r>
      <w:r>
        <w:t>penman;</w:t>
      </w:r>
      <w:r>
        <w:rPr>
          <w:spacing w:val="-6"/>
        </w:rPr>
        <w:t xml:space="preserve"> </w:t>
      </w:r>
      <w:r>
        <w:t>but</w:t>
      </w:r>
      <w:r>
        <w:rPr>
          <w:spacing w:val="-5"/>
        </w:rPr>
        <w:t xml:space="preserve"> </w:t>
      </w:r>
      <w:r>
        <w:t>his</w:t>
      </w:r>
      <w:r>
        <w:rPr>
          <w:spacing w:val="-5"/>
        </w:rPr>
        <w:t xml:space="preserve"> </w:t>
      </w:r>
      <w:r>
        <w:t>companion</w:t>
      </w:r>
      <w:r>
        <w:rPr>
          <w:spacing w:val="-6"/>
        </w:rPr>
        <w:t xml:space="preserve"> </w:t>
      </w:r>
      <w:r>
        <w:t>was</w:t>
      </w:r>
      <w:r>
        <w:rPr>
          <w:spacing w:val="-5"/>
        </w:rPr>
        <w:t xml:space="preserve"> </w:t>
      </w:r>
      <w:r>
        <w:t>fond</w:t>
      </w:r>
      <w:r>
        <w:rPr>
          <w:spacing w:val="-6"/>
        </w:rPr>
        <w:t xml:space="preserve"> </w:t>
      </w:r>
      <w:r>
        <w:t>of</w:t>
      </w:r>
      <w:r>
        <w:rPr>
          <w:spacing w:val="-5"/>
        </w:rPr>
        <w:t xml:space="preserve"> </w:t>
      </w:r>
      <w:r>
        <w:t>composition,</w:t>
      </w:r>
      <w:r>
        <w:rPr>
          <w:spacing w:val="-6"/>
        </w:rPr>
        <w:t xml:space="preserve"> </w:t>
      </w:r>
      <w:r>
        <w:t>though</w:t>
      </w:r>
      <w:r>
        <w:rPr>
          <w:spacing w:val="-5"/>
        </w:rPr>
        <w:t xml:space="preserve"> </w:t>
      </w:r>
      <w:r>
        <w:t>with-</w:t>
      </w:r>
      <w:r>
        <w:rPr>
          <w:spacing w:val="-52"/>
        </w:rPr>
        <w:t xml:space="preserve"> </w:t>
      </w:r>
      <w:r>
        <w:t>out having attained very high proficiency. We quite agree with Count Boni, from the tenor of the narrative, that the</w:t>
      </w:r>
      <w:r>
        <w:rPr>
          <w:spacing w:val="-52"/>
        </w:rPr>
        <w:t xml:space="preserve"> </w:t>
      </w:r>
      <w:r>
        <w:t>traveller wrote no part of it, but merely dictated; nay, we doubt much if there was any such regular or author-like</w:t>
      </w:r>
      <w:r>
        <w:rPr>
          <w:spacing w:val="1"/>
        </w:rPr>
        <w:t xml:space="preserve"> </w:t>
      </w:r>
      <w:r>
        <w:t>process as this term would imply. We should rather say that he talked it to his companion, who wrote it down as he</w:t>
      </w:r>
      <w:r>
        <w:rPr>
          <w:spacing w:val="-52"/>
        </w:rPr>
        <w:t xml:space="preserve"> </w:t>
      </w:r>
      <w:r>
        <w:t>best could. The frequent change from the first to the third person seems to prove, that while some parts were thus</w:t>
      </w:r>
      <w:r>
        <w:rPr>
          <w:spacing w:val="1"/>
        </w:rPr>
        <w:t xml:space="preserve"> </w:t>
      </w:r>
      <w:r>
        <w:t>committed to paper, others were written from memory after the conversation. Thus, by a curious combination of</w:t>
      </w:r>
      <w:r>
        <w:rPr>
          <w:spacing w:val="1"/>
        </w:rPr>
        <w:t xml:space="preserve"> </w:t>
      </w:r>
      <w:r>
        <w:t>circumstances, was produced, in a foreign language and an irregular form, this extraordinary history. It was still a</w:t>
      </w:r>
      <w:r>
        <w:rPr>
          <w:spacing w:val="1"/>
        </w:rPr>
        <w:t xml:space="preserve"> </w:t>
      </w:r>
      <w:r>
        <w:t>sealed book to the traveller’s countrymen; but there seems every reason to believe that it soon received an Italian</w:t>
      </w:r>
      <w:r>
        <w:rPr>
          <w:spacing w:val="1"/>
        </w:rPr>
        <w:t xml:space="preserve"> </w:t>
      </w:r>
      <w:r>
        <w:t>dress, under which it was rapidly circulated. On the 12th May 1299, peace was concluded between the two rival</w:t>
      </w:r>
      <w:r>
        <w:rPr>
          <w:spacing w:val="1"/>
        </w:rPr>
        <w:t xml:space="preserve"> </w:t>
      </w:r>
      <w:r>
        <w:t>cities; and Marco in consequence regained his liberty.” On his arrival, he found a considerable change in the fam-</w:t>
      </w:r>
      <w:r>
        <w:rPr>
          <w:spacing w:val="1"/>
        </w:rPr>
        <w:t xml:space="preserve"> </w:t>
      </w:r>
      <w:r>
        <w:t>ily. His father, dreading, it is said, that through the son’s captivity there should be no heirs to his great wealth, had</w:t>
      </w:r>
      <w:r>
        <w:rPr>
          <w:spacing w:val="1"/>
        </w:rPr>
        <w:t xml:space="preserve"> </w:t>
      </w:r>
      <w:r>
        <w:t>taken a young wife; not being, perhaps, unwilling to excuse, on this ground, a step which might seem unsuitable to</w:t>
      </w:r>
      <w:r>
        <w:rPr>
          <w:spacing w:val="-52"/>
        </w:rPr>
        <w:t xml:space="preserve"> </w:t>
      </w:r>
      <w:r>
        <w:t>his age. Hence Marco found on his return three young brothers who had been born during his absence. He had too</w:t>
      </w:r>
      <w:r>
        <w:rPr>
          <w:spacing w:val="1"/>
        </w:rPr>
        <w:t xml:space="preserve"> </w:t>
      </w:r>
      <w:r>
        <w:t>much discretion to take umbrage at this circumstance, or the consequent diminution of riches, which, indeed, were</w:t>
      </w:r>
      <w:r>
        <w:rPr>
          <w:spacing w:val="1"/>
        </w:rPr>
        <w:t xml:space="preserve"> </w:t>
      </w:r>
      <w:r>
        <w:t>still sufficiently ample for all parties. Following soon after the example of his parent, he became the father of two</w:t>
      </w:r>
      <w:r>
        <w:rPr>
          <w:spacing w:val="1"/>
        </w:rPr>
        <w:t xml:space="preserve"> </w:t>
      </w:r>
      <w:r>
        <w:t>daughters, named Moretta and Fantina. The rest of his life was spent in Venice; but modern inquirers have in vain</w:t>
      </w:r>
      <w:r>
        <w:rPr>
          <w:spacing w:val="1"/>
        </w:rPr>
        <w:t xml:space="preserve"> </w:t>
      </w:r>
      <w:r>
        <w:t>sought to trace in it a single incident. It has only been discovered, that his will was made in 1323, proving him to</w:t>
      </w:r>
      <w:r>
        <w:rPr>
          <w:spacing w:val="1"/>
        </w:rPr>
        <w:t xml:space="preserve"> </w:t>
      </w:r>
      <w:r>
        <w:t>have</w:t>
      </w:r>
      <w:r>
        <w:rPr>
          <w:spacing w:val="-7"/>
        </w:rPr>
        <w:t xml:space="preserve"> </w:t>
      </w:r>
      <w:r>
        <w:t>at</w:t>
      </w:r>
      <w:r>
        <w:rPr>
          <w:spacing w:val="-7"/>
        </w:rPr>
        <w:t xml:space="preserve"> </w:t>
      </w:r>
      <w:r>
        <w:t>least</w:t>
      </w:r>
      <w:r>
        <w:rPr>
          <w:spacing w:val="-6"/>
        </w:rPr>
        <w:t xml:space="preserve"> </w:t>
      </w:r>
      <w:r>
        <w:t>exceeded</w:t>
      </w:r>
      <w:r>
        <w:rPr>
          <w:spacing w:val="-7"/>
        </w:rPr>
        <w:t xml:space="preserve"> </w:t>
      </w:r>
      <w:r>
        <w:t>the</w:t>
      </w:r>
      <w:r>
        <w:rPr>
          <w:spacing w:val="-6"/>
        </w:rPr>
        <w:t xml:space="preserve"> </w:t>
      </w:r>
      <w:r>
        <w:t>age</w:t>
      </w:r>
      <w:r>
        <w:rPr>
          <w:spacing w:val="-7"/>
        </w:rPr>
        <w:t xml:space="preserve"> </w:t>
      </w:r>
      <w:r>
        <w:t>of</w:t>
      </w:r>
      <w:r>
        <w:rPr>
          <w:spacing w:val="-7"/>
        </w:rPr>
        <w:t xml:space="preserve"> </w:t>
      </w:r>
      <w:r>
        <w:t>sixty-six.</w:t>
      </w:r>
    </w:p>
    <w:p w14:paraId="74400551" w14:textId="77777777" w:rsidR="00FA16D1" w:rsidRDefault="00FA16D1" w:rsidP="00FA16D1">
      <w:pPr>
        <w:pStyle w:val="Body"/>
      </w:pPr>
    </w:p>
    <w:p w14:paraId="5B72F249" w14:textId="77777777" w:rsidR="000276C6" w:rsidRPr="00FA16D1" w:rsidRDefault="000276C6" w:rsidP="00FA16D1">
      <w:pPr>
        <w:pStyle w:val="Heading3"/>
      </w:pPr>
      <w:r w:rsidRPr="00FA16D1">
        <w:t>Introductory Narrative of the Journey</w:t>
      </w:r>
    </w:p>
    <w:p w14:paraId="63C5C344" w14:textId="5718FBBF" w:rsidR="000276C6" w:rsidRDefault="000276C6" w:rsidP="00FA16D1">
      <w:pPr>
        <w:pStyle w:val="Bodynoindent"/>
        <w:jc w:val="left"/>
        <w:rPr>
          <w:i/>
          <w:iCs/>
        </w:rPr>
      </w:pPr>
      <w:r w:rsidRPr="00FA16D1">
        <w:rPr>
          <w:i/>
          <w:iCs/>
        </w:rPr>
        <w:t>Prologue—Journey of Nicolo and Maffio Polo into the East—Their Arrival at the Court of Kublai, the Tartar Emperor of China—Sent back on a Mission to the Pope—Return, carrying Marco with them—Final Departure, and Voyage through the Indian Ocean to Persia—Arrival at Venice.</w:t>
      </w:r>
    </w:p>
    <w:p w14:paraId="747EAA05" w14:textId="77777777" w:rsidR="00FA16D1" w:rsidRPr="00FA16D1" w:rsidRDefault="00FA16D1" w:rsidP="00FA16D1">
      <w:pPr>
        <w:pStyle w:val="Bodynoindent"/>
        <w:jc w:val="left"/>
        <w:rPr>
          <w:i/>
          <w:iCs/>
        </w:rPr>
      </w:pPr>
    </w:p>
    <w:p w14:paraId="34E1055C" w14:textId="77777777" w:rsidR="000276C6" w:rsidRPr="00FA16D1" w:rsidRDefault="000276C6" w:rsidP="00FA16D1">
      <w:pPr>
        <w:pStyle w:val="Heading4"/>
      </w:pPr>
      <w:r w:rsidRPr="00FA16D1">
        <w:t>Prologue</w:t>
      </w:r>
    </w:p>
    <w:p w14:paraId="4617F9BF" w14:textId="3F0F1957" w:rsidR="000276C6" w:rsidRDefault="000276C6" w:rsidP="00FA16D1">
      <w:pPr>
        <w:pStyle w:val="Body"/>
      </w:pPr>
      <w:r>
        <w:lastRenderedPageBreak/>
        <w:t>Emperors, kings, dukes, marquises, counts, knights, and all persons wishing to know the various generations</w:t>
      </w:r>
      <w:r>
        <w:rPr>
          <w:spacing w:val="1"/>
        </w:rPr>
        <w:t xml:space="preserve"> </w:t>
      </w:r>
      <w:r>
        <w:t>of</w:t>
      </w:r>
      <w:r>
        <w:rPr>
          <w:spacing w:val="-7"/>
        </w:rPr>
        <w:t xml:space="preserve"> </w:t>
      </w:r>
      <w:r>
        <w:t>men</w:t>
      </w:r>
      <w:r>
        <w:rPr>
          <w:spacing w:val="-7"/>
        </w:rPr>
        <w:t xml:space="preserve"> </w:t>
      </w:r>
      <w:r>
        <w:t>in</w:t>
      </w:r>
      <w:r>
        <w:rPr>
          <w:spacing w:val="-7"/>
        </w:rPr>
        <w:t xml:space="preserve"> </w:t>
      </w:r>
      <w:r>
        <w:t>the</w:t>
      </w:r>
      <w:r>
        <w:rPr>
          <w:spacing w:val="-6"/>
        </w:rPr>
        <w:t xml:space="preserve"> </w:t>
      </w:r>
      <w:r>
        <w:t>world,</w:t>
      </w:r>
      <w:r>
        <w:rPr>
          <w:spacing w:val="-7"/>
        </w:rPr>
        <w:t xml:space="preserve"> </w:t>
      </w:r>
      <w:r>
        <w:t>also</w:t>
      </w:r>
      <w:r>
        <w:rPr>
          <w:spacing w:val="-7"/>
        </w:rPr>
        <w:t xml:space="preserve"> </w:t>
      </w:r>
      <w:r>
        <w:t>the</w:t>
      </w:r>
      <w:r>
        <w:rPr>
          <w:spacing w:val="-6"/>
        </w:rPr>
        <w:t xml:space="preserve"> </w:t>
      </w:r>
      <w:r>
        <w:t>kingdoms,</w:t>
      </w:r>
      <w:r>
        <w:rPr>
          <w:spacing w:val="-7"/>
        </w:rPr>
        <w:t xml:space="preserve"> </w:t>
      </w:r>
      <w:r>
        <w:t>provinces,</w:t>
      </w:r>
      <w:r>
        <w:rPr>
          <w:spacing w:val="-7"/>
        </w:rPr>
        <w:t xml:space="preserve"> </w:t>
      </w:r>
      <w:r>
        <w:t>and</w:t>
      </w:r>
      <w:r>
        <w:rPr>
          <w:spacing w:val="-6"/>
        </w:rPr>
        <w:t xml:space="preserve"> </w:t>
      </w:r>
      <w:r>
        <w:t>all</w:t>
      </w:r>
      <w:r>
        <w:rPr>
          <w:spacing w:val="-7"/>
        </w:rPr>
        <w:t xml:space="preserve"> </w:t>
      </w:r>
      <w:r>
        <w:t>the</w:t>
      </w:r>
      <w:r>
        <w:rPr>
          <w:spacing w:val="-7"/>
        </w:rPr>
        <w:t xml:space="preserve"> </w:t>
      </w:r>
      <w:r>
        <w:t>regions</w:t>
      </w:r>
      <w:r>
        <w:rPr>
          <w:spacing w:val="-6"/>
        </w:rPr>
        <w:t xml:space="preserve"> </w:t>
      </w:r>
      <w:r>
        <w:t>of</w:t>
      </w:r>
      <w:r>
        <w:rPr>
          <w:spacing w:val="-7"/>
        </w:rPr>
        <w:t xml:space="preserve"> </w:t>
      </w:r>
      <w:r>
        <w:t>the</w:t>
      </w:r>
      <w:r>
        <w:rPr>
          <w:spacing w:val="-7"/>
        </w:rPr>
        <w:t xml:space="preserve"> </w:t>
      </w:r>
      <w:r>
        <w:t>East,</w:t>
      </w:r>
      <w:r>
        <w:rPr>
          <w:spacing w:val="-6"/>
        </w:rPr>
        <w:t xml:space="preserve"> </w:t>
      </w:r>
      <w:r>
        <w:t>read</w:t>
      </w:r>
      <w:r>
        <w:rPr>
          <w:spacing w:val="-7"/>
        </w:rPr>
        <w:t xml:space="preserve"> </w:t>
      </w:r>
      <w:r>
        <w:t>this</w:t>
      </w:r>
      <w:r>
        <w:rPr>
          <w:spacing w:val="-7"/>
        </w:rPr>
        <w:t xml:space="preserve"> </w:t>
      </w:r>
      <w:r>
        <w:t>book:</w:t>
      </w:r>
      <w:r>
        <w:rPr>
          <w:spacing w:val="-6"/>
        </w:rPr>
        <w:t xml:space="preserve"> </w:t>
      </w:r>
      <w:r>
        <w:t>in</w:t>
      </w:r>
      <w:r>
        <w:rPr>
          <w:spacing w:val="-7"/>
        </w:rPr>
        <w:t xml:space="preserve"> </w:t>
      </w:r>
      <w:r>
        <w:t>it</w:t>
      </w:r>
      <w:r>
        <w:rPr>
          <w:spacing w:val="-7"/>
        </w:rPr>
        <w:t xml:space="preserve"> </w:t>
      </w:r>
      <w:r>
        <w:t>you</w:t>
      </w:r>
      <w:r>
        <w:rPr>
          <w:spacing w:val="-6"/>
        </w:rPr>
        <w:t xml:space="preserve"> </w:t>
      </w:r>
      <w:r>
        <w:t>will</w:t>
      </w:r>
      <w:r>
        <w:rPr>
          <w:spacing w:val="-7"/>
        </w:rPr>
        <w:t xml:space="preserve"> </w:t>
      </w:r>
      <w:r>
        <w:t>find</w:t>
      </w:r>
      <w:r>
        <w:rPr>
          <w:spacing w:val="-52"/>
        </w:rPr>
        <w:t xml:space="preserve"> </w:t>
      </w:r>
      <w:r>
        <w:t>very great and wonderful things of the nations, chiefly of Armenia, Persia, and Tartary, India, and various other</w:t>
      </w:r>
      <w:r>
        <w:rPr>
          <w:spacing w:val="1"/>
        </w:rPr>
        <w:t xml:space="preserve"> </w:t>
      </w:r>
      <w:r>
        <w:t>provinces. In the present work Messer Marco Polo, a prudent and learned citizen of Venice, relates in order the</w:t>
      </w:r>
      <w:r>
        <w:rPr>
          <w:spacing w:val="1"/>
        </w:rPr>
        <w:t xml:space="preserve"> </w:t>
      </w:r>
      <w:r>
        <w:t>various things which he himself saw, or heard from men of honour and truth. And those who read this book may</w:t>
      </w:r>
      <w:r>
        <w:rPr>
          <w:spacing w:val="1"/>
        </w:rPr>
        <w:t xml:space="preserve"> </w:t>
      </w:r>
      <w:r>
        <w:t>be assured that all things in it are true. For I would have you to know that, from the creation of Adam to the pres-</w:t>
      </w:r>
      <w:r>
        <w:rPr>
          <w:spacing w:val="1"/>
        </w:rPr>
        <w:t xml:space="preserve"> </w:t>
      </w:r>
      <w:r>
        <w:t>ent day, no Pagan, or Saracen, or Christian, or any other person of whatever race or generation, explored so many</w:t>
      </w:r>
      <w:r>
        <w:rPr>
          <w:spacing w:val="-52"/>
        </w:rPr>
        <w:t xml:space="preserve"> </w:t>
      </w:r>
      <w:r>
        <w:t>parts of the world, or saw such great wonders, as this Messer Marco Polo. He being in the year of our Lord 1295</w:t>
      </w:r>
      <w:r>
        <w:rPr>
          <w:spacing w:val="1"/>
        </w:rPr>
        <w:t xml:space="preserve"> </w:t>
      </w:r>
      <w:r>
        <w:t>shut</w:t>
      </w:r>
      <w:r>
        <w:rPr>
          <w:spacing w:val="-7"/>
        </w:rPr>
        <w:t xml:space="preserve"> </w:t>
      </w:r>
      <w:r>
        <w:t>up</w:t>
      </w:r>
      <w:r>
        <w:rPr>
          <w:spacing w:val="-7"/>
        </w:rPr>
        <w:t xml:space="preserve"> </w:t>
      </w:r>
      <w:r>
        <w:t>as</w:t>
      </w:r>
      <w:r>
        <w:rPr>
          <w:spacing w:val="-6"/>
        </w:rPr>
        <w:t xml:space="preserve"> </w:t>
      </w:r>
      <w:r>
        <w:t>a</w:t>
      </w:r>
      <w:r>
        <w:rPr>
          <w:spacing w:val="-7"/>
        </w:rPr>
        <w:t xml:space="preserve"> </w:t>
      </w:r>
      <w:r>
        <w:t>captive</w:t>
      </w:r>
      <w:r>
        <w:rPr>
          <w:spacing w:val="-7"/>
        </w:rPr>
        <w:t xml:space="preserve"> </w:t>
      </w:r>
      <w:r>
        <w:t>in</w:t>
      </w:r>
      <w:r>
        <w:rPr>
          <w:spacing w:val="-6"/>
        </w:rPr>
        <w:t xml:space="preserve"> </w:t>
      </w:r>
      <w:r>
        <w:t>the</w:t>
      </w:r>
      <w:r>
        <w:rPr>
          <w:spacing w:val="-7"/>
        </w:rPr>
        <w:t xml:space="preserve"> </w:t>
      </w:r>
      <w:r>
        <w:t>prisons</w:t>
      </w:r>
      <w:r>
        <w:rPr>
          <w:spacing w:val="-7"/>
        </w:rPr>
        <w:t xml:space="preserve"> </w:t>
      </w:r>
      <w:r>
        <w:t>of</w:t>
      </w:r>
      <w:r>
        <w:rPr>
          <w:spacing w:val="-6"/>
        </w:rPr>
        <w:t xml:space="preserve"> </w:t>
      </w:r>
      <w:r>
        <w:t>Genoa,</w:t>
      </w:r>
      <w:r>
        <w:rPr>
          <w:spacing w:val="-7"/>
        </w:rPr>
        <w:t xml:space="preserve"> </w:t>
      </w:r>
      <w:r>
        <w:t>thought</w:t>
      </w:r>
      <w:r>
        <w:rPr>
          <w:spacing w:val="-7"/>
        </w:rPr>
        <w:t xml:space="preserve"> </w:t>
      </w:r>
      <w:r>
        <w:t>with</w:t>
      </w:r>
      <w:r>
        <w:rPr>
          <w:spacing w:val="-6"/>
        </w:rPr>
        <w:t xml:space="preserve"> </w:t>
      </w:r>
      <w:r>
        <w:t>himself</w:t>
      </w:r>
      <w:r>
        <w:rPr>
          <w:spacing w:val="-7"/>
        </w:rPr>
        <w:t xml:space="preserve"> </w:t>
      </w:r>
      <w:r>
        <w:t>what</w:t>
      </w:r>
      <w:r>
        <w:rPr>
          <w:spacing w:val="-6"/>
        </w:rPr>
        <w:t xml:space="preserve"> </w:t>
      </w:r>
      <w:r>
        <w:t>a</w:t>
      </w:r>
      <w:r>
        <w:rPr>
          <w:spacing w:val="-7"/>
        </w:rPr>
        <w:t xml:space="preserve"> </w:t>
      </w:r>
      <w:r>
        <w:t>great</w:t>
      </w:r>
      <w:r>
        <w:rPr>
          <w:spacing w:val="-7"/>
        </w:rPr>
        <w:t xml:space="preserve"> </w:t>
      </w:r>
      <w:r>
        <w:t>evil</w:t>
      </w:r>
      <w:r>
        <w:rPr>
          <w:spacing w:val="-6"/>
        </w:rPr>
        <w:t xml:space="preserve"> </w:t>
      </w:r>
      <w:r>
        <w:t>it</w:t>
      </w:r>
      <w:r>
        <w:rPr>
          <w:spacing w:val="-7"/>
        </w:rPr>
        <w:t xml:space="preserve"> </w:t>
      </w:r>
      <w:r>
        <w:t>would</w:t>
      </w:r>
      <w:r>
        <w:rPr>
          <w:spacing w:val="-7"/>
        </w:rPr>
        <w:t xml:space="preserve"> </w:t>
      </w:r>
      <w:r>
        <w:t>be,</w:t>
      </w:r>
      <w:r>
        <w:rPr>
          <w:spacing w:val="-6"/>
        </w:rPr>
        <w:t xml:space="preserve"> </w:t>
      </w:r>
      <w:r>
        <w:t>if</w:t>
      </w:r>
      <w:r>
        <w:rPr>
          <w:spacing w:val="-7"/>
        </w:rPr>
        <w:t xml:space="preserve"> </w:t>
      </w:r>
      <w:r>
        <w:t>the</w:t>
      </w:r>
      <w:r>
        <w:rPr>
          <w:spacing w:val="-7"/>
        </w:rPr>
        <w:t xml:space="preserve"> </w:t>
      </w:r>
      <w:r>
        <w:t>wonders</w:t>
      </w:r>
      <w:r>
        <w:rPr>
          <w:spacing w:val="-6"/>
        </w:rPr>
        <w:t xml:space="preserve"> </w:t>
      </w:r>
      <w:r>
        <w:t>seen</w:t>
      </w:r>
      <w:r w:rsidR="00FA16D1">
        <w:t xml:space="preserve"> </w:t>
      </w:r>
      <w:r>
        <w:t>and</w:t>
      </w:r>
      <w:r>
        <w:rPr>
          <w:spacing w:val="-3"/>
        </w:rPr>
        <w:t xml:space="preserve"> </w:t>
      </w:r>
      <w:r>
        <w:t>heard</w:t>
      </w:r>
      <w:r>
        <w:rPr>
          <w:spacing w:val="-3"/>
        </w:rPr>
        <w:t xml:space="preserve"> </w:t>
      </w:r>
      <w:r>
        <w:t>by</w:t>
      </w:r>
      <w:r>
        <w:rPr>
          <w:spacing w:val="-3"/>
        </w:rPr>
        <w:t xml:space="preserve"> </w:t>
      </w:r>
      <w:r>
        <w:t>him</w:t>
      </w:r>
      <w:r>
        <w:rPr>
          <w:spacing w:val="-3"/>
        </w:rPr>
        <w:t xml:space="preserve"> </w:t>
      </w:r>
      <w:r>
        <w:t>should</w:t>
      </w:r>
      <w:r>
        <w:rPr>
          <w:spacing w:val="-2"/>
        </w:rPr>
        <w:t xml:space="preserve"> </w:t>
      </w:r>
      <w:r>
        <w:t>not</w:t>
      </w:r>
      <w:r>
        <w:rPr>
          <w:spacing w:val="-3"/>
        </w:rPr>
        <w:t xml:space="preserve"> </w:t>
      </w:r>
      <w:r>
        <w:t>be</w:t>
      </w:r>
      <w:r>
        <w:rPr>
          <w:spacing w:val="-3"/>
        </w:rPr>
        <w:t xml:space="preserve"> </w:t>
      </w:r>
      <w:r>
        <w:t>known</w:t>
      </w:r>
      <w:r>
        <w:rPr>
          <w:spacing w:val="-3"/>
        </w:rPr>
        <w:t xml:space="preserve"> </w:t>
      </w:r>
      <w:r>
        <w:t>to</w:t>
      </w:r>
      <w:r>
        <w:rPr>
          <w:spacing w:val="-2"/>
        </w:rPr>
        <w:t xml:space="preserve"> </w:t>
      </w:r>
      <w:r>
        <w:t>those</w:t>
      </w:r>
      <w:r>
        <w:rPr>
          <w:spacing w:val="-3"/>
        </w:rPr>
        <w:t xml:space="preserve"> </w:t>
      </w:r>
      <w:r>
        <w:t>who</w:t>
      </w:r>
      <w:r>
        <w:rPr>
          <w:spacing w:val="-3"/>
        </w:rPr>
        <w:t xml:space="preserve"> </w:t>
      </w:r>
      <w:r>
        <w:t>could</w:t>
      </w:r>
      <w:r>
        <w:rPr>
          <w:spacing w:val="-3"/>
        </w:rPr>
        <w:t xml:space="preserve"> </w:t>
      </w:r>
      <w:r>
        <w:t>not</w:t>
      </w:r>
      <w:r>
        <w:rPr>
          <w:spacing w:val="-2"/>
        </w:rPr>
        <w:t xml:space="preserve"> </w:t>
      </w:r>
      <w:r>
        <w:t>view</w:t>
      </w:r>
      <w:r>
        <w:rPr>
          <w:spacing w:val="-3"/>
        </w:rPr>
        <w:t xml:space="preserve"> </w:t>
      </w:r>
      <w:r>
        <w:t>them</w:t>
      </w:r>
      <w:r>
        <w:rPr>
          <w:spacing w:val="-3"/>
        </w:rPr>
        <w:t xml:space="preserve"> </w:t>
      </w:r>
      <w:r>
        <w:t>with</w:t>
      </w:r>
      <w:r>
        <w:rPr>
          <w:spacing w:val="-3"/>
        </w:rPr>
        <w:t xml:space="preserve"> </w:t>
      </w:r>
      <w:r>
        <w:t>their</w:t>
      </w:r>
      <w:r>
        <w:rPr>
          <w:spacing w:val="-2"/>
        </w:rPr>
        <w:t xml:space="preserve"> </w:t>
      </w:r>
      <w:r>
        <w:t>own</w:t>
      </w:r>
      <w:r>
        <w:rPr>
          <w:spacing w:val="-3"/>
        </w:rPr>
        <w:t xml:space="preserve"> </w:t>
      </w:r>
      <w:r>
        <w:t>eyes.</w:t>
      </w:r>
      <w:r>
        <w:rPr>
          <w:spacing w:val="-3"/>
        </w:rPr>
        <w:t xml:space="preserve"> </w:t>
      </w:r>
      <w:r>
        <w:t>He</w:t>
      </w:r>
      <w:r>
        <w:rPr>
          <w:spacing w:val="-3"/>
        </w:rPr>
        <w:t xml:space="preserve"> </w:t>
      </w:r>
      <w:r>
        <w:t>therefore</w:t>
      </w:r>
      <w:r>
        <w:rPr>
          <w:spacing w:val="-2"/>
        </w:rPr>
        <w:t xml:space="preserve"> </w:t>
      </w:r>
      <w:r>
        <w:t>caused</w:t>
      </w:r>
      <w:r>
        <w:rPr>
          <w:spacing w:val="-52"/>
        </w:rPr>
        <w:t xml:space="preserve"> </w:t>
      </w:r>
      <w:r>
        <w:t>the accounts here contained to be written by Messer S. Rusticians of Pisa, who was confined with him in the same</w:t>
      </w:r>
      <w:r>
        <w:rPr>
          <w:spacing w:val="1"/>
        </w:rPr>
        <w:t xml:space="preserve"> </w:t>
      </w:r>
      <w:r>
        <w:t>prison,</w:t>
      </w:r>
      <w:r>
        <w:rPr>
          <w:spacing w:val="-7"/>
        </w:rPr>
        <w:t xml:space="preserve"> </w:t>
      </w:r>
      <w:r>
        <w:t>in</w:t>
      </w:r>
      <w:r>
        <w:rPr>
          <w:spacing w:val="-6"/>
        </w:rPr>
        <w:t xml:space="preserve"> </w:t>
      </w:r>
      <w:r>
        <w:t>the</w:t>
      </w:r>
      <w:r>
        <w:rPr>
          <w:spacing w:val="-6"/>
        </w:rPr>
        <w:t xml:space="preserve"> </w:t>
      </w:r>
      <w:r>
        <w:t>year</w:t>
      </w:r>
      <w:r>
        <w:rPr>
          <w:spacing w:val="-6"/>
        </w:rPr>
        <w:t xml:space="preserve"> </w:t>
      </w:r>
      <w:r>
        <w:t>of</w:t>
      </w:r>
      <w:r>
        <w:rPr>
          <w:spacing w:val="-6"/>
        </w:rPr>
        <w:t xml:space="preserve"> </w:t>
      </w:r>
      <w:r>
        <w:t>our</w:t>
      </w:r>
      <w:r>
        <w:rPr>
          <w:spacing w:val="-6"/>
        </w:rPr>
        <w:t xml:space="preserve"> </w:t>
      </w:r>
      <w:r>
        <w:t>Lord</w:t>
      </w:r>
      <w:r>
        <w:rPr>
          <w:spacing w:val="-6"/>
        </w:rPr>
        <w:t xml:space="preserve"> </w:t>
      </w:r>
      <w:r>
        <w:t>1298.</w:t>
      </w:r>
    </w:p>
    <w:p w14:paraId="414C00B0" w14:textId="77777777" w:rsidR="00FA16D1" w:rsidRDefault="00FA16D1" w:rsidP="00FA16D1">
      <w:pPr>
        <w:pStyle w:val="Body"/>
      </w:pPr>
    </w:p>
    <w:p w14:paraId="20D4FC3D" w14:textId="77777777" w:rsidR="000276C6" w:rsidRPr="00FA16D1" w:rsidRDefault="000276C6" w:rsidP="00FA16D1">
      <w:pPr>
        <w:pStyle w:val="Heading4"/>
      </w:pPr>
      <w:r w:rsidRPr="00FA16D1">
        <w:t>I—Nicolo and Maffio Polo travel into the East</w:t>
      </w:r>
    </w:p>
    <w:p w14:paraId="298DF835" w14:textId="06916E55" w:rsidR="000276C6" w:rsidRDefault="000276C6" w:rsidP="00FA16D1">
      <w:pPr>
        <w:pStyle w:val="Body"/>
      </w:pPr>
      <w:r>
        <w:t>In the year of our Lord 1250, the Emperor Baldwin reigning at Constantinople, Nicolo Polo, father of the said</w:t>
      </w:r>
      <w:r>
        <w:rPr>
          <w:spacing w:val="1"/>
        </w:rPr>
        <w:t xml:space="preserve"> </w:t>
      </w:r>
      <w:r>
        <w:t>Marco, and Maffio, brother of Nicole, entered a ship, laden with divers costly goods; and, spreading their sails,</w:t>
      </w:r>
      <w:r>
        <w:rPr>
          <w:spacing w:val="1"/>
        </w:rPr>
        <w:t xml:space="preserve"> </w:t>
      </w:r>
      <w:r>
        <w:t>committed themselves to the deep. They arrived in safety at Constantinople, where they disposed of their cargo</w:t>
      </w:r>
      <w:r>
        <w:rPr>
          <w:spacing w:val="1"/>
        </w:rPr>
        <w:t xml:space="preserve"> </w:t>
      </w:r>
      <w:r>
        <w:t>with advantage. They then determined to proceed together, in search of farther profit, to the Greater Sea and, hav-</w:t>
      </w:r>
      <w:r>
        <w:rPr>
          <w:spacing w:val="1"/>
        </w:rPr>
        <w:t xml:space="preserve"> </w:t>
      </w:r>
      <w:r>
        <w:t>ing purchased many precious jewels, departed from Constantinople, and, entering a ship, sailed to Soldaia. After</w:t>
      </w:r>
      <w:r>
        <w:rPr>
          <w:spacing w:val="1"/>
        </w:rPr>
        <w:t xml:space="preserve"> </w:t>
      </w:r>
      <w:r>
        <w:t>remaining</w:t>
      </w:r>
      <w:r>
        <w:rPr>
          <w:spacing w:val="-4"/>
        </w:rPr>
        <w:t xml:space="preserve"> </w:t>
      </w:r>
      <w:r>
        <w:t>there</w:t>
      </w:r>
      <w:r>
        <w:rPr>
          <w:spacing w:val="-3"/>
        </w:rPr>
        <w:t xml:space="preserve"> </w:t>
      </w:r>
      <w:r>
        <w:t>some</w:t>
      </w:r>
      <w:r>
        <w:rPr>
          <w:spacing w:val="-3"/>
        </w:rPr>
        <w:t xml:space="preserve"> </w:t>
      </w:r>
      <w:r>
        <w:t>days,</w:t>
      </w:r>
      <w:r>
        <w:rPr>
          <w:spacing w:val="-3"/>
        </w:rPr>
        <w:t xml:space="preserve"> </w:t>
      </w:r>
      <w:r>
        <w:t>they</w:t>
      </w:r>
      <w:r>
        <w:rPr>
          <w:spacing w:val="-3"/>
        </w:rPr>
        <w:t xml:space="preserve"> </w:t>
      </w:r>
      <w:r>
        <w:t>resolved</w:t>
      </w:r>
      <w:r>
        <w:rPr>
          <w:spacing w:val="-3"/>
        </w:rPr>
        <w:t xml:space="preserve"> </w:t>
      </w:r>
      <w:r>
        <w:t>to</w:t>
      </w:r>
      <w:r>
        <w:rPr>
          <w:spacing w:val="-4"/>
        </w:rPr>
        <w:t xml:space="preserve"> </w:t>
      </w:r>
      <w:r>
        <w:t>proceed</w:t>
      </w:r>
      <w:r>
        <w:rPr>
          <w:spacing w:val="-3"/>
        </w:rPr>
        <w:t xml:space="preserve"> </w:t>
      </w:r>
      <w:r>
        <w:t>farther,</w:t>
      </w:r>
      <w:r>
        <w:rPr>
          <w:spacing w:val="-3"/>
        </w:rPr>
        <w:t xml:space="preserve"> </w:t>
      </w:r>
      <w:r>
        <w:t>and,</w:t>
      </w:r>
      <w:r>
        <w:rPr>
          <w:spacing w:val="-3"/>
        </w:rPr>
        <w:t xml:space="preserve"> </w:t>
      </w:r>
      <w:r>
        <w:t>mounting</w:t>
      </w:r>
      <w:r>
        <w:rPr>
          <w:spacing w:val="-3"/>
        </w:rPr>
        <w:t xml:space="preserve"> </w:t>
      </w:r>
      <w:r>
        <w:t>on</w:t>
      </w:r>
      <w:r>
        <w:rPr>
          <w:spacing w:val="-3"/>
        </w:rPr>
        <w:t xml:space="preserve"> </w:t>
      </w:r>
      <w:r>
        <w:t>horseback,</w:t>
      </w:r>
      <w:r>
        <w:rPr>
          <w:spacing w:val="-3"/>
        </w:rPr>
        <w:t xml:space="preserve"> </w:t>
      </w:r>
      <w:r>
        <w:t>came</w:t>
      </w:r>
      <w:r>
        <w:rPr>
          <w:spacing w:val="-4"/>
        </w:rPr>
        <w:t xml:space="preserve"> </w:t>
      </w:r>
      <w:r>
        <w:t>by</w:t>
      </w:r>
      <w:r>
        <w:rPr>
          <w:spacing w:val="-3"/>
        </w:rPr>
        <w:t xml:space="preserve"> </w:t>
      </w:r>
      <w:r>
        <w:t>continued</w:t>
      </w:r>
      <w:r>
        <w:rPr>
          <w:spacing w:val="-3"/>
        </w:rPr>
        <w:t xml:space="preserve"> </w:t>
      </w:r>
      <w:r>
        <w:t>jour-</w:t>
      </w:r>
      <w:r w:rsidR="00FA16D1">
        <w:t xml:space="preserve"> </w:t>
      </w:r>
      <w:r>
        <w:t>neys to Sara, the residence of Barka Khan, king and lord of the Tartars, who then inhabited Bulgaria. That prince,</w:t>
      </w:r>
      <w:r>
        <w:rPr>
          <w:spacing w:val="1"/>
        </w:rPr>
        <w:t xml:space="preserve"> </w:t>
      </w:r>
      <w:r>
        <w:t>who was much rejoiced at their arrival, received them very honourably and kindly. They gave him all the jewels</w:t>
      </w:r>
      <w:r>
        <w:rPr>
          <w:spacing w:val="1"/>
        </w:rPr>
        <w:t xml:space="preserve"> </w:t>
      </w:r>
      <w:r>
        <w:t>brought from Constantinople, which he gladly accepted, and bestowed in return double their value. After they had</w:t>
      </w:r>
      <w:r>
        <w:rPr>
          <w:spacing w:val="-52"/>
        </w:rPr>
        <w:t xml:space="preserve"> </w:t>
      </w:r>
      <w:r>
        <w:t>dwelt</w:t>
      </w:r>
      <w:r>
        <w:rPr>
          <w:spacing w:val="-10"/>
        </w:rPr>
        <w:t xml:space="preserve"> </w:t>
      </w:r>
      <w:r>
        <w:t>in</w:t>
      </w:r>
      <w:r>
        <w:rPr>
          <w:spacing w:val="-10"/>
        </w:rPr>
        <w:t xml:space="preserve"> </w:t>
      </w:r>
      <w:r>
        <w:t>this</w:t>
      </w:r>
      <w:r>
        <w:rPr>
          <w:spacing w:val="-10"/>
        </w:rPr>
        <w:t xml:space="preserve"> </w:t>
      </w:r>
      <w:r>
        <w:t>city</w:t>
      </w:r>
      <w:r>
        <w:rPr>
          <w:spacing w:val="-10"/>
        </w:rPr>
        <w:t xml:space="preserve"> </w:t>
      </w:r>
      <w:r>
        <w:t>a</w:t>
      </w:r>
      <w:r>
        <w:rPr>
          <w:spacing w:val="-10"/>
        </w:rPr>
        <w:t xml:space="preserve"> </w:t>
      </w:r>
      <w:r>
        <w:t>year,</w:t>
      </w:r>
      <w:r>
        <w:rPr>
          <w:spacing w:val="-10"/>
        </w:rPr>
        <w:t xml:space="preserve"> </w:t>
      </w:r>
      <w:r>
        <w:t>a</w:t>
      </w:r>
      <w:r>
        <w:rPr>
          <w:spacing w:val="-10"/>
        </w:rPr>
        <w:t xml:space="preserve"> </w:t>
      </w:r>
      <w:r>
        <w:t>most</w:t>
      </w:r>
      <w:r>
        <w:rPr>
          <w:spacing w:val="-10"/>
        </w:rPr>
        <w:t xml:space="preserve"> </w:t>
      </w:r>
      <w:r>
        <w:t>furious</w:t>
      </w:r>
      <w:r>
        <w:rPr>
          <w:spacing w:val="-10"/>
        </w:rPr>
        <w:t xml:space="preserve"> </w:t>
      </w:r>
      <w:r>
        <w:t>war</w:t>
      </w:r>
      <w:r>
        <w:rPr>
          <w:spacing w:val="-10"/>
        </w:rPr>
        <w:t xml:space="preserve"> </w:t>
      </w:r>
      <w:r>
        <w:t>arose</w:t>
      </w:r>
      <w:r>
        <w:rPr>
          <w:spacing w:val="-10"/>
        </w:rPr>
        <w:t xml:space="preserve"> </w:t>
      </w:r>
      <w:r>
        <w:t>between</w:t>
      </w:r>
      <w:r>
        <w:rPr>
          <w:spacing w:val="-10"/>
        </w:rPr>
        <w:t xml:space="preserve"> </w:t>
      </w:r>
      <w:r>
        <w:t>Barka</w:t>
      </w:r>
      <w:r>
        <w:rPr>
          <w:spacing w:val="-9"/>
        </w:rPr>
        <w:t xml:space="preserve"> </w:t>
      </w:r>
      <w:r>
        <w:t>and</w:t>
      </w:r>
      <w:r>
        <w:rPr>
          <w:spacing w:val="-10"/>
        </w:rPr>
        <w:t xml:space="preserve"> </w:t>
      </w:r>
      <w:r>
        <w:t>Alau,</w:t>
      </w:r>
      <w:r>
        <w:rPr>
          <w:spacing w:val="-10"/>
        </w:rPr>
        <w:t xml:space="preserve"> </w:t>
      </w:r>
      <w:r>
        <w:t>the</w:t>
      </w:r>
      <w:r>
        <w:rPr>
          <w:spacing w:val="-10"/>
        </w:rPr>
        <w:t xml:space="preserve"> </w:t>
      </w:r>
      <w:r>
        <w:t>ruler</w:t>
      </w:r>
      <w:r>
        <w:rPr>
          <w:spacing w:val="-10"/>
        </w:rPr>
        <w:t xml:space="preserve"> </w:t>
      </w:r>
      <w:r>
        <w:t>of</w:t>
      </w:r>
      <w:r>
        <w:rPr>
          <w:spacing w:val="-10"/>
        </w:rPr>
        <w:t xml:space="preserve"> </w:t>
      </w:r>
      <w:r>
        <w:t>Eastern</w:t>
      </w:r>
      <w:r>
        <w:rPr>
          <w:spacing w:val="-10"/>
        </w:rPr>
        <w:t xml:space="preserve"> </w:t>
      </w:r>
      <w:r>
        <w:t>Tartary.</w:t>
      </w:r>
      <w:r>
        <w:rPr>
          <w:spacing w:val="-10"/>
        </w:rPr>
        <w:t xml:space="preserve"> </w:t>
      </w:r>
      <w:r>
        <w:t>Their</w:t>
      </w:r>
      <w:r>
        <w:rPr>
          <w:spacing w:val="-10"/>
        </w:rPr>
        <w:t xml:space="preserve"> </w:t>
      </w:r>
      <w:r>
        <w:t>forces</w:t>
      </w:r>
      <w:r>
        <w:rPr>
          <w:spacing w:val="-52"/>
        </w:rPr>
        <w:t xml:space="preserve"> </w:t>
      </w:r>
      <w:r>
        <w:t>were</w:t>
      </w:r>
      <w:r>
        <w:rPr>
          <w:spacing w:val="-7"/>
        </w:rPr>
        <w:t xml:space="preserve"> </w:t>
      </w:r>
      <w:r>
        <w:t>led</w:t>
      </w:r>
      <w:r>
        <w:rPr>
          <w:spacing w:val="-7"/>
        </w:rPr>
        <w:t xml:space="preserve"> </w:t>
      </w:r>
      <w:r>
        <w:t>against</w:t>
      </w:r>
      <w:r>
        <w:rPr>
          <w:spacing w:val="-7"/>
        </w:rPr>
        <w:t xml:space="preserve"> </w:t>
      </w:r>
      <w:r>
        <w:t>each</w:t>
      </w:r>
      <w:r>
        <w:rPr>
          <w:spacing w:val="-7"/>
        </w:rPr>
        <w:t xml:space="preserve"> </w:t>
      </w:r>
      <w:r>
        <w:t>other;</w:t>
      </w:r>
      <w:r>
        <w:rPr>
          <w:spacing w:val="-7"/>
        </w:rPr>
        <w:t xml:space="preserve"> </w:t>
      </w:r>
      <w:r>
        <w:t>and,</w:t>
      </w:r>
      <w:r>
        <w:rPr>
          <w:spacing w:val="-7"/>
        </w:rPr>
        <w:t xml:space="preserve"> </w:t>
      </w:r>
      <w:r>
        <w:t>after</w:t>
      </w:r>
      <w:r>
        <w:rPr>
          <w:spacing w:val="-7"/>
        </w:rPr>
        <w:t xml:space="preserve"> </w:t>
      </w:r>
      <w:r>
        <w:t>a</w:t>
      </w:r>
      <w:r>
        <w:rPr>
          <w:spacing w:val="-7"/>
        </w:rPr>
        <w:t xml:space="preserve"> </w:t>
      </w:r>
      <w:r>
        <w:t>very</w:t>
      </w:r>
      <w:r>
        <w:rPr>
          <w:spacing w:val="-7"/>
        </w:rPr>
        <w:t xml:space="preserve"> </w:t>
      </w:r>
      <w:r>
        <w:t>sharp</w:t>
      </w:r>
      <w:r>
        <w:rPr>
          <w:spacing w:val="-6"/>
        </w:rPr>
        <w:t xml:space="preserve"> </w:t>
      </w:r>
      <w:r>
        <w:t>contest</w:t>
      </w:r>
      <w:r>
        <w:rPr>
          <w:spacing w:val="-7"/>
        </w:rPr>
        <w:t xml:space="preserve"> </w:t>
      </w:r>
      <w:r>
        <w:t>and</w:t>
      </w:r>
      <w:r>
        <w:rPr>
          <w:spacing w:val="-7"/>
        </w:rPr>
        <w:t xml:space="preserve"> </w:t>
      </w:r>
      <w:r>
        <w:t>much</w:t>
      </w:r>
      <w:r>
        <w:rPr>
          <w:spacing w:val="-7"/>
        </w:rPr>
        <w:t xml:space="preserve"> </w:t>
      </w:r>
      <w:r>
        <w:t>slaughter</w:t>
      </w:r>
      <w:r>
        <w:rPr>
          <w:spacing w:val="-7"/>
        </w:rPr>
        <w:t xml:space="preserve"> </w:t>
      </w:r>
      <w:r>
        <w:t>on</w:t>
      </w:r>
      <w:r>
        <w:rPr>
          <w:spacing w:val="-7"/>
        </w:rPr>
        <w:t xml:space="preserve"> </w:t>
      </w:r>
      <w:r>
        <w:t>both</w:t>
      </w:r>
      <w:r>
        <w:rPr>
          <w:spacing w:val="-7"/>
        </w:rPr>
        <w:t xml:space="preserve"> </w:t>
      </w:r>
      <w:r>
        <w:t>sides,</w:t>
      </w:r>
      <w:r>
        <w:rPr>
          <w:spacing w:val="-7"/>
        </w:rPr>
        <w:t xml:space="preserve"> </w:t>
      </w:r>
      <w:r>
        <w:t>Alau</w:t>
      </w:r>
      <w:r>
        <w:rPr>
          <w:spacing w:val="-7"/>
        </w:rPr>
        <w:t xml:space="preserve"> </w:t>
      </w:r>
      <w:r>
        <w:t>was</w:t>
      </w:r>
      <w:r>
        <w:rPr>
          <w:spacing w:val="-6"/>
        </w:rPr>
        <w:t xml:space="preserve"> </w:t>
      </w:r>
      <w:r>
        <w:t>victorious.)</w:t>
      </w:r>
      <w:r>
        <w:rPr>
          <w:spacing w:val="1"/>
        </w:rPr>
        <w:t xml:space="preserve"> </w:t>
      </w:r>
      <w:r>
        <w:t>This</w:t>
      </w:r>
      <w:r>
        <w:rPr>
          <w:spacing w:val="-6"/>
        </w:rPr>
        <w:t xml:space="preserve"> </w:t>
      </w:r>
      <w:r>
        <w:t>war</w:t>
      </w:r>
      <w:r>
        <w:rPr>
          <w:spacing w:val="-5"/>
        </w:rPr>
        <w:t xml:space="preserve"> </w:t>
      </w:r>
      <w:r>
        <w:t>rendered</w:t>
      </w:r>
      <w:r>
        <w:rPr>
          <w:spacing w:val="-5"/>
        </w:rPr>
        <w:t xml:space="preserve"> </w:t>
      </w:r>
      <w:r>
        <w:t>it</w:t>
      </w:r>
      <w:r>
        <w:rPr>
          <w:spacing w:val="-5"/>
        </w:rPr>
        <w:t xml:space="preserve"> </w:t>
      </w:r>
      <w:r>
        <w:t>impossible</w:t>
      </w:r>
      <w:r>
        <w:rPr>
          <w:spacing w:val="-5"/>
        </w:rPr>
        <w:t xml:space="preserve"> </w:t>
      </w:r>
      <w:r>
        <w:t>for</w:t>
      </w:r>
      <w:r>
        <w:rPr>
          <w:spacing w:val="-5"/>
        </w:rPr>
        <w:t xml:space="preserve"> </w:t>
      </w:r>
      <w:r>
        <w:t>the</w:t>
      </w:r>
      <w:r>
        <w:rPr>
          <w:spacing w:val="-5"/>
        </w:rPr>
        <w:t xml:space="preserve"> </w:t>
      </w:r>
      <w:r>
        <w:t>Venetians</w:t>
      </w:r>
      <w:r>
        <w:rPr>
          <w:spacing w:val="-6"/>
        </w:rPr>
        <w:t xml:space="preserve"> </w:t>
      </w:r>
      <w:r>
        <w:t>to</w:t>
      </w:r>
      <w:r>
        <w:rPr>
          <w:spacing w:val="-5"/>
        </w:rPr>
        <w:t xml:space="preserve"> </w:t>
      </w:r>
      <w:r>
        <w:t>return</w:t>
      </w:r>
      <w:r>
        <w:rPr>
          <w:spacing w:val="-5"/>
        </w:rPr>
        <w:t xml:space="preserve"> </w:t>
      </w:r>
      <w:r>
        <w:t>with</w:t>
      </w:r>
      <w:r>
        <w:rPr>
          <w:spacing w:val="-5"/>
        </w:rPr>
        <w:t xml:space="preserve"> </w:t>
      </w:r>
      <w:r>
        <w:t>safety</w:t>
      </w:r>
      <w:r>
        <w:rPr>
          <w:spacing w:val="-5"/>
        </w:rPr>
        <w:t xml:space="preserve"> </w:t>
      </w:r>
      <w:r>
        <w:t>by</w:t>
      </w:r>
      <w:r>
        <w:rPr>
          <w:spacing w:val="-5"/>
        </w:rPr>
        <w:t xml:space="preserve"> </w:t>
      </w:r>
      <w:r>
        <w:t>the</w:t>
      </w:r>
      <w:r>
        <w:rPr>
          <w:spacing w:val="-5"/>
        </w:rPr>
        <w:t xml:space="preserve"> </w:t>
      </w:r>
      <w:r>
        <w:t>same</w:t>
      </w:r>
      <w:r>
        <w:rPr>
          <w:spacing w:val="-6"/>
        </w:rPr>
        <w:t xml:space="preserve"> </w:t>
      </w:r>
      <w:r>
        <w:t>road,</w:t>
      </w:r>
      <w:r>
        <w:rPr>
          <w:spacing w:val="-5"/>
        </w:rPr>
        <w:t xml:space="preserve"> </w:t>
      </w:r>
      <w:r>
        <w:t>and</w:t>
      </w:r>
      <w:r>
        <w:rPr>
          <w:spacing w:val="-5"/>
        </w:rPr>
        <w:t xml:space="preserve"> </w:t>
      </w:r>
      <w:r>
        <w:t>they</w:t>
      </w:r>
      <w:r>
        <w:rPr>
          <w:spacing w:val="-5"/>
        </w:rPr>
        <w:t xml:space="preserve"> </w:t>
      </w:r>
      <w:r>
        <w:t>thought</w:t>
      </w:r>
      <w:r>
        <w:rPr>
          <w:spacing w:val="-5"/>
        </w:rPr>
        <w:t xml:space="preserve"> </w:t>
      </w:r>
      <w:r>
        <w:t>it</w:t>
      </w:r>
      <w:r>
        <w:rPr>
          <w:spacing w:val="-5"/>
        </w:rPr>
        <w:t xml:space="preserve"> </w:t>
      </w:r>
      <w:r>
        <w:t>advis-</w:t>
      </w:r>
      <w:r>
        <w:rPr>
          <w:spacing w:val="1"/>
        </w:rPr>
        <w:t xml:space="preserve"> </w:t>
      </w:r>
      <w:r>
        <w:t>able to proceed eastward, and endeavour by another route to find their way back to Venice. Departing from Barka</w:t>
      </w:r>
      <w:r>
        <w:rPr>
          <w:spacing w:val="-52"/>
        </w:rPr>
        <w:t xml:space="preserve"> </w:t>
      </w:r>
      <w:r>
        <w:t>they happily reached a certain city named Oukaka, subject to the dominion of a western chief. Thence they passed</w:t>
      </w:r>
      <w:r>
        <w:rPr>
          <w:spacing w:val="-52"/>
        </w:rPr>
        <w:t xml:space="preserve"> </w:t>
      </w:r>
      <w:r>
        <w:t>a river named Tigris, and wandered through a desert during seventeen successive days, finding no inhabitants,</w:t>
      </w:r>
      <w:r>
        <w:rPr>
          <w:spacing w:val="1"/>
        </w:rPr>
        <w:t xml:space="preserve"> </w:t>
      </w:r>
      <w:r>
        <w:t xml:space="preserve">except Tartars dwelling </w:t>
      </w:r>
      <w:r>
        <w:lastRenderedPageBreak/>
        <w:t>in tents and subsisting by their cattle. They then came to a city in the province of Persia,</w:t>
      </w:r>
      <w:r>
        <w:rPr>
          <w:spacing w:val="1"/>
        </w:rPr>
        <w:t xml:space="preserve"> </w:t>
      </w:r>
      <w:r>
        <w:t>named Bokhara, the noblest in that country, governed by a king called Barak. Here, being unable to proceed, they</w:t>
      </w:r>
      <w:r>
        <w:rPr>
          <w:spacing w:val="1"/>
        </w:rPr>
        <w:t xml:space="preserve"> </w:t>
      </w:r>
      <w:r>
        <w:t>remained</w:t>
      </w:r>
      <w:r>
        <w:rPr>
          <w:spacing w:val="-6"/>
        </w:rPr>
        <w:t xml:space="preserve"> </w:t>
      </w:r>
      <w:r>
        <w:t>three</w:t>
      </w:r>
      <w:r>
        <w:rPr>
          <w:spacing w:val="-7"/>
        </w:rPr>
        <w:t xml:space="preserve"> </w:t>
      </w:r>
      <w:r>
        <w:t>full</w:t>
      </w:r>
      <w:r>
        <w:rPr>
          <w:spacing w:val="-6"/>
        </w:rPr>
        <w:t xml:space="preserve"> </w:t>
      </w:r>
      <w:r>
        <w:t>years.</w:t>
      </w:r>
    </w:p>
    <w:p w14:paraId="4677C8CB" w14:textId="77777777" w:rsidR="000276C6" w:rsidRDefault="000276C6" w:rsidP="000276C6">
      <w:pPr>
        <w:pStyle w:val="BodyText"/>
        <w:rPr>
          <w:sz w:val="12"/>
        </w:rPr>
      </w:pPr>
    </w:p>
    <w:p w14:paraId="7C5EEEC8" w14:textId="77777777" w:rsidR="000276C6" w:rsidRPr="00FA16D1" w:rsidRDefault="000276C6" w:rsidP="00FA16D1">
      <w:pPr>
        <w:pStyle w:val="Heading4"/>
      </w:pPr>
      <w:r w:rsidRPr="00FA16D1">
        <w:t>II—They arrive at the Court of the Tartar Emperor of China</w:t>
      </w:r>
    </w:p>
    <w:p w14:paraId="62CEA247" w14:textId="2C347741" w:rsidR="00FA16D1" w:rsidRDefault="000276C6" w:rsidP="00FA16D1">
      <w:pPr>
        <w:pStyle w:val="Body"/>
      </w:pPr>
      <w:r>
        <w:t>While the brothers sojourned in Bokhara, it happened that Alau, lord of the East, despatched ambassadors to</w:t>
      </w:r>
      <w:r>
        <w:rPr>
          <w:spacing w:val="1"/>
        </w:rPr>
        <w:t xml:space="preserve"> </w:t>
      </w:r>
      <w:r>
        <w:t>the</w:t>
      </w:r>
      <w:r>
        <w:rPr>
          <w:spacing w:val="-7"/>
        </w:rPr>
        <w:t xml:space="preserve"> </w:t>
      </w:r>
      <w:r>
        <w:t>sovereign</w:t>
      </w:r>
      <w:r>
        <w:rPr>
          <w:spacing w:val="-7"/>
        </w:rPr>
        <w:t xml:space="preserve"> </w:t>
      </w:r>
      <w:r>
        <w:t>of</w:t>
      </w:r>
      <w:r>
        <w:rPr>
          <w:spacing w:val="-7"/>
        </w:rPr>
        <w:t xml:space="preserve"> </w:t>
      </w:r>
      <w:r>
        <w:t>all</w:t>
      </w:r>
      <w:r>
        <w:rPr>
          <w:spacing w:val="-7"/>
        </w:rPr>
        <w:t xml:space="preserve"> </w:t>
      </w:r>
      <w:r>
        <w:t>the</w:t>
      </w:r>
      <w:r>
        <w:rPr>
          <w:spacing w:val="-7"/>
        </w:rPr>
        <w:t xml:space="preserve"> </w:t>
      </w:r>
      <w:r>
        <w:t>Tartars,</w:t>
      </w:r>
      <w:r>
        <w:rPr>
          <w:spacing w:val="-7"/>
        </w:rPr>
        <w:t xml:space="preserve"> </w:t>
      </w:r>
      <w:r>
        <w:t>who</w:t>
      </w:r>
      <w:r>
        <w:rPr>
          <w:spacing w:val="-7"/>
        </w:rPr>
        <w:t xml:space="preserve"> </w:t>
      </w:r>
      <w:r>
        <w:t>in</w:t>
      </w:r>
      <w:r>
        <w:rPr>
          <w:spacing w:val="-7"/>
        </w:rPr>
        <w:t xml:space="preserve"> </w:t>
      </w:r>
      <w:r>
        <w:t>their</w:t>
      </w:r>
      <w:r>
        <w:rPr>
          <w:spacing w:val="-7"/>
        </w:rPr>
        <w:t xml:space="preserve"> </w:t>
      </w:r>
      <w:r>
        <w:t>language</w:t>
      </w:r>
      <w:r>
        <w:rPr>
          <w:spacing w:val="-7"/>
        </w:rPr>
        <w:t xml:space="preserve"> </w:t>
      </w:r>
      <w:r>
        <w:t>is</w:t>
      </w:r>
      <w:r>
        <w:rPr>
          <w:spacing w:val="-7"/>
        </w:rPr>
        <w:t xml:space="preserve"> </w:t>
      </w:r>
      <w:r>
        <w:t>called</w:t>
      </w:r>
      <w:r>
        <w:rPr>
          <w:spacing w:val="-7"/>
        </w:rPr>
        <w:t xml:space="preserve"> </w:t>
      </w:r>
      <w:r>
        <w:t>the</w:t>
      </w:r>
      <w:r>
        <w:rPr>
          <w:spacing w:val="-7"/>
        </w:rPr>
        <w:t xml:space="preserve"> </w:t>
      </w:r>
      <w:r>
        <w:t>great</w:t>
      </w:r>
      <w:r>
        <w:rPr>
          <w:spacing w:val="-7"/>
        </w:rPr>
        <w:t xml:space="preserve"> </w:t>
      </w:r>
      <w:r>
        <w:t>khan,</w:t>
      </w:r>
      <w:r>
        <w:rPr>
          <w:spacing w:val="-7"/>
        </w:rPr>
        <w:t xml:space="preserve"> </w:t>
      </w:r>
      <w:r>
        <w:t>meaning</w:t>
      </w:r>
      <w:r>
        <w:rPr>
          <w:spacing w:val="-7"/>
        </w:rPr>
        <w:t xml:space="preserve"> </w:t>
      </w:r>
      <w:r>
        <w:t>the</w:t>
      </w:r>
      <w:r>
        <w:rPr>
          <w:spacing w:val="-7"/>
        </w:rPr>
        <w:t xml:space="preserve"> </w:t>
      </w:r>
      <w:r>
        <w:t>king</w:t>
      </w:r>
      <w:r>
        <w:rPr>
          <w:spacing w:val="-7"/>
        </w:rPr>
        <w:t xml:space="preserve"> </w:t>
      </w:r>
      <w:r>
        <w:t>of</w:t>
      </w:r>
      <w:r>
        <w:rPr>
          <w:spacing w:val="-7"/>
        </w:rPr>
        <w:t xml:space="preserve"> </w:t>
      </w:r>
      <w:r>
        <w:t>kings,</w:t>
      </w:r>
      <w:r>
        <w:rPr>
          <w:spacing w:val="-7"/>
        </w:rPr>
        <w:t xml:space="preserve"> </w:t>
      </w:r>
      <w:r>
        <w:t>and</w:t>
      </w:r>
      <w:r>
        <w:rPr>
          <w:spacing w:val="-7"/>
        </w:rPr>
        <w:t xml:space="preserve"> </w:t>
      </w:r>
      <w:r>
        <w:t>whose</w:t>
      </w:r>
      <w:r>
        <w:rPr>
          <w:spacing w:val="-52"/>
        </w:rPr>
        <w:t xml:space="preserve"> </w:t>
      </w:r>
      <w:r>
        <w:t>name</w:t>
      </w:r>
      <w:r>
        <w:rPr>
          <w:spacing w:val="-9"/>
        </w:rPr>
        <w:t xml:space="preserve"> </w:t>
      </w:r>
      <w:r>
        <w:t>was</w:t>
      </w:r>
      <w:r>
        <w:rPr>
          <w:spacing w:val="-9"/>
        </w:rPr>
        <w:t xml:space="preserve"> </w:t>
      </w:r>
      <w:r>
        <w:t>Kublai.</w:t>
      </w:r>
      <w:r>
        <w:rPr>
          <w:spacing w:val="-8"/>
        </w:rPr>
        <w:t xml:space="preserve"> </w:t>
      </w:r>
      <w:r>
        <w:t>They,</w:t>
      </w:r>
      <w:r>
        <w:rPr>
          <w:spacing w:val="-9"/>
        </w:rPr>
        <w:t xml:space="preserve"> </w:t>
      </w:r>
      <w:r>
        <w:t>on</w:t>
      </w:r>
      <w:r>
        <w:rPr>
          <w:spacing w:val="-9"/>
        </w:rPr>
        <w:t xml:space="preserve"> </w:t>
      </w:r>
      <w:r>
        <w:t>meeting</w:t>
      </w:r>
      <w:r>
        <w:rPr>
          <w:spacing w:val="-8"/>
        </w:rPr>
        <w:t xml:space="preserve"> </w:t>
      </w:r>
      <w:r>
        <w:t>the</w:t>
      </w:r>
      <w:r>
        <w:rPr>
          <w:spacing w:val="-9"/>
        </w:rPr>
        <w:t xml:space="preserve"> </w:t>
      </w:r>
      <w:r>
        <w:t>brothers,</w:t>
      </w:r>
      <w:r>
        <w:rPr>
          <w:spacing w:val="-9"/>
        </w:rPr>
        <w:t xml:space="preserve"> </w:t>
      </w:r>
      <w:r>
        <w:t>felt</w:t>
      </w:r>
      <w:r>
        <w:rPr>
          <w:spacing w:val="-8"/>
        </w:rPr>
        <w:t xml:space="preserve"> </w:t>
      </w:r>
      <w:r>
        <w:t>not</w:t>
      </w:r>
      <w:r>
        <w:rPr>
          <w:spacing w:val="-9"/>
        </w:rPr>
        <w:t xml:space="preserve"> </w:t>
      </w:r>
      <w:r>
        <w:t>a</w:t>
      </w:r>
      <w:r>
        <w:rPr>
          <w:spacing w:val="-9"/>
        </w:rPr>
        <w:t xml:space="preserve"> </w:t>
      </w:r>
      <w:r>
        <w:t>little</w:t>
      </w:r>
      <w:r>
        <w:rPr>
          <w:spacing w:val="-8"/>
        </w:rPr>
        <w:t xml:space="preserve"> </w:t>
      </w:r>
      <w:r>
        <w:t>wonder,</w:t>
      </w:r>
      <w:r>
        <w:rPr>
          <w:spacing w:val="-9"/>
        </w:rPr>
        <w:t xml:space="preserve"> </w:t>
      </w:r>
      <w:r>
        <w:t>having</w:t>
      </w:r>
      <w:r>
        <w:rPr>
          <w:spacing w:val="-9"/>
        </w:rPr>
        <w:t xml:space="preserve"> </w:t>
      </w:r>
      <w:r>
        <w:t>never</w:t>
      </w:r>
      <w:r>
        <w:rPr>
          <w:spacing w:val="-8"/>
        </w:rPr>
        <w:t xml:space="preserve"> </w:t>
      </w:r>
      <w:r>
        <w:t>seen</w:t>
      </w:r>
      <w:r>
        <w:rPr>
          <w:spacing w:val="-9"/>
        </w:rPr>
        <w:t xml:space="preserve"> </w:t>
      </w:r>
      <w:r>
        <w:t>any</w:t>
      </w:r>
      <w:r>
        <w:rPr>
          <w:spacing w:val="-9"/>
        </w:rPr>
        <w:t xml:space="preserve"> </w:t>
      </w:r>
      <w:r>
        <w:t>men</w:t>
      </w:r>
      <w:r>
        <w:rPr>
          <w:spacing w:val="-8"/>
        </w:rPr>
        <w:t xml:space="preserve"> </w:t>
      </w:r>
      <w:r>
        <w:t>from</w:t>
      </w:r>
      <w:r>
        <w:rPr>
          <w:spacing w:val="-9"/>
        </w:rPr>
        <w:t xml:space="preserve"> </w:t>
      </w:r>
      <w:r>
        <w:t>the</w:t>
      </w:r>
      <w:r>
        <w:rPr>
          <w:spacing w:val="-9"/>
        </w:rPr>
        <w:t xml:space="preserve"> </w:t>
      </w:r>
      <w:r>
        <w:t>Latin</w:t>
      </w:r>
      <w:r>
        <w:rPr>
          <w:spacing w:val="1"/>
        </w:rPr>
        <w:t xml:space="preserve"> </w:t>
      </w:r>
      <w:r>
        <w:t>countries. And dressing them courteously, they besought that they would accompany the embassy to the khan,</w:t>
      </w:r>
      <w:r>
        <w:rPr>
          <w:spacing w:val="1"/>
        </w:rPr>
        <w:t xml:space="preserve"> </w:t>
      </w:r>
      <w:r>
        <w:t>promising</w:t>
      </w:r>
      <w:r>
        <w:rPr>
          <w:spacing w:val="-3"/>
        </w:rPr>
        <w:t xml:space="preserve"> </w:t>
      </w:r>
      <w:r>
        <w:t>much</w:t>
      </w:r>
      <w:r>
        <w:rPr>
          <w:spacing w:val="-3"/>
        </w:rPr>
        <w:t xml:space="preserve"> </w:t>
      </w:r>
      <w:r>
        <w:t>honour</w:t>
      </w:r>
      <w:r>
        <w:rPr>
          <w:spacing w:val="-3"/>
        </w:rPr>
        <w:t xml:space="preserve"> </w:t>
      </w:r>
      <w:r>
        <w:t>and</w:t>
      </w:r>
      <w:r>
        <w:rPr>
          <w:spacing w:val="-3"/>
        </w:rPr>
        <w:t xml:space="preserve"> </w:t>
      </w:r>
      <w:r>
        <w:t>wealth,</w:t>
      </w:r>
      <w:r>
        <w:rPr>
          <w:spacing w:val="-3"/>
        </w:rPr>
        <w:t xml:space="preserve"> </w:t>
      </w:r>
      <w:r>
        <w:t>since,</w:t>
      </w:r>
      <w:r>
        <w:rPr>
          <w:spacing w:val="-2"/>
        </w:rPr>
        <w:t xml:space="preserve"> </w:t>
      </w:r>
      <w:r>
        <w:t>though</w:t>
      </w:r>
      <w:r>
        <w:rPr>
          <w:spacing w:val="-3"/>
        </w:rPr>
        <w:t xml:space="preserve"> </w:t>
      </w:r>
      <w:r>
        <w:t>wonderfully</w:t>
      </w:r>
      <w:r>
        <w:rPr>
          <w:spacing w:val="-3"/>
        </w:rPr>
        <w:t xml:space="preserve"> </w:t>
      </w:r>
      <w:r>
        <w:t>desirous,</w:t>
      </w:r>
      <w:r>
        <w:rPr>
          <w:spacing w:val="-3"/>
        </w:rPr>
        <w:t xml:space="preserve"> </w:t>
      </w:r>
      <w:r>
        <w:t>he</w:t>
      </w:r>
      <w:r>
        <w:rPr>
          <w:spacing w:val="-3"/>
        </w:rPr>
        <w:t xml:space="preserve"> </w:t>
      </w:r>
      <w:r>
        <w:t>had</w:t>
      </w:r>
      <w:r>
        <w:rPr>
          <w:spacing w:val="-2"/>
        </w:rPr>
        <w:t xml:space="preserve"> </w:t>
      </w:r>
      <w:r>
        <w:t>never</w:t>
      </w:r>
      <w:r>
        <w:rPr>
          <w:spacing w:val="-3"/>
        </w:rPr>
        <w:t xml:space="preserve"> </w:t>
      </w:r>
      <w:r>
        <w:t>seen</w:t>
      </w:r>
      <w:r>
        <w:rPr>
          <w:spacing w:val="-3"/>
        </w:rPr>
        <w:t xml:space="preserve"> </w:t>
      </w:r>
      <w:r>
        <w:t>one</w:t>
      </w:r>
      <w:r>
        <w:rPr>
          <w:spacing w:val="-3"/>
        </w:rPr>
        <w:t xml:space="preserve"> </w:t>
      </w:r>
      <w:r>
        <w:t>of</w:t>
      </w:r>
      <w:r>
        <w:rPr>
          <w:spacing w:val="-3"/>
        </w:rPr>
        <w:t xml:space="preserve"> </w:t>
      </w:r>
      <w:r>
        <w:t>their</w:t>
      </w:r>
      <w:r>
        <w:rPr>
          <w:spacing w:val="-3"/>
        </w:rPr>
        <w:t xml:space="preserve"> </w:t>
      </w:r>
      <w:r>
        <w:t>nation.</w:t>
      </w:r>
      <w:r w:rsidR="00FA16D1">
        <w:t xml:space="preserve"> </w:t>
      </w:r>
      <w:r>
        <w:t>The</w:t>
      </w:r>
      <w:r>
        <w:rPr>
          <w:spacing w:val="-9"/>
        </w:rPr>
        <w:t xml:space="preserve"> </w:t>
      </w:r>
      <w:r>
        <w:t>Venetians</w:t>
      </w:r>
      <w:r>
        <w:rPr>
          <w:spacing w:val="-8"/>
        </w:rPr>
        <w:t xml:space="preserve"> </w:t>
      </w:r>
      <w:r>
        <w:t>made</w:t>
      </w:r>
      <w:r>
        <w:rPr>
          <w:spacing w:val="-8"/>
        </w:rPr>
        <w:t xml:space="preserve"> </w:t>
      </w:r>
      <w:r>
        <w:t>a</w:t>
      </w:r>
      <w:r>
        <w:rPr>
          <w:spacing w:val="-8"/>
        </w:rPr>
        <w:t xml:space="preserve"> </w:t>
      </w:r>
      <w:r>
        <w:t>suitable</w:t>
      </w:r>
      <w:r>
        <w:rPr>
          <w:spacing w:val="-8"/>
        </w:rPr>
        <w:t xml:space="preserve"> </w:t>
      </w:r>
      <w:r>
        <w:t>answer,</w:t>
      </w:r>
      <w:r>
        <w:rPr>
          <w:spacing w:val="-8"/>
        </w:rPr>
        <w:t xml:space="preserve"> </w:t>
      </w:r>
      <w:r>
        <w:t>and</w:t>
      </w:r>
      <w:r>
        <w:rPr>
          <w:spacing w:val="-8"/>
        </w:rPr>
        <w:t xml:space="preserve"> </w:t>
      </w:r>
      <w:r>
        <w:t>frankly</w:t>
      </w:r>
      <w:r>
        <w:rPr>
          <w:spacing w:val="-8"/>
        </w:rPr>
        <w:t xml:space="preserve"> </w:t>
      </w:r>
      <w:r>
        <w:t>agreed</w:t>
      </w:r>
      <w:r>
        <w:rPr>
          <w:spacing w:val="-8"/>
        </w:rPr>
        <w:t xml:space="preserve"> </w:t>
      </w:r>
      <w:r>
        <w:t>to</w:t>
      </w:r>
      <w:r>
        <w:rPr>
          <w:spacing w:val="-8"/>
        </w:rPr>
        <w:t xml:space="preserve"> </w:t>
      </w:r>
      <w:r>
        <w:t>comply</w:t>
      </w:r>
      <w:r>
        <w:rPr>
          <w:spacing w:val="-9"/>
        </w:rPr>
        <w:t xml:space="preserve"> </w:t>
      </w:r>
      <w:r>
        <w:t>with</w:t>
      </w:r>
      <w:r>
        <w:rPr>
          <w:spacing w:val="-8"/>
        </w:rPr>
        <w:t xml:space="preserve"> </w:t>
      </w:r>
      <w:r>
        <w:t>the</w:t>
      </w:r>
      <w:r>
        <w:rPr>
          <w:spacing w:val="-8"/>
        </w:rPr>
        <w:t xml:space="preserve"> </w:t>
      </w:r>
      <w:r>
        <w:t>request.</w:t>
      </w:r>
      <w:r>
        <w:rPr>
          <w:spacing w:val="-8"/>
        </w:rPr>
        <w:t xml:space="preserve"> </w:t>
      </w:r>
      <w:r>
        <w:t>They</w:t>
      </w:r>
      <w:r>
        <w:rPr>
          <w:spacing w:val="-8"/>
        </w:rPr>
        <w:t xml:space="preserve"> </w:t>
      </w:r>
      <w:r>
        <w:t>set</w:t>
      </w:r>
      <w:r>
        <w:rPr>
          <w:spacing w:val="-8"/>
        </w:rPr>
        <w:t xml:space="preserve"> </w:t>
      </w:r>
      <w:r>
        <w:t>out</w:t>
      </w:r>
      <w:r>
        <w:rPr>
          <w:spacing w:val="-8"/>
        </w:rPr>
        <w:t xml:space="preserve"> </w:t>
      </w:r>
      <w:r>
        <w:t>and</w:t>
      </w:r>
      <w:r>
        <w:rPr>
          <w:spacing w:val="-8"/>
        </w:rPr>
        <w:t xml:space="preserve"> </w:t>
      </w:r>
      <w:r>
        <w:t>continued</w:t>
      </w:r>
      <w:r>
        <w:rPr>
          <w:spacing w:val="1"/>
        </w:rPr>
        <w:t xml:space="preserve"> </w:t>
      </w:r>
      <w:r>
        <w:t>a</w:t>
      </w:r>
      <w:r>
        <w:rPr>
          <w:spacing w:val="-7"/>
        </w:rPr>
        <w:t xml:space="preserve"> </w:t>
      </w:r>
      <w:r>
        <w:t>whole</w:t>
      </w:r>
      <w:r>
        <w:rPr>
          <w:spacing w:val="-6"/>
        </w:rPr>
        <w:t xml:space="preserve"> </w:t>
      </w:r>
      <w:r>
        <w:t>year</w:t>
      </w:r>
      <w:r>
        <w:rPr>
          <w:spacing w:val="-6"/>
        </w:rPr>
        <w:t xml:space="preserve"> </w:t>
      </w:r>
      <w:r>
        <w:t>travelling</w:t>
      </w:r>
      <w:r>
        <w:rPr>
          <w:spacing w:val="-7"/>
        </w:rPr>
        <w:t xml:space="preserve"> </w:t>
      </w:r>
      <w:r>
        <w:t>in</w:t>
      </w:r>
      <w:r>
        <w:rPr>
          <w:spacing w:val="-6"/>
        </w:rPr>
        <w:t xml:space="preserve"> </w:t>
      </w:r>
      <w:r>
        <w:t>a</w:t>
      </w:r>
      <w:r>
        <w:rPr>
          <w:spacing w:val="-6"/>
        </w:rPr>
        <w:t xml:space="preserve"> </w:t>
      </w:r>
      <w:r>
        <w:t>north-eastern</w:t>
      </w:r>
      <w:r>
        <w:rPr>
          <w:spacing w:val="-7"/>
        </w:rPr>
        <w:t xml:space="preserve"> </w:t>
      </w:r>
      <w:r>
        <w:t>direction;</w:t>
      </w:r>
      <w:r>
        <w:rPr>
          <w:spacing w:val="-6"/>
        </w:rPr>
        <w:t xml:space="preserve"> </w:t>
      </w:r>
      <w:r>
        <w:t>and</w:t>
      </w:r>
      <w:r>
        <w:rPr>
          <w:spacing w:val="-6"/>
        </w:rPr>
        <w:t xml:space="preserve"> </w:t>
      </w:r>
      <w:r>
        <w:t>though</w:t>
      </w:r>
      <w:r>
        <w:rPr>
          <w:spacing w:val="-7"/>
        </w:rPr>
        <w:t xml:space="preserve"> </w:t>
      </w:r>
      <w:r>
        <w:t>much</w:t>
      </w:r>
      <w:r>
        <w:rPr>
          <w:spacing w:val="-6"/>
        </w:rPr>
        <w:t xml:space="preserve"> </w:t>
      </w:r>
      <w:r>
        <w:t>delayed</w:t>
      </w:r>
      <w:r>
        <w:rPr>
          <w:spacing w:val="-6"/>
        </w:rPr>
        <w:t xml:space="preserve"> </w:t>
      </w:r>
      <w:r>
        <w:t>by</w:t>
      </w:r>
      <w:r>
        <w:rPr>
          <w:spacing w:val="-7"/>
        </w:rPr>
        <w:t xml:space="preserve"> </w:t>
      </w:r>
      <w:r>
        <w:t>heavy</w:t>
      </w:r>
      <w:r>
        <w:rPr>
          <w:spacing w:val="-6"/>
        </w:rPr>
        <w:t xml:space="preserve"> </w:t>
      </w:r>
      <w:r>
        <w:t>snows</w:t>
      </w:r>
      <w:r>
        <w:rPr>
          <w:spacing w:val="-6"/>
        </w:rPr>
        <w:t xml:space="preserve"> </w:t>
      </w:r>
      <w:r>
        <w:t>and</w:t>
      </w:r>
      <w:r>
        <w:rPr>
          <w:spacing w:val="-7"/>
        </w:rPr>
        <w:t xml:space="preserve"> </w:t>
      </w:r>
      <w:r>
        <w:t>the</w:t>
      </w:r>
      <w:r>
        <w:rPr>
          <w:spacing w:val="-6"/>
        </w:rPr>
        <w:t xml:space="preserve"> </w:t>
      </w:r>
      <w:r>
        <w:t>swelling</w:t>
      </w:r>
      <w:r>
        <w:rPr>
          <w:spacing w:val="-6"/>
        </w:rPr>
        <w:t xml:space="preserve"> </w:t>
      </w:r>
      <w:r>
        <w:t>of</w:t>
      </w:r>
      <w:r w:rsidR="00FA16D1">
        <w:t xml:space="preserve"> </w:t>
      </w:r>
      <w:r>
        <w:t>rivers,</w:t>
      </w:r>
      <w:r>
        <w:rPr>
          <w:spacing w:val="-6"/>
        </w:rPr>
        <w:t xml:space="preserve"> </w:t>
      </w:r>
      <w:r>
        <w:t>at</w:t>
      </w:r>
      <w:r>
        <w:rPr>
          <w:spacing w:val="-6"/>
        </w:rPr>
        <w:t xml:space="preserve"> </w:t>
      </w:r>
      <w:r>
        <w:t>length</w:t>
      </w:r>
      <w:r>
        <w:rPr>
          <w:spacing w:val="-5"/>
        </w:rPr>
        <w:t xml:space="preserve"> </w:t>
      </w:r>
      <w:r>
        <w:t>reached</w:t>
      </w:r>
      <w:r>
        <w:rPr>
          <w:spacing w:val="-6"/>
        </w:rPr>
        <w:t xml:space="preserve"> </w:t>
      </w:r>
      <w:r>
        <w:t>the</w:t>
      </w:r>
      <w:r>
        <w:rPr>
          <w:spacing w:val="-5"/>
        </w:rPr>
        <w:t xml:space="preserve"> </w:t>
      </w:r>
      <w:r>
        <w:t>residence</w:t>
      </w:r>
      <w:r>
        <w:rPr>
          <w:spacing w:val="-6"/>
        </w:rPr>
        <w:t xml:space="preserve"> </w:t>
      </w:r>
      <w:r>
        <w:t>of</w:t>
      </w:r>
      <w:r>
        <w:rPr>
          <w:spacing w:val="-5"/>
        </w:rPr>
        <w:t xml:space="preserve"> </w:t>
      </w:r>
      <w:r>
        <w:t>that</w:t>
      </w:r>
      <w:r>
        <w:rPr>
          <w:spacing w:val="-6"/>
        </w:rPr>
        <w:t xml:space="preserve"> </w:t>
      </w:r>
      <w:r>
        <w:t>mighty</w:t>
      </w:r>
      <w:r>
        <w:rPr>
          <w:spacing w:val="-5"/>
        </w:rPr>
        <w:t xml:space="preserve"> </w:t>
      </w:r>
      <w:r>
        <w:t>monarch,</w:t>
      </w:r>
      <w:r>
        <w:rPr>
          <w:spacing w:val="-6"/>
        </w:rPr>
        <w:t xml:space="preserve"> </w:t>
      </w:r>
      <w:r>
        <w:t>having</w:t>
      </w:r>
      <w:r>
        <w:rPr>
          <w:spacing w:val="-5"/>
        </w:rPr>
        <w:t xml:space="preserve"> </w:t>
      </w:r>
      <w:r>
        <w:t>beheld</w:t>
      </w:r>
      <w:r>
        <w:rPr>
          <w:spacing w:val="-6"/>
        </w:rPr>
        <w:t xml:space="preserve"> </w:t>
      </w:r>
      <w:r>
        <w:t>on</w:t>
      </w:r>
      <w:r>
        <w:rPr>
          <w:spacing w:val="-5"/>
        </w:rPr>
        <w:t xml:space="preserve"> </w:t>
      </w:r>
      <w:r>
        <w:t>their</w:t>
      </w:r>
      <w:r>
        <w:rPr>
          <w:spacing w:val="-6"/>
        </w:rPr>
        <w:t xml:space="preserve"> </w:t>
      </w:r>
      <w:r>
        <w:t>way</w:t>
      </w:r>
      <w:r>
        <w:rPr>
          <w:spacing w:val="-6"/>
        </w:rPr>
        <w:t xml:space="preserve"> </w:t>
      </w:r>
      <w:r>
        <w:t>many</w:t>
      </w:r>
      <w:r>
        <w:rPr>
          <w:spacing w:val="-5"/>
        </w:rPr>
        <w:t xml:space="preserve"> </w:t>
      </w:r>
      <w:r>
        <w:t>wonderful</w:t>
      </w:r>
      <w:r>
        <w:rPr>
          <w:spacing w:val="-6"/>
        </w:rPr>
        <w:t xml:space="preserve"> </w:t>
      </w:r>
      <w:r>
        <w:t>objects,</w:t>
      </w:r>
      <w:r>
        <w:rPr>
          <w:spacing w:val="-52"/>
        </w:rPr>
        <w:t xml:space="preserve"> </w:t>
      </w:r>
      <w:r>
        <w:t>which</w:t>
      </w:r>
      <w:r>
        <w:rPr>
          <w:spacing w:val="-7"/>
        </w:rPr>
        <w:t xml:space="preserve"> </w:t>
      </w:r>
      <w:r>
        <w:t>will</w:t>
      </w:r>
      <w:r>
        <w:rPr>
          <w:spacing w:val="-6"/>
        </w:rPr>
        <w:t xml:space="preserve"> </w:t>
      </w:r>
      <w:r>
        <w:t>be</w:t>
      </w:r>
      <w:r>
        <w:rPr>
          <w:spacing w:val="-6"/>
        </w:rPr>
        <w:t xml:space="preserve"> </w:t>
      </w:r>
      <w:r>
        <w:t>described</w:t>
      </w:r>
      <w:r>
        <w:rPr>
          <w:spacing w:val="-6"/>
        </w:rPr>
        <w:t xml:space="preserve"> </w:t>
      </w:r>
      <w:r>
        <w:t>hereafter</w:t>
      </w:r>
      <w:r>
        <w:rPr>
          <w:spacing w:val="-6"/>
        </w:rPr>
        <w:t xml:space="preserve"> </w:t>
      </w:r>
      <w:r>
        <w:t>in</w:t>
      </w:r>
      <w:r>
        <w:rPr>
          <w:spacing w:val="-6"/>
        </w:rPr>
        <w:t xml:space="preserve"> </w:t>
      </w:r>
      <w:r>
        <w:t>this</w:t>
      </w:r>
      <w:r>
        <w:rPr>
          <w:spacing w:val="-6"/>
        </w:rPr>
        <w:t xml:space="preserve"> </w:t>
      </w:r>
      <w:r>
        <w:t>book.</w:t>
      </w:r>
    </w:p>
    <w:p w14:paraId="2FC5E9D8" w14:textId="77777777" w:rsidR="000276C6" w:rsidRDefault="000276C6" w:rsidP="000276C6">
      <w:pPr>
        <w:pStyle w:val="BodyText"/>
        <w:spacing w:before="1"/>
        <w:rPr>
          <w:sz w:val="12"/>
        </w:rPr>
      </w:pPr>
    </w:p>
    <w:p w14:paraId="56A8DFDB" w14:textId="77777777" w:rsidR="000276C6" w:rsidRPr="00FA16D1" w:rsidRDefault="000276C6" w:rsidP="00FA16D1">
      <w:pPr>
        <w:pStyle w:val="Heading4"/>
      </w:pPr>
      <w:r w:rsidRPr="00FA16D1">
        <w:t>III—Their Reception</w:t>
      </w:r>
    </w:p>
    <w:p w14:paraId="27A0ACFA" w14:textId="73CFBCF2" w:rsidR="000276C6" w:rsidRDefault="000276C6" w:rsidP="00FA16D1">
      <w:pPr>
        <w:pStyle w:val="Body"/>
      </w:pPr>
      <w:r>
        <w:t>Kublai, illustrious for his benignity, received the brothers kindly and joyfully, being very desirous to see Lat-</w:t>
      </w:r>
      <w:r>
        <w:rPr>
          <w:spacing w:val="-52"/>
        </w:rPr>
        <w:t xml:space="preserve"> </w:t>
      </w:r>
      <w:r>
        <w:t>ins. He urgently inquired what sort of emperor they had, how he lived and administered justice; asking questions</w:t>
      </w:r>
      <w:r>
        <w:rPr>
          <w:spacing w:val="1"/>
        </w:rPr>
        <w:t xml:space="preserve"> </w:t>
      </w:r>
      <w:r>
        <w:t>also</w:t>
      </w:r>
      <w:r>
        <w:rPr>
          <w:spacing w:val="-4"/>
        </w:rPr>
        <w:t xml:space="preserve"> </w:t>
      </w:r>
      <w:r>
        <w:t>respecting</w:t>
      </w:r>
      <w:r>
        <w:rPr>
          <w:spacing w:val="-4"/>
        </w:rPr>
        <w:t xml:space="preserve"> </w:t>
      </w:r>
      <w:r>
        <w:t>the</w:t>
      </w:r>
      <w:r>
        <w:rPr>
          <w:spacing w:val="-3"/>
        </w:rPr>
        <w:t xml:space="preserve"> </w:t>
      </w:r>
      <w:r>
        <w:t>supreme</w:t>
      </w:r>
      <w:r>
        <w:rPr>
          <w:spacing w:val="-4"/>
        </w:rPr>
        <w:t xml:space="preserve"> </w:t>
      </w:r>
      <w:r>
        <w:t>pontiff,</w:t>
      </w:r>
      <w:r>
        <w:rPr>
          <w:spacing w:val="-4"/>
        </w:rPr>
        <w:t xml:space="preserve"> </w:t>
      </w:r>
      <w:r>
        <w:t>and</w:t>
      </w:r>
      <w:r>
        <w:rPr>
          <w:spacing w:val="-4"/>
        </w:rPr>
        <w:t xml:space="preserve"> </w:t>
      </w:r>
      <w:r>
        <w:t>all</w:t>
      </w:r>
      <w:r>
        <w:rPr>
          <w:spacing w:val="-3"/>
        </w:rPr>
        <w:t xml:space="preserve"> </w:t>
      </w:r>
      <w:r>
        <w:t>the</w:t>
      </w:r>
      <w:r>
        <w:rPr>
          <w:spacing w:val="-4"/>
        </w:rPr>
        <w:t xml:space="preserve"> </w:t>
      </w:r>
      <w:r>
        <w:t>acts</w:t>
      </w:r>
      <w:r>
        <w:rPr>
          <w:spacing w:val="-4"/>
        </w:rPr>
        <w:t xml:space="preserve"> </w:t>
      </w:r>
      <w:r>
        <w:t>and</w:t>
      </w:r>
      <w:r>
        <w:rPr>
          <w:spacing w:val="-3"/>
        </w:rPr>
        <w:t xml:space="preserve"> </w:t>
      </w:r>
      <w:r>
        <w:t>manners</w:t>
      </w:r>
      <w:r>
        <w:rPr>
          <w:spacing w:val="-4"/>
        </w:rPr>
        <w:t xml:space="preserve"> </w:t>
      </w:r>
      <w:r>
        <w:t>of</w:t>
      </w:r>
      <w:r>
        <w:rPr>
          <w:spacing w:val="-4"/>
        </w:rPr>
        <w:t xml:space="preserve"> </w:t>
      </w:r>
      <w:r>
        <w:t>the</w:t>
      </w:r>
      <w:r>
        <w:rPr>
          <w:spacing w:val="-3"/>
        </w:rPr>
        <w:t xml:space="preserve"> </w:t>
      </w:r>
      <w:r>
        <w:t>Christians—to</w:t>
      </w:r>
      <w:r>
        <w:rPr>
          <w:spacing w:val="-4"/>
        </w:rPr>
        <w:t xml:space="preserve"> </w:t>
      </w:r>
      <w:r>
        <w:t>which</w:t>
      </w:r>
      <w:r>
        <w:rPr>
          <w:spacing w:val="-4"/>
        </w:rPr>
        <w:t xml:space="preserve"> </w:t>
      </w:r>
      <w:r>
        <w:t>they</w:t>
      </w:r>
      <w:r>
        <w:rPr>
          <w:spacing w:val="-3"/>
        </w:rPr>
        <w:t xml:space="preserve"> </w:t>
      </w:r>
      <w:r>
        <w:t>made</w:t>
      </w:r>
      <w:r>
        <w:rPr>
          <w:spacing w:val="-4"/>
        </w:rPr>
        <w:t xml:space="preserve"> </w:t>
      </w:r>
      <w:r>
        <w:t>judicious</w:t>
      </w:r>
      <w:r>
        <w:rPr>
          <w:spacing w:val="-52"/>
        </w:rPr>
        <w:t xml:space="preserve"> </w:t>
      </w:r>
      <w:r>
        <w:t>replies</w:t>
      </w:r>
      <w:r>
        <w:rPr>
          <w:spacing w:val="-7"/>
        </w:rPr>
        <w:t xml:space="preserve"> </w:t>
      </w:r>
      <w:r>
        <w:t>in</w:t>
      </w:r>
      <w:r>
        <w:rPr>
          <w:spacing w:val="-6"/>
        </w:rPr>
        <w:t xml:space="preserve"> </w:t>
      </w:r>
      <w:r>
        <w:t>the</w:t>
      </w:r>
      <w:r>
        <w:rPr>
          <w:spacing w:val="-6"/>
        </w:rPr>
        <w:t xml:space="preserve"> </w:t>
      </w:r>
      <w:r>
        <w:t>Tartar</w:t>
      </w:r>
      <w:r>
        <w:rPr>
          <w:spacing w:val="-6"/>
        </w:rPr>
        <w:t xml:space="preserve"> </w:t>
      </w:r>
      <w:r>
        <w:t>language,</w:t>
      </w:r>
      <w:r>
        <w:rPr>
          <w:spacing w:val="-6"/>
        </w:rPr>
        <w:t xml:space="preserve"> </w:t>
      </w:r>
      <w:r>
        <w:t>which</w:t>
      </w:r>
      <w:r>
        <w:rPr>
          <w:spacing w:val="-6"/>
        </w:rPr>
        <w:t xml:space="preserve"> </w:t>
      </w:r>
      <w:r>
        <w:t>they</w:t>
      </w:r>
      <w:r>
        <w:rPr>
          <w:spacing w:val="-6"/>
        </w:rPr>
        <w:t xml:space="preserve"> </w:t>
      </w:r>
      <w:r>
        <w:t>had</w:t>
      </w:r>
      <w:r>
        <w:rPr>
          <w:spacing w:val="-6"/>
        </w:rPr>
        <w:t xml:space="preserve"> </w:t>
      </w:r>
      <w:r>
        <w:t>learned.</w:t>
      </w:r>
    </w:p>
    <w:p w14:paraId="039082EF" w14:textId="77777777" w:rsidR="00FA16D1" w:rsidRDefault="00FA16D1" w:rsidP="00FA16D1">
      <w:pPr>
        <w:pStyle w:val="Body"/>
      </w:pPr>
    </w:p>
    <w:p w14:paraId="5A18B32F" w14:textId="77777777" w:rsidR="000276C6" w:rsidRDefault="000276C6" w:rsidP="00FA16D1">
      <w:pPr>
        <w:pStyle w:val="Heading4"/>
      </w:pPr>
      <w:r>
        <w:t>IV—Sent</w:t>
      </w:r>
      <w:r>
        <w:rPr>
          <w:spacing w:val="-14"/>
        </w:rPr>
        <w:t xml:space="preserve"> </w:t>
      </w:r>
      <w:r>
        <w:t>back</w:t>
      </w:r>
      <w:r>
        <w:rPr>
          <w:spacing w:val="-14"/>
        </w:rPr>
        <w:t xml:space="preserve"> </w:t>
      </w:r>
      <w:r>
        <w:t>on</w:t>
      </w:r>
      <w:r>
        <w:rPr>
          <w:spacing w:val="-14"/>
        </w:rPr>
        <w:t xml:space="preserve"> </w:t>
      </w:r>
      <w:r>
        <w:t>an</w:t>
      </w:r>
      <w:r>
        <w:rPr>
          <w:spacing w:val="-14"/>
        </w:rPr>
        <w:t xml:space="preserve"> </w:t>
      </w:r>
      <w:r>
        <w:t>Embassy</w:t>
      </w:r>
      <w:r>
        <w:rPr>
          <w:spacing w:val="-13"/>
        </w:rPr>
        <w:t xml:space="preserve"> </w:t>
      </w:r>
      <w:r>
        <w:t>to</w:t>
      </w:r>
      <w:r>
        <w:rPr>
          <w:spacing w:val="-14"/>
        </w:rPr>
        <w:t xml:space="preserve"> </w:t>
      </w:r>
      <w:r>
        <w:t>the</w:t>
      </w:r>
      <w:r>
        <w:rPr>
          <w:spacing w:val="-14"/>
        </w:rPr>
        <w:t xml:space="preserve"> </w:t>
      </w:r>
      <w:r>
        <w:t>Pope</w:t>
      </w:r>
    </w:p>
    <w:p w14:paraId="327DBDF6" w14:textId="26BE409E" w:rsidR="000276C6" w:rsidRDefault="000276C6" w:rsidP="00FA16D1">
      <w:pPr>
        <w:pStyle w:val="Body"/>
      </w:pPr>
      <w:r>
        <w:t>This</w:t>
      </w:r>
      <w:r>
        <w:rPr>
          <w:spacing w:val="-7"/>
        </w:rPr>
        <w:t xml:space="preserve"> </w:t>
      </w:r>
      <w:r>
        <w:t>great</w:t>
      </w:r>
      <w:r>
        <w:rPr>
          <w:spacing w:val="-6"/>
        </w:rPr>
        <w:t xml:space="preserve"> </w:t>
      </w:r>
      <w:r>
        <w:t>king</w:t>
      </w:r>
      <w:r>
        <w:rPr>
          <w:spacing w:val="-6"/>
        </w:rPr>
        <w:t xml:space="preserve"> </w:t>
      </w:r>
      <w:r>
        <w:t>and</w:t>
      </w:r>
      <w:r>
        <w:rPr>
          <w:spacing w:val="-6"/>
        </w:rPr>
        <w:t xml:space="preserve"> </w:t>
      </w:r>
      <w:r>
        <w:t>master</w:t>
      </w:r>
      <w:r>
        <w:rPr>
          <w:spacing w:val="-7"/>
        </w:rPr>
        <w:t xml:space="preserve"> </w:t>
      </w:r>
      <w:r>
        <w:t>of</w:t>
      </w:r>
      <w:r>
        <w:rPr>
          <w:spacing w:val="-6"/>
        </w:rPr>
        <w:t xml:space="preserve"> </w:t>
      </w:r>
      <w:r>
        <w:t>all</w:t>
      </w:r>
      <w:r>
        <w:rPr>
          <w:spacing w:val="-6"/>
        </w:rPr>
        <w:t xml:space="preserve"> </w:t>
      </w:r>
      <w:r>
        <w:t>the</w:t>
      </w:r>
      <w:r>
        <w:rPr>
          <w:spacing w:val="-6"/>
        </w:rPr>
        <w:t xml:space="preserve"> </w:t>
      </w:r>
      <w:r>
        <w:t>Tartars</w:t>
      </w:r>
      <w:r>
        <w:rPr>
          <w:spacing w:val="-6"/>
        </w:rPr>
        <w:t xml:space="preserve"> </w:t>
      </w:r>
      <w:r>
        <w:t>in</w:t>
      </w:r>
      <w:r>
        <w:rPr>
          <w:spacing w:val="-7"/>
        </w:rPr>
        <w:t xml:space="preserve"> </w:t>
      </w:r>
      <w:r>
        <w:t>the</w:t>
      </w:r>
      <w:r>
        <w:rPr>
          <w:spacing w:val="-6"/>
        </w:rPr>
        <w:t xml:space="preserve"> </w:t>
      </w:r>
      <w:r>
        <w:t>world,</w:t>
      </w:r>
      <w:r>
        <w:rPr>
          <w:spacing w:val="-6"/>
        </w:rPr>
        <w:t xml:space="preserve"> </w:t>
      </w:r>
      <w:r>
        <w:t>and</w:t>
      </w:r>
      <w:r>
        <w:rPr>
          <w:spacing w:val="-6"/>
        </w:rPr>
        <w:t xml:space="preserve"> </w:t>
      </w:r>
      <w:r>
        <w:t>of</w:t>
      </w:r>
      <w:r>
        <w:rPr>
          <w:spacing w:val="-6"/>
        </w:rPr>
        <w:t xml:space="preserve"> </w:t>
      </w:r>
      <w:r>
        <w:t>all</w:t>
      </w:r>
      <w:r>
        <w:rPr>
          <w:spacing w:val="-7"/>
        </w:rPr>
        <w:t xml:space="preserve"> </w:t>
      </w:r>
      <w:r>
        <w:t>those</w:t>
      </w:r>
      <w:r>
        <w:rPr>
          <w:spacing w:val="-6"/>
        </w:rPr>
        <w:t xml:space="preserve"> </w:t>
      </w:r>
      <w:r>
        <w:t>regions,</w:t>
      </w:r>
      <w:r>
        <w:rPr>
          <w:spacing w:val="-6"/>
        </w:rPr>
        <w:t xml:space="preserve"> </w:t>
      </w:r>
      <w:r>
        <w:t>being</w:t>
      </w:r>
      <w:r>
        <w:rPr>
          <w:spacing w:val="-6"/>
        </w:rPr>
        <w:t xml:space="preserve"> </w:t>
      </w:r>
      <w:r>
        <w:t>informed</w:t>
      </w:r>
      <w:r>
        <w:rPr>
          <w:spacing w:val="-7"/>
        </w:rPr>
        <w:t xml:space="preserve"> </w:t>
      </w:r>
      <w:r>
        <w:t>respecting</w:t>
      </w:r>
      <w:r>
        <w:rPr>
          <w:spacing w:val="-52"/>
        </w:rPr>
        <w:t xml:space="preserve"> </w:t>
      </w:r>
      <w:r>
        <w:t>the actions of the Latins, was greatly pleased. Calling a council of his barons, he informed them, that he wished</w:t>
      </w:r>
      <w:r>
        <w:rPr>
          <w:spacing w:val="-52"/>
        </w:rPr>
        <w:t xml:space="preserve"> </w:t>
      </w:r>
      <w:r>
        <w:t>to</w:t>
      </w:r>
      <w:r>
        <w:rPr>
          <w:spacing w:val="-4"/>
        </w:rPr>
        <w:t xml:space="preserve"> </w:t>
      </w:r>
      <w:r>
        <w:t>send</w:t>
      </w:r>
      <w:r>
        <w:rPr>
          <w:spacing w:val="-3"/>
        </w:rPr>
        <w:t xml:space="preserve"> </w:t>
      </w:r>
      <w:r>
        <w:t>messengers</w:t>
      </w:r>
      <w:r>
        <w:rPr>
          <w:spacing w:val="-3"/>
        </w:rPr>
        <w:t xml:space="preserve"> </w:t>
      </w:r>
      <w:r>
        <w:t>to</w:t>
      </w:r>
      <w:r>
        <w:rPr>
          <w:spacing w:val="-3"/>
        </w:rPr>
        <w:t xml:space="preserve"> </w:t>
      </w:r>
      <w:r>
        <w:t>the</w:t>
      </w:r>
      <w:r>
        <w:rPr>
          <w:spacing w:val="-3"/>
        </w:rPr>
        <w:t xml:space="preserve"> </w:t>
      </w:r>
      <w:r>
        <w:t>pope,</w:t>
      </w:r>
      <w:r>
        <w:rPr>
          <w:spacing w:val="-3"/>
        </w:rPr>
        <w:t xml:space="preserve"> </w:t>
      </w:r>
      <w:r>
        <w:t>the</w:t>
      </w:r>
      <w:r>
        <w:rPr>
          <w:spacing w:val="-3"/>
        </w:rPr>
        <w:t xml:space="preserve"> </w:t>
      </w:r>
      <w:r>
        <w:t>lord</w:t>
      </w:r>
      <w:r>
        <w:rPr>
          <w:spacing w:val="-3"/>
        </w:rPr>
        <w:t xml:space="preserve"> </w:t>
      </w:r>
      <w:r>
        <w:t>of</w:t>
      </w:r>
      <w:r>
        <w:rPr>
          <w:spacing w:val="-3"/>
        </w:rPr>
        <w:t xml:space="preserve"> </w:t>
      </w:r>
      <w:r>
        <w:t>the</w:t>
      </w:r>
      <w:r>
        <w:rPr>
          <w:spacing w:val="-3"/>
        </w:rPr>
        <w:t xml:space="preserve"> </w:t>
      </w:r>
      <w:r>
        <w:t>Christian;</w:t>
      </w:r>
      <w:r>
        <w:rPr>
          <w:spacing w:val="-3"/>
        </w:rPr>
        <w:t xml:space="preserve"> </w:t>
      </w:r>
      <w:r>
        <w:t>which</w:t>
      </w:r>
      <w:r>
        <w:rPr>
          <w:spacing w:val="-3"/>
        </w:rPr>
        <w:t xml:space="preserve"> </w:t>
      </w:r>
      <w:r>
        <w:t>they</w:t>
      </w:r>
      <w:r>
        <w:rPr>
          <w:spacing w:val="-3"/>
        </w:rPr>
        <w:t xml:space="preserve"> </w:t>
      </w:r>
      <w:r>
        <w:t>unanimously</w:t>
      </w:r>
      <w:r>
        <w:rPr>
          <w:spacing w:val="-3"/>
        </w:rPr>
        <w:t xml:space="preserve"> </w:t>
      </w:r>
      <w:r>
        <w:t>approved.</w:t>
      </w:r>
      <w:r>
        <w:rPr>
          <w:spacing w:val="-3"/>
        </w:rPr>
        <w:t xml:space="preserve"> </w:t>
      </w:r>
      <w:r>
        <w:t>He</w:t>
      </w:r>
      <w:r>
        <w:rPr>
          <w:spacing w:val="-3"/>
        </w:rPr>
        <w:t xml:space="preserve"> </w:t>
      </w:r>
      <w:r>
        <w:t>then</w:t>
      </w:r>
      <w:r>
        <w:rPr>
          <w:spacing w:val="-3"/>
        </w:rPr>
        <w:t xml:space="preserve"> </w:t>
      </w:r>
      <w:r>
        <w:t>asked</w:t>
      </w:r>
      <w:r>
        <w:rPr>
          <w:spacing w:val="-3"/>
        </w:rPr>
        <w:t xml:space="preserve"> </w:t>
      </w:r>
      <w:r>
        <w:t>the</w:t>
      </w:r>
      <w:r w:rsidR="00FA16D1">
        <w:t xml:space="preserve"> </w:t>
      </w:r>
      <w:r>
        <w:t>brothers in friendly terms to be the bearers of his message; and this they prudently declared themselves ready and</w:t>
      </w:r>
      <w:r>
        <w:rPr>
          <w:spacing w:val="1"/>
        </w:rPr>
        <w:t xml:space="preserve"> </w:t>
      </w:r>
      <w:r>
        <w:t>willing</w:t>
      </w:r>
      <w:r>
        <w:rPr>
          <w:spacing w:val="-4"/>
        </w:rPr>
        <w:t xml:space="preserve"> </w:t>
      </w:r>
      <w:r>
        <w:t>to</w:t>
      </w:r>
      <w:r>
        <w:rPr>
          <w:spacing w:val="-3"/>
        </w:rPr>
        <w:t xml:space="preserve"> </w:t>
      </w:r>
      <w:r>
        <w:t>undertake.</w:t>
      </w:r>
      <w:r>
        <w:rPr>
          <w:spacing w:val="-4"/>
        </w:rPr>
        <w:t xml:space="preserve"> </w:t>
      </w:r>
      <w:r>
        <w:t>He</w:t>
      </w:r>
      <w:r>
        <w:rPr>
          <w:spacing w:val="-3"/>
        </w:rPr>
        <w:t xml:space="preserve"> </w:t>
      </w:r>
      <w:r>
        <w:t>next</w:t>
      </w:r>
      <w:r>
        <w:rPr>
          <w:spacing w:val="-4"/>
        </w:rPr>
        <w:t xml:space="preserve"> </w:t>
      </w:r>
      <w:r>
        <w:t>ordered</w:t>
      </w:r>
      <w:r>
        <w:rPr>
          <w:spacing w:val="-3"/>
        </w:rPr>
        <w:t xml:space="preserve"> </w:t>
      </w:r>
      <w:r>
        <w:t>letters</w:t>
      </w:r>
      <w:r>
        <w:rPr>
          <w:spacing w:val="-3"/>
        </w:rPr>
        <w:t xml:space="preserve"> </w:t>
      </w:r>
      <w:r>
        <w:t>to</w:t>
      </w:r>
      <w:r>
        <w:rPr>
          <w:spacing w:val="-4"/>
        </w:rPr>
        <w:t xml:space="preserve"> </w:t>
      </w:r>
      <w:r>
        <w:t>be</w:t>
      </w:r>
      <w:r>
        <w:rPr>
          <w:spacing w:val="-3"/>
        </w:rPr>
        <w:t xml:space="preserve"> </w:t>
      </w:r>
      <w:r>
        <w:t>written,</w:t>
      </w:r>
      <w:r>
        <w:rPr>
          <w:spacing w:val="-4"/>
        </w:rPr>
        <w:t xml:space="preserve"> </w:t>
      </w:r>
      <w:r>
        <w:t>to</w:t>
      </w:r>
      <w:r>
        <w:rPr>
          <w:spacing w:val="-3"/>
        </w:rPr>
        <w:t xml:space="preserve"> </w:t>
      </w:r>
      <w:r>
        <w:t>be</w:t>
      </w:r>
      <w:r>
        <w:rPr>
          <w:spacing w:val="-3"/>
        </w:rPr>
        <w:t xml:space="preserve"> </w:t>
      </w:r>
      <w:r>
        <w:t>conveyed</w:t>
      </w:r>
      <w:r>
        <w:rPr>
          <w:spacing w:val="-4"/>
        </w:rPr>
        <w:t xml:space="preserve"> </w:t>
      </w:r>
      <w:r>
        <w:t>by</w:t>
      </w:r>
      <w:r>
        <w:rPr>
          <w:spacing w:val="-3"/>
        </w:rPr>
        <w:t xml:space="preserve"> </w:t>
      </w:r>
      <w:r>
        <w:t>them</w:t>
      </w:r>
      <w:r>
        <w:rPr>
          <w:spacing w:val="-4"/>
        </w:rPr>
        <w:t xml:space="preserve"> </w:t>
      </w:r>
      <w:r>
        <w:t>in</w:t>
      </w:r>
      <w:r>
        <w:rPr>
          <w:spacing w:val="-3"/>
        </w:rPr>
        <w:t xml:space="preserve"> </w:t>
      </w:r>
      <w:r>
        <w:t>company</w:t>
      </w:r>
      <w:r>
        <w:rPr>
          <w:spacing w:val="-3"/>
        </w:rPr>
        <w:t xml:space="preserve"> </w:t>
      </w:r>
      <w:r>
        <w:t>with</w:t>
      </w:r>
      <w:r>
        <w:rPr>
          <w:spacing w:val="-4"/>
        </w:rPr>
        <w:t xml:space="preserve"> </w:t>
      </w:r>
      <w:r>
        <w:t>a</w:t>
      </w:r>
      <w:r>
        <w:rPr>
          <w:spacing w:val="-3"/>
        </w:rPr>
        <w:t xml:space="preserve"> </w:t>
      </w:r>
      <w:r>
        <w:t>certain</w:t>
      </w:r>
      <w:r>
        <w:rPr>
          <w:spacing w:val="-4"/>
        </w:rPr>
        <w:t xml:space="preserve"> </w:t>
      </w:r>
      <w:r>
        <w:t>baron</w:t>
      </w:r>
      <w:r>
        <w:rPr>
          <w:spacing w:val="-52"/>
        </w:rPr>
        <w:t xml:space="preserve"> </w:t>
      </w:r>
      <w:r>
        <w:t>named Kogotal, whom he assigned as a companion. He instructed them, after the necessary salutations, to request</w:t>
      </w:r>
      <w:r>
        <w:rPr>
          <w:spacing w:val="1"/>
        </w:rPr>
        <w:t xml:space="preserve"> </w:t>
      </w:r>
      <w:r>
        <w:t>of his holiness to send a hundred wise men, learned in all the seven arts, who might show to the idolaters, and oth-</w:t>
      </w:r>
      <w:r>
        <w:rPr>
          <w:spacing w:val="1"/>
        </w:rPr>
        <w:t xml:space="preserve"> </w:t>
      </w:r>
      <w:r>
        <w:t>ers subject to his dominion, the diabolical nature of their law, and how that of the Christians was superior. Farther,</w:t>
      </w:r>
      <w:r>
        <w:rPr>
          <w:spacing w:val="1"/>
        </w:rPr>
        <w:t xml:space="preserve"> </w:t>
      </w:r>
      <w:r>
        <w:t xml:space="preserve">he piously enjoined them to bring a portion of </w:t>
      </w:r>
      <w:r>
        <w:lastRenderedPageBreak/>
        <w:t>the oil of the lamp burning in Jerusalem before the sepulchre of our</w:t>
      </w:r>
      <w:r>
        <w:rPr>
          <w:spacing w:val="1"/>
        </w:rPr>
        <w:t xml:space="preserve"> </w:t>
      </w:r>
      <w:r>
        <w:t>Saviour.</w:t>
      </w:r>
      <w:r>
        <w:rPr>
          <w:spacing w:val="-10"/>
        </w:rPr>
        <w:t xml:space="preserve"> </w:t>
      </w:r>
      <w:r>
        <w:t>Moreover,</w:t>
      </w:r>
      <w:r>
        <w:rPr>
          <w:spacing w:val="-10"/>
        </w:rPr>
        <w:t xml:space="preserve"> </w:t>
      </w:r>
      <w:r>
        <w:t>he</w:t>
      </w:r>
      <w:r>
        <w:rPr>
          <w:spacing w:val="-10"/>
        </w:rPr>
        <w:t xml:space="preserve"> </w:t>
      </w:r>
      <w:r>
        <w:t>gave</w:t>
      </w:r>
      <w:r>
        <w:rPr>
          <w:spacing w:val="-10"/>
        </w:rPr>
        <w:t xml:space="preserve"> </w:t>
      </w:r>
      <w:r>
        <w:t>to</w:t>
      </w:r>
      <w:r>
        <w:rPr>
          <w:spacing w:val="-10"/>
        </w:rPr>
        <w:t xml:space="preserve"> </w:t>
      </w:r>
      <w:r>
        <w:t>them</w:t>
      </w:r>
      <w:r>
        <w:rPr>
          <w:spacing w:val="-10"/>
        </w:rPr>
        <w:t xml:space="preserve"> </w:t>
      </w:r>
      <w:r>
        <w:t>a</w:t>
      </w:r>
      <w:r>
        <w:rPr>
          <w:spacing w:val="-10"/>
        </w:rPr>
        <w:t xml:space="preserve"> </w:t>
      </w:r>
      <w:r>
        <w:t>golden</w:t>
      </w:r>
      <w:r>
        <w:rPr>
          <w:spacing w:val="-9"/>
        </w:rPr>
        <w:t xml:space="preserve"> </w:t>
      </w:r>
      <w:r>
        <w:t>tablet</w:t>
      </w:r>
      <w:r>
        <w:rPr>
          <w:spacing w:val="-10"/>
        </w:rPr>
        <w:t xml:space="preserve"> </w:t>
      </w:r>
      <w:r>
        <w:t>marked</w:t>
      </w:r>
      <w:r>
        <w:rPr>
          <w:spacing w:val="-10"/>
        </w:rPr>
        <w:t xml:space="preserve"> </w:t>
      </w:r>
      <w:r>
        <w:t>with</w:t>
      </w:r>
      <w:r>
        <w:rPr>
          <w:spacing w:val="-10"/>
        </w:rPr>
        <w:t xml:space="preserve"> </w:t>
      </w:r>
      <w:r>
        <w:t>his</w:t>
      </w:r>
      <w:r>
        <w:rPr>
          <w:spacing w:val="-10"/>
        </w:rPr>
        <w:t xml:space="preserve"> </w:t>
      </w:r>
      <w:r>
        <w:t>seal,</w:t>
      </w:r>
      <w:r>
        <w:rPr>
          <w:spacing w:val="-10"/>
        </w:rPr>
        <w:t xml:space="preserve"> </w:t>
      </w:r>
      <w:r>
        <w:t>containing</w:t>
      </w:r>
      <w:r>
        <w:rPr>
          <w:spacing w:val="-10"/>
        </w:rPr>
        <w:t xml:space="preserve"> </w:t>
      </w:r>
      <w:r>
        <w:t>an</w:t>
      </w:r>
      <w:r>
        <w:rPr>
          <w:spacing w:val="-10"/>
        </w:rPr>
        <w:t xml:space="preserve"> </w:t>
      </w:r>
      <w:r>
        <w:t>express</w:t>
      </w:r>
      <w:r>
        <w:rPr>
          <w:spacing w:val="-10"/>
        </w:rPr>
        <w:t xml:space="preserve"> </w:t>
      </w:r>
      <w:r>
        <w:t>order,</w:t>
      </w:r>
      <w:r>
        <w:rPr>
          <w:spacing w:val="-9"/>
        </w:rPr>
        <w:t xml:space="preserve"> </w:t>
      </w:r>
      <w:r>
        <w:t>that</w:t>
      </w:r>
      <w:r>
        <w:rPr>
          <w:spacing w:val="-10"/>
        </w:rPr>
        <w:t xml:space="preserve"> </w:t>
      </w:r>
      <w:r>
        <w:t>wherever</w:t>
      </w:r>
      <w:r>
        <w:rPr>
          <w:spacing w:val="1"/>
        </w:rPr>
        <w:t xml:space="preserve"> </w:t>
      </w:r>
      <w:r>
        <w:t>they</w:t>
      </w:r>
      <w:r>
        <w:rPr>
          <w:spacing w:val="-9"/>
        </w:rPr>
        <w:t xml:space="preserve"> </w:t>
      </w:r>
      <w:r>
        <w:t>went</w:t>
      </w:r>
      <w:r>
        <w:rPr>
          <w:spacing w:val="-8"/>
        </w:rPr>
        <w:t xml:space="preserve"> </w:t>
      </w:r>
      <w:r>
        <w:t>they</w:t>
      </w:r>
      <w:r>
        <w:rPr>
          <w:spacing w:val="-8"/>
        </w:rPr>
        <w:t xml:space="preserve"> </w:t>
      </w:r>
      <w:r>
        <w:t>should</w:t>
      </w:r>
      <w:r>
        <w:rPr>
          <w:spacing w:val="-9"/>
        </w:rPr>
        <w:t xml:space="preserve"> </w:t>
      </w:r>
      <w:r>
        <w:t>have</w:t>
      </w:r>
      <w:r>
        <w:rPr>
          <w:spacing w:val="-8"/>
        </w:rPr>
        <w:t xml:space="preserve"> </w:t>
      </w:r>
      <w:r>
        <w:t>their</w:t>
      </w:r>
      <w:r>
        <w:rPr>
          <w:spacing w:val="-8"/>
        </w:rPr>
        <w:t xml:space="preserve"> </w:t>
      </w:r>
      <w:r>
        <w:t>necessities</w:t>
      </w:r>
      <w:r>
        <w:rPr>
          <w:spacing w:val="-8"/>
        </w:rPr>
        <w:t xml:space="preserve"> </w:t>
      </w:r>
      <w:r>
        <w:t>supplied.</w:t>
      </w:r>
      <w:r>
        <w:rPr>
          <w:spacing w:val="-9"/>
        </w:rPr>
        <w:t xml:space="preserve"> </w:t>
      </w:r>
      <w:r>
        <w:t>Having</w:t>
      </w:r>
      <w:r>
        <w:rPr>
          <w:spacing w:val="-8"/>
        </w:rPr>
        <w:t xml:space="preserve"> </w:t>
      </w:r>
      <w:r>
        <w:t>received</w:t>
      </w:r>
      <w:r>
        <w:rPr>
          <w:spacing w:val="-8"/>
        </w:rPr>
        <w:t xml:space="preserve"> </w:t>
      </w:r>
      <w:r>
        <w:t>this,</w:t>
      </w:r>
      <w:r>
        <w:rPr>
          <w:spacing w:val="-8"/>
        </w:rPr>
        <w:t xml:space="preserve"> </w:t>
      </w:r>
      <w:r>
        <w:t>and</w:t>
      </w:r>
      <w:r>
        <w:rPr>
          <w:spacing w:val="-9"/>
        </w:rPr>
        <w:t xml:space="preserve"> </w:t>
      </w:r>
      <w:r>
        <w:t>taken</w:t>
      </w:r>
      <w:r>
        <w:rPr>
          <w:spacing w:val="-8"/>
        </w:rPr>
        <w:t xml:space="preserve"> </w:t>
      </w:r>
      <w:r>
        <w:t>leave</w:t>
      </w:r>
      <w:r>
        <w:rPr>
          <w:spacing w:val="-8"/>
        </w:rPr>
        <w:t xml:space="preserve"> </w:t>
      </w:r>
      <w:r>
        <w:t>of</w:t>
      </w:r>
      <w:r>
        <w:rPr>
          <w:spacing w:val="-8"/>
        </w:rPr>
        <w:t xml:space="preserve"> </w:t>
      </w:r>
      <w:r>
        <w:t>the</w:t>
      </w:r>
      <w:r>
        <w:rPr>
          <w:spacing w:val="-9"/>
        </w:rPr>
        <w:t xml:space="preserve"> </w:t>
      </w:r>
      <w:r>
        <w:t>king,</w:t>
      </w:r>
      <w:r>
        <w:rPr>
          <w:spacing w:val="-8"/>
        </w:rPr>
        <w:t xml:space="preserve"> </w:t>
      </w:r>
      <w:r>
        <w:t>barons,</w:t>
      </w:r>
      <w:r>
        <w:rPr>
          <w:spacing w:val="-8"/>
        </w:rPr>
        <w:t xml:space="preserve"> </w:t>
      </w:r>
      <w:r>
        <w:t>and</w:t>
      </w:r>
      <w:r>
        <w:rPr>
          <w:spacing w:val="1"/>
        </w:rPr>
        <w:t xml:space="preserve"> </w:t>
      </w:r>
      <w:r>
        <w:t>the</w:t>
      </w:r>
      <w:r>
        <w:rPr>
          <w:spacing w:val="-4"/>
        </w:rPr>
        <w:t xml:space="preserve"> </w:t>
      </w:r>
      <w:r>
        <w:t>whole</w:t>
      </w:r>
      <w:r>
        <w:rPr>
          <w:spacing w:val="-4"/>
        </w:rPr>
        <w:t xml:space="preserve"> </w:t>
      </w:r>
      <w:r>
        <w:t>court,</w:t>
      </w:r>
      <w:r>
        <w:rPr>
          <w:spacing w:val="-4"/>
        </w:rPr>
        <w:t xml:space="preserve"> </w:t>
      </w:r>
      <w:r>
        <w:t>they</w:t>
      </w:r>
      <w:r>
        <w:rPr>
          <w:spacing w:val="-4"/>
        </w:rPr>
        <w:t xml:space="preserve"> </w:t>
      </w:r>
      <w:r>
        <w:t>mounted</w:t>
      </w:r>
      <w:r>
        <w:rPr>
          <w:spacing w:val="-4"/>
        </w:rPr>
        <w:t xml:space="preserve"> </w:t>
      </w:r>
      <w:r>
        <w:t>their</w:t>
      </w:r>
      <w:r>
        <w:rPr>
          <w:spacing w:val="-4"/>
        </w:rPr>
        <w:t xml:space="preserve"> </w:t>
      </w:r>
      <w:r>
        <w:t>horses</w:t>
      </w:r>
      <w:r>
        <w:rPr>
          <w:spacing w:val="-4"/>
        </w:rPr>
        <w:t xml:space="preserve"> </w:t>
      </w:r>
      <w:r>
        <w:t>and</w:t>
      </w:r>
      <w:r>
        <w:rPr>
          <w:spacing w:val="-4"/>
        </w:rPr>
        <w:t xml:space="preserve"> </w:t>
      </w:r>
      <w:r>
        <w:t>commenced</w:t>
      </w:r>
      <w:r>
        <w:rPr>
          <w:spacing w:val="-4"/>
        </w:rPr>
        <w:t xml:space="preserve"> </w:t>
      </w:r>
      <w:r>
        <w:t>their</w:t>
      </w:r>
      <w:r>
        <w:rPr>
          <w:spacing w:val="-4"/>
        </w:rPr>
        <w:t xml:space="preserve"> </w:t>
      </w:r>
      <w:r>
        <w:t>journey.</w:t>
      </w:r>
      <w:r>
        <w:rPr>
          <w:spacing w:val="-4"/>
        </w:rPr>
        <w:t xml:space="preserve"> </w:t>
      </w:r>
      <w:r>
        <w:t>After</w:t>
      </w:r>
      <w:r>
        <w:rPr>
          <w:spacing w:val="-4"/>
        </w:rPr>
        <w:t xml:space="preserve"> </w:t>
      </w:r>
      <w:r>
        <w:t>some</w:t>
      </w:r>
      <w:r>
        <w:rPr>
          <w:spacing w:val="-4"/>
        </w:rPr>
        <w:t xml:space="preserve"> </w:t>
      </w:r>
      <w:r>
        <w:t>days,</w:t>
      </w:r>
      <w:r>
        <w:rPr>
          <w:spacing w:val="-3"/>
        </w:rPr>
        <w:t xml:space="preserve"> </w:t>
      </w:r>
      <w:r>
        <w:t>Kogotal,</w:t>
      </w:r>
      <w:r>
        <w:rPr>
          <w:spacing w:val="-4"/>
        </w:rPr>
        <w:t xml:space="preserve"> </w:t>
      </w:r>
      <w:r>
        <w:t>the</w:t>
      </w:r>
      <w:r>
        <w:rPr>
          <w:spacing w:val="-4"/>
        </w:rPr>
        <w:t xml:space="preserve"> </w:t>
      </w:r>
      <w:r>
        <w:t>baron,</w:t>
      </w:r>
      <w:r>
        <w:rPr>
          <w:spacing w:val="-4"/>
        </w:rPr>
        <w:t xml:space="preserve"> </w:t>
      </w:r>
      <w:r>
        <w:t>at</w:t>
      </w:r>
      <w:r w:rsidR="00FA16D1">
        <w:t xml:space="preserve"> </w:t>
      </w:r>
      <w:r>
        <w:t>a</w:t>
      </w:r>
      <w:r>
        <w:rPr>
          <w:spacing w:val="-8"/>
        </w:rPr>
        <w:t xml:space="preserve"> </w:t>
      </w:r>
      <w:r>
        <w:t>city</w:t>
      </w:r>
      <w:r>
        <w:rPr>
          <w:spacing w:val="-7"/>
        </w:rPr>
        <w:t xml:space="preserve"> </w:t>
      </w:r>
      <w:r>
        <w:t>named</w:t>
      </w:r>
      <w:r>
        <w:rPr>
          <w:spacing w:val="-8"/>
        </w:rPr>
        <w:t xml:space="preserve"> </w:t>
      </w:r>
      <w:r>
        <w:t>Alau,</w:t>
      </w:r>
      <w:r>
        <w:rPr>
          <w:spacing w:val="-7"/>
        </w:rPr>
        <w:t xml:space="preserve"> </w:t>
      </w:r>
      <w:r>
        <w:t>fell</w:t>
      </w:r>
      <w:r>
        <w:rPr>
          <w:spacing w:val="-8"/>
        </w:rPr>
        <w:t xml:space="preserve"> </w:t>
      </w:r>
      <w:r>
        <w:t>sick</w:t>
      </w:r>
      <w:r>
        <w:rPr>
          <w:spacing w:val="-7"/>
        </w:rPr>
        <w:t xml:space="preserve"> </w:t>
      </w:r>
      <w:r>
        <w:t>and</w:t>
      </w:r>
      <w:r>
        <w:rPr>
          <w:spacing w:val="-8"/>
        </w:rPr>
        <w:t xml:space="preserve"> </w:t>
      </w:r>
      <w:r>
        <w:t>could</w:t>
      </w:r>
      <w:r>
        <w:rPr>
          <w:spacing w:val="-7"/>
        </w:rPr>
        <w:t xml:space="preserve"> </w:t>
      </w:r>
      <w:r>
        <w:t>not</w:t>
      </w:r>
      <w:r>
        <w:rPr>
          <w:spacing w:val="-8"/>
        </w:rPr>
        <w:t xml:space="preserve"> </w:t>
      </w:r>
      <w:r>
        <w:t>proceed;</w:t>
      </w:r>
      <w:r>
        <w:rPr>
          <w:spacing w:val="-7"/>
        </w:rPr>
        <w:t xml:space="preserve"> </w:t>
      </w:r>
      <w:r>
        <w:t>but</w:t>
      </w:r>
      <w:r>
        <w:rPr>
          <w:spacing w:val="-7"/>
        </w:rPr>
        <w:t xml:space="preserve"> </w:t>
      </w:r>
      <w:r>
        <w:t>the</w:t>
      </w:r>
      <w:r>
        <w:rPr>
          <w:spacing w:val="-8"/>
        </w:rPr>
        <w:t xml:space="preserve"> </w:t>
      </w:r>
      <w:r>
        <w:t>brothers</w:t>
      </w:r>
      <w:r>
        <w:rPr>
          <w:spacing w:val="-7"/>
        </w:rPr>
        <w:t xml:space="preserve"> </w:t>
      </w:r>
      <w:r>
        <w:t>went</w:t>
      </w:r>
      <w:r>
        <w:rPr>
          <w:spacing w:val="-8"/>
        </w:rPr>
        <w:t xml:space="preserve"> </w:t>
      </w:r>
      <w:r>
        <w:t>on</w:t>
      </w:r>
      <w:r>
        <w:rPr>
          <w:spacing w:val="-7"/>
        </w:rPr>
        <w:t xml:space="preserve"> </w:t>
      </w:r>
      <w:r>
        <w:t>till</w:t>
      </w:r>
      <w:r>
        <w:rPr>
          <w:spacing w:val="-8"/>
        </w:rPr>
        <w:t xml:space="preserve"> </w:t>
      </w:r>
      <w:r>
        <w:t>they</w:t>
      </w:r>
      <w:r>
        <w:rPr>
          <w:spacing w:val="-7"/>
        </w:rPr>
        <w:t xml:space="preserve"> </w:t>
      </w:r>
      <w:r>
        <w:t>came</w:t>
      </w:r>
      <w:r>
        <w:rPr>
          <w:spacing w:val="-8"/>
        </w:rPr>
        <w:t xml:space="preserve"> </w:t>
      </w:r>
      <w:r>
        <w:t>safely</w:t>
      </w:r>
      <w:r>
        <w:rPr>
          <w:spacing w:val="-7"/>
        </w:rPr>
        <w:t xml:space="preserve"> </w:t>
      </w:r>
      <w:r>
        <w:t>to</w:t>
      </w:r>
      <w:r>
        <w:rPr>
          <w:spacing w:val="-8"/>
        </w:rPr>
        <w:t xml:space="preserve"> </w:t>
      </w:r>
      <w:r>
        <w:t>Laias</w:t>
      </w:r>
      <w:r>
        <w:rPr>
          <w:spacing w:val="-7"/>
        </w:rPr>
        <w:t xml:space="preserve"> </w:t>
      </w:r>
      <w:r>
        <w:t>in</w:t>
      </w:r>
      <w:r>
        <w:rPr>
          <w:spacing w:val="-7"/>
        </w:rPr>
        <w:t xml:space="preserve"> </w:t>
      </w:r>
      <w:r>
        <w:t>Arme-</w:t>
      </w:r>
      <w:r>
        <w:rPr>
          <w:spacing w:val="1"/>
        </w:rPr>
        <w:t xml:space="preserve"> </w:t>
      </w:r>
      <w:r>
        <w:t>nia.</w:t>
      </w:r>
      <w:r>
        <w:rPr>
          <w:spacing w:val="-7"/>
        </w:rPr>
        <w:t xml:space="preserve"> </w:t>
      </w:r>
      <w:r>
        <w:t>In</w:t>
      </w:r>
      <w:r>
        <w:rPr>
          <w:spacing w:val="-6"/>
        </w:rPr>
        <w:t xml:space="preserve"> </w:t>
      </w:r>
      <w:r>
        <w:t>this</w:t>
      </w:r>
      <w:r>
        <w:rPr>
          <w:spacing w:val="-6"/>
        </w:rPr>
        <w:t xml:space="preserve"> </w:t>
      </w:r>
      <w:r>
        <w:t>journey,</w:t>
      </w:r>
      <w:r>
        <w:rPr>
          <w:spacing w:val="-6"/>
        </w:rPr>
        <w:t xml:space="preserve"> </w:t>
      </w:r>
      <w:r>
        <w:t>however,</w:t>
      </w:r>
      <w:r>
        <w:rPr>
          <w:spacing w:val="-6"/>
        </w:rPr>
        <w:t xml:space="preserve"> </w:t>
      </w:r>
      <w:r>
        <w:t>owing</w:t>
      </w:r>
      <w:r>
        <w:rPr>
          <w:spacing w:val="-7"/>
        </w:rPr>
        <w:t xml:space="preserve"> </w:t>
      </w:r>
      <w:r>
        <w:t>to</w:t>
      </w:r>
      <w:r>
        <w:rPr>
          <w:spacing w:val="-6"/>
        </w:rPr>
        <w:t xml:space="preserve"> </w:t>
      </w:r>
      <w:r>
        <w:t>the</w:t>
      </w:r>
      <w:r>
        <w:rPr>
          <w:spacing w:val="-6"/>
        </w:rPr>
        <w:t xml:space="preserve"> </w:t>
      </w:r>
      <w:r>
        <w:t>bad</w:t>
      </w:r>
      <w:r>
        <w:rPr>
          <w:spacing w:val="-6"/>
        </w:rPr>
        <w:t xml:space="preserve"> </w:t>
      </w:r>
      <w:r>
        <w:t>roads,</w:t>
      </w:r>
      <w:r>
        <w:rPr>
          <w:spacing w:val="-6"/>
        </w:rPr>
        <w:t xml:space="preserve"> </w:t>
      </w:r>
      <w:r>
        <w:t>and</w:t>
      </w:r>
      <w:r>
        <w:rPr>
          <w:spacing w:val="-7"/>
        </w:rPr>
        <w:t xml:space="preserve"> </w:t>
      </w:r>
      <w:r>
        <w:t>the</w:t>
      </w:r>
      <w:r>
        <w:rPr>
          <w:spacing w:val="-6"/>
        </w:rPr>
        <w:t xml:space="preserve"> </w:t>
      </w:r>
      <w:r>
        <w:t>large</w:t>
      </w:r>
      <w:r>
        <w:rPr>
          <w:spacing w:val="-6"/>
        </w:rPr>
        <w:t xml:space="preserve"> </w:t>
      </w:r>
      <w:r>
        <w:t>rivers</w:t>
      </w:r>
      <w:r>
        <w:rPr>
          <w:spacing w:val="-6"/>
        </w:rPr>
        <w:t xml:space="preserve"> </w:t>
      </w:r>
      <w:r>
        <w:t>which</w:t>
      </w:r>
      <w:r>
        <w:rPr>
          <w:spacing w:val="-6"/>
        </w:rPr>
        <w:t xml:space="preserve"> </w:t>
      </w:r>
      <w:r>
        <w:t>they</w:t>
      </w:r>
      <w:r>
        <w:rPr>
          <w:spacing w:val="-7"/>
        </w:rPr>
        <w:t xml:space="preserve"> </w:t>
      </w:r>
      <w:r>
        <w:t>could</w:t>
      </w:r>
      <w:r>
        <w:rPr>
          <w:spacing w:val="-6"/>
        </w:rPr>
        <w:t xml:space="preserve"> </w:t>
      </w:r>
      <w:r>
        <w:t>not</w:t>
      </w:r>
      <w:r>
        <w:rPr>
          <w:spacing w:val="-6"/>
        </w:rPr>
        <w:t xml:space="preserve"> </w:t>
      </w:r>
      <w:r>
        <w:t>cross</w:t>
      </w:r>
      <w:r>
        <w:rPr>
          <w:spacing w:val="-6"/>
        </w:rPr>
        <w:t xml:space="preserve"> </w:t>
      </w:r>
      <w:r>
        <w:t>on</w:t>
      </w:r>
      <w:r>
        <w:rPr>
          <w:spacing w:val="-6"/>
        </w:rPr>
        <w:t xml:space="preserve"> </w:t>
      </w:r>
      <w:r>
        <w:t>horseback,</w:t>
      </w:r>
      <w:r>
        <w:rPr>
          <w:spacing w:val="1"/>
        </w:rPr>
        <w:t xml:space="preserve"> </w:t>
      </w:r>
      <w:r>
        <w:t>three</w:t>
      </w:r>
      <w:r>
        <w:rPr>
          <w:spacing w:val="-9"/>
        </w:rPr>
        <w:t xml:space="preserve"> </w:t>
      </w:r>
      <w:r>
        <w:t>years</w:t>
      </w:r>
      <w:r>
        <w:rPr>
          <w:spacing w:val="-8"/>
        </w:rPr>
        <w:t xml:space="preserve"> </w:t>
      </w:r>
      <w:r>
        <w:t>were</w:t>
      </w:r>
      <w:r>
        <w:rPr>
          <w:spacing w:val="-9"/>
        </w:rPr>
        <w:t xml:space="preserve"> </w:t>
      </w:r>
      <w:r>
        <w:t>consumed.</w:t>
      </w:r>
      <w:r>
        <w:rPr>
          <w:spacing w:val="-8"/>
        </w:rPr>
        <w:t xml:space="preserve"> </w:t>
      </w:r>
      <w:r>
        <w:t>Wherever</w:t>
      </w:r>
      <w:r>
        <w:rPr>
          <w:spacing w:val="-8"/>
        </w:rPr>
        <w:t xml:space="preserve"> </w:t>
      </w:r>
      <w:r>
        <w:t>they</w:t>
      </w:r>
      <w:r>
        <w:rPr>
          <w:spacing w:val="-9"/>
        </w:rPr>
        <w:t xml:space="preserve"> </w:t>
      </w:r>
      <w:r>
        <w:t>went,</w:t>
      </w:r>
      <w:r>
        <w:rPr>
          <w:spacing w:val="-8"/>
        </w:rPr>
        <w:t xml:space="preserve"> </w:t>
      </w:r>
      <w:r>
        <w:t>on</w:t>
      </w:r>
      <w:r>
        <w:rPr>
          <w:spacing w:val="-9"/>
        </w:rPr>
        <w:t xml:space="preserve"> </w:t>
      </w:r>
      <w:r>
        <w:t>showing</w:t>
      </w:r>
      <w:r>
        <w:rPr>
          <w:spacing w:val="-8"/>
        </w:rPr>
        <w:t xml:space="preserve"> </w:t>
      </w:r>
      <w:r>
        <w:t>the</w:t>
      </w:r>
      <w:r>
        <w:rPr>
          <w:spacing w:val="-8"/>
        </w:rPr>
        <w:t xml:space="preserve"> </w:t>
      </w:r>
      <w:r>
        <w:t>golden</w:t>
      </w:r>
      <w:r>
        <w:rPr>
          <w:spacing w:val="-9"/>
        </w:rPr>
        <w:t xml:space="preserve"> </w:t>
      </w:r>
      <w:r>
        <w:t>tablet,</w:t>
      </w:r>
      <w:r>
        <w:rPr>
          <w:spacing w:val="-8"/>
        </w:rPr>
        <w:t xml:space="preserve"> </w:t>
      </w:r>
      <w:r>
        <w:t>they</w:t>
      </w:r>
      <w:r>
        <w:rPr>
          <w:spacing w:val="-9"/>
        </w:rPr>
        <w:t xml:space="preserve"> </w:t>
      </w:r>
      <w:r>
        <w:t>were</w:t>
      </w:r>
      <w:r>
        <w:rPr>
          <w:spacing w:val="-8"/>
        </w:rPr>
        <w:t xml:space="preserve"> </w:t>
      </w:r>
      <w:r>
        <w:t>received</w:t>
      </w:r>
      <w:r>
        <w:rPr>
          <w:spacing w:val="-8"/>
        </w:rPr>
        <w:t xml:space="preserve"> </w:t>
      </w:r>
      <w:r>
        <w:t>with</w:t>
      </w:r>
      <w:r>
        <w:rPr>
          <w:spacing w:val="-9"/>
        </w:rPr>
        <w:t xml:space="preserve"> </w:t>
      </w:r>
      <w:r>
        <w:t>the</w:t>
      </w:r>
      <w:r>
        <w:rPr>
          <w:spacing w:val="-8"/>
        </w:rPr>
        <w:t xml:space="preserve"> </w:t>
      </w:r>
      <w:r>
        <w:t>greatest</w:t>
      </w:r>
      <w:r>
        <w:rPr>
          <w:spacing w:val="-53"/>
        </w:rPr>
        <w:t xml:space="preserve"> </w:t>
      </w:r>
      <w:r>
        <w:t>honours,</w:t>
      </w:r>
      <w:r>
        <w:rPr>
          <w:spacing w:val="-6"/>
        </w:rPr>
        <w:t xml:space="preserve"> </w:t>
      </w:r>
      <w:r>
        <w:t>and</w:t>
      </w:r>
      <w:r>
        <w:rPr>
          <w:spacing w:val="-6"/>
        </w:rPr>
        <w:t xml:space="preserve"> </w:t>
      </w:r>
      <w:r>
        <w:t>supplied</w:t>
      </w:r>
      <w:r>
        <w:rPr>
          <w:spacing w:val="-6"/>
        </w:rPr>
        <w:t xml:space="preserve"> </w:t>
      </w:r>
      <w:r>
        <w:t>with</w:t>
      </w:r>
      <w:r>
        <w:rPr>
          <w:spacing w:val="-6"/>
        </w:rPr>
        <w:t xml:space="preserve"> </w:t>
      </w:r>
      <w:r>
        <w:t>whatever</w:t>
      </w:r>
      <w:r>
        <w:rPr>
          <w:spacing w:val="-6"/>
        </w:rPr>
        <w:t xml:space="preserve"> </w:t>
      </w:r>
      <w:r>
        <w:t>they</w:t>
      </w:r>
      <w:r>
        <w:rPr>
          <w:spacing w:val="-6"/>
        </w:rPr>
        <w:t xml:space="preserve"> </w:t>
      </w:r>
      <w:r>
        <w:t>wanted.</w:t>
      </w:r>
    </w:p>
    <w:p w14:paraId="6BC1A2E5" w14:textId="77777777" w:rsidR="00FA16D1" w:rsidRDefault="00FA16D1" w:rsidP="00FA16D1">
      <w:pPr>
        <w:pStyle w:val="Body"/>
      </w:pPr>
    </w:p>
    <w:p w14:paraId="1CED65C1" w14:textId="77777777" w:rsidR="000276C6" w:rsidRPr="00FA16D1" w:rsidRDefault="000276C6" w:rsidP="00FA16D1">
      <w:pPr>
        <w:pStyle w:val="Heading4"/>
      </w:pPr>
      <w:r w:rsidRPr="00FA16D1">
        <w:t>V—Find him dead, and await a new Election</w:t>
      </w:r>
    </w:p>
    <w:p w14:paraId="0541DCA3" w14:textId="2E62C660" w:rsidR="000276C6" w:rsidRDefault="000276C6" w:rsidP="00FA16D1">
      <w:pPr>
        <w:pStyle w:val="Body"/>
      </w:pPr>
      <w:r>
        <w:t>Departing from Laias in April 1269, the brothers arrived at Acre, where they learned with much grief that his</w:t>
      </w:r>
      <w:r>
        <w:rPr>
          <w:spacing w:val="-52"/>
        </w:rPr>
        <w:t xml:space="preserve"> </w:t>
      </w:r>
      <w:r>
        <w:rPr>
          <w:spacing w:val="-1"/>
        </w:rPr>
        <w:t>holiness</w:t>
      </w:r>
      <w:r>
        <w:rPr>
          <w:spacing w:val="-13"/>
        </w:rPr>
        <w:t xml:space="preserve"> </w:t>
      </w:r>
      <w:r>
        <w:rPr>
          <w:spacing w:val="-1"/>
        </w:rPr>
        <w:t>Clement</w:t>
      </w:r>
      <w:r>
        <w:rPr>
          <w:spacing w:val="-13"/>
        </w:rPr>
        <w:t xml:space="preserve"> </w:t>
      </w:r>
      <w:r>
        <w:rPr>
          <w:spacing w:val="-1"/>
        </w:rPr>
        <w:t>IV</w:t>
      </w:r>
      <w:r>
        <w:rPr>
          <w:spacing w:val="-13"/>
        </w:rPr>
        <w:t xml:space="preserve"> </w:t>
      </w:r>
      <w:r>
        <w:rPr>
          <w:spacing w:val="-1"/>
        </w:rPr>
        <w:t>was</w:t>
      </w:r>
      <w:r>
        <w:rPr>
          <w:spacing w:val="-12"/>
        </w:rPr>
        <w:t xml:space="preserve"> </w:t>
      </w:r>
      <w:r>
        <w:rPr>
          <w:spacing w:val="-1"/>
        </w:rPr>
        <w:t>dead.</w:t>
      </w:r>
      <w:r>
        <w:rPr>
          <w:spacing w:val="-13"/>
        </w:rPr>
        <w:t xml:space="preserve"> </w:t>
      </w:r>
      <w:r>
        <w:rPr>
          <w:spacing w:val="-1"/>
        </w:rPr>
        <w:t>They</w:t>
      </w:r>
      <w:r>
        <w:rPr>
          <w:spacing w:val="-13"/>
        </w:rPr>
        <w:t xml:space="preserve"> </w:t>
      </w:r>
      <w:r>
        <w:rPr>
          <w:spacing w:val="-1"/>
        </w:rPr>
        <w:t>there</w:t>
      </w:r>
      <w:r>
        <w:rPr>
          <w:spacing w:val="-12"/>
        </w:rPr>
        <w:t xml:space="preserve"> </w:t>
      </w:r>
      <w:r>
        <w:rPr>
          <w:spacing w:val="-1"/>
        </w:rPr>
        <w:t>fore</w:t>
      </w:r>
      <w:r>
        <w:rPr>
          <w:spacing w:val="-13"/>
        </w:rPr>
        <w:t xml:space="preserve"> </w:t>
      </w:r>
      <w:r>
        <w:rPr>
          <w:spacing w:val="-1"/>
        </w:rPr>
        <w:t>went</w:t>
      </w:r>
      <w:r>
        <w:rPr>
          <w:spacing w:val="-13"/>
        </w:rPr>
        <w:t xml:space="preserve"> </w:t>
      </w:r>
      <w:r>
        <w:rPr>
          <w:spacing w:val="-1"/>
        </w:rPr>
        <w:t>to</w:t>
      </w:r>
      <w:r>
        <w:rPr>
          <w:spacing w:val="-13"/>
        </w:rPr>
        <w:t xml:space="preserve"> </w:t>
      </w:r>
      <w:r>
        <w:rPr>
          <w:spacing w:val="-1"/>
        </w:rPr>
        <w:t>Theobald,</w:t>
      </w:r>
      <w:r>
        <w:rPr>
          <w:spacing w:val="-12"/>
        </w:rPr>
        <w:t xml:space="preserve"> </w:t>
      </w:r>
      <w:r>
        <w:rPr>
          <w:spacing w:val="-1"/>
        </w:rPr>
        <w:t>viscount</w:t>
      </w:r>
      <w:r>
        <w:rPr>
          <w:spacing w:val="-13"/>
        </w:rPr>
        <w:t xml:space="preserve"> </w:t>
      </w:r>
      <w:r>
        <w:rPr>
          <w:spacing w:val="-1"/>
        </w:rPr>
        <w:t>of</w:t>
      </w:r>
      <w:r>
        <w:rPr>
          <w:spacing w:val="-13"/>
        </w:rPr>
        <w:t xml:space="preserve"> </w:t>
      </w:r>
      <w:r>
        <w:rPr>
          <w:spacing w:val="-1"/>
        </w:rPr>
        <w:t>Piacenza,</w:t>
      </w:r>
      <w:r>
        <w:rPr>
          <w:spacing w:val="-12"/>
        </w:rPr>
        <w:t xml:space="preserve"> </w:t>
      </w:r>
      <w:r>
        <w:rPr>
          <w:spacing w:val="-1"/>
        </w:rPr>
        <w:t>who</w:t>
      </w:r>
      <w:r>
        <w:rPr>
          <w:spacing w:val="-13"/>
        </w:rPr>
        <w:t xml:space="preserve"> </w:t>
      </w:r>
      <w:r>
        <w:rPr>
          <w:spacing w:val="-1"/>
        </w:rPr>
        <w:t>resided</w:t>
      </w:r>
      <w:r>
        <w:rPr>
          <w:spacing w:val="-13"/>
        </w:rPr>
        <w:t xml:space="preserve"> </w:t>
      </w:r>
      <w:r>
        <w:rPr>
          <w:spacing w:val="-1"/>
        </w:rPr>
        <w:t>there</w:t>
      </w:r>
      <w:r>
        <w:rPr>
          <w:spacing w:val="-13"/>
        </w:rPr>
        <w:t xml:space="preserve"> </w:t>
      </w:r>
      <w:r>
        <w:rPr>
          <w:spacing w:val="-1"/>
        </w:rPr>
        <w:t>as</w:t>
      </w:r>
      <w:r>
        <w:rPr>
          <w:spacing w:val="-12"/>
        </w:rPr>
        <w:t xml:space="preserve"> </w:t>
      </w:r>
      <w:r>
        <w:rPr>
          <w:spacing w:val="-1"/>
        </w:rPr>
        <w:t>legate</w:t>
      </w:r>
      <w:r>
        <w:t xml:space="preserve"> of</w:t>
      </w:r>
      <w:r>
        <w:rPr>
          <w:spacing w:val="-13"/>
        </w:rPr>
        <w:t xml:space="preserve"> </w:t>
      </w:r>
      <w:r>
        <w:t>the</w:t>
      </w:r>
      <w:r>
        <w:rPr>
          <w:spacing w:val="-13"/>
        </w:rPr>
        <w:t xml:space="preserve"> </w:t>
      </w:r>
      <w:r>
        <w:t>apostolical</w:t>
      </w:r>
      <w:r>
        <w:rPr>
          <w:spacing w:val="-13"/>
        </w:rPr>
        <w:t xml:space="preserve"> </w:t>
      </w:r>
      <w:r>
        <w:t>see,</w:t>
      </w:r>
      <w:r>
        <w:rPr>
          <w:spacing w:val="-13"/>
        </w:rPr>
        <w:t xml:space="preserve"> </w:t>
      </w:r>
      <w:r>
        <w:t>and</w:t>
      </w:r>
      <w:r>
        <w:rPr>
          <w:spacing w:val="-12"/>
        </w:rPr>
        <w:t xml:space="preserve"> </w:t>
      </w:r>
      <w:r>
        <w:t>was</w:t>
      </w:r>
      <w:r>
        <w:rPr>
          <w:spacing w:val="-13"/>
        </w:rPr>
        <w:t xml:space="preserve"> </w:t>
      </w:r>
      <w:r>
        <w:t>a</w:t>
      </w:r>
      <w:r>
        <w:rPr>
          <w:spacing w:val="-13"/>
        </w:rPr>
        <w:t xml:space="preserve"> </w:t>
      </w:r>
      <w:r>
        <w:t>man</w:t>
      </w:r>
      <w:r>
        <w:rPr>
          <w:spacing w:val="-13"/>
        </w:rPr>
        <w:t xml:space="preserve"> </w:t>
      </w:r>
      <w:r>
        <w:t>of</w:t>
      </w:r>
      <w:r>
        <w:rPr>
          <w:spacing w:val="-13"/>
        </w:rPr>
        <w:t xml:space="preserve"> </w:t>
      </w:r>
      <w:r>
        <w:t>high</w:t>
      </w:r>
      <w:r>
        <w:rPr>
          <w:spacing w:val="-12"/>
        </w:rPr>
        <w:t xml:space="preserve"> </w:t>
      </w:r>
      <w:r>
        <w:t>authority</w:t>
      </w:r>
      <w:r>
        <w:rPr>
          <w:spacing w:val="-13"/>
        </w:rPr>
        <w:t xml:space="preserve"> </w:t>
      </w:r>
      <w:r>
        <w:t>and</w:t>
      </w:r>
      <w:r>
        <w:rPr>
          <w:spacing w:val="-13"/>
        </w:rPr>
        <w:t xml:space="preserve"> </w:t>
      </w:r>
      <w:r>
        <w:t>virtue.</w:t>
      </w:r>
      <w:r>
        <w:rPr>
          <w:spacing w:val="-13"/>
        </w:rPr>
        <w:t xml:space="preserve"> </w:t>
      </w:r>
      <w:r>
        <w:t>They</w:t>
      </w:r>
      <w:r>
        <w:rPr>
          <w:spacing w:val="-13"/>
        </w:rPr>
        <w:t xml:space="preserve"> </w:t>
      </w:r>
      <w:r>
        <w:t>related</w:t>
      </w:r>
      <w:r>
        <w:rPr>
          <w:spacing w:val="-12"/>
        </w:rPr>
        <w:t xml:space="preserve"> </w:t>
      </w:r>
      <w:r>
        <w:t>to</w:t>
      </w:r>
      <w:r>
        <w:rPr>
          <w:spacing w:val="-13"/>
        </w:rPr>
        <w:t xml:space="preserve"> </w:t>
      </w:r>
      <w:r>
        <w:t>him</w:t>
      </w:r>
      <w:r>
        <w:rPr>
          <w:spacing w:val="-13"/>
        </w:rPr>
        <w:t xml:space="preserve"> </w:t>
      </w:r>
      <w:r>
        <w:t>the</w:t>
      </w:r>
      <w:r>
        <w:rPr>
          <w:spacing w:val="-13"/>
        </w:rPr>
        <w:t xml:space="preserve"> </w:t>
      </w:r>
      <w:r>
        <w:t>cause</w:t>
      </w:r>
      <w:r>
        <w:rPr>
          <w:spacing w:val="-13"/>
        </w:rPr>
        <w:t xml:space="preserve"> </w:t>
      </w:r>
      <w:r>
        <w:t>why</w:t>
      </w:r>
      <w:r>
        <w:rPr>
          <w:spacing w:val="-12"/>
        </w:rPr>
        <w:t xml:space="preserve"> </w:t>
      </w:r>
      <w:r>
        <w:t>they</w:t>
      </w:r>
      <w:r>
        <w:rPr>
          <w:spacing w:val="-13"/>
        </w:rPr>
        <w:t xml:space="preserve"> </w:t>
      </w:r>
      <w:r>
        <w:t>wished</w:t>
      </w:r>
      <w:r>
        <w:rPr>
          <w:spacing w:val="-13"/>
        </w:rPr>
        <w:t xml:space="preserve"> </w:t>
      </w:r>
      <w:r>
        <w:t>to</w:t>
      </w:r>
      <w:r w:rsidR="00FA16D1">
        <w:t xml:space="preserve"> </w:t>
      </w:r>
      <w:r>
        <w:t>visit</w:t>
      </w:r>
      <w:r>
        <w:rPr>
          <w:spacing w:val="-11"/>
        </w:rPr>
        <w:t xml:space="preserve"> </w:t>
      </w:r>
      <w:r>
        <w:t>the</w:t>
      </w:r>
      <w:r>
        <w:rPr>
          <w:spacing w:val="-10"/>
        </w:rPr>
        <w:t xml:space="preserve"> </w:t>
      </w:r>
      <w:r>
        <w:t>supreme</w:t>
      </w:r>
      <w:r>
        <w:rPr>
          <w:spacing w:val="-10"/>
        </w:rPr>
        <w:t xml:space="preserve"> </w:t>
      </w:r>
      <w:r>
        <w:t>pontiff.</w:t>
      </w:r>
      <w:r>
        <w:rPr>
          <w:spacing w:val="-10"/>
        </w:rPr>
        <w:t xml:space="preserve"> </w:t>
      </w:r>
      <w:r>
        <w:t>He</w:t>
      </w:r>
      <w:r>
        <w:rPr>
          <w:spacing w:val="-11"/>
        </w:rPr>
        <w:t xml:space="preserve"> </w:t>
      </w:r>
      <w:r>
        <w:t>was</w:t>
      </w:r>
      <w:r>
        <w:rPr>
          <w:spacing w:val="-10"/>
        </w:rPr>
        <w:t xml:space="preserve"> </w:t>
      </w:r>
      <w:r>
        <w:t>struck</w:t>
      </w:r>
      <w:r>
        <w:rPr>
          <w:spacing w:val="-10"/>
        </w:rPr>
        <w:t xml:space="preserve"> </w:t>
      </w:r>
      <w:r>
        <w:t>with</w:t>
      </w:r>
      <w:r>
        <w:rPr>
          <w:spacing w:val="-10"/>
        </w:rPr>
        <w:t xml:space="preserve"> </w:t>
      </w:r>
      <w:r>
        <w:t>admiration,</w:t>
      </w:r>
      <w:r>
        <w:rPr>
          <w:spacing w:val="-10"/>
        </w:rPr>
        <w:t xml:space="preserve"> </w:t>
      </w:r>
      <w:r>
        <w:t>and</w:t>
      </w:r>
      <w:r>
        <w:rPr>
          <w:spacing w:val="-11"/>
        </w:rPr>
        <w:t xml:space="preserve"> </w:t>
      </w:r>
      <w:r>
        <w:t>revolving</w:t>
      </w:r>
      <w:r>
        <w:rPr>
          <w:spacing w:val="-10"/>
        </w:rPr>
        <w:t xml:space="preserve"> </w:t>
      </w:r>
      <w:r>
        <w:t>in</w:t>
      </w:r>
      <w:r>
        <w:rPr>
          <w:spacing w:val="-10"/>
        </w:rPr>
        <w:t xml:space="preserve"> </w:t>
      </w:r>
      <w:r>
        <w:t>his</w:t>
      </w:r>
      <w:r>
        <w:rPr>
          <w:spacing w:val="-10"/>
        </w:rPr>
        <w:t xml:space="preserve"> </w:t>
      </w:r>
      <w:r>
        <w:t>mind,</w:t>
      </w:r>
      <w:r>
        <w:rPr>
          <w:spacing w:val="-11"/>
        </w:rPr>
        <w:t xml:space="preserve"> </w:t>
      </w:r>
      <w:r>
        <w:t>that</w:t>
      </w:r>
      <w:r>
        <w:rPr>
          <w:spacing w:val="-10"/>
        </w:rPr>
        <w:t xml:space="preserve"> </w:t>
      </w:r>
      <w:r>
        <w:t>the</w:t>
      </w:r>
      <w:r>
        <w:rPr>
          <w:spacing w:val="-10"/>
        </w:rPr>
        <w:t xml:space="preserve"> </w:t>
      </w:r>
      <w:r>
        <w:t>holy</w:t>
      </w:r>
      <w:r>
        <w:rPr>
          <w:spacing w:val="-10"/>
        </w:rPr>
        <w:t xml:space="preserve"> </w:t>
      </w:r>
      <w:r>
        <w:t>Roman</w:t>
      </w:r>
      <w:r>
        <w:rPr>
          <w:spacing w:val="-10"/>
        </w:rPr>
        <w:t xml:space="preserve"> </w:t>
      </w:r>
      <w:r>
        <w:t>church</w:t>
      </w:r>
      <w:r>
        <w:rPr>
          <w:spacing w:val="-11"/>
        </w:rPr>
        <w:t xml:space="preserve"> </w:t>
      </w:r>
      <w:r>
        <w:t>and</w:t>
      </w:r>
      <w:r>
        <w:rPr>
          <w:spacing w:val="-52"/>
        </w:rPr>
        <w:t xml:space="preserve"> </w:t>
      </w:r>
      <w:r>
        <w:t>the Christian faith might hence derive the greatest benefit, advised them to wait till another pope should be named,</w:t>
      </w:r>
      <w:r>
        <w:rPr>
          <w:spacing w:val="-52"/>
        </w:rPr>
        <w:t xml:space="preserve"> </w:t>
      </w:r>
      <w:r>
        <w:t>to</w:t>
      </w:r>
      <w:r>
        <w:rPr>
          <w:spacing w:val="-13"/>
        </w:rPr>
        <w:t xml:space="preserve"> </w:t>
      </w:r>
      <w:r>
        <w:t>whom</w:t>
      </w:r>
      <w:r>
        <w:rPr>
          <w:spacing w:val="-13"/>
        </w:rPr>
        <w:t xml:space="preserve"> </w:t>
      </w:r>
      <w:r>
        <w:t>they</w:t>
      </w:r>
      <w:r>
        <w:rPr>
          <w:spacing w:val="-13"/>
        </w:rPr>
        <w:t xml:space="preserve"> </w:t>
      </w:r>
      <w:r>
        <w:t>might</w:t>
      </w:r>
      <w:r>
        <w:rPr>
          <w:spacing w:val="-13"/>
        </w:rPr>
        <w:t xml:space="preserve"> </w:t>
      </w:r>
      <w:r>
        <w:t>deliver</w:t>
      </w:r>
      <w:r>
        <w:rPr>
          <w:spacing w:val="-12"/>
        </w:rPr>
        <w:t xml:space="preserve"> </w:t>
      </w:r>
      <w:r>
        <w:t>their</w:t>
      </w:r>
      <w:r>
        <w:rPr>
          <w:spacing w:val="-13"/>
        </w:rPr>
        <w:t xml:space="preserve"> </w:t>
      </w:r>
      <w:r>
        <w:t>embassy.</w:t>
      </w:r>
      <w:r>
        <w:rPr>
          <w:spacing w:val="-13"/>
        </w:rPr>
        <w:t xml:space="preserve"> </w:t>
      </w:r>
      <w:r>
        <w:t>They</w:t>
      </w:r>
      <w:r>
        <w:rPr>
          <w:spacing w:val="-13"/>
        </w:rPr>
        <w:t xml:space="preserve"> </w:t>
      </w:r>
      <w:r>
        <w:t>there</w:t>
      </w:r>
      <w:r>
        <w:rPr>
          <w:spacing w:val="-12"/>
        </w:rPr>
        <w:t xml:space="preserve"> </w:t>
      </w:r>
      <w:r>
        <w:t>fore</w:t>
      </w:r>
      <w:r>
        <w:rPr>
          <w:spacing w:val="-13"/>
        </w:rPr>
        <w:t xml:space="preserve"> </w:t>
      </w:r>
      <w:r>
        <w:t>determined</w:t>
      </w:r>
      <w:r>
        <w:rPr>
          <w:spacing w:val="-13"/>
        </w:rPr>
        <w:t xml:space="preserve"> </w:t>
      </w:r>
      <w:r>
        <w:t>to</w:t>
      </w:r>
      <w:r>
        <w:rPr>
          <w:spacing w:val="-13"/>
        </w:rPr>
        <w:t xml:space="preserve"> </w:t>
      </w:r>
      <w:r>
        <w:t>spend</w:t>
      </w:r>
      <w:r>
        <w:rPr>
          <w:spacing w:val="-12"/>
        </w:rPr>
        <w:t xml:space="preserve"> </w:t>
      </w:r>
      <w:r>
        <w:t>the</w:t>
      </w:r>
      <w:r>
        <w:rPr>
          <w:spacing w:val="-13"/>
        </w:rPr>
        <w:t xml:space="preserve"> </w:t>
      </w:r>
      <w:r>
        <w:t>interval</w:t>
      </w:r>
      <w:r>
        <w:rPr>
          <w:spacing w:val="-13"/>
        </w:rPr>
        <w:t xml:space="preserve"> </w:t>
      </w:r>
      <w:r>
        <w:t>in</w:t>
      </w:r>
      <w:r>
        <w:rPr>
          <w:spacing w:val="-13"/>
        </w:rPr>
        <w:t xml:space="preserve"> </w:t>
      </w:r>
      <w:r>
        <w:t>visiting</w:t>
      </w:r>
      <w:r>
        <w:rPr>
          <w:spacing w:val="-12"/>
        </w:rPr>
        <w:t xml:space="preserve"> </w:t>
      </w:r>
      <w:r>
        <w:t>their</w:t>
      </w:r>
      <w:r>
        <w:rPr>
          <w:spacing w:val="-13"/>
        </w:rPr>
        <w:t xml:space="preserve"> </w:t>
      </w:r>
      <w:r>
        <w:t>families</w:t>
      </w:r>
      <w:r w:rsidR="00FA16D1">
        <w:t xml:space="preserve"> </w:t>
      </w:r>
      <w:r>
        <w:rPr>
          <w:spacing w:val="-1"/>
        </w:rPr>
        <w:t>at</w:t>
      </w:r>
      <w:r>
        <w:rPr>
          <w:spacing w:val="-13"/>
        </w:rPr>
        <w:t xml:space="preserve"> </w:t>
      </w:r>
      <w:r>
        <w:rPr>
          <w:spacing w:val="-1"/>
        </w:rPr>
        <w:t>Venice.</w:t>
      </w:r>
      <w:r>
        <w:rPr>
          <w:spacing w:val="-13"/>
        </w:rPr>
        <w:t xml:space="preserve"> </w:t>
      </w:r>
      <w:r>
        <w:rPr>
          <w:spacing w:val="-1"/>
        </w:rPr>
        <w:t>Departing</w:t>
      </w:r>
      <w:r>
        <w:rPr>
          <w:spacing w:val="-13"/>
        </w:rPr>
        <w:t xml:space="preserve"> </w:t>
      </w:r>
      <w:r>
        <w:rPr>
          <w:spacing w:val="-1"/>
        </w:rPr>
        <w:t>from</w:t>
      </w:r>
      <w:r>
        <w:rPr>
          <w:spacing w:val="-12"/>
        </w:rPr>
        <w:t xml:space="preserve"> </w:t>
      </w:r>
      <w:r>
        <w:rPr>
          <w:spacing w:val="-1"/>
        </w:rPr>
        <w:t>Acre,</w:t>
      </w:r>
      <w:r>
        <w:rPr>
          <w:spacing w:val="-13"/>
        </w:rPr>
        <w:t xml:space="preserve"> </w:t>
      </w:r>
      <w:r>
        <w:rPr>
          <w:spacing w:val="-1"/>
        </w:rPr>
        <w:t>they</w:t>
      </w:r>
      <w:r>
        <w:rPr>
          <w:spacing w:val="-13"/>
        </w:rPr>
        <w:t xml:space="preserve"> </w:t>
      </w:r>
      <w:r>
        <w:rPr>
          <w:spacing w:val="-1"/>
        </w:rPr>
        <w:t>proceeded</w:t>
      </w:r>
      <w:r>
        <w:rPr>
          <w:spacing w:val="-12"/>
        </w:rPr>
        <w:t xml:space="preserve"> </w:t>
      </w:r>
      <w:r>
        <w:rPr>
          <w:spacing w:val="-1"/>
        </w:rPr>
        <w:t>to</w:t>
      </w:r>
      <w:r>
        <w:rPr>
          <w:spacing w:val="-13"/>
        </w:rPr>
        <w:t xml:space="preserve"> </w:t>
      </w:r>
      <w:r>
        <w:rPr>
          <w:spacing w:val="-1"/>
        </w:rPr>
        <w:t>Negropont,</w:t>
      </w:r>
      <w:r>
        <w:rPr>
          <w:spacing w:val="-13"/>
        </w:rPr>
        <w:t xml:space="preserve"> </w:t>
      </w:r>
      <w:r>
        <w:rPr>
          <w:spacing w:val="-1"/>
        </w:rPr>
        <w:t>and</w:t>
      </w:r>
      <w:r>
        <w:rPr>
          <w:spacing w:val="-12"/>
        </w:rPr>
        <w:t xml:space="preserve"> </w:t>
      </w:r>
      <w:r>
        <w:t>thence</w:t>
      </w:r>
      <w:r>
        <w:rPr>
          <w:spacing w:val="-13"/>
        </w:rPr>
        <w:t xml:space="preserve"> </w:t>
      </w:r>
      <w:r>
        <w:t>to</w:t>
      </w:r>
      <w:r>
        <w:rPr>
          <w:spacing w:val="-13"/>
        </w:rPr>
        <w:t xml:space="preserve"> </w:t>
      </w:r>
      <w:r>
        <w:t>their</w:t>
      </w:r>
      <w:r>
        <w:rPr>
          <w:spacing w:val="-13"/>
        </w:rPr>
        <w:t xml:space="preserve"> </w:t>
      </w:r>
      <w:r>
        <w:t>native</w:t>
      </w:r>
      <w:r>
        <w:rPr>
          <w:spacing w:val="-12"/>
        </w:rPr>
        <w:t xml:space="preserve"> </w:t>
      </w:r>
      <w:r>
        <w:t>city.</w:t>
      </w:r>
      <w:r>
        <w:rPr>
          <w:spacing w:val="-13"/>
        </w:rPr>
        <w:t xml:space="preserve"> </w:t>
      </w:r>
      <w:r>
        <w:t>Here</w:t>
      </w:r>
      <w:r>
        <w:rPr>
          <w:spacing w:val="-13"/>
        </w:rPr>
        <w:t xml:space="preserve"> </w:t>
      </w:r>
      <w:r>
        <w:t>Messer</w:t>
      </w:r>
      <w:r>
        <w:rPr>
          <w:spacing w:val="-12"/>
        </w:rPr>
        <w:t xml:space="preserve"> </w:t>
      </w:r>
      <w:r>
        <w:t>Nicolo</w:t>
      </w:r>
      <w:r>
        <w:rPr>
          <w:spacing w:val="-52"/>
        </w:rPr>
        <w:t xml:space="preserve"> </w:t>
      </w:r>
      <w:r>
        <w:t>found</w:t>
      </w:r>
      <w:r>
        <w:rPr>
          <w:spacing w:val="-12"/>
        </w:rPr>
        <w:t xml:space="preserve"> </w:t>
      </w:r>
      <w:r>
        <w:t>that</w:t>
      </w:r>
      <w:r>
        <w:rPr>
          <w:spacing w:val="-12"/>
        </w:rPr>
        <w:t xml:space="preserve"> </w:t>
      </w:r>
      <w:r>
        <w:t>his</w:t>
      </w:r>
      <w:r>
        <w:rPr>
          <w:spacing w:val="-12"/>
        </w:rPr>
        <w:t xml:space="preserve"> </w:t>
      </w:r>
      <w:r>
        <w:t>wife,</w:t>
      </w:r>
      <w:r>
        <w:rPr>
          <w:spacing w:val="-12"/>
        </w:rPr>
        <w:t xml:space="preserve"> </w:t>
      </w:r>
      <w:r>
        <w:t>whom</w:t>
      </w:r>
      <w:r>
        <w:rPr>
          <w:spacing w:val="-12"/>
        </w:rPr>
        <w:t xml:space="preserve"> </w:t>
      </w:r>
      <w:r>
        <w:t>he</w:t>
      </w:r>
      <w:r>
        <w:rPr>
          <w:spacing w:val="-12"/>
        </w:rPr>
        <w:t xml:space="preserve"> </w:t>
      </w:r>
      <w:r>
        <w:t>left</w:t>
      </w:r>
      <w:r>
        <w:rPr>
          <w:spacing w:val="-12"/>
        </w:rPr>
        <w:t xml:space="preserve"> </w:t>
      </w:r>
      <w:r>
        <w:t>pregnant,</w:t>
      </w:r>
      <w:r>
        <w:rPr>
          <w:spacing w:val="-12"/>
        </w:rPr>
        <w:t xml:space="preserve"> </w:t>
      </w:r>
      <w:r>
        <w:t>had</w:t>
      </w:r>
      <w:r>
        <w:rPr>
          <w:spacing w:val="-12"/>
        </w:rPr>
        <w:t xml:space="preserve"> </w:t>
      </w:r>
      <w:r>
        <w:t>died,</w:t>
      </w:r>
      <w:r>
        <w:rPr>
          <w:spacing w:val="-12"/>
        </w:rPr>
        <w:t xml:space="preserve"> </w:t>
      </w:r>
      <w:r>
        <w:t>leaving</w:t>
      </w:r>
      <w:r>
        <w:rPr>
          <w:spacing w:val="-12"/>
        </w:rPr>
        <w:t xml:space="preserve"> </w:t>
      </w:r>
      <w:r>
        <w:t>a</w:t>
      </w:r>
      <w:r>
        <w:rPr>
          <w:spacing w:val="-12"/>
        </w:rPr>
        <w:t xml:space="preserve"> </w:t>
      </w:r>
      <w:r>
        <w:t>son</w:t>
      </w:r>
      <w:r>
        <w:rPr>
          <w:spacing w:val="-12"/>
        </w:rPr>
        <w:t xml:space="preserve"> </w:t>
      </w:r>
      <w:r>
        <w:t>named</w:t>
      </w:r>
      <w:r>
        <w:rPr>
          <w:spacing w:val="-12"/>
        </w:rPr>
        <w:t xml:space="preserve"> </w:t>
      </w:r>
      <w:r>
        <w:t>Marco,</w:t>
      </w:r>
      <w:r>
        <w:rPr>
          <w:spacing w:val="-12"/>
        </w:rPr>
        <w:t xml:space="preserve"> </w:t>
      </w:r>
      <w:r>
        <w:t>the</w:t>
      </w:r>
      <w:r>
        <w:rPr>
          <w:spacing w:val="-12"/>
        </w:rPr>
        <w:t xml:space="preserve"> </w:t>
      </w:r>
      <w:r>
        <w:t>same</w:t>
      </w:r>
      <w:r>
        <w:rPr>
          <w:spacing w:val="-12"/>
        </w:rPr>
        <w:t xml:space="preserve"> </w:t>
      </w:r>
      <w:r>
        <w:t>who</w:t>
      </w:r>
      <w:r>
        <w:rPr>
          <w:spacing w:val="-12"/>
        </w:rPr>
        <w:t xml:space="preserve"> </w:t>
      </w:r>
      <w:r>
        <w:t>wrote</w:t>
      </w:r>
      <w:r>
        <w:rPr>
          <w:spacing w:val="-12"/>
        </w:rPr>
        <w:t xml:space="preserve"> </w:t>
      </w:r>
      <w:r>
        <w:t>this</w:t>
      </w:r>
      <w:r>
        <w:rPr>
          <w:spacing w:val="-12"/>
        </w:rPr>
        <w:t xml:space="preserve"> </w:t>
      </w:r>
      <w:r>
        <w:t>book.</w:t>
      </w:r>
    </w:p>
    <w:p w14:paraId="4ABA0978" w14:textId="1E610CD2" w:rsidR="000276C6" w:rsidRDefault="000276C6" w:rsidP="00FA16D1">
      <w:pPr>
        <w:pStyle w:val="Body"/>
      </w:pPr>
      <w:r>
        <w:t>Waiting</w:t>
      </w:r>
      <w:r>
        <w:rPr>
          <w:spacing w:val="-8"/>
        </w:rPr>
        <w:t xml:space="preserve"> </w:t>
      </w:r>
      <w:r>
        <w:t>the</w:t>
      </w:r>
      <w:r>
        <w:rPr>
          <w:spacing w:val="-8"/>
        </w:rPr>
        <w:t xml:space="preserve"> </w:t>
      </w:r>
      <w:r>
        <w:t>appointment</w:t>
      </w:r>
      <w:r>
        <w:rPr>
          <w:spacing w:val="-8"/>
        </w:rPr>
        <w:t xml:space="preserve"> </w:t>
      </w:r>
      <w:r>
        <w:t>of</w:t>
      </w:r>
      <w:r>
        <w:rPr>
          <w:spacing w:val="-8"/>
        </w:rPr>
        <w:t xml:space="preserve"> </w:t>
      </w:r>
      <w:r>
        <w:t>another</w:t>
      </w:r>
      <w:r>
        <w:rPr>
          <w:spacing w:val="-8"/>
        </w:rPr>
        <w:t xml:space="preserve"> </w:t>
      </w:r>
      <w:r>
        <w:t>pope,</w:t>
      </w:r>
      <w:r>
        <w:rPr>
          <w:spacing w:val="-8"/>
        </w:rPr>
        <w:t xml:space="preserve"> </w:t>
      </w:r>
      <w:r>
        <w:t>the</w:t>
      </w:r>
      <w:r>
        <w:rPr>
          <w:spacing w:val="-8"/>
        </w:rPr>
        <w:t xml:space="preserve"> </w:t>
      </w:r>
      <w:r>
        <w:t>travellers</w:t>
      </w:r>
      <w:r>
        <w:rPr>
          <w:spacing w:val="-8"/>
        </w:rPr>
        <w:t xml:space="preserve"> </w:t>
      </w:r>
      <w:r>
        <w:t>spent</w:t>
      </w:r>
      <w:r>
        <w:rPr>
          <w:spacing w:val="-8"/>
        </w:rPr>
        <w:t xml:space="preserve"> </w:t>
      </w:r>
      <w:r>
        <w:t>two</w:t>
      </w:r>
      <w:r>
        <w:rPr>
          <w:spacing w:val="-8"/>
        </w:rPr>
        <w:t xml:space="preserve"> </w:t>
      </w:r>
      <w:r>
        <w:t>full</w:t>
      </w:r>
      <w:r>
        <w:rPr>
          <w:spacing w:val="-7"/>
        </w:rPr>
        <w:t xml:space="preserve"> </w:t>
      </w:r>
      <w:r>
        <w:t>years</w:t>
      </w:r>
      <w:r>
        <w:rPr>
          <w:spacing w:val="-8"/>
        </w:rPr>
        <w:t xml:space="preserve"> </w:t>
      </w:r>
      <w:r>
        <w:t>at</w:t>
      </w:r>
      <w:r>
        <w:rPr>
          <w:spacing w:val="-8"/>
        </w:rPr>
        <w:t xml:space="preserve"> </w:t>
      </w:r>
      <w:r>
        <w:t>Venice.</w:t>
      </w:r>
    </w:p>
    <w:p w14:paraId="0C3593C2" w14:textId="77777777" w:rsidR="00FA16D1" w:rsidRDefault="00FA16D1" w:rsidP="00FA16D1">
      <w:pPr>
        <w:pStyle w:val="Body"/>
      </w:pPr>
    </w:p>
    <w:p w14:paraId="5E0A1988" w14:textId="77777777" w:rsidR="000276C6" w:rsidRPr="00FA16D1" w:rsidRDefault="000276C6" w:rsidP="00FA16D1">
      <w:pPr>
        <w:pStyle w:val="Heading4"/>
      </w:pPr>
      <w:r w:rsidRPr="00FA16D1">
        <w:t>VI—Their Return to Kublai</w:t>
      </w:r>
    </w:p>
    <w:p w14:paraId="66EFB555" w14:textId="00B17CB4" w:rsidR="000276C6" w:rsidRDefault="000276C6" w:rsidP="00FA16D1">
      <w:pPr>
        <w:pStyle w:val="Body"/>
      </w:pPr>
      <w:r>
        <w:t>At last seeing that no pontiff was elected, and unwilling to delay their return to the great khan, they departed,</w:t>
      </w:r>
      <w:r>
        <w:rPr>
          <w:spacing w:val="1"/>
        </w:rPr>
        <w:t xml:space="preserve"> </w:t>
      </w:r>
      <w:r>
        <w:t>taking</w:t>
      </w:r>
      <w:r>
        <w:rPr>
          <w:spacing w:val="-7"/>
        </w:rPr>
        <w:t xml:space="preserve"> </w:t>
      </w:r>
      <w:r>
        <w:t>with</w:t>
      </w:r>
      <w:r>
        <w:rPr>
          <w:spacing w:val="-6"/>
        </w:rPr>
        <w:t xml:space="preserve"> </w:t>
      </w:r>
      <w:r>
        <w:t>them</w:t>
      </w:r>
      <w:r>
        <w:rPr>
          <w:spacing w:val="-6"/>
        </w:rPr>
        <w:t xml:space="preserve"> </w:t>
      </w:r>
      <w:r>
        <w:t>Marco,</w:t>
      </w:r>
      <w:r>
        <w:rPr>
          <w:spacing w:val="-7"/>
        </w:rPr>
        <w:t xml:space="preserve"> </w:t>
      </w:r>
      <w:r>
        <w:t>son</w:t>
      </w:r>
      <w:r>
        <w:rPr>
          <w:spacing w:val="-6"/>
        </w:rPr>
        <w:t xml:space="preserve"> </w:t>
      </w:r>
      <w:r>
        <w:t>of</w:t>
      </w:r>
      <w:r>
        <w:rPr>
          <w:spacing w:val="-6"/>
        </w:rPr>
        <w:t xml:space="preserve"> </w:t>
      </w:r>
      <w:r>
        <w:t>Nicolo.</w:t>
      </w:r>
      <w:r>
        <w:rPr>
          <w:spacing w:val="-7"/>
        </w:rPr>
        <w:t xml:space="preserve"> </w:t>
      </w:r>
      <w:r>
        <w:t>They</w:t>
      </w:r>
      <w:r>
        <w:rPr>
          <w:spacing w:val="-6"/>
        </w:rPr>
        <w:t xml:space="preserve"> </w:t>
      </w:r>
      <w:r>
        <w:t>repaired</w:t>
      </w:r>
      <w:r>
        <w:rPr>
          <w:spacing w:val="-6"/>
        </w:rPr>
        <w:t xml:space="preserve"> </w:t>
      </w:r>
      <w:r>
        <w:t>to</w:t>
      </w:r>
      <w:r>
        <w:rPr>
          <w:spacing w:val="-6"/>
        </w:rPr>
        <w:t xml:space="preserve"> </w:t>
      </w:r>
      <w:r>
        <w:t>Acre,</w:t>
      </w:r>
      <w:r>
        <w:rPr>
          <w:spacing w:val="-7"/>
        </w:rPr>
        <w:t xml:space="preserve"> </w:t>
      </w:r>
      <w:r>
        <w:t>and</w:t>
      </w:r>
      <w:r>
        <w:rPr>
          <w:spacing w:val="-6"/>
        </w:rPr>
        <w:t xml:space="preserve"> </w:t>
      </w:r>
      <w:r>
        <w:t>told</w:t>
      </w:r>
      <w:r>
        <w:rPr>
          <w:spacing w:val="-6"/>
        </w:rPr>
        <w:t xml:space="preserve"> </w:t>
      </w:r>
      <w:r>
        <w:t>the</w:t>
      </w:r>
      <w:r>
        <w:rPr>
          <w:spacing w:val="-7"/>
        </w:rPr>
        <w:t xml:space="preserve"> </w:t>
      </w:r>
      <w:r>
        <w:t>legate,</w:t>
      </w:r>
      <w:r>
        <w:rPr>
          <w:spacing w:val="-6"/>
        </w:rPr>
        <w:t xml:space="preserve"> </w:t>
      </w:r>
      <w:r>
        <w:t>that</w:t>
      </w:r>
      <w:r>
        <w:rPr>
          <w:spacing w:val="-6"/>
        </w:rPr>
        <w:t xml:space="preserve"> </w:t>
      </w:r>
      <w:r>
        <w:t>having</w:t>
      </w:r>
      <w:r>
        <w:rPr>
          <w:spacing w:val="-6"/>
        </w:rPr>
        <w:t xml:space="preserve"> </w:t>
      </w:r>
      <w:r>
        <w:t>tarried</w:t>
      </w:r>
      <w:r>
        <w:rPr>
          <w:spacing w:val="-7"/>
        </w:rPr>
        <w:t xml:space="preserve"> </w:t>
      </w:r>
      <w:r>
        <w:t>too</w:t>
      </w:r>
      <w:r>
        <w:rPr>
          <w:spacing w:val="-6"/>
        </w:rPr>
        <w:t xml:space="preserve"> </w:t>
      </w:r>
      <w:r>
        <w:t>long,</w:t>
      </w:r>
      <w:r>
        <w:rPr>
          <w:spacing w:val="-6"/>
        </w:rPr>
        <w:t xml:space="preserve"> </w:t>
      </w:r>
      <w:r>
        <w:t>and</w:t>
      </w:r>
      <w:r>
        <w:rPr>
          <w:spacing w:val="1"/>
        </w:rPr>
        <w:t xml:space="preserve"> </w:t>
      </w:r>
      <w:r>
        <w:t>there</w:t>
      </w:r>
      <w:r>
        <w:rPr>
          <w:spacing w:val="-6"/>
        </w:rPr>
        <w:t xml:space="preserve"> </w:t>
      </w:r>
      <w:r>
        <w:t>being</w:t>
      </w:r>
      <w:r>
        <w:rPr>
          <w:spacing w:val="-5"/>
        </w:rPr>
        <w:t xml:space="preserve"> </w:t>
      </w:r>
      <w:r>
        <w:t>no</w:t>
      </w:r>
      <w:r>
        <w:rPr>
          <w:spacing w:val="-6"/>
        </w:rPr>
        <w:t xml:space="preserve"> </w:t>
      </w:r>
      <w:r>
        <w:t>appearance</w:t>
      </w:r>
      <w:r>
        <w:rPr>
          <w:spacing w:val="-5"/>
        </w:rPr>
        <w:t xml:space="preserve"> </w:t>
      </w:r>
      <w:r>
        <w:t>of</w:t>
      </w:r>
      <w:r>
        <w:rPr>
          <w:spacing w:val="-5"/>
        </w:rPr>
        <w:t xml:space="preserve"> </w:t>
      </w:r>
      <w:r>
        <w:t>an</w:t>
      </w:r>
      <w:r>
        <w:rPr>
          <w:spacing w:val="-6"/>
        </w:rPr>
        <w:t xml:space="preserve"> </w:t>
      </w:r>
      <w:r>
        <w:t>election,</w:t>
      </w:r>
      <w:r>
        <w:rPr>
          <w:spacing w:val="-5"/>
        </w:rPr>
        <w:t xml:space="preserve"> </w:t>
      </w:r>
      <w:r>
        <w:t>they</w:t>
      </w:r>
      <w:r>
        <w:rPr>
          <w:spacing w:val="-5"/>
        </w:rPr>
        <w:t xml:space="preserve"> </w:t>
      </w:r>
      <w:r>
        <w:t>must</w:t>
      </w:r>
      <w:r>
        <w:rPr>
          <w:spacing w:val="-6"/>
        </w:rPr>
        <w:t xml:space="preserve"> </w:t>
      </w:r>
      <w:r>
        <w:t>beg</w:t>
      </w:r>
      <w:r>
        <w:rPr>
          <w:spacing w:val="-5"/>
        </w:rPr>
        <w:t xml:space="preserve"> </w:t>
      </w:r>
      <w:r>
        <w:t>permission,</w:t>
      </w:r>
      <w:r>
        <w:rPr>
          <w:spacing w:val="-6"/>
        </w:rPr>
        <w:t xml:space="preserve"> </w:t>
      </w:r>
      <w:r>
        <w:t>in</w:t>
      </w:r>
      <w:r>
        <w:rPr>
          <w:spacing w:val="-5"/>
        </w:rPr>
        <w:t xml:space="preserve"> </w:t>
      </w:r>
      <w:r>
        <w:t>conformity</w:t>
      </w:r>
      <w:r>
        <w:rPr>
          <w:spacing w:val="-5"/>
        </w:rPr>
        <w:t xml:space="preserve"> </w:t>
      </w:r>
      <w:r>
        <w:t>with</w:t>
      </w:r>
      <w:r>
        <w:rPr>
          <w:spacing w:val="-6"/>
        </w:rPr>
        <w:t xml:space="preserve"> </w:t>
      </w:r>
      <w:r>
        <w:t>that</w:t>
      </w:r>
      <w:r>
        <w:rPr>
          <w:spacing w:val="-5"/>
        </w:rPr>
        <w:t xml:space="preserve"> </w:t>
      </w:r>
      <w:r>
        <w:t>monarch’s</w:t>
      </w:r>
      <w:r>
        <w:rPr>
          <w:spacing w:val="-5"/>
        </w:rPr>
        <w:t xml:space="preserve"> </w:t>
      </w:r>
      <w:r>
        <w:t>injunctions,</w:t>
      </w:r>
      <w:r>
        <w:rPr>
          <w:spacing w:val="-52"/>
        </w:rPr>
        <w:t xml:space="preserve"> </w:t>
      </w:r>
      <w:r>
        <w:t>to</w:t>
      </w:r>
      <w:r>
        <w:rPr>
          <w:spacing w:val="-4"/>
        </w:rPr>
        <w:t xml:space="preserve"> </w:t>
      </w:r>
      <w:r>
        <w:t>take</w:t>
      </w:r>
      <w:r>
        <w:rPr>
          <w:spacing w:val="-4"/>
        </w:rPr>
        <w:t xml:space="preserve"> </w:t>
      </w:r>
      <w:r>
        <w:t>the</w:t>
      </w:r>
      <w:r>
        <w:rPr>
          <w:spacing w:val="-4"/>
        </w:rPr>
        <w:t xml:space="preserve"> </w:t>
      </w:r>
      <w:r>
        <w:t>portion</w:t>
      </w:r>
      <w:r>
        <w:rPr>
          <w:spacing w:val="-4"/>
        </w:rPr>
        <w:t xml:space="preserve"> </w:t>
      </w:r>
      <w:r>
        <w:t>of</w:t>
      </w:r>
      <w:r>
        <w:rPr>
          <w:spacing w:val="-4"/>
        </w:rPr>
        <w:t xml:space="preserve"> </w:t>
      </w:r>
      <w:r>
        <w:t>oil</w:t>
      </w:r>
      <w:r>
        <w:rPr>
          <w:spacing w:val="-3"/>
        </w:rPr>
        <w:t xml:space="preserve"> </w:t>
      </w:r>
      <w:r>
        <w:t>from</w:t>
      </w:r>
      <w:r>
        <w:rPr>
          <w:spacing w:val="-4"/>
        </w:rPr>
        <w:t xml:space="preserve"> </w:t>
      </w:r>
      <w:r>
        <w:t>the</w:t>
      </w:r>
      <w:r>
        <w:rPr>
          <w:spacing w:val="-4"/>
        </w:rPr>
        <w:t xml:space="preserve"> </w:t>
      </w:r>
      <w:r>
        <w:t>lamp</w:t>
      </w:r>
      <w:r>
        <w:rPr>
          <w:spacing w:val="-4"/>
        </w:rPr>
        <w:t xml:space="preserve"> </w:t>
      </w:r>
      <w:r>
        <w:t>burning</w:t>
      </w:r>
      <w:r>
        <w:rPr>
          <w:spacing w:val="-4"/>
        </w:rPr>
        <w:t xml:space="preserve"> </w:t>
      </w:r>
      <w:r>
        <w:t>before</w:t>
      </w:r>
      <w:r>
        <w:rPr>
          <w:spacing w:val="-4"/>
        </w:rPr>
        <w:t xml:space="preserve"> </w:t>
      </w:r>
      <w:r>
        <w:t>the</w:t>
      </w:r>
      <w:r>
        <w:rPr>
          <w:spacing w:val="-4"/>
        </w:rPr>
        <w:t xml:space="preserve"> </w:t>
      </w:r>
      <w:r>
        <w:t>sepulchre.</w:t>
      </w:r>
      <w:r>
        <w:rPr>
          <w:spacing w:val="-3"/>
        </w:rPr>
        <w:t xml:space="preserve"> </w:t>
      </w:r>
      <w:r>
        <w:t>Having</w:t>
      </w:r>
      <w:r>
        <w:rPr>
          <w:spacing w:val="-4"/>
        </w:rPr>
        <w:t xml:space="preserve"> </w:t>
      </w:r>
      <w:r>
        <w:t>obtained</w:t>
      </w:r>
      <w:r>
        <w:rPr>
          <w:spacing w:val="-4"/>
        </w:rPr>
        <w:t xml:space="preserve"> </w:t>
      </w:r>
      <w:r>
        <w:t>his</w:t>
      </w:r>
      <w:r>
        <w:rPr>
          <w:spacing w:val="-4"/>
        </w:rPr>
        <w:t xml:space="preserve"> </w:t>
      </w:r>
      <w:r>
        <w:t>consent,</w:t>
      </w:r>
      <w:r>
        <w:rPr>
          <w:spacing w:val="-4"/>
        </w:rPr>
        <w:t xml:space="preserve"> </w:t>
      </w:r>
      <w:r>
        <w:t>they</w:t>
      </w:r>
      <w:r>
        <w:rPr>
          <w:spacing w:val="-4"/>
        </w:rPr>
        <w:t xml:space="preserve"> </w:t>
      </w:r>
      <w:r>
        <w:t>went</w:t>
      </w:r>
      <w:r w:rsidR="00FA16D1">
        <w:t xml:space="preserve"> </w:t>
      </w:r>
      <w:r>
        <w:t>to Jerusalem, took what they desired, and returned, when he gave them letters, with permission to depart. They</w:t>
      </w:r>
      <w:r>
        <w:rPr>
          <w:spacing w:val="1"/>
        </w:rPr>
        <w:t xml:space="preserve"> </w:t>
      </w:r>
      <w:r>
        <w:t>proceeded</w:t>
      </w:r>
      <w:r>
        <w:rPr>
          <w:spacing w:val="-5"/>
        </w:rPr>
        <w:t xml:space="preserve"> </w:t>
      </w:r>
      <w:r>
        <w:t>from</w:t>
      </w:r>
      <w:r>
        <w:rPr>
          <w:spacing w:val="-4"/>
        </w:rPr>
        <w:t xml:space="preserve"> </w:t>
      </w:r>
      <w:r>
        <w:t>Acre</w:t>
      </w:r>
      <w:r>
        <w:rPr>
          <w:spacing w:val="-5"/>
        </w:rPr>
        <w:t xml:space="preserve"> </w:t>
      </w:r>
      <w:r>
        <w:t>to</w:t>
      </w:r>
      <w:r>
        <w:rPr>
          <w:spacing w:val="-4"/>
        </w:rPr>
        <w:t xml:space="preserve"> </w:t>
      </w:r>
      <w:r>
        <w:t>Laias;</w:t>
      </w:r>
      <w:r>
        <w:rPr>
          <w:spacing w:val="-5"/>
        </w:rPr>
        <w:t xml:space="preserve"> </w:t>
      </w:r>
      <w:r>
        <w:t>but</w:t>
      </w:r>
      <w:r>
        <w:rPr>
          <w:spacing w:val="-4"/>
        </w:rPr>
        <w:t xml:space="preserve"> </w:t>
      </w:r>
      <w:r>
        <w:t>during</w:t>
      </w:r>
      <w:r>
        <w:rPr>
          <w:spacing w:val="-4"/>
        </w:rPr>
        <w:t xml:space="preserve"> </w:t>
      </w:r>
      <w:r>
        <w:t>their</w:t>
      </w:r>
      <w:r>
        <w:rPr>
          <w:spacing w:val="-5"/>
        </w:rPr>
        <w:t xml:space="preserve"> </w:t>
      </w:r>
      <w:r>
        <w:t>stay</w:t>
      </w:r>
      <w:r>
        <w:rPr>
          <w:spacing w:val="-4"/>
        </w:rPr>
        <w:t xml:space="preserve"> </w:t>
      </w:r>
      <w:r>
        <w:t>there,</w:t>
      </w:r>
      <w:r>
        <w:rPr>
          <w:spacing w:val="-5"/>
        </w:rPr>
        <w:t xml:space="preserve"> </w:t>
      </w:r>
      <w:r>
        <w:t>were</w:t>
      </w:r>
      <w:r>
        <w:rPr>
          <w:spacing w:val="-4"/>
        </w:rPr>
        <w:t xml:space="preserve"> </w:t>
      </w:r>
      <w:r>
        <w:t>informed</w:t>
      </w:r>
      <w:r>
        <w:rPr>
          <w:spacing w:val="-4"/>
        </w:rPr>
        <w:t xml:space="preserve"> </w:t>
      </w:r>
      <w:r>
        <w:t>that</w:t>
      </w:r>
      <w:r>
        <w:rPr>
          <w:spacing w:val="-5"/>
        </w:rPr>
        <w:t xml:space="preserve"> </w:t>
      </w:r>
      <w:r>
        <w:t>the</w:t>
      </w:r>
      <w:r>
        <w:rPr>
          <w:spacing w:val="-4"/>
        </w:rPr>
        <w:t xml:space="preserve"> </w:t>
      </w:r>
      <w:r>
        <w:t>legate</w:t>
      </w:r>
      <w:r>
        <w:rPr>
          <w:spacing w:val="-5"/>
        </w:rPr>
        <w:t xml:space="preserve"> </w:t>
      </w:r>
      <w:r>
        <w:t>himself</w:t>
      </w:r>
      <w:r>
        <w:rPr>
          <w:spacing w:val="-4"/>
        </w:rPr>
        <w:t xml:space="preserve"> </w:t>
      </w:r>
      <w:r>
        <w:t>had</w:t>
      </w:r>
      <w:r>
        <w:rPr>
          <w:spacing w:val="-4"/>
        </w:rPr>
        <w:t xml:space="preserve"> </w:t>
      </w:r>
      <w:r>
        <w:t>been</w:t>
      </w:r>
      <w:r>
        <w:rPr>
          <w:spacing w:val="-5"/>
        </w:rPr>
        <w:t xml:space="preserve"> </w:t>
      </w:r>
      <w:r>
        <w:t>appoint-</w:t>
      </w:r>
      <w:r>
        <w:rPr>
          <w:spacing w:val="-52"/>
        </w:rPr>
        <w:t xml:space="preserve"> </w:t>
      </w:r>
      <w:r>
        <w:t>ed</w:t>
      </w:r>
      <w:r>
        <w:rPr>
          <w:spacing w:val="-8"/>
        </w:rPr>
        <w:t xml:space="preserve"> </w:t>
      </w:r>
      <w:r>
        <w:t>pope,</w:t>
      </w:r>
      <w:r>
        <w:rPr>
          <w:spacing w:val="-7"/>
        </w:rPr>
        <w:t xml:space="preserve"> </w:t>
      </w:r>
      <w:r>
        <w:t>under</w:t>
      </w:r>
      <w:r>
        <w:rPr>
          <w:spacing w:val="-7"/>
        </w:rPr>
        <w:t xml:space="preserve"> </w:t>
      </w:r>
      <w:r>
        <w:t>the</w:t>
      </w:r>
      <w:r>
        <w:rPr>
          <w:spacing w:val="-7"/>
        </w:rPr>
        <w:t xml:space="preserve"> </w:t>
      </w:r>
      <w:r>
        <w:t>name</w:t>
      </w:r>
      <w:r>
        <w:rPr>
          <w:spacing w:val="-7"/>
        </w:rPr>
        <w:t xml:space="preserve"> </w:t>
      </w:r>
      <w:r>
        <w:t>of</w:t>
      </w:r>
      <w:r>
        <w:rPr>
          <w:spacing w:val="-7"/>
        </w:rPr>
        <w:t xml:space="preserve"> </w:t>
      </w:r>
      <w:r>
        <w:t>Gregory</w:t>
      </w:r>
      <w:r>
        <w:rPr>
          <w:spacing w:val="-7"/>
        </w:rPr>
        <w:t xml:space="preserve"> </w:t>
      </w:r>
      <w:r>
        <w:t>X</w:t>
      </w:r>
      <w:r>
        <w:rPr>
          <w:spacing w:val="-7"/>
        </w:rPr>
        <w:t xml:space="preserve"> </w:t>
      </w:r>
      <w:r>
        <w:t>of</w:t>
      </w:r>
      <w:r>
        <w:rPr>
          <w:spacing w:val="-7"/>
        </w:rPr>
        <w:t xml:space="preserve"> </w:t>
      </w:r>
      <w:r>
        <w:t>Piacenza,</w:t>
      </w:r>
      <w:r>
        <w:rPr>
          <w:spacing w:val="-7"/>
        </w:rPr>
        <w:t xml:space="preserve"> </w:t>
      </w:r>
      <w:r>
        <w:t>being</w:t>
      </w:r>
      <w:r>
        <w:rPr>
          <w:spacing w:val="-7"/>
        </w:rPr>
        <w:t xml:space="preserve"> </w:t>
      </w:r>
      <w:r>
        <w:t>the</w:t>
      </w:r>
      <w:r>
        <w:rPr>
          <w:spacing w:val="-7"/>
        </w:rPr>
        <w:t xml:space="preserve"> </w:t>
      </w:r>
      <w:r>
        <w:t>same</w:t>
      </w:r>
      <w:r>
        <w:rPr>
          <w:spacing w:val="-7"/>
        </w:rPr>
        <w:t xml:space="preserve"> </w:t>
      </w:r>
      <w:r>
        <w:t>who</w:t>
      </w:r>
      <w:r>
        <w:rPr>
          <w:spacing w:val="-8"/>
        </w:rPr>
        <w:t xml:space="preserve"> </w:t>
      </w:r>
      <w:r>
        <w:t>afterwards</w:t>
      </w:r>
      <w:r>
        <w:rPr>
          <w:spacing w:val="-7"/>
        </w:rPr>
        <w:t xml:space="preserve"> </w:t>
      </w:r>
      <w:r>
        <w:t>held</w:t>
      </w:r>
      <w:r>
        <w:rPr>
          <w:spacing w:val="-7"/>
        </w:rPr>
        <w:t xml:space="preserve"> </w:t>
      </w:r>
      <w:r>
        <w:t>a</w:t>
      </w:r>
      <w:r>
        <w:rPr>
          <w:spacing w:val="-7"/>
        </w:rPr>
        <w:t xml:space="preserve"> </w:t>
      </w:r>
      <w:r>
        <w:t>council</w:t>
      </w:r>
      <w:r>
        <w:rPr>
          <w:spacing w:val="-7"/>
        </w:rPr>
        <w:t xml:space="preserve"> </w:t>
      </w:r>
      <w:r>
        <w:t>at</w:t>
      </w:r>
      <w:r>
        <w:rPr>
          <w:spacing w:val="-7"/>
        </w:rPr>
        <w:t xml:space="preserve"> </w:t>
      </w:r>
      <w:r>
        <w:t>Lyons,</w:t>
      </w:r>
      <w:r>
        <w:rPr>
          <w:spacing w:val="-7"/>
        </w:rPr>
        <w:t xml:space="preserve"> </w:t>
      </w:r>
      <w:r>
        <w:t>on</w:t>
      </w:r>
      <w:r>
        <w:rPr>
          <w:spacing w:val="-7"/>
        </w:rPr>
        <w:t xml:space="preserve"> </w:t>
      </w:r>
      <w:r>
        <w:t>the</w:t>
      </w:r>
      <w:r>
        <w:rPr>
          <w:spacing w:val="1"/>
        </w:rPr>
        <w:t xml:space="preserve"> </w:t>
      </w:r>
      <w:r>
        <w:t>Rhone. The new pontiff sent a messenger after them, desiring their immediate return; and they joyfully obeyed,</w:t>
      </w:r>
      <w:r>
        <w:rPr>
          <w:spacing w:val="1"/>
        </w:rPr>
        <w:t xml:space="preserve"> </w:t>
      </w:r>
      <w:r>
        <w:t xml:space="preserve">making the voyage in a galley prepared for them by </w:t>
      </w:r>
      <w:r>
        <w:lastRenderedPageBreak/>
        <w:t>the King of Armenia. They paid their homage to his holiness,</w:t>
      </w:r>
      <w:r>
        <w:rPr>
          <w:spacing w:val="-52"/>
        </w:rPr>
        <w:t xml:space="preserve"> </w:t>
      </w:r>
      <w:r>
        <w:t>who received them graciously, loaded them with many honours, and gave them two very learned friars, of the</w:t>
      </w:r>
      <w:r>
        <w:rPr>
          <w:spacing w:val="1"/>
        </w:rPr>
        <w:t xml:space="preserve"> </w:t>
      </w:r>
      <w:r>
        <w:t>order</w:t>
      </w:r>
      <w:r>
        <w:rPr>
          <w:spacing w:val="-7"/>
        </w:rPr>
        <w:t xml:space="preserve"> </w:t>
      </w:r>
      <w:r>
        <w:t>of</w:t>
      </w:r>
      <w:r>
        <w:rPr>
          <w:spacing w:val="-6"/>
        </w:rPr>
        <w:t xml:space="preserve"> </w:t>
      </w:r>
      <w:r>
        <w:t>preachers,</w:t>
      </w:r>
      <w:r>
        <w:rPr>
          <w:spacing w:val="-7"/>
        </w:rPr>
        <w:t xml:space="preserve"> </w:t>
      </w:r>
      <w:r>
        <w:t>the</w:t>
      </w:r>
      <w:r>
        <w:rPr>
          <w:spacing w:val="-6"/>
        </w:rPr>
        <w:t xml:space="preserve"> </w:t>
      </w:r>
      <w:r>
        <w:t>wisest</w:t>
      </w:r>
      <w:r>
        <w:rPr>
          <w:spacing w:val="-7"/>
        </w:rPr>
        <w:t xml:space="preserve"> </w:t>
      </w:r>
      <w:r>
        <w:t>that</w:t>
      </w:r>
      <w:r>
        <w:rPr>
          <w:spacing w:val="-6"/>
        </w:rPr>
        <w:t xml:space="preserve"> </w:t>
      </w:r>
      <w:r>
        <w:t>could</w:t>
      </w:r>
      <w:r>
        <w:rPr>
          <w:spacing w:val="-7"/>
        </w:rPr>
        <w:t xml:space="preserve"> </w:t>
      </w:r>
      <w:r>
        <w:t>be</w:t>
      </w:r>
      <w:r>
        <w:rPr>
          <w:spacing w:val="-6"/>
        </w:rPr>
        <w:t xml:space="preserve"> </w:t>
      </w:r>
      <w:r>
        <w:t>found</w:t>
      </w:r>
      <w:r>
        <w:rPr>
          <w:spacing w:val="-6"/>
        </w:rPr>
        <w:t xml:space="preserve"> </w:t>
      </w:r>
      <w:r>
        <w:t>in</w:t>
      </w:r>
      <w:r>
        <w:rPr>
          <w:spacing w:val="-7"/>
        </w:rPr>
        <w:t xml:space="preserve"> </w:t>
      </w:r>
      <w:r>
        <w:t>those</w:t>
      </w:r>
      <w:r>
        <w:rPr>
          <w:spacing w:val="-6"/>
        </w:rPr>
        <w:t xml:space="preserve"> </w:t>
      </w:r>
      <w:r>
        <w:t>parts,</w:t>
      </w:r>
      <w:r>
        <w:rPr>
          <w:spacing w:val="-7"/>
        </w:rPr>
        <w:t xml:space="preserve"> </w:t>
      </w:r>
      <w:r>
        <w:t>named</w:t>
      </w:r>
      <w:r>
        <w:rPr>
          <w:spacing w:val="-6"/>
        </w:rPr>
        <w:t xml:space="preserve"> </w:t>
      </w:r>
      <w:r>
        <w:t>Nicolo</w:t>
      </w:r>
      <w:r>
        <w:rPr>
          <w:spacing w:val="-7"/>
        </w:rPr>
        <w:t xml:space="preserve"> </w:t>
      </w:r>
      <w:r>
        <w:t>of</w:t>
      </w:r>
      <w:r>
        <w:rPr>
          <w:spacing w:val="-6"/>
        </w:rPr>
        <w:t xml:space="preserve"> </w:t>
      </w:r>
      <w:r>
        <w:t>Vicenza</w:t>
      </w:r>
      <w:r>
        <w:rPr>
          <w:spacing w:val="-7"/>
        </w:rPr>
        <w:t xml:space="preserve"> </w:t>
      </w:r>
      <w:r>
        <w:t>and</w:t>
      </w:r>
      <w:r>
        <w:rPr>
          <w:spacing w:val="-6"/>
        </w:rPr>
        <w:t xml:space="preserve"> </w:t>
      </w:r>
      <w:r>
        <w:t>William</w:t>
      </w:r>
      <w:r>
        <w:rPr>
          <w:spacing w:val="-6"/>
        </w:rPr>
        <w:t xml:space="preserve"> </w:t>
      </w:r>
      <w:r>
        <w:t>of</w:t>
      </w:r>
      <w:r>
        <w:rPr>
          <w:spacing w:val="-7"/>
        </w:rPr>
        <w:t xml:space="preserve"> </w:t>
      </w:r>
      <w:r>
        <w:t>Tripoli,</w:t>
      </w:r>
      <w:r>
        <w:rPr>
          <w:spacing w:val="1"/>
        </w:rPr>
        <w:t xml:space="preserve"> </w:t>
      </w:r>
      <w:r>
        <w:t>to accompany them to the great khan. He bestowed on them letters and privileges, instructed them in the message</w:t>
      </w:r>
      <w:r>
        <w:rPr>
          <w:spacing w:val="-52"/>
        </w:rPr>
        <w:t xml:space="preserve"> </w:t>
      </w:r>
      <w:r>
        <w:t>which</w:t>
      </w:r>
      <w:r>
        <w:rPr>
          <w:spacing w:val="-8"/>
        </w:rPr>
        <w:t xml:space="preserve"> </w:t>
      </w:r>
      <w:r>
        <w:t>he</w:t>
      </w:r>
      <w:r>
        <w:rPr>
          <w:spacing w:val="-8"/>
        </w:rPr>
        <w:t xml:space="preserve"> </w:t>
      </w:r>
      <w:r>
        <w:t>wished</w:t>
      </w:r>
      <w:r>
        <w:rPr>
          <w:spacing w:val="-8"/>
        </w:rPr>
        <w:t xml:space="preserve"> </w:t>
      </w:r>
      <w:r>
        <w:t>to</w:t>
      </w:r>
      <w:r>
        <w:rPr>
          <w:spacing w:val="-8"/>
        </w:rPr>
        <w:t xml:space="preserve"> </w:t>
      </w:r>
      <w:r>
        <w:t>be</w:t>
      </w:r>
      <w:r>
        <w:rPr>
          <w:spacing w:val="-9"/>
        </w:rPr>
        <w:t xml:space="preserve"> </w:t>
      </w:r>
      <w:r>
        <w:t>conveyed</w:t>
      </w:r>
      <w:r>
        <w:rPr>
          <w:spacing w:val="-8"/>
        </w:rPr>
        <w:t xml:space="preserve"> </w:t>
      </w:r>
      <w:r>
        <w:t>to</w:t>
      </w:r>
      <w:r>
        <w:rPr>
          <w:spacing w:val="-8"/>
        </w:rPr>
        <w:t xml:space="preserve"> </w:t>
      </w:r>
      <w:r>
        <w:t>that</w:t>
      </w:r>
      <w:r>
        <w:rPr>
          <w:spacing w:val="-8"/>
        </w:rPr>
        <w:t xml:space="preserve"> </w:t>
      </w:r>
      <w:r>
        <w:t>monarch,</w:t>
      </w:r>
      <w:r>
        <w:rPr>
          <w:spacing w:val="-8"/>
        </w:rPr>
        <w:t xml:space="preserve"> </w:t>
      </w:r>
      <w:r>
        <w:t>and</w:t>
      </w:r>
      <w:r>
        <w:rPr>
          <w:spacing w:val="-8"/>
        </w:rPr>
        <w:t xml:space="preserve"> </w:t>
      </w:r>
      <w:r>
        <w:t>gave</w:t>
      </w:r>
      <w:r>
        <w:rPr>
          <w:spacing w:val="-8"/>
        </w:rPr>
        <w:t xml:space="preserve"> </w:t>
      </w:r>
      <w:r>
        <w:t>his</w:t>
      </w:r>
      <w:r>
        <w:rPr>
          <w:spacing w:val="-8"/>
        </w:rPr>
        <w:t xml:space="preserve"> </w:t>
      </w:r>
      <w:r>
        <w:t>benediction</w:t>
      </w:r>
      <w:r>
        <w:rPr>
          <w:spacing w:val="-8"/>
        </w:rPr>
        <w:t xml:space="preserve"> </w:t>
      </w:r>
      <w:r>
        <w:t>to</w:t>
      </w:r>
      <w:r>
        <w:rPr>
          <w:spacing w:val="-8"/>
        </w:rPr>
        <w:t xml:space="preserve"> </w:t>
      </w:r>
      <w:r>
        <w:t>Nicolo,</w:t>
      </w:r>
      <w:r>
        <w:rPr>
          <w:spacing w:val="-8"/>
        </w:rPr>
        <w:t xml:space="preserve"> </w:t>
      </w:r>
      <w:r>
        <w:t>Maffio,</w:t>
      </w:r>
      <w:r>
        <w:rPr>
          <w:spacing w:val="-8"/>
        </w:rPr>
        <w:t xml:space="preserve"> </w:t>
      </w:r>
      <w:r>
        <w:t>Marco,</w:t>
      </w:r>
      <w:r>
        <w:rPr>
          <w:spacing w:val="-8"/>
        </w:rPr>
        <w:t xml:space="preserve"> </w:t>
      </w:r>
      <w:r>
        <w:t>and</w:t>
      </w:r>
      <w:r>
        <w:rPr>
          <w:spacing w:val="-8"/>
        </w:rPr>
        <w:t xml:space="preserve"> </w:t>
      </w:r>
      <w:r>
        <w:t>the</w:t>
      </w:r>
      <w:r>
        <w:rPr>
          <w:spacing w:val="-8"/>
        </w:rPr>
        <w:t xml:space="preserve"> </w:t>
      </w:r>
      <w:r>
        <w:t>two</w:t>
      </w:r>
      <w:r w:rsidR="00FA16D1">
        <w:t xml:space="preserve"> </w:t>
      </w:r>
      <w:r>
        <w:t>friars.</w:t>
      </w:r>
      <w:r>
        <w:rPr>
          <w:spacing w:val="-9"/>
        </w:rPr>
        <w:t xml:space="preserve"> </w:t>
      </w:r>
      <w:r>
        <w:t>They</w:t>
      </w:r>
      <w:r>
        <w:rPr>
          <w:spacing w:val="-9"/>
        </w:rPr>
        <w:t xml:space="preserve"> </w:t>
      </w:r>
      <w:r>
        <w:t>then</w:t>
      </w:r>
      <w:r>
        <w:rPr>
          <w:spacing w:val="-8"/>
        </w:rPr>
        <w:t xml:space="preserve"> </w:t>
      </w:r>
      <w:r>
        <w:t>proceeded</w:t>
      </w:r>
      <w:r>
        <w:rPr>
          <w:spacing w:val="-9"/>
        </w:rPr>
        <w:t xml:space="preserve"> </w:t>
      </w:r>
      <w:r>
        <w:t>together</w:t>
      </w:r>
      <w:r>
        <w:rPr>
          <w:spacing w:val="-8"/>
        </w:rPr>
        <w:t xml:space="preserve"> </w:t>
      </w:r>
      <w:r>
        <w:t>to</w:t>
      </w:r>
      <w:r>
        <w:rPr>
          <w:spacing w:val="-9"/>
        </w:rPr>
        <w:t xml:space="preserve"> </w:t>
      </w:r>
      <w:r>
        <w:t>Laias;</w:t>
      </w:r>
      <w:r>
        <w:rPr>
          <w:spacing w:val="-8"/>
        </w:rPr>
        <w:t xml:space="preserve"> </w:t>
      </w:r>
      <w:r>
        <w:t>but</w:t>
      </w:r>
      <w:r>
        <w:rPr>
          <w:spacing w:val="-9"/>
        </w:rPr>
        <w:t xml:space="preserve"> </w:t>
      </w:r>
      <w:r>
        <w:t>while</w:t>
      </w:r>
      <w:r>
        <w:rPr>
          <w:spacing w:val="-8"/>
        </w:rPr>
        <w:t xml:space="preserve"> </w:t>
      </w:r>
      <w:r>
        <w:t>there,</w:t>
      </w:r>
      <w:r>
        <w:rPr>
          <w:spacing w:val="-9"/>
        </w:rPr>
        <w:t xml:space="preserve"> </w:t>
      </w:r>
      <w:r>
        <w:t>the</w:t>
      </w:r>
      <w:r>
        <w:rPr>
          <w:spacing w:val="-8"/>
        </w:rPr>
        <w:t xml:space="preserve"> </w:t>
      </w:r>
      <w:r>
        <w:t>Soldan</w:t>
      </w:r>
      <w:r>
        <w:rPr>
          <w:spacing w:val="-9"/>
        </w:rPr>
        <w:t xml:space="preserve"> </w:t>
      </w:r>
      <w:r>
        <w:t>of</w:t>
      </w:r>
      <w:r>
        <w:rPr>
          <w:spacing w:val="-8"/>
        </w:rPr>
        <w:t xml:space="preserve"> </w:t>
      </w:r>
      <w:r>
        <w:t>Babylonia,</w:t>
      </w:r>
      <w:r>
        <w:rPr>
          <w:spacing w:val="-9"/>
        </w:rPr>
        <w:t xml:space="preserve"> </w:t>
      </w:r>
      <w:r>
        <w:t>named</w:t>
      </w:r>
      <w:r>
        <w:rPr>
          <w:spacing w:val="-8"/>
        </w:rPr>
        <w:t xml:space="preserve"> </w:t>
      </w:r>
      <w:r>
        <w:t>Bonduchdaree,</w:t>
      </w:r>
      <w:r>
        <w:rPr>
          <w:spacing w:val="-9"/>
        </w:rPr>
        <w:t xml:space="preserve"> </w:t>
      </w:r>
      <w:r>
        <w:t>came</w:t>
      </w:r>
      <w:r>
        <w:rPr>
          <w:spacing w:val="-52"/>
        </w:rPr>
        <w:t xml:space="preserve"> </w:t>
      </w:r>
      <w:r>
        <w:t>with a mighty army to attack the city. In these circumstances, the preachers, struck with the fear of war, and with</w:t>
      </w:r>
      <w:r>
        <w:rPr>
          <w:spacing w:val="1"/>
        </w:rPr>
        <w:t xml:space="preserve"> </w:t>
      </w:r>
      <w:r>
        <w:t>the</w:t>
      </w:r>
      <w:r>
        <w:rPr>
          <w:spacing w:val="-8"/>
        </w:rPr>
        <w:t xml:space="preserve"> </w:t>
      </w:r>
      <w:r>
        <w:t>dangers</w:t>
      </w:r>
      <w:r>
        <w:rPr>
          <w:spacing w:val="-7"/>
        </w:rPr>
        <w:t xml:space="preserve"> </w:t>
      </w:r>
      <w:r>
        <w:t>already</w:t>
      </w:r>
      <w:r>
        <w:rPr>
          <w:spacing w:val="-8"/>
        </w:rPr>
        <w:t xml:space="preserve"> </w:t>
      </w:r>
      <w:r>
        <w:t>encountered,</w:t>
      </w:r>
      <w:r>
        <w:rPr>
          <w:spacing w:val="-7"/>
        </w:rPr>
        <w:t xml:space="preserve"> </w:t>
      </w:r>
      <w:r>
        <w:t>gave</w:t>
      </w:r>
      <w:r>
        <w:rPr>
          <w:spacing w:val="-7"/>
        </w:rPr>
        <w:t xml:space="preserve"> </w:t>
      </w:r>
      <w:r>
        <w:t>to</w:t>
      </w:r>
      <w:r>
        <w:rPr>
          <w:spacing w:val="-8"/>
        </w:rPr>
        <w:t xml:space="preserve"> </w:t>
      </w:r>
      <w:r>
        <w:t>Nicolo</w:t>
      </w:r>
      <w:r>
        <w:rPr>
          <w:spacing w:val="-7"/>
        </w:rPr>
        <w:t xml:space="preserve"> </w:t>
      </w:r>
      <w:r>
        <w:t>and</w:t>
      </w:r>
      <w:r>
        <w:rPr>
          <w:spacing w:val="-7"/>
        </w:rPr>
        <w:t xml:space="preserve"> </w:t>
      </w:r>
      <w:r>
        <w:t>Maffio</w:t>
      </w:r>
      <w:r>
        <w:rPr>
          <w:spacing w:val="-8"/>
        </w:rPr>
        <w:t xml:space="preserve"> </w:t>
      </w:r>
      <w:r>
        <w:t>certain</w:t>
      </w:r>
      <w:r>
        <w:rPr>
          <w:spacing w:val="-7"/>
        </w:rPr>
        <w:t xml:space="preserve"> </w:t>
      </w:r>
      <w:r>
        <w:t>letters,</w:t>
      </w:r>
      <w:r>
        <w:rPr>
          <w:spacing w:val="-7"/>
        </w:rPr>
        <w:t xml:space="preserve"> </w:t>
      </w:r>
      <w:r>
        <w:t>and</w:t>
      </w:r>
      <w:r>
        <w:rPr>
          <w:spacing w:val="-8"/>
        </w:rPr>
        <w:t xml:space="preserve"> </w:t>
      </w:r>
      <w:r>
        <w:t>resolved</w:t>
      </w:r>
      <w:r>
        <w:rPr>
          <w:spacing w:val="-7"/>
        </w:rPr>
        <w:t xml:space="preserve"> </w:t>
      </w:r>
      <w:r>
        <w:t>to</w:t>
      </w:r>
      <w:r>
        <w:rPr>
          <w:spacing w:val="-7"/>
        </w:rPr>
        <w:t xml:space="preserve"> </w:t>
      </w:r>
      <w:r>
        <w:t>proceed</w:t>
      </w:r>
      <w:r>
        <w:rPr>
          <w:spacing w:val="-8"/>
        </w:rPr>
        <w:t xml:space="preserve"> </w:t>
      </w:r>
      <w:r>
        <w:t>no</w:t>
      </w:r>
      <w:r>
        <w:rPr>
          <w:spacing w:val="-7"/>
        </w:rPr>
        <w:t xml:space="preserve"> </w:t>
      </w:r>
      <w:r>
        <w:t>farther.</w:t>
      </w:r>
      <w:r>
        <w:rPr>
          <w:spacing w:val="-7"/>
        </w:rPr>
        <w:t xml:space="preserve"> </w:t>
      </w:r>
      <w:r>
        <w:t>Then</w:t>
      </w:r>
      <w:r>
        <w:rPr>
          <w:spacing w:val="-52"/>
        </w:rPr>
        <w:t xml:space="preserve"> </w:t>
      </w:r>
      <w:r>
        <w:t>the brothers commenced their journey, and by constant marches arrived safely at a very rich and powerful city</w:t>
      </w:r>
      <w:r>
        <w:rPr>
          <w:spacing w:val="1"/>
        </w:rPr>
        <w:t xml:space="preserve"> </w:t>
      </w:r>
      <w:r>
        <w:t>named Clemenfu, where the great khan resided. The observations made by them on this expedition will be narrated</w:t>
      </w:r>
      <w:r>
        <w:rPr>
          <w:spacing w:val="-52"/>
        </w:rPr>
        <w:t xml:space="preserve"> </w:t>
      </w:r>
      <w:r>
        <w:t>afterwards in the proper place; but on account of the severe weather, as well as the difficulty and danger of passing</w:t>
      </w:r>
      <w:r>
        <w:rPr>
          <w:spacing w:val="-52"/>
        </w:rPr>
        <w:t xml:space="preserve"> </w:t>
      </w:r>
      <w:r>
        <w:t>the rivers, they consumed in it three years and a half. When their return became known to the khan, he rejoiced</w:t>
      </w:r>
      <w:r>
        <w:rPr>
          <w:spacing w:val="1"/>
        </w:rPr>
        <w:t xml:space="preserve"> </w:t>
      </w:r>
      <w:r>
        <w:t>exceedingly,</w:t>
      </w:r>
      <w:r>
        <w:rPr>
          <w:spacing w:val="-10"/>
        </w:rPr>
        <w:t xml:space="preserve"> </w:t>
      </w:r>
      <w:r>
        <w:t>and</w:t>
      </w:r>
      <w:r>
        <w:rPr>
          <w:spacing w:val="-9"/>
        </w:rPr>
        <w:t xml:space="preserve"> </w:t>
      </w:r>
      <w:r>
        <w:t>ordered</w:t>
      </w:r>
      <w:r>
        <w:rPr>
          <w:spacing w:val="-9"/>
        </w:rPr>
        <w:t xml:space="preserve"> </w:t>
      </w:r>
      <w:r>
        <w:t>forty</w:t>
      </w:r>
      <w:r>
        <w:rPr>
          <w:spacing w:val="-9"/>
        </w:rPr>
        <w:t xml:space="preserve"> </w:t>
      </w:r>
      <w:r>
        <w:t>of</w:t>
      </w:r>
      <w:r>
        <w:rPr>
          <w:spacing w:val="-9"/>
        </w:rPr>
        <w:t xml:space="preserve"> </w:t>
      </w:r>
      <w:r>
        <w:t>his</w:t>
      </w:r>
      <w:r>
        <w:rPr>
          <w:spacing w:val="-9"/>
        </w:rPr>
        <w:t xml:space="preserve"> </w:t>
      </w:r>
      <w:r>
        <w:t>messengers</w:t>
      </w:r>
      <w:r>
        <w:rPr>
          <w:spacing w:val="-9"/>
        </w:rPr>
        <w:t xml:space="preserve"> </w:t>
      </w:r>
      <w:r>
        <w:t>to</w:t>
      </w:r>
      <w:r>
        <w:rPr>
          <w:spacing w:val="-9"/>
        </w:rPr>
        <w:t xml:space="preserve"> </w:t>
      </w:r>
      <w:r>
        <w:t>go</w:t>
      </w:r>
      <w:r>
        <w:rPr>
          <w:spacing w:val="-9"/>
        </w:rPr>
        <w:t xml:space="preserve"> </w:t>
      </w:r>
      <w:r>
        <w:t>to</w:t>
      </w:r>
      <w:r>
        <w:rPr>
          <w:spacing w:val="-9"/>
        </w:rPr>
        <w:t xml:space="preserve"> </w:t>
      </w:r>
      <w:r>
        <w:t>meet</w:t>
      </w:r>
      <w:r>
        <w:rPr>
          <w:spacing w:val="-9"/>
        </w:rPr>
        <w:t xml:space="preserve"> </w:t>
      </w:r>
      <w:r>
        <w:t>them,</w:t>
      </w:r>
      <w:r>
        <w:rPr>
          <w:spacing w:val="-9"/>
        </w:rPr>
        <w:t xml:space="preserve"> </w:t>
      </w:r>
      <w:r>
        <w:t>by</w:t>
      </w:r>
      <w:r>
        <w:rPr>
          <w:spacing w:val="-9"/>
        </w:rPr>
        <w:t xml:space="preserve"> </w:t>
      </w:r>
      <w:r>
        <w:t>whom</w:t>
      </w:r>
      <w:r>
        <w:rPr>
          <w:spacing w:val="-9"/>
        </w:rPr>
        <w:t xml:space="preserve"> </w:t>
      </w:r>
      <w:r>
        <w:t>they</w:t>
      </w:r>
      <w:r>
        <w:rPr>
          <w:spacing w:val="-9"/>
        </w:rPr>
        <w:t xml:space="preserve"> </w:t>
      </w:r>
      <w:r>
        <w:t>were</w:t>
      </w:r>
      <w:r>
        <w:rPr>
          <w:spacing w:val="-10"/>
        </w:rPr>
        <w:t xml:space="preserve"> </w:t>
      </w:r>
      <w:r>
        <w:t>supplied</w:t>
      </w:r>
      <w:r>
        <w:rPr>
          <w:spacing w:val="-9"/>
        </w:rPr>
        <w:t xml:space="preserve"> </w:t>
      </w:r>
      <w:r>
        <w:t>with</w:t>
      </w:r>
      <w:r>
        <w:rPr>
          <w:spacing w:val="-9"/>
        </w:rPr>
        <w:t xml:space="preserve"> </w:t>
      </w:r>
      <w:r>
        <w:t>every</w:t>
      </w:r>
      <w:r>
        <w:rPr>
          <w:spacing w:val="-9"/>
        </w:rPr>
        <w:t xml:space="preserve"> </w:t>
      </w:r>
      <w:r>
        <w:t>neces-</w:t>
      </w:r>
      <w:r>
        <w:rPr>
          <w:spacing w:val="-52"/>
        </w:rPr>
        <w:t xml:space="preserve"> </w:t>
      </w:r>
      <w:r>
        <w:t>sary,</w:t>
      </w:r>
      <w:r>
        <w:rPr>
          <w:spacing w:val="-6"/>
        </w:rPr>
        <w:t xml:space="preserve"> </w:t>
      </w:r>
      <w:r>
        <w:t>and</w:t>
      </w:r>
      <w:r>
        <w:rPr>
          <w:spacing w:val="-6"/>
        </w:rPr>
        <w:t xml:space="preserve"> </w:t>
      </w:r>
      <w:r>
        <w:t>loaded</w:t>
      </w:r>
      <w:r>
        <w:rPr>
          <w:spacing w:val="-6"/>
        </w:rPr>
        <w:t xml:space="preserve"> </w:t>
      </w:r>
      <w:r>
        <w:t>with</w:t>
      </w:r>
      <w:r>
        <w:rPr>
          <w:spacing w:val="-6"/>
        </w:rPr>
        <w:t xml:space="preserve"> </w:t>
      </w:r>
      <w:r>
        <w:t>honours.</w:t>
      </w:r>
    </w:p>
    <w:p w14:paraId="150C73E5" w14:textId="77777777" w:rsidR="000276C6" w:rsidRDefault="000276C6" w:rsidP="000276C6">
      <w:pPr>
        <w:pStyle w:val="BodyText"/>
        <w:spacing w:before="9"/>
        <w:rPr>
          <w:sz w:val="11"/>
        </w:rPr>
      </w:pPr>
    </w:p>
    <w:p w14:paraId="19C6CEE4" w14:textId="77777777" w:rsidR="000276C6" w:rsidRPr="00FA16D1" w:rsidRDefault="000276C6" w:rsidP="00FA16D1">
      <w:pPr>
        <w:pStyle w:val="Heading4"/>
      </w:pPr>
      <w:r w:rsidRPr="00FA16D1">
        <w:t>VII—They are honourably received</w:t>
      </w:r>
    </w:p>
    <w:p w14:paraId="7AFBCB3B" w14:textId="3409B040" w:rsidR="000276C6" w:rsidRDefault="000276C6" w:rsidP="00FA16D1">
      <w:pPr>
        <w:pStyle w:val="Body"/>
      </w:pPr>
      <w:r>
        <w:t>Having reached this great city, where the monarch had his abode, they went to his palace, presenting them-</w:t>
      </w:r>
      <w:r>
        <w:rPr>
          <w:spacing w:val="1"/>
        </w:rPr>
        <w:t xml:space="preserve"> </w:t>
      </w:r>
      <w:r>
        <w:t>selves most humbly on bended knees. He desired them to rise, and asked how they did; they replied, that, by the</w:t>
      </w:r>
      <w:r>
        <w:rPr>
          <w:spacing w:val="1"/>
        </w:rPr>
        <w:t xml:space="preserve"> </w:t>
      </w:r>
      <w:r>
        <w:t>grace of God, they were well, especially since they had found him healthy and cheerful. He then inquired about</w:t>
      </w:r>
      <w:r>
        <w:rPr>
          <w:spacing w:val="1"/>
        </w:rPr>
        <w:t xml:space="preserve"> </w:t>
      </w:r>
      <w:r>
        <w:t>their transactions with the supreme pontiff, when they explained to him all that they had done, delivering the</w:t>
      </w:r>
      <w:r>
        <w:rPr>
          <w:spacing w:val="1"/>
        </w:rPr>
        <w:t xml:space="preserve"> </w:t>
      </w:r>
      <w:r>
        <w:t>letters confided to them by Pope Gregory. He received them graciously, commending them for their fidelity and</w:t>
      </w:r>
      <w:r>
        <w:rPr>
          <w:spacing w:val="1"/>
        </w:rPr>
        <w:t xml:space="preserve"> </w:t>
      </w:r>
      <w:r>
        <w:t>attention.</w:t>
      </w:r>
      <w:r>
        <w:rPr>
          <w:spacing w:val="-7"/>
        </w:rPr>
        <w:t xml:space="preserve"> </w:t>
      </w:r>
      <w:r>
        <w:t>They</w:t>
      </w:r>
      <w:r>
        <w:rPr>
          <w:spacing w:val="-6"/>
        </w:rPr>
        <w:t xml:space="preserve"> </w:t>
      </w:r>
      <w:r>
        <w:t>next</w:t>
      </w:r>
      <w:r>
        <w:rPr>
          <w:spacing w:val="-6"/>
        </w:rPr>
        <w:t xml:space="preserve"> </w:t>
      </w:r>
      <w:r>
        <w:t>presented</w:t>
      </w:r>
      <w:r>
        <w:rPr>
          <w:spacing w:val="-6"/>
        </w:rPr>
        <w:t xml:space="preserve"> </w:t>
      </w:r>
      <w:r>
        <w:t>the</w:t>
      </w:r>
      <w:r>
        <w:rPr>
          <w:spacing w:val="-6"/>
        </w:rPr>
        <w:t xml:space="preserve"> </w:t>
      </w:r>
      <w:r>
        <w:t>oil</w:t>
      </w:r>
      <w:r>
        <w:rPr>
          <w:spacing w:val="-6"/>
        </w:rPr>
        <w:t xml:space="preserve"> </w:t>
      </w:r>
      <w:r>
        <w:t>from</w:t>
      </w:r>
      <w:r>
        <w:rPr>
          <w:spacing w:val="-6"/>
        </w:rPr>
        <w:t xml:space="preserve"> </w:t>
      </w:r>
      <w:r>
        <w:t>the</w:t>
      </w:r>
      <w:r>
        <w:rPr>
          <w:spacing w:val="-6"/>
        </w:rPr>
        <w:t xml:space="preserve"> </w:t>
      </w:r>
      <w:r>
        <w:t>sepulchre,</w:t>
      </w:r>
      <w:r>
        <w:rPr>
          <w:spacing w:val="-6"/>
        </w:rPr>
        <w:t xml:space="preserve"> </w:t>
      </w:r>
      <w:r>
        <w:t>which</w:t>
      </w:r>
      <w:r>
        <w:rPr>
          <w:spacing w:val="-6"/>
        </w:rPr>
        <w:t xml:space="preserve"> </w:t>
      </w:r>
      <w:r>
        <w:t>he</w:t>
      </w:r>
      <w:r>
        <w:rPr>
          <w:spacing w:val="-6"/>
        </w:rPr>
        <w:t xml:space="preserve"> </w:t>
      </w:r>
      <w:r>
        <w:t>reverently</w:t>
      </w:r>
      <w:r>
        <w:rPr>
          <w:spacing w:val="-6"/>
        </w:rPr>
        <w:t xml:space="preserve"> </w:t>
      </w:r>
      <w:r>
        <w:t>accepted.</w:t>
      </w:r>
      <w:r>
        <w:rPr>
          <w:spacing w:val="-6"/>
        </w:rPr>
        <w:t xml:space="preserve"> </w:t>
      </w:r>
      <w:r>
        <w:t>He</w:t>
      </w:r>
      <w:r>
        <w:rPr>
          <w:spacing w:val="-6"/>
        </w:rPr>
        <w:t xml:space="preserve"> </w:t>
      </w:r>
      <w:r>
        <w:t>inquired,</w:t>
      </w:r>
      <w:r>
        <w:rPr>
          <w:spacing w:val="-6"/>
        </w:rPr>
        <w:t xml:space="preserve"> </w:t>
      </w:r>
      <w:r>
        <w:t>who</w:t>
      </w:r>
      <w:r>
        <w:rPr>
          <w:spacing w:val="-6"/>
        </w:rPr>
        <w:t xml:space="preserve"> </w:t>
      </w:r>
      <w:r>
        <w:t>was</w:t>
      </w:r>
      <w:r>
        <w:rPr>
          <w:spacing w:val="-6"/>
        </w:rPr>
        <w:t xml:space="preserve"> </w:t>
      </w:r>
      <w:r>
        <w:t>that</w:t>
      </w:r>
      <w:r>
        <w:rPr>
          <w:spacing w:val="1"/>
        </w:rPr>
        <w:t xml:space="preserve"> </w:t>
      </w:r>
      <w:r>
        <w:t>young</w:t>
      </w:r>
      <w:r>
        <w:rPr>
          <w:spacing w:val="-11"/>
        </w:rPr>
        <w:t xml:space="preserve"> </w:t>
      </w:r>
      <w:r>
        <w:t>man</w:t>
      </w:r>
      <w:r>
        <w:rPr>
          <w:spacing w:val="-11"/>
        </w:rPr>
        <w:t xml:space="preserve"> </w:t>
      </w:r>
      <w:r>
        <w:t>with</w:t>
      </w:r>
      <w:r>
        <w:rPr>
          <w:spacing w:val="-11"/>
        </w:rPr>
        <w:t xml:space="preserve"> </w:t>
      </w:r>
      <w:r>
        <w:t>them,</w:t>
      </w:r>
      <w:r>
        <w:rPr>
          <w:spacing w:val="-10"/>
        </w:rPr>
        <w:t xml:space="preserve"> </w:t>
      </w:r>
      <w:r>
        <w:t>to</w:t>
      </w:r>
      <w:r>
        <w:rPr>
          <w:spacing w:val="-11"/>
        </w:rPr>
        <w:t xml:space="preserve"> </w:t>
      </w:r>
      <w:r>
        <w:t>which</w:t>
      </w:r>
      <w:r>
        <w:rPr>
          <w:spacing w:val="-11"/>
        </w:rPr>
        <w:t xml:space="preserve"> </w:t>
      </w:r>
      <w:r>
        <w:t>Nicole</w:t>
      </w:r>
      <w:r>
        <w:rPr>
          <w:spacing w:val="-10"/>
        </w:rPr>
        <w:t xml:space="preserve"> </w:t>
      </w:r>
      <w:r>
        <w:t>replied:</w:t>
      </w:r>
      <w:r>
        <w:rPr>
          <w:spacing w:val="-11"/>
        </w:rPr>
        <w:t xml:space="preserve"> </w:t>
      </w:r>
      <w:r>
        <w:t>“my</w:t>
      </w:r>
      <w:r>
        <w:rPr>
          <w:spacing w:val="-11"/>
        </w:rPr>
        <w:t xml:space="preserve"> </w:t>
      </w:r>
      <w:r>
        <w:t>lord,</w:t>
      </w:r>
      <w:r>
        <w:rPr>
          <w:spacing w:val="-10"/>
        </w:rPr>
        <w:t xml:space="preserve"> </w:t>
      </w:r>
      <w:r>
        <w:t>he</w:t>
      </w:r>
      <w:r>
        <w:rPr>
          <w:spacing w:val="-11"/>
        </w:rPr>
        <w:t xml:space="preserve"> </w:t>
      </w:r>
      <w:r>
        <w:t>is</w:t>
      </w:r>
      <w:r>
        <w:rPr>
          <w:spacing w:val="-11"/>
        </w:rPr>
        <w:t xml:space="preserve"> </w:t>
      </w:r>
      <w:r>
        <w:t>your</w:t>
      </w:r>
      <w:r>
        <w:rPr>
          <w:spacing w:val="-10"/>
        </w:rPr>
        <w:t xml:space="preserve"> </w:t>
      </w:r>
      <w:r>
        <w:t>servant,</w:t>
      </w:r>
      <w:r>
        <w:rPr>
          <w:spacing w:val="-11"/>
        </w:rPr>
        <w:t xml:space="preserve"> </w:t>
      </w:r>
      <w:r>
        <w:t>my</w:t>
      </w:r>
      <w:r>
        <w:rPr>
          <w:spacing w:val="-11"/>
        </w:rPr>
        <w:t xml:space="preserve"> </w:t>
      </w:r>
      <w:r>
        <w:t>son.”</w:t>
      </w:r>
      <w:r>
        <w:rPr>
          <w:spacing w:val="-11"/>
        </w:rPr>
        <w:t xml:space="preserve"> </w:t>
      </w:r>
      <w:r>
        <w:t>“Then,”</w:t>
      </w:r>
      <w:r>
        <w:rPr>
          <w:spacing w:val="-10"/>
        </w:rPr>
        <w:t xml:space="preserve"> </w:t>
      </w:r>
      <w:r>
        <w:t>said</w:t>
      </w:r>
      <w:r>
        <w:rPr>
          <w:spacing w:val="-11"/>
        </w:rPr>
        <w:t xml:space="preserve"> </w:t>
      </w:r>
      <w:r>
        <w:t>the</w:t>
      </w:r>
      <w:r>
        <w:rPr>
          <w:spacing w:val="-11"/>
        </w:rPr>
        <w:t xml:space="preserve"> </w:t>
      </w:r>
      <w:r>
        <w:t>great</w:t>
      </w:r>
      <w:r>
        <w:rPr>
          <w:spacing w:val="-10"/>
        </w:rPr>
        <w:t xml:space="preserve"> </w:t>
      </w:r>
      <w:r>
        <w:t>khan,</w:t>
      </w:r>
      <w:r>
        <w:rPr>
          <w:spacing w:val="1"/>
        </w:rPr>
        <w:t xml:space="preserve"> </w:t>
      </w:r>
      <w:r>
        <w:t>“he</w:t>
      </w:r>
      <w:r>
        <w:rPr>
          <w:spacing w:val="-10"/>
        </w:rPr>
        <w:t xml:space="preserve"> </w:t>
      </w:r>
      <w:r>
        <w:t>is</w:t>
      </w:r>
      <w:r>
        <w:rPr>
          <w:spacing w:val="-9"/>
        </w:rPr>
        <w:t xml:space="preserve"> </w:t>
      </w:r>
      <w:r>
        <w:t>welcome,</w:t>
      </w:r>
      <w:r>
        <w:rPr>
          <w:spacing w:val="-9"/>
        </w:rPr>
        <w:t xml:space="preserve"> </w:t>
      </w:r>
      <w:r>
        <w:t>I</w:t>
      </w:r>
      <w:r>
        <w:rPr>
          <w:spacing w:val="-10"/>
        </w:rPr>
        <w:t xml:space="preserve"> </w:t>
      </w:r>
      <w:r>
        <w:t>am</w:t>
      </w:r>
      <w:r>
        <w:rPr>
          <w:spacing w:val="-9"/>
        </w:rPr>
        <w:t xml:space="preserve"> </w:t>
      </w:r>
      <w:r>
        <w:t>much</w:t>
      </w:r>
      <w:r>
        <w:rPr>
          <w:spacing w:val="-9"/>
        </w:rPr>
        <w:t xml:space="preserve"> </w:t>
      </w:r>
      <w:r>
        <w:t>pleased</w:t>
      </w:r>
      <w:r>
        <w:rPr>
          <w:spacing w:val="-10"/>
        </w:rPr>
        <w:t xml:space="preserve"> </w:t>
      </w:r>
      <w:r>
        <w:t>with</w:t>
      </w:r>
      <w:r>
        <w:rPr>
          <w:spacing w:val="-9"/>
        </w:rPr>
        <w:t xml:space="preserve"> </w:t>
      </w:r>
      <w:r>
        <w:t>him.”</w:t>
      </w:r>
      <w:r>
        <w:rPr>
          <w:spacing w:val="-9"/>
        </w:rPr>
        <w:t xml:space="preserve"> </w:t>
      </w:r>
      <w:r>
        <w:t>He</w:t>
      </w:r>
      <w:r>
        <w:rPr>
          <w:spacing w:val="-10"/>
        </w:rPr>
        <w:t xml:space="preserve"> </w:t>
      </w:r>
      <w:r>
        <w:t>celebrated</w:t>
      </w:r>
      <w:r>
        <w:rPr>
          <w:spacing w:val="-9"/>
        </w:rPr>
        <w:t xml:space="preserve"> </w:t>
      </w:r>
      <w:r>
        <w:t>their</w:t>
      </w:r>
      <w:r>
        <w:rPr>
          <w:spacing w:val="-9"/>
        </w:rPr>
        <w:t xml:space="preserve"> </w:t>
      </w:r>
      <w:r>
        <w:t>return</w:t>
      </w:r>
      <w:r>
        <w:rPr>
          <w:spacing w:val="-10"/>
        </w:rPr>
        <w:t xml:space="preserve"> </w:t>
      </w:r>
      <w:r>
        <w:t>by</w:t>
      </w:r>
      <w:r>
        <w:rPr>
          <w:spacing w:val="-9"/>
        </w:rPr>
        <w:t xml:space="preserve"> </w:t>
      </w:r>
      <w:r>
        <w:t>a</w:t>
      </w:r>
      <w:r>
        <w:rPr>
          <w:spacing w:val="-9"/>
        </w:rPr>
        <w:t xml:space="preserve"> </w:t>
      </w:r>
      <w:r>
        <w:t>joyful</w:t>
      </w:r>
      <w:r>
        <w:rPr>
          <w:spacing w:val="-10"/>
        </w:rPr>
        <w:t xml:space="preserve"> </w:t>
      </w:r>
      <w:r>
        <w:t>feast;</w:t>
      </w:r>
      <w:r>
        <w:rPr>
          <w:spacing w:val="-9"/>
        </w:rPr>
        <w:t xml:space="preserve"> </w:t>
      </w:r>
      <w:r>
        <w:t>and</w:t>
      </w:r>
      <w:r>
        <w:rPr>
          <w:spacing w:val="-9"/>
        </w:rPr>
        <w:t xml:space="preserve"> </w:t>
      </w:r>
      <w:r>
        <w:t>while</w:t>
      </w:r>
      <w:r>
        <w:rPr>
          <w:spacing w:val="-10"/>
        </w:rPr>
        <w:t xml:space="preserve"> </w:t>
      </w:r>
      <w:r>
        <w:t>they</w:t>
      </w:r>
      <w:r>
        <w:rPr>
          <w:spacing w:val="-9"/>
        </w:rPr>
        <w:t xml:space="preserve"> </w:t>
      </w:r>
      <w:r>
        <w:t>remained</w:t>
      </w:r>
      <w:r>
        <w:rPr>
          <w:spacing w:val="-52"/>
        </w:rPr>
        <w:t xml:space="preserve"> </w:t>
      </w:r>
      <w:r>
        <w:t>in</w:t>
      </w:r>
      <w:r>
        <w:rPr>
          <w:spacing w:val="-6"/>
        </w:rPr>
        <w:t xml:space="preserve"> </w:t>
      </w:r>
      <w:r>
        <w:t>his</w:t>
      </w:r>
      <w:r>
        <w:rPr>
          <w:spacing w:val="-6"/>
        </w:rPr>
        <w:t xml:space="preserve"> </w:t>
      </w:r>
      <w:r>
        <w:t>court,</w:t>
      </w:r>
      <w:r>
        <w:rPr>
          <w:spacing w:val="-6"/>
        </w:rPr>
        <w:t xml:space="preserve"> </w:t>
      </w:r>
      <w:r>
        <w:t>they</w:t>
      </w:r>
      <w:r>
        <w:rPr>
          <w:spacing w:val="-6"/>
        </w:rPr>
        <w:t xml:space="preserve"> </w:t>
      </w:r>
      <w:r>
        <w:t>were</w:t>
      </w:r>
      <w:r>
        <w:rPr>
          <w:spacing w:val="-6"/>
        </w:rPr>
        <w:t xml:space="preserve"> </w:t>
      </w:r>
      <w:r>
        <w:t>honoured</w:t>
      </w:r>
      <w:r>
        <w:rPr>
          <w:spacing w:val="-6"/>
        </w:rPr>
        <w:t xml:space="preserve"> </w:t>
      </w:r>
      <w:r>
        <w:t>before</w:t>
      </w:r>
      <w:r>
        <w:rPr>
          <w:spacing w:val="-5"/>
        </w:rPr>
        <w:t xml:space="preserve"> </w:t>
      </w:r>
      <w:r>
        <w:t>all</w:t>
      </w:r>
      <w:r>
        <w:rPr>
          <w:spacing w:val="-6"/>
        </w:rPr>
        <w:t xml:space="preserve"> </w:t>
      </w:r>
      <w:r>
        <w:t>his</w:t>
      </w:r>
      <w:r>
        <w:rPr>
          <w:spacing w:val="-6"/>
        </w:rPr>
        <w:t xml:space="preserve"> </w:t>
      </w:r>
      <w:r>
        <w:t>barons.</w:t>
      </w:r>
    </w:p>
    <w:p w14:paraId="72BB5D31" w14:textId="77777777" w:rsidR="00FA16D1" w:rsidRDefault="00FA16D1" w:rsidP="00FA16D1">
      <w:pPr>
        <w:pStyle w:val="Body"/>
      </w:pPr>
    </w:p>
    <w:p w14:paraId="28B07E70" w14:textId="77777777" w:rsidR="000276C6" w:rsidRPr="00FA16D1" w:rsidRDefault="000276C6" w:rsidP="00FA16D1">
      <w:pPr>
        <w:pStyle w:val="Heading4"/>
      </w:pPr>
      <w:r w:rsidRPr="00FA16D1">
        <w:t>VIII—Employments and Missions of Marco</w:t>
      </w:r>
    </w:p>
    <w:p w14:paraId="17768F2C" w14:textId="055EBCA9" w:rsidR="000276C6" w:rsidRDefault="000276C6" w:rsidP="00FA16D1">
      <w:pPr>
        <w:pStyle w:val="Body"/>
      </w:pPr>
      <w:r>
        <w:t>During this stay, Messer Marco acquired the Tartar and four other languages, so as to speak and write them</w:t>
      </w:r>
      <w:r>
        <w:rPr>
          <w:spacing w:val="-52"/>
        </w:rPr>
        <w:t xml:space="preserve"> </w:t>
      </w:r>
      <w:r>
        <w:t>well;</w:t>
      </w:r>
      <w:r>
        <w:rPr>
          <w:spacing w:val="-8"/>
        </w:rPr>
        <w:t xml:space="preserve"> </w:t>
      </w:r>
      <w:r>
        <w:t>he</w:t>
      </w:r>
      <w:r>
        <w:rPr>
          <w:spacing w:val="-8"/>
        </w:rPr>
        <w:t xml:space="preserve"> </w:t>
      </w:r>
      <w:r>
        <w:t>learned</w:t>
      </w:r>
      <w:r>
        <w:rPr>
          <w:spacing w:val="-7"/>
        </w:rPr>
        <w:t xml:space="preserve"> </w:t>
      </w:r>
      <w:r>
        <w:t>also</w:t>
      </w:r>
      <w:r>
        <w:rPr>
          <w:spacing w:val="-8"/>
        </w:rPr>
        <w:t xml:space="preserve"> </w:t>
      </w:r>
      <w:r>
        <w:t>their</w:t>
      </w:r>
      <w:r>
        <w:rPr>
          <w:spacing w:val="-7"/>
        </w:rPr>
        <w:t xml:space="preserve"> </w:t>
      </w:r>
      <w:r>
        <w:t>manners,</w:t>
      </w:r>
      <w:r>
        <w:rPr>
          <w:spacing w:val="-8"/>
        </w:rPr>
        <w:t xml:space="preserve"> </w:t>
      </w:r>
      <w:r>
        <w:t>and</w:t>
      </w:r>
      <w:r>
        <w:rPr>
          <w:spacing w:val="-8"/>
        </w:rPr>
        <w:t xml:space="preserve"> </w:t>
      </w:r>
      <w:r>
        <w:t>became</w:t>
      </w:r>
      <w:r>
        <w:rPr>
          <w:spacing w:val="-7"/>
        </w:rPr>
        <w:t xml:space="preserve"> </w:t>
      </w:r>
      <w:r>
        <w:t>in</w:t>
      </w:r>
      <w:r>
        <w:rPr>
          <w:spacing w:val="-8"/>
        </w:rPr>
        <w:t xml:space="preserve"> </w:t>
      </w:r>
      <w:r>
        <w:t>all</w:t>
      </w:r>
      <w:r>
        <w:rPr>
          <w:spacing w:val="-7"/>
        </w:rPr>
        <w:t xml:space="preserve"> </w:t>
      </w:r>
      <w:r>
        <w:t>things</w:t>
      </w:r>
      <w:r>
        <w:rPr>
          <w:spacing w:val="-8"/>
        </w:rPr>
        <w:t xml:space="preserve"> </w:t>
      </w:r>
      <w:r>
        <w:t>exceedingly</w:t>
      </w:r>
      <w:r>
        <w:rPr>
          <w:spacing w:val="-8"/>
        </w:rPr>
        <w:t xml:space="preserve"> </w:t>
      </w:r>
      <w:r>
        <w:t>sensible</w:t>
      </w:r>
      <w:r>
        <w:rPr>
          <w:spacing w:val="-7"/>
        </w:rPr>
        <w:t xml:space="preserve"> </w:t>
      </w:r>
      <w:r>
        <w:t>and</w:t>
      </w:r>
      <w:r>
        <w:rPr>
          <w:spacing w:val="-8"/>
        </w:rPr>
        <w:t xml:space="preserve"> </w:t>
      </w:r>
      <w:r>
        <w:t>sagacious.</w:t>
      </w:r>
      <w:r>
        <w:rPr>
          <w:spacing w:val="-7"/>
        </w:rPr>
        <w:t xml:space="preserve"> </w:t>
      </w:r>
      <w:r>
        <w:t>When</w:t>
      </w:r>
      <w:r>
        <w:rPr>
          <w:spacing w:val="-8"/>
        </w:rPr>
        <w:t xml:space="preserve"> </w:t>
      </w:r>
      <w:r>
        <w:t>the</w:t>
      </w:r>
      <w:r>
        <w:rPr>
          <w:spacing w:val="-8"/>
        </w:rPr>
        <w:t xml:space="preserve"> </w:t>
      </w:r>
      <w:r>
        <w:t>great</w:t>
      </w:r>
      <w:r>
        <w:rPr>
          <w:spacing w:val="-52"/>
        </w:rPr>
        <w:t xml:space="preserve"> </w:t>
      </w:r>
      <w:r>
        <w:t>khan saw him display</w:t>
      </w:r>
      <w:r>
        <w:rPr>
          <w:spacing w:val="1"/>
        </w:rPr>
        <w:t xml:space="preserve"> </w:t>
      </w:r>
      <w:r>
        <w:t>so much worth</w:t>
      </w:r>
      <w:r>
        <w:rPr>
          <w:spacing w:val="1"/>
        </w:rPr>
        <w:t xml:space="preserve"> </w:t>
      </w:r>
      <w:r>
        <w:t>and prudence, he</w:t>
      </w:r>
      <w:r>
        <w:rPr>
          <w:spacing w:val="1"/>
        </w:rPr>
        <w:t xml:space="preserve"> </w:t>
      </w:r>
      <w:r>
        <w:t>sent him as</w:t>
      </w:r>
      <w:r>
        <w:rPr>
          <w:spacing w:val="1"/>
        </w:rPr>
        <w:t xml:space="preserve"> </w:t>
      </w:r>
      <w:r>
        <w:t>his messenger to a</w:t>
      </w:r>
      <w:r>
        <w:rPr>
          <w:spacing w:val="1"/>
        </w:rPr>
        <w:t xml:space="preserve"> </w:t>
      </w:r>
      <w:r>
        <w:t>very distant land,</w:t>
      </w:r>
      <w:r>
        <w:rPr>
          <w:spacing w:val="1"/>
        </w:rPr>
        <w:t xml:space="preserve"> </w:t>
      </w:r>
      <w:r>
        <w:t>which</w:t>
      </w:r>
      <w:r>
        <w:rPr>
          <w:spacing w:val="1"/>
        </w:rPr>
        <w:t xml:space="preserve"> </w:t>
      </w:r>
      <w:r>
        <w:t>it</w:t>
      </w:r>
      <w:r>
        <w:rPr>
          <w:spacing w:val="-5"/>
        </w:rPr>
        <w:t xml:space="preserve"> </w:t>
      </w:r>
      <w:r>
        <w:t>required</w:t>
      </w:r>
      <w:r>
        <w:rPr>
          <w:spacing w:val="-5"/>
        </w:rPr>
        <w:t xml:space="preserve"> </w:t>
      </w:r>
      <w:r>
        <w:t>six</w:t>
      </w:r>
      <w:r>
        <w:rPr>
          <w:spacing w:val="-5"/>
        </w:rPr>
        <w:t xml:space="preserve"> </w:t>
      </w:r>
      <w:r>
        <w:t>months</w:t>
      </w:r>
      <w:r>
        <w:rPr>
          <w:spacing w:val="-5"/>
        </w:rPr>
        <w:t xml:space="preserve"> </w:t>
      </w:r>
      <w:r>
        <w:t>to</w:t>
      </w:r>
      <w:r>
        <w:rPr>
          <w:spacing w:val="-5"/>
        </w:rPr>
        <w:t xml:space="preserve"> </w:t>
      </w:r>
      <w:r>
        <w:t>reach.</w:t>
      </w:r>
      <w:r>
        <w:rPr>
          <w:spacing w:val="-5"/>
        </w:rPr>
        <w:t xml:space="preserve"> </w:t>
      </w:r>
      <w:r>
        <w:t>He</w:t>
      </w:r>
      <w:r>
        <w:rPr>
          <w:spacing w:val="-5"/>
        </w:rPr>
        <w:t xml:space="preserve"> </w:t>
      </w:r>
      <w:r>
        <w:lastRenderedPageBreak/>
        <w:t>returned</w:t>
      </w:r>
      <w:r>
        <w:rPr>
          <w:spacing w:val="-5"/>
        </w:rPr>
        <w:t xml:space="preserve"> </w:t>
      </w:r>
      <w:r>
        <w:t>and</w:t>
      </w:r>
      <w:r>
        <w:rPr>
          <w:spacing w:val="-5"/>
        </w:rPr>
        <w:t xml:space="preserve"> </w:t>
      </w:r>
      <w:r>
        <w:t>reported</w:t>
      </w:r>
      <w:r>
        <w:rPr>
          <w:spacing w:val="-5"/>
        </w:rPr>
        <w:t xml:space="preserve"> </w:t>
      </w:r>
      <w:r>
        <w:t>his</w:t>
      </w:r>
      <w:r>
        <w:rPr>
          <w:spacing w:val="-5"/>
        </w:rPr>
        <w:t xml:space="preserve"> </w:t>
      </w:r>
      <w:r>
        <w:t>embassy</w:t>
      </w:r>
      <w:r>
        <w:rPr>
          <w:spacing w:val="-5"/>
        </w:rPr>
        <w:t xml:space="preserve"> </w:t>
      </w:r>
      <w:r>
        <w:t>very</w:t>
      </w:r>
      <w:r>
        <w:rPr>
          <w:spacing w:val="-5"/>
        </w:rPr>
        <w:t xml:space="preserve"> </w:t>
      </w:r>
      <w:r>
        <w:t>sensibly,</w:t>
      </w:r>
      <w:r>
        <w:rPr>
          <w:spacing w:val="-5"/>
        </w:rPr>
        <w:t xml:space="preserve"> </w:t>
      </w:r>
      <w:r>
        <w:t>relating</w:t>
      </w:r>
      <w:r>
        <w:rPr>
          <w:spacing w:val="-5"/>
        </w:rPr>
        <w:t xml:space="preserve"> </w:t>
      </w:r>
      <w:r>
        <w:t>many</w:t>
      </w:r>
      <w:r>
        <w:rPr>
          <w:spacing w:val="-5"/>
        </w:rPr>
        <w:t xml:space="preserve"> </w:t>
      </w:r>
      <w:r>
        <w:t>new</w:t>
      </w:r>
      <w:r>
        <w:rPr>
          <w:spacing w:val="-5"/>
        </w:rPr>
        <w:t xml:space="preserve"> </w:t>
      </w:r>
      <w:r>
        <w:t>things</w:t>
      </w:r>
      <w:r w:rsidR="00FA16D1">
        <w:t xml:space="preserve"> </w:t>
      </w:r>
      <w:r>
        <w:t>respecting</w:t>
      </w:r>
      <w:r>
        <w:rPr>
          <w:spacing w:val="-6"/>
        </w:rPr>
        <w:t xml:space="preserve"> </w:t>
      </w:r>
      <w:r>
        <w:t>the</w:t>
      </w:r>
      <w:r>
        <w:rPr>
          <w:spacing w:val="-5"/>
        </w:rPr>
        <w:t xml:space="preserve"> </w:t>
      </w:r>
      <w:r>
        <w:t>countries</w:t>
      </w:r>
      <w:r>
        <w:rPr>
          <w:spacing w:val="-5"/>
        </w:rPr>
        <w:t xml:space="preserve"> </w:t>
      </w:r>
      <w:r>
        <w:t>through</w:t>
      </w:r>
      <w:r>
        <w:rPr>
          <w:spacing w:val="-5"/>
        </w:rPr>
        <w:t xml:space="preserve"> </w:t>
      </w:r>
      <w:r>
        <w:t>which</w:t>
      </w:r>
      <w:r>
        <w:rPr>
          <w:spacing w:val="-5"/>
        </w:rPr>
        <w:t xml:space="preserve"> </w:t>
      </w:r>
      <w:r>
        <w:t>he</w:t>
      </w:r>
      <w:r>
        <w:rPr>
          <w:spacing w:val="-5"/>
        </w:rPr>
        <w:t xml:space="preserve"> </w:t>
      </w:r>
      <w:r>
        <w:t>had</w:t>
      </w:r>
      <w:r>
        <w:rPr>
          <w:spacing w:val="-5"/>
        </w:rPr>
        <w:t xml:space="preserve"> </w:t>
      </w:r>
      <w:r>
        <w:t>travelled;</w:t>
      </w:r>
      <w:r>
        <w:rPr>
          <w:spacing w:val="-5"/>
        </w:rPr>
        <w:t xml:space="preserve"> </w:t>
      </w:r>
      <w:r>
        <w:t>while</w:t>
      </w:r>
      <w:r>
        <w:rPr>
          <w:spacing w:val="-5"/>
        </w:rPr>
        <w:t xml:space="preserve"> </w:t>
      </w:r>
      <w:r>
        <w:t>other</w:t>
      </w:r>
      <w:r>
        <w:rPr>
          <w:spacing w:val="-5"/>
        </w:rPr>
        <w:t xml:space="preserve"> </w:t>
      </w:r>
      <w:r>
        <w:t>ambassadors,</w:t>
      </w:r>
      <w:r>
        <w:rPr>
          <w:spacing w:val="-5"/>
        </w:rPr>
        <w:t xml:space="preserve"> </w:t>
      </w:r>
      <w:r>
        <w:t>being</w:t>
      </w:r>
      <w:r>
        <w:rPr>
          <w:spacing w:val="-5"/>
        </w:rPr>
        <w:t xml:space="preserve"> </w:t>
      </w:r>
      <w:r>
        <w:t>able</w:t>
      </w:r>
      <w:r>
        <w:rPr>
          <w:spacing w:val="-5"/>
        </w:rPr>
        <w:t xml:space="preserve"> </w:t>
      </w:r>
      <w:r>
        <w:t>to</w:t>
      </w:r>
      <w:r>
        <w:rPr>
          <w:spacing w:val="-5"/>
        </w:rPr>
        <w:t xml:space="preserve"> </w:t>
      </w:r>
      <w:r>
        <w:t>say</w:t>
      </w:r>
      <w:r>
        <w:rPr>
          <w:spacing w:val="-5"/>
        </w:rPr>
        <w:t xml:space="preserve"> </w:t>
      </w:r>
      <w:r>
        <w:t>nothing,</w:t>
      </w:r>
      <w:r>
        <w:rPr>
          <w:spacing w:val="-5"/>
        </w:rPr>
        <w:t xml:space="preserve"> </w:t>
      </w:r>
      <w:r>
        <w:t>except</w:t>
      </w:r>
      <w:r>
        <w:rPr>
          <w:spacing w:val="-52"/>
        </w:rPr>
        <w:t xml:space="preserve"> </w:t>
      </w:r>
      <w:r>
        <w:t>about the special message intrusted to them, were accounted foolish and ignorant by the khan, who was greatly</w:t>
      </w:r>
      <w:r>
        <w:rPr>
          <w:spacing w:val="1"/>
        </w:rPr>
        <w:t xml:space="preserve"> </w:t>
      </w:r>
      <w:r>
        <w:t>delighted to become acquainted with the varieties of nations. Messer Marco, aware of this, studied all these strange</w:t>
      </w:r>
      <w:r>
        <w:rPr>
          <w:spacing w:val="-52"/>
        </w:rPr>
        <w:t xml:space="preserve"> </w:t>
      </w:r>
      <w:r>
        <w:t>objects, and thus pleased beyond measure his majesty and the barons, who predicted that, if he lived, he would</w:t>
      </w:r>
      <w:r>
        <w:rPr>
          <w:spacing w:val="1"/>
        </w:rPr>
        <w:t xml:space="preserve"> </w:t>
      </w:r>
      <w:r>
        <w:t>become an eminent man. In short, he remained in the court of the khan seventeen years, and never ceased to be</w:t>
      </w:r>
      <w:r>
        <w:rPr>
          <w:spacing w:val="1"/>
        </w:rPr>
        <w:t xml:space="preserve"> </w:t>
      </w:r>
      <w:r>
        <w:t>employed</w:t>
      </w:r>
      <w:r>
        <w:rPr>
          <w:spacing w:val="-6"/>
        </w:rPr>
        <w:t xml:space="preserve"> </w:t>
      </w:r>
      <w:r>
        <w:t>as</w:t>
      </w:r>
      <w:r>
        <w:rPr>
          <w:spacing w:val="-5"/>
        </w:rPr>
        <w:t xml:space="preserve"> </w:t>
      </w:r>
      <w:r>
        <w:t>an</w:t>
      </w:r>
      <w:r>
        <w:rPr>
          <w:spacing w:val="-5"/>
        </w:rPr>
        <w:t xml:space="preserve"> </w:t>
      </w:r>
      <w:r>
        <w:t>ambassador.</w:t>
      </w:r>
      <w:r>
        <w:rPr>
          <w:spacing w:val="-5"/>
        </w:rPr>
        <w:t xml:space="preserve"> </w:t>
      </w:r>
      <w:r>
        <w:t>The</w:t>
      </w:r>
      <w:r>
        <w:rPr>
          <w:spacing w:val="-5"/>
        </w:rPr>
        <w:t xml:space="preserve"> </w:t>
      </w:r>
      <w:r>
        <w:t>other</w:t>
      </w:r>
      <w:r>
        <w:rPr>
          <w:spacing w:val="-5"/>
        </w:rPr>
        <w:t xml:space="preserve"> </w:t>
      </w:r>
      <w:r>
        <w:t>chiefs</w:t>
      </w:r>
      <w:r>
        <w:rPr>
          <w:spacing w:val="-5"/>
        </w:rPr>
        <w:t xml:space="preserve"> </w:t>
      </w:r>
      <w:r>
        <w:t>then</w:t>
      </w:r>
      <w:r>
        <w:rPr>
          <w:spacing w:val="-5"/>
        </w:rPr>
        <w:t xml:space="preserve"> </w:t>
      </w:r>
      <w:r>
        <w:t>began</w:t>
      </w:r>
      <w:r>
        <w:rPr>
          <w:spacing w:val="-5"/>
        </w:rPr>
        <w:t xml:space="preserve"> </w:t>
      </w:r>
      <w:r>
        <w:t>to</w:t>
      </w:r>
      <w:r>
        <w:rPr>
          <w:spacing w:val="-5"/>
        </w:rPr>
        <w:t xml:space="preserve"> </w:t>
      </w:r>
      <w:r>
        <w:t>envy</w:t>
      </w:r>
      <w:r>
        <w:rPr>
          <w:spacing w:val="-5"/>
        </w:rPr>
        <w:t xml:space="preserve"> </w:t>
      </w:r>
      <w:r>
        <w:t>the</w:t>
      </w:r>
      <w:r>
        <w:rPr>
          <w:spacing w:val="-5"/>
        </w:rPr>
        <w:t xml:space="preserve"> </w:t>
      </w:r>
      <w:r>
        <w:t>honours</w:t>
      </w:r>
      <w:r>
        <w:rPr>
          <w:spacing w:val="-5"/>
        </w:rPr>
        <w:t xml:space="preserve"> </w:t>
      </w:r>
      <w:r>
        <w:t>paid</w:t>
      </w:r>
      <w:r>
        <w:rPr>
          <w:spacing w:val="-5"/>
        </w:rPr>
        <w:t xml:space="preserve"> </w:t>
      </w:r>
      <w:r>
        <w:t>to</w:t>
      </w:r>
      <w:r>
        <w:rPr>
          <w:spacing w:val="-5"/>
        </w:rPr>
        <w:t xml:space="preserve"> </w:t>
      </w:r>
      <w:r>
        <w:t>him,</w:t>
      </w:r>
      <w:r>
        <w:rPr>
          <w:spacing w:val="-5"/>
        </w:rPr>
        <w:t xml:space="preserve"> </w:t>
      </w:r>
      <w:r>
        <w:t>and</w:t>
      </w:r>
      <w:r>
        <w:rPr>
          <w:spacing w:val="-5"/>
        </w:rPr>
        <w:t xml:space="preserve"> </w:t>
      </w:r>
      <w:r>
        <w:t>his</w:t>
      </w:r>
      <w:r>
        <w:rPr>
          <w:spacing w:val="-5"/>
        </w:rPr>
        <w:t xml:space="preserve"> </w:t>
      </w:r>
      <w:r>
        <w:t>knowledge</w:t>
      </w:r>
      <w:r>
        <w:rPr>
          <w:spacing w:val="-5"/>
        </w:rPr>
        <w:t xml:space="preserve"> </w:t>
      </w:r>
      <w:r>
        <w:t>of</w:t>
      </w:r>
      <w:r>
        <w:rPr>
          <w:spacing w:val="-5"/>
        </w:rPr>
        <w:t xml:space="preserve"> </w:t>
      </w:r>
      <w:r>
        <w:t>the</w:t>
      </w:r>
      <w:r>
        <w:rPr>
          <w:spacing w:val="-52"/>
        </w:rPr>
        <w:t xml:space="preserve"> </w:t>
      </w:r>
      <w:r>
        <w:t>country,</w:t>
      </w:r>
      <w:r>
        <w:rPr>
          <w:spacing w:val="-7"/>
        </w:rPr>
        <w:t xml:space="preserve"> </w:t>
      </w:r>
      <w:r>
        <w:t>which</w:t>
      </w:r>
      <w:r>
        <w:rPr>
          <w:spacing w:val="-6"/>
        </w:rPr>
        <w:t xml:space="preserve"> </w:t>
      </w:r>
      <w:r>
        <w:t>exceeded</w:t>
      </w:r>
      <w:r>
        <w:rPr>
          <w:spacing w:val="-6"/>
        </w:rPr>
        <w:t xml:space="preserve"> </w:t>
      </w:r>
      <w:r>
        <w:t>that</w:t>
      </w:r>
      <w:r>
        <w:rPr>
          <w:spacing w:val="-6"/>
        </w:rPr>
        <w:t xml:space="preserve"> </w:t>
      </w:r>
      <w:r>
        <w:t>of</w:t>
      </w:r>
      <w:r>
        <w:rPr>
          <w:spacing w:val="-6"/>
        </w:rPr>
        <w:t xml:space="preserve"> </w:t>
      </w:r>
      <w:r>
        <w:t>any</w:t>
      </w:r>
      <w:r>
        <w:rPr>
          <w:spacing w:val="-6"/>
        </w:rPr>
        <w:t xml:space="preserve"> </w:t>
      </w:r>
      <w:r>
        <w:t>other</w:t>
      </w:r>
      <w:r>
        <w:rPr>
          <w:spacing w:val="-7"/>
        </w:rPr>
        <w:t xml:space="preserve"> </w:t>
      </w:r>
      <w:r>
        <w:t>person</w:t>
      </w:r>
      <w:r>
        <w:rPr>
          <w:spacing w:val="-6"/>
        </w:rPr>
        <w:t xml:space="preserve"> </w:t>
      </w:r>
      <w:r>
        <w:t>who</w:t>
      </w:r>
      <w:r>
        <w:rPr>
          <w:spacing w:val="-6"/>
        </w:rPr>
        <w:t xml:space="preserve"> </w:t>
      </w:r>
      <w:r>
        <w:t>ever</w:t>
      </w:r>
      <w:r>
        <w:rPr>
          <w:spacing w:val="-6"/>
        </w:rPr>
        <w:t xml:space="preserve"> </w:t>
      </w:r>
      <w:r>
        <w:t>visited</w:t>
      </w:r>
      <w:r>
        <w:rPr>
          <w:spacing w:val="-6"/>
        </w:rPr>
        <w:t xml:space="preserve"> </w:t>
      </w:r>
      <w:r>
        <w:t>it.</w:t>
      </w:r>
    </w:p>
    <w:p w14:paraId="1E78605C" w14:textId="77777777" w:rsidR="00FA16D1" w:rsidRDefault="00FA16D1" w:rsidP="00FA16D1">
      <w:pPr>
        <w:pStyle w:val="Body"/>
      </w:pPr>
    </w:p>
    <w:p w14:paraId="3A5F534A" w14:textId="77777777" w:rsidR="000276C6" w:rsidRPr="00FA16D1" w:rsidRDefault="000276C6" w:rsidP="00FA16D1">
      <w:pPr>
        <w:pStyle w:val="Heading4"/>
      </w:pPr>
      <w:r w:rsidRPr="00FA16D1">
        <w:t>IX—They seek to return Home</w:t>
      </w:r>
    </w:p>
    <w:p w14:paraId="50EE8247" w14:textId="02BA7675" w:rsidR="000276C6" w:rsidRDefault="000276C6" w:rsidP="00FA16D1">
      <w:pPr>
        <w:pStyle w:val="Body"/>
      </w:pPr>
      <w:r>
        <w:t>After</w:t>
      </w:r>
      <w:r>
        <w:rPr>
          <w:spacing w:val="-6"/>
        </w:rPr>
        <w:t xml:space="preserve"> </w:t>
      </w:r>
      <w:r>
        <w:t>Nicolo,</w:t>
      </w:r>
      <w:r>
        <w:rPr>
          <w:spacing w:val="-6"/>
        </w:rPr>
        <w:t xml:space="preserve"> </w:t>
      </w:r>
      <w:r>
        <w:t>Maffio,</w:t>
      </w:r>
      <w:r>
        <w:rPr>
          <w:spacing w:val="-6"/>
        </w:rPr>
        <w:t xml:space="preserve"> </w:t>
      </w:r>
      <w:r>
        <w:t>and</w:t>
      </w:r>
      <w:r>
        <w:rPr>
          <w:spacing w:val="-6"/>
        </w:rPr>
        <w:t xml:space="preserve"> </w:t>
      </w:r>
      <w:r>
        <w:t>Marco</w:t>
      </w:r>
      <w:r>
        <w:rPr>
          <w:spacing w:val="-6"/>
        </w:rPr>
        <w:t xml:space="preserve"> </w:t>
      </w:r>
      <w:r>
        <w:t>had</w:t>
      </w:r>
      <w:r>
        <w:rPr>
          <w:spacing w:val="-6"/>
        </w:rPr>
        <w:t xml:space="preserve"> </w:t>
      </w:r>
      <w:r>
        <w:t>remained</w:t>
      </w:r>
      <w:r>
        <w:rPr>
          <w:spacing w:val="-6"/>
        </w:rPr>
        <w:t xml:space="preserve"> </w:t>
      </w:r>
      <w:r>
        <w:t>long</w:t>
      </w:r>
      <w:r>
        <w:rPr>
          <w:spacing w:val="-6"/>
        </w:rPr>
        <w:t xml:space="preserve"> </w:t>
      </w:r>
      <w:r>
        <w:t>at</w:t>
      </w:r>
      <w:r>
        <w:rPr>
          <w:spacing w:val="-6"/>
        </w:rPr>
        <w:t xml:space="preserve"> </w:t>
      </w:r>
      <w:r>
        <w:t>the</w:t>
      </w:r>
      <w:r>
        <w:rPr>
          <w:spacing w:val="-6"/>
        </w:rPr>
        <w:t xml:space="preserve"> </w:t>
      </w:r>
      <w:r>
        <w:t>court</w:t>
      </w:r>
      <w:r>
        <w:rPr>
          <w:spacing w:val="-6"/>
        </w:rPr>
        <w:t xml:space="preserve"> </w:t>
      </w:r>
      <w:r>
        <w:t>of</w:t>
      </w:r>
      <w:r>
        <w:rPr>
          <w:spacing w:val="-6"/>
        </w:rPr>
        <w:t xml:space="preserve"> </w:t>
      </w:r>
      <w:r>
        <w:t>the</w:t>
      </w:r>
      <w:r>
        <w:rPr>
          <w:spacing w:val="-6"/>
        </w:rPr>
        <w:t xml:space="preserve"> </w:t>
      </w:r>
      <w:r>
        <w:t>great</w:t>
      </w:r>
      <w:r>
        <w:rPr>
          <w:spacing w:val="-6"/>
        </w:rPr>
        <w:t xml:space="preserve"> </w:t>
      </w:r>
      <w:r>
        <w:t>khan,</w:t>
      </w:r>
      <w:r>
        <w:rPr>
          <w:spacing w:val="-6"/>
        </w:rPr>
        <w:t xml:space="preserve"> </w:t>
      </w:r>
      <w:r>
        <w:t>and</w:t>
      </w:r>
      <w:r>
        <w:rPr>
          <w:spacing w:val="-6"/>
        </w:rPr>
        <w:t xml:space="preserve"> </w:t>
      </w:r>
      <w:r>
        <w:t>accumulated</w:t>
      </w:r>
      <w:r>
        <w:rPr>
          <w:spacing w:val="-6"/>
        </w:rPr>
        <w:t xml:space="preserve"> </w:t>
      </w:r>
      <w:r>
        <w:t>very</w:t>
      </w:r>
      <w:r>
        <w:rPr>
          <w:spacing w:val="-6"/>
        </w:rPr>
        <w:t xml:space="preserve"> </w:t>
      </w:r>
      <w:r>
        <w:t>con-</w:t>
      </w:r>
      <w:r>
        <w:rPr>
          <w:spacing w:val="-52"/>
        </w:rPr>
        <w:t xml:space="preserve"> </w:t>
      </w:r>
      <w:r>
        <w:t>siderable</w:t>
      </w:r>
      <w:r>
        <w:rPr>
          <w:spacing w:val="-9"/>
        </w:rPr>
        <w:t xml:space="preserve"> </w:t>
      </w:r>
      <w:r>
        <w:t>wealth</w:t>
      </w:r>
      <w:r>
        <w:rPr>
          <w:spacing w:val="-9"/>
        </w:rPr>
        <w:t xml:space="preserve"> </w:t>
      </w:r>
      <w:r>
        <w:t>in</w:t>
      </w:r>
      <w:r>
        <w:rPr>
          <w:spacing w:val="-9"/>
        </w:rPr>
        <w:t xml:space="preserve"> </w:t>
      </w:r>
      <w:r>
        <w:t>gold</w:t>
      </w:r>
      <w:r>
        <w:rPr>
          <w:spacing w:val="-9"/>
        </w:rPr>
        <w:t xml:space="preserve"> </w:t>
      </w:r>
      <w:r>
        <w:t>and</w:t>
      </w:r>
      <w:r>
        <w:rPr>
          <w:spacing w:val="-9"/>
        </w:rPr>
        <w:t xml:space="preserve"> </w:t>
      </w:r>
      <w:r>
        <w:t>jewels,</w:t>
      </w:r>
      <w:r>
        <w:rPr>
          <w:spacing w:val="-8"/>
        </w:rPr>
        <w:t xml:space="preserve"> </w:t>
      </w:r>
      <w:r>
        <w:t>they</w:t>
      </w:r>
      <w:r>
        <w:rPr>
          <w:spacing w:val="-9"/>
        </w:rPr>
        <w:t xml:space="preserve"> </w:t>
      </w:r>
      <w:r>
        <w:t>felt</w:t>
      </w:r>
      <w:r>
        <w:rPr>
          <w:spacing w:val="-9"/>
        </w:rPr>
        <w:t xml:space="preserve"> </w:t>
      </w:r>
      <w:r>
        <w:t>a</w:t>
      </w:r>
      <w:r>
        <w:rPr>
          <w:spacing w:val="-9"/>
        </w:rPr>
        <w:t xml:space="preserve"> </w:t>
      </w:r>
      <w:r>
        <w:t>strong</w:t>
      </w:r>
      <w:r>
        <w:rPr>
          <w:spacing w:val="-9"/>
        </w:rPr>
        <w:t xml:space="preserve"> </w:t>
      </w:r>
      <w:r>
        <w:t>desire</w:t>
      </w:r>
      <w:r>
        <w:rPr>
          <w:spacing w:val="-8"/>
        </w:rPr>
        <w:t xml:space="preserve"> </w:t>
      </w:r>
      <w:r>
        <w:t>to</w:t>
      </w:r>
      <w:r>
        <w:rPr>
          <w:spacing w:val="-9"/>
        </w:rPr>
        <w:t xml:space="preserve"> </w:t>
      </w:r>
      <w:r>
        <w:t>revisit</w:t>
      </w:r>
      <w:r>
        <w:rPr>
          <w:spacing w:val="-9"/>
        </w:rPr>
        <w:t xml:space="preserve"> </w:t>
      </w:r>
      <w:r>
        <w:t>their</w:t>
      </w:r>
      <w:r>
        <w:rPr>
          <w:spacing w:val="-9"/>
        </w:rPr>
        <w:t xml:space="preserve"> </w:t>
      </w:r>
      <w:r>
        <w:t>native</w:t>
      </w:r>
      <w:r>
        <w:rPr>
          <w:spacing w:val="-9"/>
        </w:rPr>
        <w:t xml:space="preserve"> </w:t>
      </w:r>
      <w:r>
        <w:t>country.</w:t>
      </w:r>
      <w:r>
        <w:rPr>
          <w:spacing w:val="-8"/>
        </w:rPr>
        <w:t xml:space="preserve"> </w:t>
      </w:r>
      <w:r>
        <w:t>Nicolo</w:t>
      </w:r>
      <w:r>
        <w:rPr>
          <w:spacing w:val="-9"/>
        </w:rPr>
        <w:t xml:space="preserve"> </w:t>
      </w:r>
      <w:r>
        <w:t>therefore</w:t>
      </w:r>
      <w:r>
        <w:rPr>
          <w:spacing w:val="-9"/>
        </w:rPr>
        <w:t xml:space="preserve"> </w:t>
      </w:r>
      <w:r>
        <w:t>took</w:t>
      </w:r>
      <w:r w:rsidR="00FA16D1">
        <w:t xml:space="preserve"> </w:t>
      </w:r>
      <w:r>
        <w:t>an opportunity one day, when the monarch seemed in particularly good humour, to throw himself at his feet, and</w:t>
      </w:r>
      <w:r>
        <w:rPr>
          <w:spacing w:val="1"/>
        </w:rPr>
        <w:t xml:space="preserve"> </w:t>
      </w:r>
      <w:r>
        <w:t>solicit for them all permission to depart; but the sovereign was now so much attached to his visitors that he would</w:t>
      </w:r>
      <w:r>
        <w:rPr>
          <w:spacing w:val="1"/>
        </w:rPr>
        <w:t xml:space="preserve"> </w:t>
      </w:r>
      <w:r>
        <w:t>by</w:t>
      </w:r>
      <w:r>
        <w:rPr>
          <w:spacing w:val="-7"/>
        </w:rPr>
        <w:t xml:space="preserve"> </w:t>
      </w:r>
      <w:r>
        <w:t>no</w:t>
      </w:r>
      <w:r>
        <w:rPr>
          <w:spacing w:val="-6"/>
        </w:rPr>
        <w:t xml:space="preserve"> </w:t>
      </w:r>
      <w:r>
        <w:t>means</w:t>
      </w:r>
      <w:r>
        <w:rPr>
          <w:spacing w:val="-6"/>
        </w:rPr>
        <w:t xml:space="preserve"> </w:t>
      </w:r>
      <w:r>
        <w:t>listen</w:t>
      </w:r>
      <w:r>
        <w:rPr>
          <w:spacing w:val="-6"/>
        </w:rPr>
        <w:t xml:space="preserve"> </w:t>
      </w:r>
      <w:r>
        <w:t>to</w:t>
      </w:r>
      <w:r>
        <w:rPr>
          <w:spacing w:val="-6"/>
        </w:rPr>
        <w:t xml:space="preserve"> </w:t>
      </w:r>
      <w:r>
        <w:t>this</w:t>
      </w:r>
      <w:r>
        <w:rPr>
          <w:spacing w:val="-6"/>
        </w:rPr>
        <w:t xml:space="preserve"> </w:t>
      </w:r>
      <w:r>
        <w:t>proposal.</w:t>
      </w:r>
      <w:r>
        <w:rPr>
          <w:spacing w:val="-6"/>
        </w:rPr>
        <w:t xml:space="preserve"> </w:t>
      </w:r>
      <w:r>
        <w:t>It</w:t>
      </w:r>
      <w:r>
        <w:rPr>
          <w:spacing w:val="-6"/>
        </w:rPr>
        <w:t xml:space="preserve"> </w:t>
      </w:r>
      <w:r>
        <w:t>happened,</w:t>
      </w:r>
      <w:r>
        <w:rPr>
          <w:spacing w:val="-7"/>
        </w:rPr>
        <w:t xml:space="preserve"> </w:t>
      </w:r>
      <w:r>
        <w:t>however,</w:t>
      </w:r>
      <w:r>
        <w:rPr>
          <w:spacing w:val="-6"/>
        </w:rPr>
        <w:t xml:space="preserve"> </w:t>
      </w:r>
      <w:r>
        <w:t>that</w:t>
      </w:r>
      <w:r>
        <w:rPr>
          <w:spacing w:val="-6"/>
        </w:rPr>
        <w:t xml:space="preserve"> </w:t>
      </w:r>
      <w:r>
        <w:t>the</w:t>
      </w:r>
      <w:r>
        <w:rPr>
          <w:spacing w:val="-6"/>
        </w:rPr>
        <w:t xml:space="preserve"> </w:t>
      </w:r>
      <w:r>
        <w:t>Queen</w:t>
      </w:r>
      <w:r>
        <w:rPr>
          <w:spacing w:val="-6"/>
        </w:rPr>
        <w:t xml:space="preserve"> </w:t>
      </w:r>
      <w:r>
        <w:t>Bolgana,</w:t>
      </w:r>
      <w:r>
        <w:rPr>
          <w:spacing w:val="-6"/>
        </w:rPr>
        <w:t xml:space="preserve"> </w:t>
      </w:r>
      <w:r>
        <w:t>the</w:t>
      </w:r>
      <w:r>
        <w:rPr>
          <w:spacing w:val="-6"/>
        </w:rPr>
        <w:t xml:space="preserve"> </w:t>
      </w:r>
      <w:r>
        <w:t>spouse</w:t>
      </w:r>
      <w:r>
        <w:rPr>
          <w:spacing w:val="-6"/>
        </w:rPr>
        <w:t xml:space="preserve"> </w:t>
      </w:r>
      <w:r>
        <w:t>of</w:t>
      </w:r>
      <w:r>
        <w:rPr>
          <w:spacing w:val="-7"/>
        </w:rPr>
        <w:t xml:space="preserve"> </w:t>
      </w:r>
      <w:r>
        <w:t>Argon,</w:t>
      </w:r>
      <w:r>
        <w:rPr>
          <w:spacing w:val="-6"/>
        </w:rPr>
        <w:t xml:space="preserve"> </w:t>
      </w:r>
      <w:r>
        <w:t>lord</w:t>
      </w:r>
      <w:r>
        <w:rPr>
          <w:spacing w:val="-6"/>
        </w:rPr>
        <w:t xml:space="preserve"> </w:t>
      </w:r>
      <w:r>
        <w:t>of</w:t>
      </w:r>
      <w:r>
        <w:rPr>
          <w:spacing w:val="-6"/>
        </w:rPr>
        <w:t xml:space="preserve"> </w:t>
      </w:r>
      <w:r>
        <w:t>the</w:t>
      </w:r>
      <w:r>
        <w:rPr>
          <w:spacing w:val="-52"/>
        </w:rPr>
        <w:t xml:space="preserve"> </w:t>
      </w:r>
      <w:r>
        <w:t>East,</w:t>
      </w:r>
      <w:r>
        <w:rPr>
          <w:spacing w:val="-9"/>
        </w:rPr>
        <w:t xml:space="preserve"> </w:t>
      </w:r>
      <w:r>
        <w:t>died,</w:t>
      </w:r>
      <w:r>
        <w:rPr>
          <w:spacing w:val="-8"/>
        </w:rPr>
        <w:t xml:space="preserve"> </w:t>
      </w:r>
      <w:r>
        <w:t>and</w:t>
      </w:r>
      <w:r>
        <w:rPr>
          <w:spacing w:val="-8"/>
        </w:rPr>
        <w:t xml:space="preserve"> </w:t>
      </w:r>
      <w:r>
        <w:t>in</w:t>
      </w:r>
      <w:r>
        <w:rPr>
          <w:spacing w:val="-9"/>
        </w:rPr>
        <w:t xml:space="preserve"> </w:t>
      </w:r>
      <w:r>
        <w:t>her</w:t>
      </w:r>
      <w:r>
        <w:rPr>
          <w:spacing w:val="-8"/>
        </w:rPr>
        <w:t xml:space="preserve"> </w:t>
      </w:r>
      <w:r>
        <w:t>last</w:t>
      </w:r>
      <w:r>
        <w:rPr>
          <w:spacing w:val="-8"/>
        </w:rPr>
        <w:t xml:space="preserve"> </w:t>
      </w:r>
      <w:r>
        <w:t>will</w:t>
      </w:r>
      <w:r>
        <w:rPr>
          <w:spacing w:val="-9"/>
        </w:rPr>
        <w:t xml:space="preserve"> </w:t>
      </w:r>
      <w:r>
        <w:t>enjoined</w:t>
      </w:r>
      <w:r>
        <w:rPr>
          <w:spacing w:val="-8"/>
        </w:rPr>
        <w:t xml:space="preserve"> </w:t>
      </w:r>
      <w:r>
        <w:t>that</w:t>
      </w:r>
      <w:r>
        <w:rPr>
          <w:spacing w:val="-8"/>
        </w:rPr>
        <w:t xml:space="preserve"> </w:t>
      </w:r>
      <w:r>
        <w:t>he</w:t>
      </w:r>
      <w:r>
        <w:rPr>
          <w:spacing w:val="-9"/>
        </w:rPr>
        <w:t xml:space="preserve"> </w:t>
      </w:r>
      <w:r>
        <w:t>should</w:t>
      </w:r>
      <w:r>
        <w:rPr>
          <w:spacing w:val="-8"/>
        </w:rPr>
        <w:t xml:space="preserve"> </w:t>
      </w:r>
      <w:r>
        <w:t>receive</w:t>
      </w:r>
      <w:r>
        <w:rPr>
          <w:spacing w:val="-8"/>
        </w:rPr>
        <w:t xml:space="preserve"> </w:t>
      </w:r>
      <w:r>
        <w:t>no</w:t>
      </w:r>
      <w:r>
        <w:rPr>
          <w:spacing w:val="-8"/>
        </w:rPr>
        <w:t xml:space="preserve"> </w:t>
      </w:r>
      <w:r>
        <w:t>wife</w:t>
      </w:r>
      <w:r>
        <w:rPr>
          <w:spacing w:val="-9"/>
        </w:rPr>
        <w:t xml:space="preserve"> </w:t>
      </w:r>
      <w:r>
        <w:t>unless</w:t>
      </w:r>
      <w:r>
        <w:rPr>
          <w:spacing w:val="-8"/>
        </w:rPr>
        <w:t xml:space="preserve"> </w:t>
      </w:r>
      <w:r>
        <w:t>of</w:t>
      </w:r>
      <w:r>
        <w:rPr>
          <w:spacing w:val="-8"/>
        </w:rPr>
        <w:t xml:space="preserve"> </w:t>
      </w:r>
      <w:r>
        <w:t>her</w:t>
      </w:r>
      <w:r>
        <w:rPr>
          <w:spacing w:val="-9"/>
        </w:rPr>
        <w:t xml:space="preserve"> </w:t>
      </w:r>
      <w:r>
        <w:t>family.</w:t>
      </w:r>
      <w:r>
        <w:rPr>
          <w:spacing w:val="-8"/>
        </w:rPr>
        <w:t xml:space="preserve"> </w:t>
      </w:r>
      <w:r>
        <w:t>He</w:t>
      </w:r>
      <w:r>
        <w:rPr>
          <w:spacing w:val="-8"/>
        </w:rPr>
        <w:t xml:space="preserve"> </w:t>
      </w:r>
      <w:r>
        <w:t>therefore</w:t>
      </w:r>
      <w:r>
        <w:rPr>
          <w:spacing w:val="-9"/>
        </w:rPr>
        <w:t xml:space="preserve"> </w:t>
      </w:r>
      <w:r>
        <w:t>sent</w:t>
      </w:r>
      <w:r>
        <w:rPr>
          <w:spacing w:val="-8"/>
        </w:rPr>
        <w:t xml:space="preserve"> </w:t>
      </w:r>
      <w:r>
        <w:t>as</w:t>
      </w:r>
      <w:r>
        <w:rPr>
          <w:spacing w:val="-8"/>
        </w:rPr>
        <w:t xml:space="preserve"> </w:t>
      </w:r>
      <w:r>
        <w:t>am-</w:t>
      </w:r>
      <w:r>
        <w:rPr>
          <w:spacing w:val="1"/>
        </w:rPr>
        <w:t xml:space="preserve"> </w:t>
      </w:r>
      <w:r>
        <w:t>bassadors to the khan three barons, Aulatam, Alpusca, and Goza, with a great train, requesting a lady of the same</w:t>
      </w:r>
      <w:r>
        <w:rPr>
          <w:spacing w:val="1"/>
        </w:rPr>
        <w:t xml:space="preserve"> </w:t>
      </w:r>
      <w:r>
        <w:t>lineage</w:t>
      </w:r>
      <w:r>
        <w:rPr>
          <w:spacing w:val="-10"/>
        </w:rPr>
        <w:t xml:space="preserve"> </w:t>
      </w:r>
      <w:r>
        <w:t>with</w:t>
      </w:r>
      <w:r>
        <w:rPr>
          <w:spacing w:val="-10"/>
        </w:rPr>
        <w:t xml:space="preserve"> </w:t>
      </w:r>
      <w:r>
        <w:t>the</w:t>
      </w:r>
      <w:r>
        <w:rPr>
          <w:spacing w:val="-9"/>
        </w:rPr>
        <w:t xml:space="preserve"> </w:t>
      </w:r>
      <w:r>
        <w:t>deceased</w:t>
      </w:r>
      <w:r>
        <w:rPr>
          <w:spacing w:val="-10"/>
        </w:rPr>
        <w:t xml:space="preserve"> </w:t>
      </w:r>
      <w:r>
        <w:t>queen.</w:t>
      </w:r>
      <w:r>
        <w:rPr>
          <w:spacing w:val="-9"/>
        </w:rPr>
        <w:t xml:space="preserve"> </w:t>
      </w:r>
      <w:r>
        <w:t>The</w:t>
      </w:r>
      <w:r>
        <w:rPr>
          <w:spacing w:val="-10"/>
        </w:rPr>
        <w:t xml:space="preserve"> </w:t>
      </w:r>
      <w:r>
        <w:t>monarch</w:t>
      </w:r>
      <w:r>
        <w:rPr>
          <w:spacing w:val="-9"/>
        </w:rPr>
        <w:t xml:space="preserve"> </w:t>
      </w:r>
      <w:r>
        <w:t>received</w:t>
      </w:r>
      <w:r>
        <w:rPr>
          <w:spacing w:val="-10"/>
        </w:rPr>
        <w:t xml:space="preserve"> </w:t>
      </w:r>
      <w:r>
        <w:t>the</w:t>
      </w:r>
      <w:r>
        <w:rPr>
          <w:spacing w:val="-10"/>
        </w:rPr>
        <w:t xml:space="preserve"> </w:t>
      </w:r>
      <w:r>
        <w:t>embassy</w:t>
      </w:r>
      <w:r>
        <w:rPr>
          <w:spacing w:val="-9"/>
        </w:rPr>
        <w:t xml:space="preserve"> </w:t>
      </w:r>
      <w:r>
        <w:t>with</w:t>
      </w:r>
      <w:r>
        <w:rPr>
          <w:spacing w:val="-10"/>
        </w:rPr>
        <w:t xml:space="preserve"> </w:t>
      </w:r>
      <w:r>
        <w:t>joy,</w:t>
      </w:r>
      <w:r>
        <w:rPr>
          <w:spacing w:val="-9"/>
        </w:rPr>
        <w:t xml:space="preserve"> </w:t>
      </w:r>
      <w:r>
        <w:t>and</w:t>
      </w:r>
      <w:r>
        <w:rPr>
          <w:spacing w:val="-10"/>
        </w:rPr>
        <w:t xml:space="preserve"> </w:t>
      </w:r>
      <w:r>
        <w:t>selected</w:t>
      </w:r>
      <w:r>
        <w:rPr>
          <w:spacing w:val="-9"/>
        </w:rPr>
        <w:t xml:space="preserve"> </w:t>
      </w:r>
      <w:r>
        <w:t>a</w:t>
      </w:r>
      <w:r>
        <w:rPr>
          <w:spacing w:val="-10"/>
        </w:rPr>
        <w:t xml:space="preserve"> </w:t>
      </w:r>
      <w:r>
        <w:t>young</w:t>
      </w:r>
      <w:r>
        <w:rPr>
          <w:spacing w:val="-10"/>
        </w:rPr>
        <w:t xml:space="preserve"> </w:t>
      </w:r>
      <w:r>
        <w:t>princess</w:t>
      </w:r>
      <w:r>
        <w:rPr>
          <w:spacing w:val="-9"/>
        </w:rPr>
        <w:t xml:space="preserve"> </w:t>
      </w:r>
      <w:r>
        <w:t>of</w:t>
      </w:r>
      <w:r>
        <w:rPr>
          <w:spacing w:val="-10"/>
        </w:rPr>
        <w:t xml:space="preserve"> </w:t>
      </w:r>
      <w:r>
        <w:t>that</w:t>
      </w:r>
      <w:r>
        <w:rPr>
          <w:spacing w:val="1"/>
        </w:rPr>
        <w:t xml:space="preserve"> </w:t>
      </w:r>
      <w:r>
        <w:t>house. Every thing being arranged, and a numerous train of attendants appointed, they were graciously dismissed,</w:t>
      </w:r>
      <w:r>
        <w:rPr>
          <w:spacing w:val="1"/>
        </w:rPr>
        <w:t xml:space="preserve"> </w:t>
      </w:r>
      <w:r>
        <w:t>and began their return; but after travelling eight months, their advance was rendered impossible by fresh wars that</w:t>
      </w:r>
      <w:r>
        <w:rPr>
          <w:spacing w:val="-52"/>
        </w:rPr>
        <w:t xml:space="preserve"> </w:t>
      </w:r>
      <w:r>
        <w:t>had arisen among the Tartar princes. They were therefore very reluctantly obliged to retrace their steps, and state</w:t>
      </w:r>
      <w:r>
        <w:rPr>
          <w:spacing w:val="1"/>
        </w:rPr>
        <w:t xml:space="preserve"> </w:t>
      </w:r>
      <w:r>
        <w:t>the cause that had arrested their progress. It happened that at that time Marco arrived from a voyage to India, and,</w:t>
      </w:r>
      <w:r>
        <w:rPr>
          <w:spacing w:val="1"/>
        </w:rPr>
        <w:t xml:space="preserve"> </w:t>
      </w:r>
      <w:r>
        <w:t>by relating the novelties he had observed, pleased those envoys very much, proving himself well fitted to guide</w:t>
      </w:r>
      <w:r>
        <w:rPr>
          <w:spacing w:val="1"/>
        </w:rPr>
        <w:t xml:space="preserve"> </w:t>
      </w:r>
      <w:r>
        <w:t>them by this route, which he recommended as shorter and easier than that by land. They therefore besought as a</w:t>
      </w:r>
      <w:r>
        <w:rPr>
          <w:spacing w:val="1"/>
        </w:rPr>
        <w:t xml:space="preserve"> </w:t>
      </w:r>
      <w:r>
        <w:t>favour of the khan, that the Latins might accompany them and the queen. The sovereign granted this favour, yet</w:t>
      </w:r>
      <w:r>
        <w:rPr>
          <w:spacing w:val="1"/>
        </w:rPr>
        <w:t xml:space="preserve"> </w:t>
      </w:r>
      <w:r>
        <w:t>unwillingly,</w:t>
      </w:r>
      <w:r>
        <w:rPr>
          <w:spacing w:val="-7"/>
        </w:rPr>
        <w:t xml:space="preserve"> </w:t>
      </w:r>
      <w:r>
        <w:t>on</w:t>
      </w:r>
      <w:r>
        <w:rPr>
          <w:spacing w:val="-6"/>
        </w:rPr>
        <w:t xml:space="preserve"> </w:t>
      </w:r>
      <w:r>
        <w:t>account</w:t>
      </w:r>
      <w:r>
        <w:rPr>
          <w:spacing w:val="-7"/>
        </w:rPr>
        <w:t xml:space="preserve"> </w:t>
      </w:r>
      <w:r>
        <w:t>of</w:t>
      </w:r>
      <w:r>
        <w:rPr>
          <w:spacing w:val="-6"/>
        </w:rPr>
        <w:t xml:space="preserve"> </w:t>
      </w:r>
      <w:r>
        <w:t>his</w:t>
      </w:r>
      <w:r>
        <w:rPr>
          <w:spacing w:val="-6"/>
        </w:rPr>
        <w:t xml:space="preserve"> </w:t>
      </w:r>
      <w:r>
        <w:t>love</w:t>
      </w:r>
      <w:r>
        <w:rPr>
          <w:spacing w:val="-7"/>
        </w:rPr>
        <w:t xml:space="preserve"> </w:t>
      </w:r>
      <w:r>
        <w:t>for</w:t>
      </w:r>
      <w:r>
        <w:rPr>
          <w:spacing w:val="-6"/>
        </w:rPr>
        <w:t xml:space="preserve"> </w:t>
      </w:r>
      <w:r>
        <w:t>them.</w:t>
      </w:r>
    </w:p>
    <w:p w14:paraId="465F1E2D" w14:textId="77777777" w:rsidR="00FA16D1" w:rsidRDefault="00FA16D1" w:rsidP="00FA16D1">
      <w:pPr>
        <w:pStyle w:val="Body"/>
      </w:pPr>
    </w:p>
    <w:p w14:paraId="6908BCA6" w14:textId="77777777" w:rsidR="000276C6" w:rsidRPr="00FA16D1" w:rsidRDefault="000276C6" w:rsidP="00FA16D1">
      <w:pPr>
        <w:pStyle w:val="Heading4"/>
      </w:pPr>
      <w:r w:rsidRPr="00FA16D1">
        <w:t>X—Voyage, and Arrival at Venice</w:t>
      </w:r>
    </w:p>
    <w:p w14:paraId="024E5F5B" w14:textId="08F8278A" w:rsidR="000276C6" w:rsidRDefault="000276C6" w:rsidP="00FA16D1">
      <w:pPr>
        <w:pStyle w:val="Body"/>
      </w:pPr>
      <w:r>
        <w:t>When</w:t>
      </w:r>
      <w:r>
        <w:rPr>
          <w:spacing w:val="-10"/>
        </w:rPr>
        <w:t xml:space="preserve"> </w:t>
      </w:r>
      <w:r>
        <w:t>that</w:t>
      </w:r>
      <w:r>
        <w:rPr>
          <w:spacing w:val="-9"/>
        </w:rPr>
        <w:t xml:space="preserve"> </w:t>
      </w:r>
      <w:r>
        <w:t>great</w:t>
      </w:r>
      <w:r>
        <w:rPr>
          <w:spacing w:val="-10"/>
        </w:rPr>
        <w:t xml:space="preserve"> </w:t>
      </w:r>
      <w:r>
        <w:t>monarch</w:t>
      </w:r>
      <w:r>
        <w:rPr>
          <w:spacing w:val="-9"/>
        </w:rPr>
        <w:t xml:space="preserve"> </w:t>
      </w:r>
      <w:r>
        <w:t>saw</w:t>
      </w:r>
      <w:r>
        <w:rPr>
          <w:spacing w:val="-10"/>
        </w:rPr>
        <w:t xml:space="preserve"> </w:t>
      </w:r>
      <w:r>
        <w:t>that</w:t>
      </w:r>
      <w:r>
        <w:rPr>
          <w:spacing w:val="-9"/>
        </w:rPr>
        <w:t xml:space="preserve"> </w:t>
      </w:r>
      <w:r>
        <w:t>they</w:t>
      </w:r>
      <w:r>
        <w:rPr>
          <w:spacing w:val="-10"/>
        </w:rPr>
        <w:t xml:space="preserve"> </w:t>
      </w:r>
      <w:r>
        <w:t>were</w:t>
      </w:r>
      <w:r>
        <w:rPr>
          <w:spacing w:val="-9"/>
        </w:rPr>
        <w:t xml:space="preserve"> </w:t>
      </w:r>
      <w:r>
        <w:t>about</w:t>
      </w:r>
      <w:r>
        <w:rPr>
          <w:spacing w:val="-10"/>
        </w:rPr>
        <w:t xml:space="preserve"> </w:t>
      </w:r>
      <w:r>
        <w:t>to</w:t>
      </w:r>
      <w:r>
        <w:rPr>
          <w:spacing w:val="-9"/>
        </w:rPr>
        <w:t xml:space="preserve"> </w:t>
      </w:r>
      <w:r>
        <w:t>depart,</w:t>
      </w:r>
      <w:r>
        <w:rPr>
          <w:spacing w:val="-10"/>
        </w:rPr>
        <w:t xml:space="preserve"> </w:t>
      </w:r>
      <w:r>
        <w:t>he</w:t>
      </w:r>
      <w:r>
        <w:rPr>
          <w:spacing w:val="-9"/>
        </w:rPr>
        <w:t xml:space="preserve"> </w:t>
      </w:r>
      <w:r>
        <w:t>called</w:t>
      </w:r>
      <w:r>
        <w:rPr>
          <w:spacing w:val="-10"/>
        </w:rPr>
        <w:t xml:space="preserve"> </w:t>
      </w:r>
      <w:r>
        <w:t>them</w:t>
      </w:r>
      <w:r>
        <w:rPr>
          <w:spacing w:val="-9"/>
        </w:rPr>
        <w:t xml:space="preserve"> </w:t>
      </w:r>
      <w:r>
        <w:t>before</w:t>
      </w:r>
      <w:r>
        <w:rPr>
          <w:spacing w:val="-10"/>
        </w:rPr>
        <w:t xml:space="preserve"> </w:t>
      </w:r>
      <w:r>
        <w:t>him,</w:t>
      </w:r>
      <w:r>
        <w:rPr>
          <w:spacing w:val="-9"/>
        </w:rPr>
        <w:t xml:space="preserve"> </w:t>
      </w:r>
      <w:r>
        <w:t>and</w:t>
      </w:r>
      <w:r>
        <w:rPr>
          <w:spacing w:val="-10"/>
        </w:rPr>
        <w:t xml:space="preserve"> </w:t>
      </w:r>
      <w:r>
        <w:t>delivering</w:t>
      </w:r>
      <w:r>
        <w:rPr>
          <w:spacing w:val="-9"/>
        </w:rPr>
        <w:t xml:space="preserve"> </w:t>
      </w:r>
      <w:r>
        <w:t>golden</w:t>
      </w:r>
      <w:r>
        <w:rPr>
          <w:spacing w:val="1"/>
        </w:rPr>
        <w:t xml:space="preserve"> </w:t>
      </w:r>
      <w:r>
        <w:t>tablets</w:t>
      </w:r>
      <w:r>
        <w:rPr>
          <w:spacing w:val="-13"/>
        </w:rPr>
        <w:t xml:space="preserve"> </w:t>
      </w:r>
      <w:r>
        <w:t>signed</w:t>
      </w:r>
      <w:r>
        <w:rPr>
          <w:spacing w:val="-12"/>
        </w:rPr>
        <w:t xml:space="preserve"> </w:t>
      </w:r>
      <w:r>
        <w:t>with</w:t>
      </w:r>
      <w:r>
        <w:rPr>
          <w:spacing w:val="-12"/>
        </w:rPr>
        <w:t xml:space="preserve"> </w:t>
      </w:r>
      <w:r>
        <w:t>the</w:t>
      </w:r>
      <w:r>
        <w:rPr>
          <w:spacing w:val="-13"/>
        </w:rPr>
        <w:t xml:space="preserve"> </w:t>
      </w:r>
      <w:r>
        <w:t>royal</w:t>
      </w:r>
      <w:r>
        <w:rPr>
          <w:spacing w:val="-12"/>
        </w:rPr>
        <w:t xml:space="preserve"> </w:t>
      </w:r>
      <w:r>
        <w:t>seal,</w:t>
      </w:r>
      <w:r>
        <w:rPr>
          <w:spacing w:val="-12"/>
        </w:rPr>
        <w:t xml:space="preserve"> </w:t>
      </w:r>
      <w:r>
        <w:t>ordered</w:t>
      </w:r>
      <w:r>
        <w:rPr>
          <w:spacing w:val="-12"/>
        </w:rPr>
        <w:t xml:space="preserve"> </w:t>
      </w:r>
      <w:r>
        <w:t>that</w:t>
      </w:r>
      <w:r>
        <w:rPr>
          <w:spacing w:val="-13"/>
        </w:rPr>
        <w:t xml:space="preserve"> </w:t>
      </w:r>
      <w:r>
        <w:t>they</w:t>
      </w:r>
      <w:r>
        <w:rPr>
          <w:spacing w:val="-12"/>
        </w:rPr>
        <w:t xml:space="preserve"> </w:t>
      </w:r>
      <w:r>
        <w:t>should</w:t>
      </w:r>
      <w:r>
        <w:rPr>
          <w:spacing w:val="-12"/>
        </w:rPr>
        <w:t xml:space="preserve"> </w:t>
      </w:r>
      <w:r>
        <w:t>have</w:t>
      </w:r>
      <w:r>
        <w:rPr>
          <w:spacing w:val="-13"/>
        </w:rPr>
        <w:t xml:space="preserve"> </w:t>
      </w:r>
      <w:r>
        <w:t>free</w:t>
      </w:r>
      <w:r>
        <w:rPr>
          <w:spacing w:val="-12"/>
        </w:rPr>
        <w:t xml:space="preserve"> </w:t>
      </w:r>
      <w:r>
        <w:t>passage</w:t>
      </w:r>
      <w:r>
        <w:rPr>
          <w:spacing w:val="-12"/>
        </w:rPr>
        <w:t xml:space="preserve"> </w:t>
      </w:r>
      <w:r>
        <w:lastRenderedPageBreak/>
        <w:t>through</w:t>
      </w:r>
      <w:r>
        <w:rPr>
          <w:spacing w:val="-12"/>
        </w:rPr>
        <w:t xml:space="preserve"> </w:t>
      </w:r>
      <w:r>
        <w:t>his</w:t>
      </w:r>
      <w:r>
        <w:rPr>
          <w:spacing w:val="-13"/>
        </w:rPr>
        <w:t xml:space="preserve"> </w:t>
      </w:r>
      <w:r>
        <w:t>land,</w:t>
      </w:r>
      <w:r>
        <w:rPr>
          <w:spacing w:val="-12"/>
        </w:rPr>
        <w:t xml:space="preserve"> </w:t>
      </w:r>
      <w:r>
        <w:t>and</w:t>
      </w:r>
      <w:r>
        <w:rPr>
          <w:spacing w:val="-12"/>
        </w:rPr>
        <w:t xml:space="preserve"> </w:t>
      </w:r>
      <w:r>
        <w:t>that</w:t>
      </w:r>
      <w:r>
        <w:rPr>
          <w:spacing w:val="-13"/>
        </w:rPr>
        <w:t xml:space="preserve"> </w:t>
      </w:r>
      <w:r>
        <w:t>their</w:t>
      </w:r>
      <w:r>
        <w:rPr>
          <w:spacing w:val="-12"/>
        </w:rPr>
        <w:t xml:space="preserve"> </w:t>
      </w:r>
      <w:r>
        <w:t>charges,</w:t>
      </w:r>
      <w:r>
        <w:rPr>
          <w:spacing w:val="-52"/>
        </w:rPr>
        <w:t xml:space="preserve"> </w:t>
      </w:r>
      <w:r>
        <w:t>with those of all their family, should be every where defrayed. He caused to be prepared fourteen ships, each with</w:t>
      </w:r>
      <w:r>
        <w:rPr>
          <w:spacing w:val="1"/>
        </w:rPr>
        <w:t xml:space="preserve"> </w:t>
      </w:r>
      <w:r>
        <w:t>four</w:t>
      </w:r>
      <w:r>
        <w:rPr>
          <w:spacing w:val="-12"/>
        </w:rPr>
        <w:t xml:space="preserve"> </w:t>
      </w:r>
      <w:r>
        <w:t>masts,</w:t>
      </w:r>
      <w:r>
        <w:rPr>
          <w:spacing w:val="-12"/>
        </w:rPr>
        <w:t xml:space="preserve"> </w:t>
      </w:r>
      <w:r>
        <w:t>and</w:t>
      </w:r>
      <w:r>
        <w:rPr>
          <w:spacing w:val="-11"/>
        </w:rPr>
        <w:t xml:space="preserve"> </w:t>
      </w:r>
      <w:r>
        <w:t>many</w:t>
      </w:r>
      <w:r>
        <w:rPr>
          <w:spacing w:val="-12"/>
        </w:rPr>
        <w:t xml:space="preserve"> </w:t>
      </w:r>
      <w:r>
        <w:t>with</w:t>
      </w:r>
      <w:r>
        <w:rPr>
          <w:spacing w:val="-11"/>
        </w:rPr>
        <w:t xml:space="preserve"> </w:t>
      </w:r>
      <w:r>
        <w:t>twelve</w:t>
      </w:r>
      <w:r>
        <w:rPr>
          <w:spacing w:val="-12"/>
        </w:rPr>
        <w:t xml:space="preserve"> </w:t>
      </w:r>
      <w:r>
        <w:t>sails;</w:t>
      </w:r>
      <w:r>
        <w:rPr>
          <w:spacing w:val="-12"/>
        </w:rPr>
        <w:t xml:space="preserve"> </w:t>
      </w:r>
      <w:r>
        <w:t>upon</w:t>
      </w:r>
      <w:r>
        <w:rPr>
          <w:spacing w:val="-11"/>
        </w:rPr>
        <w:t xml:space="preserve"> </w:t>
      </w:r>
      <w:r>
        <w:t>which</w:t>
      </w:r>
      <w:r>
        <w:rPr>
          <w:spacing w:val="-12"/>
        </w:rPr>
        <w:t xml:space="preserve"> </w:t>
      </w:r>
      <w:r>
        <w:t>the</w:t>
      </w:r>
      <w:r>
        <w:rPr>
          <w:spacing w:val="-11"/>
        </w:rPr>
        <w:t xml:space="preserve"> </w:t>
      </w:r>
      <w:r>
        <w:t>barons,</w:t>
      </w:r>
      <w:r>
        <w:rPr>
          <w:spacing w:val="-12"/>
        </w:rPr>
        <w:t xml:space="preserve"> </w:t>
      </w:r>
      <w:r>
        <w:t>the</w:t>
      </w:r>
      <w:r>
        <w:rPr>
          <w:spacing w:val="-12"/>
        </w:rPr>
        <w:t xml:space="preserve"> </w:t>
      </w:r>
      <w:r>
        <w:t>lady,</w:t>
      </w:r>
      <w:r>
        <w:rPr>
          <w:spacing w:val="-11"/>
        </w:rPr>
        <w:t xml:space="preserve"> </w:t>
      </w:r>
      <w:r>
        <w:t>and</w:t>
      </w:r>
      <w:r>
        <w:rPr>
          <w:spacing w:val="-12"/>
        </w:rPr>
        <w:t xml:space="preserve"> </w:t>
      </w:r>
      <w:r>
        <w:t>the</w:t>
      </w:r>
      <w:r>
        <w:rPr>
          <w:spacing w:val="-11"/>
        </w:rPr>
        <w:t xml:space="preserve"> </w:t>
      </w:r>
      <w:r>
        <w:t>three</w:t>
      </w:r>
      <w:r>
        <w:rPr>
          <w:spacing w:val="-12"/>
        </w:rPr>
        <w:t xml:space="preserve"> </w:t>
      </w:r>
      <w:r>
        <w:t>brothers</w:t>
      </w:r>
      <w:r>
        <w:rPr>
          <w:spacing w:val="-12"/>
        </w:rPr>
        <w:t xml:space="preserve"> </w:t>
      </w:r>
      <w:r>
        <w:t>took</w:t>
      </w:r>
      <w:r>
        <w:rPr>
          <w:spacing w:val="-11"/>
        </w:rPr>
        <w:t xml:space="preserve"> </w:t>
      </w:r>
      <w:r>
        <w:t>leave,</w:t>
      </w:r>
      <w:r>
        <w:rPr>
          <w:spacing w:val="-12"/>
        </w:rPr>
        <w:t xml:space="preserve"> </w:t>
      </w:r>
      <w:r>
        <w:t>and,</w:t>
      </w:r>
      <w:r w:rsidR="00FA16D1">
        <w:t xml:space="preserve"> </w:t>
      </w:r>
      <w:r>
        <w:t>with</w:t>
      </w:r>
      <w:r>
        <w:rPr>
          <w:spacing w:val="-13"/>
        </w:rPr>
        <w:t xml:space="preserve"> </w:t>
      </w:r>
      <w:r>
        <w:t>numerous</w:t>
      </w:r>
      <w:r>
        <w:rPr>
          <w:spacing w:val="-12"/>
        </w:rPr>
        <w:t xml:space="preserve"> </w:t>
      </w:r>
      <w:r>
        <w:t>attendants,</w:t>
      </w:r>
      <w:r>
        <w:rPr>
          <w:spacing w:val="-13"/>
        </w:rPr>
        <w:t xml:space="preserve"> </w:t>
      </w:r>
      <w:r>
        <w:t>went</w:t>
      </w:r>
      <w:r>
        <w:rPr>
          <w:spacing w:val="-12"/>
        </w:rPr>
        <w:t xml:space="preserve"> </w:t>
      </w:r>
      <w:r>
        <w:t>on</w:t>
      </w:r>
      <w:r>
        <w:rPr>
          <w:spacing w:val="-13"/>
        </w:rPr>
        <w:t xml:space="preserve"> </w:t>
      </w:r>
      <w:r>
        <w:t>board.</w:t>
      </w:r>
      <w:r>
        <w:rPr>
          <w:spacing w:val="-12"/>
        </w:rPr>
        <w:t xml:space="preserve"> </w:t>
      </w:r>
      <w:r>
        <w:t>The</w:t>
      </w:r>
      <w:r>
        <w:rPr>
          <w:spacing w:val="-12"/>
        </w:rPr>
        <w:t xml:space="preserve"> </w:t>
      </w:r>
      <w:r>
        <w:t>prince</w:t>
      </w:r>
      <w:r>
        <w:rPr>
          <w:spacing w:val="-13"/>
        </w:rPr>
        <w:t xml:space="preserve"> </w:t>
      </w:r>
      <w:r>
        <w:t>gave</w:t>
      </w:r>
      <w:r>
        <w:rPr>
          <w:spacing w:val="-12"/>
        </w:rPr>
        <w:t xml:space="preserve"> </w:t>
      </w:r>
      <w:r>
        <w:t>them</w:t>
      </w:r>
      <w:r>
        <w:rPr>
          <w:spacing w:val="-13"/>
        </w:rPr>
        <w:t xml:space="preserve"> </w:t>
      </w:r>
      <w:r>
        <w:t>their</w:t>
      </w:r>
      <w:r>
        <w:rPr>
          <w:spacing w:val="-12"/>
        </w:rPr>
        <w:t xml:space="preserve"> </w:t>
      </w:r>
      <w:r>
        <w:t>expenses</w:t>
      </w:r>
      <w:r>
        <w:rPr>
          <w:spacing w:val="-12"/>
        </w:rPr>
        <w:t xml:space="preserve"> </w:t>
      </w:r>
      <w:r>
        <w:t>for</w:t>
      </w:r>
      <w:r>
        <w:rPr>
          <w:spacing w:val="-13"/>
        </w:rPr>
        <w:t xml:space="preserve"> </w:t>
      </w:r>
      <w:r>
        <w:t>two</w:t>
      </w:r>
      <w:r>
        <w:rPr>
          <w:spacing w:val="-12"/>
        </w:rPr>
        <w:t xml:space="preserve"> </w:t>
      </w:r>
      <w:r>
        <w:t>years;</w:t>
      </w:r>
      <w:r>
        <w:rPr>
          <w:spacing w:val="-13"/>
        </w:rPr>
        <w:t xml:space="preserve"> </w:t>
      </w:r>
      <w:r>
        <w:t>and</w:t>
      </w:r>
      <w:r>
        <w:rPr>
          <w:spacing w:val="-12"/>
        </w:rPr>
        <w:t xml:space="preserve"> </w:t>
      </w:r>
      <w:r>
        <w:t>after</w:t>
      </w:r>
      <w:r>
        <w:rPr>
          <w:spacing w:val="-12"/>
        </w:rPr>
        <w:t xml:space="preserve"> </w:t>
      </w:r>
      <w:r>
        <w:t>sailing</w:t>
      </w:r>
      <w:r>
        <w:rPr>
          <w:spacing w:val="-13"/>
        </w:rPr>
        <w:t xml:space="preserve"> </w:t>
      </w:r>
      <w:r>
        <w:t>three</w:t>
      </w:r>
      <w:r>
        <w:rPr>
          <w:spacing w:val="1"/>
        </w:rPr>
        <w:t xml:space="preserve"> </w:t>
      </w:r>
      <w:r>
        <w:t>months, they came to a certain island named Java, where are many wonderful things, which I shall relate in this</w:t>
      </w:r>
      <w:r>
        <w:rPr>
          <w:spacing w:val="1"/>
        </w:rPr>
        <w:t xml:space="preserve"> </w:t>
      </w:r>
      <w:r>
        <w:t>book.</w:t>
      </w:r>
      <w:r>
        <w:rPr>
          <w:spacing w:val="-10"/>
        </w:rPr>
        <w:t xml:space="preserve"> </w:t>
      </w:r>
      <w:r>
        <w:t>They</w:t>
      </w:r>
      <w:r>
        <w:rPr>
          <w:spacing w:val="-10"/>
        </w:rPr>
        <w:t xml:space="preserve"> </w:t>
      </w:r>
      <w:r>
        <w:t>then</w:t>
      </w:r>
      <w:r>
        <w:rPr>
          <w:spacing w:val="-9"/>
        </w:rPr>
        <w:t xml:space="preserve"> </w:t>
      </w:r>
      <w:r>
        <w:t>departed</w:t>
      </w:r>
      <w:r>
        <w:rPr>
          <w:spacing w:val="-10"/>
        </w:rPr>
        <w:t xml:space="preserve"> </w:t>
      </w:r>
      <w:r>
        <w:t>from</w:t>
      </w:r>
      <w:r>
        <w:rPr>
          <w:spacing w:val="-9"/>
        </w:rPr>
        <w:t xml:space="preserve"> </w:t>
      </w:r>
      <w:r>
        <w:t>it;</w:t>
      </w:r>
      <w:r>
        <w:rPr>
          <w:spacing w:val="-10"/>
        </w:rPr>
        <w:t xml:space="preserve"> </w:t>
      </w:r>
      <w:r>
        <w:t>and</w:t>
      </w:r>
      <w:r>
        <w:rPr>
          <w:spacing w:val="-9"/>
        </w:rPr>
        <w:t xml:space="preserve"> </w:t>
      </w:r>
      <w:r>
        <w:t>I</w:t>
      </w:r>
      <w:r>
        <w:rPr>
          <w:spacing w:val="-10"/>
        </w:rPr>
        <w:t xml:space="preserve"> </w:t>
      </w:r>
      <w:r>
        <w:t>must</w:t>
      </w:r>
      <w:r>
        <w:rPr>
          <w:spacing w:val="-9"/>
        </w:rPr>
        <w:t xml:space="preserve"> </w:t>
      </w:r>
      <w:r>
        <w:t>tell</w:t>
      </w:r>
      <w:r>
        <w:rPr>
          <w:spacing w:val="-10"/>
        </w:rPr>
        <w:t xml:space="preserve"> </w:t>
      </w:r>
      <w:r>
        <w:t>you</w:t>
      </w:r>
      <w:r>
        <w:rPr>
          <w:spacing w:val="-9"/>
        </w:rPr>
        <w:t xml:space="preserve"> </w:t>
      </w:r>
      <w:r>
        <w:t>that</w:t>
      </w:r>
      <w:r>
        <w:rPr>
          <w:spacing w:val="-10"/>
        </w:rPr>
        <w:t xml:space="preserve"> </w:t>
      </w:r>
      <w:r>
        <w:t>they</w:t>
      </w:r>
      <w:r>
        <w:rPr>
          <w:spacing w:val="-9"/>
        </w:rPr>
        <w:t xml:space="preserve"> </w:t>
      </w:r>
      <w:r>
        <w:t>sailed</w:t>
      </w:r>
      <w:r>
        <w:rPr>
          <w:spacing w:val="-10"/>
        </w:rPr>
        <w:t xml:space="preserve"> </w:t>
      </w:r>
      <w:r>
        <w:t>through</w:t>
      </w:r>
      <w:r>
        <w:rPr>
          <w:spacing w:val="-9"/>
        </w:rPr>
        <w:t xml:space="preserve"> </w:t>
      </w:r>
      <w:r>
        <w:t>the</w:t>
      </w:r>
      <w:r>
        <w:rPr>
          <w:spacing w:val="-10"/>
        </w:rPr>
        <w:t xml:space="preserve"> </w:t>
      </w:r>
      <w:r>
        <w:t>seas</w:t>
      </w:r>
      <w:r>
        <w:rPr>
          <w:spacing w:val="-9"/>
        </w:rPr>
        <w:t xml:space="preserve"> </w:t>
      </w:r>
      <w:r>
        <w:t>of</w:t>
      </w:r>
      <w:r>
        <w:rPr>
          <w:spacing w:val="-10"/>
        </w:rPr>
        <w:t xml:space="preserve"> </w:t>
      </w:r>
      <w:r>
        <w:t>India</w:t>
      </w:r>
      <w:r>
        <w:rPr>
          <w:spacing w:val="-9"/>
        </w:rPr>
        <w:t xml:space="preserve"> </w:t>
      </w:r>
      <w:r>
        <w:t>full</w:t>
      </w:r>
      <w:r>
        <w:rPr>
          <w:spacing w:val="-10"/>
        </w:rPr>
        <w:t xml:space="preserve"> </w:t>
      </w:r>
      <w:r>
        <w:t>eighteen</w:t>
      </w:r>
      <w:r>
        <w:rPr>
          <w:spacing w:val="-9"/>
        </w:rPr>
        <w:t xml:space="preserve"> </w:t>
      </w:r>
      <w:r>
        <w:t>months,</w:t>
      </w:r>
      <w:r>
        <w:rPr>
          <w:spacing w:val="1"/>
        </w:rPr>
        <w:t xml:space="preserve"> </w:t>
      </w:r>
      <w:r>
        <w:t>and saw many strange objects, which will also be hereafter described. At length they came to the court of King</w:t>
      </w:r>
      <w:r>
        <w:rPr>
          <w:spacing w:val="1"/>
        </w:rPr>
        <w:t xml:space="preserve"> </w:t>
      </w:r>
      <w:r>
        <w:t>Argon, but found that he was already dead, when it was determined to give the princess in marriage to Casan, his</w:t>
      </w:r>
      <w:r>
        <w:rPr>
          <w:spacing w:val="1"/>
        </w:rPr>
        <w:t xml:space="preserve"> </w:t>
      </w:r>
      <w:r>
        <w:rPr>
          <w:spacing w:val="-1"/>
        </w:rPr>
        <w:t>son.</w:t>
      </w:r>
      <w:r>
        <w:rPr>
          <w:spacing w:val="-13"/>
        </w:rPr>
        <w:t xml:space="preserve"> </w:t>
      </w:r>
      <w:r>
        <w:rPr>
          <w:spacing w:val="-1"/>
        </w:rPr>
        <w:t>I</w:t>
      </w:r>
      <w:r>
        <w:rPr>
          <w:spacing w:val="-13"/>
        </w:rPr>
        <w:t xml:space="preserve"> </w:t>
      </w:r>
      <w:r>
        <w:rPr>
          <w:spacing w:val="-1"/>
        </w:rPr>
        <w:t>must</w:t>
      </w:r>
      <w:r>
        <w:rPr>
          <w:spacing w:val="-12"/>
        </w:rPr>
        <w:t xml:space="preserve"> </w:t>
      </w:r>
      <w:r>
        <w:rPr>
          <w:spacing w:val="-1"/>
        </w:rPr>
        <w:t>tell</w:t>
      </w:r>
      <w:r>
        <w:rPr>
          <w:spacing w:val="-13"/>
        </w:rPr>
        <w:t xml:space="preserve"> </w:t>
      </w:r>
      <w:r>
        <w:rPr>
          <w:spacing w:val="-1"/>
        </w:rPr>
        <w:t>you,</w:t>
      </w:r>
      <w:r>
        <w:rPr>
          <w:spacing w:val="-12"/>
        </w:rPr>
        <w:t xml:space="preserve"> </w:t>
      </w:r>
      <w:r>
        <w:rPr>
          <w:spacing w:val="-1"/>
        </w:rPr>
        <w:t>that</w:t>
      </w:r>
      <w:r>
        <w:rPr>
          <w:spacing w:val="-13"/>
        </w:rPr>
        <w:t xml:space="preserve"> </w:t>
      </w:r>
      <w:r>
        <w:rPr>
          <w:spacing w:val="-1"/>
        </w:rPr>
        <w:t>though</w:t>
      </w:r>
      <w:r>
        <w:rPr>
          <w:spacing w:val="-12"/>
        </w:rPr>
        <w:t xml:space="preserve"> </w:t>
      </w:r>
      <w:r>
        <w:rPr>
          <w:spacing w:val="-1"/>
        </w:rPr>
        <w:t>in</w:t>
      </w:r>
      <w:r>
        <w:rPr>
          <w:spacing w:val="-13"/>
        </w:rPr>
        <w:t xml:space="preserve"> </w:t>
      </w:r>
      <w:r>
        <w:rPr>
          <w:spacing w:val="-1"/>
        </w:rPr>
        <w:t>that</w:t>
      </w:r>
      <w:r>
        <w:rPr>
          <w:spacing w:val="-12"/>
        </w:rPr>
        <w:t xml:space="preserve"> </w:t>
      </w:r>
      <w:r>
        <w:rPr>
          <w:spacing w:val="-1"/>
        </w:rPr>
        <w:t>vessel</w:t>
      </w:r>
      <w:r>
        <w:rPr>
          <w:spacing w:val="-13"/>
        </w:rPr>
        <w:t xml:space="preserve"> </w:t>
      </w:r>
      <w:r>
        <w:rPr>
          <w:spacing w:val="-1"/>
        </w:rPr>
        <w:t>there</w:t>
      </w:r>
      <w:r>
        <w:rPr>
          <w:spacing w:val="-13"/>
        </w:rPr>
        <w:t xml:space="preserve"> </w:t>
      </w:r>
      <w:r>
        <w:t>embarked</w:t>
      </w:r>
      <w:r>
        <w:rPr>
          <w:spacing w:val="-12"/>
        </w:rPr>
        <w:t xml:space="preserve"> </w:t>
      </w:r>
      <w:r>
        <w:t>full</w:t>
      </w:r>
      <w:r>
        <w:rPr>
          <w:spacing w:val="-13"/>
        </w:rPr>
        <w:t xml:space="preserve"> </w:t>
      </w:r>
      <w:r>
        <w:t>600</w:t>
      </w:r>
      <w:r>
        <w:rPr>
          <w:spacing w:val="-12"/>
        </w:rPr>
        <w:t xml:space="preserve"> </w:t>
      </w:r>
      <w:r>
        <w:t>persons,</w:t>
      </w:r>
      <w:r>
        <w:rPr>
          <w:spacing w:val="-13"/>
        </w:rPr>
        <w:t xml:space="preserve"> </w:t>
      </w:r>
      <w:r>
        <w:t>exclusive</w:t>
      </w:r>
      <w:r>
        <w:rPr>
          <w:spacing w:val="-12"/>
        </w:rPr>
        <w:t xml:space="preserve"> </w:t>
      </w:r>
      <w:r>
        <w:t>of</w:t>
      </w:r>
      <w:r>
        <w:rPr>
          <w:spacing w:val="-13"/>
        </w:rPr>
        <w:t xml:space="preserve"> </w:t>
      </w:r>
      <w:r>
        <w:t>mariners,</w:t>
      </w:r>
      <w:r>
        <w:rPr>
          <w:spacing w:val="-12"/>
        </w:rPr>
        <w:t xml:space="preserve"> </w:t>
      </w:r>
      <w:r>
        <w:t>all</w:t>
      </w:r>
      <w:r>
        <w:rPr>
          <w:spacing w:val="-13"/>
        </w:rPr>
        <w:t xml:space="preserve"> </w:t>
      </w:r>
      <w:r>
        <w:t>died</w:t>
      </w:r>
      <w:r>
        <w:rPr>
          <w:spacing w:val="-12"/>
        </w:rPr>
        <w:t xml:space="preserve"> </w:t>
      </w:r>
      <w:r>
        <w:t>except</w:t>
      </w:r>
      <w:r>
        <w:rPr>
          <w:spacing w:val="1"/>
        </w:rPr>
        <w:t xml:space="preserve"> </w:t>
      </w:r>
      <w:r>
        <w:t>eighteen and they found the dominion of the land of Argon held by Achatu, to whom they very tenderly recom-</w:t>
      </w:r>
      <w:r>
        <w:rPr>
          <w:spacing w:val="1"/>
        </w:rPr>
        <w:t xml:space="preserve"> </w:t>
      </w:r>
      <w:r>
        <w:t>mended</w:t>
      </w:r>
      <w:r>
        <w:rPr>
          <w:spacing w:val="-9"/>
        </w:rPr>
        <w:t xml:space="preserve"> </w:t>
      </w:r>
      <w:r>
        <w:t>the</w:t>
      </w:r>
      <w:r>
        <w:rPr>
          <w:spacing w:val="-9"/>
        </w:rPr>
        <w:t xml:space="preserve"> </w:t>
      </w:r>
      <w:r>
        <w:t>lady</w:t>
      </w:r>
      <w:r>
        <w:rPr>
          <w:spacing w:val="-9"/>
        </w:rPr>
        <w:t xml:space="preserve"> </w:t>
      </w:r>
      <w:r>
        <w:t>on</w:t>
      </w:r>
      <w:r>
        <w:rPr>
          <w:spacing w:val="-9"/>
        </w:rPr>
        <w:t xml:space="preserve"> </w:t>
      </w:r>
      <w:r>
        <w:t>the</w:t>
      </w:r>
      <w:r>
        <w:rPr>
          <w:spacing w:val="-9"/>
        </w:rPr>
        <w:t xml:space="preserve"> </w:t>
      </w:r>
      <w:r>
        <w:t>part</w:t>
      </w:r>
      <w:r>
        <w:rPr>
          <w:spacing w:val="-9"/>
        </w:rPr>
        <w:t xml:space="preserve"> </w:t>
      </w:r>
      <w:r>
        <w:t>of</w:t>
      </w:r>
      <w:r>
        <w:rPr>
          <w:spacing w:val="-9"/>
        </w:rPr>
        <w:t xml:space="preserve"> </w:t>
      </w:r>
      <w:r>
        <w:t>the</w:t>
      </w:r>
      <w:r>
        <w:rPr>
          <w:spacing w:val="-9"/>
        </w:rPr>
        <w:t xml:space="preserve"> </w:t>
      </w:r>
      <w:r>
        <w:t>great</w:t>
      </w:r>
      <w:r>
        <w:rPr>
          <w:spacing w:val="-8"/>
        </w:rPr>
        <w:t xml:space="preserve"> </w:t>
      </w:r>
      <w:r>
        <w:t>khan.</w:t>
      </w:r>
      <w:r>
        <w:rPr>
          <w:spacing w:val="-9"/>
        </w:rPr>
        <w:t xml:space="preserve"> </w:t>
      </w:r>
      <w:r>
        <w:t>Casan</w:t>
      </w:r>
      <w:r>
        <w:rPr>
          <w:spacing w:val="-9"/>
        </w:rPr>
        <w:t xml:space="preserve"> </w:t>
      </w:r>
      <w:r>
        <w:t>was</w:t>
      </w:r>
      <w:r>
        <w:rPr>
          <w:spacing w:val="-9"/>
        </w:rPr>
        <w:t xml:space="preserve"> </w:t>
      </w:r>
      <w:r>
        <w:t>then</w:t>
      </w:r>
      <w:r>
        <w:rPr>
          <w:spacing w:val="-9"/>
        </w:rPr>
        <w:t xml:space="preserve"> </w:t>
      </w:r>
      <w:r>
        <w:t>at</w:t>
      </w:r>
      <w:r>
        <w:rPr>
          <w:spacing w:val="-9"/>
        </w:rPr>
        <w:t xml:space="preserve"> </w:t>
      </w:r>
      <w:r>
        <w:t>a</w:t>
      </w:r>
      <w:r>
        <w:rPr>
          <w:spacing w:val="-9"/>
        </w:rPr>
        <w:t xml:space="preserve"> </w:t>
      </w:r>
      <w:r>
        <w:t>place</w:t>
      </w:r>
      <w:r>
        <w:rPr>
          <w:spacing w:val="-9"/>
        </w:rPr>
        <w:t xml:space="preserve"> </w:t>
      </w:r>
      <w:r>
        <w:t>on</w:t>
      </w:r>
      <w:r>
        <w:rPr>
          <w:spacing w:val="-9"/>
        </w:rPr>
        <w:t xml:space="preserve"> </w:t>
      </w:r>
      <w:r>
        <w:t>the</w:t>
      </w:r>
      <w:r>
        <w:rPr>
          <w:spacing w:val="-8"/>
        </w:rPr>
        <w:t xml:space="preserve"> </w:t>
      </w:r>
      <w:r>
        <w:t>borders</w:t>
      </w:r>
      <w:r>
        <w:rPr>
          <w:spacing w:val="-9"/>
        </w:rPr>
        <w:t xml:space="preserve"> </w:t>
      </w:r>
      <w:r>
        <w:t>of</w:t>
      </w:r>
      <w:r>
        <w:rPr>
          <w:spacing w:val="-9"/>
        </w:rPr>
        <w:t xml:space="preserve"> </w:t>
      </w:r>
      <w:r>
        <w:t>Persia,</w:t>
      </w:r>
      <w:r>
        <w:rPr>
          <w:spacing w:val="-9"/>
        </w:rPr>
        <w:t xml:space="preserve"> </w:t>
      </w:r>
      <w:r>
        <w:t>which</w:t>
      </w:r>
      <w:r>
        <w:rPr>
          <w:spacing w:val="-9"/>
        </w:rPr>
        <w:t xml:space="preserve"> </w:t>
      </w:r>
      <w:r>
        <w:t>has</w:t>
      </w:r>
      <w:r>
        <w:rPr>
          <w:spacing w:val="-9"/>
        </w:rPr>
        <w:t xml:space="preserve"> </w:t>
      </w:r>
      <w:r>
        <w:t>its</w:t>
      </w:r>
      <w:r>
        <w:rPr>
          <w:spacing w:val="-9"/>
        </w:rPr>
        <w:t xml:space="preserve"> </w:t>
      </w:r>
      <w:r>
        <w:t>name</w:t>
      </w:r>
      <w:r>
        <w:rPr>
          <w:spacing w:val="-52"/>
        </w:rPr>
        <w:t xml:space="preserve"> </w:t>
      </w:r>
      <w:r>
        <w:rPr>
          <w:spacing w:val="-1"/>
        </w:rPr>
        <w:t xml:space="preserve">from the </w:t>
      </w:r>
      <w:r>
        <w:rPr>
          <w:i/>
          <w:spacing w:val="-1"/>
        </w:rPr>
        <w:t>arbor secco</w:t>
      </w:r>
      <w:r>
        <w:rPr>
          <w:spacing w:val="-1"/>
        </w:rPr>
        <w:t xml:space="preserve">, where an army of 60,000 men was assembled to guard certain </w:t>
      </w:r>
      <w:r>
        <w:t>positions against hostile irrup-</w:t>
      </w:r>
      <w:r>
        <w:rPr>
          <w:spacing w:val="1"/>
        </w:rPr>
        <w:t xml:space="preserve"> </w:t>
      </w:r>
      <w:r>
        <w:t>tion.</w:t>
      </w:r>
      <w:r>
        <w:rPr>
          <w:spacing w:val="-14"/>
        </w:rPr>
        <w:t xml:space="preserve"> </w:t>
      </w:r>
      <w:r>
        <w:t>They</w:t>
      </w:r>
      <w:r>
        <w:rPr>
          <w:spacing w:val="-13"/>
        </w:rPr>
        <w:t xml:space="preserve"> </w:t>
      </w:r>
      <w:r>
        <w:t>accordingly</w:t>
      </w:r>
      <w:r>
        <w:rPr>
          <w:spacing w:val="-13"/>
        </w:rPr>
        <w:t xml:space="preserve"> </w:t>
      </w:r>
      <w:r>
        <w:t>went</w:t>
      </w:r>
      <w:r>
        <w:rPr>
          <w:spacing w:val="-13"/>
        </w:rPr>
        <w:t xml:space="preserve"> </w:t>
      </w:r>
      <w:r>
        <w:t>thither,</w:t>
      </w:r>
      <w:r>
        <w:rPr>
          <w:spacing w:val="-13"/>
        </w:rPr>
        <w:t xml:space="preserve"> </w:t>
      </w:r>
      <w:r>
        <w:t>fulfilled</w:t>
      </w:r>
      <w:r>
        <w:rPr>
          <w:spacing w:val="-13"/>
        </w:rPr>
        <w:t xml:space="preserve"> </w:t>
      </w:r>
      <w:r>
        <w:t>their</w:t>
      </w:r>
      <w:r>
        <w:rPr>
          <w:spacing w:val="-13"/>
        </w:rPr>
        <w:t xml:space="preserve"> </w:t>
      </w:r>
      <w:r>
        <w:t>mission,</w:t>
      </w:r>
      <w:r>
        <w:rPr>
          <w:spacing w:val="-13"/>
        </w:rPr>
        <w:t xml:space="preserve"> </w:t>
      </w:r>
      <w:r>
        <w:t>and</w:t>
      </w:r>
      <w:r>
        <w:rPr>
          <w:spacing w:val="-13"/>
        </w:rPr>
        <w:t xml:space="preserve"> </w:t>
      </w:r>
      <w:r>
        <w:t>then</w:t>
      </w:r>
      <w:r>
        <w:rPr>
          <w:spacing w:val="-13"/>
        </w:rPr>
        <w:t xml:space="preserve"> </w:t>
      </w:r>
      <w:r>
        <w:t>returned</w:t>
      </w:r>
      <w:r>
        <w:rPr>
          <w:spacing w:val="-13"/>
        </w:rPr>
        <w:t xml:space="preserve"> </w:t>
      </w:r>
      <w:r>
        <w:t>to</w:t>
      </w:r>
      <w:r>
        <w:rPr>
          <w:spacing w:val="-13"/>
        </w:rPr>
        <w:t xml:space="preserve"> </w:t>
      </w:r>
      <w:r>
        <w:t>the</w:t>
      </w:r>
      <w:r>
        <w:rPr>
          <w:spacing w:val="-13"/>
        </w:rPr>
        <w:t xml:space="preserve"> </w:t>
      </w:r>
      <w:r>
        <w:t>residence</w:t>
      </w:r>
      <w:r>
        <w:rPr>
          <w:spacing w:val="-13"/>
        </w:rPr>
        <w:t xml:space="preserve"> </w:t>
      </w:r>
      <w:r>
        <w:t>of</w:t>
      </w:r>
      <w:r>
        <w:rPr>
          <w:spacing w:val="-13"/>
        </w:rPr>
        <w:t xml:space="preserve"> </w:t>
      </w:r>
      <w:r>
        <w:t>Achatu,</w:t>
      </w:r>
      <w:r>
        <w:rPr>
          <w:spacing w:val="-13"/>
        </w:rPr>
        <w:t xml:space="preserve"> </w:t>
      </w:r>
      <w:r>
        <w:t>where</w:t>
      </w:r>
      <w:r>
        <w:rPr>
          <w:spacing w:val="-13"/>
        </w:rPr>
        <w:t xml:space="preserve"> </w:t>
      </w:r>
      <w:r>
        <w:t>they</w:t>
      </w:r>
      <w:r>
        <w:rPr>
          <w:spacing w:val="1"/>
        </w:rPr>
        <w:t xml:space="preserve"> </w:t>
      </w:r>
      <w:r>
        <w:t>reposed</w:t>
      </w:r>
      <w:r>
        <w:rPr>
          <w:spacing w:val="-10"/>
        </w:rPr>
        <w:t xml:space="preserve"> </w:t>
      </w:r>
      <w:r>
        <w:t>during</w:t>
      </w:r>
      <w:r>
        <w:rPr>
          <w:spacing w:val="-10"/>
        </w:rPr>
        <w:t xml:space="preserve"> </w:t>
      </w:r>
      <w:r>
        <w:t>the</w:t>
      </w:r>
      <w:r>
        <w:rPr>
          <w:spacing w:val="-10"/>
        </w:rPr>
        <w:t xml:space="preserve"> </w:t>
      </w:r>
      <w:r>
        <w:t>space</w:t>
      </w:r>
      <w:r>
        <w:rPr>
          <w:spacing w:val="-9"/>
        </w:rPr>
        <w:t xml:space="preserve"> </w:t>
      </w:r>
      <w:r>
        <w:t>of</w:t>
      </w:r>
      <w:r>
        <w:rPr>
          <w:spacing w:val="-10"/>
        </w:rPr>
        <w:t xml:space="preserve"> </w:t>
      </w:r>
      <w:r>
        <w:t>nine</w:t>
      </w:r>
      <w:r>
        <w:rPr>
          <w:spacing w:val="-10"/>
        </w:rPr>
        <w:t xml:space="preserve"> </w:t>
      </w:r>
      <w:r>
        <w:t>months.</w:t>
      </w:r>
      <w:r>
        <w:rPr>
          <w:spacing w:val="-9"/>
        </w:rPr>
        <w:t xml:space="preserve"> </w:t>
      </w:r>
      <w:r>
        <w:t>They</w:t>
      </w:r>
      <w:r>
        <w:rPr>
          <w:spacing w:val="-10"/>
        </w:rPr>
        <w:t xml:space="preserve"> </w:t>
      </w:r>
      <w:r>
        <w:t>then</w:t>
      </w:r>
      <w:r>
        <w:rPr>
          <w:spacing w:val="-10"/>
        </w:rPr>
        <w:t xml:space="preserve"> </w:t>
      </w:r>
      <w:r>
        <w:t>took</w:t>
      </w:r>
      <w:r>
        <w:rPr>
          <w:spacing w:val="-10"/>
        </w:rPr>
        <w:t xml:space="preserve"> </w:t>
      </w:r>
      <w:r>
        <w:t>leave</w:t>
      </w:r>
      <w:r>
        <w:rPr>
          <w:spacing w:val="-9"/>
        </w:rPr>
        <w:t xml:space="preserve"> </w:t>
      </w:r>
      <w:r>
        <w:t>and</w:t>
      </w:r>
      <w:r>
        <w:rPr>
          <w:spacing w:val="-10"/>
        </w:rPr>
        <w:t xml:space="preserve"> </w:t>
      </w:r>
      <w:r>
        <w:t>went</w:t>
      </w:r>
      <w:r>
        <w:rPr>
          <w:spacing w:val="-10"/>
        </w:rPr>
        <w:t xml:space="preserve"> </w:t>
      </w:r>
      <w:r>
        <w:t>on</w:t>
      </w:r>
      <w:r>
        <w:rPr>
          <w:spacing w:val="-9"/>
        </w:rPr>
        <w:t xml:space="preserve"> </w:t>
      </w:r>
      <w:r>
        <w:t>their</w:t>
      </w:r>
      <w:r>
        <w:rPr>
          <w:spacing w:val="-10"/>
        </w:rPr>
        <w:t xml:space="preserve"> </w:t>
      </w:r>
      <w:r>
        <w:t>way,</w:t>
      </w:r>
      <w:r>
        <w:rPr>
          <w:spacing w:val="-10"/>
        </w:rPr>
        <w:t xml:space="preserve"> </w:t>
      </w:r>
      <w:r>
        <w:t>when</w:t>
      </w:r>
      <w:r>
        <w:rPr>
          <w:spacing w:val="-9"/>
        </w:rPr>
        <w:t xml:space="preserve"> </w:t>
      </w:r>
      <w:r>
        <w:t>the</w:t>
      </w:r>
      <w:r>
        <w:rPr>
          <w:spacing w:val="-10"/>
        </w:rPr>
        <w:t xml:space="preserve"> </w:t>
      </w:r>
      <w:r>
        <w:t>monarch</w:t>
      </w:r>
      <w:r>
        <w:rPr>
          <w:spacing w:val="-10"/>
        </w:rPr>
        <w:t xml:space="preserve"> </w:t>
      </w:r>
      <w:r>
        <w:t>presented</w:t>
      </w:r>
      <w:r>
        <w:rPr>
          <w:spacing w:val="1"/>
        </w:rPr>
        <w:t xml:space="preserve"> </w:t>
      </w:r>
      <w:r>
        <w:t>four golden tablets, with instructions that they should be honoured, and all the expenses of themselves and their</w:t>
      </w:r>
      <w:r>
        <w:rPr>
          <w:spacing w:val="1"/>
        </w:rPr>
        <w:t xml:space="preserve"> </w:t>
      </w:r>
      <w:r>
        <w:rPr>
          <w:spacing w:val="-2"/>
        </w:rPr>
        <w:t xml:space="preserve">family defrayed. This was fully executed, </w:t>
      </w:r>
      <w:r>
        <w:rPr>
          <w:spacing w:val="-1"/>
        </w:rPr>
        <w:t>so that they frequently went accompanied by 200 horsemen. I have also to</w:t>
      </w:r>
      <w:r>
        <w:rPr>
          <w:spacing w:val="-52"/>
        </w:rPr>
        <w:t xml:space="preserve"> </w:t>
      </w:r>
      <w:r>
        <w:t>tell</w:t>
      </w:r>
      <w:r>
        <w:rPr>
          <w:spacing w:val="-9"/>
        </w:rPr>
        <w:t xml:space="preserve"> </w:t>
      </w:r>
      <w:r>
        <w:t>you</w:t>
      </w:r>
      <w:r>
        <w:rPr>
          <w:spacing w:val="-9"/>
        </w:rPr>
        <w:t xml:space="preserve"> </w:t>
      </w:r>
      <w:r>
        <w:t>to</w:t>
      </w:r>
      <w:r>
        <w:rPr>
          <w:spacing w:val="-8"/>
        </w:rPr>
        <w:t xml:space="preserve"> </w:t>
      </w:r>
      <w:r>
        <w:t>the</w:t>
      </w:r>
      <w:r>
        <w:rPr>
          <w:spacing w:val="-9"/>
        </w:rPr>
        <w:t xml:space="preserve"> </w:t>
      </w:r>
      <w:r>
        <w:t>honour</w:t>
      </w:r>
      <w:r>
        <w:rPr>
          <w:spacing w:val="-8"/>
        </w:rPr>
        <w:t xml:space="preserve"> </w:t>
      </w:r>
      <w:r>
        <w:t>of</w:t>
      </w:r>
      <w:r>
        <w:rPr>
          <w:spacing w:val="-9"/>
        </w:rPr>
        <w:t xml:space="preserve"> </w:t>
      </w:r>
      <w:r>
        <w:t>those</w:t>
      </w:r>
      <w:r>
        <w:rPr>
          <w:spacing w:val="-9"/>
        </w:rPr>
        <w:t xml:space="preserve"> </w:t>
      </w:r>
      <w:r>
        <w:t>three</w:t>
      </w:r>
      <w:r>
        <w:rPr>
          <w:spacing w:val="-8"/>
        </w:rPr>
        <w:t xml:space="preserve"> </w:t>
      </w:r>
      <w:r>
        <w:t>Latins,</w:t>
      </w:r>
      <w:r>
        <w:rPr>
          <w:spacing w:val="-9"/>
        </w:rPr>
        <w:t xml:space="preserve"> </w:t>
      </w:r>
      <w:r>
        <w:t>in</w:t>
      </w:r>
      <w:r>
        <w:rPr>
          <w:spacing w:val="-9"/>
        </w:rPr>
        <w:t xml:space="preserve"> </w:t>
      </w:r>
      <w:r>
        <w:t>whom</w:t>
      </w:r>
      <w:r>
        <w:rPr>
          <w:spacing w:val="-8"/>
        </w:rPr>
        <w:t xml:space="preserve"> </w:t>
      </w:r>
      <w:r>
        <w:t>the</w:t>
      </w:r>
      <w:r>
        <w:rPr>
          <w:spacing w:val="-9"/>
        </w:rPr>
        <w:t xml:space="preserve"> </w:t>
      </w:r>
      <w:r>
        <w:t>great</w:t>
      </w:r>
      <w:r>
        <w:rPr>
          <w:spacing w:val="-8"/>
        </w:rPr>
        <w:t xml:space="preserve"> </w:t>
      </w:r>
      <w:r>
        <w:t>khan</w:t>
      </w:r>
      <w:r>
        <w:rPr>
          <w:spacing w:val="-9"/>
        </w:rPr>
        <w:t xml:space="preserve"> </w:t>
      </w:r>
      <w:r>
        <w:t>had</w:t>
      </w:r>
      <w:r>
        <w:rPr>
          <w:spacing w:val="-9"/>
        </w:rPr>
        <w:t xml:space="preserve"> </w:t>
      </w:r>
      <w:r>
        <w:t>placed</w:t>
      </w:r>
      <w:r>
        <w:rPr>
          <w:spacing w:val="-8"/>
        </w:rPr>
        <w:t xml:space="preserve"> </w:t>
      </w:r>
      <w:r>
        <w:t>such</w:t>
      </w:r>
      <w:r>
        <w:rPr>
          <w:spacing w:val="-9"/>
        </w:rPr>
        <w:t xml:space="preserve"> </w:t>
      </w:r>
      <w:r>
        <w:t>confidence,</w:t>
      </w:r>
      <w:r>
        <w:rPr>
          <w:spacing w:val="-8"/>
        </w:rPr>
        <w:t xml:space="preserve"> </w:t>
      </w:r>
      <w:r>
        <w:t>appointing</w:t>
      </w:r>
      <w:r>
        <w:rPr>
          <w:spacing w:val="-9"/>
        </w:rPr>
        <w:t xml:space="preserve"> </w:t>
      </w:r>
      <w:r>
        <w:t>them</w:t>
      </w:r>
      <w:r w:rsidR="00FA16D1">
        <w:t xml:space="preserve"> </w:t>
      </w:r>
      <w:r>
        <w:t>to</w:t>
      </w:r>
      <w:r>
        <w:rPr>
          <w:spacing w:val="-12"/>
        </w:rPr>
        <w:t xml:space="preserve"> </w:t>
      </w:r>
      <w:r>
        <w:t>conduct</w:t>
      </w:r>
      <w:r>
        <w:rPr>
          <w:spacing w:val="-11"/>
        </w:rPr>
        <w:t xml:space="preserve"> </w:t>
      </w:r>
      <w:r>
        <w:t>the</w:t>
      </w:r>
      <w:r>
        <w:rPr>
          <w:spacing w:val="-11"/>
        </w:rPr>
        <w:t xml:space="preserve"> </w:t>
      </w:r>
      <w:r>
        <w:t>Queen</w:t>
      </w:r>
      <w:r>
        <w:rPr>
          <w:spacing w:val="-11"/>
        </w:rPr>
        <w:t xml:space="preserve"> </w:t>
      </w:r>
      <w:r>
        <w:t>Cocacin,</w:t>
      </w:r>
      <w:r>
        <w:rPr>
          <w:spacing w:val="-11"/>
        </w:rPr>
        <w:t xml:space="preserve"> </w:t>
      </w:r>
      <w:r>
        <w:t>with</w:t>
      </w:r>
      <w:r>
        <w:rPr>
          <w:spacing w:val="-11"/>
        </w:rPr>
        <w:t xml:space="preserve"> </w:t>
      </w:r>
      <w:r>
        <w:t>a</w:t>
      </w:r>
      <w:r>
        <w:rPr>
          <w:spacing w:val="-11"/>
        </w:rPr>
        <w:t xml:space="preserve"> </w:t>
      </w:r>
      <w:r>
        <w:t>daughter</w:t>
      </w:r>
      <w:r>
        <w:rPr>
          <w:spacing w:val="-12"/>
        </w:rPr>
        <w:t xml:space="preserve"> </w:t>
      </w:r>
      <w:r>
        <w:t>of</w:t>
      </w:r>
      <w:r>
        <w:rPr>
          <w:spacing w:val="-11"/>
        </w:rPr>
        <w:t xml:space="preserve"> </w:t>
      </w:r>
      <w:r>
        <w:t>the</w:t>
      </w:r>
      <w:r>
        <w:rPr>
          <w:spacing w:val="-11"/>
        </w:rPr>
        <w:t xml:space="preserve"> </w:t>
      </w:r>
      <w:r>
        <w:t>King</w:t>
      </w:r>
      <w:r>
        <w:rPr>
          <w:spacing w:val="-11"/>
        </w:rPr>
        <w:t xml:space="preserve"> </w:t>
      </w:r>
      <w:r>
        <w:t>of</w:t>
      </w:r>
      <w:r>
        <w:rPr>
          <w:spacing w:val="-11"/>
        </w:rPr>
        <w:t xml:space="preserve"> </w:t>
      </w:r>
      <w:r>
        <w:t>Manji,</w:t>
      </w:r>
      <w:r>
        <w:rPr>
          <w:spacing w:val="-11"/>
        </w:rPr>
        <w:t xml:space="preserve"> </w:t>
      </w:r>
      <w:r>
        <w:t>to</w:t>
      </w:r>
      <w:r>
        <w:rPr>
          <w:spacing w:val="-11"/>
        </w:rPr>
        <w:t xml:space="preserve"> </w:t>
      </w:r>
      <w:r>
        <w:t>Argon,</w:t>
      </w:r>
      <w:r>
        <w:rPr>
          <w:spacing w:val="-11"/>
        </w:rPr>
        <w:t xml:space="preserve"> </w:t>
      </w:r>
      <w:r>
        <w:t>the</w:t>
      </w:r>
      <w:r>
        <w:rPr>
          <w:spacing w:val="-12"/>
        </w:rPr>
        <w:t xml:space="preserve"> </w:t>
      </w:r>
      <w:r>
        <w:t>lord</w:t>
      </w:r>
      <w:r>
        <w:rPr>
          <w:spacing w:val="-11"/>
        </w:rPr>
        <w:t xml:space="preserve"> </w:t>
      </w:r>
      <w:r>
        <w:t>of</w:t>
      </w:r>
      <w:r>
        <w:rPr>
          <w:spacing w:val="-11"/>
        </w:rPr>
        <w:t xml:space="preserve"> </w:t>
      </w:r>
      <w:r>
        <w:t>the</w:t>
      </w:r>
      <w:r>
        <w:rPr>
          <w:spacing w:val="-11"/>
        </w:rPr>
        <w:t xml:space="preserve"> </w:t>
      </w:r>
      <w:r>
        <w:t>East;—that</w:t>
      </w:r>
      <w:r>
        <w:rPr>
          <w:spacing w:val="-11"/>
        </w:rPr>
        <w:t xml:space="preserve"> </w:t>
      </w:r>
      <w:r>
        <w:t>those</w:t>
      </w:r>
      <w:r>
        <w:rPr>
          <w:spacing w:val="-11"/>
        </w:rPr>
        <w:t xml:space="preserve"> </w:t>
      </w:r>
      <w:r>
        <w:t>two</w:t>
      </w:r>
      <w:r>
        <w:rPr>
          <w:spacing w:val="1"/>
        </w:rPr>
        <w:t xml:space="preserve"> </w:t>
      </w:r>
      <w:r>
        <w:t>young and beautiful ladies were guarded by them as if they had been their daughters, and bestowed upon them the</w:t>
      </w:r>
      <w:r>
        <w:rPr>
          <w:spacing w:val="-52"/>
        </w:rPr>
        <w:t xml:space="preserve"> </w:t>
      </w:r>
      <w:r>
        <w:t>veneration</w:t>
      </w:r>
      <w:r>
        <w:rPr>
          <w:spacing w:val="-11"/>
        </w:rPr>
        <w:t xml:space="preserve"> </w:t>
      </w:r>
      <w:r>
        <w:t>due</w:t>
      </w:r>
      <w:r>
        <w:rPr>
          <w:spacing w:val="-10"/>
        </w:rPr>
        <w:t xml:space="preserve"> </w:t>
      </w:r>
      <w:r>
        <w:t>to</w:t>
      </w:r>
      <w:r>
        <w:rPr>
          <w:spacing w:val="-10"/>
        </w:rPr>
        <w:t xml:space="preserve"> </w:t>
      </w:r>
      <w:r>
        <w:t>fathers.</w:t>
      </w:r>
      <w:r>
        <w:rPr>
          <w:spacing w:val="-10"/>
        </w:rPr>
        <w:t xml:space="preserve"> </w:t>
      </w:r>
      <w:r>
        <w:t>Indeed,</w:t>
      </w:r>
      <w:r>
        <w:rPr>
          <w:spacing w:val="-10"/>
        </w:rPr>
        <w:t xml:space="preserve"> </w:t>
      </w:r>
      <w:r>
        <w:t>Cocacin</w:t>
      </w:r>
      <w:r>
        <w:rPr>
          <w:spacing w:val="-10"/>
        </w:rPr>
        <w:t xml:space="preserve"> </w:t>
      </w:r>
      <w:r>
        <w:t>and</w:t>
      </w:r>
      <w:r>
        <w:rPr>
          <w:spacing w:val="-10"/>
        </w:rPr>
        <w:t xml:space="preserve"> </w:t>
      </w:r>
      <w:r>
        <w:t>her</w:t>
      </w:r>
      <w:r>
        <w:rPr>
          <w:spacing w:val="-10"/>
        </w:rPr>
        <w:t xml:space="preserve"> </w:t>
      </w:r>
      <w:r>
        <w:t>husband</w:t>
      </w:r>
      <w:r>
        <w:rPr>
          <w:spacing w:val="-11"/>
        </w:rPr>
        <w:t xml:space="preserve"> </w:t>
      </w:r>
      <w:r>
        <w:t>Casan,</w:t>
      </w:r>
      <w:r>
        <w:rPr>
          <w:spacing w:val="-10"/>
        </w:rPr>
        <w:t xml:space="preserve"> </w:t>
      </w:r>
      <w:r>
        <w:t>now</w:t>
      </w:r>
      <w:r>
        <w:rPr>
          <w:spacing w:val="-10"/>
        </w:rPr>
        <w:t xml:space="preserve"> </w:t>
      </w:r>
      <w:r>
        <w:t>reigning,</w:t>
      </w:r>
      <w:r>
        <w:rPr>
          <w:spacing w:val="-10"/>
        </w:rPr>
        <w:t xml:space="preserve"> </w:t>
      </w:r>
      <w:r>
        <w:t>treated</w:t>
      </w:r>
      <w:r>
        <w:rPr>
          <w:spacing w:val="-10"/>
        </w:rPr>
        <w:t xml:space="preserve"> </w:t>
      </w:r>
      <w:r>
        <w:t>the</w:t>
      </w:r>
      <w:r>
        <w:rPr>
          <w:spacing w:val="-10"/>
        </w:rPr>
        <w:t xml:space="preserve"> </w:t>
      </w:r>
      <w:r>
        <w:t>messengers</w:t>
      </w:r>
      <w:r>
        <w:rPr>
          <w:spacing w:val="-10"/>
        </w:rPr>
        <w:t xml:space="preserve"> </w:t>
      </w:r>
      <w:r>
        <w:t>with</w:t>
      </w:r>
      <w:r>
        <w:rPr>
          <w:spacing w:val="-10"/>
        </w:rPr>
        <w:t xml:space="preserve"> </w:t>
      </w:r>
      <w:r>
        <w:t>such</w:t>
      </w:r>
      <w:r>
        <w:rPr>
          <w:spacing w:val="1"/>
        </w:rPr>
        <w:t xml:space="preserve"> </w:t>
      </w:r>
      <w:r>
        <w:t>kindness,</w:t>
      </w:r>
      <w:r>
        <w:rPr>
          <w:spacing w:val="-8"/>
        </w:rPr>
        <w:t xml:space="preserve"> </w:t>
      </w:r>
      <w:r>
        <w:t>that</w:t>
      </w:r>
      <w:r>
        <w:rPr>
          <w:spacing w:val="-8"/>
        </w:rPr>
        <w:t xml:space="preserve"> </w:t>
      </w:r>
      <w:r>
        <w:t>there</w:t>
      </w:r>
      <w:r>
        <w:rPr>
          <w:spacing w:val="-7"/>
        </w:rPr>
        <w:t xml:space="preserve"> </w:t>
      </w:r>
      <w:r>
        <w:t>was</w:t>
      </w:r>
      <w:r>
        <w:rPr>
          <w:spacing w:val="-8"/>
        </w:rPr>
        <w:t xml:space="preserve"> </w:t>
      </w:r>
      <w:r>
        <w:t>nothing</w:t>
      </w:r>
      <w:r>
        <w:rPr>
          <w:spacing w:val="-8"/>
        </w:rPr>
        <w:t xml:space="preserve"> </w:t>
      </w:r>
      <w:r>
        <w:t>they</w:t>
      </w:r>
      <w:r>
        <w:rPr>
          <w:spacing w:val="-7"/>
        </w:rPr>
        <w:t xml:space="preserve"> </w:t>
      </w:r>
      <w:r>
        <w:t>would</w:t>
      </w:r>
      <w:r>
        <w:rPr>
          <w:spacing w:val="-8"/>
        </w:rPr>
        <w:t xml:space="preserve"> </w:t>
      </w:r>
      <w:r>
        <w:t>not</w:t>
      </w:r>
      <w:r>
        <w:rPr>
          <w:spacing w:val="-8"/>
        </w:rPr>
        <w:t xml:space="preserve"> </w:t>
      </w:r>
      <w:r>
        <w:t>have</w:t>
      </w:r>
      <w:r>
        <w:rPr>
          <w:spacing w:val="-7"/>
        </w:rPr>
        <w:t xml:space="preserve"> </w:t>
      </w:r>
      <w:r>
        <w:t>done</w:t>
      </w:r>
      <w:r>
        <w:rPr>
          <w:spacing w:val="-8"/>
        </w:rPr>
        <w:t xml:space="preserve"> </w:t>
      </w:r>
      <w:r>
        <w:t>for</w:t>
      </w:r>
      <w:r>
        <w:rPr>
          <w:spacing w:val="-8"/>
        </w:rPr>
        <w:t xml:space="preserve"> </w:t>
      </w:r>
      <w:r>
        <w:t>them;</w:t>
      </w:r>
      <w:r>
        <w:rPr>
          <w:spacing w:val="-7"/>
        </w:rPr>
        <w:t xml:space="preserve"> </w:t>
      </w:r>
      <w:r>
        <w:t>and</w:t>
      </w:r>
      <w:r>
        <w:rPr>
          <w:spacing w:val="-8"/>
        </w:rPr>
        <w:t xml:space="preserve"> </w:t>
      </w:r>
      <w:r>
        <w:t>when</w:t>
      </w:r>
      <w:r>
        <w:rPr>
          <w:spacing w:val="-8"/>
        </w:rPr>
        <w:t xml:space="preserve"> </w:t>
      </w:r>
      <w:r>
        <w:t>they</w:t>
      </w:r>
      <w:r>
        <w:rPr>
          <w:spacing w:val="-7"/>
        </w:rPr>
        <w:t xml:space="preserve"> </w:t>
      </w:r>
      <w:r>
        <w:t>were</w:t>
      </w:r>
      <w:r>
        <w:rPr>
          <w:spacing w:val="-8"/>
        </w:rPr>
        <w:t xml:space="preserve"> </w:t>
      </w:r>
      <w:r>
        <w:t>about</w:t>
      </w:r>
      <w:r>
        <w:rPr>
          <w:spacing w:val="-8"/>
        </w:rPr>
        <w:t xml:space="preserve"> </w:t>
      </w:r>
      <w:r>
        <w:t>to</w:t>
      </w:r>
      <w:r>
        <w:rPr>
          <w:spacing w:val="-7"/>
        </w:rPr>
        <w:t xml:space="preserve"> </w:t>
      </w:r>
      <w:r>
        <w:t>depart,</w:t>
      </w:r>
      <w:r>
        <w:rPr>
          <w:spacing w:val="-8"/>
        </w:rPr>
        <w:t xml:space="preserve"> </w:t>
      </w:r>
      <w:r>
        <w:t>the</w:t>
      </w:r>
      <w:r>
        <w:rPr>
          <w:spacing w:val="-8"/>
        </w:rPr>
        <w:t xml:space="preserve"> </w:t>
      </w:r>
      <w:r>
        <w:t>queen</w:t>
      </w:r>
      <w:r>
        <w:rPr>
          <w:spacing w:val="-52"/>
        </w:rPr>
        <w:t xml:space="preserve"> </w:t>
      </w:r>
      <w:r>
        <w:t>grieved</w:t>
      </w:r>
      <w:r>
        <w:rPr>
          <w:spacing w:val="-12"/>
        </w:rPr>
        <w:t xml:space="preserve"> </w:t>
      </w:r>
      <w:r>
        <w:t>very</w:t>
      </w:r>
      <w:r>
        <w:rPr>
          <w:spacing w:val="-12"/>
        </w:rPr>
        <w:t xml:space="preserve"> </w:t>
      </w:r>
      <w:r>
        <w:t>much,</w:t>
      </w:r>
      <w:r>
        <w:rPr>
          <w:spacing w:val="-12"/>
        </w:rPr>
        <w:t xml:space="preserve"> </w:t>
      </w:r>
      <w:r>
        <w:t>and</w:t>
      </w:r>
      <w:r>
        <w:rPr>
          <w:spacing w:val="-12"/>
        </w:rPr>
        <w:t xml:space="preserve"> </w:t>
      </w:r>
      <w:r>
        <w:t>even</w:t>
      </w:r>
      <w:r>
        <w:rPr>
          <w:spacing w:val="-12"/>
        </w:rPr>
        <w:t xml:space="preserve"> </w:t>
      </w:r>
      <w:r>
        <w:t>shed</w:t>
      </w:r>
      <w:r>
        <w:rPr>
          <w:spacing w:val="-12"/>
        </w:rPr>
        <w:t xml:space="preserve"> </w:t>
      </w:r>
      <w:r>
        <w:t>tears.</w:t>
      </w:r>
      <w:r>
        <w:rPr>
          <w:spacing w:val="-12"/>
        </w:rPr>
        <w:t xml:space="preserve"> </w:t>
      </w:r>
      <w:r>
        <w:t>Thus,</w:t>
      </w:r>
      <w:r>
        <w:rPr>
          <w:spacing w:val="-12"/>
        </w:rPr>
        <w:t xml:space="preserve"> </w:t>
      </w:r>
      <w:r>
        <w:t>after</w:t>
      </w:r>
      <w:r>
        <w:rPr>
          <w:spacing w:val="-12"/>
        </w:rPr>
        <w:t xml:space="preserve"> </w:t>
      </w:r>
      <w:r>
        <w:t>much</w:t>
      </w:r>
      <w:r>
        <w:rPr>
          <w:spacing w:val="-12"/>
        </w:rPr>
        <w:t xml:space="preserve"> </w:t>
      </w:r>
      <w:r>
        <w:t>time</w:t>
      </w:r>
      <w:r>
        <w:rPr>
          <w:spacing w:val="-12"/>
        </w:rPr>
        <w:t xml:space="preserve"> </w:t>
      </w:r>
      <w:r>
        <w:t>and</w:t>
      </w:r>
      <w:r>
        <w:rPr>
          <w:spacing w:val="-12"/>
        </w:rPr>
        <w:t xml:space="preserve"> </w:t>
      </w:r>
      <w:r>
        <w:t>many</w:t>
      </w:r>
      <w:r>
        <w:rPr>
          <w:spacing w:val="-12"/>
        </w:rPr>
        <w:t xml:space="preserve"> </w:t>
      </w:r>
      <w:r>
        <w:t>labours,</w:t>
      </w:r>
      <w:r>
        <w:rPr>
          <w:spacing w:val="-12"/>
        </w:rPr>
        <w:t xml:space="preserve"> </w:t>
      </w:r>
      <w:r>
        <w:t>by</w:t>
      </w:r>
      <w:r>
        <w:rPr>
          <w:spacing w:val="-12"/>
        </w:rPr>
        <w:t xml:space="preserve"> </w:t>
      </w:r>
      <w:r>
        <w:t>the</w:t>
      </w:r>
      <w:r>
        <w:rPr>
          <w:spacing w:val="-12"/>
        </w:rPr>
        <w:t xml:space="preserve"> </w:t>
      </w:r>
      <w:r>
        <w:t>grace</w:t>
      </w:r>
      <w:r>
        <w:rPr>
          <w:spacing w:val="-12"/>
        </w:rPr>
        <w:t xml:space="preserve"> </w:t>
      </w:r>
      <w:r>
        <w:t>of</w:t>
      </w:r>
      <w:r>
        <w:rPr>
          <w:spacing w:val="-12"/>
        </w:rPr>
        <w:t xml:space="preserve"> </w:t>
      </w:r>
      <w:r>
        <w:t>God</w:t>
      </w:r>
      <w:r>
        <w:rPr>
          <w:spacing w:val="-12"/>
        </w:rPr>
        <w:t xml:space="preserve"> </w:t>
      </w:r>
      <w:r>
        <w:t>they</w:t>
      </w:r>
      <w:r>
        <w:rPr>
          <w:spacing w:val="-12"/>
        </w:rPr>
        <w:t xml:space="preserve"> </w:t>
      </w:r>
      <w:r>
        <w:t>came</w:t>
      </w:r>
      <w:r>
        <w:rPr>
          <w:spacing w:val="-12"/>
        </w:rPr>
        <w:t xml:space="preserve"> </w:t>
      </w:r>
      <w:r>
        <w:t>to</w:t>
      </w:r>
      <w:r>
        <w:rPr>
          <w:spacing w:val="1"/>
        </w:rPr>
        <w:t xml:space="preserve"> </w:t>
      </w:r>
      <w:r>
        <w:rPr>
          <w:spacing w:val="-1"/>
        </w:rPr>
        <w:t xml:space="preserve">Trebisond, then to Constantinople, Negropont, </w:t>
      </w:r>
      <w:r>
        <w:t>and finally to Venice. They arrived in the year 1295, bringing with</w:t>
      </w:r>
      <w:r>
        <w:rPr>
          <w:spacing w:val="1"/>
        </w:rPr>
        <w:t xml:space="preserve"> </w:t>
      </w:r>
      <w:r>
        <w:t>them</w:t>
      </w:r>
      <w:r>
        <w:rPr>
          <w:spacing w:val="-9"/>
        </w:rPr>
        <w:t xml:space="preserve"> </w:t>
      </w:r>
      <w:r>
        <w:t>great</w:t>
      </w:r>
      <w:r>
        <w:rPr>
          <w:spacing w:val="-9"/>
        </w:rPr>
        <w:t xml:space="preserve"> </w:t>
      </w:r>
      <w:r>
        <w:t>riches,</w:t>
      </w:r>
      <w:r>
        <w:rPr>
          <w:spacing w:val="-8"/>
        </w:rPr>
        <w:t xml:space="preserve"> </w:t>
      </w:r>
      <w:r>
        <w:t>and</w:t>
      </w:r>
      <w:r>
        <w:rPr>
          <w:spacing w:val="-9"/>
        </w:rPr>
        <w:t xml:space="preserve"> </w:t>
      </w:r>
      <w:r>
        <w:t>giving</w:t>
      </w:r>
      <w:r>
        <w:rPr>
          <w:spacing w:val="-9"/>
        </w:rPr>
        <w:t xml:space="preserve"> </w:t>
      </w:r>
      <w:r>
        <w:t>thanks</w:t>
      </w:r>
      <w:r>
        <w:rPr>
          <w:spacing w:val="-8"/>
        </w:rPr>
        <w:t xml:space="preserve"> </w:t>
      </w:r>
      <w:r>
        <w:t>to</w:t>
      </w:r>
      <w:r>
        <w:rPr>
          <w:spacing w:val="-9"/>
        </w:rPr>
        <w:t xml:space="preserve"> </w:t>
      </w:r>
      <w:r>
        <w:t>God,</w:t>
      </w:r>
      <w:r>
        <w:rPr>
          <w:spacing w:val="-9"/>
        </w:rPr>
        <w:t xml:space="preserve"> </w:t>
      </w:r>
      <w:r>
        <w:t>who</w:t>
      </w:r>
      <w:r>
        <w:rPr>
          <w:spacing w:val="-8"/>
        </w:rPr>
        <w:t xml:space="preserve"> </w:t>
      </w:r>
      <w:r>
        <w:t>had</w:t>
      </w:r>
      <w:r>
        <w:rPr>
          <w:spacing w:val="-9"/>
        </w:rPr>
        <w:t xml:space="preserve"> </w:t>
      </w:r>
      <w:r>
        <w:t>delivered</w:t>
      </w:r>
      <w:r>
        <w:rPr>
          <w:spacing w:val="-8"/>
        </w:rPr>
        <w:t xml:space="preserve"> </w:t>
      </w:r>
      <w:r>
        <w:t>them</w:t>
      </w:r>
      <w:r>
        <w:rPr>
          <w:spacing w:val="-9"/>
        </w:rPr>
        <w:t xml:space="preserve"> </w:t>
      </w:r>
      <w:r>
        <w:t>from</w:t>
      </w:r>
      <w:r>
        <w:rPr>
          <w:spacing w:val="-9"/>
        </w:rPr>
        <w:t xml:space="preserve"> </w:t>
      </w:r>
      <w:r>
        <w:t>many</w:t>
      </w:r>
      <w:r>
        <w:rPr>
          <w:spacing w:val="-8"/>
        </w:rPr>
        <w:t xml:space="preserve"> </w:t>
      </w:r>
      <w:r>
        <w:t>labours</w:t>
      </w:r>
      <w:r>
        <w:rPr>
          <w:spacing w:val="-9"/>
        </w:rPr>
        <w:t xml:space="preserve"> </w:t>
      </w:r>
      <w:r>
        <w:t>and</w:t>
      </w:r>
      <w:r>
        <w:rPr>
          <w:spacing w:val="-9"/>
        </w:rPr>
        <w:t xml:space="preserve"> </w:t>
      </w:r>
      <w:r>
        <w:t>dangers.</w:t>
      </w:r>
    </w:p>
    <w:p w14:paraId="3311906E" w14:textId="77777777" w:rsidR="00FA16D1" w:rsidRDefault="00FA16D1" w:rsidP="00FA16D1">
      <w:pPr>
        <w:pStyle w:val="Body"/>
      </w:pPr>
    </w:p>
    <w:p w14:paraId="13ACC5AE" w14:textId="77777777" w:rsidR="000276C6" w:rsidRPr="00FA16D1" w:rsidRDefault="000276C6" w:rsidP="00FA16D1">
      <w:pPr>
        <w:pStyle w:val="Heading3"/>
      </w:pPr>
      <w:r w:rsidRPr="00FA16D1">
        <w:t>Part I</w:t>
      </w:r>
    </w:p>
    <w:p w14:paraId="662870B7" w14:textId="77777777" w:rsidR="000276C6" w:rsidRPr="00FA16D1" w:rsidRDefault="000276C6" w:rsidP="00FA16D1">
      <w:pPr>
        <w:pStyle w:val="Bodynoindent"/>
        <w:jc w:val="left"/>
        <w:rPr>
          <w:i/>
          <w:iCs/>
        </w:rPr>
      </w:pPr>
      <w:r w:rsidRPr="00FA16D1">
        <w:rPr>
          <w:i/>
          <w:iCs/>
        </w:rPr>
        <w:t>Description</w:t>
      </w:r>
      <w:r w:rsidRPr="00FA16D1">
        <w:rPr>
          <w:i/>
          <w:iCs/>
          <w:spacing w:val="-12"/>
        </w:rPr>
        <w:t xml:space="preserve"> </w:t>
      </w:r>
      <w:r w:rsidRPr="00FA16D1">
        <w:rPr>
          <w:i/>
          <w:iCs/>
        </w:rPr>
        <w:t>of</w:t>
      </w:r>
      <w:r w:rsidRPr="00FA16D1">
        <w:rPr>
          <w:i/>
          <w:iCs/>
          <w:spacing w:val="-12"/>
        </w:rPr>
        <w:t xml:space="preserve"> </w:t>
      </w:r>
      <w:r w:rsidRPr="00FA16D1">
        <w:rPr>
          <w:i/>
          <w:iCs/>
        </w:rPr>
        <w:t>China,</w:t>
      </w:r>
      <w:r w:rsidRPr="00FA16D1">
        <w:rPr>
          <w:i/>
          <w:iCs/>
          <w:spacing w:val="-11"/>
        </w:rPr>
        <w:t xml:space="preserve"> </w:t>
      </w:r>
      <w:r w:rsidRPr="00FA16D1">
        <w:rPr>
          <w:i/>
          <w:iCs/>
        </w:rPr>
        <w:t>and</w:t>
      </w:r>
      <w:r w:rsidRPr="00FA16D1">
        <w:rPr>
          <w:i/>
          <w:iCs/>
          <w:spacing w:val="-12"/>
        </w:rPr>
        <w:t xml:space="preserve"> </w:t>
      </w:r>
      <w:r w:rsidRPr="00FA16D1">
        <w:rPr>
          <w:i/>
          <w:iCs/>
        </w:rPr>
        <w:t>of</w:t>
      </w:r>
      <w:r w:rsidRPr="00FA16D1">
        <w:rPr>
          <w:i/>
          <w:iCs/>
          <w:spacing w:val="-12"/>
        </w:rPr>
        <w:t xml:space="preserve"> </w:t>
      </w:r>
      <w:r w:rsidRPr="00FA16D1">
        <w:rPr>
          <w:i/>
          <w:iCs/>
        </w:rPr>
        <w:t>the</w:t>
      </w:r>
      <w:r w:rsidRPr="00FA16D1">
        <w:rPr>
          <w:i/>
          <w:iCs/>
          <w:spacing w:val="-11"/>
        </w:rPr>
        <w:t xml:space="preserve"> </w:t>
      </w:r>
      <w:r w:rsidRPr="00FA16D1">
        <w:rPr>
          <w:i/>
          <w:iCs/>
        </w:rPr>
        <w:t>Court</w:t>
      </w:r>
      <w:r w:rsidRPr="00FA16D1">
        <w:rPr>
          <w:i/>
          <w:iCs/>
          <w:spacing w:val="-12"/>
        </w:rPr>
        <w:t xml:space="preserve"> </w:t>
      </w:r>
      <w:r w:rsidRPr="00FA16D1">
        <w:rPr>
          <w:i/>
          <w:iCs/>
        </w:rPr>
        <w:t>of</w:t>
      </w:r>
      <w:r w:rsidRPr="00FA16D1">
        <w:rPr>
          <w:i/>
          <w:iCs/>
          <w:spacing w:val="-11"/>
        </w:rPr>
        <w:t xml:space="preserve"> </w:t>
      </w:r>
      <w:r w:rsidRPr="00FA16D1">
        <w:rPr>
          <w:i/>
          <w:iCs/>
        </w:rPr>
        <w:t>the</w:t>
      </w:r>
      <w:r w:rsidRPr="00FA16D1">
        <w:rPr>
          <w:i/>
          <w:iCs/>
          <w:spacing w:val="-12"/>
        </w:rPr>
        <w:t xml:space="preserve"> </w:t>
      </w:r>
      <w:r w:rsidRPr="00FA16D1">
        <w:rPr>
          <w:i/>
          <w:iCs/>
        </w:rPr>
        <w:t>Emperor</w:t>
      </w:r>
      <w:r w:rsidRPr="00FA16D1">
        <w:rPr>
          <w:i/>
          <w:iCs/>
          <w:spacing w:val="-12"/>
        </w:rPr>
        <w:t xml:space="preserve"> </w:t>
      </w:r>
      <w:r w:rsidRPr="00FA16D1">
        <w:rPr>
          <w:i/>
          <w:iCs/>
          <w:spacing w:val="-1"/>
        </w:rPr>
        <w:t>Kublai.</w:t>
      </w:r>
    </w:p>
    <w:p w14:paraId="13DEF5D8" w14:textId="4FD637C8" w:rsidR="000276C6" w:rsidRDefault="000276C6" w:rsidP="00FA16D1">
      <w:pPr>
        <w:pStyle w:val="Body"/>
      </w:pPr>
      <w:r>
        <w:t>Kublai, Great Khan of the Tartars, and Emperor of China—His War with Nayan—Favour for the Christians—</w:t>
      </w:r>
      <w:r>
        <w:rPr>
          <w:spacing w:val="-52"/>
        </w:rPr>
        <w:t xml:space="preserve"> </w:t>
      </w:r>
      <w:r>
        <w:t xml:space="preserve">Description of Kambalu (Peking)—An Insurrection there—Great Festivals celebrated by the Emperor—Their </w:t>
      </w:r>
      <w:r>
        <w:rPr>
          <w:spacing w:val="-2"/>
        </w:rPr>
        <w:t>Order</w:t>
      </w:r>
      <w:r>
        <w:rPr>
          <w:spacing w:val="-11"/>
        </w:rPr>
        <w:t xml:space="preserve"> </w:t>
      </w:r>
      <w:r>
        <w:rPr>
          <w:spacing w:val="-2"/>
        </w:rPr>
        <w:t>and</w:t>
      </w:r>
      <w:r>
        <w:rPr>
          <w:spacing w:val="-10"/>
        </w:rPr>
        <w:t xml:space="preserve"> </w:t>
      </w:r>
      <w:r>
        <w:rPr>
          <w:spacing w:val="-2"/>
        </w:rPr>
        <w:t>Pomp—His</w:t>
      </w:r>
      <w:r>
        <w:rPr>
          <w:spacing w:val="-10"/>
        </w:rPr>
        <w:t xml:space="preserve"> </w:t>
      </w:r>
      <w:r>
        <w:rPr>
          <w:spacing w:val="-2"/>
        </w:rPr>
        <w:t>extensive</w:t>
      </w:r>
      <w:r>
        <w:rPr>
          <w:spacing w:val="-10"/>
        </w:rPr>
        <w:t xml:space="preserve"> </w:t>
      </w:r>
      <w:r>
        <w:rPr>
          <w:spacing w:val="-2"/>
        </w:rPr>
        <w:t>Hunting</w:t>
      </w:r>
      <w:r>
        <w:rPr>
          <w:spacing w:val="-11"/>
        </w:rPr>
        <w:t xml:space="preserve"> </w:t>
      </w:r>
      <w:r>
        <w:rPr>
          <w:spacing w:val="-2"/>
        </w:rPr>
        <w:t>Expeditions—</w:t>
      </w:r>
      <w:r>
        <w:rPr>
          <w:spacing w:val="-2"/>
        </w:rPr>
        <w:lastRenderedPageBreak/>
        <w:t>Leopards,</w:t>
      </w:r>
      <w:r>
        <w:rPr>
          <w:spacing w:val="-10"/>
        </w:rPr>
        <w:t xml:space="preserve"> </w:t>
      </w:r>
      <w:r>
        <w:t>Falcons,</w:t>
      </w:r>
      <w:r>
        <w:rPr>
          <w:spacing w:val="-10"/>
        </w:rPr>
        <w:t xml:space="preserve"> </w:t>
      </w:r>
      <w:r>
        <w:t>and</w:t>
      </w:r>
      <w:r>
        <w:rPr>
          <w:spacing w:val="-10"/>
        </w:rPr>
        <w:t xml:space="preserve"> </w:t>
      </w:r>
      <w:r>
        <w:t>other</w:t>
      </w:r>
      <w:r>
        <w:rPr>
          <w:spacing w:val="-11"/>
        </w:rPr>
        <w:t xml:space="preserve"> </w:t>
      </w:r>
      <w:r>
        <w:t>Animals</w:t>
      </w:r>
      <w:r>
        <w:rPr>
          <w:spacing w:val="-10"/>
        </w:rPr>
        <w:t xml:space="preserve"> </w:t>
      </w:r>
      <w:r>
        <w:t>employed—Mode</w:t>
      </w:r>
      <w:r>
        <w:rPr>
          <w:spacing w:val="-10"/>
        </w:rPr>
        <w:t xml:space="preserve"> </w:t>
      </w:r>
      <w:r>
        <w:t>of</w:t>
      </w:r>
      <w:r>
        <w:rPr>
          <w:spacing w:val="-52"/>
        </w:rPr>
        <w:t xml:space="preserve"> </w:t>
      </w:r>
      <w:r>
        <w:rPr>
          <w:spacing w:val="-2"/>
        </w:rPr>
        <w:t>pursuing</w:t>
      </w:r>
      <w:r>
        <w:rPr>
          <w:spacing w:val="-12"/>
        </w:rPr>
        <w:t xml:space="preserve"> </w:t>
      </w:r>
      <w:r>
        <w:rPr>
          <w:spacing w:val="-2"/>
        </w:rPr>
        <w:t>and</w:t>
      </w:r>
      <w:r>
        <w:rPr>
          <w:spacing w:val="-12"/>
        </w:rPr>
        <w:t xml:space="preserve"> </w:t>
      </w:r>
      <w:r>
        <w:rPr>
          <w:spacing w:val="-2"/>
        </w:rPr>
        <w:t>taking</w:t>
      </w:r>
      <w:r>
        <w:rPr>
          <w:spacing w:val="-12"/>
        </w:rPr>
        <w:t xml:space="preserve"> </w:t>
      </w:r>
      <w:r>
        <w:rPr>
          <w:spacing w:val="-2"/>
        </w:rPr>
        <w:t>the</w:t>
      </w:r>
      <w:r>
        <w:rPr>
          <w:spacing w:val="-11"/>
        </w:rPr>
        <w:t xml:space="preserve"> </w:t>
      </w:r>
      <w:r>
        <w:rPr>
          <w:spacing w:val="-2"/>
        </w:rPr>
        <w:t>Game—Hunting</w:t>
      </w:r>
      <w:r>
        <w:rPr>
          <w:spacing w:val="-12"/>
        </w:rPr>
        <w:t xml:space="preserve"> </w:t>
      </w:r>
      <w:r>
        <w:rPr>
          <w:spacing w:val="-2"/>
        </w:rPr>
        <w:t>Palace</w:t>
      </w:r>
      <w:r>
        <w:rPr>
          <w:spacing w:val="-12"/>
        </w:rPr>
        <w:t xml:space="preserve"> </w:t>
      </w:r>
      <w:r>
        <w:rPr>
          <w:spacing w:val="-2"/>
        </w:rPr>
        <w:t>at</w:t>
      </w:r>
      <w:r>
        <w:rPr>
          <w:spacing w:val="-12"/>
        </w:rPr>
        <w:t xml:space="preserve"> </w:t>
      </w:r>
      <w:r>
        <w:rPr>
          <w:spacing w:val="-2"/>
        </w:rPr>
        <w:t>Shanduin</w:t>
      </w:r>
      <w:r>
        <w:rPr>
          <w:spacing w:val="-11"/>
        </w:rPr>
        <w:t xml:space="preserve"> </w:t>
      </w:r>
      <w:r>
        <w:t>Tartary—At</w:t>
      </w:r>
      <w:r>
        <w:rPr>
          <w:spacing w:val="-12"/>
        </w:rPr>
        <w:t xml:space="preserve"> </w:t>
      </w:r>
      <w:r>
        <w:t>Cianganor—Paper</w:t>
      </w:r>
      <w:r>
        <w:rPr>
          <w:spacing w:val="-12"/>
        </w:rPr>
        <w:t xml:space="preserve"> </w:t>
      </w:r>
      <w:r>
        <w:t>Money—Large</w:t>
      </w:r>
      <w:r>
        <w:rPr>
          <w:spacing w:val="-11"/>
        </w:rPr>
        <w:t xml:space="preserve"> </w:t>
      </w:r>
      <w:r>
        <w:t>Revenue—Arrangement</w:t>
      </w:r>
      <w:r>
        <w:rPr>
          <w:spacing w:val="-13"/>
        </w:rPr>
        <w:t xml:space="preserve"> </w:t>
      </w:r>
      <w:r>
        <w:t>of</w:t>
      </w:r>
      <w:r>
        <w:rPr>
          <w:spacing w:val="-13"/>
        </w:rPr>
        <w:t xml:space="preserve"> </w:t>
      </w:r>
      <w:r>
        <w:t>his</w:t>
      </w:r>
      <w:r>
        <w:rPr>
          <w:spacing w:val="-12"/>
        </w:rPr>
        <w:t xml:space="preserve"> </w:t>
      </w:r>
      <w:r>
        <w:t>Government</w:t>
      </w:r>
      <w:r>
        <w:rPr>
          <w:spacing w:val="-13"/>
        </w:rPr>
        <w:t xml:space="preserve"> </w:t>
      </w:r>
      <w:r>
        <w:t>and</w:t>
      </w:r>
      <w:r>
        <w:rPr>
          <w:spacing w:val="-13"/>
        </w:rPr>
        <w:t xml:space="preserve"> </w:t>
      </w:r>
      <w:r>
        <w:t>Officers—Bounty</w:t>
      </w:r>
      <w:r>
        <w:rPr>
          <w:spacing w:val="-12"/>
        </w:rPr>
        <w:t xml:space="preserve"> </w:t>
      </w:r>
      <w:r>
        <w:t>towards</w:t>
      </w:r>
      <w:r>
        <w:rPr>
          <w:spacing w:val="-13"/>
        </w:rPr>
        <w:t xml:space="preserve"> </w:t>
      </w:r>
      <w:r>
        <w:t>the</w:t>
      </w:r>
      <w:r>
        <w:rPr>
          <w:spacing w:val="-12"/>
        </w:rPr>
        <w:t xml:space="preserve"> </w:t>
      </w:r>
      <w:r>
        <w:t>People—Manners</w:t>
      </w:r>
      <w:r>
        <w:rPr>
          <w:spacing w:val="-13"/>
        </w:rPr>
        <w:t xml:space="preserve"> </w:t>
      </w:r>
      <w:r>
        <w:t>and</w:t>
      </w:r>
      <w:r>
        <w:rPr>
          <w:spacing w:val="-13"/>
        </w:rPr>
        <w:t xml:space="preserve"> </w:t>
      </w:r>
      <w:r>
        <w:t>Superstitions</w:t>
      </w:r>
      <w:r>
        <w:rPr>
          <w:spacing w:val="-12"/>
        </w:rPr>
        <w:t xml:space="preserve"> </w:t>
      </w:r>
      <w:r>
        <w:t>of</w:t>
      </w:r>
      <w:r>
        <w:rPr>
          <w:spacing w:val="-13"/>
        </w:rPr>
        <w:t xml:space="preserve"> </w:t>
      </w:r>
      <w:r>
        <w:t>the</w:t>
      </w:r>
      <w:r>
        <w:rPr>
          <w:spacing w:val="-52"/>
        </w:rPr>
        <w:t xml:space="preserve"> </w:t>
      </w:r>
      <w:r>
        <w:rPr>
          <w:spacing w:val="-2"/>
        </w:rPr>
        <w:t>Chinese—Marco</w:t>
      </w:r>
      <w:r>
        <w:rPr>
          <w:spacing w:val="-12"/>
        </w:rPr>
        <w:t xml:space="preserve"> </w:t>
      </w:r>
      <w:r>
        <w:rPr>
          <w:spacing w:val="-2"/>
        </w:rPr>
        <w:t>Polo’s</w:t>
      </w:r>
      <w:r>
        <w:rPr>
          <w:spacing w:val="-12"/>
        </w:rPr>
        <w:t xml:space="preserve"> </w:t>
      </w:r>
      <w:r>
        <w:rPr>
          <w:spacing w:val="-2"/>
        </w:rPr>
        <w:t>Journey</w:t>
      </w:r>
      <w:r>
        <w:rPr>
          <w:spacing w:val="-12"/>
        </w:rPr>
        <w:t xml:space="preserve"> </w:t>
      </w:r>
      <w:r>
        <w:rPr>
          <w:spacing w:val="-2"/>
        </w:rPr>
        <w:t>through</w:t>
      </w:r>
      <w:r>
        <w:rPr>
          <w:spacing w:val="-11"/>
        </w:rPr>
        <w:t xml:space="preserve"> </w:t>
      </w:r>
      <w:r>
        <w:rPr>
          <w:spacing w:val="-2"/>
        </w:rPr>
        <w:t>the</w:t>
      </w:r>
      <w:r>
        <w:rPr>
          <w:spacing w:val="-12"/>
        </w:rPr>
        <w:t xml:space="preserve"> </w:t>
      </w:r>
      <w:r>
        <w:rPr>
          <w:spacing w:val="-2"/>
        </w:rPr>
        <w:t>Western</w:t>
      </w:r>
      <w:r>
        <w:rPr>
          <w:spacing w:val="-12"/>
        </w:rPr>
        <w:t xml:space="preserve"> </w:t>
      </w:r>
      <w:r>
        <w:rPr>
          <w:spacing w:val="-2"/>
        </w:rPr>
        <w:t>Provinces—Thibet,</w:t>
      </w:r>
      <w:r>
        <w:rPr>
          <w:spacing w:val="-11"/>
        </w:rPr>
        <w:t xml:space="preserve"> </w:t>
      </w:r>
      <w:r>
        <w:rPr>
          <w:spacing w:val="-2"/>
        </w:rPr>
        <w:t>Bengal,</w:t>
      </w:r>
      <w:r>
        <w:rPr>
          <w:spacing w:val="-12"/>
        </w:rPr>
        <w:t xml:space="preserve"> </w:t>
      </w:r>
      <w:r>
        <w:rPr>
          <w:spacing w:val="-2"/>
        </w:rPr>
        <w:t>and</w:t>
      </w:r>
      <w:r>
        <w:rPr>
          <w:spacing w:val="-12"/>
        </w:rPr>
        <w:t xml:space="preserve"> </w:t>
      </w:r>
      <w:r>
        <w:rPr>
          <w:spacing w:val="-2"/>
        </w:rPr>
        <w:t>the</w:t>
      </w:r>
      <w:r>
        <w:rPr>
          <w:spacing w:val="-11"/>
        </w:rPr>
        <w:t xml:space="preserve"> </w:t>
      </w:r>
      <w:r>
        <w:t>neighbouring</w:t>
      </w:r>
      <w:r>
        <w:rPr>
          <w:spacing w:val="-12"/>
        </w:rPr>
        <w:t xml:space="preserve"> </w:t>
      </w:r>
      <w:r>
        <w:t xml:space="preserve">Countries— </w:t>
      </w:r>
      <w:r>
        <w:rPr>
          <w:spacing w:val="-2"/>
        </w:rPr>
        <w:t xml:space="preserve">Return to the Vicinity of Peking Journey through </w:t>
      </w:r>
      <w:r>
        <w:t xml:space="preserve">the Eastern Provinces—The Yellow River—Manjior Southern </w:t>
      </w:r>
      <w:r>
        <w:rPr>
          <w:spacing w:val="-2"/>
        </w:rPr>
        <w:t xml:space="preserve">China—Its Conquest by Kublai—Character of the deposed king—Nan-king </w:t>
      </w:r>
      <w:r>
        <w:t>and other great Cities—The Kiang—Its</w:t>
      </w:r>
      <w:r>
        <w:rPr>
          <w:spacing w:val="-52"/>
        </w:rPr>
        <w:t xml:space="preserve"> </w:t>
      </w:r>
      <w:r>
        <w:rPr>
          <w:spacing w:val="-2"/>
        </w:rPr>
        <w:t xml:space="preserve">immense Trade and Shipping—Kin-sai, the Capital—Its </w:t>
      </w:r>
      <w:r>
        <w:t>extra ordinary Extent and Magnificence—Splendour of its Palace—Journey</w:t>
      </w:r>
      <w:r>
        <w:rPr>
          <w:spacing w:val="-13"/>
        </w:rPr>
        <w:t xml:space="preserve"> </w:t>
      </w:r>
      <w:r>
        <w:t>through</w:t>
      </w:r>
      <w:r>
        <w:rPr>
          <w:spacing w:val="-13"/>
        </w:rPr>
        <w:t xml:space="preserve"> </w:t>
      </w:r>
      <w:r>
        <w:t>Tche-kiang</w:t>
      </w:r>
      <w:r>
        <w:rPr>
          <w:spacing w:val="-13"/>
        </w:rPr>
        <w:t xml:space="preserve"> </w:t>
      </w:r>
      <w:r>
        <w:t>and</w:t>
      </w:r>
      <w:r>
        <w:rPr>
          <w:spacing w:val="-12"/>
        </w:rPr>
        <w:t xml:space="preserve"> </w:t>
      </w:r>
      <w:r>
        <w:t>Fo-kien—The</w:t>
      </w:r>
      <w:r>
        <w:rPr>
          <w:spacing w:val="-13"/>
        </w:rPr>
        <w:t xml:space="preserve"> </w:t>
      </w:r>
      <w:r>
        <w:t>Porcelain</w:t>
      </w:r>
      <w:r>
        <w:rPr>
          <w:spacing w:val="-13"/>
        </w:rPr>
        <w:t xml:space="preserve"> </w:t>
      </w:r>
      <w:r>
        <w:t>Manufacture—Arrival</w:t>
      </w:r>
      <w:r>
        <w:rPr>
          <w:spacing w:val="-13"/>
        </w:rPr>
        <w:t xml:space="preserve"> </w:t>
      </w:r>
      <w:r>
        <w:t>at</w:t>
      </w:r>
      <w:r>
        <w:rPr>
          <w:spacing w:val="-12"/>
        </w:rPr>
        <w:t xml:space="preserve"> </w:t>
      </w:r>
      <w:r>
        <w:t>Zai-tun</w:t>
      </w:r>
      <w:r>
        <w:rPr>
          <w:spacing w:val="-13"/>
        </w:rPr>
        <w:t xml:space="preserve"> </w:t>
      </w:r>
      <w:r>
        <w:t>or</w:t>
      </w:r>
      <w:r>
        <w:rPr>
          <w:spacing w:val="-13"/>
        </w:rPr>
        <w:t xml:space="preserve"> </w:t>
      </w:r>
      <w:r>
        <w:t>Amoy.</w:t>
      </w:r>
    </w:p>
    <w:p w14:paraId="4307F3FA" w14:textId="77777777" w:rsidR="000276C6" w:rsidRDefault="000276C6" w:rsidP="000276C6">
      <w:pPr>
        <w:pStyle w:val="BodyText"/>
      </w:pPr>
    </w:p>
    <w:p w14:paraId="2327884D" w14:textId="77777777" w:rsidR="000276C6" w:rsidRPr="00FA16D1" w:rsidRDefault="000276C6" w:rsidP="00FA16D1">
      <w:pPr>
        <w:pStyle w:val="Heading4"/>
      </w:pPr>
      <w:r w:rsidRPr="00FA16D1">
        <w:t>I—Power and Magnificenco of Kublai</w:t>
      </w:r>
    </w:p>
    <w:p w14:paraId="3C9E0056" w14:textId="32E44D48" w:rsidR="000276C6" w:rsidRDefault="000276C6" w:rsidP="00FA16D1">
      <w:pPr>
        <w:pStyle w:val="Body"/>
      </w:pPr>
      <w:r>
        <w:t>Now I am to give you a wonderful account of the greatest king of the Tartars, still reigning, named Kublai, or</w:t>
      </w:r>
      <w:r>
        <w:rPr>
          <w:spacing w:val="1"/>
        </w:rPr>
        <w:t xml:space="preserve"> </w:t>
      </w:r>
      <w:r>
        <w:t>lord</w:t>
      </w:r>
      <w:r>
        <w:rPr>
          <w:spacing w:val="-8"/>
        </w:rPr>
        <w:t xml:space="preserve"> </w:t>
      </w:r>
      <w:r>
        <w:t>of</w:t>
      </w:r>
      <w:r>
        <w:rPr>
          <w:spacing w:val="-7"/>
        </w:rPr>
        <w:t xml:space="preserve"> </w:t>
      </w:r>
      <w:r>
        <w:t>lords.</w:t>
      </w:r>
      <w:r>
        <w:rPr>
          <w:spacing w:val="-7"/>
        </w:rPr>
        <w:t xml:space="preserve"> </w:t>
      </w:r>
      <w:r>
        <w:t>That</w:t>
      </w:r>
      <w:r>
        <w:rPr>
          <w:spacing w:val="-7"/>
        </w:rPr>
        <w:t xml:space="preserve"> </w:t>
      </w:r>
      <w:r>
        <w:t>name</w:t>
      </w:r>
      <w:r>
        <w:rPr>
          <w:spacing w:val="-7"/>
        </w:rPr>
        <w:t xml:space="preserve"> </w:t>
      </w:r>
      <w:r>
        <w:t>is</w:t>
      </w:r>
      <w:r>
        <w:rPr>
          <w:spacing w:val="-7"/>
        </w:rPr>
        <w:t xml:space="preserve"> </w:t>
      </w:r>
      <w:r>
        <w:t>assuredly</w:t>
      </w:r>
      <w:r>
        <w:rPr>
          <w:spacing w:val="-7"/>
        </w:rPr>
        <w:t xml:space="preserve"> </w:t>
      </w:r>
      <w:r>
        <w:t>well</w:t>
      </w:r>
      <w:r>
        <w:rPr>
          <w:spacing w:val="-8"/>
        </w:rPr>
        <w:t xml:space="preserve"> </w:t>
      </w:r>
      <w:r>
        <w:t>merited,</w:t>
      </w:r>
      <w:r>
        <w:rPr>
          <w:spacing w:val="-7"/>
        </w:rPr>
        <w:t xml:space="preserve"> </w:t>
      </w:r>
      <w:r>
        <w:t>since</w:t>
      </w:r>
      <w:r>
        <w:rPr>
          <w:spacing w:val="-7"/>
        </w:rPr>
        <w:t xml:space="preserve"> </w:t>
      </w:r>
      <w:r>
        <w:t>he</w:t>
      </w:r>
      <w:r>
        <w:rPr>
          <w:spacing w:val="-7"/>
        </w:rPr>
        <w:t xml:space="preserve"> </w:t>
      </w:r>
      <w:r>
        <w:t>is</w:t>
      </w:r>
      <w:r>
        <w:rPr>
          <w:spacing w:val="-7"/>
        </w:rPr>
        <w:t xml:space="preserve"> </w:t>
      </w:r>
      <w:r>
        <w:t>the</w:t>
      </w:r>
      <w:r>
        <w:rPr>
          <w:spacing w:val="-7"/>
        </w:rPr>
        <w:t xml:space="preserve"> </w:t>
      </w:r>
      <w:r>
        <w:t>most</w:t>
      </w:r>
      <w:r>
        <w:rPr>
          <w:spacing w:val="-7"/>
        </w:rPr>
        <w:t xml:space="preserve"> </w:t>
      </w:r>
      <w:r>
        <w:t>powerful</w:t>
      </w:r>
      <w:r>
        <w:rPr>
          <w:spacing w:val="-8"/>
        </w:rPr>
        <w:t xml:space="preserve"> </w:t>
      </w:r>
      <w:r>
        <w:t>in</w:t>
      </w:r>
      <w:r>
        <w:rPr>
          <w:spacing w:val="-7"/>
        </w:rPr>
        <w:t xml:space="preserve"> </w:t>
      </w:r>
      <w:r>
        <w:t>people,</w:t>
      </w:r>
      <w:r>
        <w:rPr>
          <w:spacing w:val="-7"/>
        </w:rPr>
        <w:t xml:space="preserve"> </w:t>
      </w:r>
      <w:r>
        <w:t>in</w:t>
      </w:r>
      <w:r>
        <w:rPr>
          <w:spacing w:val="-7"/>
        </w:rPr>
        <w:t xml:space="preserve"> </w:t>
      </w:r>
      <w:r>
        <w:t>lands,</w:t>
      </w:r>
      <w:r>
        <w:rPr>
          <w:spacing w:val="-7"/>
        </w:rPr>
        <w:t xml:space="preserve"> </w:t>
      </w:r>
      <w:r>
        <w:t>and</w:t>
      </w:r>
      <w:r>
        <w:rPr>
          <w:spacing w:val="-7"/>
        </w:rPr>
        <w:t xml:space="preserve"> </w:t>
      </w:r>
      <w:r>
        <w:t>in</w:t>
      </w:r>
      <w:r>
        <w:rPr>
          <w:spacing w:val="-7"/>
        </w:rPr>
        <w:t xml:space="preserve"> </w:t>
      </w:r>
      <w:r>
        <w:t>treasure,</w:t>
      </w:r>
      <w:r>
        <w:rPr>
          <w:spacing w:val="-52"/>
        </w:rPr>
        <w:t xml:space="preserve"> </w:t>
      </w:r>
      <w:r>
        <w:t>that is, or ever was, from the creation of Adam to the present day; and by the statements to be made in this book,</w:t>
      </w:r>
      <w:r>
        <w:rPr>
          <w:spacing w:val="1"/>
        </w:rPr>
        <w:t xml:space="preserve"> </w:t>
      </w:r>
      <w:r>
        <w:t>every</w:t>
      </w:r>
      <w:r>
        <w:rPr>
          <w:spacing w:val="-8"/>
        </w:rPr>
        <w:t xml:space="preserve"> </w:t>
      </w:r>
      <w:r>
        <w:t>man</w:t>
      </w:r>
      <w:r>
        <w:rPr>
          <w:spacing w:val="-7"/>
        </w:rPr>
        <w:t xml:space="preserve"> </w:t>
      </w:r>
      <w:r>
        <w:t>shall</w:t>
      </w:r>
      <w:r>
        <w:rPr>
          <w:spacing w:val="-7"/>
        </w:rPr>
        <w:t xml:space="preserve"> </w:t>
      </w:r>
      <w:r>
        <w:t>be</w:t>
      </w:r>
      <w:r>
        <w:rPr>
          <w:spacing w:val="-7"/>
        </w:rPr>
        <w:t xml:space="preserve"> </w:t>
      </w:r>
      <w:r>
        <w:t>satisfied</w:t>
      </w:r>
      <w:r>
        <w:rPr>
          <w:spacing w:val="-7"/>
        </w:rPr>
        <w:t xml:space="preserve"> </w:t>
      </w:r>
      <w:r>
        <w:t>that</w:t>
      </w:r>
      <w:r>
        <w:rPr>
          <w:spacing w:val="-7"/>
        </w:rPr>
        <w:t xml:space="preserve"> </w:t>
      </w:r>
      <w:r>
        <w:t>he</w:t>
      </w:r>
      <w:r>
        <w:rPr>
          <w:spacing w:val="-7"/>
        </w:rPr>
        <w:t xml:space="preserve"> </w:t>
      </w:r>
      <w:r>
        <w:t>really</w:t>
      </w:r>
      <w:r>
        <w:rPr>
          <w:spacing w:val="-7"/>
        </w:rPr>
        <w:t xml:space="preserve"> </w:t>
      </w:r>
      <w:r>
        <w:t>is</w:t>
      </w:r>
      <w:r>
        <w:rPr>
          <w:spacing w:val="-7"/>
        </w:rPr>
        <w:t xml:space="preserve"> </w:t>
      </w:r>
      <w:r>
        <w:t>so.</w:t>
      </w:r>
      <w:r>
        <w:rPr>
          <w:spacing w:val="-7"/>
        </w:rPr>
        <w:t xml:space="preserve"> </w:t>
      </w:r>
      <w:r>
        <w:t>Whosoever</w:t>
      </w:r>
      <w:r>
        <w:rPr>
          <w:spacing w:val="-7"/>
        </w:rPr>
        <w:t xml:space="preserve"> </w:t>
      </w:r>
      <w:r>
        <w:t>descends</w:t>
      </w:r>
      <w:r>
        <w:rPr>
          <w:spacing w:val="-7"/>
        </w:rPr>
        <w:t xml:space="preserve"> </w:t>
      </w:r>
      <w:r>
        <w:t>in</w:t>
      </w:r>
      <w:r>
        <w:rPr>
          <w:spacing w:val="-7"/>
        </w:rPr>
        <w:t xml:space="preserve"> </w:t>
      </w:r>
      <w:r>
        <w:t>the</w:t>
      </w:r>
      <w:r>
        <w:rPr>
          <w:spacing w:val="-7"/>
        </w:rPr>
        <w:t xml:space="preserve"> </w:t>
      </w:r>
      <w:r>
        <w:t>direct</w:t>
      </w:r>
      <w:r>
        <w:rPr>
          <w:spacing w:val="-8"/>
        </w:rPr>
        <w:t xml:space="preserve"> </w:t>
      </w:r>
      <w:r>
        <w:t>line</w:t>
      </w:r>
      <w:r>
        <w:rPr>
          <w:spacing w:val="-7"/>
        </w:rPr>
        <w:t xml:space="preserve"> </w:t>
      </w:r>
      <w:r>
        <w:t>from</w:t>
      </w:r>
      <w:r>
        <w:rPr>
          <w:spacing w:val="-7"/>
        </w:rPr>
        <w:t xml:space="preserve"> </w:t>
      </w:r>
      <w:r>
        <w:t>Gengis</w:t>
      </w:r>
      <w:r>
        <w:rPr>
          <w:spacing w:val="-7"/>
        </w:rPr>
        <w:t xml:space="preserve"> </w:t>
      </w:r>
      <w:r>
        <w:t>is</w:t>
      </w:r>
      <w:r>
        <w:rPr>
          <w:spacing w:val="-7"/>
        </w:rPr>
        <w:t xml:space="preserve"> </w:t>
      </w:r>
      <w:r>
        <w:t>entitled</w:t>
      </w:r>
      <w:r>
        <w:rPr>
          <w:spacing w:val="-7"/>
        </w:rPr>
        <w:t xml:space="preserve"> </w:t>
      </w:r>
      <w:r>
        <w:t>to</w:t>
      </w:r>
      <w:r w:rsidR="00FA16D1">
        <w:t xml:space="preserve"> </w:t>
      </w:r>
      <w:r>
        <w:t>be</w:t>
      </w:r>
      <w:r>
        <w:rPr>
          <w:spacing w:val="-7"/>
        </w:rPr>
        <w:t xml:space="preserve"> </w:t>
      </w:r>
      <w:r>
        <w:t>master</w:t>
      </w:r>
      <w:r>
        <w:rPr>
          <w:spacing w:val="-7"/>
        </w:rPr>
        <w:t xml:space="preserve"> </w:t>
      </w:r>
      <w:r>
        <w:t>of</w:t>
      </w:r>
      <w:r>
        <w:rPr>
          <w:spacing w:val="-6"/>
        </w:rPr>
        <w:t xml:space="preserve"> </w:t>
      </w:r>
      <w:r>
        <w:t>all</w:t>
      </w:r>
      <w:r>
        <w:rPr>
          <w:spacing w:val="-7"/>
        </w:rPr>
        <w:t xml:space="preserve"> </w:t>
      </w:r>
      <w:r>
        <w:t>the</w:t>
      </w:r>
      <w:r>
        <w:rPr>
          <w:spacing w:val="-6"/>
        </w:rPr>
        <w:t xml:space="preserve"> </w:t>
      </w:r>
      <w:r>
        <w:t>Tartars,</w:t>
      </w:r>
      <w:r>
        <w:rPr>
          <w:spacing w:val="-7"/>
        </w:rPr>
        <w:t xml:space="preserve"> </w:t>
      </w:r>
      <w:r>
        <w:t>and</w:t>
      </w:r>
      <w:r>
        <w:rPr>
          <w:spacing w:val="-7"/>
        </w:rPr>
        <w:t xml:space="preserve"> </w:t>
      </w:r>
      <w:r>
        <w:t>Kublai</w:t>
      </w:r>
      <w:r>
        <w:rPr>
          <w:spacing w:val="-6"/>
        </w:rPr>
        <w:t xml:space="preserve"> </w:t>
      </w:r>
      <w:r>
        <w:t>is</w:t>
      </w:r>
      <w:r>
        <w:rPr>
          <w:spacing w:val="-7"/>
        </w:rPr>
        <w:t xml:space="preserve"> </w:t>
      </w:r>
      <w:r>
        <w:t>the</w:t>
      </w:r>
      <w:r>
        <w:rPr>
          <w:spacing w:val="-6"/>
        </w:rPr>
        <w:t xml:space="preserve"> </w:t>
      </w:r>
      <w:r>
        <w:t>sixth</w:t>
      </w:r>
      <w:r>
        <w:rPr>
          <w:spacing w:val="-7"/>
        </w:rPr>
        <w:t xml:space="preserve"> </w:t>
      </w:r>
      <w:r>
        <w:t>great</w:t>
      </w:r>
      <w:r>
        <w:rPr>
          <w:spacing w:val="-7"/>
        </w:rPr>
        <w:t xml:space="preserve"> </w:t>
      </w:r>
      <w:r>
        <w:t>khan.</w:t>
      </w:r>
      <w:r>
        <w:rPr>
          <w:spacing w:val="-6"/>
        </w:rPr>
        <w:t xml:space="preserve"> </w:t>
      </w:r>
      <w:r>
        <w:t>He</w:t>
      </w:r>
      <w:r>
        <w:rPr>
          <w:spacing w:val="-7"/>
        </w:rPr>
        <w:t xml:space="preserve"> </w:t>
      </w:r>
      <w:r>
        <w:t>began</w:t>
      </w:r>
      <w:r>
        <w:rPr>
          <w:spacing w:val="-6"/>
        </w:rPr>
        <w:t xml:space="preserve"> </w:t>
      </w:r>
      <w:r>
        <w:t>to</w:t>
      </w:r>
      <w:r>
        <w:rPr>
          <w:spacing w:val="-7"/>
        </w:rPr>
        <w:t xml:space="preserve"> </w:t>
      </w:r>
      <w:r>
        <w:t>reign</w:t>
      </w:r>
      <w:r>
        <w:rPr>
          <w:spacing w:val="-7"/>
        </w:rPr>
        <w:t xml:space="preserve"> </w:t>
      </w:r>
      <w:r>
        <w:t>in</w:t>
      </w:r>
      <w:r>
        <w:rPr>
          <w:spacing w:val="-6"/>
        </w:rPr>
        <w:t xml:space="preserve"> </w:t>
      </w:r>
      <w:r>
        <w:t>the</w:t>
      </w:r>
      <w:r>
        <w:rPr>
          <w:spacing w:val="-7"/>
        </w:rPr>
        <w:t xml:space="preserve"> </w:t>
      </w:r>
      <w:r>
        <w:t>year</w:t>
      </w:r>
      <w:r>
        <w:rPr>
          <w:spacing w:val="-6"/>
        </w:rPr>
        <w:t xml:space="preserve"> </w:t>
      </w:r>
      <w:r>
        <w:t>of</w:t>
      </w:r>
      <w:r>
        <w:rPr>
          <w:spacing w:val="-7"/>
        </w:rPr>
        <w:t xml:space="preserve"> </w:t>
      </w:r>
      <w:r>
        <w:t>our</w:t>
      </w:r>
      <w:r>
        <w:rPr>
          <w:spacing w:val="-7"/>
        </w:rPr>
        <w:t xml:space="preserve"> </w:t>
      </w:r>
      <w:r>
        <w:t>Lord</w:t>
      </w:r>
      <w:r>
        <w:rPr>
          <w:spacing w:val="-6"/>
        </w:rPr>
        <w:t xml:space="preserve"> </w:t>
      </w:r>
      <w:r>
        <w:t>1256,</w:t>
      </w:r>
      <w:r>
        <w:rPr>
          <w:spacing w:val="-7"/>
        </w:rPr>
        <w:t xml:space="preserve"> </w:t>
      </w:r>
      <w:r>
        <w:t>and</w:t>
      </w:r>
      <w:r>
        <w:rPr>
          <w:spacing w:val="-52"/>
        </w:rPr>
        <w:t xml:space="preserve"> </w:t>
      </w:r>
      <w:r>
        <w:t>maintained the dominion by his valour, address, and wisdom. His brothers sought to oppose his succession, but</w:t>
      </w:r>
      <w:r>
        <w:rPr>
          <w:spacing w:val="1"/>
        </w:rPr>
        <w:t xml:space="preserve"> </w:t>
      </w:r>
      <w:r>
        <w:t>by bravery and right he triumphed over them. From the beginning of his reign, forty-two years have elapsed to</w:t>
      </w:r>
      <w:r>
        <w:rPr>
          <w:spacing w:val="1"/>
        </w:rPr>
        <w:t xml:space="preserve"> </w:t>
      </w:r>
      <w:r>
        <w:t>the</w:t>
      </w:r>
      <w:r>
        <w:rPr>
          <w:spacing w:val="-11"/>
        </w:rPr>
        <w:t xml:space="preserve"> </w:t>
      </w:r>
      <w:r>
        <w:t>present</w:t>
      </w:r>
      <w:r>
        <w:rPr>
          <w:spacing w:val="-10"/>
        </w:rPr>
        <w:t xml:space="preserve"> </w:t>
      </w:r>
      <w:r>
        <w:t>day,</w:t>
      </w:r>
      <w:r>
        <w:rPr>
          <w:spacing w:val="-11"/>
        </w:rPr>
        <w:t xml:space="preserve"> </w:t>
      </w:r>
      <w:r>
        <w:t>in</w:t>
      </w:r>
      <w:r>
        <w:rPr>
          <w:spacing w:val="-10"/>
        </w:rPr>
        <w:t xml:space="preserve"> </w:t>
      </w:r>
      <w:r>
        <w:t>the</w:t>
      </w:r>
      <w:r>
        <w:rPr>
          <w:spacing w:val="-11"/>
        </w:rPr>
        <w:t xml:space="preserve"> </w:t>
      </w:r>
      <w:r>
        <w:t>year</w:t>
      </w:r>
      <w:r>
        <w:rPr>
          <w:spacing w:val="-10"/>
        </w:rPr>
        <w:t xml:space="preserve"> </w:t>
      </w:r>
      <w:r>
        <w:t>1298.</w:t>
      </w:r>
      <w:r>
        <w:rPr>
          <w:spacing w:val="-11"/>
        </w:rPr>
        <w:t xml:space="preserve"> </w:t>
      </w:r>
      <w:r>
        <w:t>He</w:t>
      </w:r>
      <w:r>
        <w:rPr>
          <w:spacing w:val="-10"/>
        </w:rPr>
        <w:t xml:space="preserve"> </w:t>
      </w:r>
      <w:r>
        <w:t>is</w:t>
      </w:r>
      <w:r>
        <w:rPr>
          <w:spacing w:val="-11"/>
        </w:rPr>
        <w:t xml:space="preserve"> </w:t>
      </w:r>
      <w:r>
        <w:t>now</w:t>
      </w:r>
      <w:r>
        <w:rPr>
          <w:spacing w:val="-10"/>
        </w:rPr>
        <w:t xml:space="preserve"> </w:t>
      </w:r>
      <w:r>
        <w:t>full</w:t>
      </w:r>
      <w:r>
        <w:rPr>
          <w:spacing w:val="-11"/>
        </w:rPr>
        <w:t xml:space="preserve"> </w:t>
      </w:r>
      <w:r>
        <w:t>eighty-five</w:t>
      </w:r>
      <w:r>
        <w:rPr>
          <w:spacing w:val="-10"/>
        </w:rPr>
        <w:t xml:space="preserve"> </w:t>
      </w:r>
      <w:r>
        <w:t>years</w:t>
      </w:r>
      <w:r>
        <w:rPr>
          <w:spacing w:val="-11"/>
        </w:rPr>
        <w:t xml:space="preserve"> </w:t>
      </w:r>
      <w:r>
        <w:t>old,</w:t>
      </w:r>
      <w:r>
        <w:rPr>
          <w:spacing w:val="-10"/>
        </w:rPr>
        <w:t xml:space="preserve"> </w:t>
      </w:r>
      <w:r>
        <w:t>and</w:t>
      </w:r>
      <w:r>
        <w:rPr>
          <w:spacing w:val="-11"/>
        </w:rPr>
        <w:t xml:space="preserve"> </w:t>
      </w:r>
      <w:r>
        <w:t>before</w:t>
      </w:r>
      <w:r>
        <w:rPr>
          <w:spacing w:val="-10"/>
        </w:rPr>
        <w:t xml:space="preserve"> </w:t>
      </w:r>
      <w:r>
        <w:t>his</w:t>
      </w:r>
      <w:r>
        <w:rPr>
          <w:spacing w:val="-11"/>
        </w:rPr>
        <w:t xml:space="preserve"> </w:t>
      </w:r>
      <w:r>
        <w:t>accession</w:t>
      </w:r>
      <w:r>
        <w:rPr>
          <w:spacing w:val="-10"/>
        </w:rPr>
        <w:t xml:space="preserve"> </w:t>
      </w:r>
      <w:r>
        <w:t>commanded</w:t>
      </w:r>
      <w:r>
        <w:rPr>
          <w:spacing w:val="-11"/>
        </w:rPr>
        <w:t xml:space="preserve"> </w:t>
      </w:r>
      <w:r>
        <w:t>many</w:t>
      </w:r>
      <w:r w:rsidR="00FA16D1">
        <w:t xml:space="preserve"> </w:t>
      </w:r>
      <w:r>
        <w:t>armies,</w:t>
      </w:r>
      <w:r>
        <w:rPr>
          <w:spacing w:val="-6"/>
        </w:rPr>
        <w:t xml:space="preserve"> </w:t>
      </w:r>
      <w:r>
        <w:t>when</w:t>
      </w:r>
      <w:r>
        <w:rPr>
          <w:spacing w:val="-6"/>
        </w:rPr>
        <w:t xml:space="preserve"> </w:t>
      </w:r>
      <w:r>
        <w:t>he</w:t>
      </w:r>
      <w:r>
        <w:rPr>
          <w:spacing w:val="-6"/>
        </w:rPr>
        <w:t xml:space="preserve"> </w:t>
      </w:r>
      <w:r>
        <w:t>approved</w:t>
      </w:r>
      <w:r>
        <w:rPr>
          <w:spacing w:val="-6"/>
        </w:rPr>
        <w:t xml:space="preserve"> </w:t>
      </w:r>
      <w:r>
        <w:t>himself</w:t>
      </w:r>
      <w:r>
        <w:rPr>
          <w:spacing w:val="-6"/>
        </w:rPr>
        <w:t xml:space="preserve"> </w:t>
      </w:r>
      <w:r>
        <w:t>good</w:t>
      </w:r>
      <w:r>
        <w:rPr>
          <w:spacing w:val="-6"/>
        </w:rPr>
        <w:t xml:space="preserve"> </w:t>
      </w:r>
      <w:r>
        <w:t>at</w:t>
      </w:r>
      <w:r>
        <w:rPr>
          <w:spacing w:val="-6"/>
        </w:rPr>
        <w:t xml:space="preserve"> </w:t>
      </w:r>
      <w:r>
        <w:t>weapons,</w:t>
      </w:r>
      <w:r>
        <w:rPr>
          <w:spacing w:val="-6"/>
        </w:rPr>
        <w:t xml:space="preserve"> </w:t>
      </w:r>
      <w:r>
        <w:t>and</w:t>
      </w:r>
      <w:r>
        <w:rPr>
          <w:spacing w:val="-6"/>
        </w:rPr>
        <w:t xml:space="preserve"> </w:t>
      </w:r>
      <w:r>
        <w:t>a</w:t>
      </w:r>
      <w:r>
        <w:rPr>
          <w:spacing w:val="-6"/>
        </w:rPr>
        <w:t xml:space="preserve"> </w:t>
      </w:r>
      <w:r>
        <w:t>brave</w:t>
      </w:r>
      <w:r>
        <w:rPr>
          <w:spacing w:val="-6"/>
        </w:rPr>
        <w:t xml:space="preserve"> </w:t>
      </w:r>
      <w:r>
        <w:t>captain.</w:t>
      </w:r>
      <w:r>
        <w:rPr>
          <w:spacing w:val="-6"/>
        </w:rPr>
        <w:t xml:space="preserve"> </w:t>
      </w:r>
      <w:r>
        <w:t>But</w:t>
      </w:r>
      <w:r>
        <w:rPr>
          <w:spacing w:val="-6"/>
        </w:rPr>
        <w:t xml:space="preserve"> </w:t>
      </w:r>
      <w:r>
        <w:t>since</w:t>
      </w:r>
      <w:r>
        <w:rPr>
          <w:spacing w:val="-6"/>
        </w:rPr>
        <w:t xml:space="preserve"> </w:t>
      </w:r>
      <w:r>
        <w:t>that</w:t>
      </w:r>
      <w:r>
        <w:rPr>
          <w:spacing w:val="-6"/>
        </w:rPr>
        <w:t xml:space="preserve"> </w:t>
      </w:r>
      <w:r>
        <w:t>time</w:t>
      </w:r>
      <w:r>
        <w:rPr>
          <w:spacing w:val="-6"/>
        </w:rPr>
        <w:t xml:space="preserve"> </w:t>
      </w:r>
      <w:r>
        <w:t>he</w:t>
      </w:r>
      <w:r>
        <w:rPr>
          <w:spacing w:val="-6"/>
        </w:rPr>
        <w:t xml:space="preserve"> </w:t>
      </w:r>
      <w:r>
        <w:t>has</w:t>
      </w:r>
      <w:r>
        <w:rPr>
          <w:spacing w:val="-5"/>
        </w:rPr>
        <w:t xml:space="preserve"> </w:t>
      </w:r>
      <w:r>
        <w:t>joined</w:t>
      </w:r>
      <w:r>
        <w:rPr>
          <w:spacing w:val="-6"/>
        </w:rPr>
        <w:t xml:space="preserve"> </w:t>
      </w:r>
      <w:r>
        <w:t>the</w:t>
      </w:r>
      <w:r>
        <w:rPr>
          <w:spacing w:val="-6"/>
        </w:rPr>
        <w:t xml:space="preserve"> </w:t>
      </w:r>
      <w:r>
        <w:t>army</w:t>
      </w:r>
      <w:r>
        <w:rPr>
          <w:spacing w:val="-52"/>
        </w:rPr>
        <w:t xml:space="preserve"> </w:t>
      </w:r>
      <w:r>
        <w:t>only</w:t>
      </w:r>
      <w:r>
        <w:rPr>
          <w:spacing w:val="-7"/>
        </w:rPr>
        <w:t xml:space="preserve"> </w:t>
      </w:r>
      <w:r>
        <w:t>once,</w:t>
      </w:r>
      <w:r>
        <w:rPr>
          <w:spacing w:val="-7"/>
        </w:rPr>
        <w:t xml:space="preserve"> </w:t>
      </w:r>
      <w:r>
        <w:t>which</w:t>
      </w:r>
      <w:r>
        <w:rPr>
          <w:spacing w:val="-7"/>
        </w:rPr>
        <w:t xml:space="preserve"> </w:t>
      </w:r>
      <w:r>
        <w:t>was</w:t>
      </w:r>
      <w:r>
        <w:rPr>
          <w:spacing w:val="-6"/>
        </w:rPr>
        <w:t xml:space="preserve"> </w:t>
      </w:r>
      <w:r>
        <w:t>in</w:t>
      </w:r>
      <w:r>
        <w:rPr>
          <w:spacing w:val="-7"/>
        </w:rPr>
        <w:t xml:space="preserve"> </w:t>
      </w:r>
      <w:r>
        <w:t>the</w:t>
      </w:r>
      <w:r>
        <w:rPr>
          <w:spacing w:val="-7"/>
        </w:rPr>
        <w:t xml:space="preserve"> </w:t>
      </w:r>
      <w:r>
        <w:t>year</w:t>
      </w:r>
      <w:r>
        <w:rPr>
          <w:spacing w:val="-7"/>
        </w:rPr>
        <w:t xml:space="preserve"> </w:t>
      </w:r>
      <w:r>
        <w:t>1286,</w:t>
      </w:r>
      <w:r>
        <w:rPr>
          <w:spacing w:val="-6"/>
        </w:rPr>
        <w:t xml:space="preserve"> </w:t>
      </w:r>
      <w:r>
        <w:t>and</w:t>
      </w:r>
      <w:r>
        <w:rPr>
          <w:spacing w:val="-7"/>
        </w:rPr>
        <w:t xml:space="preserve"> </w:t>
      </w:r>
      <w:r>
        <w:t>I</w:t>
      </w:r>
      <w:r>
        <w:rPr>
          <w:spacing w:val="-7"/>
        </w:rPr>
        <w:t xml:space="preserve"> </w:t>
      </w:r>
      <w:r>
        <w:t>will</w:t>
      </w:r>
      <w:r>
        <w:rPr>
          <w:spacing w:val="-7"/>
        </w:rPr>
        <w:t xml:space="preserve"> </w:t>
      </w:r>
      <w:r>
        <w:t>tell</w:t>
      </w:r>
      <w:r>
        <w:rPr>
          <w:spacing w:val="-6"/>
        </w:rPr>
        <w:t xml:space="preserve"> </w:t>
      </w:r>
      <w:r>
        <w:t>you</w:t>
      </w:r>
      <w:r>
        <w:rPr>
          <w:spacing w:val="-7"/>
        </w:rPr>
        <w:t xml:space="preserve"> </w:t>
      </w:r>
      <w:r>
        <w:t>on</w:t>
      </w:r>
      <w:r>
        <w:rPr>
          <w:spacing w:val="-7"/>
        </w:rPr>
        <w:t xml:space="preserve"> </w:t>
      </w:r>
      <w:r>
        <w:t>what</w:t>
      </w:r>
      <w:r>
        <w:rPr>
          <w:spacing w:val="-7"/>
        </w:rPr>
        <w:t xml:space="preserve"> </w:t>
      </w:r>
      <w:r>
        <w:t>occasion.</w:t>
      </w:r>
    </w:p>
    <w:p w14:paraId="7B759A38" w14:textId="77777777" w:rsidR="00FA16D1" w:rsidRDefault="00FA16D1" w:rsidP="00FA16D1">
      <w:pPr>
        <w:pStyle w:val="Body"/>
      </w:pPr>
    </w:p>
    <w:p w14:paraId="147FA808" w14:textId="77777777" w:rsidR="000276C6" w:rsidRPr="00FA16D1" w:rsidRDefault="000276C6" w:rsidP="00FA16D1">
      <w:pPr>
        <w:pStyle w:val="Heading4"/>
      </w:pPr>
      <w:r w:rsidRPr="00FA16D1">
        <w:t>II—Insurrection raised by Nayan</w:t>
      </w:r>
    </w:p>
    <w:p w14:paraId="2D194816" w14:textId="0248CCF4" w:rsidR="000276C6" w:rsidRDefault="000276C6" w:rsidP="00FA16D1">
      <w:pPr>
        <w:pStyle w:val="Body"/>
      </w:pPr>
      <w:r>
        <w:t>You</w:t>
      </w:r>
      <w:r>
        <w:rPr>
          <w:spacing w:val="-9"/>
        </w:rPr>
        <w:t xml:space="preserve"> </w:t>
      </w:r>
      <w:r>
        <w:t>must</w:t>
      </w:r>
      <w:r>
        <w:rPr>
          <w:spacing w:val="-9"/>
        </w:rPr>
        <w:t xml:space="preserve"> </w:t>
      </w:r>
      <w:r>
        <w:t>understand</w:t>
      </w:r>
      <w:r>
        <w:rPr>
          <w:spacing w:val="-9"/>
        </w:rPr>
        <w:t xml:space="preserve"> </w:t>
      </w:r>
      <w:r>
        <w:t>that</w:t>
      </w:r>
      <w:r>
        <w:rPr>
          <w:spacing w:val="-8"/>
        </w:rPr>
        <w:t xml:space="preserve"> </w:t>
      </w:r>
      <w:r>
        <w:t>a</w:t>
      </w:r>
      <w:r>
        <w:rPr>
          <w:spacing w:val="-9"/>
        </w:rPr>
        <w:t xml:space="preserve"> </w:t>
      </w:r>
      <w:r>
        <w:t>certain</w:t>
      </w:r>
      <w:r>
        <w:rPr>
          <w:spacing w:val="-9"/>
        </w:rPr>
        <w:t xml:space="preserve"> </w:t>
      </w:r>
      <w:r>
        <w:t>cousin</w:t>
      </w:r>
      <w:r>
        <w:rPr>
          <w:spacing w:val="-8"/>
        </w:rPr>
        <w:t xml:space="preserve"> </w:t>
      </w:r>
      <w:r>
        <w:t>of</w:t>
      </w:r>
      <w:r>
        <w:rPr>
          <w:spacing w:val="-9"/>
        </w:rPr>
        <w:t xml:space="preserve"> </w:t>
      </w:r>
      <w:r>
        <w:t>his,</w:t>
      </w:r>
      <w:r>
        <w:rPr>
          <w:spacing w:val="-9"/>
        </w:rPr>
        <w:t xml:space="preserve"> </w:t>
      </w:r>
      <w:r>
        <w:t>named</w:t>
      </w:r>
      <w:r>
        <w:rPr>
          <w:spacing w:val="-9"/>
        </w:rPr>
        <w:t xml:space="preserve"> </w:t>
      </w:r>
      <w:r>
        <w:t>Nayan,</w:t>
      </w:r>
      <w:r>
        <w:rPr>
          <w:spacing w:val="-8"/>
        </w:rPr>
        <w:t xml:space="preserve"> </w:t>
      </w:r>
      <w:r>
        <w:t>who,</w:t>
      </w:r>
      <w:r>
        <w:rPr>
          <w:spacing w:val="-9"/>
        </w:rPr>
        <w:t xml:space="preserve"> </w:t>
      </w:r>
      <w:r>
        <w:t>like</w:t>
      </w:r>
      <w:r>
        <w:rPr>
          <w:spacing w:val="-9"/>
        </w:rPr>
        <w:t xml:space="preserve"> </w:t>
      </w:r>
      <w:r>
        <w:t>his</w:t>
      </w:r>
      <w:r>
        <w:rPr>
          <w:spacing w:val="-8"/>
        </w:rPr>
        <w:t xml:space="preserve"> </w:t>
      </w:r>
      <w:r>
        <w:t>ancestors,</w:t>
      </w:r>
      <w:r>
        <w:rPr>
          <w:spacing w:val="-9"/>
        </w:rPr>
        <w:t xml:space="preserve"> </w:t>
      </w:r>
      <w:r>
        <w:t>was</w:t>
      </w:r>
      <w:r>
        <w:rPr>
          <w:spacing w:val="-9"/>
        </w:rPr>
        <w:t xml:space="preserve"> </w:t>
      </w:r>
      <w:r>
        <w:t>his</w:t>
      </w:r>
      <w:r>
        <w:rPr>
          <w:spacing w:val="-9"/>
        </w:rPr>
        <w:t xml:space="preserve"> </w:t>
      </w:r>
      <w:r>
        <w:t>vassal,</w:t>
      </w:r>
      <w:r>
        <w:rPr>
          <w:spacing w:val="-8"/>
        </w:rPr>
        <w:t xml:space="preserve"> </w:t>
      </w:r>
      <w:r>
        <w:t>yet</w:t>
      </w:r>
      <w:r>
        <w:rPr>
          <w:spacing w:val="-9"/>
        </w:rPr>
        <w:t xml:space="preserve"> </w:t>
      </w:r>
      <w:r>
        <w:t>had</w:t>
      </w:r>
      <w:r>
        <w:rPr>
          <w:spacing w:val="1"/>
        </w:rPr>
        <w:t xml:space="preserve"> </w:t>
      </w:r>
      <w:r>
        <w:t>many lands and provinces of his own, and could raise 400,000 horsemen, being thirty years old, refused to remain</w:t>
      </w:r>
      <w:r>
        <w:rPr>
          <w:spacing w:val="-52"/>
        </w:rPr>
        <w:t xml:space="preserve"> </w:t>
      </w:r>
      <w:r>
        <w:t>longer</w:t>
      </w:r>
      <w:r>
        <w:rPr>
          <w:spacing w:val="-7"/>
        </w:rPr>
        <w:t xml:space="preserve"> </w:t>
      </w:r>
      <w:r>
        <w:t>in</w:t>
      </w:r>
      <w:r>
        <w:rPr>
          <w:spacing w:val="-6"/>
        </w:rPr>
        <w:t xml:space="preserve"> </w:t>
      </w:r>
      <w:r>
        <w:t>subjection,</w:t>
      </w:r>
      <w:r>
        <w:rPr>
          <w:spacing w:val="-6"/>
        </w:rPr>
        <w:t xml:space="preserve"> </w:t>
      </w:r>
      <w:r>
        <w:t>and</w:t>
      </w:r>
      <w:r>
        <w:rPr>
          <w:spacing w:val="-6"/>
        </w:rPr>
        <w:t xml:space="preserve"> </w:t>
      </w:r>
      <w:r>
        <w:t>assumed</w:t>
      </w:r>
      <w:r>
        <w:rPr>
          <w:spacing w:val="-6"/>
        </w:rPr>
        <w:t xml:space="preserve"> </w:t>
      </w:r>
      <w:r>
        <w:t>the</w:t>
      </w:r>
      <w:r>
        <w:rPr>
          <w:spacing w:val="-6"/>
        </w:rPr>
        <w:t xml:space="preserve"> </w:t>
      </w:r>
      <w:r>
        <w:t>whole</w:t>
      </w:r>
      <w:r>
        <w:rPr>
          <w:spacing w:val="-7"/>
        </w:rPr>
        <w:t xml:space="preserve"> </w:t>
      </w:r>
      <w:r>
        <w:t>sovereignty</w:t>
      </w:r>
      <w:r>
        <w:rPr>
          <w:spacing w:val="-6"/>
        </w:rPr>
        <w:t xml:space="preserve"> </w:t>
      </w:r>
      <w:r>
        <w:t>to</w:t>
      </w:r>
      <w:r>
        <w:rPr>
          <w:spacing w:val="-6"/>
        </w:rPr>
        <w:t xml:space="preserve"> </w:t>
      </w:r>
      <w:r>
        <w:t>himself.</w:t>
      </w:r>
      <w:r>
        <w:rPr>
          <w:spacing w:val="-6"/>
        </w:rPr>
        <w:t xml:space="preserve"> </w:t>
      </w:r>
      <w:r>
        <w:t>He</w:t>
      </w:r>
      <w:r>
        <w:rPr>
          <w:spacing w:val="-6"/>
        </w:rPr>
        <w:t xml:space="preserve"> </w:t>
      </w:r>
      <w:r>
        <w:t>sent</w:t>
      </w:r>
      <w:r>
        <w:rPr>
          <w:spacing w:val="-6"/>
        </w:rPr>
        <w:t xml:space="preserve"> </w:t>
      </w:r>
      <w:r>
        <w:t>to</w:t>
      </w:r>
      <w:r>
        <w:rPr>
          <w:spacing w:val="-7"/>
        </w:rPr>
        <w:t xml:space="preserve"> </w:t>
      </w:r>
      <w:r>
        <w:t>a</w:t>
      </w:r>
      <w:r>
        <w:rPr>
          <w:spacing w:val="-6"/>
        </w:rPr>
        <w:t xml:space="preserve"> </w:t>
      </w:r>
      <w:r>
        <w:t>certain</w:t>
      </w:r>
      <w:r>
        <w:rPr>
          <w:spacing w:val="-6"/>
        </w:rPr>
        <w:t xml:space="preserve"> </w:t>
      </w:r>
      <w:r>
        <w:t>great</w:t>
      </w:r>
      <w:r>
        <w:rPr>
          <w:spacing w:val="-6"/>
        </w:rPr>
        <w:t xml:space="preserve"> </w:t>
      </w:r>
      <w:r>
        <w:t>lord,</w:t>
      </w:r>
      <w:r>
        <w:rPr>
          <w:spacing w:val="-6"/>
        </w:rPr>
        <w:t xml:space="preserve"> </w:t>
      </w:r>
      <w:r>
        <w:t>named</w:t>
      </w:r>
      <w:r>
        <w:rPr>
          <w:spacing w:val="-6"/>
        </w:rPr>
        <w:t xml:space="preserve"> </w:t>
      </w:r>
      <w:r>
        <w:t>Kaidu,</w:t>
      </w:r>
      <w:r>
        <w:rPr>
          <w:spacing w:val="-7"/>
        </w:rPr>
        <w:t xml:space="preserve"> </w:t>
      </w:r>
      <w:r>
        <w:t>a</w:t>
      </w:r>
      <w:r>
        <w:rPr>
          <w:spacing w:val="-52"/>
        </w:rPr>
        <w:t xml:space="preserve"> </w:t>
      </w:r>
      <w:r>
        <w:t>nephew</w:t>
      </w:r>
      <w:r>
        <w:rPr>
          <w:spacing w:val="-5"/>
        </w:rPr>
        <w:t xml:space="preserve"> </w:t>
      </w:r>
      <w:r>
        <w:t>of</w:t>
      </w:r>
      <w:r>
        <w:rPr>
          <w:spacing w:val="-4"/>
        </w:rPr>
        <w:t xml:space="preserve"> </w:t>
      </w:r>
      <w:r>
        <w:t>that</w:t>
      </w:r>
      <w:r>
        <w:rPr>
          <w:spacing w:val="-5"/>
        </w:rPr>
        <w:t xml:space="preserve"> </w:t>
      </w:r>
      <w:r>
        <w:t>monarch,</w:t>
      </w:r>
      <w:r>
        <w:rPr>
          <w:spacing w:val="-4"/>
        </w:rPr>
        <w:t xml:space="preserve"> </w:t>
      </w:r>
      <w:r>
        <w:t>but</w:t>
      </w:r>
      <w:r>
        <w:rPr>
          <w:spacing w:val="-5"/>
        </w:rPr>
        <w:t xml:space="preserve"> </w:t>
      </w:r>
      <w:r>
        <w:t>in</w:t>
      </w:r>
      <w:r>
        <w:rPr>
          <w:spacing w:val="-4"/>
        </w:rPr>
        <w:t xml:space="preserve"> </w:t>
      </w:r>
      <w:r>
        <w:t>rebellion</w:t>
      </w:r>
      <w:r>
        <w:rPr>
          <w:spacing w:val="-5"/>
        </w:rPr>
        <w:t xml:space="preserve"> </w:t>
      </w:r>
      <w:r>
        <w:t>against</w:t>
      </w:r>
      <w:r>
        <w:rPr>
          <w:spacing w:val="-4"/>
        </w:rPr>
        <w:t xml:space="preserve"> </w:t>
      </w:r>
      <w:r>
        <w:t>him,</w:t>
      </w:r>
      <w:r>
        <w:rPr>
          <w:spacing w:val="-4"/>
        </w:rPr>
        <w:t xml:space="preserve"> </w:t>
      </w:r>
      <w:r>
        <w:t>and</w:t>
      </w:r>
      <w:r>
        <w:rPr>
          <w:spacing w:val="-5"/>
        </w:rPr>
        <w:t xml:space="preserve"> </w:t>
      </w:r>
      <w:r>
        <w:t>desirous</w:t>
      </w:r>
      <w:r>
        <w:rPr>
          <w:spacing w:val="-4"/>
        </w:rPr>
        <w:t xml:space="preserve"> </w:t>
      </w:r>
      <w:r>
        <w:t>of</w:t>
      </w:r>
      <w:r>
        <w:rPr>
          <w:spacing w:val="-5"/>
        </w:rPr>
        <w:t xml:space="preserve"> </w:t>
      </w:r>
      <w:r>
        <w:t>doing</w:t>
      </w:r>
      <w:r>
        <w:rPr>
          <w:spacing w:val="-4"/>
        </w:rPr>
        <w:t xml:space="preserve"> </w:t>
      </w:r>
      <w:r>
        <w:t>him</w:t>
      </w:r>
      <w:r>
        <w:rPr>
          <w:spacing w:val="-5"/>
        </w:rPr>
        <w:t xml:space="preserve"> </w:t>
      </w:r>
      <w:r>
        <w:t>the</w:t>
      </w:r>
      <w:r>
        <w:rPr>
          <w:spacing w:val="-4"/>
        </w:rPr>
        <w:t xml:space="preserve"> </w:t>
      </w:r>
      <w:r>
        <w:t>greatest</w:t>
      </w:r>
      <w:r>
        <w:rPr>
          <w:spacing w:val="-5"/>
        </w:rPr>
        <w:t xml:space="preserve"> </w:t>
      </w:r>
      <w:r>
        <w:t>injury.</w:t>
      </w:r>
      <w:r>
        <w:rPr>
          <w:spacing w:val="-4"/>
        </w:rPr>
        <w:t xml:space="preserve"> </w:t>
      </w:r>
      <w:r>
        <w:t>To</w:t>
      </w:r>
      <w:r>
        <w:rPr>
          <w:spacing w:val="-4"/>
        </w:rPr>
        <w:t xml:space="preserve"> </w:t>
      </w:r>
      <w:r>
        <w:t>him</w:t>
      </w:r>
      <w:r>
        <w:rPr>
          <w:spacing w:val="-5"/>
        </w:rPr>
        <w:t xml:space="preserve"> </w:t>
      </w:r>
      <w:r>
        <w:t>Nayan</w:t>
      </w:r>
      <w:r>
        <w:rPr>
          <w:spacing w:val="-52"/>
        </w:rPr>
        <w:t xml:space="preserve"> </w:t>
      </w:r>
      <w:r>
        <w:t>proposed</w:t>
      </w:r>
      <w:r>
        <w:rPr>
          <w:spacing w:val="-4"/>
        </w:rPr>
        <w:t xml:space="preserve"> </w:t>
      </w:r>
      <w:r>
        <w:t>to</w:t>
      </w:r>
      <w:r>
        <w:rPr>
          <w:spacing w:val="-4"/>
        </w:rPr>
        <w:t xml:space="preserve"> </w:t>
      </w:r>
      <w:r>
        <w:t>attack</w:t>
      </w:r>
      <w:r>
        <w:rPr>
          <w:spacing w:val="-3"/>
        </w:rPr>
        <w:t xml:space="preserve"> </w:t>
      </w:r>
      <w:r>
        <w:t>the</w:t>
      </w:r>
      <w:r>
        <w:rPr>
          <w:spacing w:val="-4"/>
        </w:rPr>
        <w:t xml:space="preserve"> </w:t>
      </w:r>
      <w:r>
        <w:t>monarch</w:t>
      </w:r>
      <w:r>
        <w:rPr>
          <w:spacing w:val="-4"/>
        </w:rPr>
        <w:t xml:space="preserve"> </w:t>
      </w:r>
      <w:r>
        <w:t>on</w:t>
      </w:r>
      <w:r>
        <w:rPr>
          <w:spacing w:val="-3"/>
        </w:rPr>
        <w:t xml:space="preserve"> </w:t>
      </w:r>
      <w:r>
        <w:t>one</w:t>
      </w:r>
      <w:r>
        <w:rPr>
          <w:spacing w:val="-4"/>
        </w:rPr>
        <w:t xml:space="preserve"> </w:t>
      </w:r>
      <w:r>
        <w:t>side,</w:t>
      </w:r>
      <w:r>
        <w:rPr>
          <w:spacing w:val="-3"/>
        </w:rPr>
        <w:t xml:space="preserve"> </w:t>
      </w:r>
      <w:r>
        <w:t>while</w:t>
      </w:r>
      <w:r>
        <w:rPr>
          <w:spacing w:val="-4"/>
        </w:rPr>
        <w:t xml:space="preserve"> </w:t>
      </w:r>
      <w:r>
        <w:t>he</w:t>
      </w:r>
      <w:r>
        <w:rPr>
          <w:spacing w:val="-4"/>
        </w:rPr>
        <w:t xml:space="preserve"> </w:t>
      </w:r>
      <w:r>
        <w:t>himself</w:t>
      </w:r>
      <w:r>
        <w:rPr>
          <w:spacing w:val="-3"/>
        </w:rPr>
        <w:t xml:space="preserve"> </w:t>
      </w:r>
      <w:r>
        <w:t>advanced</w:t>
      </w:r>
      <w:r>
        <w:rPr>
          <w:spacing w:val="-4"/>
        </w:rPr>
        <w:t xml:space="preserve"> </w:t>
      </w:r>
      <w:r>
        <w:t>on</w:t>
      </w:r>
      <w:r>
        <w:rPr>
          <w:spacing w:val="-4"/>
        </w:rPr>
        <w:t xml:space="preserve"> </w:t>
      </w:r>
      <w:r>
        <w:t>another,</w:t>
      </w:r>
      <w:r>
        <w:rPr>
          <w:spacing w:val="-3"/>
        </w:rPr>
        <w:t xml:space="preserve"> </w:t>
      </w:r>
      <w:r>
        <w:t>so</w:t>
      </w:r>
      <w:r>
        <w:rPr>
          <w:spacing w:val="-4"/>
        </w:rPr>
        <w:t xml:space="preserve"> </w:t>
      </w:r>
      <w:r>
        <w:t>that</w:t>
      </w:r>
      <w:r>
        <w:rPr>
          <w:spacing w:val="-3"/>
        </w:rPr>
        <w:t xml:space="preserve"> </w:t>
      </w:r>
      <w:r>
        <w:t>they</w:t>
      </w:r>
      <w:r>
        <w:rPr>
          <w:spacing w:val="-4"/>
        </w:rPr>
        <w:t xml:space="preserve"> </w:t>
      </w:r>
      <w:r>
        <w:t>might</w:t>
      </w:r>
      <w:r>
        <w:rPr>
          <w:spacing w:val="-4"/>
        </w:rPr>
        <w:t xml:space="preserve"> </w:t>
      </w:r>
      <w:r>
        <w:t>acquire</w:t>
      </w:r>
      <w:r w:rsidR="00FA16D1">
        <w:t xml:space="preserve"> </w:t>
      </w:r>
      <w:r>
        <w:t xml:space="preserve">the dominion over his whole territory. Kaidu declared himself well pleased, and promised to be ready </w:t>
      </w:r>
      <w:r>
        <w:lastRenderedPageBreak/>
        <w:t>at the time</w:t>
      </w:r>
      <w:r>
        <w:rPr>
          <w:spacing w:val="1"/>
        </w:rPr>
        <w:t xml:space="preserve"> </w:t>
      </w:r>
      <w:r>
        <w:t>appointed.</w:t>
      </w:r>
      <w:r>
        <w:rPr>
          <w:spacing w:val="-7"/>
        </w:rPr>
        <w:t xml:space="preserve"> </w:t>
      </w:r>
      <w:r>
        <w:t>He</w:t>
      </w:r>
      <w:r>
        <w:rPr>
          <w:spacing w:val="-7"/>
        </w:rPr>
        <w:t xml:space="preserve"> </w:t>
      </w:r>
      <w:r>
        <w:t>could</w:t>
      </w:r>
      <w:r>
        <w:rPr>
          <w:spacing w:val="-7"/>
        </w:rPr>
        <w:t xml:space="preserve"> </w:t>
      </w:r>
      <w:r>
        <w:t>bring</w:t>
      </w:r>
      <w:r>
        <w:rPr>
          <w:spacing w:val="-7"/>
        </w:rPr>
        <w:t xml:space="preserve"> </w:t>
      </w:r>
      <w:r>
        <w:t>into</w:t>
      </w:r>
      <w:r>
        <w:rPr>
          <w:spacing w:val="-7"/>
        </w:rPr>
        <w:t xml:space="preserve"> </w:t>
      </w:r>
      <w:r>
        <w:t>the</w:t>
      </w:r>
      <w:r>
        <w:rPr>
          <w:spacing w:val="-7"/>
        </w:rPr>
        <w:t xml:space="preserve"> </w:t>
      </w:r>
      <w:r>
        <w:t>field</w:t>
      </w:r>
      <w:r>
        <w:rPr>
          <w:spacing w:val="-7"/>
        </w:rPr>
        <w:t xml:space="preserve"> </w:t>
      </w:r>
      <w:r>
        <w:t>100,000</w:t>
      </w:r>
      <w:r>
        <w:rPr>
          <w:spacing w:val="-7"/>
        </w:rPr>
        <w:t xml:space="preserve"> </w:t>
      </w:r>
      <w:r>
        <w:t>cavalry;</w:t>
      </w:r>
      <w:r>
        <w:rPr>
          <w:spacing w:val="-7"/>
        </w:rPr>
        <w:t xml:space="preserve"> </w:t>
      </w:r>
      <w:r>
        <w:t>and</w:t>
      </w:r>
      <w:r>
        <w:rPr>
          <w:spacing w:val="-7"/>
        </w:rPr>
        <w:t xml:space="preserve"> </w:t>
      </w:r>
      <w:r>
        <w:t>those</w:t>
      </w:r>
      <w:r>
        <w:rPr>
          <w:spacing w:val="-7"/>
        </w:rPr>
        <w:t xml:space="preserve"> </w:t>
      </w:r>
      <w:r>
        <w:t>two</w:t>
      </w:r>
      <w:r>
        <w:rPr>
          <w:spacing w:val="-7"/>
        </w:rPr>
        <w:t xml:space="preserve"> </w:t>
      </w:r>
      <w:r>
        <w:t>assembled</w:t>
      </w:r>
      <w:r>
        <w:rPr>
          <w:spacing w:val="-7"/>
        </w:rPr>
        <w:t xml:space="preserve"> </w:t>
      </w:r>
      <w:r>
        <w:t>a</w:t>
      </w:r>
      <w:r>
        <w:rPr>
          <w:spacing w:val="-7"/>
        </w:rPr>
        <w:t xml:space="preserve"> </w:t>
      </w:r>
      <w:r>
        <w:t>mighty</w:t>
      </w:r>
      <w:r>
        <w:rPr>
          <w:spacing w:val="-7"/>
        </w:rPr>
        <w:t xml:space="preserve"> </w:t>
      </w:r>
      <w:r>
        <w:t>army</w:t>
      </w:r>
      <w:r>
        <w:rPr>
          <w:spacing w:val="-7"/>
        </w:rPr>
        <w:t xml:space="preserve"> </w:t>
      </w:r>
      <w:r>
        <w:t>on</w:t>
      </w:r>
      <w:r>
        <w:rPr>
          <w:spacing w:val="-7"/>
        </w:rPr>
        <w:t xml:space="preserve"> </w:t>
      </w:r>
      <w:r>
        <w:t>horseback</w:t>
      </w:r>
      <w:r>
        <w:rPr>
          <w:spacing w:val="-7"/>
        </w:rPr>
        <w:t xml:space="preserve"> </w:t>
      </w:r>
      <w:r>
        <w:t>and</w:t>
      </w:r>
      <w:r>
        <w:rPr>
          <w:spacing w:val="-52"/>
        </w:rPr>
        <w:t xml:space="preserve"> </w:t>
      </w:r>
      <w:r>
        <w:t>foot,</w:t>
      </w:r>
      <w:r>
        <w:rPr>
          <w:spacing w:val="-6"/>
        </w:rPr>
        <w:t xml:space="preserve"> </w:t>
      </w:r>
      <w:r>
        <w:t>and</w:t>
      </w:r>
      <w:r>
        <w:rPr>
          <w:spacing w:val="-6"/>
        </w:rPr>
        <w:t xml:space="preserve"> </w:t>
      </w:r>
      <w:r>
        <w:t>marched</w:t>
      </w:r>
      <w:r>
        <w:rPr>
          <w:spacing w:val="-6"/>
        </w:rPr>
        <w:t xml:space="preserve"> </w:t>
      </w:r>
      <w:r>
        <w:t>against</w:t>
      </w:r>
      <w:r>
        <w:rPr>
          <w:spacing w:val="-6"/>
        </w:rPr>
        <w:t xml:space="preserve"> </w:t>
      </w:r>
      <w:r>
        <w:t>the</w:t>
      </w:r>
      <w:r>
        <w:rPr>
          <w:spacing w:val="-6"/>
        </w:rPr>
        <w:t xml:space="preserve"> </w:t>
      </w:r>
      <w:r>
        <w:t>great</w:t>
      </w:r>
      <w:r>
        <w:rPr>
          <w:spacing w:val="-5"/>
        </w:rPr>
        <w:t xml:space="preserve"> </w:t>
      </w:r>
      <w:r>
        <w:t>khan.</w:t>
      </w:r>
    </w:p>
    <w:p w14:paraId="3DEB5D1F" w14:textId="77777777" w:rsidR="00FA16D1" w:rsidRDefault="00FA16D1" w:rsidP="00FA16D1">
      <w:pPr>
        <w:pStyle w:val="Body"/>
      </w:pPr>
    </w:p>
    <w:p w14:paraId="3DEF4C09" w14:textId="77777777" w:rsidR="000276C6" w:rsidRPr="00FA16D1" w:rsidRDefault="000276C6" w:rsidP="00FA16D1">
      <w:pPr>
        <w:pStyle w:val="Heading4"/>
      </w:pPr>
      <w:r w:rsidRPr="00FA16D1">
        <w:t>III—Kublai prepares to meet him</w:t>
      </w:r>
    </w:p>
    <w:p w14:paraId="2044C78B" w14:textId="096035C0" w:rsidR="000276C6" w:rsidRDefault="000276C6" w:rsidP="00FA16D1">
      <w:pPr>
        <w:pStyle w:val="Body"/>
      </w:pPr>
      <w:r>
        <w:t>When Kublai learned these things, he was not at all alarmed, but declared, that he wished he might never wear</w:t>
      </w:r>
      <w:r>
        <w:rPr>
          <w:spacing w:val="1"/>
        </w:rPr>
        <w:t xml:space="preserve"> </w:t>
      </w:r>
      <w:r>
        <w:t>a crown, nor hold sway over a kingdom, if he did not bring the traitors to an evil death. He therefore made his</w:t>
      </w:r>
      <w:r>
        <w:rPr>
          <w:spacing w:val="1"/>
        </w:rPr>
        <w:t xml:space="preserve"> </w:t>
      </w:r>
      <w:r>
        <w:t>whole army be prepared in twenty-two days, and so secretly, that nothing was known beyond his own council. He</w:t>
      </w:r>
      <w:r>
        <w:rPr>
          <w:spacing w:val="1"/>
        </w:rPr>
        <w:t xml:space="preserve"> </w:t>
      </w:r>
      <w:r>
        <w:t>raised full 360,000 mounted soldiers, and 100,000 infantry; and the reason of their number not being greater, was,</w:t>
      </w:r>
      <w:r>
        <w:rPr>
          <w:spacing w:val="1"/>
        </w:rPr>
        <w:t xml:space="preserve"> </w:t>
      </w:r>
      <w:r>
        <w:t>that they consisted only of his huntsmen, and those immediately round his person, the rest being employed in car-</w:t>
      </w:r>
      <w:r>
        <w:rPr>
          <w:spacing w:val="1"/>
        </w:rPr>
        <w:t xml:space="preserve"> </w:t>
      </w:r>
      <w:r>
        <w:t>rying</w:t>
      </w:r>
      <w:r>
        <w:rPr>
          <w:spacing w:val="-6"/>
        </w:rPr>
        <w:t xml:space="preserve"> </w:t>
      </w:r>
      <w:r>
        <w:t>on</w:t>
      </w:r>
      <w:r>
        <w:rPr>
          <w:spacing w:val="-6"/>
        </w:rPr>
        <w:t xml:space="preserve"> </w:t>
      </w:r>
      <w:r>
        <w:t>distant</w:t>
      </w:r>
      <w:r>
        <w:rPr>
          <w:spacing w:val="-6"/>
        </w:rPr>
        <w:t xml:space="preserve"> </w:t>
      </w:r>
      <w:r>
        <w:t>wars;</w:t>
      </w:r>
      <w:r>
        <w:rPr>
          <w:spacing w:val="-6"/>
        </w:rPr>
        <w:t xml:space="preserve"> </w:t>
      </w:r>
      <w:r>
        <w:t>for</w:t>
      </w:r>
      <w:r>
        <w:rPr>
          <w:spacing w:val="-6"/>
        </w:rPr>
        <w:t xml:space="preserve"> </w:t>
      </w:r>
      <w:r>
        <w:t>if</w:t>
      </w:r>
      <w:r>
        <w:rPr>
          <w:spacing w:val="-6"/>
        </w:rPr>
        <w:t xml:space="preserve"> </w:t>
      </w:r>
      <w:r>
        <w:t>he</w:t>
      </w:r>
      <w:r>
        <w:rPr>
          <w:spacing w:val="-6"/>
        </w:rPr>
        <w:t xml:space="preserve"> </w:t>
      </w:r>
      <w:r>
        <w:t>could</w:t>
      </w:r>
      <w:r>
        <w:rPr>
          <w:spacing w:val="-6"/>
        </w:rPr>
        <w:t xml:space="preserve"> </w:t>
      </w:r>
      <w:r>
        <w:t>have</w:t>
      </w:r>
      <w:r>
        <w:rPr>
          <w:spacing w:val="-6"/>
        </w:rPr>
        <w:t xml:space="preserve"> </w:t>
      </w:r>
      <w:r>
        <w:t>assembled</w:t>
      </w:r>
      <w:r>
        <w:rPr>
          <w:spacing w:val="-6"/>
        </w:rPr>
        <w:t xml:space="preserve"> </w:t>
      </w:r>
      <w:r>
        <w:t>his</w:t>
      </w:r>
      <w:r>
        <w:rPr>
          <w:spacing w:val="-6"/>
        </w:rPr>
        <w:t xml:space="preserve"> </w:t>
      </w:r>
      <w:r>
        <w:t>whole</w:t>
      </w:r>
      <w:r>
        <w:rPr>
          <w:spacing w:val="-6"/>
        </w:rPr>
        <w:t xml:space="preserve"> </w:t>
      </w:r>
      <w:r>
        <w:t>host,</w:t>
      </w:r>
      <w:r>
        <w:rPr>
          <w:spacing w:val="-6"/>
        </w:rPr>
        <w:t xml:space="preserve"> </w:t>
      </w:r>
      <w:r>
        <w:t>the</w:t>
      </w:r>
      <w:r>
        <w:rPr>
          <w:spacing w:val="-6"/>
        </w:rPr>
        <w:t xml:space="preserve"> </w:t>
      </w:r>
      <w:r>
        <w:t>multitude</w:t>
      </w:r>
      <w:r>
        <w:rPr>
          <w:spacing w:val="-6"/>
        </w:rPr>
        <w:t xml:space="preserve"> </w:t>
      </w:r>
      <w:r>
        <w:t>would</w:t>
      </w:r>
      <w:r>
        <w:rPr>
          <w:spacing w:val="-6"/>
        </w:rPr>
        <w:t xml:space="preserve"> </w:t>
      </w:r>
      <w:r>
        <w:t>have</w:t>
      </w:r>
      <w:r>
        <w:rPr>
          <w:spacing w:val="-6"/>
        </w:rPr>
        <w:t xml:space="preserve"> </w:t>
      </w:r>
      <w:r>
        <w:t>been</w:t>
      </w:r>
      <w:r>
        <w:rPr>
          <w:spacing w:val="-6"/>
        </w:rPr>
        <w:t xml:space="preserve"> </w:t>
      </w:r>
      <w:r>
        <w:t>such</w:t>
      </w:r>
      <w:r>
        <w:rPr>
          <w:spacing w:val="-6"/>
        </w:rPr>
        <w:t xml:space="preserve"> </w:t>
      </w:r>
      <w:r>
        <w:t>as</w:t>
      </w:r>
      <w:r>
        <w:rPr>
          <w:spacing w:val="-6"/>
        </w:rPr>
        <w:t xml:space="preserve"> </w:t>
      </w:r>
      <w:r>
        <w:t>no</w:t>
      </w:r>
      <w:r>
        <w:rPr>
          <w:spacing w:val="-6"/>
        </w:rPr>
        <w:t xml:space="preserve"> </w:t>
      </w:r>
      <w:r>
        <w:t>man</w:t>
      </w:r>
      <w:r>
        <w:rPr>
          <w:spacing w:val="-52"/>
        </w:rPr>
        <w:t xml:space="preserve"> </w:t>
      </w:r>
      <w:r>
        <w:t>could have numbered. He then called his astrologers, and asked of them if he would be victorious; they answered,</w:t>
      </w:r>
      <w:r>
        <w:rPr>
          <w:spacing w:val="1"/>
        </w:rPr>
        <w:t xml:space="preserve"> </w:t>
      </w:r>
      <w:r>
        <w:t>that</w:t>
      </w:r>
      <w:r>
        <w:rPr>
          <w:spacing w:val="-6"/>
        </w:rPr>
        <w:t xml:space="preserve"> </w:t>
      </w:r>
      <w:r>
        <w:t>he</w:t>
      </w:r>
      <w:r>
        <w:rPr>
          <w:spacing w:val="-6"/>
        </w:rPr>
        <w:t xml:space="preserve"> </w:t>
      </w:r>
      <w:r>
        <w:t>would</w:t>
      </w:r>
      <w:r>
        <w:rPr>
          <w:spacing w:val="-6"/>
        </w:rPr>
        <w:t xml:space="preserve"> </w:t>
      </w:r>
      <w:r>
        <w:t>do</w:t>
      </w:r>
      <w:r>
        <w:rPr>
          <w:spacing w:val="-6"/>
        </w:rPr>
        <w:t xml:space="preserve"> </w:t>
      </w:r>
      <w:r>
        <w:t>to</w:t>
      </w:r>
      <w:r>
        <w:rPr>
          <w:spacing w:val="-6"/>
        </w:rPr>
        <w:t xml:space="preserve"> </w:t>
      </w:r>
      <w:r>
        <w:t>his</w:t>
      </w:r>
      <w:r>
        <w:rPr>
          <w:spacing w:val="-6"/>
        </w:rPr>
        <w:t xml:space="preserve"> </w:t>
      </w:r>
      <w:r>
        <w:t>enemies</w:t>
      </w:r>
      <w:r>
        <w:rPr>
          <w:spacing w:val="-5"/>
        </w:rPr>
        <w:t xml:space="preserve"> </w:t>
      </w:r>
      <w:r>
        <w:t>according</w:t>
      </w:r>
      <w:r>
        <w:rPr>
          <w:spacing w:val="-6"/>
        </w:rPr>
        <w:t xml:space="preserve"> </w:t>
      </w:r>
      <w:r>
        <w:t>to</w:t>
      </w:r>
      <w:r>
        <w:rPr>
          <w:spacing w:val="-6"/>
        </w:rPr>
        <w:t xml:space="preserve"> </w:t>
      </w:r>
      <w:r>
        <w:t>his</w:t>
      </w:r>
      <w:r>
        <w:rPr>
          <w:spacing w:val="-6"/>
        </w:rPr>
        <w:t xml:space="preserve"> </w:t>
      </w:r>
      <w:r>
        <w:t>pleasure.</w:t>
      </w:r>
    </w:p>
    <w:p w14:paraId="4AFAB5CE" w14:textId="77777777" w:rsidR="00FA16D1" w:rsidRDefault="00FA16D1" w:rsidP="00FA16D1">
      <w:pPr>
        <w:pStyle w:val="Body"/>
      </w:pPr>
    </w:p>
    <w:p w14:paraId="09A7E3E9" w14:textId="77777777" w:rsidR="000276C6" w:rsidRPr="00FA16D1" w:rsidRDefault="000276C6" w:rsidP="00FA16D1">
      <w:pPr>
        <w:pStyle w:val="Heading4"/>
      </w:pPr>
      <w:r w:rsidRPr="00FA16D1">
        <w:t>IV—Description of the Battle</w:t>
      </w:r>
    </w:p>
    <w:p w14:paraId="08DF0EE8" w14:textId="77777777" w:rsidR="000276C6" w:rsidRDefault="000276C6" w:rsidP="00FA16D1">
      <w:pPr>
        <w:pStyle w:val="Body"/>
      </w:pPr>
      <w:r>
        <w:t>The great khan having assembled these forces, took his departure, and in twenty days came to a vast plain,</w:t>
      </w:r>
      <w:r>
        <w:rPr>
          <w:spacing w:val="1"/>
        </w:rPr>
        <w:t xml:space="preserve"> </w:t>
      </w:r>
      <w:r>
        <w:t>where Nayan had assembled all his troops, amounting to 400,000 warriors. The khan took much care to scour the</w:t>
      </w:r>
      <w:r>
        <w:rPr>
          <w:spacing w:val="1"/>
        </w:rPr>
        <w:t xml:space="preserve"> </w:t>
      </w:r>
      <w:r>
        <w:t>paths,</w:t>
      </w:r>
      <w:r>
        <w:rPr>
          <w:spacing w:val="-6"/>
        </w:rPr>
        <w:t xml:space="preserve"> </w:t>
      </w:r>
      <w:r>
        <w:t>and</w:t>
      </w:r>
      <w:r>
        <w:rPr>
          <w:spacing w:val="-6"/>
        </w:rPr>
        <w:t xml:space="preserve"> </w:t>
      </w:r>
      <w:r>
        <w:t>intercept</w:t>
      </w:r>
      <w:r>
        <w:rPr>
          <w:spacing w:val="-6"/>
        </w:rPr>
        <w:t xml:space="preserve"> </w:t>
      </w:r>
      <w:r>
        <w:t>all</w:t>
      </w:r>
      <w:r>
        <w:rPr>
          <w:spacing w:val="-6"/>
        </w:rPr>
        <w:t xml:space="preserve"> </w:t>
      </w:r>
      <w:r>
        <w:t>who</w:t>
      </w:r>
      <w:r>
        <w:rPr>
          <w:spacing w:val="-6"/>
        </w:rPr>
        <w:t xml:space="preserve"> </w:t>
      </w:r>
      <w:r>
        <w:t>could</w:t>
      </w:r>
      <w:r>
        <w:rPr>
          <w:spacing w:val="-6"/>
        </w:rPr>
        <w:t xml:space="preserve"> </w:t>
      </w:r>
      <w:r>
        <w:t>have</w:t>
      </w:r>
      <w:r>
        <w:rPr>
          <w:spacing w:val="-6"/>
        </w:rPr>
        <w:t xml:space="preserve"> </w:t>
      </w:r>
      <w:r>
        <w:t>carried</w:t>
      </w:r>
      <w:r>
        <w:rPr>
          <w:spacing w:val="-6"/>
        </w:rPr>
        <w:t xml:space="preserve"> </w:t>
      </w:r>
      <w:r>
        <w:t>the</w:t>
      </w:r>
      <w:r>
        <w:rPr>
          <w:spacing w:val="-6"/>
        </w:rPr>
        <w:t xml:space="preserve"> </w:t>
      </w:r>
      <w:r>
        <w:t>intelligence;</w:t>
      </w:r>
      <w:r>
        <w:rPr>
          <w:spacing w:val="-6"/>
        </w:rPr>
        <w:t xml:space="preserve"> </w:t>
      </w:r>
      <w:r>
        <w:t>so</w:t>
      </w:r>
      <w:r>
        <w:rPr>
          <w:spacing w:val="-6"/>
        </w:rPr>
        <w:t xml:space="preserve"> </w:t>
      </w:r>
      <w:r>
        <w:t>that</w:t>
      </w:r>
      <w:r>
        <w:rPr>
          <w:spacing w:val="-5"/>
        </w:rPr>
        <w:t xml:space="preserve"> </w:t>
      </w:r>
      <w:r>
        <w:t>when</w:t>
      </w:r>
      <w:r>
        <w:rPr>
          <w:spacing w:val="-6"/>
        </w:rPr>
        <w:t xml:space="preserve"> </w:t>
      </w:r>
      <w:r>
        <w:t>he</w:t>
      </w:r>
      <w:r>
        <w:rPr>
          <w:spacing w:val="-6"/>
        </w:rPr>
        <w:t xml:space="preserve"> </w:t>
      </w:r>
      <w:r>
        <w:t>approached</w:t>
      </w:r>
      <w:r>
        <w:rPr>
          <w:spacing w:val="-6"/>
        </w:rPr>
        <w:t xml:space="preserve"> </w:t>
      </w:r>
      <w:r>
        <w:t>at</w:t>
      </w:r>
      <w:r>
        <w:rPr>
          <w:spacing w:val="-6"/>
        </w:rPr>
        <w:t xml:space="preserve"> </w:t>
      </w:r>
      <w:r>
        <w:t>dawn</w:t>
      </w:r>
      <w:r>
        <w:rPr>
          <w:spacing w:val="-6"/>
        </w:rPr>
        <w:t xml:space="preserve"> </w:t>
      </w:r>
      <w:r>
        <w:t>of</w:t>
      </w:r>
      <w:r>
        <w:rPr>
          <w:spacing w:val="-6"/>
        </w:rPr>
        <w:t xml:space="preserve"> </w:t>
      </w:r>
      <w:r>
        <w:t>day,</w:t>
      </w:r>
      <w:r>
        <w:rPr>
          <w:spacing w:val="-6"/>
        </w:rPr>
        <w:t xml:space="preserve"> </w:t>
      </w:r>
      <w:r>
        <w:t>the</w:t>
      </w:r>
      <w:r>
        <w:rPr>
          <w:spacing w:val="-6"/>
        </w:rPr>
        <w:t xml:space="preserve"> </w:t>
      </w:r>
      <w:r>
        <w:t>reb-</w:t>
      </w:r>
      <w:r>
        <w:rPr>
          <w:spacing w:val="-52"/>
        </w:rPr>
        <w:t xml:space="preserve"> </w:t>
      </w:r>
      <w:r>
        <w:t>el</w:t>
      </w:r>
      <w:r>
        <w:rPr>
          <w:spacing w:val="-11"/>
        </w:rPr>
        <w:t xml:space="preserve"> </w:t>
      </w:r>
      <w:r>
        <w:t>was</w:t>
      </w:r>
      <w:r>
        <w:rPr>
          <w:spacing w:val="-10"/>
        </w:rPr>
        <w:t xml:space="preserve"> </w:t>
      </w:r>
      <w:r>
        <w:t>lying</w:t>
      </w:r>
      <w:r>
        <w:rPr>
          <w:spacing w:val="-10"/>
        </w:rPr>
        <w:t xml:space="preserve"> </w:t>
      </w:r>
      <w:r>
        <w:t>asleep</w:t>
      </w:r>
      <w:r>
        <w:rPr>
          <w:spacing w:val="-10"/>
        </w:rPr>
        <w:t xml:space="preserve"> </w:t>
      </w:r>
      <w:r>
        <w:t>in</w:t>
      </w:r>
      <w:r>
        <w:rPr>
          <w:spacing w:val="-10"/>
        </w:rPr>
        <w:t xml:space="preserve"> </w:t>
      </w:r>
      <w:r>
        <w:t>bed</w:t>
      </w:r>
      <w:r>
        <w:rPr>
          <w:spacing w:val="-10"/>
        </w:rPr>
        <w:t xml:space="preserve"> </w:t>
      </w:r>
      <w:r>
        <w:t>with</w:t>
      </w:r>
      <w:r>
        <w:rPr>
          <w:spacing w:val="-10"/>
        </w:rPr>
        <w:t xml:space="preserve"> </w:t>
      </w:r>
      <w:r>
        <w:t>a</w:t>
      </w:r>
      <w:r>
        <w:rPr>
          <w:spacing w:val="-11"/>
        </w:rPr>
        <w:t xml:space="preserve"> </w:t>
      </w:r>
      <w:r>
        <w:t>favourite</w:t>
      </w:r>
      <w:r>
        <w:rPr>
          <w:spacing w:val="-10"/>
        </w:rPr>
        <w:t xml:space="preserve"> </w:t>
      </w:r>
      <w:r>
        <w:t>wife,</w:t>
      </w:r>
      <w:r>
        <w:rPr>
          <w:spacing w:val="-10"/>
        </w:rPr>
        <w:t xml:space="preserve"> </w:t>
      </w:r>
      <w:r>
        <w:t>not</w:t>
      </w:r>
      <w:r>
        <w:rPr>
          <w:spacing w:val="-10"/>
        </w:rPr>
        <w:t xml:space="preserve"> </w:t>
      </w:r>
      <w:r>
        <w:t>having</w:t>
      </w:r>
      <w:r>
        <w:rPr>
          <w:spacing w:val="-10"/>
        </w:rPr>
        <w:t xml:space="preserve"> </w:t>
      </w:r>
      <w:r>
        <w:t>the</w:t>
      </w:r>
      <w:r>
        <w:rPr>
          <w:spacing w:val="-10"/>
        </w:rPr>
        <w:t xml:space="preserve"> </w:t>
      </w:r>
      <w:r>
        <w:t>least</w:t>
      </w:r>
      <w:r>
        <w:rPr>
          <w:spacing w:val="-10"/>
        </w:rPr>
        <w:t xml:space="preserve"> </w:t>
      </w:r>
      <w:r>
        <w:t>dread</w:t>
      </w:r>
      <w:r>
        <w:rPr>
          <w:spacing w:val="-11"/>
        </w:rPr>
        <w:t xml:space="preserve"> </w:t>
      </w:r>
      <w:r>
        <w:t>of</w:t>
      </w:r>
      <w:r>
        <w:rPr>
          <w:spacing w:val="-10"/>
        </w:rPr>
        <w:t xml:space="preserve"> </w:t>
      </w:r>
      <w:r>
        <w:t>his</w:t>
      </w:r>
      <w:r>
        <w:rPr>
          <w:spacing w:val="-10"/>
        </w:rPr>
        <w:t xml:space="preserve"> </w:t>
      </w:r>
      <w:r>
        <w:t>arrival,</w:t>
      </w:r>
      <w:r>
        <w:rPr>
          <w:spacing w:val="-10"/>
        </w:rPr>
        <w:t xml:space="preserve"> </w:t>
      </w:r>
      <w:r>
        <w:t>and,</w:t>
      </w:r>
      <w:r>
        <w:rPr>
          <w:spacing w:val="-10"/>
        </w:rPr>
        <w:t xml:space="preserve"> </w:t>
      </w:r>
      <w:r>
        <w:t>consequently,</w:t>
      </w:r>
      <w:r>
        <w:rPr>
          <w:spacing w:val="-10"/>
        </w:rPr>
        <w:t xml:space="preserve"> </w:t>
      </w:r>
      <w:r>
        <w:t>no</w:t>
      </w:r>
      <w:r>
        <w:rPr>
          <w:spacing w:val="-11"/>
        </w:rPr>
        <w:t xml:space="preserve"> </w:t>
      </w:r>
      <w:r>
        <w:t>guard</w:t>
      </w:r>
      <w:r>
        <w:rPr>
          <w:spacing w:val="1"/>
        </w:rPr>
        <w:t xml:space="preserve"> </w:t>
      </w:r>
      <w:r>
        <w:t>on</w:t>
      </w:r>
      <w:r>
        <w:rPr>
          <w:spacing w:val="-9"/>
        </w:rPr>
        <w:t xml:space="preserve"> </w:t>
      </w:r>
      <w:r>
        <w:t>any</w:t>
      </w:r>
      <w:r>
        <w:rPr>
          <w:spacing w:val="-8"/>
        </w:rPr>
        <w:t xml:space="preserve"> </w:t>
      </w:r>
      <w:r>
        <w:t>side</w:t>
      </w:r>
      <w:r>
        <w:rPr>
          <w:spacing w:val="-9"/>
        </w:rPr>
        <w:t xml:space="preserve"> </w:t>
      </w:r>
      <w:r>
        <w:t>of</w:t>
      </w:r>
      <w:r>
        <w:rPr>
          <w:spacing w:val="-8"/>
        </w:rPr>
        <w:t xml:space="preserve"> </w:t>
      </w:r>
      <w:r>
        <w:t>the</w:t>
      </w:r>
      <w:r>
        <w:rPr>
          <w:spacing w:val="-9"/>
        </w:rPr>
        <w:t xml:space="preserve"> </w:t>
      </w:r>
      <w:r>
        <w:t>camp.</w:t>
      </w:r>
      <w:r>
        <w:rPr>
          <w:spacing w:val="-8"/>
        </w:rPr>
        <w:t xml:space="preserve"> </w:t>
      </w:r>
      <w:r>
        <w:t>Kublai</w:t>
      </w:r>
      <w:r>
        <w:rPr>
          <w:spacing w:val="-9"/>
        </w:rPr>
        <w:t xml:space="preserve"> </w:t>
      </w:r>
      <w:r>
        <w:t>then</w:t>
      </w:r>
      <w:r>
        <w:rPr>
          <w:spacing w:val="-8"/>
        </w:rPr>
        <w:t xml:space="preserve"> </w:t>
      </w:r>
      <w:r>
        <w:t>advanced,</w:t>
      </w:r>
      <w:r>
        <w:rPr>
          <w:spacing w:val="-9"/>
        </w:rPr>
        <w:t xml:space="preserve"> </w:t>
      </w:r>
      <w:r>
        <w:t>having</w:t>
      </w:r>
      <w:r>
        <w:rPr>
          <w:spacing w:val="-8"/>
        </w:rPr>
        <w:t xml:space="preserve"> </w:t>
      </w:r>
      <w:r>
        <w:t>a</w:t>
      </w:r>
      <w:r>
        <w:rPr>
          <w:spacing w:val="-9"/>
        </w:rPr>
        <w:t xml:space="preserve"> </w:t>
      </w:r>
      <w:r>
        <w:t>tower</w:t>
      </w:r>
      <w:r>
        <w:rPr>
          <w:spacing w:val="-8"/>
        </w:rPr>
        <w:t xml:space="preserve"> </w:t>
      </w:r>
      <w:r>
        <w:t>fixed</w:t>
      </w:r>
      <w:r>
        <w:rPr>
          <w:spacing w:val="-9"/>
        </w:rPr>
        <w:t xml:space="preserve"> </w:t>
      </w:r>
      <w:r>
        <w:t>upon</w:t>
      </w:r>
      <w:r>
        <w:rPr>
          <w:spacing w:val="-8"/>
        </w:rPr>
        <w:t xml:space="preserve"> </w:t>
      </w:r>
      <w:r>
        <w:t>four</w:t>
      </w:r>
      <w:r>
        <w:rPr>
          <w:spacing w:val="-9"/>
        </w:rPr>
        <w:t xml:space="preserve"> </w:t>
      </w:r>
      <w:r>
        <w:t>elephants,</w:t>
      </w:r>
      <w:r>
        <w:rPr>
          <w:spacing w:val="-8"/>
        </w:rPr>
        <w:t xml:space="preserve"> </w:t>
      </w:r>
      <w:r>
        <w:t>whereon</w:t>
      </w:r>
      <w:r>
        <w:rPr>
          <w:spacing w:val="-9"/>
        </w:rPr>
        <w:t xml:space="preserve"> </w:t>
      </w:r>
      <w:r>
        <w:t>were</w:t>
      </w:r>
      <w:r>
        <w:rPr>
          <w:spacing w:val="-8"/>
        </w:rPr>
        <w:t xml:space="preserve"> </w:t>
      </w:r>
      <w:r>
        <w:t>placed</w:t>
      </w:r>
      <w:r>
        <w:rPr>
          <w:spacing w:val="-9"/>
        </w:rPr>
        <w:t xml:space="preserve"> </w:t>
      </w:r>
      <w:r>
        <w:t>his</w:t>
      </w:r>
      <w:r>
        <w:rPr>
          <w:spacing w:val="1"/>
        </w:rPr>
        <w:t xml:space="preserve"> </w:t>
      </w:r>
      <w:r>
        <w:t>ensigns, so that he could be seen by the whole army. His men, divided into bands of twenty thousand, surrounded</w:t>
      </w:r>
      <w:r>
        <w:rPr>
          <w:spacing w:val="1"/>
        </w:rPr>
        <w:t xml:space="preserve"> </w:t>
      </w:r>
      <w:r>
        <w:t>in a moment the adverse force, each soldier having a footman on the crupper behind him, with a bow in his hand.</w:t>
      </w:r>
      <w:r>
        <w:rPr>
          <w:spacing w:val="1"/>
        </w:rPr>
        <w:t xml:space="preserve"> </w:t>
      </w:r>
      <w:r>
        <w:t>When</w:t>
      </w:r>
      <w:r>
        <w:rPr>
          <w:spacing w:val="-6"/>
        </w:rPr>
        <w:t xml:space="preserve"> </w:t>
      </w:r>
      <w:r>
        <w:t>Nayan</w:t>
      </w:r>
      <w:r>
        <w:rPr>
          <w:spacing w:val="-5"/>
        </w:rPr>
        <w:t xml:space="preserve"> </w:t>
      </w:r>
      <w:r>
        <w:t>and</w:t>
      </w:r>
      <w:r>
        <w:rPr>
          <w:spacing w:val="-5"/>
        </w:rPr>
        <w:t xml:space="preserve"> </w:t>
      </w:r>
      <w:r>
        <w:t>his</w:t>
      </w:r>
      <w:r>
        <w:rPr>
          <w:spacing w:val="-6"/>
        </w:rPr>
        <w:t xml:space="preserve"> </w:t>
      </w:r>
      <w:r>
        <w:t>men</w:t>
      </w:r>
      <w:r>
        <w:rPr>
          <w:spacing w:val="-5"/>
        </w:rPr>
        <w:t xml:space="preserve"> </w:t>
      </w:r>
      <w:r>
        <w:t>saw</w:t>
      </w:r>
      <w:r>
        <w:rPr>
          <w:spacing w:val="-5"/>
        </w:rPr>
        <w:t xml:space="preserve"> </w:t>
      </w:r>
      <w:r>
        <w:t>their</w:t>
      </w:r>
      <w:r>
        <w:rPr>
          <w:spacing w:val="-5"/>
        </w:rPr>
        <w:t xml:space="preserve"> </w:t>
      </w:r>
      <w:r>
        <w:t>camp</w:t>
      </w:r>
      <w:r>
        <w:rPr>
          <w:spacing w:val="-6"/>
        </w:rPr>
        <w:t xml:space="preserve"> </w:t>
      </w:r>
      <w:r>
        <w:t>thus</w:t>
      </w:r>
      <w:r>
        <w:rPr>
          <w:spacing w:val="-5"/>
        </w:rPr>
        <w:t xml:space="preserve"> </w:t>
      </w:r>
      <w:r>
        <w:t>encircled</w:t>
      </w:r>
      <w:r>
        <w:rPr>
          <w:spacing w:val="-5"/>
        </w:rPr>
        <w:t xml:space="preserve"> </w:t>
      </w:r>
      <w:r>
        <w:t>by</w:t>
      </w:r>
      <w:r>
        <w:rPr>
          <w:spacing w:val="-5"/>
        </w:rPr>
        <w:t xml:space="preserve"> </w:t>
      </w:r>
      <w:r>
        <w:t>the</w:t>
      </w:r>
      <w:r>
        <w:rPr>
          <w:spacing w:val="-6"/>
        </w:rPr>
        <w:t xml:space="preserve"> </w:t>
      </w:r>
      <w:r>
        <w:t>khan</w:t>
      </w:r>
      <w:r>
        <w:rPr>
          <w:spacing w:val="-5"/>
        </w:rPr>
        <w:t xml:space="preserve"> </w:t>
      </w:r>
      <w:r>
        <w:t>and</w:t>
      </w:r>
      <w:r>
        <w:rPr>
          <w:spacing w:val="-5"/>
        </w:rPr>
        <w:t xml:space="preserve"> </w:t>
      </w:r>
      <w:r>
        <w:t>his</w:t>
      </w:r>
      <w:r>
        <w:rPr>
          <w:spacing w:val="-6"/>
        </w:rPr>
        <w:t xml:space="preserve"> </w:t>
      </w:r>
      <w:r>
        <w:t>host,</w:t>
      </w:r>
      <w:r>
        <w:rPr>
          <w:spacing w:val="-5"/>
        </w:rPr>
        <w:t xml:space="preserve"> </w:t>
      </w:r>
      <w:r>
        <w:t>they</w:t>
      </w:r>
      <w:r>
        <w:rPr>
          <w:spacing w:val="-5"/>
        </w:rPr>
        <w:t xml:space="preserve"> </w:t>
      </w:r>
      <w:r>
        <w:t>were</w:t>
      </w:r>
      <w:r>
        <w:rPr>
          <w:spacing w:val="-5"/>
        </w:rPr>
        <w:t xml:space="preserve"> </w:t>
      </w:r>
      <w:r>
        <w:t>seized</w:t>
      </w:r>
      <w:r>
        <w:rPr>
          <w:spacing w:val="-6"/>
        </w:rPr>
        <w:t xml:space="preserve"> </w:t>
      </w:r>
      <w:r>
        <w:t>with</w:t>
      </w:r>
      <w:r>
        <w:rPr>
          <w:spacing w:val="-5"/>
        </w:rPr>
        <w:t xml:space="preserve"> </w:t>
      </w:r>
      <w:r>
        <w:t>amaze;</w:t>
      </w:r>
      <w:r>
        <w:rPr>
          <w:spacing w:val="-5"/>
        </w:rPr>
        <w:t xml:space="preserve"> </w:t>
      </w:r>
      <w:r>
        <w:t>yet</w:t>
      </w:r>
      <w:r>
        <w:rPr>
          <w:spacing w:val="1"/>
        </w:rPr>
        <w:t xml:space="preserve"> </w:t>
      </w:r>
      <w:r>
        <w:t>they</w:t>
      </w:r>
      <w:r>
        <w:rPr>
          <w:spacing w:val="-4"/>
        </w:rPr>
        <w:t xml:space="preserve"> </w:t>
      </w:r>
      <w:r>
        <w:t>ran</w:t>
      </w:r>
      <w:r>
        <w:rPr>
          <w:spacing w:val="-3"/>
        </w:rPr>
        <w:t xml:space="preserve"> </w:t>
      </w:r>
      <w:r>
        <w:t>to</w:t>
      </w:r>
      <w:r>
        <w:rPr>
          <w:spacing w:val="-3"/>
        </w:rPr>
        <w:t xml:space="preserve"> </w:t>
      </w:r>
      <w:r>
        <w:t>arms,</w:t>
      </w:r>
      <w:r>
        <w:rPr>
          <w:spacing w:val="-3"/>
        </w:rPr>
        <w:t xml:space="preserve"> </w:t>
      </w:r>
      <w:r>
        <w:t>formed</w:t>
      </w:r>
      <w:r>
        <w:rPr>
          <w:spacing w:val="-3"/>
        </w:rPr>
        <w:t xml:space="preserve"> </w:t>
      </w:r>
      <w:r>
        <w:t>themselves</w:t>
      </w:r>
      <w:r>
        <w:rPr>
          <w:spacing w:val="-4"/>
        </w:rPr>
        <w:t xml:space="preserve"> </w:t>
      </w:r>
      <w:r>
        <w:t>in</w:t>
      </w:r>
      <w:r>
        <w:rPr>
          <w:spacing w:val="-3"/>
        </w:rPr>
        <w:t xml:space="preserve"> </w:t>
      </w:r>
      <w:r>
        <w:t>order</w:t>
      </w:r>
      <w:r>
        <w:rPr>
          <w:spacing w:val="-3"/>
        </w:rPr>
        <w:t xml:space="preserve"> </w:t>
      </w:r>
      <w:r>
        <w:t>of</w:t>
      </w:r>
      <w:r>
        <w:rPr>
          <w:spacing w:val="-3"/>
        </w:rPr>
        <w:t xml:space="preserve"> </w:t>
      </w:r>
      <w:r>
        <w:t>battle,</w:t>
      </w:r>
      <w:r>
        <w:rPr>
          <w:spacing w:val="-3"/>
        </w:rPr>
        <w:t xml:space="preserve"> </w:t>
      </w:r>
      <w:r>
        <w:t>and</w:t>
      </w:r>
      <w:r>
        <w:rPr>
          <w:spacing w:val="-4"/>
        </w:rPr>
        <w:t xml:space="preserve"> </w:t>
      </w:r>
      <w:r>
        <w:t>were</w:t>
      </w:r>
      <w:r>
        <w:rPr>
          <w:spacing w:val="-3"/>
        </w:rPr>
        <w:t xml:space="preserve"> </w:t>
      </w:r>
      <w:r>
        <w:t>soon</w:t>
      </w:r>
      <w:r>
        <w:rPr>
          <w:spacing w:val="-3"/>
        </w:rPr>
        <w:t xml:space="preserve"> </w:t>
      </w:r>
      <w:r>
        <w:t>prepared</w:t>
      </w:r>
      <w:r>
        <w:rPr>
          <w:spacing w:val="-3"/>
        </w:rPr>
        <w:t xml:space="preserve"> </w:t>
      </w:r>
      <w:r>
        <w:t>to</w:t>
      </w:r>
      <w:r>
        <w:rPr>
          <w:spacing w:val="-3"/>
        </w:rPr>
        <w:t xml:space="preserve"> </w:t>
      </w:r>
      <w:r>
        <w:t>strike.</w:t>
      </w:r>
      <w:r>
        <w:rPr>
          <w:spacing w:val="-4"/>
        </w:rPr>
        <w:t xml:space="preserve"> </w:t>
      </w:r>
      <w:r>
        <w:t>Then</w:t>
      </w:r>
      <w:r>
        <w:rPr>
          <w:spacing w:val="-3"/>
        </w:rPr>
        <w:t xml:space="preserve"> </w:t>
      </w:r>
      <w:r>
        <w:t>began</w:t>
      </w:r>
      <w:r>
        <w:rPr>
          <w:spacing w:val="-3"/>
        </w:rPr>
        <w:t xml:space="preserve"> </w:t>
      </w:r>
      <w:r>
        <w:t>the</w:t>
      </w:r>
      <w:r>
        <w:rPr>
          <w:spacing w:val="-3"/>
        </w:rPr>
        <w:t xml:space="preserve"> </w:t>
      </w:r>
      <w:r>
        <w:t>beating</w:t>
      </w:r>
      <w:r>
        <w:rPr>
          <w:spacing w:val="-3"/>
        </w:rPr>
        <w:t xml:space="preserve"> </w:t>
      </w:r>
      <w:r>
        <w:t>on</w:t>
      </w:r>
      <w:r>
        <w:rPr>
          <w:spacing w:val="-52"/>
        </w:rPr>
        <w:t xml:space="preserve"> </w:t>
      </w:r>
      <w:r>
        <w:t xml:space="preserve">many instruments, and singing with loud voices; for it is the custom of the Tartars, that until the horn termed </w:t>
      </w:r>
      <w:r>
        <w:rPr>
          <w:i/>
        </w:rPr>
        <w:t>nac-</w:t>
      </w:r>
      <w:r>
        <w:rPr>
          <w:i/>
          <w:spacing w:val="1"/>
        </w:rPr>
        <w:t xml:space="preserve"> </w:t>
      </w:r>
      <w:r>
        <w:rPr>
          <w:i/>
        </w:rPr>
        <w:t xml:space="preserve">car </w:t>
      </w:r>
      <w:r>
        <w:t>is winded the troops do not engage. But when that grand trumpet of the great khan was sounded, all the other</w:t>
      </w:r>
      <w:r>
        <w:rPr>
          <w:spacing w:val="1"/>
        </w:rPr>
        <w:t xml:space="preserve"> </w:t>
      </w:r>
      <w:r>
        <w:t>performers began playing, and raising their voices very loud, making a noise that was truly most wonderful. Then</w:t>
      </w:r>
      <w:r>
        <w:rPr>
          <w:spacing w:val="1"/>
        </w:rPr>
        <w:t xml:space="preserve"> </w:t>
      </w:r>
      <w:r>
        <w:t>the two armies rushed against each other with sword, spear, and lance, while the footmen were prepared with bow</w:t>
      </w:r>
      <w:r>
        <w:rPr>
          <w:spacing w:val="1"/>
        </w:rPr>
        <w:t xml:space="preserve"> </w:t>
      </w:r>
      <w:r>
        <w:t>and</w:t>
      </w:r>
      <w:r>
        <w:rPr>
          <w:spacing w:val="-10"/>
        </w:rPr>
        <w:t xml:space="preserve"> </w:t>
      </w:r>
      <w:r>
        <w:t>quiver.</w:t>
      </w:r>
      <w:r>
        <w:rPr>
          <w:spacing w:val="-10"/>
        </w:rPr>
        <w:t xml:space="preserve"> </w:t>
      </w:r>
      <w:r>
        <w:t>The</w:t>
      </w:r>
      <w:r>
        <w:rPr>
          <w:spacing w:val="-9"/>
        </w:rPr>
        <w:t xml:space="preserve"> </w:t>
      </w:r>
      <w:r>
        <w:t>battle</w:t>
      </w:r>
      <w:r>
        <w:rPr>
          <w:spacing w:val="-10"/>
        </w:rPr>
        <w:t xml:space="preserve"> </w:t>
      </w:r>
      <w:r>
        <w:t>was</w:t>
      </w:r>
      <w:r>
        <w:rPr>
          <w:spacing w:val="-10"/>
        </w:rPr>
        <w:t xml:space="preserve"> </w:t>
      </w:r>
      <w:r>
        <w:t>fierce</w:t>
      </w:r>
      <w:r>
        <w:rPr>
          <w:spacing w:val="-9"/>
        </w:rPr>
        <w:t xml:space="preserve"> </w:t>
      </w:r>
      <w:r>
        <w:t>and</w:t>
      </w:r>
      <w:r>
        <w:rPr>
          <w:spacing w:val="-10"/>
        </w:rPr>
        <w:t xml:space="preserve"> </w:t>
      </w:r>
      <w:r>
        <w:t>cruel;</w:t>
      </w:r>
      <w:r>
        <w:rPr>
          <w:spacing w:val="-9"/>
        </w:rPr>
        <w:t xml:space="preserve"> </w:t>
      </w:r>
      <w:r>
        <w:t>the</w:t>
      </w:r>
      <w:r>
        <w:rPr>
          <w:spacing w:val="-10"/>
        </w:rPr>
        <w:t xml:space="preserve"> </w:t>
      </w:r>
      <w:r>
        <w:t>arrows</w:t>
      </w:r>
      <w:r>
        <w:rPr>
          <w:spacing w:val="-10"/>
        </w:rPr>
        <w:t xml:space="preserve"> </w:t>
      </w:r>
      <w:r>
        <w:t>filled</w:t>
      </w:r>
      <w:r>
        <w:rPr>
          <w:spacing w:val="-9"/>
        </w:rPr>
        <w:t xml:space="preserve"> </w:t>
      </w:r>
      <w:r>
        <w:t>the</w:t>
      </w:r>
      <w:r>
        <w:rPr>
          <w:spacing w:val="-10"/>
        </w:rPr>
        <w:t xml:space="preserve"> </w:t>
      </w:r>
      <w:r>
        <w:t>air</w:t>
      </w:r>
      <w:r>
        <w:rPr>
          <w:spacing w:val="-10"/>
        </w:rPr>
        <w:t xml:space="preserve"> </w:t>
      </w:r>
      <w:r>
        <w:t>like</w:t>
      </w:r>
      <w:r>
        <w:rPr>
          <w:spacing w:val="-9"/>
        </w:rPr>
        <w:t xml:space="preserve"> </w:t>
      </w:r>
      <w:r>
        <w:t>rain;</w:t>
      </w:r>
      <w:r>
        <w:rPr>
          <w:spacing w:val="-10"/>
        </w:rPr>
        <w:t xml:space="preserve"> </w:t>
      </w:r>
      <w:r>
        <w:t>horses</w:t>
      </w:r>
      <w:r>
        <w:rPr>
          <w:spacing w:val="-9"/>
        </w:rPr>
        <w:t xml:space="preserve"> </w:t>
      </w:r>
      <w:r>
        <w:t>and</w:t>
      </w:r>
      <w:r>
        <w:rPr>
          <w:spacing w:val="-10"/>
        </w:rPr>
        <w:t xml:space="preserve"> </w:t>
      </w:r>
      <w:r>
        <w:t>horsemen</w:t>
      </w:r>
      <w:r>
        <w:rPr>
          <w:spacing w:val="-10"/>
        </w:rPr>
        <w:t xml:space="preserve"> </w:t>
      </w:r>
      <w:r>
        <w:t>were</w:t>
      </w:r>
      <w:r>
        <w:rPr>
          <w:spacing w:val="-9"/>
        </w:rPr>
        <w:t xml:space="preserve"> </w:t>
      </w:r>
      <w:r>
        <w:t>seen</w:t>
      </w:r>
      <w:r>
        <w:rPr>
          <w:spacing w:val="-10"/>
        </w:rPr>
        <w:t xml:space="preserve"> </w:t>
      </w:r>
      <w:r>
        <w:t>falling</w:t>
      </w:r>
      <w:r>
        <w:rPr>
          <w:spacing w:val="1"/>
        </w:rPr>
        <w:t xml:space="preserve"> </w:t>
      </w:r>
      <w:r>
        <w:t>to the ground; and the tumult was such, that if Jove had thundered, he could not have been heard. Nayan was a</w:t>
      </w:r>
      <w:r>
        <w:rPr>
          <w:spacing w:val="1"/>
        </w:rPr>
        <w:t xml:space="preserve"> </w:t>
      </w:r>
      <w:r>
        <w:t xml:space="preserve">baptized Christian, and therefore had the cross upon his standard. Never, in our day, was </w:t>
      </w:r>
      <w:r>
        <w:lastRenderedPageBreak/>
        <w:t>there so hard and terrible</w:t>
      </w:r>
      <w:r>
        <w:rPr>
          <w:spacing w:val="1"/>
        </w:rPr>
        <w:t xml:space="preserve"> </w:t>
      </w:r>
      <w:r>
        <w:t>a combat, nor so many assembled on one field, especially of horsemen; and the number who fell on both sides was</w:t>
      </w:r>
      <w:r>
        <w:rPr>
          <w:spacing w:val="-52"/>
        </w:rPr>
        <w:t xml:space="preserve"> </w:t>
      </w:r>
      <w:r>
        <w:t>fearful to behold. The battle continued from nine in the morning till mid day; but the great khan at last remained</w:t>
      </w:r>
      <w:r>
        <w:rPr>
          <w:spacing w:val="1"/>
        </w:rPr>
        <w:t xml:space="preserve"> </w:t>
      </w:r>
      <w:r>
        <w:t>master of the field. When Nayan and his men saw that they could hold out no longer, they betook themselves to</w:t>
      </w:r>
      <w:r>
        <w:rPr>
          <w:spacing w:val="1"/>
        </w:rPr>
        <w:t xml:space="preserve"> </w:t>
      </w:r>
      <w:r>
        <w:t>flight;</w:t>
      </w:r>
      <w:r>
        <w:rPr>
          <w:spacing w:val="-6"/>
        </w:rPr>
        <w:t xml:space="preserve"> </w:t>
      </w:r>
      <w:r>
        <w:t>but</w:t>
      </w:r>
      <w:r>
        <w:rPr>
          <w:spacing w:val="-6"/>
        </w:rPr>
        <w:t xml:space="preserve"> </w:t>
      </w:r>
      <w:r>
        <w:t>it</w:t>
      </w:r>
      <w:r>
        <w:rPr>
          <w:spacing w:val="-6"/>
        </w:rPr>
        <w:t xml:space="preserve"> </w:t>
      </w:r>
      <w:r>
        <w:t>availed</w:t>
      </w:r>
      <w:r>
        <w:rPr>
          <w:spacing w:val="-5"/>
        </w:rPr>
        <w:t xml:space="preserve"> </w:t>
      </w:r>
      <w:r>
        <w:t>them</w:t>
      </w:r>
      <w:r>
        <w:rPr>
          <w:spacing w:val="-6"/>
        </w:rPr>
        <w:t xml:space="preserve"> </w:t>
      </w:r>
      <w:r>
        <w:t>nothing;</w:t>
      </w:r>
      <w:r>
        <w:rPr>
          <w:spacing w:val="-6"/>
        </w:rPr>
        <w:t xml:space="preserve"> </w:t>
      </w:r>
      <w:r>
        <w:t>he</w:t>
      </w:r>
      <w:r>
        <w:rPr>
          <w:spacing w:val="-5"/>
        </w:rPr>
        <w:t xml:space="preserve"> </w:t>
      </w:r>
      <w:r>
        <w:t>was</w:t>
      </w:r>
      <w:r>
        <w:rPr>
          <w:spacing w:val="-6"/>
        </w:rPr>
        <w:t xml:space="preserve"> </w:t>
      </w:r>
      <w:r>
        <w:t>taken,</w:t>
      </w:r>
      <w:r>
        <w:rPr>
          <w:spacing w:val="-6"/>
        </w:rPr>
        <w:t xml:space="preserve"> </w:t>
      </w:r>
      <w:r>
        <w:t>and</w:t>
      </w:r>
      <w:r>
        <w:rPr>
          <w:spacing w:val="-5"/>
        </w:rPr>
        <w:t xml:space="preserve"> </w:t>
      </w:r>
      <w:r>
        <w:t>all</w:t>
      </w:r>
      <w:r>
        <w:rPr>
          <w:spacing w:val="-6"/>
        </w:rPr>
        <w:t xml:space="preserve"> </w:t>
      </w:r>
      <w:r>
        <w:t>his</w:t>
      </w:r>
      <w:r>
        <w:rPr>
          <w:spacing w:val="-6"/>
        </w:rPr>
        <w:t xml:space="preserve"> </w:t>
      </w:r>
      <w:r>
        <w:t>troops</w:t>
      </w:r>
      <w:r>
        <w:rPr>
          <w:spacing w:val="-5"/>
        </w:rPr>
        <w:t xml:space="preserve"> </w:t>
      </w:r>
      <w:r>
        <w:t>surrendered.</w:t>
      </w:r>
    </w:p>
    <w:p w14:paraId="15D7DC87" w14:textId="77777777" w:rsidR="000276C6" w:rsidRDefault="000276C6" w:rsidP="000276C6">
      <w:pPr>
        <w:pStyle w:val="BodyText"/>
      </w:pPr>
    </w:p>
    <w:p w14:paraId="1533F220" w14:textId="77777777" w:rsidR="000276C6" w:rsidRPr="00FA16D1" w:rsidRDefault="000276C6" w:rsidP="00FA16D1">
      <w:pPr>
        <w:pStyle w:val="Heading4"/>
      </w:pPr>
      <w:r w:rsidRPr="00FA16D1">
        <w:t>V—The Death of Nayan</w:t>
      </w:r>
    </w:p>
    <w:p w14:paraId="04DC6941" w14:textId="77777777" w:rsidR="000276C6" w:rsidRDefault="000276C6" w:rsidP="00FA16D1">
      <w:pPr>
        <w:pStyle w:val="Body"/>
      </w:pPr>
      <w:r>
        <w:t>When</w:t>
      </w:r>
      <w:r>
        <w:rPr>
          <w:spacing w:val="1"/>
        </w:rPr>
        <w:t xml:space="preserve"> </w:t>
      </w:r>
      <w:r>
        <w:t>that</w:t>
      </w:r>
      <w:r>
        <w:rPr>
          <w:spacing w:val="1"/>
        </w:rPr>
        <w:t xml:space="preserve"> </w:t>
      </w:r>
      <w:r>
        <w:t>great</w:t>
      </w:r>
      <w:r>
        <w:rPr>
          <w:spacing w:val="1"/>
        </w:rPr>
        <w:t xml:space="preserve"> </w:t>
      </w:r>
      <w:r>
        <w:t>monarch</w:t>
      </w:r>
      <w:r>
        <w:rPr>
          <w:spacing w:val="1"/>
        </w:rPr>
        <w:t xml:space="preserve"> </w:t>
      </w:r>
      <w:r>
        <w:t>heard</w:t>
      </w:r>
      <w:r>
        <w:rPr>
          <w:spacing w:val="1"/>
        </w:rPr>
        <w:t xml:space="preserve"> </w:t>
      </w:r>
      <w:r>
        <w:t>that</w:t>
      </w:r>
      <w:r>
        <w:rPr>
          <w:spacing w:val="1"/>
        </w:rPr>
        <w:t xml:space="preserve"> </w:t>
      </w:r>
      <w:r>
        <w:t>Nayan</w:t>
      </w:r>
      <w:r>
        <w:rPr>
          <w:spacing w:val="1"/>
        </w:rPr>
        <w:t xml:space="preserve"> </w:t>
      </w:r>
      <w:r>
        <w:t>was</w:t>
      </w:r>
      <w:r>
        <w:rPr>
          <w:spacing w:val="2"/>
        </w:rPr>
        <w:t xml:space="preserve"> </w:t>
      </w:r>
      <w:r>
        <w:t>taken,</w:t>
      </w:r>
      <w:r>
        <w:rPr>
          <w:spacing w:val="1"/>
        </w:rPr>
        <w:t xml:space="preserve"> </w:t>
      </w:r>
      <w:r>
        <w:t>he</w:t>
      </w:r>
      <w:r>
        <w:rPr>
          <w:spacing w:val="1"/>
        </w:rPr>
        <w:t xml:space="preserve"> </w:t>
      </w:r>
      <w:r>
        <w:t>ordered</w:t>
      </w:r>
      <w:r>
        <w:rPr>
          <w:spacing w:val="1"/>
        </w:rPr>
        <w:t xml:space="preserve"> </w:t>
      </w:r>
      <w:r>
        <w:t>him</w:t>
      </w:r>
      <w:r>
        <w:rPr>
          <w:spacing w:val="1"/>
        </w:rPr>
        <w:t xml:space="preserve"> </w:t>
      </w:r>
      <w:r>
        <w:t>to</w:t>
      </w:r>
      <w:r>
        <w:rPr>
          <w:spacing w:val="1"/>
        </w:rPr>
        <w:t xml:space="preserve"> </w:t>
      </w:r>
      <w:r>
        <w:t>be</w:t>
      </w:r>
      <w:r>
        <w:rPr>
          <w:spacing w:val="1"/>
        </w:rPr>
        <w:t xml:space="preserve"> </w:t>
      </w:r>
      <w:r>
        <w:t>put</w:t>
      </w:r>
      <w:r>
        <w:rPr>
          <w:spacing w:val="2"/>
        </w:rPr>
        <w:t xml:space="preserve"> </w:t>
      </w:r>
      <w:r>
        <w:t>to</w:t>
      </w:r>
      <w:r>
        <w:rPr>
          <w:spacing w:val="1"/>
        </w:rPr>
        <w:t xml:space="preserve"> </w:t>
      </w:r>
      <w:r>
        <w:t>death</w:t>
      </w:r>
      <w:r>
        <w:rPr>
          <w:spacing w:val="1"/>
        </w:rPr>
        <w:t xml:space="preserve"> </w:t>
      </w:r>
      <w:r>
        <w:t>in</w:t>
      </w:r>
      <w:r>
        <w:rPr>
          <w:spacing w:val="1"/>
        </w:rPr>
        <w:t xml:space="preserve"> </w:t>
      </w:r>
      <w:r>
        <w:t>the</w:t>
      </w:r>
      <w:r>
        <w:rPr>
          <w:spacing w:val="1"/>
        </w:rPr>
        <w:t xml:space="preserve"> </w:t>
      </w:r>
      <w:r>
        <w:t>manner</w:t>
      </w:r>
      <w:r>
        <w:rPr>
          <w:spacing w:val="1"/>
        </w:rPr>
        <w:t xml:space="preserve"> </w:t>
      </w:r>
      <w:r>
        <w:t>I</w:t>
      </w:r>
      <w:r>
        <w:rPr>
          <w:spacing w:val="1"/>
        </w:rPr>
        <w:t xml:space="preserve"> </w:t>
      </w:r>
      <w:r>
        <w:t>am</w:t>
      </w:r>
      <w:r>
        <w:rPr>
          <w:spacing w:val="1"/>
        </w:rPr>
        <w:t xml:space="preserve"> </w:t>
      </w:r>
      <w:r>
        <w:t>now to tell you. He was wrapped in a carpet, and violently tossed to and fro till he died. This mode was adopted,</w:t>
      </w:r>
      <w:r>
        <w:rPr>
          <w:spacing w:val="1"/>
        </w:rPr>
        <w:t xml:space="preserve"> </w:t>
      </w:r>
      <w:r>
        <w:t>that, being of imperial lineage, his blood might not be shed on the ground, nor his cries ascend into the air. When</w:t>
      </w:r>
      <w:r>
        <w:rPr>
          <w:spacing w:val="1"/>
        </w:rPr>
        <w:t xml:space="preserve"> </w:t>
      </w:r>
      <w:r>
        <w:t>that</w:t>
      </w:r>
      <w:r>
        <w:rPr>
          <w:spacing w:val="-8"/>
        </w:rPr>
        <w:t xml:space="preserve"> </w:t>
      </w:r>
      <w:r>
        <w:t>battle</w:t>
      </w:r>
      <w:r>
        <w:rPr>
          <w:spacing w:val="-8"/>
        </w:rPr>
        <w:t xml:space="preserve"> </w:t>
      </w:r>
      <w:r>
        <w:t>was</w:t>
      </w:r>
      <w:r>
        <w:rPr>
          <w:spacing w:val="-8"/>
        </w:rPr>
        <w:t xml:space="preserve"> </w:t>
      </w:r>
      <w:r>
        <w:t>gained,</w:t>
      </w:r>
      <w:r>
        <w:rPr>
          <w:spacing w:val="-7"/>
        </w:rPr>
        <w:t xml:space="preserve"> </w:t>
      </w:r>
      <w:r>
        <w:t>four</w:t>
      </w:r>
      <w:r>
        <w:rPr>
          <w:spacing w:val="-8"/>
        </w:rPr>
        <w:t xml:space="preserve"> </w:t>
      </w:r>
      <w:r>
        <w:t>of</w:t>
      </w:r>
      <w:r>
        <w:rPr>
          <w:spacing w:val="-8"/>
        </w:rPr>
        <w:t xml:space="preserve"> </w:t>
      </w:r>
      <w:r>
        <w:t>his</w:t>
      </w:r>
      <w:r>
        <w:rPr>
          <w:spacing w:val="-8"/>
        </w:rPr>
        <w:t xml:space="preserve"> </w:t>
      </w:r>
      <w:r>
        <w:t>provinces</w:t>
      </w:r>
      <w:r>
        <w:rPr>
          <w:spacing w:val="-7"/>
        </w:rPr>
        <w:t xml:space="preserve"> </w:t>
      </w:r>
      <w:r>
        <w:t>paid</w:t>
      </w:r>
      <w:r>
        <w:rPr>
          <w:spacing w:val="-8"/>
        </w:rPr>
        <w:t xml:space="preserve"> </w:t>
      </w:r>
      <w:r>
        <w:t>tribute</w:t>
      </w:r>
      <w:r>
        <w:rPr>
          <w:spacing w:val="-8"/>
        </w:rPr>
        <w:t xml:space="preserve"> </w:t>
      </w:r>
      <w:r>
        <w:t>and</w:t>
      </w:r>
      <w:r>
        <w:rPr>
          <w:spacing w:val="-8"/>
        </w:rPr>
        <w:t xml:space="preserve"> </w:t>
      </w:r>
      <w:r>
        <w:t>homage</w:t>
      </w:r>
      <w:r>
        <w:rPr>
          <w:spacing w:val="-7"/>
        </w:rPr>
        <w:t xml:space="preserve"> </w:t>
      </w:r>
      <w:r>
        <w:t>to</w:t>
      </w:r>
      <w:r>
        <w:rPr>
          <w:spacing w:val="-8"/>
        </w:rPr>
        <w:t xml:space="preserve"> </w:t>
      </w:r>
      <w:r>
        <w:t>the</w:t>
      </w:r>
      <w:r>
        <w:rPr>
          <w:spacing w:val="-8"/>
        </w:rPr>
        <w:t xml:space="preserve"> </w:t>
      </w:r>
      <w:r>
        <w:t>great</w:t>
      </w:r>
      <w:r>
        <w:rPr>
          <w:spacing w:val="-8"/>
        </w:rPr>
        <w:t xml:space="preserve"> </w:t>
      </w:r>
      <w:r>
        <w:t>khan.</w:t>
      </w:r>
      <w:r>
        <w:rPr>
          <w:spacing w:val="-7"/>
        </w:rPr>
        <w:t xml:space="preserve"> </w:t>
      </w:r>
      <w:r>
        <w:t>These</w:t>
      </w:r>
      <w:r>
        <w:rPr>
          <w:spacing w:val="-8"/>
        </w:rPr>
        <w:t xml:space="preserve"> </w:t>
      </w:r>
      <w:r>
        <w:t>were</w:t>
      </w:r>
      <w:r>
        <w:rPr>
          <w:spacing w:val="-8"/>
        </w:rPr>
        <w:t xml:space="preserve"> </w:t>
      </w:r>
      <w:r>
        <w:t>Cicorcia,</w:t>
      </w:r>
      <w:r>
        <w:rPr>
          <w:spacing w:val="-8"/>
        </w:rPr>
        <w:t xml:space="preserve"> </w:t>
      </w:r>
      <w:r>
        <w:t>Cauli,</w:t>
      </w:r>
      <w:r>
        <w:rPr>
          <w:spacing w:val="-52"/>
        </w:rPr>
        <w:t xml:space="preserve"> </w:t>
      </w:r>
      <w:r>
        <w:t>Bastol,</w:t>
      </w:r>
      <w:r>
        <w:rPr>
          <w:spacing w:val="-7"/>
        </w:rPr>
        <w:t xml:space="preserve"> </w:t>
      </w:r>
      <w:r>
        <w:t>and</w:t>
      </w:r>
      <w:r>
        <w:rPr>
          <w:spacing w:val="-6"/>
        </w:rPr>
        <w:t xml:space="preserve"> </w:t>
      </w:r>
      <w:r>
        <w:t>Suchintin.</w:t>
      </w:r>
    </w:p>
    <w:p w14:paraId="16BE9BDD" w14:textId="77777777" w:rsidR="000276C6" w:rsidRDefault="000276C6" w:rsidP="000276C6">
      <w:pPr>
        <w:pStyle w:val="BodyText"/>
        <w:spacing w:before="3"/>
        <w:rPr>
          <w:sz w:val="12"/>
        </w:rPr>
      </w:pPr>
    </w:p>
    <w:p w14:paraId="296E1812" w14:textId="77777777" w:rsidR="000276C6" w:rsidRPr="00FA16D1" w:rsidRDefault="000276C6" w:rsidP="00FA16D1">
      <w:pPr>
        <w:pStyle w:val="Heading4"/>
      </w:pPr>
      <w:r w:rsidRPr="00FA16D1">
        <w:t>VI—Kublai silences the Mockery of the Jews and Saracens</w:t>
      </w:r>
    </w:p>
    <w:p w14:paraId="7F9E3983" w14:textId="0F1D7C60" w:rsidR="000276C6" w:rsidRDefault="000276C6" w:rsidP="00FA16D1">
      <w:pPr>
        <w:pStyle w:val="Body"/>
      </w:pPr>
      <w:r>
        <w:t>When the monarch had achieved this triumph, the Saracens, Pagans, Jews, and other generations of men who</w:t>
      </w:r>
      <w:r>
        <w:rPr>
          <w:spacing w:val="-52"/>
        </w:rPr>
        <w:t xml:space="preserve"> </w:t>
      </w:r>
      <w:r>
        <w:t>believe not in God, expressed wonder at the cross which the vanquished leader had carried on his standard, and</w:t>
      </w:r>
      <w:r>
        <w:rPr>
          <w:spacing w:val="1"/>
        </w:rPr>
        <w:t xml:space="preserve"> </w:t>
      </w:r>
      <w:r>
        <w:t>said in derision of the Christians,—“see how the cross of your God has aided Nayan and his people.” They made</w:t>
      </w:r>
      <w:r>
        <w:rPr>
          <w:spacing w:val="1"/>
        </w:rPr>
        <w:t xml:space="preserve"> </w:t>
      </w:r>
      <w:r>
        <w:t>such a noise on this subject, that it came to the ears of the prince, who was much displeased, and sending for the</w:t>
      </w:r>
      <w:r>
        <w:rPr>
          <w:spacing w:val="1"/>
        </w:rPr>
        <w:t xml:space="preserve"> </w:t>
      </w:r>
      <w:r>
        <w:t>Christians,</w:t>
      </w:r>
      <w:r>
        <w:rPr>
          <w:spacing w:val="-8"/>
        </w:rPr>
        <w:t xml:space="preserve"> </w:t>
      </w:r>
      <w:r>
        <w:t>said</w:t>
      </w:r>
      <w:r>
        <w:rPr>
          <w:spacing w:val="-7"/>
        </w:rPr>
        <w:t xml:space="preserve"> </w:t>
      </w:r>
      <w:r>
        <w:t>to</w:t>
      </w:r>
      <w:r>
        <w:rPr>
          <w:spacing w:val="-7"/>
        </w:rPr>
        <w:t xml:space="preserve"> </w:t>
      </w:r>
      <w:r>
        <w:t>them,—“if</w:t>
      </w:r>
      <w:r>
        <w:rPr>
          <w:spacing w:val="-7"/>
        </w:rPr>
        <w:t xml:space="preserve"> </w:t>
      </w:r>
      <w:r>
        <w:t>your</w:t>
      </w:r>
      <w:r>
        <w:rPr>
          <w:spacing w:val="-8"/>
        </w:rPr>
        <w:t xml:space="preserve"> </w:t>
      </w:r>
      <w:r>
        <w:t>God</w:t>
      </w:r>
      <w:r>
        <w:rPr>
          <w:spacing w:val="-7"/>
        </w:rPr>
        <w:t xml:space="preserve"> </w:t>
      </w:r>
      <w:r>
        <w:t>did</w:t>
      </w:r>
      <w:r>
        <w:rPr>
          <w:spacing w:val="-7"/>
        </w:rPr>
        <w:t xml:space="preserve"> </w:t>
      </w:r>
      <w:r>
        <w:t>not</w:t>
      </w:r>
      <w:r>
        <w:rPr>
          <w:spacing w:val="-7"/>
        </w:rPr>
        <w:t xml:space="preserve"> </w:t>
      </w:r>
      <w:r>
        <w:t>assist</w:t>
      </w:r>
      <w:r>
        <w:rPr>
          <w:spacing w:val="-7"/>
        </w:rPr>
        <w:t xml:space="preserve"> </w:t>
      </w:r>
      <w:r>
        <w:t>Nayan,</w:t>
      </w:r>
      <w:r>
        <w:rPr>
          <w:spacing w:val="-8"/>
        </w:rPr>
        <w:t xml:space="preserve"> </w:t>
      </w:r>
      <w:r>
        <w:t>he</w:t>
      </w:r>
      <w:r>
        <w:rPr>
          <w:spacing w:val="-7"/>
        </w:rPr>
        <w:t xml:space="preserve"> </w:t>
      </w:r>
      <w:r>
        <w:t>acted</w:t>
      </w:r>
      <w:r>
        <w:rPr>
          <w:spacing w:val="-7"/>
        </w:rPr>
        <w:t xml:space="preserve"> </w:t>
      </w:r>
      <w:r>
        <w:t>with</w:t>
      </w:r>
      <w:r>
        <w:rPr>
          <w:spacing w:val="-7"/>
        </w:rPr>
        <w:t xml:space="preserve"> </w:t>
      </w:r>
      <w:r>
        <w:t>great</w:t>
      </w:r>
      <w:r>
        <w:rPr>
          <w:spacing w:val="-8"/>
        </w:rPr>
        <w:t xml:space="preserve"> </w:t>
      </w:r>
      <w:r>
        <w:t>justice,</w:t>
      </w:r>
      <w:r>
        <w:rPr>
          <w:spacing w:val="-7"/>
        </w:rPr>
        <w:t xml:space="preserve"> </w:t>
      </w:r>
      <w:r>
        <w:t>because</w:t>
      </w:r>
      <w:r>
        <w:rPr>
          <w:spacing w:val="-7"/>
        </w:rPr>
        <w:t xml:space="preserve"> </w:t>
      </w:r>
      <w:r>
        <w:t>he</w:t>
      </w:r>
      <w:r>
        <w:rPr>
          <w:spacing w:val="-7"/>
        </w:rPr>
        <w:t xml:space="preserve"> </w:t>
      </w:r>
      <w:r>
        <w:t>is</w:t>
      </w:r>
      <w:r>
        <w:rPr>
          <w:spacing w:val="-7"/>
        </w:rPr>
        <w:t xml:space="preserve"> </w:t>
      </w:r>
      <w:r>
        <w:t>a</w:t>
      </w:r>
      <w:r>
        <w:rPr>
          <w:spacing w:val="-8"/>
        </w:rPr>
        <w:t xml:space="preserve"> </w:t>
      </w:r>
      <w:r>
        <w:t>good</w:t>
      </w:r>
      <w:r>
        <w:rPr>
          <w:spacing w:val="-7"/>
        </w:rPr>
        <w:t xml:space="preserve"> </w:t>
      </w:r>
      <w:r>
        <w:t>and</w:t>
      </w:r>
      <w:r>
        <w:rPr>
          <w:spacing w:val="1"/>
        </w:rPr>
        <w:t xml:space="preserve"> </w:t>
      </w:r>
      <w:r>
        <w:t>righteous God. Nayan was a traitor and rebel against his lord, and there fore God did well in not assisting him.”</w:t>
      </w:r>
      <w:r>
        <w:rPr>
          <w:spacing w:val="1"/>
        </w:rPr>
        <w:t xml:space="preserve"> </w:t>
      </w:r>
      <w:r>
        <w:t>Then the Christians replied,—“O, great sire! thou hast spoken the truth, for the cross will aid nothing unjust, and</w:t>
      </w:r>
      <w:r>
        <w:rPr>
          <w:spacing w:val="1"/>
        </w:rPr>
        <w:t xml:space="preserve"> </w:t>
      </w:r>
      <w:r>
        <w:t>he met only what he well deserved.” Having gained this victory, the great khan returned to his capital, Kambalu,</w:t>
      </w:r>
      <w:r>
        <w:rPr>
          <w:spacing w:val="1"/>
        </w:rPr>
        <w:t xml:space="preserve"> </w:t>
      </w:r>
      <w:r>
        <w:t>with</w:t>
      </w:r>
      <w:r>
        <w:rPr>
          <w:spacing w:val="-7"/>
        </w:rPr>
        <w:t xml:space="preserve"> </w:t>
      </w:r>
      <w:r>
        <w:t>much</w:t>
      </w:r>
      <w:r>
        <w:rPr>
          <w:spacing w:val="-6"/>
        </w:rPr>
        <w:t xml:space="preserve"> </w:t>
      </w:r>
      <w:r>
        <w:t>festival</w:t>
      </w:r>
      <w:r>
        <w:rPr>
          <w:spacing w:val="-6"/>
        </w:rPr>
        <w:t xml:space="preserve"> </w:t>
      </w:r>
      <w:r>
        <w:t>and</w:t>
      </w:r>
      <w:r>
        <w:rPr>
          <w:spacing w:val="-7"/>
        </w:rPr>
        <w:t xml:space="preserve"> </w:t>
      </w:r>
      <w:r>
        <w:t>rejoicing.</w:t>
      </w:r>
      <w:r>
        <w:rPr>
          <w:spacing w:val="-6"/>
        </w:rPr>
        <w:t xml:space="preserve"> </w:t>
      </w:r>
      <w:r>
        <w:t>When</w:t>
      </w:r>
      <w:r>
        <w:rPr>
          <w:spacing w:val="-6"/>
        </w:rPr>
        <w:t xml:space="preserve"> </w:t>
      </w:r>
      <w:r>
        <w:t>the</w:t>
      </w:r>
      <w:r>
        <w:rPr>
          <w:spacing w:val="-7"/>
        </w:rPr>
        <w:t xml:space="preserve"> </w:t>
      </w:r>
      <w:r>
        <w:t>other</w:t>
      </w:r>
      <w:r>
        <w:rPr>
          <w:spacing w:val="-6"/>
        </w:rPr>
        <w:t xml:space="preserve"> </w:t>
      </w:r>
      <w:r>
        <w:t>king,</w:t>
      </w:r>
      <w:r>
        <w:rPr>
          <w:spacing w:val="-6"/>
        </w:rPr>
        <w:t xml:space="preserve"> </w:t>
      </w:r>
      <w:r>
        <w:t>named</w:t>
      </w:r>
      <w:r>
        <w:rPr>
          <w:spacing w:val="-6"/>
        </w:rPr>
        <w:t xml:space="preserve"> </w:t>
      </w:r>
      <w:r>
        <w:t>Kaidu,</w:t>
      </w:r>
      <w:r>
        <w:rPr>
          <w:spacing w:val="-7"/>
        </w:rPr>
        <w:t xml:space="preserve"> </w:t>
      </w:r>
      <w:r>
        <w:t>heard</w:t>
      </w:r>
      <w:r>
        <w:rPr>
          <w:spacing w:val="-6"/>
        </w:rPr>
        <w:t xml:space="preserve"> </w:t>
      </w:r>
      <w:r>
        <w:t>how</w:t>
      </w:r>
      <w:r>
        <w:rPr>
          <w:spacing w:val="-6"/>
        </w:rPr>
        <w:t xml:space="preserve"> </w:t>
      </w:r>
      <w:r>
        <w:t>his</w:t>
      </w:r>
      <w:r>
        <w:rPr>
          <w:spacing w:val="-7"/>
        </w:rPr>
        <w:t xml:space="preserve"> </w:t>
      </w:r>
      <w:r>
        <w:t>ally</w:t>
      </w:r>
      <w:r>
        <w:rPr>
          <w:spacing w:val="-6"/>
        </w:rPr>
        <w:t xml:space="preserve"> </w:t>
      </w:r>
      <w:r>
        <w:t>had</w:t>
      </w:r>
      <w:r>
        <w:rPr>
          <w:spacing w:val="-6"/>
        </w:rPr>
        <w:t xml:space="preserve"> </w:t>
      </w:r>
      <w:r>
        <w:t>been</w:t>
      </w:r>
      <w:r>
        <w:rPr>
          <w:spacing w:val="-7"/>
        </w:rPr>
        <w:t xml:space="preserve"> </w:t>
      </w:r>
      <w:r>
        <w:t>worsted,</w:t>
      </w:r>
      <w:r>
        <w:rPr>
          <w:spacing w:val="-6"/>
        </w:rPr>
        <w:t xml:space="preserve"> </w:t>
      </w:r>
      <w:r>
        <w:t>he</w:t>
      </w:r>
      <w:r>
        <w:rPr>
          <w:spacing w:val="-6"/>
        </w:rPr>
        <w:t xml:space="preserve"> </w:t>
      </w:r>
      <w:r>
        <w:t>was</w:t>
      </w:r>
      <w:r>
        <w:rPr>
          <w:spacing w:val="-52"/>
        </w:rPr>
        <w:t xml:space="preserve"> </w:t>
      </w:r>
      <w:r>
        <w:t>struck with fear, and did not attempt to lead his army against the monarch. Now you have seen how that prince</w:t>
      </w:r>
      <w:r>
        <w:rPr>
          <w:spacing w:val="1"/>
        </w:rPr>
        <w:t xml:space="preserve"> </w:t>
      </w:r>
      <w:r>
        <w:t>went to battle, and for what cause, while on all other occasions he sent his son and his barons; but this war was of</w:t>
      </w:r>
      <w:r>
        <w:rPr>
          <w:spacing w:val="-52"/>
        </w:rPr>
        <w:t xml:space="preserve"> </w:t>
      </w:r>
      <w:r>
        <w:t>such</w:t>
      </w:r>
      <w:r>
        <w:rPr>
          <w:spacing w:val="-6"/>
        </w:rPr>
        <w:t xml:space="preserve"> </w:t>
      </w:r>
      <w:r>
        <w:t>magnitude</w:t>
      </w:r>
      <w:r>
        <w:rPr>
          <w:spacing w:val="-6"/>
        </w:rPr>
        <w:t xml:space="preserve"> </w:t>
      </w:r>
      <w:r>
        <w:t>that</w:t>
      </w:r>
      <w:r>
        <w:rPr>
          <w:spacing w:val="-5"/>
        </w:rPr>
        <w:t xml:space="preserve"> </w:t>
      </w:r>
      <w:r>
        <w:t>it</w:t>
      </w:r>
      <w:r>
        <w:rPr>
          <w:spacing w:val="-6"/>
        </w:rPr>
        <w:t xml:space="preserve"> </w:t>
      </w:r>
      <w:r>
        <w:t>seemed</w:t>
      </w:r>
      <w:r>
        <w:rPr>
          <w:spacing w:val="-6"/>
        </w:rPr>
        <w:t xml:space="preserve"> </w:t>
      </w:r>
      <w:r>
        <w:t>to</w:t>
      </w:r>
      <w:r>
        <w:rPr>
          <w:spacing w:val="-5"/>
        </w:rPr>
        <w:t xml:space="preserve"> </w:t>
      </w:r>
      <w:r>
        <w:t>deserve</w:t>
      </w:r>
      <w:r>
        <w:rPr>
          <w:spacing w:val="-6"/>
        </w:rPr>
        <w:t xml:space="preserve"> </w:t>
      </w:r>
      <w:r>
        <w:t>his</w:t>
      </w:r>
      <w:r>
        <w:rPr>
          <w:spacing w:val="-6"/>
        </w:rPr>
        <w:t xml:space="preserve"> </w:t>
      </w:r>
      <w:r>
        <w:t>own</w:t>
      </w:r>
      <w:r>
        <w:rPr>
          <w:spacing w:val="-5"/>
        </w:rPr>
        <w:t xml:space="preserve"> </w:t>
      </w:r>
      <w:r>
        <w:t>immediate</w:t>
      </w:r>
      <w:r>
        <w:rPr>
          <w:spacing w:val="-6"/>
        </w:rPr>
        <w:t xml:space="preserve"> </w:t>
      </w:r>
      <w:r>
        <w:t>presence.</w:t>
      </w:r>
    </w:p>
    <w:p w14:paraId="79392EDC" w14:textId="77777777" w:rsidR="00FA16D1" w:rsidRDefault="00FA16D1" w:rsidP="00FA16D1">
      <w:pPr>
        <w:pStyle w:val="Body"/>
      </w:pPr>
    </w:p>
    <w:p w14:paraId="741141A9" w14:textId="77777777" w:rsidR="000276C6" w:rsidRPr="00FA16D1" w:rsidRDefault="000276C6" w:rsidP="00FA16D1">
      <w:pPr>
        <w:pStyle w:val="Heading4"/>
      </w:pPr>
      <w:r w:rsidRPr="00FA16D1">
        <w:t>VII—His Opinions as to the Christian Religion</w:t>
      </w:r>
    </w:p>
    <w:p w14:paraId="036CCC0B" w14:textId="05220B5C" w:rsidR="000276C6" w:rsidRPr="00FA16D1" w:rsidRDefault="000276C6" w:rsidP="00FA16D1">
      <w:pPr>
        <w:pStyle w:val="Body"/>
      </w:pPr>
      <w:r w:rsidRPr="00FA16D1">
        <w:t xml:space="preserve">The grand khan, having obtained this splendid victory, returned with great pomp and triumph to his capital of Kambalu. He arrived there in November, and remained till after March, in which month our festival of Easter oc- curred. Aware that this was one of our most solemn periods, he commanded all the Christians to attend him, bring- ing with them their book </w:t>
      </w:r>
      <w:r w:rsidRPr="00FA16D1">
        <w:lastRenderedPageBreak/>
        <w:t>containing the four gospels. He caused it, in a very respectful manner, to be repeatedly per- fumed with incense, ordering all his nobles present to do the same. Such was the custom upon each of the two great festivals of Easter and Christmas; and he followed the same course as that pursued by the Saracens, Jews, and idola- ters. Being asked the reason of this conduct, he replied,—“there are four great prophets revered and worshipped by different classes of mankind. The Christians hold Christ as their divinity; the Saracens, Mohammed; the Jews, Moses; and the idolaters, Sogomombar Khan, their most distinguished idol. I honour and respect all the four, and seek aid from them, as any one of them may really be supreme in heaven.” Yet, from the behaviour of his majesty towards the Christians, he evidently believed their faith the best and truest; observing, that it enjoined nothing on its professors that was not full of virtue and holiness. He would not indeed allow the cross to be borne before them in processions, because, as he said, on it so exalted a person had been nailed and put to death. Some may ask, why if thus partial to the true faith, he did not openly embrace it? He stated his reason to Nicolo and Maffio Polo, when, on his sending them ambassadors to the Pope, they ventured to address to him a few words on the subject. “Why,” said he,” should</w:t>
      </w:r>
      <w:r w:rsidR="00FA16D1">
        <w:t xml:space="preserve"> </w:t>
      </w:r>
      <w:r w:rsidRPr="00FA16D1">
        <w:t xml:space="preserve">I become a Christian? You must yourselves see that the professors of that faith now in this country are ignorant and weak, unable to do anything extraordinary, while the idolaters have power to do whatever they please. While I am seated at table, the cups, filled with wine or other beverage, come to me from the middle of the hall spontaneously, without being touched by any human hand. They are able to control bad weather, and force it to retire to any quarter of the heavens; they can perform other wonderful things of the same nature. You have witnessed their idols exercis- ing the faculty of speech, and predicting whatever events are inquired into. Should I become a convert and profess Christianity, the nobles of my court, and others disinclined to the faith, will ask what adequate motives have induced me to be baptized. What wonders, what miracles, they will say, have its ministers performed? But the idolaters de- clare, that their exhibitions are made through their own holiness and the might of their idols. To this I shall be unable to make any answer, and be considered as labouring under a grievous mistake, while the heathen teachers, by the profound art which they display, may easily accomplish my death. Return, however, to your pontiff, and present to him my request, that he would send a hundred persons learned in your law, who, when confronted with the others, will be able to control them, and while proving themselves endowed with similar skill, shall render their antagonists unable in their presence to carry on these practices. On witnessing this, I will interdict the exercise of their religion, and suffer myself to be baptized. This example will be followed by all my nobility, and by my subjects in general; so that the Christians in these regions will become more numerous than those inhabiting your own country.” From this language it evidently appears </w:t>
      </w:r>
      <w:r w:rsidRPr="00FA16D1">
        <w:lastRenderedPageBreak/>
        <w:t>that had the pope sent out persons duly qualified to preach the gospel, the great khan would have embraced that faith, for which he certainly entertained a strong predilection.</w:t>
      </w:r>
    </w:p>
    <w:p w14:paraId="5F67D6F8" w14:textId="77777777" w:rsidR="000276C6" w:rsidRDefault="000276C6" w:rsidP="000276C6">
      <w:pPr>
        <w:pStyle w:val="BodyText"/>
      </w:pPr>
    </w:p>
    <w:p w14:paraId="2DAEC0A9" w14:textId="77777777" w:rsidR="000276C6" w:rsidRPr="00FA16D1" w:rsidRDefault="000276C6" w:rsidP="00FA16D1">
      <w:pPr>
        <w:pStyle w:val="Heading4"/>
      </w:pPr>
      <w:r w:rsidRPr="00FA16D1">
        <w:t>VIII—Rewards bestowed on his Soldiers</w:t>
      </w:r>
    </w:p>
    <w:p w14:paraId="42DC3C63" w14:textId="7DA8CFE6" w:rsidR="000276C6" w:rsidRDefault="000276C6" w:rsidP="00FA16D1">
      <w:pPr>
        <w:pStyle w:val="Body"/>
      </w:pPr>
      <w:r>
        <w:t>Now let us tell of the officers and barons of the great khan, and how he rewarded those who fought with him</w:t>
      </w:r>
      <w:r>
        <w:rPr>
          <w:spacing w:val="1"/>
        </w:rPr>
        <w:t xml:space="preserve"> </w:t>
      </w:r>
      <w:r>
        <w:t>in the battle against Nayan. To those who commanded 100 men, he gave the command of 1,000, and to those of</w:t>
      </w:r>
      <w:r>
        <w:rPr>
          <w:spacing w:val="1"/>
        </w:rPr>
        <w:t xml:space="preserve"> </w:t>
      </w:r>
      <w:r>
        <w:t>1,000</w:t>
      </w:r>
      <w:r>
        <w:rPr>
          <w:spacing w:val="-11"/>
        </w:rPr>
        <w:t xml:space="preserve"> </w:t>
      </w:r>
      <w:r>
        <w:t>that</w:t>
      </w:r>
      <w:r>
        <w:rPr>
          <w:spacing w:val="-11"/>
        </w:rPr>
        <w:t xml:space="preserve"> </w:t>
      </w:r>
      <w:r>
        <w:t>of</w:t>
      </w:r>
      <w:r>
        <w:rPr>
          <w:spacing w:val="-10"/>
        </w:rPr>
        <w:t xml:space="preserve"> </w:t>
      </w:r>
      <w:r>
        <w:t>10,000;</w:t>
      </w:r>
      <w:r>
        <w:rPr>
          <w:spacing w:val="-11"/>
        </w:rPr>
        <w:t xml:space="preserve"> </w:t>
      </w:r>
      <w:r>
        <w:t>and</w:t>
      </w:r>
      <w:r>
        <w:rPr>
          <w:spacing w:val="-11"/>
        </w:rPr>
        <w:t xml:space="preserve"> </w:t>
      </w:r>
      <w:r>
        <w:t>he</w:t>
      </w:r>
      <w:r>
        <w:rPr>
          <w:spacing w:val="-10"/>
        </w:rPr>
        <w:t xml:space="preserve"> </w:t>
      </w:r>
      <w:r>
        <w:t>bestowed,</w:t>
      </w:r>
      <w:r>
        <w:rPr>
          <w:spacing w:val="-11"/>
        </w:rPr>
        <w:t xml:space="preserve"> </w:t>
      </w:r>
      <w:r>
        <w:t>according</w:t>
      </w:r>
      <w:r>
        <w:rPr>
          <w:spacing w:val="-10"/>
        </w:rPr>
        <w:t xml:space="preserve"> </w:t>
      </w:r>
      <w:r>
        <w:t>to</w:t>
      </w:r>
      <w:r>
        <w:rPr>
          <w:spacing w:val="-11"/>
        </w:rPr>
        <w:t xml:space="preserve"> </w:t>
      </w:r>
      <w:r>
        <w:t>their</w:t>
      </w:r>
      <w:r>
        <w:rPr>
          <w:spacing w:val="-11"/>
        </w:rPr>
        <w:t xml:space="preserve"> </w:t>
      </w:r>
      <w:r>
        <w:t>rank,</w:t>
      </w:r>
      <w:r>
        <w:rPr>
          <w:spacing w:val="-10"/>
        </w:rPr>
        <w:t xml:space="preserve"> </w:t>
      </w:r>
      <w:r>
        <w:t>tablets</w:t>
      </w:r>
      <w:r>
        <w:rPr>
          <w:spacing w:val="-11"/>
        </w:rPr>
        <w:t xml:space="preserve"> </w:t>
      </w:r>
      <w:r>
        <w:t>of</w:t>
      </w:r>
      <w:r>
        <w:rPr>
          <w:spacing w:val="-11"/>
        </w:rPr>
        <w:t xml:space="preserve"> </w:t>
      </w:r>
      <w:r>
        <w:t>gold</w:t>
      </w:r>
      <w:r>
        <w:rPr>
          <w:spacing w:val="-10"/>
        </w:rPr>
        <w:t xml:space="preserve"> </w:t>
      </w:r>
      <w:r>
        <w:t>or</w:t>
      </w:r>
      <w:r>
        <w:rPr>
          <w:spacing w:val="-11"/>
        </w:rPr>
        <w:t xml:space="preserve"> </w:t>
      </w:r>
      <w:r>
        <w:t>of</w:t>
      </w:r>
      <w:r>
        <w:rPr>
          <w:spacing w:val="-10"/>
        </w:rPr>
        <w:t xml:space="preserve"> </w:t>
      </w:r>
      <w:r>
        <w:t>silver,</w:t>
      </w:r>
      <w:r>
        <w:rPr>
          <w:spacing w:val="-11"/>
        </w:rPr>
        <w:t xml:space="preserve"> </w:t>
      </w:r>
      <w:r>
        <w:t>on</w:t>
      </w:r>
      <w:r>
        <w:rPr>
          <w:spacing w:val="-11"/>
        </w:rPr>
        <w:t xml:space="preserve"> </w:t>
      </w:r>
      <w:r>
        <w:t>all</w:t>
      </w:r>
      <w:r>
        <w:rPr>
          <w:spacing w:val="-10"/>
        </w:rPr>
        <w:t xml:space="preserve"> </w:t>
      </w:r>
      <w:r>
        <w:t>of</w:t>
      </w:r>
      <w:r>
        <w:rPr>
          <w:spacing w:val="-11"/>
        </w:rPr>
        <w:t xml:space="preserve"> </w:t>
      </w:r>
      <w:r>
        <w:t>which</w:t>
      </w:r>
      <w:r>
        <w:rPr>
          <w:spacing w:val="-11"/>
        </w:rPr>
        <w:t xml:space="preserve"> </w:t>
      </w:r>
      <w:r>
        <w:t>was</w:t>
      </w:r>
      <w:r>
        <w:rPr>
          <w:spacing w:val="-10"/>
        </w:rPr>
        <w:t xml:space="preserve"> </w:t>
      </w:r>
      <w:r>
        <w:t>writ-</w:t>
      </w:r>
      <w:r>
        <w:rPr>
          <w:spacing w:val="1"/>
        </w:rPr>
        <w:t xml:space="preserve"> </w:t>
      </w:r>
      <w:r>
        <w:t>ten,—“By</w:t>
      </w:r>
      <w:r>
        <w:rPr>
          <w:spacing w:val="-8"/>
        </w:rPr>
        <w:t xml:space="preserve"> </w:t>
      </w:r>
      <w:r>
        <w:t>the</w:t>
      </w:r>
      <w:r>
        <w:rPr>
          <w:spacing w:val="-8"/>
        </w:rPr>
        <w:t xml:space="preserve"> </w:t>
      </w:r>
      <w:r>
        <w:t>might</w:t>
      </w:r>
      <w:r>
        <w:rPr>
          <w:spacing w:val="-8"/>
        </w:rPr>
        <w:t xml:space="preserve"> </w:t>
      </w:r>
      <w:r>
        <w:t>of</w:t>
      </w:r>
      <w:r>
        <w:rPr>
          <w:spacing w:val="-8"/>
        </w:rPr>
        <w:t xml:space="preserve"> </w:t>
      </w:r>
      <w:r>
        <w:t>the</w:t>
      </w:r>
      <w:r>
        <w:rPr>
          <w:spacing w:val="-8"/>
        </w:rPr>
        <w:t xml:space="preserve"> </w:t>
      </w:r>
      <w:r>
        <w:t>great</w:t>
      </w:r>
      <w:r>
        <w:rPr>
          <w:spacing w:val="-7"/>
        </w:rPr>
        <w:t xml:space="preserve"> </w:t>
      </w:r>
      <w:r>
        <w:t>God,</w:t>
      </w:r>
      <w:r>
        <w:rPr>
          <w:spacing w:val="-8"/>
        </w:rPr>
        <w:t xml:space="preserve"> </w:t>
      </w:r>
      <w:r>
        <w:t>and</w:t>
      </w:r>
      <w:r>
        <w:rPr>
          <w:spacing w:val="-8"/>
        </w:rPr>
        <w:t xml:space="preserve"> </w:t>
      </w:r>
      <w:r>
        <w:t>by</w:t>
      </w:r>
      <w:r>
        <w:rPr>
          <w:spacing w:val="-8"/>
        </w:rPr>
        <w:t xml:space="preserve"> </w:t>
      </w:r>
      <w:r>
        <w:t>the</w:t>
      </w:r>
      <w:r>
        <w:rPr>
          <w:spacing w:val="-8"/>
        </w:rPr>
        <w:t xml:space="preserve"> </w:t>
      </w:r>
      <w:r>
        <w:t>favour</w:t>
      </w:r>
      <w:r>
        <w:rPr>
          <w:spacing w:val="-7"/>
        </w:rPr>
        <w:t xml:space="preserve"> </w:t>
      </w:r>
      <w:r>
        <w:t>which</w:t>
      </w:r>
      <w:r>
        <w:rPr>
          <w:spacing w:val="-8"/>
        </w:rPr>
        <w:t xml:space="preserve"> </w:t>
      </w:r>
      <w:r>
        <w:t>he</w:t>
      </w:r>
      <w:r>
        <w:rPr>
          <w:spacing w:val="-8"/>
        </w:rPr>
        <w:t xml:space="preserve"> </w:t>
      </w:r>
      <w:r>
        <w:t>gave</w:t>
      </w:r>
      <w:r>
        <w:rPr>
          <w:spacing w:val="-8"/>
        </w:rPr>
        <w:t xml:space="preserve"> </w:t>
      </w:r>
      <w:r>
        <w:t>to</w:t>
      </w:r>
      <w:r>
        <w:rPr>
          <w:spacing w:val="-8"/>
        </w:rPr>
        <w:t xml:space="preserve"> </w:t>
      </w:r>
      <w:r>
        <w:t>our</w:t>
      </w:r>
      <w:r>
        <w:rPr>
          <w:spacing w:val="-7"/>
        </w:rPr>
        <w:t xml:space="preserve"> </w:t>
      </w:r>
      <w:r>
        <w:t>emperor:</w:t>
      </w:r>
      <w:r>
        <w:rPr>
          <w:spacing w:val="-8"/>
        </w:rPr>
        <w:t xml:space="preserve"> </w:t>
      </w:r>
      <w:r>
        <w:t>may</w:t>
      </w:r>
      <w:r>
        <w:rPr>
          <w:spacing w:val="-8"/>
        </w:rPr>
        <w:t xml:space="preserve"> </w:t>
      </w:r>
      <w:r>
        <w:t>that</w:t>
      </w:r>
      <w:r>
        <w:rPr>
          <w:spacing w:val="-8"/>
        </w:rPr>
        <w:t xml:space="preserve"> </w:t>
      </w:r>
      <w:r>
        <w:t>prince</w:t>
      </w:r>
      <w:r>
        <w:rPr>
          <w:spacing w:val="-8"/>
        </w:rPr>
        <w:t xml:space="preserve"> </w:t>
      </w:r>
      <w:r>
        <w:t>be</w:t>
      </w:r>
      <w:r>
        <w:rPr>
          <w:spacing w:val="-7"/>
        </w:rPr>
        <w:t xml:space="preserve"> </w:t>
      </w:r>
      <w:r>
        <w:t>blessed,</w:t>
      </w:r>
      <w:r>
        <w:rPr>
          <w:spacing w:val="-52"/>
        </w:rPr>
        <w:t xml:space="preserve"> </w:t>
      </w:r>
      <w:r>
        <w:t>and may all those who do not obey him die and be destroyed.” Those who hold these documents enjoy certain</w:t>
      </w:r>
      <w:r>
        <w:rPr>
          <w:spacing w:val="1"/>
        </w:rPr>
        <w:t xml:space="preserve"> </w:t>
      </w:r>
      <w:r>
        <w:t>privileges,</w:t>
      </w:r>
      <w:r>
        <w:rPr>
          <w:spacing w:val="-7"/>
        </w:rPr>
        <w:t xml:space="preserve"> </w:t>
      </w:r>
      <w:r>
        <w:t>with</w:t>
      </w:r>
      <w:r>
        <w:rPr>
          <w:spacing w:val="-6"/>
        </w:rPr>
        <w:t xml:space="preserve"> </w:t>
      </w:r>
      <w:r>
        <w:t>written</w:t>
      </w:r>
      <w:r>
        <w:rPr>
          <w:spacing w:val="-7"/>
        </w:rPr>
        <w:t xml:space="preserve"> </w:t>
      </w:r>
      <w:r>
        <w:t>instructions</w:t>
      </w:r>
      <w:r>
        <w:rPr>
          <w:spacing w:val="-6"/>
        </w:rPr>
        <w:t xml:space="preserve"> </w:t>
      </w:r>
      <w:r>
        <w:t>how</w:t>
      </w:r>
      <w:r>
        <w:rPr>
          <w:spacing w:val="-6"/>
        </w:rPr>
        <w:t xml:space="preserve"> </w:t>
      </w:r>
      <w:r>
        <w:t>they</w:t>
      </w:r>
      <w:r>
        <w:rPr>
          <w:spacing w:val="-7"/>
        </w:rPr>
        <w:t xml:space="preserve"> </w:t>
      </w:r>
      <w:r>
        <w:t>are</w:t>
      </w:r>
      <w:r>
        <w:rPr>
          <w:spacing w:val="-6"/>
        </w:rPr>
        <w:t xml:space="preserve"> </w:t>
      </w:r>
      <w:r>
        <w:t>to</w:t>
      </w:r>
      <w:r>
        <w:rPr>
          <w:spacing w:val="-7"/>
        </w:rPr>
        <w:t xml:space="preserve"> </w:t>
      </w:r>
      <w:r>
        <w:t>exercise</w:t>
      </w:r>
      <w:r>
        <w:rPr>
          <w:spacing w:val="-6"/>
        </w:rPr>
        <w:t xml:space="preserve"> </w:t>
      </w:r>
      <w:r>
        <w:t>their</w:t>
      </w:r>
      <w:r>
        <w:rPr>
          <w:spacing w:val="-6"/>
        </w:rPr>
        <w:t xml:space="preserve"> </w:t>
      </w:r>
      <w:r>
        <w:t>authority.</w:t>
      </w:r>
      <w:r>
        <w:rPr>
          <w:spacing w:val="-7"/>
        </w:rPr>
        <w:t xml:space="preserve"> </w:t>
      </w:r>
      <w:r>
        <w:t>He</w:t>
      </w:r>
      <w:r>
        <w:rPr>
          <w:spacing w:val="-6"/>
        </w:rPr>
        <w:t xml:space="preserve"> </w:t>
      </w:r>
      <w:r>
        <w:t>who</w:t>
      </w:r>
      <w:r>
        <w:rPr>
          <w:spacing w:val="-7"/>
        </w:rPr>
        <w:t xml:space="preserve"> </w:t>
      </w:r>
      <w:r>
        <w:t>commands</w:t>
      </w:r>
      <w:r>
        <w:rPr>
          <w:spacing w:val="-6"/>
        </w:rPr>
        <w:t xml:space="preserve"> </w:t>
      </w:r>
      <w:r>
        <w:t>100,000</w:t>
      </w:r>
      <w:r>
        <w:rPr>
          <w:spacing w:val="-6"/>
        </w:rPr>
        <w:t xml:space="preserve"> </w:t>
      </w:r>
      <w:r>
        <w:t>men</w:t>
      </w:r>
      <w:r>
        <w:rPr>
          <w:spacing w:val="-7"/>
        </w:rPr>
        <w:t xml:space="preserve"> </w:t>
      </w:r>
      <w:r>
        <w:t>receives</w:t>
      </w:r>
      <w:r>
        <w:rPr>
          <w:spacing w:val="-6"/>
        </w:rPr>
        <w:t xml:space="preserve"> </w:t>
      </w:r>
      <w:r>
        <w:t>a</w:t>
      </w:r>
      <w:r>
        <w:rPr>
          <w:spacing w:val="-5"/>
        </w:rPr>
        <w:t xml:space="preserve"> </w:t>
      </w:r>
      <w:r>
        <w:t>golden</w:t>
      </w:r>
      <w:r>
        <w:rPr>
          <w:spacing w:val="-5"/>
        </w:rPr>
        <w:t xml:space="preserve"> </w:t>
      </w:r>
      <w:r>
        <w:t>one,</w:t>
      </w:r>
      <w:r>
        <w:rPr>
          <w:spacing w:val="-5"/>
        </w:rPr>
        <w:t xml:space="preserve"> </w:t>
      </w:r>
      <w:r>
        <w:t>weighing</w:t>
      </w:r>
      <w:r>
        <w:rPr>
          <w:spacing w:val="-5"/>
        </w:rPr>
        <w:t xml:space="preserve"> </w:t>
      </w:r>
      <w:r>
        <w:t>300</w:t>
      </w:r>
      <w:r>
        <w:rPr>
          <w:spacing w:val="-6"/>
        </w:rPr>
        <w:t xml:space="preserve"> </w:t>
      </w:r>
      <w:r>
        <w:t>saggi,</w:t>
      </w:r>
      <w:r>
        <w:rPr>
          <w:spacing w:val="-5"/>
        </w:rPr>
        <w:t xml:space="preserve"> </w:t>
      </w:r>
      <w:r>
        <w:t>under</w:t>
      </w:r>
      <w:r>
        <w:rPr>
          <w:spacing w:val="-5"/>
        </w:rPr>
        <w:t xml:space="preserve"> </w:t>
      </w:r>
      <w:r>
        <w:t>which</w:t>
      </w:r>
      <w:r>
        <w:rPr>
          <w:spacing w:val="-5"/>
        </w:rPr>
        <w:t xml:space="preserve"> </w:t>
      </w:r>
      <w:r>
        <w:t>is</w:t>
      </w:r>
      <w:r>
        <w:rPr>
          <w:spacing w:val="-5"/>
        </w:rPr>
        <w:t xml:space="preserve"> </w:t>
      </w:r>
      <w:r>
        <w:t>sculptured</w:t>
      </w:r>
      <w:r>
        <w:rPr>
          <w:spacing w:val="-6"/>
        </w:rPr>
        <w:t xml:space="preserve"> </w:t>
      </w:r>
      <w:r>
        <w:t>a</w:t>
      </w:r>
      <w:r>
        <w:rPr>
          <w:spacing w:val="-5"/>
        </w:rPr>
        <w:t xml:space="preserve"> </w:t>
      </w:r>
      <w:r>
        <w:t>lion</w:t>
      </w:r>
      <w:r>
        <w:rPr>
          <w:spacing w:val="-5"/>
        </w:rPr>
        <w:t xml:space="preserve"> </w:t>
      </w:r>
      <w:r>
        <w:t>on</w:t>
      </w:r>
      <w:r>
        <w:rPr>
          <w:spacing w:val="-5"/>
        </w:rPr>
        <w:t xml:space="preserve"> </w:t>
      </w:r>
      <w:r>
        <w:t>one</w:t>
      </w:r>
      <w:r>
        <w:rPr>
          <w:spacing w:val="-5"/>
        </w:rPr>
        <w:t xml:space="preserve"> </w:t>
      </w:r>
      <w:r>
        <w:t>side,</w:t>
      </w:r>
      <w:r>
        <w:rPr>
          <w:spacing w:val="-6"/>
        </w:rPr>
        <w:t xml:space="preserve"> </w:t>
      </w:r>
      <w:r>
        <w:t>and</w:t>
      </w:r>
      <w:r>
        <w:rPr>
          <w:spacing w:val="-5"/>
        </w:rPr>
        <w:t xml:space="preserve"> </w:t>
      </w:r>
      <w:r>
        <w:t>on</w:t>
      </w:r>
      <w:r>
        <w:rPr>
          <w:spacing w:val="-5"/>
        </w:rPr>
        <w:t xml:space="preserve"> </w:t>
      </w:r>
      <w:r>
        <w:t>the</w:t>
      </w:r>
      <w:r>
        <w:rPr>
          <w:spacing w:val="-5"/>
        </w:rPr>
        <w:t xml:space="preserve"> </w:t>
      </w:r>
      <w:r>
        <w:t>other</w:t>
      </w:r>
      <w:r>
        <w:rPr>
          <w:spacing w:val="-5"/>
        </w:rPr>
        <w:t xml:space="preserve"> </w:t>
      </w:r>
      <w:r>
        <w:t>the</w:t>
      </w:r>
      <w:r>
        <w:rPr>
          <w:spacing w:val="-6"/>
        </w:rPr>
        <w:t xml:space="preserve"> </w:t>
      </w:r>
      <w:r>
        <w:t>sun</w:t>
      </w:r>
      <w:r>
        <w:rPr>
          <w:spacing w:val="-5"/>
        </w:rPr>
        <w:t xml:space="preserve"> </w:t>
      </w:r>
      <w:r>
        <w:t>and</w:t>
      </w:r>
      <w:r>
        <w:rPr>
          <w:spacing w:val="-52"/>
        </w:rPr>
        <w:t xml:space="preserve"> </w:t>
      </w:r>
      <w:r>
        <w:t>moon. Those who bear these noble tablets have instructions, that whenever they ride they should bear above their</w:t>
      </w:r>
      <w:r>
        <w:rPr>
          <w:spacing w:val="1"/>
        </w:rPr>
        <w:t xml:space="preserve"> </w:t>
      </w:r>
      <w:r>
        <w:t>head</w:t>
      </w:r>
      <w:r>
        <w:rPr>
          <w:spacing w:val="-9"/>
        </w:rPr>
        <w:t xml:space="preserve"> </w:t>
      </w:r>
      <w:r>
        <w:t>an</w:t>
      </w:r>
      <w:r>
        <w:rPr>
          <w:spacing w:val="-9"/>
        </w:rPr>
        <w:t xml:space="preserve"> </w:t>
      </w:r>
      <w:r>
        <w:t>umbrella</w:t>
      </w:r>
      <w:r>
        <w:rPr>
          <w:spacing w:val="-9"/>
        </w:rPr>
        <w:t xml:space="preserve"> </w:t>
      </w:r>
      <w:r>
        <w:t>of</w:t>
      </w:r>
      <w:r>
        <w:rPr>
          <w:spacing w:val="-8"/>
        </w:rPr>
        <w:t xml:space="preserve"> </w:t>
      </w:r>
      <w:r>
        <w:t>gold,</w:t>
      </w:r>
      <w:r>
        <w:rPr>
          <w:spacing w:val="-9"/>
        </w:rPr>
        <w:t xml:space="preserve"> </w:t>
      </w:r>
      <w:r>
        <w:t>and</w:t>
      </w:r>
      <w:r>
        <w:rPr>
          <w:spacing w:val="-9"/>
        </w:rPr>
        <w:t xml:space="preserve"> </w:t>
      </w:r>
      <w:r>
        <w:t>as</w:t>
      </w:r>
      <w:r>
        <w:rPr>
          <w:spacing w:val="-8"/>
        </w:rPr>
        <w:t xml:space="preserve"> </w:t>
      </w:r>
      <w:r>
        <w:t>often</w:t>
      </w:r>
      <w:r>
        <w:rPr>
          <w:spacing w:val="-9"/>
        </w:rPr>
        <w:t xml:space="preserve"> </w:t>
      </w:r>
      <w:r>
        <w:t>as</w:t>
      </w:r>
      <w:r>
        <w:rPr>
          <w:spacing w:val="-9"/>
        </w:rPr>
        <w:t xml:space="preserve"> </w:t>
      </w:r>
      <w:r>
        <w:t>they</w:t>
      </w:r>
      <w:r>
        <w:rPr>
          <w:spacing w:val="-8"/>
        </w:rPr>
        <w:t xml:space="preserve"> </w:t>
      </w:r>
      <w:r>
        <w:t>are</w:t>
      </w:r>
      <w:r>
        <w:rPr>
          <w:spacing w:val="-9"/>
        </w:rPr>
        <w:t xml:space="preserve"> </w:t>
      </w:r>
      <w:r>
        <w:t>seated,</w:t>
      </w:r>
      <w:r>
        <w:rPr>
          <w:spacing w:val="-9"/>
        </w:rPr>
        <w:t xml:space="preserve"> </w:t>
      </w:r>
      <w:r>
        <w:t>it</w:t>
      </w:r>
      <w:r>
        <w:rPr>
          <w:spacing w:val="-8"/>
        </w:rPr>
        <w:t xml:space="preserve"> </w:t>
      </w:r>
      <w:r>
        <w:t>should</w:t>
      </w:r>
      <w:r>
        <w:rPr>
          <w:spacing w:val="-9"/>
        </w:rPr>
        <w:t xml:space="preserve"> </w:t>
      </w:r>
      <w:r>
        <w:t>be</w:t>
      </w:r>
      <w:r>
        <w:rPr>
          <w:spacing w:val="-9"/>
        </w:rPr>
        <w:t xml:space="preserve"> </w:t>
      </w:r>
      <w:r>
        <w:t>upon</w:t>
      </w:r>
      <w:r>
        <w:rPr>
          <w:spacing w:val="-8"/>
        </w:rPr>
        <w:t xml:space="preserve"> </w:t>
      </w:r>
      <w:r>
        <w:t>silver.</w:t>
      </w:r>
      <w:r>
        <w:rPr>
          <w:spacing w:val="-9"/>
        </w:rPr>
        <w:t xml:space="preserve"> </w:t>
      </w:r>
      <w:r>
        <w:t>There</w:t>
      </w:r>
      <w:r>
        <w:rPr>
          <w:spacing w:val="-9"/>
        </w:rPr>
        <w:t xml:space="preserve"> </w:t>
      </w:r>
      <w:r>
        <w:t>are</w:t>
      </w:r>
      <w:r>
        <w:rPr>
          <w:spacing w:val="-8"/>
        </w:rPr>
        <w:t xml:space="preserve"> </w:t>
      </w:r>
      <w:r>
        <w:t>also</w:t>
      </w:r>
      <w:r>
        <w:rPr>
          <w:spacing w:val="-9"/>
        </w:rPr>
        <w:t xml:space="preserve"> </w:t>
      </w:r>
      <w:r>
        <w:t>tablets</w:t>
      </w:r>
      <w:r>
        <w:rPr>
          <w:spacing w:val="-9"/>
        </w:rPr>
        <w:t xml:space="preserve"> </w:t>
      </w:r>
      <w:r>
        <w:t>whereon</w:t>
      </w:r>
      <w:r>
        <w:rPr>
          <w:spacing w:val="-8"/>
        </w:rPr>
        <w:t xml:space="preserve"> </w:t>
      </w:r>
      <w:r>
        <w:t>is</w:t>
      </w:r>
      <w:r>
        <w:rPr>
          <w:spacing w:val="1"/>
        </w:rPr>
        <w:t xml:space="preserve"> </w:t>
      </w:r>
      <w:r>
        <w:t>sculptured</w:t>
      </w:r>
      <w:r>
        <w:rPr>
          <w:spacing w:val="-8"/>
        </w:rPr>
        <w:t xml:space="preserve"> </w:t>
      </w:r>
      <w:r>
        <w:t>a</w:t>
      </w:r>
      <w:r>
        <w:rPr>
          <w:spacing w:val="-8"/>
        </w:rPr>
        <w:t xml:space="preserve"> </w:t>
      </w:r>
      <w:r>
        <w:t>gerfalcon,</w:t>
      </w:r>
      <w:r>
        <w:rPr>
          <w:spacing w:val="-8"/>
        </w:rPr>
        <w:t xml:space="preserve"> </w:t>
      </w:r>
      <w:r>
        <w:t>which</w:t>
      </w:r>
      <w:r>
        <w:rPr>
          <w:spacing w:val="-7"/>
        </w:rPr>
        <w:t xml:space="preserve"> </w:t>
      </w:r>
      <w:r>
        <w:t>he</w:t>
      </w:r>
      <w:r>
        <w:rPr>
          <w:spacing w:val="-8"/>
        </w:rPr>
        <w:t xml:space="preserve"> </w:t>
      </w:r>
      <w:r>
        <w:t>gives</w:t>
      </w:r>
      <w:r>
        <w:rPr>
          <w:spacing w:val="-8"/>
        </w:rPr>
        <w:t xml:space="preserve"> </w:t>
      </w:r>
      <w:r>
        <w:t>to</w:t>
      </w:r>
      <w:r>
        <w:rPr>
          <w:spacing w:val="-7"/>
        </w:rPr>
        <w:t xml:space="preserve"> </w:t>
      </w:r>
      <w:r>
        <w:t>three</w:t>
      </w:r>
      <w:r>
        <w:rPr>
          <w:spacing w:val="-8"/>
        </w:rPr>
        <w:t xml:space="preserve"> </w:t>
      </w:r>
      <w:r>
        <w:t>great</w:t>
      </w:r>
      <w:r>
        <w:rPr>
          <w:spacing w:val="-8"/>
        </w:rPr>
        <w:t xml:space="preserve"> </w:t>
      </w:r>
      <w:r>
        <w:t>barons,</w:t>
      </w:r>
      <w:r>
        <w:rPr>
          <w:spacing w:val="-7"/>
        </w:rPr>
        <w:t xml:space="preserve"> </w:t>
      </w:r>
      <w:r>
        <w:t>who</w:t>
      </w:r>
      <w:r>
        <w:rPr>
          <w:spacing w:val="-8"/>
        </w:rPr>
        <w:t xml:space="preserve"> </w:t>
      </w:r>
      <w:r>
        <w:t>have</w:t>
      </w:r>
      <w:r>
        <w:rPr>
          <w:spacing w:val="-8"/>
        </w:rPr>
        <w:t xml:space="preserve"> </w:t>
      </w:r>
      <w:r>
        <w:t>then</w:t>
      </w:r>
      <w:r>
        <w:rPr>
          <w:spacing w:val="-8"/>
        </w:rPr>
        <w:t xml:space="preserve"> </w:t>
      </w:r>
      <w:r>
        <w:t>equal</w:t>
      </w:r>
      <w:r>
        <w:rPr>
          <w:spacing w:val="-7"/>
        </w:rPr>
        <w:t xml:space="preserve"> </w:t>
      </w:r>
      <w:r>
        <w:t>authority</w:t>
      </w:r>
      <w:r>
        <w:rPr>
          <w:spacing w:val="-8"/>
        </w:rPr>
        <w:t xml:space="preserve"> </w:t>
      </w:r>
      <w:r>
        <w:t>with</w:t>
      </w:r>
      <w:r>
        <w:rPr>
          <w:spacing w:val="-8"/>
        </w:rPr>
        <w:t xml:space="preserve"> </w:t>
      </w:r>
      <w:r>
        <w:t>himself.</w:t>
      </w:r>
      <w:r>
        <w:rPr>
          <w:spacing w:val="-7"/>
        </w:rPr>
        <w:t xml:space="preserve"> </w:t>
      </w:r>
      <w:r>
        <w:t>They</w:t>
      </w:r>
      <w:r>
        <w:rPr>
          <w:spacing w:val="-8"/>
        </w:rPr>
        <w:t xml:space="preserve"> </w:t>
      </w:r>
      <w:r>
        <w:t>can</w:t>
      </w:r>
      <w:r>
        <w:rPr>
          <w:spacing w:val="1"/>
        </w:rPr>
        <w:t xml:space="preserve"> </w:t>
      </w:r>
      <w:r>
        <w:t>take,</w:t>
      </w:r>
      <w:r>
        <w:rPr>
          <w:spacing w:val="-7"/>
        </w:rPr>
        <w:t xml:space="preserve"> </w:t>
      </w:r>
      <w:r>
        <w:t>whenever</w:t>
      </w:r>
      <w:r>
        <w:rPr>
          <w:spacing w:val="-6"/>
        </w:rPr>
        <w:t xml:space="preserve"> </w:t>
      </w:r>
      <w:r>
        <w:t>they</w:t>
      </w:r>
      <w:r>
        <w:rPr>
          <w:spacing w:val="-7"/>
        </w:rPr>
        <w:t xml:space="preserve"> </w:t>
      </w:r>
      <w:r>
        <w:t>please,</w:t>
      </w:r>
      <w:r>
        <w:rPr>
          <w:spacing w:val="-6"/>
        </w:rPr>
        <w:t xml:space="preserve"> </w:t>
      </w:r>
      <w:r>
        <w:t>and</w:t>
      </w:r>
      <w:r>
        <w:rPr>
          <w:spacing w:val="-7"/>
        </w:rPr>
        <w:t xml:space="preserve"> </w:t>
      </w:r>
      <w:r>
        <w:t>lead</w:t>
      </w:r>
      <w:r>
        <w:rPr>
          <w:spacing w:val="-6"/>
        </w:rPr>
        <w:t xml:space="preserve"> </w:t>
      </w:r>
      <w:r>
        <w:t>from</w:t>
      </w:r>
      <w:r>
        <w:rPr>
          <w:spacing w:val="-7"/>
        </w:rPr>
        <w:t xml:space="preserve"> </w:t>
      </w:r>
      <w:r>
        <w:t>place</w:t>
      </w:r>
      <w:r>
        <w:rPr>
          <w:spacing w:val="-6"/>
        </w:rPr>
        <w:t xml:space="preserve"> </w:t>
      </w:r>
      <w:r>
        <w:t>to</w:t>
      </w:r>
      <w:r>
        <w:rPr>
          <w:spacing w:val="-7"/>
        </w:rPr>
        <w:t xml:space="preserve"> </w:t>
      </w:r>
      <w:r>
        <w:t>place,</w:t>
      </w:r>
      <w:r>
        <w:rPr>
          <w:spacing w:val="-6"/>
        </w:rPr>
        <w:t xml:space="preserve"> </w:t>
      </w:r>
      <w:r>
        <w:t>the</w:t>
      </w:r>
      <w:r>
        <w:rPr>
          <w:spacing w:val="-7"/>
        </w:rPr>
        <w:t xml:space="preserve"> </w:t>
      </w:r>
      <w:r>
        <w:t>troops</w:t>
      </w:r>
      <w:r>
        <w:rPr>
          <w:spacing w:val="-6"/>
        </w:rPr>
        <w:t xml:space="preserve"> </w:t>
      </w:r>
      <w:r>
        <w:t>and</w:t>
      </w:r>
      <w:r>
        <w:rPr>
          <w:spacing w:val="-7"/>
        </w:rPr>
        <w:t xml:space="preserve"> </w:t>
      </w:r>
      <w:r>
        <w:t>horses</w:t>
      </w:r>
      <w:r>
        <w:rPr>
          <w:spacing w:val="-6"/>
        </w:rPr>
        <w:t xml:space="preserve"> </w:t>
      </w:r>
      <w:r>
        <w:t>of</w:t>
      </w:r>
      <w:r>
        <w:rPr>
          <w:spacing w:val="-7"/>
        </w:rPr>
        <w:t xml:space="preserve"> </w:t>
      </w:r>
      <w:r>
        <w:t>any</w:t>
      </w:r>
      <w:r>
        <w:rPr>
          <w:spacing w:val="-6"/>
        </w:rPr>
        <w:t xml:space="preserve"> </w:t>
      </w:r>
      <w:r>
        <w:t>prince</w:t>
      </w:r>
      <w:r>
        <w:rPr>
          <w:spacing w:val="-7"/>
        </w:rPr>
        <w:t xml:space="preserve"> </w:t>
      </w:r>
      <w:r>
        <w:t>or</w:t>
      </w:r>
      <w:r>
        <w:rPr>
          <w:spacing w:val="-6"/>
        </w:rPr>
        <w:t xml:space="preserve"> </w:t>
      </w:r>
      <w:r>
        <w:t>king;</w:t>
      </w:r>
      <w:r>
        <w:rPr>
          <w:spacing w:val="-7"/>
        </w:rPr>
        <w:t xml:space="preserve"> </w:t>
      </w:r>
      <w:r>
        <w:t>and</w:t>
      </w:r>
      <w:r>
        <w:rPr>
          <w:spacing w:val="-6"/>
        </w:rPr>
        <w:t xml:space="preserve"> </w:t>
      </w:r>
      <w:r>
        <w:t>whoever</w:t>
      </w:r>
      <w:r>
        <w:rPr>
          <w:spacing w:val="1"/>
        </w:rPr>
        <w:t xml:space="preserve"> </w:t>
      </w:r>
      <w:r>
        <w:t>dares to disobey in any thing their will and mandate, must die as a rebel to the sovereign.” Now let us speak of the</w:t>
      </w:r>
      <w:r>
        <w:rPr>
          <w:spacing w:val="-52"/>
        </w:rPr>
        <w:t xml:space="preserve"> </w:t>
      </w:r>
      <w:r>
        <w:t>outward</w:t>
      </w:r>
      <w:r>
        <w:rPr>
          <w:spacing w:val="-6"/>
        </w:rPr>
        <w:t xml:space="preserve"> </w:t>
      </w:r>
      <w:r>
        <w:t>form</w:t>
      </w:r>
      <w:r>
        <w:rPr>
          <w:spacing w:val="-6"/>
        </w:rPr>
        <w:t xml:space="preserve"> </w:t>
      </w:r>
      <w:r>
        <w:t>and</w:t>
      </w:r>
      <w:r>
        <w:rPr>
          <w:spacing w:val="-5"/>
        </w:rPr>
        <w:t xml:space="preserve"> </w:t>
      </w:r>
      <w:r>
        <w:t>manners</w:t>
      </w:r>
      <w:r>
        <w:rPr>
          <w:spacing w:val="-6"/>
        </w:rPr>
        <w:t xml:space="preserve"> </w:t>
      </w:r>
      <w:r>
        <w:t>of</w:t>
      </w:r>
      <w:r>
        <w:rPr>
          <w:spacing w:val="-5"/>
        </w:rPr>
        <w:t xml:space="preserve"> </w:t>
      </w:r>
      <w:r>
        <w:t>this</w:t>
      </w:r>
      <w:r>
        <w:rPr>
          <w:spacing w:val="-6"/>
        </w:rPr>
        <w:t xml:space="preserve"> </w:t>
      </w:r>
      <w:r>
        <w:t>mighty</w:t>
      </w:r>
      <w:r>
        <w:rPr>
          <w:spacing w:val="-6"/>
        </w:rPr>
        <w:t xml:space="preserve"> </w:t>
      </w:r>
      <w:r>
        <w:t>prince.</w:t>
      </w:r>
    </w:p>
    <w:p w14:paraId="503CB433" w14:textId="77777777" w:rsidR="00FA16D1" w:rsidRDefault="00FA16D1" w:rsidP="00FA16D1">
      <w:pPr>
        <w:pStyle w:val="Body"/>
      </w:pPr>
    </w:p>
    <w:p w14:paraId="160569D3" w14:textId="77777777" w:rsidR="000276C6" w:rsidRPr="00FA16D1" w:rsidRDefault="000276C6" w:rsidP="00FA16D1">
      <w:pPr>
        <w:pStyle w:val="Heading4"/>
      </w:pPr>
      <w:r w:rsidRPr="00FA16D1">
        <w:t>IX—The Person of Kublai—His Wives, Concubines, and Sons</w:t>
      </w:r>
    </w:p>
    <w:p w14:paraId="284065F6" w14:textId="2DBE4830" w:rsidR="000276C6" w:rsidRDefault="000276C6" w:rsidP="00FA16D1">
      <w:pPr>
        <w:pStyle w:val="Body"/>
      </w:pPr>
      <w:r>
        <w:t>The great khan, lord of lords, named Kublai, is of a fine middle size, neither too tall nor too short; he has a</w:t>
      </w:r>
      <w:r>
        <w:rPr>
          <w:spacing w:val="1"/>
        </w:rPr>
        <w:t xml:space="preserve"> </w:t>
      </w:r>
      <w:r>
        <w:t>beautiful fresh complexion, and well-proportioned limbs. His colour is fair and vermeil like the rose, his eyes dark</w:t>
      </w:r>
      <w:r>
        <w:rPr>
          <w:spacing w:val="1"/>
        </w:rPr>
        <w:t xml:space="preserve"> </w:t>
      </w:r>
      <w:r>
        <w:t>and</w:t>
      </w:r>
      <w:r>
        <w:rPr>
          <w:spacing w:val="-9"/>
        </w:rPr>
        <w:t xml:space="preserve"> </w:t>
      </w:r>
      <w:r>
        <w:t>fine,</w:t>
      </w:r>
      <w:r>
        <w:rPr>
          <w:spacing w:val="-9"/>
        </w:rPr>
        <w:t xml:space="preserve"> </w:t>
      </w:r>
      <w:r>
        <w:t>his</w:t>
      </w:r>
      <w:r>
        <w:rPr>
          <w:spacing w:val="-9"/>
        </w:rPr>
        <w:t xml:space="preserve"> </w:t>
      </w:r>
      <w:r>
        <w:t>nose</w:t>
      </w:r>
      <w:r>
        <w:rPr>
          <w:spacing w:val="-9"/>
        </w:rPr>
        <w:t xml:space="preserve"> </w:t>
      </w:r>
      <w:r>
        <w:t>well</w:t>
      </w:r>
      <w:r>
        <w:rPr>
          <w:spacing w:val="-8"/>
        </w:rPr>
        <w:t xml:space="preserve"> </w:t>
      </w:r>
      <w:r>
        <w:t>formed</w:t>
      </w:r>
      <w:r>
        <w:rPr>
          <w:spacing w:val="-9"/>
        </w:rPr>
        <w:t xml:space="preserve"> </w:t>
      </w:r>
      <w:r>
        <w:t>and</w:t>
      </w:r>
      <w:r>
        <w:rPr>
          <w:spacing w:val="-9"/>
        </w:rPr>
        <w:t xml:space="preserve"> </w:t>
      </w:r>
      <w:r>
        <w:t>placed.</w:t>
      </w:r>
      <w:r>
        <w:rPr>
          <w:spacing w:val="-9"/>
        </w:rPr>
        <w:t xml:space="preserve"> </w:t>
      </w:r>
      <w:r>
        <w:t>He</w:t>
      </w:r>
      <w:r>
        <w:rPr>
          <w:spacing w:val="-9"/>
        </w:rPr>
        <w:t xml:space="preserve"> </w:t>
      </w:r>
      <w:r>
        <w:t>has</w:t>
      </w:r>
      <w:r>
        <w:rPr>
          <w:spacing w:val="-8"/>
        </w:rPr>
        <w:t xml:space="preserve"> </w:t>
      </w:r>
      <w:r>
        <w:t>four</w:t>
      </w:r>
      <w:r>
        <w:rPr>
          <w:spacing w:val="-9"/>
        </w:rPr>
        <w:t xml:space="preserve"> </w:t>
      </w:r>
      <w:r>
        <w:t>ladies,</w:t>
      </w:r>
      <w:r>
        <w:rPr>
          <w:spacing w:val="-9"/>
        </w:rPr>
        <w:t xml:space="preserve"> </w:t>
      </w:r>
      <w:r>
        <w:t>who</w:t>
      </w:r>
      <w:r>
        <w:rPr>
          <w:spacing w:val="-9"/>
        </w:rPr>
        <w:t xml:space="preserve"> </w:t>
      </w:r>
      <w:r>
        <w:t>always</w:t>
      </w:r>
      <w:r>
        <w:rPr>
          <w:spacing w:val="-9"/>
        </w:rPr>
        <w:t xml:space="preserve"> </w:t>
      </w:r>
      <w:r>
        <w:t>rank</w:t>
      </w:r>
      <w:r>
        <w:rPr>
          <w:spacing w:val="-8"/>
        </w:rPr>
        <w:t xml:space="preserve"> </w:t>
      </w:r>
      <w:r>
        <w:t>as</w:t>
      </w:r>
      <w:r>
        <w:rPr>
          <w:spacing w:val="-9"/>
        </w:rPr>
        <w:t xml:space="preserve"> </w:t>
      </w:r>
      <w:r>
        <w:t>his</w:t>
      </w:r>
      <w:r>
        <w:rPr>
          <w:spacing w:val="-9"/>
        </w:rPr>
        <w:t xml:space="preserve"> </w:t>
      </w:r>
      <w:r>
        <w:t>wives;</w:t>
      </w:r>
      <w:r>
        <w:rPr>
          <w:spacing w:val="-9"/>
        </w:rPr>
        <w:t xml:space="preserve"> </w:t>
      </w:r>
      <w:r>
        <w:t>and</w:t>
      </w:r>
      <w:r>
        <w:rPr>
          <w:spacing w:val="-9"/>
        </w:rPr>
        <w:t xml:space="preserve"> </w:t>
      </w:r>
      <w:r>
        <w:t>the</w:t>
      </w:r>
      <w:r>
        <w:rPr>
          <w:spacing w:val="-8"/>
        </w:rPr>
        <w:t xml:space="preserve"> </w:t>
      </w:r>
      <w:r>
        <w:t>eldest</w:t>
      </w:r>
      <w:r>
        <w:rPr>
          <w:spacing w:val="-9"/>
        </w:rPr>
        <w:t xml:space="preserve"> </w:t>
      </w:r>
      <w:r>
        <w:t>son,</w:t>
      </w:r>
      <w:r>
        <w:rPr>
          <w:spacing w:val="-9"/>
        </w:rPr>
        <w:t xml:space="preserve"> </w:t>
      </w:r>
      <w:r>
        <w:t>born</w:t>
      </w:r>
      <w:r>
        <w:rPr>
          <w:spacing w:val="-52"/>
        </w:rPr>
        <w:t xml:space="preserve"> </w:t>
      </w:r>
      <w:r>
        <w:t>to</w:t>
      </w:r>
      <w:r>
        <w:rPr>
          <w:spacing w:val="-7"/>
        </w:rPr>
        <w:t xml:space="preserve"> </w:t>
      </w:r>
      <w:r>
        <w:t>him</w:t>
      </w:r>
      <w:r>
        <w:rPr>
          <w:spacing w:val="-7"/>
        </w:rPr>
        <w:t xml:space="preserve"> </w:t>
      </w:r>
      <w:r>
        <w:t>by</w:t>
      </w:r>
      <w:r>
        <w:rPr>
          <w:spacing w:val="-7"/>
        </w:rPr>
        <w:t xml:space="preserve"> </w:t>
      </w:r>
      <w:r>
        <w:t>one</w:t>
      </w:r>
      <w:r>
        <w:rPr>
          <w:spacing w:val="-7"/>
        </w:rPr>
        <w:t xml:space="preserve"> </w:t>
      </w:r>
      <w:r>
        <w:t>of</w:t>
      </w:r>
      <w:r>
        <w:rPr>
          <w:spacing w:val="-7"/>
        </w:rPr>
        <w:t xml:space="preserve"> </w:t>
      </w:r>
      <w:r>
        <w:t>them,</w:t>
      </w:r>
      <w:r>
        <w:rPr>
          <w:spacing w:val="-7"/>
        </w:rPr>
        <w:t xml:space="preserve"> </w:t>
      </w:r>
      <w:r>
        <w:t>succeeds</w:t>
      </w:r>
      <w:r>
        <w:rPr>
          <w:spacing w:val="-7"/>
        </w:rPr>
        <w:t xml:space="preserve"> </w:t>
      </w:r>
      <w:r>
        <w:t>as</w:t>
      </w:r>
      <w:r>
        <w:rPr>
          <w:spacing w:val="-7"/>
        </w:rPr>
        <w:t xml:space="preserve"> </w:t>
      </w:r>
      <w:r>
        <w:t>the</w:t>
      </w:r>
      <w:r>
        <w:rPr>
          <w:spacing w:val="-7"/>
        </w:rPr>
        <w:t xml:space="preserve"> </w:t>
      </w:r>
      <w:r>
        <w:t>rightful</w:t>
      </w:r>
      <w:r>
        <w:rPr>
          <w:spacing w:val="-7"/>
        </w:rPr>
        <w:t xml:space="preserve"> </w:t>
      </w:r>
      <w:r>
        <w:t>heir</w:t>
      </w:r>
      <w:r>
        <w:rPr>
          <w:spacing w:val="-7"/>
        </w:rPr>
        <w:t xml:space="preserve"> </w:t>
      </w:r>
      <w:r>
        <w:t>of</w:t>
      </w:r>
      <w:r>
        <w:rPr>
          <w:spacing w:val="-7"/>
        </w:rPr>
        <w:t xml:space="preserve"> </w:t>
      </w:r>
      <w:r>
        <w:t>the</w:t>
      </w:r>
      <w:r>
        <w:rPr>
          <w:spacing w:val="-7"/>
        </w:rPr>
        <w:t xml:space="preserve"> </w:t>
      </w:r>
      <w:r>
        <w:t>empire.</w:t>
      </w:r>
      <w:r>
        <w:rPr>
          <w:spacing w:val="-7"/>
        </w:rPr>
        <w:t xml:space="preserve"> </w:t>
      </w:r>
      <w:r>
        <w:t>They</w:t>
      </w:r>
      <w:r>
        <w:rPr>
          <w:spacing w:val="-6"/>
        </w:rPr>
        <w:t xml:space="preserve"> </w:t>
      </w:r>
      <w:r>
        <w:t>are</w:t>
      </w:r>
      <w:r>
        <w:rPr>
          <w:spacing w:val="-7"/>
        </w:rPr>
        <w:t xml:space="preserve"> </w:t>
      </w:r>
      <w:r>
        <w:t>named</w:t>
      </w:r>
      <w:r>
        <w:rPr>
          <w:spacing w:val="-7"/>
        </w:rPr>
        <w:t xml:space="preserve"> </w:t>
      </w:r>
      <w:r>
        <w:t>empresses;</w:t>
      </w:r>
      <w:r>
        <w:rPr>
          <w:spacing w:val="-7"/>
        </w:rPr>
        <w:t xml:space="preserve"> </w:t>
      </w:r>
      <w:r>
        <w:t>each</w:t>
      </w:r>
      <w:r>
        <w:rPr>
          <w:spacing w:val="-7"/>
        </w:rPr>
        <w:t xml:space="preserve"> </w:t>
      </w:r>
      <w:r>
        <w:t>bears</w:t>
      </w:r>
      <w:r>
        <w:rPr>
          <w:spacing w:val="-7"/>
        </w:rPr>
        <w:t xml:space="preserve"> </w:t>
      </w:r>
      <w:r>
        <w:t>his</w:t>
      </w:r>
      <w:r>
        <w:rPr>
          <w:spacing w:val="-7"/>
        </w:rPr>
        <w:t xml:space="preserve"> </w:t>
      </w:r>
      <w:r>
        <w:t>name,</w:t>
      </w:r>
      <w:r>
        <w:rPr>
          <w:spacing w:val="1"/>
        </w:rPr>
        <w:t xml:space="preserve"> </w:t>
      </w:r>
      <w:r>
        <w:t>and holds a court of her own; there is not one who has not 300 beautiful maidens, with eunuchs, and many other</w:t>
      </w:r>
      <w:r>
        <w:rPr>
          <w:spacing w:val="1"/>
        </w:rPr>
        <w:t xml:space="preserve"> </w:t>
      </w:r>
      <w:r>
        <w:t>male and female attendants, so that some of the courts of these ladies contain 10,000 persons; and when he wishes</w:t>
      </w:r>
      <w:r>
        <w:rPr>
          <w:spacing w:val="1"/>
        </w:rPr>
        <w:t xml:space="preserve"> </w:t>
      </w:r>
      <w:r>
        <w:t>to visit any one, he makes her come to his apartment, or sometimes goes to hers. He maintains also a number of</w:t>
      </w:r>
      <w:r>
        <w:rPr>
          <w:spacing w:val="1"/>
        </w:rPr>
        <w:t xml:space="preserve"> </w:t>
      </w:r>
      <w:r>
        <w:t>concubines.</w:t>
      </w:r>
      <w:r>
        <w:rPr>
          <w:spacing w:val="-7"/>
        </w:rPr>
        <w:t xml:space="preserve"> </w:t>
      </w:r>
      <w:r>
        <w:t>There</w:t>
      </w:r>
      <w:r>
        <w:rPr>
          <w:spacing w:val="-7"/>
        </w:rPr>
        <w:t xml:space="preserve"> </w:t>
      </w:r>
      <w:r>
        <w:t>is</w:t>
      </w:r>
      <w:r>
        <w:rPr>
          <w:spacing w:val="-7"/>
        </w:rPr>
        <w:t xml:space="preserve"> </w:t>
      </w:r>
      <w:r>
        <w:t>a</w:t>
      </w:r>
      <w:r>
        <w:rPr>
          <w:spacing w:val="-7"/>
        </w:rPr>
        <w:t xml:space="preserve"> </w:t>
      </w:r>
      <w:r>
        <w:t>race</w:t>
      </w:r>
      <w:r>
        <w:rPr>
          <w:spacing w:val="-7"/>
        </w:rPr>
        <w:t xml:space="preserve"> </w:t>
      </w:r>
      <w:r>
        <w:t>of</w:t>
      </w:r>
      <w:r>
        <w:rPr>
          <w:spacing w:val="-7"/>
        </w:rPr>
        <w:t xml:space="preserve"> </w:t>
      </w:r>
      <w:r>
        <w:t>Tartars</w:t>
      </w:r>
      <w:r>
        <w:rPr>
          <w:spacing w:val="-7"/>
        </w:rPr>
        <w:t xml:space="preserve"> </w:t>
      </w:r>
      <w:r>
        <w:t>who</w:t>
      </w:r>
      <w:r>
        <w:rPr>
          <w:spacing w:val="-7"/>
        </w:rPr>
        <w:t xml:space="preserve"> </w:t>
      </w:r>
      <w:r>
        <w:t>are</w:t>
      </w:r>
      <w:r>
        <w:rPr>
          <w:spacing w:val="-7"/>
        </w:rPr>
        <w:t xml:space="preserve"> </w:t>
      </w:r>
      <w:r>
        <w:t>called</w:t>
      </w:r>
      <w:r>
        <w:rPr>
          <w:spacing w:val="-7"/>
        </w:rPr>
        <w:t xml:space="preserve"> </w:t>
      </w:r>
      <w:r>
        <w:t>Migrat</w:t>
      </w:r>
      <w:r>
        <w:rPr>
          <w:spacing w:val="-6"/>
        </w:rPr>
        <w:t xml:space="preserve"> </w:t>
      </w:r>
      <w:r>
        <w:t>or</w:t>
      </w:r>
      <w:r>
        <w:rPr>
          <w:spacing w:val="-7"/>
        </w:rPr>
        <w:t xml:space="preserve"> </w:t>
      </w:r>
      <w:r>
        <w:t>Ungrat,</w:t>
      </w:r>
      <w:r>
        <w:rPr>
          <w:spacing w:val="-7"/>
        </w:rPr>
        <w:t xml:space="preserve"> </w:t>
      </w:r>
      <w:r>
        <w:t>and</w:t>
      </w:r>
      <w:r>
        <w:rPr>
          <w:spacing w:val="-7"/>
        </w:rPr>
        <w:t xml:space="preserve"> </w:t>
      </w:r>
      <w:r>
        <w:t>are</w:t>
      </w:r>
      <w:r>
        <w:rPr>
          <w:spacing w:val="-7"/>
        </w:rPr>
        <w:t xml:space="preserve"> </w:t>
      </w:r>
      <w:r>
        <w:t>a</w:t>
      </w:r>
      <w:r>
        <w:rPr>
          <w:spacing w:val="-7"/>
        </w:rPr>
        <w:t xml:space="preserve"> </w:t>
      </w:r>
      <w:r>
        <w:t>very</w:t>
      </w:r>
      <w:r>
        <w:rPr>
          <w:spacing w:val="-7"/>
        </w:rPr>
        <w:t xml:space="preserve"> </w:t>
      </w:r>
      <w:r>
        <w:t>handsome</w:t>
      </w:r>
      <w:r>
        <w:rPr>
          <w:spacing w:val="-7"/>
        </w:rPr>
        <w:t xml:space="preserve"> </w:t>
      </w:r>
      <w:r>
        <w:t>people.</w:t>
      </w:r>
      <w:r>
        <w:rPr>
          <w:spacing w:val="-7"/>
        </w:rPr>
        <w:t xml:space="preserve"> </w:t>
      </w:r>
      <w:r>
        <w:t>From</w:t>
      </w:r>
      <w:r>
        <w:rPr>
          <w:spacing w:val="-7"/>
        </w:rPr>
        <w:t xml:space="preserve"> </w:t>
      </w:r>
      <w:r>
        <w:t>them</w:t>
      </w:r>
      <w:r>
        <w:rPr>
          <w:spacing w:val="-52"/>
        </w:rPr>
        <w:t xml:space="preserve"> </w:t>
      </w:r>
      <w:r>
        <w:t>are selected 100 girls, the most beautiful in all their country, who are conducted to court. He makes them be guard-</w:t>
      </w:r>
      <w:r>
        <w:rPr>
          <w:spacing w:val="-52"/>
        </w:rPr>
        <w:t xml:space="preserve"> </w:t>
      </w:r>
      <w:r>
        <w:t>ed</w:t>
      </w:r>
      <w:r>
        <w:rPr>
          <w:spacing w:val="-7"/>
        </w:rPr>
        <w:t xml:space="preserve"> </w:t>
      </w:r>
      <w:r>
        <w:t>by</w:t>
      </w:r>
      <w:r>
        <w:rPr>
          <w:spacing w:val="-6"/>
        </w:rPr>
        <w:t xml:space="preserve"> </w:t>
      </w:r>
      <w:r>
        <w:t>the</w:t>
      </w:r>
      <w:r>
        <w:rPr>
          <w:spacing w:val="-7"/>
        </w:rPr>
        <w:t xml:space="preserve"> </w:t>
      </w:r>
      <w:r>
        <w:t>ladies</w:t>
      </w:r>
      <w:r>
        <w:rPr>
          <w:spacing w:val="-6"/>
        </w:rPr>
        <w:t xml:space="preserve"> </w:t>
      </w:r>
      <w:r>
        <w:t>of</w:t>
      </w:r>
      <w:r>
        <w:rPr>
          <w:spacing w:val="-7"/>
        </w:rPr>
        <w:t xml:space="preserve"> </w:t>
      </w:r>
      <w:r>
        <w:t>the</w:t>
      </w:r>
      <w:r>
        <w:rPr>
          <w:spacing w:val="-6"/>
        </w:rPr>
        <w:t xml:space="preserve"> </w:t>
      </w:r>
      <w:r>
        <w:t>palace;</w:t>
      </w:r>
      <w:r>
        <w:rPr>
          <w:spacing w:val="-7"/>
        </w:rPr>
        <w:t xml:space="preserve"> </w:t>
      </w:r>
      <w:r>
        <w:t>and</w:t>
      </w:r>
      <w:r>
        <w:rPr>
          <w:spacing w:val="-6"/>
        </w:rPr>
        <w:t xml:space="preserve"> </w:t>
      </w:r>
      <w:r>
        <w:t>they</w:t>
      </w:r>
      <w:r>
        <w:rPr>
          <w:spacing w:val="-7"/>
        </w:rPr>
        <w:t xml:space="preserve"> </w:t>
      </w:r>
      <w:r>
        <w:t>are</w:t>
      </w:r>
      <w:r>
        <w:rPr>
          <w:spacing w:val="-6"/>
        </w:rPr>
        <w:t xml:space="preserve"> </w:t>
      </w:r>
      <w:r>
        <w:t>examined</w:t>
      </w:r>
      <w:r>
        <w:rPr>
          <w:spacing w:val="-7"/>
        </w:rPr>
        <w:t xml:space="preserve"> </w:t>
      </w:r>
      <w:r>
        <w:t>if</w:t>
      </w:r>
      <w:r>
        <w:rPr>
          <w:spacing w:val="-6"/>
        </w:rPr>
        <w:t xml:space="preserve"> </w:t>
      </w:r>
      <w:r>
        <w:t>they</w:t>
      </w:r>
      <w:r>
        <w:rPr>
          <w:spacing w:val="-6"/>
        </w:rPr>
        <w:t xml:space="preserve"> </w:t>
      </w:r>
      <w:r>
        <w:t>have</w:t>
      </w:r>
      <w:r>
        <w:rPr>
          <w:spacing w:val="-7"/>
        </w:rPr>
        <w:t xml:space="preserve"> </w:t>
      </w:r>
      <w:r>
        <w:t>a</w:t>
      </w:r>
      <w:r>
        <w:rPr>
          <w:spacing w:val="-6"/>
        </w:rPr>
        <w:t xml:space="preserve"> </w:t>
      </w:r>
      <w:r>
        <w:t>sweet</w:t>
      </w:r>
      <w:r>
        <w:rPr>
          <w:spacing w:val="-7"/>
        </w:rPr>
        <w:t xml:space="preserve"> </w:t>
      </w:r>
      <w:r>
        <w:t>breath,</w:t>
      </w:r>
      <w:r>
        <w:rPr>
          <w:spacing w:val="-6"/>
        </w:rPr>
        <w:t xml:space="preserve"> </w:t>
      </w:r>
      <w:r>
        <w:t>and</w:t>
      </w:r>
      <w:r>
        <w:rPr>
          <w:spacing w:val="-7"/>
        </w:rPr>
        <w:t xml:space="preserve"> </w:t>
      </w:r>
      <w:r>
        <w:t>be</w:t>
      </w:r>
      <w:r>
        <w:rPr>
          <w:spacing w:val="-6"/>
        </w:rPr>
        <w:t xml:space="preserve"> </w:t>
      </w:r>
      <w:r>
        <w:t>sound</w:t>
      </w:r>
      <w:r>
        <w:rPr>
          <w:spacing w:val="-7"/>
        </w:rPr>
        <w:t xml:space="preserve"> </w:t>
      </w:r>
      <w:r>
        <w:t>in</w:t>
      </w:r>
      <w:r>
        <w:rPr>
          <w:spacing w:val="-6"/>
        </w:rPr>
        <w:t xml:space="preserve"> </w:t>
      </w:r>
      <w:r>
        <w:t>all</w:t>
      </w:r>
      <w:r>
        <w:rPr>
          <w:spacing w:val="-7"/>
        </w:rPr>
        <w:t xml:space="preserve"> </w:t>
      </w:r>
      <w:r>
        <w:t>their</w:t>
      </w:r>
      <w:r>
        <w:rPr>
          <w:spacing w:val="-6"/>
        </w:rPr>
        <w:t xml:space="preserve"> </w:t>
      </w:r>
      <w:r>
        <w:t>limbs.</w:t>
      </w:r>
      <w:r w:rsidR="00FA16D1">
        <w:t xml:space="preserve"> </w:t>
      </w:r>
      <w:r>
        <w:t xml:space="preserve">Those that are approved in every respect wait upon their great lord in the following order: six of them </w:t>
      </w:r>
      <w:r>
        <w:lastRenderedPageBreak/>
        <w:t>attend every</w:t>
      </w:r>
      <w:r>
        <w:rPr>
          <w:spacing w:val="-52"/>
        </w:rPr>
        <w:t xml:space="preserve"> </w:t>
      </w:r>
      <w:r>
        <w:t>three days, then other six come in their place, and so on throughout the year. It may be asked, if the people of this</w:t>
      </w:r>
      <w:r>
        <w:rPr>
          <w:spacing w:val="1"/>
        </w:rPr>
        <w:t xml:space="preserve"> </w:t>
      </w:r>
      <w:r>
        <w:t>province do not feel aggrieved by having their children thus forcibly taken away. Assuredly not: on the contrary,</w:t>
      </w:r>
      <w:r>
        <w:rPr>
          <w:spacing w:val="1"/>
        </w:rPr>
        <w:t xml:space="preserve"> </w:t>
      </w:r>
      <w:r>
        <w:t>they</w:t>
      </w:r>
      <w:r>
        <w:rPr>
          <w:spacing w:val="-6"/>
        </w:rPr>
        <w:t xml:space="preserve"> </w:t>
      </w:r>
      <w:r>
        <w:t>regard</w:t>
      </w:r>
      <w:r>
        <w:rPr>
          <w:spacing w:val="-5"/>
        </w:rPr>
        <w:t xml:space="preserve"> </w:t>
      </w:r>
      <w:r>
        <w:t>it</w:t>
      </w:r>
      <w:r>
        <w:rPr>
          <w:spacing w:val="-5"/>
        </w:rPr>
        <w:t xml:space="preserve"> </w:t>
      </w:r>
      <w:r>
        <w:t>as</w:t>
      </w:r>
      <w:r>
        <w:rPr>
          <w:spacing w:val="-5"/>
        </w:rPr>
        <w:t xml:space="preserve"> </w:t>
      </w:r>
      <w:r>
        <w:t>a</w:t>
      </w:r>
      <w:r>
        <w:rPr>
          <w:spacing w:val="-5"/>
        </w:rPr>
        <w:t xml:space="preserve"> </w:t>
      </w:r>
      <w:r>
        <w:t>favour</w:t>
      </w:r>
      <w:r>
        <w:rPr>
          <w:spacing w:val="-6"/>
        </w:rPr>
        <w:t xml:space="preserve"> </w:t>
      </w:r>
      <w:r>
        <w:t>and</w:t>
      </w:r>
      <w:r>
        <w:rPr>
          <w:spacing w:val="-5"/>
        </w:rPr>
        <w:t xml:space="preserve"> </w:t>
      </w:r>
      <w:r>
        <w:t>an</w:t>
      </w:r>
      <w:r>
        <w:rPr>
          <w:spacing w:val="-5"/>
        </w:rPr>
        <w:t xml:space="preserve"> </w:t>
      </w:r>
      <w:r>
        <w:t>honour;</w:t>
      </w:r>
      <w:r>
        <w:rPr>
          <w:spacing w:val="-5"/>
        </w:rPr>
        <w:t xml:space="preserve"> </w:t>
      </w:r>
      <w:r>
        <w:t>and</w:t>
      </w:r>
      <w:r>
        <w:rPr>
          <w:spacing w:val="-5"/>
        </w:rPr>
        <w:t xml:space="preserve"> </w:t>
      </w:r>
      <w:r>
        <w:t>the</w:t>
      </w:r>
      <w:r>
        <w:rPr>
          <w:spacing w:val="-5"/>
        </w:rPr>
        <w:t xml:space="preserve"> </w:t>
      </w:r>
      <w:r>
        <w:t>fathers</w:t>
      </w:r>
      <w:r>
        <w:rPr>
          <w:spacing w:val="-6"/>
        </w:rPr>
        <w:t xml:space="preserve"> </w:t>
      </w:r>
      <w:r>
        <w:t>feel</w:t>
      </w:r>
      <w:r>
        <w:rPr>
          <w:spacing w:val="-5"/>
        </w:rPr>
        <w:t xml:space="preserve"> </w:t>
      </w:r>
      <w:r>
        <w:t>highly</w:t>
      </w:r>
      <w:r>
        <w:rPr>
          <w:spacing w:val="-5"/>
        </w:rPr>
        <w:t xml:space="preserve"> </w:t>
      </w:r>
      <w:r>
        <w:t>gratified</w:t>
      </w:r>
      <w:r>
        <w:rPr>
          <w:spacing w:val="-5"/>
        </w:rPr>
        <w:t xml:space="preserve"> </w:t>
      </w:r>
      <w:r>
        <w:t>when</w:t>
      </w:r>
      <w:r>
        <w:rPr>
          <w:spacing w:val="-5"/>
        </w:rPr>
        <w:t xml:space="preserve"> </w:t>
      </w:r>
      <w:r>
        <w:t>their</w:t>
      </w:r>
      <w:r>
        <w:rPr>
          <w:spacing w:val="-5"/>
        </w:rPr>
        <w:t xml:space="preserve"> </w:t>
      </w:r>
      <w:r>
        <w:t>daughters</w:t>
      </w:r>
      <w:r>
        <w:rPr>
          <w:spacing w:val="-6"/>
        </w:rPr>
        <w:t xml:space="preserve"> </w:t>
      </w:r>
      <w:r>
        <w:t>are</w:t>
      </w:r>
      <w:r>
        <w:rPr>
          <w:spacing w:val="-5"/>
        </w:rPr>
        <w:t xml:space="preserve"> </w:t>
      </w:r>
      <w:r>
        <w:t>thus</w:t>
      </w:r>
      <w:r>
        <w:rPr>
          <w:spacing w:val="-5"/>
        </w:rPr>
        <w:t xml:space="preserve"> </w:t>
      </w:r>
      <w:r>
        <w:t>selected.</w:t>
      </w:r>
      <w:r>
        <w:rPr>
          <w:spacing w:val="-52"/>
        </w:rPr>
        <w:t xml:space="preserve"> </w:t>
      </w:r>
      <w:r>
        <w:t>If,</w:t>
      </w:r>
      <w:r>
        <w:rPr>
          <w:spacing w:val="-7"/>
        </w:rPr>
        <w:t xml:space="preserve"> </w:t>
      </w:r>
      <w:r>
        <w:t>says</w:t>
      </w:r>
      <w:r>
        <w:rPr>
          <w:spacing w:val="-7"/>
        </w:rPr>
        <w:t xml:space="preserve"> </w:t>
      </w:r>
      <w:r>
        <w:t>one,</w:t>
      </w:r>
      <w:r>
        <w:rPr>
          <w:spacing w:val="-7"/>
        </w:rPr>
        <w:t xml:space="preserve"> </w:t>
      </w:r>
      <w:r>
        <w:t>my</w:t>
      </w:r>
      <w:r>
        <w:rPr>
          <w:spacing w:val="-7"/>
        </w:rPr>
        <w:t xml:space="preserve"> </w:t>
      </w:r>
      <w:r>
        <w:t>daughter</w:t>
      </w:r>
      <w:r>
        <w:rPr>
          <w:spacing w:val="-7"/>
        </w:rPr>
        <w:t xml:space="preserve"> </w:t>
      </w:r>
      <w:r>
        <w:t>is</w:t>
      </w:r>
      <w:r>
        <w:rPr>
          <w:spacing w:val="-7"/>
        </w:rPr>
        <w:t xml:space="preserve"> </w:t>
      </w:r>
      <w:r>
        <w:t>born</w:t>
      </w:r>
      <w:r>
        <w:rPr>
          <w:spacing w:val="-7"/>
        </w:rPr>
        <w:t xml:space="preserve"> </w:t>
      </w:r>
      <w:r>
        <w:t>under</w:t>
      </w:r>
      <w:r>
        <w:rPr>
          <w:spacing w:val="-7"/>
        </w:rPr>
        <w:t xml:space="preserve"> </w:t>
      </w:r>
      <w:r>
        <w:t>an</w:t>
      </w:r>
      <w:r>
        <w:rPr>
          <w:spacing w:val="-6"/>
        </w:rPr>
        <w:t xml:space="preserve"> </w:t>
      </w:r>
      <w:r>
        <w:t>auspicious</w:t>
      </w:r>
      <w:r>
        <w:rPr>
          <w:spacing w:val="-7"/>
        </w:rPr>
        <w:t xml:space="preserve"> </w:t>
      </w:r>
      <w:r>
        <w:t>planet,</w:t>
      </w:r>
      <w:r>
        <w:rPr>
          <w:spacing w:val="-7"/>
        </w:rPr>
        <w:t xml:space="preserve"> </w:t>
      </w:r>
      <w:r>
        <w:t>his</w:t>
      </w:r>
      <w:r>
        <w:rPr>
          <w:spacing w:val="-7"/>
        </w:rPr>
        <w:t xml:space="preserve"> </w:t>
      </w:r>
      <w:r>
        <w:t>majesty</w:t>
      </w:r>
      <w:r>
        <w:rPr>
          <w:spacing w:val="-7"/>
        </w:rPr>
        <w:t xml:space="preserve"> </w:t>
      </w:r>
      <w:r>
        <w:t>can</w:t>
      </w:r>
      <w:r>
        <w:rPr>
          <w:spacing w:val="-7"/>
        </w:rPr>
        <w:t xml:space="preserve"> </w:t>
      </w:r>
      <w:r>
        <w:t>best</w:t>
      </w:r>
      <w:r>
        <w:rPr>
          <w:spacing w:val="-7"/>
        </w:rPr>
        <w:t xml:space="preserve"> </w:t>
      </w:r>
      <w:r>
        <w:t>fulfil</w:t>
      </w:r>
      <w:r>
        <w:rPr>
          <w:spacing w:val="-7"/>
        </w:rPr>
        <w:t xml:space="preserve"> </w:t>
      </w:r>
      <w:r>
        <w:t>her</w:t>
      </w:r>
      <w:r>
        <w:rPr>
          <w:spacing w:val="-7"/>
        </w:rPr>
        <w:t xml:space="preserve"> </w:t>
      </w:r>
      <w:r>
        <w:t>destiny</w:t>
      </w:r>
      <w:r>
        <w:rPr>
          <w:spacing w:val="-6"/>
        </w:rPr>
        <w:t xml:space="preserve"> </w:t>
      </w:r>
      <w:r>
        <w:t>by</w:t>
      </w:r>
      <w:r>
        <w:rPr>
          <w:spacing w:val="-7"/>
        </w:rPr>
        <w:t xml:space="preserve"> </w:t>
      </w:r>
      <w:r>
        <w:t>marrying</w:t>
      </w:r>
      <w:r>
        <w:rPr>
          <w:spacing w:val="-7"/>
        </w:rPr>
        <w:t xml:space="preserve"> </w:t>
      </w:r>
      <w:r>
        <w:t>her</w:t>
      </w:r>
      <w:r>
        <w:rPr>
          <w:spacing w:val="1"/>
        </w:rPr>
        <w:t xml:space="preserve"> </w:t>
      </w:r>
      <w:r>
        <w:t>more nobly than I can do. On the contrary, if the young lady, by bad conduct or any misfortune, be found dis-</w:t>
      </w:r>
      <w:r>
        <w:rPr>
          <w:spacing w:val="1"/>
        </w:rPr>
        <w:t xml:space="preserve"> </w:t>
      </w:r>
      <w:r>
        <w:t>qualified, he attributes the dis appointment to her malignant stars. Know, too, that the great khan has by his wives</w:t>
      </w:r>
      <w:r>
        <w:rPr>
          <w:spacing w:val="1"/>
        </w:rPr>
        <w:t xml:space="preserve"> </w:t>
      </w:r>
      <w:r>
        <w:t>twenty-two sons; the elder was named Gyngym Khan, and was to be lord of all the empire after his father; but he</w:t>
      </w:r>
      <w:r>
        <w:rPr>
          <w:spacing w:val="1"/>
        </w:rPr>
        <w:t xml:space="preserve"> </w:t>
      </w:r>
      <w:r>
        <w:t>died, leaving a son named Temur, who in time will succeed; he is a wise and good man, tried in many battles. The</w:t>
      </w:r>
      <w:r>
        <w:rPr>
          <w:spacing w:val="1"/>
        </w:rPr>
        <w:t xml:space="preserve"> </w:t>
      </w:r>
      <w:r>
        <w:t>monarch has also twenty-five sons by his concubines; and each is a great baron; and of the twenty-two sons by his</w:t>
      </w:r>
      <w:r>
        <w:rPr>
          <w:spacing w:val="1"/>
        </w:rPr>
        <w:t xml:space="preserve"> </w:t>
      </w:r>
      <w:r>
        <w:t>four</w:t>
      </w:r>
      <w:r>
        <w:rPr>
          <w:spacing w:val="-11"/>
        </w:rPr>
        <w:t xml:space="preserve"> </w:t>
      </w:r>
      <w:r>
        <w:t>wives,</w:t>
      </w:r>
      <w:r>
        <w:rPr>
          <w:spacing w:val="-10"/>
        </w:rPr>
        <w:t xml:space="preserve"> </w:t>
      </w:r>
      <w:r>
        <w:t>seven</w:t>
      </w:r>
      <w:r>
        <w:rPr>
          <w:spacing w:val="-11"/>
        </w:rPr>
        <w:t xml:space="preserve"> </w:t>
      </w:r>
      <w:r>
        <w:t>reign</w:t>
      </w:r>
      <w:r>
        <w:rPr>
          <w:spacing w:val="-10"/>
        </w:rPr>
        <w:t xml:space="preserve"> </w:t>
      </w:r>
      <w:r>
        <w:t>over</w:t>
      </w:r>
      <w:r>
        <w:rPr>
          <w:spacing w:val="-11"/>
        </w:rPr>
        <w:t xml:space="preserve"> </w:t>
      </w:r>
      <w:r>
        <w:t>large</w:t>
      </w:r>
      <w:r>
        <w:rPr>
          <w:spacing w:val="-10"/>
        </w:rPr>
        <w:t xml:space="preserve"> </w:t>
      </w:r>
      <w:r>
        <w:t>kingdoms,</w:t>
      </w:r>
      <w:r>
        <w:rPr>
          <w:spacing w:val="-10"/>
        </w:rPr>
        <w:t xml:space="preserve"> </w:t>
      </w:r>
      <w:r>
        <w:t>like</w:t>
      </w:r>
      <w:r>
        <w:rPr>
          <w:spacing w:val="-11"/>
        </w:rPr>
        <w:t xml:space="preserve"> </w:t>
      </w:r>
      <w:r>
        <w:t>wise</w:t>
      </w:r>
      <w:r>
        <w:rPr>
          <w:spacing w:val="-10"/>
        </w:rPr>
        <w:t xml:space="preserve"> </w:t>
      </w:r>
      <w:r>
        <w:t>and</w:t>
      </w:r>
      <w:r>
        <w:rPr>
          <w:spacing w:val="-11"/>
        </w:rPr>
        <w:t xml:space="preserve"> </w:t>
      </w:r>
      <w:r>
        <w:t>good</w:t>
      </w:r>
      <w:r>
        <w:rPr>
          <w:spacing w:val="-10"/>
        </w:rPr>
        <w:t xml:space="preserve"> </w:t>
      </w:r>
      <w:r>
        <w:t>men,</w:t>
      </w:r>
      <w:r>
        <w:rPr>
          <w:spacing w:val="-11"/>
        </w:rPr>
        <w:t xml:space="preserve"> </w:t>
      </w:r>
      <w:r>
        <w:t>because</w:t>
      </w:r>
      <w:r>
        <w:rPr>
          <w:spacing w:val="-10"/>
        </w:rPr>
        <w:t xml:space="preserve"> </w:t>
      </w:r>
      <w:r>
        <w:t>they</w:t>
      </w:r>
      <w:r>
        <w:rPr>
          <w:spacing w:val="-10"/>
        </w:rPr>
        <w:t xml:space="preserve"> </w:t>
      </w:r>
      <w:r>
        <w:t>resemble</w:t>
      </w:r>
      <w:r>
        <w:rPr>
          <w:spacing w:val="-11"/>
        </w:rPr>
        <w:t xml:space="preserve"> </w:t>
      </w:r>
      <w:r>
        <w:t>their</w:t>
      </w:r>
      <w:r>
        <w:rPr>
          <w:spacing w:val="-10"/>
        </w:rPr>
        <w:t xml:space="preserve"> </w:t>
      </w:r>
      <w:r>
        <w:t>father,—and</w:t>
      </w:r>
      <w:r>
        <w:rPr>
          <w:spacing w:val="-11"/>
        </w:rPr>
        <w:t xml:space="preserve"> </w:t>
      </w:r>
      <w:r>
        <w:t>he</w:t>
      </w:r>
      <w:r w:rsidR="00FA16D1">
        <w:t xml:space="preserve"> </w:t>
      </w:r>
      <w:r>
        <w:t>is</w:t>
      </w:r>
      <w:r>
        <w:rPr>
          <w:spacing w:val="-8"/>
        </w:rPr>
        <w:t xml:space="preserve"> </w:t>
      </w:r>
      <w:r>
        <w:t>the</w:t>
      </w:r>
      <w:r>
        <w:rPr>
          <w:spacing w:val="-7"/>
        </w:rPr>
        <w:t xml:space="preserve"> </w:t>
      </w:r>
      <w:r>
        <w:t>best</w:t>
      </w:r>
      <w:r>
        <w:rPr>
          <w:spacing w:val="-8"/>
        </w:rPr>
        <w:t xml:space="preserve"> </w:t>
      </w:r>
      <w:r>
        <w:t>ruler</w:t>
      </w:r>
      <w:r>
        <w:rPr>
          <w:spacing w:val="-7"/>
        </w:rPr>
        <w:t xml:space="preserve"> </w:t>
      </w:r>
      <w:r>
        <w:t>of</w:t>
      </w:r>
      <w:r>
        <w:rPr>
          <w:spacing w:val="-8"/>
        </w:rPr>
        <w:t xml:space="preserve"> </w:t>
      </w:r>
      <w:r>
        <w:t>nations</w:t>
      </w:r>
      <w:r>
        <w:rPr>
          <w:spacing w:val="-7"/>
        </w:rPr>
        <w:t xml:space="preserve"> </w:t>
      </w:r>
      <w:r>
        <w:t>and</w:t>
      </w:r>
      <w:r>
        <w:rPr>
          <w:spacing w:val="-8"/>
        </w:rPr>
        <w:t xml:space="preserve"> </w:t>
      </w:r>
      <w:r>
        <w:t>conductor</w:t>
      </w:r>
      <w:r>
        <w:rPr>
          <w:spacing w:val="-7"/>
        </w:rPr>
        <w:t xml:space="preserve"> </w:t>
      </w:r>
      <w:r>
        <w:t>of</w:t>
      </w:r>
      <w:r>
        <w:rPr>
          <w:spacing w:val="-7"/>
        </w:rPr>
        <w:t xml:space="preserve"> </w:t>
      </w:r>
      <w:r>
        <w:t>wars</w:t>
      </w:r>
      <w:r>
        <w:rPr>
          <w:spacing w:val="-8"/>
        </w:rPr>
        <w:t xml:space="preserve"> </w:t>
      </w:r>
      <w:r>
        <w:t>in</w:t>
      </w:r>
      <w:r>
        <w:rPr>
          <w:spacing w:val="-7"/>
        </w:rPr>
        <w:t xml:space="preserve"> </w:t>
      </w:r>
      <w:r>
        <w:t>the</w:t>
      </w:r>
      <w:r>
        <w:rPr>
          <w:spacing w:val="-8"/>
        </w:rPr>
        <w:t xml:space="preserve"> </w:t>
      </w:r>
      <w:r>
        <w:t>world.</w:t>
      </w:r>
      <w:r>
        <w:rPr>
          <w:spacing w:val="-7"/>
        </w:rPr>
        <w:t xml:space="preserve"> </w:t>
      </w:r>
      <w:r>
        <w:t>Now</w:t>
      </w:r>
      <w:r>
        <w:rPr>
          <w:spacing w:val="-8"/>
        </w:rPr>
        <w:t xml:space="preserve"> </w:t>
      </w:r>
      <w:r>
        <w:t>I</w:t>
      </w:r>
      <w:r>
        <w:rPr>
          <w:spacing w:val="-7"/>
        </w:rPr>
        <w:t xml:space="preserve"> </w:t>
      </w:r>
      <w:r>
        <w:t>have</w:t>
      </w:r>
      <w:r>
        <w:rPr>
          <w:spacing w:val="-7"/>
        </w:rPr>
        <w:t xml:space="preserve"> </w:t>
      </w:r>
      <w:r>
        <w:t>told</w:t>
      </w:r>
      <w:r>
        <w:rPr>
          <w:spacing w:val="-8"/>
        </w:rPr>
        <w:t xml:space="preserve"> </w:t>
      </w:r>
      <w:r>
        <w:t>you</w:t>
      </w:r>
      <w:r>
        <w:rPr>
          <w:spacing w:val="-7"/>
        </w:rPr>
        <w:t xml:space="preserve"> </w:t>
      </w:r>
      <w:r>
        <w:t>about</w:t>
      </w:r>
      <w:r>
        <w:rPr>
          <w:spacing w:val="-8"/>
        </w:rPr>
        <w:t xml:space="preserve"> </w:t>
      </w:r>
      <w:r>
        <w:t>himself,</w:t>
      </w:r>
      <w:r>
        <w:rPr>
          <w:spacing w:val="-7"/>
        </w:rPr>
        <w:t xml:space="preserve"> </w:t>
      </w:r>
      <w:r>
        <w:t>his</w:t>
      </w:r>
      <w:r>
        <w:rPr>
          <w:spacing w:val="-8"/>
        </w:rPr>
        <w:t xml:space="preserve"> </w:t>
      </w:r>
      <w:r>
        <w:t>wives,</w:t>
      </w:r>
      <w:r>
        <w:rPr>
          <w:spacing w:val="-7"/>
        </w:rPr>
        <w:t xml:space="preserve"> </w:t>
      </w:r>
      <w:r>
        <w:t>sons,</w:t>
      </w:r>
      <w:r>
        <w:rPr>
          <w:spacing w:val="-52"/>
        </w:rPr>
        <w:t xml:space="preserve"> </w:t>
      </w:r>
      <w:r>
        <w:t>and</w:t>
      </w:r>
      <w:r>
        <w:rPr>
          <w:spacing w:val="-7"/>
        </w:rPr>
        <w:t xml:space="preserve"> </w:t>
      </w:r>
      <w:r>
        <w:t>concubines;</w:t>
      </w:r>
      <w:r>
        <w:rPr>
          <w:spacing w:val="-6"/>
        </w:rPr>
        <w:t xml:space="preserve"> </w:t>
      </w:r>
      <w:r>
        <w:t>next</w:t>
      </w:r>
      <w:r>
        <w:rPr>
          <w:spacing w:val="-6"/>
        </w:rPr>
        <w:t xml:space="preserve"> </w:t>
      </w:r>
      <w:r>
        <w:t>I</w:t>
      </w:r>
      <w:r>
        <w:rPr>
          <w:spacing w:val="-6"/>
        </w:rPr>
        <w:t xml:space="preserve"> </w:t>
      </w:r>
      <w:r>
        <w:t>will</w:t>
      </w:r>
      <w:r>
        <w:rPr>
          <w:spacing w:val="-6"/>
        </w:rPr>
        <w:t xml:space="preserve"> </w:t>
      </w:r>
      <w:r>
        <w:t>relate</w:t>
      </w:r>
      <w:r>
        <w:rPr>
          <w:spacing w:val="-6"/>
        </w:rPr>
        <w:t xml:space="preserve"> </w:t>
      </w:r>
      <w:r>
        <w:t>how</w:t>
      </w:r>
      <w:r>
        <w:rPr>
          <w:spacing w:val="-6"/>
        </w:rPr>
        <w:t xml:space="preserve"> </w:t>
      </w:r>
      <w:r>
        <w:t>he</w:t>
      </w:r>
      <w:r>
        <w:rPr>
          <w:spacing w:val="-6"/>
        </w:rPr>
        <w:t xml:space="preserve"> </w:t>
      </w:r>
      <w:r>
        <w:t>holds</w:t>
      </w:r>
      <w:r>
        <w:rPr>
          <w:spacing w:val="-6"/>
        </w:rPr>
        <w:t xml:space="preserve"> </w:t>
      </w:r>
      <w:r>
        <w:t>his</w:t>
      </w:r>
      <w:r>
        <w:rPr>
          <w:spacing w:val="-6"/>
        </w:rPr>
        <w:t xml:space="preserve"> </w:t>
      </w:r>
      <w:r>
        <w:t>court.</w:t>
      </w:r>
    </w:p>
    <w:p w14:paraId="77E42B8E" w14:textId="77777777" w:rsidR="00FA16D1" w:rsidRDefault="00FA16D1" w:rsidP="00FA16D1">
      <w:pPr>
        <w:pStyle w:val="Body"/>
      </w:pPr>
    </w:p>
    <w:p w14:paraId="49945B51" w14:textId="77777777" w:rsidR="000276C6" w:rsidRPr="00FA16D1" w:rsidRDefault="000276C6" w:rsidP="00FA16D1">
      <w:pPr>
        <w:pStyle w:val="Heading4"/>
      </w:pPr>
      <w:r w:rsidRPr="00FA16D1">
        <w:t>X—His magnificent Palace in Kambaln</w:t>
      </w:r>
    </w:p>
    <w:p w14:paraId="1D942ADB" w14:textId="34B0F693" w:rsidR="000276C6" w:rsidRDefault="000276C6" w:rsidP="00FA16D1">
      <w:pPr>
        <w:pStyle w:val="Body"/>
      </w:pPr>
      <w:r>
        <w:t>He</w:t>
      </w:r>
      <w:r>
        <w:rPr>
          <w:spacing w:val="-9"/>
        </w:rPr>
        <w:t xml:space="preserve"> </w:t>
      </w:r>
      <w:r>
        <w:t>resides</w:t>
      </w:r>
      <w:r>
        <w:rPr>
          <w:spacing w:val="-9"/>
        </w:rPr>
        <w:t xml:space="preserve"> </w:t>
      </w:r>
      <w:r>
        <w:t>in</w:t>
      </w:r>
      <w:r>
        <w:rPr>
          <w:spacing w:val="-9"/>
        </w:rPr>
        <w:t xml:space="preserve"> </w:t>
      </w:r>
      <w:r>
        <w:t>the</w:t>
      </w:r>
      <w:r>
        <w:rPr>
          <w:spacing w:val="-9"/>
        </w:rPr>
        <w:t xml:space="preserve"> </w:t>
      </w:r>
      <w:r>
        <w:t>vast</w:t>
      </w:r>
      <w:r>
        <w:rPr>
          <w:spacing w:val="-8"/>
        </w:rPr>
        <w:t xml:space="preserve"> </w:t>
      </w:r>
      <w:r>
        <w:t>city</w:t>
      </w:r>
      <w:r>
        <w:rPr>
          <w:spacing w:val="-9"/>
        </w:rPr>
        <w:t xml:space="preserve"> </w:t>
      </w:r>
      <w:r>
        <w:t>of</w:t>
      </w:r>
      <w:r>
        <w:rPr>
          <w:spacing w:val="-9"/>
        </w:rPr>
        <w:t xml:space="preserve"> </w:t>
      </w:r>
      <w:r>
        <w:t>Kambalu,</w:t>
      </w:r>
      <w:r>
        <w:rPr>
          <w:spacing w:val="-9"/>
        </w:rPr>
        <w:t xml:space="preserve"> </w:t>
      </w:r>
      <w:r>
        <w:t>three</w:t>
      </w:r>
      <w:r>
        <w:rPr>
          <w:spacing w:val="-8"/>
        </w:rPr>
        <w:t xml:space="preserve"> </w:t>
      </w:r>
      <w:r>
        <w:t>months</w:t>
      </w:r>
      <w:r>
        <w:rPr>
          <w:spacing w:val="-9"/>
        </w:rPr>
        <w:t xml:space="preserve"> </w:t>
      </w:r>
      <w:r>
        <w:t>in</w:t>
      </w:r>
      <w:r>
        <w:rPr>
          <w:spacing w:val="-9"/>
        </w:rPr>
        <w:t xml:space="preserve"> </w:t>
      </w:r>
      <w:r>
        <w:t>the</w:t>
      </w:r>
      <w:r>
        <w:rPr>
          <w:spacing w:val="-9"/>
        </w:rPr>
        <w:t xml:space="preserve"> </w:t>
      </w:r>
      <w:r>
        <w:t>year,</w:t>
      </w:r>
      <w:r>
        <w:rPr>
          <w:spacing w:val="-9"/>
        </w:rPr>
        <w:t xml:space="preserve"> </w:t>
      </w:r>
      <w:r>
        <w:t>December,</w:t>
      </w:r>
      <w:r>
        <w:rPr>
          <w:spacing w:val="-8"/>
        </w:rPr>
        <w:t xml:space="preserve"> </w:t>
      </w:r>
      <w:r>
        <w:t>January,</w:t>
      </w:r>
      <w:r>
        <w:rPr>
          <w:spacing w:val="-9"/>
        </w:rPr>
        <w:t xml:space="preserve"> </w:t>
      </w:r>
      <w:r>
        <w:t>and</w:t>
      </w:r>
      <w:r>
        <w:rPr>
          <w:spacing w:val="-9"/>
        </w:rPr>
        <w:t xml:space="preserve"> </w:t>
      </w:r>
      <w:r>
        <w:t>February,</w:t>
      </w:r>
      <w:r>
        <w:rPr>
          <w:spacing w:val="-9"/>
        </w:rPr>
        <w:t xml:space="preserve"> </w:t>
      </w:r>
      <w:r>
        <w:t>and</w:t>
      </w:r>
      <w:r>
        <w:rPr>
          <w:spacing w:val="-8"/>
        </w:rPr>
        <w:t xml:space="preserve"> </w:t>
      </w:r>
      <w:r>
        <w:t>has</w:t>
      </w:r>
      <w:r>
        <w:rPr>
          <w:spacing w:val="-9"/>
        </w:rPr>
        <w:t xml:space="preserve"> </w:t>
      </w:r>
      <w:r>
        <w:t>here</w:t>
      </w:r>
      <w:r>
        <w:rPr>
          <w:spacing w:val="-52"/>
        </w:rPr>
        <w:t xml:space="preserve"> </w:t>
      </w:r>
      <w:r>
        <w:t>his great palace, which I will now describe. It is a complete square, a mile long on every side, so that the whole is</w:t>
      </w:r>
      <w:r>
        <w:rPr>
          <w:spacing w:val="1"/>
        </w:rPr>
        <w:t xml:space="preserve"> </w:t>
      </w:r>
      <w:r>
        <w:t>four</w:t>
      </w:r>
      <w:r>
        <w:rPr>
          <w:spacing w:val="-10"/>
        </w:rPr>
        <w:t xml:space="preserve"> </w:t>
      </w:r>
      <w:r>
        <w:t>miles</w:t>
      </w:r>
      <w:r>
        <w:rPr>
          <w:spacing w:val="-9"/>
        </w:rPr>
        <w:t xml:space="preserve"> </w:t>
      </w:r>
      <w:r>
        <w:t>in</w:t>
      </w:r>
      <w:r>
        <w:rPr>
          <w:spacing w:val="-9"/>
        </w:rPr>
        <w:t xml:space="preserve"> </w:t>
      </w:r>
      <w:r>
        <w:t>circuit;</w:t>
      </w:r>
      <w:r>
        <w:rPr>
          <w:spacing w:val="-9"/>
        </w:rPr>
        <w:t xml:space="preserve"> </w:t>
      </w:r>
      <w:r>
        <w:t>and</w:t>
      </w:r>
      <w:r>
        <w:rPr>
          <w:spacing w:val="-9"/>
        </w:rPr>
        <w:t xml:space="preserve"> </w:t>
      </w:r>
      <w:r>
        <w:t>in</w:t>
      </w:r>
      <w:r>
        <w:rPr>
          <w:spacing w:val="-9"/>
        </w:rPr>
        <w:t xml:space="preserve"> </w:t>
      </w:r>
      <w:r>
        <w:t>each</w:t>
      </w:r>
      <w:r>
        <w:rPr>
          <w:spacing w:val="-9"/>
        </w:rPr>
        <w:t xml:space="preserve"> </w:t>
      </w:r>
      <w:r>
        <w:t>angle</w:t>
      </w:r>
      <w:r>
        <w:rPr>
          <w:spacing w:val="-9"/>
        </w:rPr>
        <w:t xml:space="preserve"> </w:t>
      </w:r>
      <w:r>
        <w:t>is</w:t>
      </w:r>
      <w:r>
        <w:rPr>
          <w:spacing w:val="-9"/>
        </w:rPr>
        <w:t xml:space="preserve"> </w:t>
      </w:r>
      <w:r>
        <w:t>a</w:t>
      </w:r>
      <w:r>
        <w:rPr>
          <w:spacing w:val="-9"/>
        </w:rPr>
        <w:t xml:space="preserve"> </w:t>
      </w:r>
      <w:r>
        <w:t>very</w:t>
      </w:r>
      <w:r>
        <w:rPr>
          <w:spacing w:val="-9"/>
        </w:rPr>
        <w:t xml:space="preserve"> </w:t>
      </w:r>
      <w:r>
        <w:t>fine</w:t>
      </w:r>
      <w:r>
        <w:rPr>
          <w:spacing w:val="-9"/>
        </w:rPr>
        <w:t xml:space="preserve"> </w:t>
      </w:r>
      <w:r>
        <w:t>edifice,</w:t>
      </w:r>
      <w:r>
        <w:rPr>
          <w:spacing w:val="-10"/>
        </w:rPr>
        <w:t xml:space="preserve"> </w:t>
      </w:r>
      <w:r>
        <w:t>containing</w:t>
      </w:r>
      <w:r>
        <w:rPr>
          <w:spacing w:val="-9"/>
        </w:rPr>
        <w:t xml:space="preserve"> </w:t>
      </w:r>
      <w:r>
        <w:t>bows,</w:t>
      </w:r>
      <w:r>
        <w:rPr>
          <w:spacing w:val="-9"/>
        </w:rPr>
        <w:t xml:space="preserve"> </w:t>
      </w:r>
      <w:r>
        <w:t>arrows,</w:t>
      </w:r>
      <w:r>
        <w:rPr>
          <w:spacing w:val="-9"/>
        </w:rPr>
        <w:t xml:space="preserve"> </w:t>
      </w:r>
      <w:r>
        <w:t>cords,</w:t>
      </w:r>
      <w:r>
        <w:rPr>
          <w:spacing w:val="-9"/>
        </w:rPr>
        <w:t xml:space="preserve"> </w:t>
      </w:r>
      <w:r>
        <w:t>saddles,</w:t>
      </w:r>
      <w:r>
        <w:rPr>
          <w:spacing w:val="-9"/>
        </w:rPr>
        <w:t xml:space="preserve"> </w:t>
      </w:r>
      <w:r>
        <w:t>bridles,</w:t>
      </w:r>
      <w:r>
        <w:rPr>
          <w:spacing w:val="-9"/>
        </w:rPr>
        <w:t xml:space="preserve"> </w:t>
      </w:r>
      <w:r>
        <w:t>and</w:t>
      </w:r>
      <w:r w:rsidR="00FA16D1">
        <w:t xml:space="preserve"> </w:t>
      </w:r>
      <w:r>
        <w:t>all other implements of war. In the middle of the wall between these four edifices are others, making altogether</w:t>
      </w:r>
      <w:r>
        <w:rPr>
          <w:spacing w:val="1"/>
        </w:rPr>
        <w:t xml:space="preserve"> </w:t>
      </w:r>
      <w:r>
        <w:t>eight,</w:t>
      </w:r>
      <w:r>
        <w:rPr>
          <w:spacing w:val="-11"/>
        </w:rPr>
        <w:t xml:space="preserve"> </w:t>
      </w:r>
      <w:r>
        <w:t>filled</w:t>
      </w:r>
      <w:r>
        <w:rPr>
          <w:spacing w:val="-10"/>
        </w:rPr>
        <w:t xml:space="preserve"> </w:t>
      </w:r>
      <w:r>
        <w:t>with</w:t>
      </w:r>
      <w:r>
        <w:rPr>
          <w:spacing w:val="-10"/>
        </w:rPr>
        <w:t xml:space="preserve"> </w:t>
      </w:r>
      <w:r>
        <w:t>stores,</w:t>
      </w:r>
      <w:r>
        <w:rPr>
          <w:spacing w:val="-10"/>
        </w:rPr>
        <w:t xml:space="preserve"> </w:t>
      </w:r>
      <w:r>
        <w:t>and</w:t>
      </w:r>
      <w:r>
        <w:rPr>
          <w:spacing w:val="-10"/>
        </w:rPr>
        <w:t xml:space="preserve"> </w:t>
      </w:r>
      <w:r>
        <w:t>each</w:t>
      </w:r>
      <w:r>
        <w:rPr>
          <w:spacing w:val="-11"/>
        </w:rPr>
        <w:t xml:space="preserve"> </w:t>
      </w:r>
      <w:r>
        <w:t>containing</w:t>
      </w:r>
      <w:r>
        <w:rPr>
          <w:spacing w:val="-10"/>
        </w:rPr>
        <w:t xml:space="preserve"> </w:t>
      </w:r>
      <w:r>
        <w:t>only</w:t>
      </w:r>
      <w:r>
        <w:rPr>
          <w:spacing w:val="-10"/>
        </w:rPr>
        <w:t xml:space="preserve"> </w:t>
      </w:r>
      <w:r>
        <w:t>a</w:t>
      </w:r>
      <w:r>
        <w:rPr>
          <w:spacing w:val="-10"/>
        </w:rPr>
        <w:t xml:space="preserve"> </w:t>
      </w:r>
      <w:r>
        <w:t>single</w:t>
      </w:r>
      <w:r>
        <w:rPr>
          <w:spacing w:val="-10"/>
        </w:rPr>
        <w:t xml:space="preserve"> </w:t>
      </w:r>
      <w:r>
        <w:t>article.</w:t>
      </w:r>
      <w:r>
        <w:rPr>
          <w:spacing w:val="-11"/>
        </w:rPr>
        <w:t xml:space="preserve"> </w:t>
      </w:r>
      <w:r>
        <w:t>Towards</w:t>
      </w:r>
      <w:r>
        <w:rPr>
          <w:spacing w:val="-10"/>
        </w:rPr>
        <w:t xml:space="preserve"> </w:t>
      </w:r>
      <w:r>
        <w:t>the</w:t>
      </w:r>
      <w:r>
        <w:rPr>
          <w:spacing w:val="-10"/>
        </w:rPr>
        <w:t xml:space="preserve"> </w:t>
      </w:r>
      <w:r>
        <w:t>south</w:t>
      </w:r>
      <w:r>
        <w:rPr>
          <w:spacing w:val="-10"/>
        </w:rPr>
        <w:t xml:space="preserve"> </w:t>
      </w:r>
      <w:r>
        <w:t>are</w:t>
      </w:r>
      <w:r>
        <w:rPr>
          <w:spacing w:val="-10"/>
        </w:rPr>
        <w:t xml:space="preserve"> </w:t>
      </w:r>
      <w:r>
        <w:t>five</w:t>
      </w:r>
      <w:r>
        <w:rPr>
          <w:spacing w:val="-11"/>
        </w:rPr>
        <w:t xml:space="preserve"> </w:t>
      </w:r>
      <w:r>
        <w:t>gates,</w:t>
      </w:r>
      <w:r>
        <w:rPr>
          <w:spacing w:val="-10"/>
        </w:rPr>
        <w:t xml:space="preserve"> </w:t>
      </w:r>
      <w:r>
        <w:t>the</w:t>
      </w:r>
      <w:r>
        <w:rPr>
          <w:spacing w:val="-10"/>
        </w:rPr>
        <w:t xml:space="preserve"> </w:t>
      </w:r>
      <w:r>
        <w:t>middle</w:t>
      </w:r>
      <w:r>
        <w:rPr>
          <w:spacing w:val="-10"/>
        </w:rPr>
        <w:t xml:space="preserve"> </w:t>
      </w:r>
      <w:r>
        <w:t>one</w:t>
      </w:r>
      <w:r>
        <w:rPr>
          <w:spacing w:val="1"/>
        </w:rPr>
        <w:t xml:space="preserve"> </w:t>
      </w:r>
      <w:r>
        <w:t>very large, never opened nor shut unless when the great khan is to pass through; while on the other side is one by</w:t>
      </w:r>
      <w:r>
        <w:rPr>
          <w:spacing w:val="1"/>
        </w:rPr>
        <w:t xml:space="preserve"> </w:t>
      </w:r>
      <w:r>
        <w:t>which</w:t>
      </w:r>
      <w:r>
        <w:rPr>
          <w:spacing w:val="-6"/>
        </w:rPr>
        <w:t xml:space="preserve"> </w:t>
      </w:r>
      <w:r>
        <w:t>all</w:t>
      </w:r>
      <w:r>
        <w:rPr>
          <w:spacing w:val="-6"/>
        </w:rPr>
        <w:t xml:space="preserve"> </w:t>
      </w:r>
      <w:r>
        <w:t>enter</w:t>
      </w:r>
      <w:r>
        <w:rPr>
          <w:spacing w:val="-6"/>
        </w:rPr>
        <w:t xml:space="preserve"> </w:t>
      </w:r>
      <w:r>
        <w:t>in</w:t>
      </w:r>
      <w:r>
        <w:rPr>
          <w:spacing w:val="-6"/>
        </w:rPr>
        <w:t xml:space="preserve"> </w:t>
      </w:r>
      <w:r>
        <w:t>common.</w:t>
      </w:r>
      <w:r>
        <w:rPr>
          <w:spacing w:val="-6"/>
        </w:rPr>
        <w:t xml:space="preserve"> </w:t>
      </w:r>
      <w:r>
        <w:t>Within</w:t>
      </w:r>
      <w:r>
        <w:rPr>
          <w:spacing w:val="-6"/>
        </w:rPr>
        <w:t xml:space="preserve"> </w:t>
      </w:r>
      <w:r>
        <w:t>that</w:t>
      </w:r>
      <w:r>
        <w:rPr>
          <w:spacing w:val="-6"/>
        </w:rPr>
        <w:t xml:space="preserve"> </w:t>
      </w:r>
      <w:r>
        <w:t>wall</w:t>
      </w:r>
      <w:r>
        <w:rPr>
          <w:spacing w:val="-6"/>
        </w:rPr>
        <w:t xml:space="preserve"> </w:t>
      </w:r>
      <w:r>
        <w:t>is</w:t>
      </w:r>
      <w:r>
        <w:rPr>
          <w:spacing w:val="-6"/>
        </w:rPr>
        <w:t xml:space="preserve"> </w:t>
      </w:r>
      <w:r>
        <w:t>another,</w:t>
      </w:r>
      <w:r>
        <w:rPr>
          <w:spacing w:val="-5"/>
        </w:rPr>
        <w:t xml:space="preserve"> </w:t>
      </w:r>
      <w:r>
        <w:t>containing</w:t>
      </w:r>
      <w:r>
        <w:rPr>
          <w:spacing w:val="-6"/>
        </w:rPr>
        <w:t xml:space="preserve"> </w:t>
      </w:r>
      <w:r>
        <w:t>eight</w:t>
      </w:r>
      <w:r>
        <w:rPr>
          <w:spacing w:val="-6"/>
        </w:rPr>
        <w:t xml:space="preserve"> </w:t>
      </w:r>
      <w:r>
        <w:t>edifices</w:t>
      </w:r>
      <w:r>
        <w:rPr>
          <w:spacing w:val="-6"/>
        </w:rPr>
        <w:t xml:space="preserve"> </w:t>
      </w:r>
      <w:r>
        <w:t>similarly</w:t>
      </w:r>
      <w:r>
        <w:rPr>
          <w:spacing w:val="-6"/>
        </w:rPr>
        <w:t xml:space="preserve"> </w:t>
      </w:r>
      <w:r>
        <w:t>constructed;</w:t>
      </w:r>
      <w:r>
        <w:rPr>
          <w:spacing w:val="-6"/>
        </w:rPr>
        <w:t xml:space="preserve"> </w:t>
      </w:r>
      <w:r>
        <w:t>in</w:t>
      </w:r>
      <w:r>
        <w:rPr>
          <w:spacing w:val="-6"/>
        </w:rPr>
        <w:t xml:space="preserve"> </w:t>
      </w:r>
      <w:r>
        <w:t>which</w:t>
      </w:r>
      <w:r>
        <w:rPr>
          <w:spacing w:val="-6"/>
        </w:rPr>
        <w:t xml:space="preserve"> </w:t>
      </w:r>
      <w:r>
        <w:t>is</w:t>
      </w:r>
      <w:r>
        <w:rPr>
          <w:spacing w:val="-52"/>
        </w:rPr>
        <w:t xml:space="preserve"> </w:t>
      </w:r>
      <w:r>
        <w:t>lodged</w:t>
      </w:r>
      <w:r>
        <w:rPr>
          <w:spacing w:val="-9"/>
        </w:rPr>
        <w:t xml:space="preserve"> </w:t>
      </w:r>
      <w:r>
        <w:t>the</w:t>
      </w:r>
      <w:r>
        <w:rPr>
          <w:spacing w:val="-9"/>
        </w:rPr>
        <w:t xml:space="preserve"> </w:t>
      </w:r>
      <w:r>
        <w:t>wardrobe</w:t>
      </w:r>
      <w:r>
        <w:rPr>
          <w:spacing w:val="-9"/>
        </w:rPr>
        <w:t xml:space="preserve"> </w:t>
      </w:r>
      <w:r>
        <w:t>of</w:t>
      </w:r>
      <w:r>
        <w:rPr>
          <w:spacing w:val="-9"/>
        </w:rPr>
        <w:t xml:space="preserve"> </w:t>
      </w:r>
      <w:r>
        <w:t>the</w:t>
      </w:r>
      <w:r>
        <w:rPr>
          <w:spacing w:val="-9"/>
        </w:rPr>
        <w:t xml:space="preserve"> </w:t>
      </w:r>
      <w:r>
        <w:t>sovereign.</w:t>
      </w:r>
      <w:r>
        <w:rPr>
          <w:spacing w:val="-9"/>
        </w:rPr>
        <w:t xml:space="preserve"> </w:t>
      </w:r>
      <w:r>
        <w:t>These</w:t>
      </w:r>
      <w:r>
        <w:rPr>
          <w:spacing w:val="-9"/>
        </w:rPr>
        <w:t xml:space="preserve"> </w:t>
      </w:r>
      <w:r>
        <w:t>walls</w:t>
      </w:r>
      <w:r>
        <w:rPr>
          <w:spacing w:val="-9"/>
        </w:rPr>
        <w:t xml:space="preserve"> </w:t>
      </w:r>
      <w:r>
        <w:t>enclose</w:t>
      </w:r>
      <w:r>
        <w:rPr>
          <w:spacing w:val="-9"/>
        </w:rPr>
        <w:t xml:space="preserve"> </w:t>
      </w:r>
      <w:r>
        <w:t>the</w:t>
      </w:r>
      <w:r>
        <w:rPr>
          <w:spacing w:val="-9"/>
        </w:rPr>
        <w:t xml:space="preserve"> </w:t>
      </w:r>
      <w:r>
        <w:t>palace</w:t>
      </w:r>
      <w:r>
        <w:rPr>
          <w:spacing w:val="-9"/>
        </w:rPr>
        <w:t xml:space="preserve"> </w:t>
      </w:r>
      <w:r>
        <w:t>of</w:t>
      </w:r>
      <w:r>
        <w:rPr>
          <w:spacing w:val="-9"/>
        </w:rPr>
        <w:t xml:space="preserve"> </w:t>
      </w:r>
      <w:r>
        <w:t>that</w:t>
      </w:r>
      <w:r>
        <w:rPr>
          <w:spacing w:val="-9"/>
        </w:rPr>
        <w:t xml:space="preserve"> </w:t>
      </w:r>
      <w:r>
        <w:t>mighty</w:t>
      </w:r>
      <w:r>
        <w:rPr>
          <w:spacing w:val="-9"/>
        </w:rPr>
        <w:t xml:space="preserve"> </w:t>
      </w:r>
      <w:r>
        <w:t>lord,</w:t>
      </w:r>
      <w:r>
        <w:rPr>
          <w:spacing w:val="-9"/>
        </w:rPr>
        <w:t xml:space="preserve"> </w:t>
      </w:r>
      <w:r>
        <w:t>which</w:t>
      </w:r>
      <w:r>
        <w:rPr>
          <w:spacing w:val="-9"/>
        </w:rPr>
        <w:t xml:space="preserve"> </w:t>
      </w:r>
      <w:r>
        <w:t>is</w:t>
      </w:r>
      <w:r>
        <w:rPr>
          <w:spacing w:val="-9"/>
        </w:rPr>
        <w:t xml:space="preserve"> </w:t>
      </w:r>
      <w:r>
        <w:t>the</w:t>
      </w:r>
      <w:r>
        <w:rPr>
          <w:spacing w:val="-9"/>
        </w:rPr>
        <w:t xml:space="preserve"> </w:t>
      </w:r>
      <w:r>
        <w:t>greatest</w:t>
      </w:r>
      <w:r>
        <w:rPr>
          <w:spacing w:val="-9"/>
        </w:rPr>
        <w:t xml:space="preserve"> </w:t>
      </w:r>
      <w:r>
        <w:t>that</w:t>
      </w:r>
      <w:r>
        <w:rPr>
          <w:spacing w:val="1"/>
        </w:rPr>
        <w:t xml:space="preserve"> </w:t>
      </w:r>
      <w:r>
        <w:t>ever</w:t>
      </w:r>
      <w:r>
        <w:rPr>
          <w:spacing w:val="-12"/>
        </w:rPr>
        <w:t xml:space="preserve"> </w:t>
      </w:r>
      <w:r>
        <w:t>was</w:t>
      </w:r>
      <w:r>
        <w:rPr>
          <w:spacing w:val="-12"/>
        </w:rPr>
        <w:t xml:space="preserve"> </w:t>
      </w:r>
      <w:r>
        <w:t>seen.</w:t>
      </w:r>
      <w:r>
        <w:rPr>
          <w:spacing w:val="-12"/>
        </w:rPr>
        <w:t xml:space="preserve"> </w:t>
      </w:r>
      <w:r>
        <w:t>The</w:t>
      </w:r>
      <w:r>
        <w:rPr>
          <w:spacing w:val="-11"/>
        </w:rPr>
        <w:t xml:space="preserve"> </w:t>
      </w:r>
      <w:r>
        <w:t>floor</w:t>
      </w:r>
      <w:r>
        <w:rPr>
          <w:spacing w:val="-12"/>
        </w:rPr>
        <w:t xml:space="preserve"> </w:t>
      </w:r>
      <w:r>
        <w:t>rises</w:t>
      </w:r>
      <w:r>
        <w:rPr>
          <w:spacing w:val="-12"/>
        </w:rPr>
        <w:t xml:space="preserve"> </w:t>
      </w:r>
      <w:r>
        <w:t>ten</w:t>
      </w:r>
      <w:r>
        <w:rPr>
          <w:spacing w:val="-11"/>
        </w:rPr>
        <w:t xml:space="preserve"> </w:t>
      </w:r>
      <w:r>
        <w:t>palms</w:t>
      </w:r>
      <w:r>
        <w:rPr>
          <w:spacing w:val="-12"/>
        </w:rPr>
        <w:t xml:space="preserve"> </w:t>
      </w:r>
      <w:r>
        <w:t>above</w:t>
      </w:r>
      <w:r>
        <w:rPr>
          <w:spacing w:val="-12"/>
        </w:rPr>
        <w:t xml:space="preserve"> </w:t>
      </w:r>
      <w:r>
        <w:t>the</w:t>
      </w:r>
      <w:r>
        <w:rPr>
          <w:spacing w:val="-12"/>
        </w:rPr>
        <w:t xml:space="preserve"> </w:t>
      </w:r>
      <w:r>
        <w:t>ground,</w:t>
      </w:r>
      <w:r>
        <w:rPr>
          <w:spacing w:val="-11"/>
        </w:rPr>
        <w:t xml:space="preserve"> </w:t>
      </w:r>
      <w:r>
        <w:t>and</w:t>
      </w:r>
      <w:r>
        <w:rPr>
          <w:spacing w:val="-12"/>
        </w:rPr>
        <w:t xml:space="preserve"> </w:t>
      </w:r>
      <w:r>
        <w:t>the</w:t>
      </w:r>
      <w:r>
        <w:rPr>
          <w:spacing w:val="-12"/>
        </w:rPr>
        <w:t xml:space="preserve"> </w:t>
      </w:r>
      <w:r>
        <w:t>roof</w:t>
      </w:r>
      <w:r>
        <w:rPr>
          <w:spacing w:val="-11"/>
        </w:rPr>
        <w:t xml:space="preserve"> </w:t>
      </w:r>
      <w:r>
        <w:t>is</w:t>
      </w:r>
      <w:r>
        <w:rPr>
          <w:spacing w:val="-12"/>
        </w:rPr>
        <w:t xml:space="preserve"> </w:t>
      </w:r>
      <w:r>
        <w:t>exceedingly</w:t>
      </w:r>
      <w:r>
        <w:rPr>
          <w:spacing w:val="-12"/>
        </w:rPr>
        <w:t xml:space="preserve"> </w:t>
      </w:r>
      <w:r>
        <w:t>lofty.</w:t>
      </w:r>
      <w:r>
        <w:rPr>
          <w:spacing w:val="-11"/>
        </w:rPr>
        <w:t xml:space="preserve"> </w:t>
      </w:r>
      <w:r>
        <w:t>The</w:t>
      </w:r>
      <w:r>
        <w:rPr>
          <w:spacing w:val="-12"/>
        </w:rPr>
        <w:t xml:space="preserve"> </w:t>
      </w:r>
      <w:r>
        <w:t>walls</w:t>
      </w:r>
      <w:r>
        <w:rPr>
          <w:spacing w:val="-12"/>
        </w:rPr>
        <w:t xml:space="preserve"> </w:t>
      </w:r>
      <w:r>
        <w:t>of</w:t>
      </w:r>
      <w:r>
        <w:rPr>
          <w:spacing w:val="-12"/>
        </w:rPr>
        <w:t xml:space="preserve"> </w:t>
      </w:r>
      <w:r>
        <w:t>the</w:t>
      </w:r>
      <w:r>
        <w:rPr>
          <w:spacing w:val="-11"/>
        </w:rPr>
        <w:t xml:space="preserve"> </w:t>
      </w:r>
      <w:r>
        <w:t>cham-</w:t>
      </w:r>
      <w:r>
        <w:rPr>
          <w:spacing w:val="-52"/>
        </w:rPr>
        <w:t xml:space="preserve"> </w:t>
      </w:r>
      <w:r>
        <w:t>bers and stairs are all covered with gold and silver, and adorned with pictures of dragons, horses, and other races</w:t>
      </w:r>
      <w:r>
        <w:rPr>
          <w:spacing w:val="1"/>
        </w:rPr>
        <w:t xml:space="preserve"> </w:t>
      </w:r>
      <w:r>
        <w:t>of</w:t>
      </w:r>
      <w:r>
        <w:rPr>
          <w:spacing w:val="-6"/>
        </w:rPr>
        <w:t xml:space="preserve"> </w:t>
      </w:r>
      <w:r>
        <w:t>animals.</w:t>
      </w:r>
      <w:r>
        <w:rPr>
          <w:spacing w:val="-6"/>
        </w:rPr>
        <w:t xml:space="preserve"> </w:t>
      </w:r>
      <w:r>
        <w:t>The</w:t>
      </w:r>
      <w:r>
        <w:rPr>
          <w:spacing w:val="-6"/>
        </w:rPr>
        <w:t xml:space="preserve"> </w:t>
      </w:r>
      <w:r>
        <w:t>hall</w:t>
      </w:r>
      <w:r>
        <w:rPr>
          <w:spacing w:val="-5"/>
        </w:rPr>
        <w:t xml:space="preserve"> </w:t>
      </w:r>
      <w:r>
        <w:t>is</w:t>
      </w:r>
      <w:r>
        <w:rPr>
          <w:spacing w:val="-6"/>
        </w:rPr>
        <w:t xml:space="preserve"> </w:t>
      </w:r>
      <w:r>
        <w:t>so</w:t>
      </w:r>
      <w:r>
        <w:rPr>
          <w:spacing w:val="-6"/>
        </w:rPr>
        <w:t xml:space="preserve"> </w:t>
      </w:r>
      <w:r>
        <w:t>spacious</w:t>
      </w:r>
      <w:r>
        <w:rPr>
          <w:spacing w:val="-5"/>
        </w:rPr>
        <w:t xml:space="preserve"> </w:t>
      </w:r>
      <w:r>
        <w:t>that</w:t>
      </w:r>
      <w:r>
        <w:rPr>
          <w:spacing w:val="-6"/>
        </w:rPr>
        <w:t xml:space="preserve"> </w:t>
      </w:r>
      <w:r>
        <w:t>6,000</w:t>
      </w:r>
      <w:r>
        <w:rPr>
          <w:spacing w:val="-6"/>
        </w:rPr>
        <w:t xml:space="preserve"> </w:t>
      </w:r>
      <w:r>
        <w:t>can</w:t>
      </w:r>
      <w:r>
        <w:rPr>
          <w:spacing w:val="-5"/>
        </w:rPr>
        <w:t xml:space="preserve"> </w:t>
      </w:r>
      <w:r>
        <w:t>sit</w:t>
      </w:r>
      <w:r>
        <w:rPr>
          <w:spacing w:val="-6"/>
        </w:rPr>
        <w:t xml:space="preserve"> </w:t>
      </w:r>
      <w:r>
        <w:t>down</w:t>
      </w:r>
      <w:r>
        <w:rPr>
          <w:spacing w:val="-6"/>
        </w:rPr>
        <w:t xml:space="preserve"> </w:t>
      </w:r>
      <w:r>
        <w:t>to</w:t>
      </w:r>
      <w:r>
        <w:rPr>
          <w:spacing w:val="-5"/>
        </w:rPr>
        <w:t xml:space="preserve"> </w:t>
      </w:r>
      <w:r>
        <w:t>banquet;</w:t>
      </w:r>
      <w:r>
        <w:rPr>
          <w:spacing w:val="-6"/>
        </w:rPr>
        <w:t xml:space="preserve"> </w:t>
      </w:r>
      <w:r>
        <w:t>and</w:t>
      </w:r>
      <w:r>
        <w:rPr>
          <w:spacing w:val="-6"/>
        </w:rPr>
        <w:t xml:space="preserve"> </w:t>
      </w:r>
      <w:r>
        <w:t>the</w:t>
      </w:r>
      <w:r>
        <w:rPr>
          <w:spacing w:val="-5"/>
        </w:rPr>
        <w:t xml:space="preserve"> </w:t>
      </w:r>
      <w:r>
        <w:t>number</w:t>
      </w:r>
      <w:r>
        <w:rPr>
          <w:spacing w:val="-6"/>
        </w:rPr>
        <w:t xml:space="preserve"> </w:t>
      </w:r>
      <w:r>
        <w:t>of</w:t>
      </w:r>
      <w:r>
        <w:rPr>
          <w:spacing w:val="-6"/>
        </w:rPr>
        <w:t xml:space="preserve"> </w:t>
      </w:r>
      <w:r>
        <w:t>apartments</w:t>
      </w:r>
      <w:r>
        <w:rPr>
          <w:spacing w:val="-5"/>
        </w:rPr>
        <w:t xml:space="preserve"> </w:t>
      </w:r>
      <w:r>
        <w:t>is</w:t>
      </w:r>
      <w:r>
        <w:rPr>
          <w:spacing w:val="-6"/>
        </w:rPr>
        <w:t xml:space="preserve"> </w:t>
      </w:r>
      <w:r>
        <w:t>incredible.</w:t>
      </w:r>
      <w:r>
        <w:rPr>
          <w:spacing w:val="1"/>
        </w:rPr>
        <w:t xml:space="preserve"> </w:t>
      </w:r>
      <w:r>
        <w:t>The roof is externally painted with red, blue, green, and other colours, and is so varnished that it shines like crys-</w:t>
      </w:r>
      <w:r>
        <w:rPr>
          <w:spacing w:val="1"/>
        </w:rPr>
        <w:t xml:space="preserve"> </w:t>
      </w:r>
      <w:r>
        <w:t>tal,</w:t>
      </w:r>
      <w:r>
        <w:rPr>
          <w:spacing w:val="-9"/>
        </w:rPr>
        <w:t xml:space="preserve"> </w:t>
      </w:r>
      <w:r>
        <w:t>and</w:t>
      </w:r>
      <w:r>
        <w:rPr>
          <w:spacing w:val="-8"/>
        </w:rPr>
        <w:t xml:space="preserve"> </w:t>
      </w:r>
      <w:r>
        <w:t>is</w:t>
      </w:r>
      <w:r>
        <w:rPr>
          <w:spacing w:val="-8"/>
        </w:rPr>
        <w:t xml:space="preserve"> </w:t>
      </w:r>
      <w:r>
        <w:t>seen</w:t>
      </w:r>
      <w:r>
        <w:rPr>
          <w:spacing w:val="-8"/>
        </w:rPr>
        <w:t xml:space="preserve"> </w:t>
      </w:r>
      <w:r>
        <w:t>to</w:t>
      </w:r>
      <w:r>
        <w:rPr>
          <w:spacing w:val="-8"/>
        </w:rPr>
        <w:t xml:space="preserve"> </w:t>
      </w:r>
      <w:r>
        <w:t>a</w:t>
      </w:r>
      <w:r>
        <w:rPr>
          <w:spacing w:val="-8"/>
        </w:rPr>
        <w:t xml:space="preserve"> </w:t>
      </w:r>
      <w:r>
        <w:t>great</w:t>
      </w:r>
      <w:r>
        <w:rPr>
          <w:spacing w:val="-8"/>
        </w:rPr>
        <w:t xml:space="preserve"> </w:t>
      </w:r>
      <w:r>
        <w:t>distance</w:t>
      </w:r>
      <w:r>
        <w:rPr>
          <w:spacing w:val="-8"/>
        </w:rPr>
        <w:t xml:space="preserve"> </w:t>
      </w:r>
      <w:r>
        <w:t>around.</w:t>
      </w:r>
      <w:r>
        <w:rPr>
          <w:spacing w:val="-8"/>
        </w:rPr>
        <w:t xml:space="preserve"> </w:t>
      </w:r>
      <w:r>
        <w:t>It</w:t>
      </w:r>
      <w:r>
        <w:rPr>
          <w:spacing w:val="-9"/>
        </w:rPr>
        <w:t xml:space="preserve"> </w:t>
      </w:r>
      <w:r>
        <w:t>is</w:t>
      </w:r>
      <w:r>
        <w:rPr>
          <w:spacing w:val="-8"/>
        </w:rPr>
        <w:t xml:space="preserve"> </w:t>
      </w:r>
      <w:r>
        <w:t>also</w:t>
      </w:r>
      <w:r>
        <w:rPr>
          <w:spacing w:val="-8"/>
        </w:rPr>
        <w:t xml:space="preserve"> </w:t>
      </w:r>
      <w:r>
        <w:t>very</w:t>
      </w:r>
      <w:r>
        <w:rPr>
          <w:spacing w:val="-8"/>
        </w:rPr>
        <w:t xml:space="preserve"> </w:t>
      </w:r>
      <w:r>
        <w:t>strongly</w:t>
      </w:r>
      <w:r>
        <w:rPr>
          <w:spacing w:val="-8"/>
        </w:rPr>
        <w:t xml:space="preserve"> </w:t>
      </w:r>
      <w:r>
        <w:t>and</w:t>
      </w:r>
      <w:r>
        <w:rPr>
          <w:spacing w:val="-8"/>
        </w:rPr>
        <w:t xml:space="preserve"> </w:t>
      </w:r>
      <w:r>
        <w:t>durably</w:t>
      </w:r>
      <w:r>
        <w:rPr>
          <w:spacing w:val="-8"/>
        </w:rPr>
        <w:t xml:space="preserve"> </w:t>
      </w:r>
      <w:r>
        <w:t>built.</w:t>
      </w:r>
      <w:r>
        <w:rPr>
          <w:spacing w:val="-8"/>
        </w:rPr>
        <w:t xml:space="preserve"> </w:t>
      </w:r>
      <w:r>
        <w:t>Between</w:t>
      </w:r>
      <w:r>
        <w:rPr>
          <w:spacing w:val="-8"/>
        </w:rPr>
        <w:t xml:space="preserve"> </w:t>
      </w:r>
      <w:r>
        <w:t>the</w:t>
      </w:r>
      <w:r>
        <w:rPr>
          <w:spacing w:val="-8"/>
        </w:rPr>
        <w:t xml:space="preserve"> </w:t>
      </w:r>
      <w:r>
        <w:t>walls</w:t>
      </w:r>
      <w:r>
        <w:rPr>
          <w:spacing w:val="-9"/>
        </w:rPr>
        <w:t xml:space="preserve"> </w:t>
      </w:r>
      <w:r>
        <w:t>are</w:t>
      </w:r>
      <w:r>
        <w:rPr>
          <w:spacing w:val="-8"/>
        </w:rPr>
        <w:t xml:space="preserve"> </w:t>
      </w:r>
      <w:r>
        <w:t>pleasant</w:t>
      </w:r>
      <w:r>
        <w:rPr>
          <w:spacing w:val="1"/>
        </w:rPr>
        <w:t xml:space="preserve"> </w:t>
      </w:r>
      <w:r>
        <w:t>meadows</w:t>
      </w:r>
      <w:r>
        <w:rPr>
          <w:spacing w:val="-10"/>
        </w:rPr>
        <w:t xml:space="preserve"> </w:t>
      </w:r>
      <w:r>
        <w:t>filled</w:t>
      </w:r>
      <w:r>
        <w:rPr>
          <w:spacing w:val="-10"/>
        </w:rPr>
        <w:t xml:space="preserve"> </w:t>
      </w:r>
      <w:r>
        <w:t>with</w:t>
      </w:r>
      <w:r>
        <w:rPr>
          <w:spacing w:val="-10"/>
        </w:rPr>
        <w:t xml:space="preserve"> </w:t>
      </w:r>
      <w:r>
        <w:t>various</w:t>
      </w:r>
      <w:r>
        <w:rPr>
          <w:spacing w:val="-10"/>
        </w:rPr>
        <w:t xml:space="preserve"> </w:t>
      </w:r>
      <w:r>
        <w:t>living</w:t>
      </w:r>
      <w:r>
        <w:rPr>
          <w:spacing w:val="-9"/>
        </w:rPr>
        <w:t xml:space="preserve"> </w:t>
      </w:r>
      <w:r>
        <w:t>creatures,</w:t>
      </w:r>
      <w:r>
        <w:rPr>
          <w:spacing w:val="-10"/>
        </w:rPr>
        <w:t xml:space="preserve"> </w:t>
      </w:r>
      <w:r>
        <w:t>as</w:t>
      </w:r>
      <w:r>
        <w:rPr>
          <w:spacing w:val="-10"/>
        </w:rPr>
        <w:t xml:space="preserve"> </w:t>
      </w:r>
      <w:r>
        <w:t>white</w:t>
      </w:r>
      <w:r>
        <w:rPr>
          <w:spacing w:val="-10"/>
        </w:rPr>
        <w:t xml:space="preserve"> </w:t>
      </w:r>
      <w:r>
        <w:t>stags,</w:t>
      </w:r>
      <w:r>
        <w:rPr>
          <w:spacing w:val="-9"/>
        </w:rPr>
        <w:t xml:space="preserve"> </w:t>
      </w:r>
      <w:r>
        <w:t>the</w:t>
      </w:r>
      <w:r>
        <w:rPr>
          <w:spacing w:val="-10"/>
        </w:rPr>
        <w:t xml:space="preserve"> </w:t>
      </w:r>
      <w:r>
        <w:t>musk</w:t>
      </w:r>
      <w:r>
        <w:rPr>
          <w:spacing w:val="-10"/>
        </w:rPr>
        <w:t xml:space="preserve"> </w:t>
      </w:r>
      <w:r>
        <w:t>animal,</w:t>
      </w:r>
      <w:r>
        <w:rPr>
          <w:spacing w:val="-10"/>
        </w:rPr>
        <w:t xml:space="preserve"> </w:t>
      </w:r>
      <w:r>
        <w:t>deer,</w:t>
      </w:r>
      <w:r>
        <w:rPr>
          <w:spacing w:val="-9"/>
        </w:rPr>
        <w:t xml:space="preserve"> </w:t>
      </w:r>
      <w:r>
        <w:t>wild</w:t>
      </w:r>
      <w:r>
        <w:rPr>
          <w:spacing w:val="-10"/>
        </w:rPr>
        <w:t xml:space="preserve"> </w:t>
      </w:r>
      <w:r>
        <w:t>goats,</w:t>
      </w:r>
      <w:r>
        <w:rPr>
          <w:spacing w:val="-10"/>
        </w:rPr>
        <w:t xml:space="preserve"> </w:t>
      </w:r>
      <w:r>
        <w:t>ermines,</w:t>
      </w:r>
      <w:r>
        <w:rPr>
          <w:spacing w:val="-10"/>
        </w:rPr>
        <w:t xml:space="preserve"> </w:t>
      </w:r>
      <w:r>
        <w:t>and</w:t>
      </w:r>
      <w:r>
        <w:rPr>
          <w:spacing w:val="-9"/>
        </w:rPr>
        <w:t xml:space="preserve"> </w:t>
      </w:r>
      <w:r>
        <w:t>other</w:t>
      </w:r>
      <w:r w:rsidR="00FA16D1">
        <w:t xml:space="preserve"> </w:t>
      </w:r>
      <w:r>
        <w:t>beautiful creatures. The whole enclosure is full of animals, except the path by which men pass. On the other side,</w:t>
      </w:r>
      <w:r>
        <w:rPr>
          <w:spacing w:val="1"/>
        </w:rPr>
        <w:t xml:space="preserve"> </w:t>
      </w:r>
      <w:r>
        <w:t xml:space="preserve">towards the south, is a </w:t>
      </w:r>
      <w:r>
        <w:lastRenderedPageBreak/>
        <w:t>magnificent lake, whither many kinds of fish are brought and nourished. A river enters and</w:t>
      </w:r>
      <w:r>
        <w:rPr>
          <w:spacing w:val="1"/>
        </w:rPr>
        <w:t xml:space="preserve"> </w:t>
      </w:r>
      <w:r>
        <w:t>flows</w:t>
      </w:r>
      <w:r>
        <w:rPr>
          <w:spacing w:val="-8"/>
        </w:rPr>
        <w:t xml:space="preserve"> </w:t>
      </w:r>
      <w:r>
        <w:t>out;</w:t>
      </w:r>
      <w:r>
        <w:rPr>
          <w:spacing w:val="-8"/>
        </w:rPr>
        <w:t xml:space="preserve"> </w:t>
      </w:r>
      <w:r>
        <w:t>but</w:t>
      </w:r>
      <w:r>
        <w:rPr>
          <w:spacing w:val="-8"/>
        </w:rPr>
        <w:t xml:space="preserve"> </w:t>
      </w:r>
      <w:r>
        <w:t>the</w:t>
      </w:r>
      <w:r>
        <w:rPr>
          <w:spacing w:val="-7"/>
        </w:rPr>
        <w:t xml:space="preserve"> </w:t>
      </w:r>
      <w:r>
        <w:t>fish</w:t>
      </w:r>
      <w:r>
        <w:rPr>
          <w:spacing w:val="-8"/>
        </w:rPr>
        <w:t xml:space="preserve"> </w:t>
      </w:r>
      <w:r>
        <w:t>are</w:t>
      </w:r>
      <w:r>
        <w:rPr>
          <w:spacing w:val="-8"/>
        </w:rPr>
        <w:t xml:space="preserve"> </w:t>
      </w:r>
      <w:r>
        <w:t>retained</w:t>
      </w:r>
      <w:r>
        <w:rPr>
          <w:spacing w:val="-7"/>
        </w:rPr>
        <w:t xml:space="preserve"> </w:t>
      </w:r>
      <w:r>
        <w:t>by</w:t>
      </w:r>
      <w:r>
        <w:rPr>
          <w:spacing w:val="-8"/>
        </w:rPr>
        <w:t xml:space="preserve"> </w:t>
      </w:r>
      <w:r>
        <w:t>iron</w:t>
      </w:r>
      <w:r>
        <w:rPr>
          <w:spacing w:val="-8"/>
        </w:rPr>
        <w:t xml:space="preserve"> </w:t>
      </w:r>
      <w:r>
        <w:t>gratings.</w:t>
      </w:r>
      <w:r>
        <w:rPr>
          <w:spacing w:val="-7"/>
        </w:rPr>
        <w:t xml:space="preserve"> </w:t>
      </w:r>
      <w:r>
        <w:t>Towards</w:t>
      </w:r>
      <w:r>
        <w:rPr>
          <w:spacing w:val="-8"/>
        </w:rPr>
        <w:t xml:space="preserve"> </w:t>
      </w:r>
      <w:r>
        <w:t>the</w:t>
      </w:r>
      <w:r>
        <w:rPr>
          <w:spacing w:val="-8"/>
        </w:rPr>
        <w:t xml:space="preserve"> </w:t>
      </w:r>
      <w:r>
        <w:t>north,</w:t>
      </w:r>
      <w:r>
        <w:rPr>
          <w:spacing w:val="-7"/>
        </w:rPr>
        <w:t xml:space="preserve"> </w:t>
      </w:r>
      <w:r>
        <w:t>about</w:t>
      </w:r>
      <w:r>
        <w:rPr>
          <w:spacing w:val="-8"/>
        </w:rPr>
        <w:t xml:space="preserve"> </w:t>
      </w:r>
      <w:r>
        <w:t>a</w:t>
      </w:r>
      <w:r>
        <w:rPr>
          <w:spacing w:val="-8"/>
        </w:rPr>
        <w:t xml:space="preserve"> </w:t>
      </w:r>
      <w:r>
        <w:t>bowshot</w:t>
      </w:r>
      <w:r>
        <w:rPr>
          <w:spacing w:val="-7"/>
        </w:rPr>
        <w:t xml:space="preserve"> </w:t>
      </w:r>
      <w:r>
        <w:t>from</w:t>
      </w:r>
      <w:r>
        <w:rPr>
          <w:spacing w:val="-8"/>
        </w:rPr>
        <w:t xml:space="preserve"> </w:t>
      </w:r>
      <w:r>
        <w:t>the</w:t>
      </w:r>
      <w:r>
        <w:rPr>
          <w:spacing w:val="-8"/>
        </w:rPr>
        <w:t xml:space="preserve"> </w:t>
      </w:r>
      <w:r>
        <w:t>palace,</w:t>
      </w:r>
      <w:r>
        <w:rPr>
          <w:spacing w:val="-7"/>
        </w:rPr>
        <w:t xml:space="preserve"> </w:t>
      </w:r>
      <w:r>
        <w:t>Kublai</w:t>
      </w:r>
      <w:r>
        <w:rPr>
          <w:spacing w:val="-8"/>
        </w:rPr>
        <w:t xml:space="preserve"> </w:t>
      </w:r>
      <w:r>
        <w:t>has</w:t>
      </w:r>
      <w:r>
        <w:rPr>
          <w:spacing w:val="-52"/>
        </w:rPr>
        <w:t xml:space="preserve"> </w:t>
      </w:r>
      <w:r>
        <w:t>constructed a mound, full a hundred paces high and a mile in circuit, all covered with evergreen trees which never</w:t>
      </w:r>
      <w:r>
        <w:rPr>
          <w:spacing w:val="1"/>
        </w:rPr>
        <w:t xml:space="preserve"> </w:t>
      </w:r>
      <w:r>
        <w:t>shed</w:t>
      </w:r>
      <w:r>
        <w:rPr>
          <w:spacing w:val="-4"/>
        </w:rPr>
        <w:t xml:space="preserve"> </w:t>
      </w:r>
      <w:r>
        <w:t>their</w:t>
      </w:r>
      <w:r>
        <w:rPr>
          <w:spacing w:val="-4"/>
        </w:rPr>
        <w:t xml:space="preserve"> </w:t>
      </w:r>
      <w:r>
        <w:t>leaves.</w:t>
      </w:r>
      <w:r>
        <w:rPr>
          <w:spacing w:val="-4"/>
        </w:rPr>
        <w:t xml:space="preserve"> </w:t>
      </w:r>
      <w:r>
        <w:t>When</w:t>
      </w:r>
      <w:r>
        <w:rPr>
          <w:spacing w:val="-4"/>
        </w:rPr>
        <w:t xml:space="preserve"> </w:t>
      </w:r>
      <w:r>
        <w:t>he</w:t>
      </w:r>
      <w:r>
        <w:rPr>
          <w:spacing w:val="-4"/>
        </w:rPr>
        <w:t xml:space="preserve"> </w:t>
      </w:r>
      <w:r>
        <w:t>hears</w:t>
      </w:r>
      <w:r>
        <w:rPr>
          <w:spacing w:val="-4"/>
        </w:rPr>
        <w:t xml:space="preserve"> </w:t>
      </w:r>
      <w:r>
        <w:t>of</w:t>
      </w:r>
      <w:r>
        <w:rPr>
          <w:spacing w:val="-4"/>
        </w:rPr>
        <w:t xml:space="preserve"> </w:t>
      </w:r>
      <w:r>
        <w:t>a</w:t>
      </w:r>
      <w:r>
        <w:rPr>
          <w:spacing w:val="-4"/>
        </w:rPr>
        <w:t xml:space="preserve"> </w:t>
      </w:r>
      <w:r>
        <w:t>beautiful</w:t>
      </w:r>
      <w:r>
        <w:rPr>
          <w:spacing w:val="-4"/>
        </w:rPr>
        <w:t xml:space="preserve"> </w:t>
      </w:r>
      <w:r>
        <w:t>tree,</w:t>
      </w:r>
      <w:r>
        <w:rPr>
          <w:spacing w:val="-3"/>
        </w:rPr>
        <w:t xml:space="preserve"> </w:t>
      </w:r>
      <w:r>
        <w:t>he</w:t>
      </w:r>
      <w:r>
        <w:rPr>
          <w:spacing w:val="-4"/>
        </w:rPr>
        <w:t xml:space="preserve"> </w:t>
      </w:r>
      <w:r>
        <w:t>causes</w:t>
      </w:r>
      <w:r>
        <w:rPr>
          <w:spacing w:val="-4"/>
        </w:rPr>
        <w:t xml:space="preserve"> </w:t>
      </w:r>
      <w:r>
        <w:t>it</w:t>
      </w:r>
      <w:r>
        <w:rPr>
          <w:spacing w:val="-4"/>
        </w:rPr>
        <w:t xml:space="preserve"> </w:t>
      </w:r>
      <w:r>
        <w:t>to</w:t>
      </w:r>
      <w:r>
        <w:rPr>
          <w:spacing w:val="-4"/>
        </w:rPr>
        <w:t xml:space="preserve"> </w:t>
      </w:r>
      <w:r>
        <w:t>be</w:t>
      </w:r>
      <w:r>
        <w:rPr>
          <w:spacing w:val="-4"/>
        </w:rPr>
        <w:t xml:space="preserve"> </w:t>
      </w:r>
      <w:r>
        <w:t>dug</w:t>
      </w:r>
      <w:r>
        <w:rPr>
          <w:spacing w:val="-4"/>
        </w:rPr>
        <w:t xml:space="preserve"> </w:t>
      </w:r>
      <w:r>
        <w:t>up,</w:t>
      </w:r>
      <w:r>
        <w:rPr>
          <w:spacing w:val="-4"/>
        </w:rPr>
        <w:t xml:space="preserve"> </w:t>
      </w:r>
      <w:r>
        <w:t>with</w:t>
      </w:r>
      <w:r>
        <w:rPr>
          <w:spacing w:val="-4"/>
        </w:rPr>
        <w:t xml:space="preserve"> </w:t>
      </w:r>
      <w:r>
        <w:t>all</w:t>
      </w:r>
      <w:r>
        <w:rPr>
          <w:spacing w:val="-4"/>
        </w:rPr>
        <w:t xml:space="preserve"> </w:t>
      </w:r>
      <w:r>
        <w:t>the</w:t>
      </w:r>
      <w:r>
        <w:rPr>
          <w:spacing w:val="-3"/>
        </w:rPr>
        <w:t xml:space="preserve"> </w:t>
      </w:r>
      <w:r>
        <w:t>roots</w:t>
      </w:r>
      <w:r>
        <w:rPr>
          <w:spacing w:val="-4"/>
        </w:rPr>
        <w:t xml:space="preserve"> </w:t>
      </w:r>
      <w:r>
        <w:t>and</w:t>
      </w:r>
      <w:r>
        <w:rPr>
          <w:spacing w:val="-4"/>
        </w:rPr>
        <w:t xml:space="preserve"> </w:t>
      </w:r>
      <w:r>
        <w:t>the</w:t>
      </w:r>
      <w:r>
        <w:rPr>
          <w:spacing w:val="-4"/>
        </w:rPr>
        <w:t xml:space="preserve"> </w:t>
      </w:r>
      <w:r>
        <w:t>earth</w:t>
      </w:r>
      <w:r>
        <w:rPr>
          <w:spacing w:val="-4"/>
        </w:rPr>
        <w:t xml:space="preserve"> </w:t>
      </w:r>
      <w:r>
        <w:t>round</w:t>
      </w:r>
      <w:r>
        <w:rPr>
          <w:spacing w:val="1"/>
        </w:rPr>
        <w:t xml:space="preserve"> </w:t>
      </w:r>
      <w:r>
        <w:t>it, and to be conveyed to him on the backs of elephants, whence the eminence has been made verdant all over, and</w:t>
      </w:r>
      <w:r>
        <w:rPr>
          <w:spacing w:val="-52"/>
        </w:rPr>
        <w:t xml:space="preserve"> </w:t>
      </w:r>
      <w:r>
        <w:t>is</w:t>
      </w:r>
      <w:r>
        <w:rPr>
          <w:spacing w:val="-7"/>
        </w:rPr>
        <w:t xml:space="preserve"> </w:t>
      </w:r>
      <w:r>
        <w:t>called</w:t>
      </w:r>
      <w:r>
        <w:rPr>
          <w:spacing w:val="-7"/>
        </w:rPr>
        <w:t xml:space="preserve"> </w:t>
      </w:r>
      <w:r>
        <w:t>the</w:t>
      </w:r>
      <w:r>
        <w:rPr>
          <w:spacing w:val="-6"/>
        </w:rPr>
        <w:t xml:space="preserve"> </w:t>
      </w:r>
      <w:r>
        <w:t>green</w:t>
      </w:r>
      <w:r>
        <w:rPr>
          <w:spacing w:val="-7"/>
        </w:rPr>
        <w:t xml:space="preserve"> </w:t>
      </w:r>
      <w:r>
        <w:t>mountain.</w:t>
      </w:r>
      <w:r>
        <w:rPr>
          <w:spacing w:val="-7"/>
        </w:rPr>
        <w:t xml:space="preserve"> </w:t>
      </w:r>
      <w:r>
        <w:t>On</w:t>
      </w:r>
      <w:r>
        <w:rPr>
          <w:spacing w:val="-6"/>
        </w:rPr>
        <w:t xml:space="preserve"> </w:t>
      </w:r>
      <w:r>
        <w:t>the</w:t>
      </w:r>
      <w:r>
        <w:rPr>
          <w:spacing w:val="-7"/>
        </w:rPr>
        <w:t xml:space="preserve"> </w:t>
      </w:r>
      <w:r>
        <w:t>top</w:t>
      </w:r>
      <w:r>
        <w:rPr>
          <w:spacing w:val="-7"/>
        </w:rPr>
        <w:t xml:space="preserve"> </w:t>
      </w:r>
      <w:r>
        <w:t>is</w:t>
      </w:r>
      <w:r>
        <w:rPr>
          <w:spacing w:val="-6"/>
        </w:rPr>
        <w:t xml:space="preserve"> </w:t>
      </w:r>
      <w:r>
        <w:t>a</w:t>
      </w:r>
      <w:r>
        <w:rPr>
          <w:spacing w:val="-7"/>
        </w:rPr>
        <w:t xml:space="preserve"> </w:t>
      </w:r>
      <w:r>
        <w:t>palace,</w:t>
      </w:r>
      <w:r>
        <w:rPr>
          <w:spacing w:val="-7"/>
        </w:rPr>
        <w:t xml:space="preserve"> </w:t>
      </w:r>
      <w:r>
        <w:t>also</w:t>
      </w:r>
      <w:r>
        <w:rPr>
          <w:spacing w:val="-6"/>
        </w:rPr>
        <w:t xml:space="preserve"> </w:t>
      </w:r>
      <w:r>
        <w:t>covered</w:t>
      </w:r>
      <w:r>
        <w:rPr>
          <w:spacing w:val="-7"/>
        </w:rPr>
        <w:t xml:space="preserve"> </w:t>
      </w:r>
      <w:r>
        <w:t>with</w:t>
      </w:r>
      <w:r>
        <w:rPr>
          <w:spacing w:val="-7"/>
        </w:rPr>
        <w:t xml:space="preserve"> </w:t>
      </w:r>
      <w:r>
        <w:t>verdure;</w:t>
      </w:r>
      <w:r>
        <w:rPr>
          <w:spacing w:val="-6"/>
        </w:rPr>
        <w:t xml:space="preserve"> </w:t>
      </w:r>
      <w:r>
        <w:t>it</w:t>
      </w:r>
      <w:r>
        <w:rPr>
          <w:spacing w:val="-7"/>
        </w:rPr>
        <w:t xml:space="preserve"> </w:t>
      </w:r>
      <w:r>
        <w:t>and</w:t>
      </w:r>
      <w:r>
        <w:rPr>
          <w:spacing w:val="-7"/>
        </w:rPr>
        <w:t xml:space="preserve"> </w:t>
      </w:r>
      <w:r>
        <w:t>the</w:t>
      </w:r>
      <w:r>
        <w:rPr>
          <w:spacing w:val="-6"/>
        </w:rPr>
        <w:t xml:space="preserve"> </w:t>
      </w:r>
      <w:r>
        <w:t>trees</w:t>
      </w:r>
      <w:r>
        <w:rPr>
          <w:spacing w:val="-7"/>
        </w:rPr>
        <w:t xml:space="preserve"> </w:t>
      </w:r>
      <w:r>
        <w:t>are</w:t>
      </w:r>
      <w:r>
        <w:rPr>
          <w:spacing w:val="-7"/>
        </w:rPr>
        <w:t xml:space="preserve"> </w:t>
      </w:r>
      <w:r>
        <w:t>so</w:t>
      </w:r>
      <w:r>
        <w:rPr>
          <w:spacing w:val="-6"/>
        </w:rPr>
        <w:t xml:space="preserve"> </w:t>
      </w:r>
      <w:r>
        <w:t>lovely</w:t>
      </w:r>
      <w:r>
        <w:rPr>
          <w:spacing w:val="-7"/>
        </w:rPr>
        <w:t xml:space="preserve"> </w:t>
      </w:r>
      <w:r>
        <w:t>that</w:t>
      </w:r>
      <w:r>
        <w:rPr>
          <w:spacing w:val="-7"/>
        </w:rPr>
        <w:t xml:space="preserve"> </w:t>
      </w:r>
      <w:r>
        <w:t>all</w:t>
      </w:r>
      <w:r>
        <w:rPr>
          <w:spacing w:val="1"/>
        </w:rPr>
        <w:t xml:space="preserve"> </w:t>
      </w:r>
      <w:r>
        <w:t>who look upon them feel delight and joy. In the vicinity is another palace, where resides the grandson of the great</w:t>
      </w:r>
      <w:r>
        <w:rPr>
          <w:spacing w:val="1"/>
        </w:rPr>
        <w:t xml:space="preserve"> </w:t>
      </w:r>
      <w:r>
        <w:t>khan,</w:t>
      </w:r>
      <w:r>
        <w:rPr>
          <w:spacing w:val="-7"/>
        </w:rPr>
        <w:t xml:space="preserve"> </w:t>
      </w:r>
      <w:r>
        <w:t>Temur,</w:t>
      </w:r>
      <w:r>
        <w:rPr>
          <w:spacing w:val="-7"/>
        </w:rPr>
        <w:t xml:space="preserve"> </w:t>
      </w:r>
      <w:r>
        <w:t>who</w:t>
      </w:r>
      <w:r>
        <w:rPr>
          <w:spacing w:val="-6"/>
        </w:rPr>
        <w:t xml:space="preserve"> </w:t>
      </w:r>
      <w:r>
        <w:t>is</w:t>
      </w:r>
      <w:r>
        <w:rPr>
          <w:spacing w:val="-7"/>
        </w:rPr>
        <w:t xml:space="preserve"> </w:t>
      </w:r>
      <w:r>
        <w:t>to</w:t>
      </w:r>
      <w:r>
        <w:rPr>
          <w:spacing w:val="-6"/>
        </w:rPr>
        <w:t xml:space="preserve"> </w:t>
      </w:r>
      <w:r>
        <w:t>reign</w:t>
      </w:r>
      <w:r>
        <w:rPr>
          <w:spacing w:val="-7"/>
        </w:rPr>
        <w:t xml:space="preserve"> </w:t>
      </w:r>
      <w:r>
        <w:t>after</w:t>
      </w:r>
      <w:r>
        <w:rPr>
          <w:spacing w:val="-7"/>
        </w:rPr>
        <w:t xml:space="preserve"> </w:t>
      </w:r>
      <w:r>
        <w:t>him,</w:t>
      </w:r>
      <w:r>
        <w:rPr>
          <w:spacing w:val="-6"/>
        </w:rPr>
        <w:t xml:space="preserve"> </w:t>
      </w:r>
      <w:r>
        <w:t>and</w:t>
      </w:r>
      <w:r>
        <w:rPr>
          <w:spacing w:val="-7"/>
        </w:rPr>
        <w:t xml:space="preserve"> </w:t>
      </w:r>
      <w:r>
        <w:t>who</w:t>
      </w:r>
      <w:r>
        <w:rPr>
          <w:spacing w:val="-6"/>
        </w:rPr>
        <w:t xml:space="preserve"> </w:t>
      </w:r>
      <w:r>
        <w:t>follows</w:t>
      </w:r>
      <w:r>
        <w:rPr>
          <w:spacing w:val="-7"/>
        </w:rPr>
        <w:t xml:space="preserve"> </w:t>
      </w:r>
      <w:r>
        <w:t>the</w:t>
      </w:r>
      <w:r>
        <w:rPr>
          <w:spacing w:val="-7"/>
        </w:rPr>
        <w:t xml:space="preserve"> </w:t>
      </w:r>
      <w:r>
        <w:t>same</w:t>
      </w:r>
      <w:r>
        <w:rPr>
          <w:spacing w:val="-6"/>
        </w:rPr>
        <w:t xml:space="preserve"> </w:t>
      </w:r>
      <w:r>
        <w:t>life</w:t>
      </w:r>
      <w:r>
        <w:rPr>
          <w:spacing w:val="-7"/>
        </w:rPr>
        <w:t xml:space="preserve"> </w:t>
      </w:r>
      <w:r>
        <w:t>and</w:t>
      </w:r>
      <w:r>
        <w:rPr>
          <w:spacing w:val="-6"/>
        </w:rPr>
        <w:t xml:space="preserve"> </w:t>
      </w:r>
      <w:r>
        <w:t>customs</w:t>
      </w:r>
      <w:r>
        <w:rPr>
          <w:spacing w:val="-7"/>
        </w:rPr>
        <w:t xml:space="preserve"> </w:t>
      </w:r>
      <w:r>
        <w:t>as</w:t>
      </w:r>
      <w:r>
        <w:rPr>
          <w:spacing w:val="-7"/>
        </w:rPr>
        <w:t xml:space="preserve"> </w:t>
      </w:r>
      <w:r>
        <w:t>his</w:t>
      </w:r>
      <w:r>
        <w:rPr>
          <w:spacing w:val="-6"/>
        </w:rPr>
        <w:t xml:space="preserve"> </w:t>
      </w:r>
      <w:r>
        <w:t>grandsire.</w:t>
      </w:r>
      <w:r>
        <w:rPr>
          <w:spacing w:val="-7"/>
        </w:rPr>
        <w:t xml:space="preserve"> </w:t>
      </w:r>
      <w:r>
        <w:t>He</w:t>
      </w:r>
      <w:r>
        <w:rPr>
          <w:spacing w:val="-6"/>
        </w:rPr>
        <w:t xml:space="preserve"> </w:t>
      </w:r>
      <w:r>
        <w:t>has</w:t>
      </w:r>
      <w:r>
        <w:rPr>
          <w:spacing w:val="-7"/>
        </w:rPr>
        <w:t xml:space="preserve"> </w:t>
      </w:r>
      <w:r>
        <w:t>already</w:t>
      </w:r>
      <w:r>
        <w:rPr>
          <w:spacing w:val="1"/>
        </w:rPr>
        <w:t xml:space="preserve"> </w:t>
      </w:r>
      <w:r>
        <w:t>a</w:t>
      </w:r>
      <w:r>
        <w:rPr>
          <w:spacing w:val="-6"/>
        </w:rPr>
        <w:t xml:space="preserve"> </w:t>
      </w:r>
      <w:r>
        <w:t>golden</w:t>
      </w:r>
      <w:r>
        <w:rPr>
          <w:spacing w:val="-6"/>
        </w:rPr>
        <w:t xml:space="preserve"> </w:t>
      </w:r>
      <w:r>
        <w:t>bull</w:t>
      </w:r>
      <w:r>
        <w:rPr>
          <w:spacing w:val="-6"/>
        </w:rPr>
        <w:t xml:space="preserve"> </w:t>
      </w:r>
      <w:r>
        <w:t>and</w:t>
      </w:r>
      <w:r>
        <w:rPr>
          <w:spacing w:val="-6"/>
        </w:rPr>
        <w:t xml:space="preserve"> </w:t>
      </w:r>
      <w:r>
        <w:t>the</w:t>
      </w:r>
      <w:r>
        <w:rPr>
          <w:spacing w:val="-6"/>
        </w:rPr>
        <w:t xml:space="preserve"> </w:t>
      </w:r>
      <w:r>
        <w:t>imperial</w:t>
      </w:r>
      <w:r>
        <w:rPr>
          <w:spacing w:val="-6"/>
        </w:rPr>
        <w:t xml:space="preserve"> </w:t>
      </w:r>
      <w:r>
        <w:t>seal;</w:t>
      </w:r>
      <w:r>
        <w:rPr>
          <w:spacing w:val="-6"/>
        </w:rPr>
        <w:t xml:space="preserve"> </w:t>
      </w:r>
      <w:r>
        <w:t>but</w:t>
      </w:r>
      <w:r>
        <w:rPr>
          <w:spacing w:val="-6"/>
        </w:rPr>
        <w:t xml:space="preserve"> </w:t>
      </w:r>
      <w:r>
        <w:t>he</w:t>
      </w:r>
      <w:r>
        <w:rPr>
          <w:spacing w:val="-6"/>
        </w:rPr>
        <w:t xml:space="preserve"> </w:t>
      </w:r>
      <w:r>
        <w:t>has</w:t>
      </w:r>
      <w:r>
        <w:rPr>
          <w:spacing w:val="-6"/>
        </w:rPr>
        <w:t xml:space="preserve"> </w:t>
      </w:r>
      <w:r>
        <w:t>no</w:t>
      </w:r>
      <w:r>
        <w:rPr>
          <w:spacing w:val="-6"/>
        </w:rPr>
        <w:t xml:space="preserve"> </w:t>
      </w:r>
      <w:r>
        <w:t>authority</w:t>
      </w:r>
      <w:r>
        <w:rPr>
          <w:spacing w:val="-6"/>
        </w:rPr>
        <w:t xml:space="preserve"> </w:t>
      </w:r>
      <w:r>
        <w:t>while</w:t>
      </w:r>
      <w:r>
        <w:rPr>
          <w:spacing w:val="-6"/>
        </w:rPr>
        <w:t xml:space="preserve"> </w:t>
      </w:r>
      <w:r>
        <w:t>his</w:t>
      </w:r>
      <w:r>
        <w:rPr>
          <w:spacing w:val="-6"/>
        </w:rPr>
        <w:t xml:space="preserve"> </w:t>
      </w:r>
      <w:r>
        <w:t>grandfather</w:t>
      </w:r>
      <w:r>
        <w:rPr>
          <w:spacing w:val="-5"/>
        </w:rPr>
        <w:t xml:space="preserve"> </w:t>
      </w:r>
      <w:r>
        <w:t>lives.</w:t>
      </w:r>
    </w:p>
    <w:p w14:paraId="03F041A5" w14:textId="77777777" w:rsidR="00FA16D1" w:rsidRDefault="00FA16D1" w:rsidP="00FA16D1">
      <w:pPr>
        <w:pStyle w:val="Body"/>
      </w:pPr>
    </w:p>
    <w:p w14:paraId="583CE5FB" w14:textId="77777777" w:rsidR="000276C6" w:rsidRPr="00FA16D1" w:rsidRDefault="000276C6" w:rsidP="00FA16D1">
      <w:pPr>
        <w:pStyle w:val="Heading4"/>
      </w:pPr>
      <w:r w:rsidRPr="00FA16D1">
        <w:t>XI—Description of the City of Kambalu</w:t>
      </w:r>
    </w:p>
    <w:p w14:paraId="10CE4CCA" w14:textId="0CEAEE4E" w:rsidR="000276C6" w:rsidRDefault="000276C6" w:rsidP="00FA16D1">
      <w:pPr>
        <w:pStyle w:val="Body"/>
      </w:pPr>
      <w:r>
        <w:t>Having</w:t>
      </w:r>
      <w:r>
        <w:rPr>
          <w:spacing w:val="-10"/>
        </w:rPr>
        <w:t xml:space="preserve"> </w:t>
      </w:r>
      <w:r>
        <w:t>described</w:t>
      </w:r>
      <w:r>
        <w:rPr>
          <w:spacing w:val="-10"/>
        </w:rPr>
        <w:t xml:space="preserve"> </w:t>
      </w:r>
      <w:r>
        <w:t>to</w:t>
      </w:r>
      <w:r>
        <w:rPr>
          <w:spacing w:val="-10"/>
        </w:rPr>
        <w:t xml:space="preserve"> </w:t>
      </w:r>
      <w:r>
        <w:t>you</w:t>
      </w:r>
      <w:r>
        <w:rPr>
          <w:spacing w:val="-10"/>
        </w:rPr>
        <w:t xml:space="preserve"> </w:t>
      </w:r>
      <w:r>
        <w:t>the</w:t>
      </w:r>
      <w:r>
        <w:rPr>
          <w:spacing w:val="-10"/>
        </w:rPr>
        <w:t xml:space="preserve"> </w:t>
      </w:r>
      <w:r>
        <w:t>palaces,</w:t>
      </w:r>
      <w:r>
        <w:rPr>
          <w:spacing w:val="-10"/>
        </w:rPr>
        <w:t xml:space="preserve"> </w:t>
      </w:r>
      <w:r>
        <w:t>I</w:t>
      </w:r>
      <w:r>
        <w:rPr>
          <w:spacing w:val="-10"/>
        </w:rPr>
        <w:t xml:space="preserve"> </w:t>
      </w:r>
      <w:r>
        <w:t>will</w:t>
      </w:r>
      <w:r>
        <w:rPr>
          <w:spacing w:val="-10"/>
        </w:rPr>
        <w:t xml:space="preserve"> </w:t>
      </w:r>
      <w:r>
        <w:t>tell</w:t>
      </w:r>
      <w:r>
        <w:rPr>
          <w:spacing w:val="-9"/>
        </w:rPr>
        <w:t xml:space="preserve"> </w:t>
      </w:r>
      <w:r>
        <w:t>you</w:t>
      </w:r>
      <w:r>
        <w:rPr>
          <w:spacing w:val="-10"/>
        </w:rPr>
        <w:t xml:space="preserve"> </w:t>
      </w:r>
      <w:r>
        <w:t>of</w:t>
      </w:r>
      <w:r>
        <w:rPr>
          <w:spacing w:val="-10"/>
        </w:rPr>
        <w:t xml:space="preserve"> </w:t>
      </w:r>
      <w:r>
        <w:t>the</w:t>
      </w:r>
      <w:r>
        <w:rPr>
          <w:spacing w:val="-10"/>
        </w:rPr>
        <w:t xml:space="preserve"> </w:t>
      </w:r>
      <w:r>
        <w:t>great</w:t>
      </w:r>
      <w:r>
        <w:rPr>
          <w:spacing w:val="-10"/>
        </w:rPr>
        <w:t xml:space="preserve"> </w:t>
      </w:r>
      <w:r>
        <w:t>city</w:t>
      </w:r>
      <w:r>
        <w:rPr>
          <w:spacing w:val="-10"/>
        </w:rPr>
        <w:t xml:space="preserve"> </w:t>
      </w:r>
      <w:r>
        <w:t>of</w:t>
      </w:r>
      <w:r>
        <w:rPr>
          <w:spacing w:val="-10"/>
        </w:rPr>
        <w:t xml:space="preserve"> </w:t>
      </w:r>
      <w:r>
        <w:t>Cathay,</w:t>
      </w:r>
      <w:r>
        <w:rPr>
          <w:spacing w:val="-10"/>
        </w:rPr>
        <w:t xml:space="preserve"> </w:t>
      </w:r>
      <w:r>
        <w:t>which</w:t>
      </w:r>
      <w:r>
        <w:rPr>
          <w:spacing w:val="-9"/>
        </w:rPr>
        <w:t xml:space="preserve"> </w:t>
      </w:r>
      <w:r>
        <w:t>contains</w:t>
      </w:r>
      <w:r>
        <w:rPr>
          <w:spacing w:val="-10"/>
        </w:rPr>
        <w:t xml:space="preserve"> </w:t>
      </w:r>
      <w:r>
        <w:t>them.</w:t>
      </w:r>
      <w:r>
        <w:rPr>
          <w:spacing w:val="-10"/>
        </w:rPr>
        <w:t xml:space="preserve"> </w:t>
      </w:r>
      <w:r>
        <w:t>Near</w:t>
      </w:r>
      <w:r>
        <w:rPr>
          <w:spacing w:val="-10"/>
        </w:rPr>
        <w:t xml:space="preserve"> </w:t>
      </w:r>
      <w:r>
        <w:t>it</w:t>
      </w:r>
      <w:r>
        <w:rPr>
          <w:spacing w:val="-10"/>
        </w:rPr>
        <w:t xml:space="preserve"> </w:t>
      </w:r>
      <w:r>
        <w:t>is</w:t>
      </w:r>
      <w:r>
        <w:rPr>
          <w:spacing w:val="1"/>
        </w:rPr>
        <w:t xml:space="preserve"> </w:t>
      </w:r>
      <w:r>
        <w:t>another</w:t>
      </w:r>
      <w:r>
        <w:rPr>
          <w:spacing w:val="-4"/>
        </w:rPr>
        <w:t xml:space="preserve"> </w:t>
      </w:r>
      <w:r>
        <w:t>large</w:t>
      </w:r>
      <w:r>
        <w:rPr>
          <w:spacing w:val="-4"/>
        </w:rPr>
        <w:t xml:space="preserve"> </w:t>
      </w:r>
      <w:r>
        <w:t>and</w:t>
      </w:r>
      <w:r>
        <w:rPr>
          <w:spacing w:val="-3"/>
        </w:rPr>
        <w:t xml:space="preserve"> </w:t>
      </w:r>
      <w:r>
        <w:t>splendid</w:t>
      </w:r>
      <w:r>
        <w:rPr>
          <w:spacing w:val="-4"/>
        </w:rPr>
        <w:t xml:space="preserve"> </w:t>
      </w:r>
      <w:r>
        <w:t>one,</w:t>
      </w:r>
      <w:r>
        <w:rPr>
          <w:spacing w:val="-3"/>
        </w:rPr>
        <w:t xml:space="preserve"> </w:t>
      </w:r>
      <w:r>
        <w:t>also</w:t>
      </w:r>
      <w:r>
        <w:rPr>
          <w:spacing w:val="-4"/>
        </w:rPr>
        <w:t xml:space="preserve"> </w:t>
      </w:r>
      <w:r>
        <w:t>named</w:t>
      </w:r>
      <w:r>
        <w:rPr>
          <w:spacing w:val="-3"/>
        </w:rPr>
        <w:t xml:space="preserve"> </w:t>
      </w:r>
      <w:r>
        <w:t>Kambalu,</w:t>
      </w:r>
      <w:r>
        <w:rPr>
          <w:spacing w:val="-4"/>
        </w:rPr>
        <w:t xml:space="preserve"> </w:t>
      </w:r>
      <w:r>
        <w:t>which</w:t>
      </w:r>
      <w:r>
        <w:rPr>
          <w:spacing w:val="-3"/>
        </w:rPr>
        <w:t xml:space="preserve"> </w:t>
      </w:r>
      <w:r>
        <w:t>means</w:t>
      </w:r>
      <w:r>
        <w:rPr>
          <w:spacing w:val="-4"/>
        </w:rPr>
        <w:t xml:space="preserve"> </w:t>
      </w:r>
      <w:r>
        <w:t>in</w:t>
      </w:r>
      <w:r>
        <w:rPr>
          <w:spacing w:val="-3"/>
        </w:rPr>
        <w:t xml:space="preserve"> </w:t>
      </w:r>
      <w:r>
        <w:t>our</w:t>
      </w:r>
      <w:r>
        <w:rPr>
          <w:spacing w:val="-4"/>
        </w:rPr>
        <w:t xml:space="preserve"> </w:t>
      </w:r>
      <w:r>
        <w:t>language</w:t>
      </w:r>
      <w:r>
        <w:rPr>
          <w:spacing w:val="-3"/>
        </w:rPr>
        <w:t xml:space="preserve"> </w:t>
      </w:r>
      <w:r>
        <w:t>city</w:t>
      </w:r>
      <w:r>
        <w:rPr>
          <w:spacing w:val="-4"/>
        </w:rPr>
        <w:t xml:space="preserve"> </w:t>
      </w:r>
      <w:r>
        <w:t>of</w:t>
      </w:r>
      <w:r>
        <w:rPr>
          <w:spacing w:val="-3"/>
        </w:rPr>
        <w:t xml:space="preserve"> </w:t>
      </w:r>
      <w:r>
        <w:t>the</w:t>
      </w:r>
      <w:r>
        <w:rPr>
          <w:spacing w:val="-4"/>
        </w:rPr>
        <w:t xml:space="preserve"> </w:t>
      </w:r>
      <w:r>
        <w:t>lord;</w:t>
      </w:r>
      <w:r>
        <w:rPr>
          <w:spacing w:val="-3"/>
        </w:rPr>
        <w:t xml:space="preserve"> </w:t>
      </w:r>
      <w:r>
        <w:t>but</w:t>
      </w:r>
      <w:r>
        <w:rPr>
          <w:spacing w:val="-4"/>
        </w:rPr>
        <w:t xml:space="preserve"> </w:t>
      </w:r>
      <w:r>
        <w:t>the</w:t>
      </w:r>
      <w:r>
        <w:rPr>
          <w:spacing w:val="-3"/>
        </w:rPr>
        <w:t xml:space="preserve"> </w:t>
      </w:r>
      <w:r>
        <w:t>mon-</w:t>
      </w:r>
      <w:r>
        <w:rPr>
          <w:spacing w:val="-52"/>
        </w:rPr>
        <w:t xml:space="preserve"> </w:t>
      </w:r>
      <w:r>
        <w:t>arch, finding by astrology that this town would rebel, built another near it, divided only by a river, and bearing</w:t>
      </w:r>
      <w:r>
        <w:rPr>
          <w:spacing w:val="1"/>
        </w:rPr>
        <w:t xml:space="preserve"> </w:t>
      </w:r>
      <w:r>
        <w:t>the</w:t>
      </w:r>
      <w:r>
        <w:rPr>
          <w:spacing w:val="-7"/>
        </w:rPr>
        <w:t xml:space="preserve"> </w:t>
      </w:r>
      <w:r>
        <w:t>same</w:t>
      </w:r>
      <w:r>
        <w:rPr>
          <w:spacing w:val="-7"/>
        </w:rPr>
        <w:t xml:space="preserve"> </w:t>
      </w:r>
      <w:r>
        <w:t>name,</w:t>
      </w:r>
      <w:r>
        <w:rPr>
          <w:spacing w:val="-7"/>
        </w:rPr>
        <w:t xml:space="preserve"> </w:t>
      </w:r>
      <w:r>
        <w:t>to</w:t>
      </w:r>
      <w:r>
        <w:rPr>
          <w:spacing w:val="-7"/>
        </w:rPr>
        <w:t xml:space="preserve"> </w:t>
      </w:r>
      <w:r>
        <w:t>which</w:t>
      </w:r>
      <w:r>
        <w:rPr>
          <w:spacing w:val="-7"/>
        </w:rPr>
        <w:t xml:space="preserve"> </w:t>
      </w:r>
      <w:r>
        <w:t>its</w:t>
      </w:r>
      <w:r>
        <w:rPr>
          <w:spacing w:val="-6"/>
        </w:rPr>
        <w:t xml:space="preserve"> </w:t>
      </w:r>
      <w:r>
        <w:t>inhabitants</w:t>
      </w:r>
      <w:r>
        <w:rPr>
          <w:spacing w:val="-7"/>
        </w:rPr>
        <w:t xml:space="preserve"> </w:t>
      </w:r>
      <w:r>
        <w:t>were</w:t>
      </w:r>
      <w:r>
        <w:rPr>
          <w:spacing w:val="-7"/>
        </w:rPr>
        <w:t xml:space="preserve"> </w:t>
      </w:r>
      <w:r>
        <w:t>compelled</w:t>
      </w:r>
      <w:r>
        <w:rPr>
          <w:spacing w:val="-7"/>
        </w:rPr>
        <w:t xml:space="preserve"> </w:t>
      </w:r>
      <w:r>
        <w:t>to</w:t>
      </w:r>
      <w:r>
        <w:rPr>
          <w:spacing w:val="-7"/>
        </w:rPr>
        <w:t xml:space="preserve"> </w:t>
      </w:r>
      <w:r>
        <w:t>remove.</w:t>
      </w:r>
      <w:r>
        <w:rPr>
          <w:spacing w:val="-6"/>
        </w:rPr>
        <w:t xml:space="preserve"> </w:t>
      </w:r>
      <w:r>
        <w:t>It</w:t>
      </w:r>
      <w:r>
        <w:rPr>
          <w:spacing w:val="-7"/>
        </w:rPr>
        <w:t xml:space="preserve"> </w:t>
      </w:r>
      <w:r>
        <w:t>forms</w:t>
      </w:r>
      <w:r>
        <w:rPr>
          <w:spacing w:val="-7"/>
        </w:rPr>
        <w:t xml:space="preserve"> </w:t>
      </w:r>
      <w:r>
        <w:t>a</w:t>
      </w:r>
      <w:r>
        <w:rPr>
          <w:spacing w:val="-7"/>
        </w:rPr>
        <w:t xml:space="preserve"> </w:t>
      </w:r>
      <w:r>
        <w:t>regular</w:t>
      </w:r>
      <w:r>
        <w:rPr>
          <w:spacing w:val="-7"/>
        </w:rPr>
        <w:t xml:space="preserve"> </w:t>
      </w:r>
      <w:r>
        <w:t>square,</w:t>
      </w:r>
      <w:r>
        <w:rPr>
          <w:spacing w:val="-6"/>
        </w:rPr>
        <w:t xml:space="preserve"> </w:t>
      </w:r>
      <w:r>
        <w:t>six</w:t>
      </w:r>
      <w:r>
        <w:rPr>
          <w:spacing w:val="-7"/>
        </w:rPr>
        <w:t xml:space="preserve"> </w:t>
      </w:r>
      <w:r>
        <w:t>miles</w:t>
      </w:r>
      <w:r>
        <w:rPr>
          <w:spacing w:val="-7"/>
        </w:rPr>
        <w:t xml:space="preserve"> </w:t>
      </w:r>
      <w:r>
        <w:t>on</w:t>
      </w:r>
      <w:r>
        <w:rPr>
          <w:spacing w:val="-7"/>
        </w:rPr>
        <w:t xml:space="preserve"> </w:t>
      </w:r>
      <w:r>
        <w:t>each</w:t>
      </w:r>
      <w:r w:rsidR="00FA16D1">
        <w:t xml:space="preserve"> </w:t>
      </w:r>
      <w:r>
        <w:t>side, and thus twenty-four miles in circumference. It is surrounded by walls of earth, ten paces thick and twenty in</w:t>
      </w:r>
      <w:r>
        <w:rPr>
          <w:spacing w:val="-52"/>
        </w:rPr>
        <w:t xml:space="preserve"> </w:t>
      </w:r>
      <w:r>
        <w:t>height;</w:t>
      </w:r>
      <w:r>
        <w:rPr>
          <w:spacing w:val="-6"/>
        </w:rPr>
        <w:t xml:space="preserve"> </w:t>
      </w:r>
      <w:r>
        <w:t>yet</w:t>
      </w:r>
      <w:r>
        <w:rPr>
          <w:spacing w:val="-5"/>
        </w:rPr>
        <w:t xml:space="preserve"> </w:t>
      </w:r>
      <w:r>
        <w:t>the</w:t>
      </w:r>
      <w:r>
        <w:rPr>
          <w:spacing w:val="-5"/>
        </w:rPr>
        <w:t xml:space="preserve"> </w:t>
      </w:r>
      <w:r>
        <w:t>upper</w:t>
      </w:r>
      <w:r>
        <w:rPr>
          <w:spacing w:val="-6"/>
        </w:rPr>
        <w:t xml:space="preserve"> </w:t>
      </w:r>
      <w:r>
        <w:t>part</w:t>
      </w:r>
      <w:r>
        <w:rPr>
          <w:spacing w:val="-5"/>
        </w:rPr>
        <w:t xml:space="preserve"> </w:t>
      </w:r>
      <w:r>
        <w:t>becomes</w:t>
      </w:r>
      <w:r>
        <w:rPr>
          <w:spacing w:val="-5"/>
        </w:rPr>
        <w:t xml:space="preserve"> </w:t>
      </w:r>
      <w:r>
        <w:t>gradually</w:t>
      </w:r>
      <w:r>
        <w:rPr>
          <w:spacing w:val="-5"/>
        </w:rPr>
        <w:t xml:space="preserve"> </w:t>
      </w:r>
      <w:r>
        <w:t>thinner,</w:t>
      </w:r>
      <w:r>
        <w:rPr>
          <w:spacing w:val="-6"/>
        </w:rPr>
        <w:t xml:space="preserve"> </w:t>
      </w:r>
      <w:r>
        <w:t>so</w:t>
      </w:r>
      <w:r>
        <w:rPr>
          <w:spacing w:val="-5"/>
        </w:rPr>
        <w:t xml:space="preserve"> </w:t>
      </w:r>
      <w:r>
        <w:t>that</w:t>
      </w:r>
      <w:r>
        <w:rPr>
          <w:spacing w:val="-5"/>
        </w:rPr>
        <w:t xml:space="preserve"> </w:t>
      </w:r>
      <w:r>
        <w:t>at</w:t>
      </w:r>
      <w:r>
        <w:rPr>
          <w:spacing w:val="-5"/>
        </w:rPr>
        <w:t xml:space="preserve"> </w:t>
      </w:r>
      <w:r>
        <w:t>top</w:t>
      </w:r>
      <w:r>
        <w:rPr>
          <w:spacing w:val="-6"/>
        </w:rPr>
        <w:t xml:space="preserve"> </w:t>
      </w:r>
      <w:r>
        <w:t>the</w:t>
      </w:r>
      <w:r>
        <w:rPr>
          <w:spacing w:val="-5"/>
        </w:rPr>
        <w:t xml:space="preserve"> </w:t>
      </w:r>
      <w:r>
        <w:t>breadth</w:t>
      </w:r>
      <w:r>
        <w:rPr>
          <w:spacing w:val="-5"/>
        </w:rPr>
        <w:t xml:space="preserve"> </w:t>
      </w:r>
      <w:r>
        <w:t>is</w:t>
      </w:r>
      <w:r>
        <w:rPr>
          <w:spacing w:val="-5"/>
        </w:rPr>
        <w:t xml:space="preserve"> </w:t>
      </w:r>
      <w:r>
        <w:t>only</w:t>
      </w:r>
      <w:r>
        <w:rPr>
          <w:spacing w:val="-6"/>
        </w:rPr>
        <w:t xml:space="preserve"> </w:t>
      </w:r>
      <w:r>
        <w:t>three</w:t>
      </w:r>
      <w:r>
        <w:rPr>
          <w:spacing w:val="-5"/>
        </w:rPr>
        <w:t xml:space="preserve"> </w:t>
      </w:r>
      <w:r>
        <w:t>paces.</w:t>
      </w:r>
      <w:r>
        <w:rPr>
          <w:spacing w:val="-5"/>
        </w:rPr>
        <w:t xml:space="preserve"> </w:t>
      </w:r>
      <w:r>
        <w:t>There</w:t>
      </w:r>
      <w:r>
        <w:rPr>
          <w:spacing w:val="-6"/>
        </w:rPr>
        <w:t xml:space="preserve"> </w:t>
      </w:r>
      <w:r>
        <w:t>are</w:t>
      </w:r>
      <w:r>
        <w:rPr>
          <w:spacing w:val="-5"/>
        </w:rPr>
        <w:t xml:space="preserve"> </w:t>
      </w:r>
      <w:r>
        <w:t>twelve</w:t>
      </w:r>
      <w:r>
        <w:rPr>
          <w:spacing w:val="-52"/>
        </w:rPr>
        <w:t xml:space="preserve"> </w:t>
      </w:r>
      <w:r>
        <w:t>gates,</w:t>
      </w:r>
      <w:r>
        <w:rPr>
          <w:spacing w:val="-8"/>
        </w:rPr>
        <w:t xml:space="preserve"> </w:t>
      </w:r>
      <w:r>
        <w:t>each</w:t>
      </w:r>
      <w:r>
        <w:rPr>
          <w:spacing w:val="-8"/>
        </w:rPr>
        <w:t xml:space="preserve"> </w:t>
      </w:r>
      <w:r>
        <w:t>containing</w:t>
      </w:r>
      <w:r>
        <w:rPr>
          <w:spacing w:val="-8"/>
        </w:rPr>
        <w:t xml:space="preserve"> </w:t>
      </w:r>
      <w:r>
        <w:t>an</w:t>
      </w:r>
      <w:r>
        <w:rPr>
          <w:spacing w:val="-8"/>
        </w:rPr>
        <w:t xml:space="preserve"> </w:t>
      </w:r>
      <w:r>
        <w:t>edifice,</w:t>
      </w:r>
      <w:r>
        <w:rPr>
          <w:spacing w:val="-8"/>
        </w:rPr>
        <w:t xml:space="preserve"> </w:t>
      </w:r>
      <w:r>
        <w:t>making</w:t>
      </w:r>
      <w:r>
        <w:rPr>
          <w:spacing w:val="-8"/>
        </w:rPr>
        <w:t xml:space="preserve"> </w:t>
      </w:r>
      <w:r>
        <w:t>one</w:t>
      </w:r>
      <w:r>
        <w:rPr>
          <w:spacing w:val="-8"/>
        </w:rPr>
        <w:t xml:space="preserve"> </w:t>
      </w:r>
      <w:r>
        <w:t>in</w:t>
      </w:r>
      <w:r>
        <w:rPr>
          <w:spacing w:val="-8"/>
        </w:rPr>
        <w:t xml:space="preserve"> </w:t>
      </w:r>
      <w:r>
        <w:t>each</w:t>
      </w:r>
      <w:r>
        <w:rPr>
          <w:spacing w:val="-8"/>
        </w:rPr>
        <w:t xml:space="preserve"> </w:t>
      </w:r>
      <w:r>
        <w:t>square</w:t>
      </w:r>
      <w:r>
        <w:rPr>
          <w:spacing w:val="-8"/>
        </w:rPr>
        <w:t xml:space="preserve"> </w:t>
      </w:r>
      <w:r>
        <w:t>of</w:t>
      </w:r>
      <w:r>
        <w:rPr>
          <w:spacing w:val="-8"/>
        </w:rPr>
        <w:t xml:space="preserve"> </w:t>
      </w:r>
      <w:r>
        <w:t>that</w:t>
      </w:r>
      <w:r>
        <w:rPr>
          <w:spacing w:val="-8"/>
        </w:rPr>
        <w:t xml:space="preserve"> </w:t>
      </w:r>
      <w:r>
        <w:t>wall,</w:t>
      </w:r>
      <w:r>
        <w:rPr>
          <w:spacing w:val="-8"/>
        </w:rPr>
        <w:t xml:space="preserve"> </w:t>
      </w:r>
      <w:r>
        <w:t>and</w:t>
      </w:r>
      <w:r>
        <w:rPr>
          <w:spacing w:val="-8"/>
        </w:rPr>
        <w:t xml:space="preserve"> </w:t>
      </w:r>
      <w:r>
        <w:t>filled</w:t>
      </w:r>
      <w:r>
        <w:rPr>
          <w:spacing w:val="-8"/>
        </w:rPr>
        <w:t xml:space="preserve"> </w:t>
      </w:r>
      <w:r>
        <w:t>with</w:t>
      </w:r>
      <w:r>
        <w:rPr>
          <w:spacing w:val="-8"/>
        </w:rPr>
        <w:t xml:space="preserve"> </w:t>
      </w:r>
      <w:r>
        <w:t>men,</w:t>
      </w:r>
      <w:r>
        <w:rPr>
          <w:spacing w:val="-8"/>
        </w:rPr>
        <w:t xml:space="preserve"> </w:t>
      </w:r>
      <w:r>
        <w:t>who</w:t>
      </w:r>
      <w:r>
        <w:rPr>
          <w:spacing w:val="-8"/>
        </w:rPr>
        <w:t xml:space="preserve"> </w:t>
      </w:r>
      <w:r>
        <w:t>guard</w:t>
      </w:r>
      <w:r>
        <w:rPr>
          <w:spacing w:val="-8"/>
        </w:rPr>
        <w:t xml:space="preserve"> </w:t>
      </w:r>
      <w:r>
        <w:t>the</w:t>
      </w:r>
      <w:r>
        <w:rPr>
          <w:spacing w:val="-8"/>
        </w:rPr>
        <w:t xml:space="preserve"> </w:t>
      </w:r>
      <w:r>
        <w:t>place.</w:t>
      </w:r>
      <w:r>
        <w:rPr>
          <w:spacing w:val="1"/>
        </w:rPr>
        <w:t xml:space="preserve"> </w:t>
      </w:r>
      <w:r>
        <w:t>The</w:t>
      </w:r>
      <w:r>
        <w:rPr>
          <w:spacing w:val="-6"/>
        </w:rPr>
        <w:t xml:space="preserve"> </w:t>
      </w:r>
      <w:r>
        <w:t>streets</w:t>
      </w:r>
      <w:r>
        <w:rPr>
          <w:spacing w:val="-5"/>
        </w:rPr>
        <w:t xml:space="preserve"> </w:t>
      </w:r>
      <w:r>
        <w:t>are</w:t>
      </w:r>
      <w:r>
        <w:rPr>
          <w:spacing w:val="-5"/>
        </w:rPr>
        <w:t xml:space="preserve"> </w:t>
      </w:r>
      <w:r>
        <w:t>so</w:t>
      </w:r>
      <w:r>
        <w:rPr>
          <w:spacing w:val="-6"/>
        </w:rPr>
        <w:t xml:space="preserve"> </w:t>
      </w:r>
      <w:r>
        <w:t>broad</w:t>
      </w:r>
      <w:r>
        <w:rPr>
          <w:spacing w:val="-5"/>
        </w:rPr>
        <w:t xml:space="preserve"> </w:t>
      </w:r>
      <w:r>
        <w:t>and</w:t>
      </w:r>
      <w:r>
        <w:rPr>
          <w:spacing w:val="-5"/>
        </w:rPr>
        <w:t xml:space="preserve"> </w:t>
      </w:r>
      <w:r>
        <w:t>so</w:t>
      </w:r>
      <w:r>
        <w:rPr>
          <w:spacing w:val="-6"/>
        </w:rPr>
        <w:t xml:space="preserve"> </w:t>
      </w:r>
      <w:r>
        <w:t>straight</w:t>
      </w:r>
      <w:r>
        <w:rPr>
          <w:spacing w:val="-5"/>
        </w:rPr>
        <w:t xml:space="preserve"> </w:t>
      </w:r>
      <w:r>
        <w:t>that</w:t>
      </w:r>
      <w:r>
        <w:rPr>
          <w:spacing w:val="-5"/>
        </w:rPr>
        <w:t xml:space="preserve"> </w:t>
      </w:r>
      <w:r>
        <w:t>from</w:t>
      </w:r>
      <w:r>
        <w:rPr>
          <w:spacing w:val="-6"/>
        </w:rPr>
        <w:t xml:space="preserve"> </w:t>
      </w:r>
      <w:r>
        <w:t>one</w:t>
      </w:r>
      <w:r>
        <w:rPr>
          <w:spacing w:val="-5"/>
        </w:rPr>
        <w:t xml:space="preserve"> </w:t>
      </w:r>
      <w:r>
        <w:t>gate</w:t>
      </w:r>
      <w:r>
        <w:rPr>
          <w:spacing w:val="-5"/>
        </w:rPr>
        <w:t xml:space="preserve"> </w:t>
      </w:r>
      <w:r>
        <w:t>an</w:t>
      </w:r>
      <w:r>
        <w:rPr>
          <w:spacing w:val="-5"/>
        </w:rPr>
        <w:t xml:space="preserve"> </w:t>
      </w:r>
      <w:r>
        <w:t>other</w:t>
      </w:r>
      <w:r>
        <w:rPr>
          <w:spacing w:val="-6"/>
        </w:rPr>
        <w:t xml:space="preserve"> </w:t>
      </w:r>
      <w:r>
        <w:t>is</w:t>
      </w:r>
      <w:r>
        <w:rPr>
          <w:spacing w:val="-5"/>
        </w:rPr>
        <w:t xml:space="preserve"> </w:t>
      </w:r>
      <w:r>
        <w:t>visible.</w:t>
      </w:r>
      <w:r>
        <w:rPr>
          <w:spacing w:val="-5"/>
        </w:rPr>
        <w:t xml:space="preserve"> </w:t>
      </w:r>
      <w:r>
        <w:t>It</w:t>
      </w:r>
      <w:r>
        <w:rPr>
          <w:spacing w:val="-6"/>
        </w:rPr>
        <w:t xml:space="preserve"> </w:t>
      </w:r>
      <w:r>
        <w:t>contains</w:t>
      </w:r>
      <w:r>
        <w:rPr>
          <w:spacing w:val="-5"/>
        </w:rPr>
        <w:t xml:space="preserve"> </w:t>
      </w:r>
      <w:r>
        <w:t>many</w:t>
      </w:r>
      <w:r>
        <w:rPr>
          <w:spacing w:val="-5"/>
        </w:rPr>
        <w:t xml:space="preserve"> </w:t>
      </w:r>
      <w:r>
        <w:t>beautiful</w:t>
      </w:r>
      <w:r>
        <w:rPr>
          <w:spacing w:val="-6"/>
        </w:rPr>
        <w:t xml:space="preserve"> </w:t>
      </w:r>
      <w:r>
        <w:t>houses</w:t>
      </w:r>
      <w:r>
        <w:rPr>
          <w:spacing w:val="-5"/>
        </w:rPr>
        <w:t xml:space="preserve"> </w:t>
      </w:r>
      <w:r>
        <w:t>and</w:t>
      </w:r>
      <w:r>
        <w:rPr>
          <w:spacing w:val="1"/>
        </w:rPr>
        <w:t xml:space="preserve"> </w:t>
      </w:r>
      <w:r>
        <w:t>palaces,</w:t>
      </w:r>
      <w:r>
        <w:rPr>
          <w:spacing w:val="-7"/>
        </w:rPr>
        <w:t xml:space="preserve"> </w:t>
      </w:r>
      <w:r>
        <w:t>and</w:t>
      </w:r>
      <w:r>
        <w:rPr>
          <w:spacing w:val="-7"/>
        </w:rPr>
        <w:t xml:space="preserve"> </w:t>
      </w:r>
      <w:r>
        <w:t>a</w:t>
      </w:r>
      <w:r>
        <w:rPr>
          <w:spacing w:val="-7"/>
        </w:rPr>
        <w:t xml:space="preserve"> </w:t>
      </w:r>
      <w:r>
        <w:t>very</w:t>
      </w:r>
      <w:r>
        <w:rPr>
          <w:spacing w:val="-6"/>
        </w:rPr>
        <w:t xml:space="preserve"> </w:t>
      </w:r>
      <w:r>
        <w:t>large</w:t>
      </w:r>
      <w:r>
        <w:rPr>
          <w:spacing w:val="-7"/>
        </w:rPr>
        <w:t xml:space="preserve"> </w:t>
      </w:r>
      <w:r>
        <w:t>one</w:t>
      </w:r>
      <w:r>
        <w:rPr>
          <w:spacing w:val="-7"/>
        </w:rPr>
        <w:t xml:space="preserve"> </w:t>
      </w:r>
      <w:r>
        <w:t>in</w:t>
      </w:r>
      <w:r>
        <w:rPr>
          <w:spacing w:val="-7"/>
        </w:rPr>
        <w:t xml:space="preserve"> </w:t>
      </w:r>
      <w:r>
        <w:t>the</w:t>
      </w:r>
      <w:r>
        <w:rPr>
          <w:spacing w:val="-6"/>
        </w:rPr>
        <w:t xml:space="preserve"> </w:t>
      </w:r>
      <w:r>
        <w:t>midst,</w:t>
      </w:r>
      <w:r>
        <w:rPr>
          <w:spacing w:val="-7"/>
        </w:rPr>
        <w:t xml:space="preserve"> </w:t>
      </w:r>
      <w:r>
        <w:t>containing</w:t>
      </w:r>
      <w:r>
        <w:rPr>
          <w:spacing w:val="-7"/>
        </w:rPr>
        <w:t xml:space="preserve"> </w:t>
      </w:r>
      <w:r>
        <w:t>a</w:t>
      </w:r>
      <w:r>
        <w:rPr>
          <w:spacing w:val="-7"/>
        </w:rPr>
        <w:t xml:space="preserve"> </w:t>
      </w:r>
      <w:r>
        <w:t>steeple</w:t>
      </w:r>
      <w:r>
        <w:rPr>
          <w:spacing w:val="-6"/>
        </w:rPr>
        <w:t xml:space="preserve"> </w:t>
      </w:r>
      <w:r>
        <w:t>with</w:t>
      </w:r>
      <w:r>
        <w:rPr>
          <w:spacing w:val="-7"/>
        </w:rPr>
        <w:t xml:space="preserve"> </w:t>
      </w:r>
      <w:r>
        <w:t>a</w:t>
      </w:r>
      <w:r>
        <w:rPr>
          <w:spacing w:val="-7"/>
        </w:rPr>
        <w:t xml:space="preserve"> </w:t>
      </w:r>
      <w:r>
        <w:t>large</w:t>
      </w:r>
      <w:r>
        <w:rPr>
          <w:spacing w:val="-7"/>
        </w:rPr>
        <w:t xml:space="preserve"> </w:t>
      </w:r>
      <w:r>
        <w:t>bell,</w:t>
      </w:r>
      <w:r>
        <w:rPr>
          <w:spacing w:val="-6"/>
        </w:rPr>
        <w:t xml:space="preserve"> </w:t>
      </w:r>
      <w:r>
        <w:t>which</w:t>
      </w:r>
      <w:r>
        <w:rPr>
          <w:spacing w:val="-7"/>
        </w:rPr>
        <w:t xml:space="preserve"> </w:t>
      </w:r>
      <w:r>
        <w:t>at</w:t>
      </w:r>
      <w:r>
        <w:rPr>
          <w:spacing w:val="-7"/>
        </w:rPr>
        <w:t xml:space="preserve"> </w:t>
      </w:r>
      <w:r>
        <w:t>night</w:t>
      </w:r>
      <w:r>
        <w:rPr>
          <w:spacing w:val="-7"/>
        </w:rPr>
        <w:t xml:space="preserve"> </w:t>
      </w:r>
      <w:r>
        <w:t>sounds</w:t>
      </w:r>
      <w:r>
        <w:rPr>
          <w:spacing w:val="-6"/>
        </w:rPr>
        <w:t xml:space="preserve"> </w:t>
      </w:r>
      <w:r>
        <w:t>three</w:t>
      </w:r>
      <w:r>
        <w:rPr>
          <w:spacing w:val="-7"/>
        </w:rPr>
        <w:t xml:space="preserve"> </w:t>
      </w:r>
      <w:r>
        <w:t>times;</w:t>
      </w:r>
      <w:r>
        <w:rPr>
          <w:spacing w:val="1"/>
        </w:rPr>
        <w:t xml:space="preserve"> </w:t>
      </w:r>
      <w:r>
        <w:t>after which no man must leave the city without some urgent necessity, as of sickness, or a woman about to bear a</w:t>
      </w:r>
      <w:r>
        <w:rPr>
          <w:spacing w:val="1"/>
        </w:rPr>
        <w:t xml:space="preserve"> </w:t>
      </w:r>
      <w:r>
        <w:t>child.</w:t>
      </w:r>
      <w:r>
        <w:rPr>
          <w:spacing w:val="-5"/>
        </w:rPr>
        <w:t xml:space="preserve"> </w:t>
      </w:r>
      <w:r>
        <w:t>At</w:t>
      </w:r>
      <w:r>
        <w:rPr>
          <w:spacing w:val="-5"/>
        </w:rPr>
        <w:t xml:space="preserve"> </w:t>
      </w:r>
      <w:r>
        <w:t>each</w:t>
      </w:r>
      <w:r>
        <w:rPr>
          <w:spacing w:val="-5"/>
        </w:rPr>
        <w:t xml:space="preserve"> </w:t>
      </w:r>
      <w:r>
        <w:t>gate</w:t>
      </w:r>
      <w:r>
        <w:rPr>
          <w:spacing w:val="-5"/>
        </w:rPr>
        <w:t xml:space="preserve"> </w:t>
      </w:r>
      <w:r>
        <w:t>a</w:t>
      </w:r>
      <w:r>
        <w:rPr>
          <w:spacing w:val="-5"/>
        </w:rPr>
        <w:t xml:space="preserve"> </w:t>
      </w:r>
      <w:r>
        <w:t>thousand</w:t>
      </w:r>
      <w:r>
        <w:rPr>
          <w:spacing w:val="-5"/>
        </w:rPr>
        <w:t xml:space="preserve"> </w:t>
      </w:r>
      <w:r>
        <w:t>men</w:t>
      </w:r>
      <w:r>
        <w:rPr>
          <w:spacing w:val="-5"/>
        </w:rPr>
        <w:t xml:space="preserve"> </w:t>
      </w:r>
      <w:r>
        <w:t>keep</w:t>
      </w:r>
      <w:r>
        <w:rPr>
          <w:spacing w:val="-5"/>
        </w:rPr>
        <w:t xml:space="preserve"> </w:t>
      </w:r>
      <w:r>
        <w:t>guard,</w:t>
      </w:r>
      <w:r>
        <w:rPr>
          <w:spacing w:val="-5"/>
        </w:rPr>
        <w:t xml:space="preserve"> </w:t>
      </w:r>
      <w:r>
        <w:t>not</w:t>
      </w:r>
      <w:r>
        <w:rPr>
          <w:spacing w:val="-5"/>
        </w:rPr>
        <w:t xml:space="preserve"> </w:t>
      </w:r>
      <w:r>
        <w:t>from</w:t>
      </w:r>
      <w:r>
        <w:rPr>
          <w:spacing w:val="-5"/>
        </w:rPr>
        <w:t xml:space="preserve"> </w:t>
      </w:r>
      <w:r>
        <w:t>dread</w:t>
      </w:r>
      <w:r>
        <w:rPr>
          <w:spacing w:val="-5"/>
        </w:rPr>
        <w:t xml:space="preserve"> </w:t>
      </w:r>
      <w:r>
        <w:t>of</w:t>
      </w:r>
      <w:r>
        <w:rPr>
          <w:spacing w:val="-5"/>
        </w:rPr>
        <w:t xml:space="preserve"> </w:t>
      </w:r>
      <w:r>
        <w:t>any</w:t>
      </w:r>
      <w:r>
        <w:rPr>
          <w:spacing w:val="-5"/>
        </w:rPr>
        <w:t xml:space="preserve"> </w:t>
      </w:r>
      <w:r>
        <w:t>enemy,</w:t>
      </w:r>
      <w:r>
        <w:rPr>
          <w:spacing w:val="-5"/>
        </w:rPr>
        <w:t xml:space="preserve"> </w:t>
      </w:r>
      <w:r>
        <w:t>but</w:t>
      </w:r>
      <w:r>
        <w:rPr>
          <w:spacing w:val="-5"/>
        </w:rPr>
        <w:t xml:space="preserve"> </w:t>
      </w:r>
      <w:r>
        <w:t>in</w:t>
      </w:r>
      <w:r>
        <w:rPr>
          <w:spacing w:val="-5"/>
        </w:rPr>
        <w:t xml:space="preserve"> </w:t>
      </w:r>
      <w:r>
        <w:t>reverence</w:t>
      </w:r>
      <w:r>
        <w:rPr>
          <w:spacing w:val="-5"/>
        </w:rPr>
        <w:t xml:space="preserve"> </w:t>
      </w:r>
      <w:r>
        <w:t>of</w:t>
      </w:r>
      <w:r>
        <w:rPr>
          <w:spacing w:val="-5"/>
        </w:rPr>
        <w:t xml:space="preserve"> </w:t>
      </w:r>
      <w:r>
        <w:t>the</w:t>
      </w:r>
      <w:r>
        <w:rPr>
          <w:spacing w:val="-5"/>
        </w:rPr>
        <w:t xml:space="preserve"> </w:t>
      </w:r>
      <w:r>
        <w:t>monarch</w:t>
      </w:r>
      <w:r>
        <w:rPr>
          <w:spacing w:val="-5"/>
        </w:rPr>
        <w:t xml:space="preserve"> </w:t>
      </w:r>
      <w:r>
        <w:t>who</w:t>
      </w:r>
      <w:r>
        <w:rPr>
          <w:spacing w:val="1"/>
        </w:rPr>
        <w:t xml:space="preserve"> </w:t>
      </w:r>
      <w:r>
        <w:t>dwells</w:t>
      </w:r>
      <w:r>
        <w:rPr>
          <w:spacing w:val="-7"/>
        </w:rPr>
        <w:t xml:space="preserve"> </w:t>
      </w:r>
      <w:r>
        <w:t>within</w:t>
      </w:r>
      <w:r>
        <w:rPr>
          <w:spacing w:val="-6"/>
        </w:rPr>
        <w:t xml:space="preserve"> </w:t>
      </w:r>
      <w:r>
        <w:t>it,</w:t>
      </w:r>
      <w:r>
        <w:rPr>
          <w:spacing w:val="-6"/>
        </w:rPr>
        <w:t xml:space="preserve"> </w:t>
      </w:r>
      <w:r>
        <w:t>and</w:t>
      </w:r>
      <w:r>
        <w:rPr>
          <w:spacing w:val="-6"/>
        </w:rPr>
        <w:t xml:space="preserve"> </w:t>
      </w:r>
      <w:r>
        <w:t>to</w:t>
      </w:r>
      <w:r>
        <w:rPr>
          <w:spacing w:val="-6"/>
        </w:rPr>
        <w:t xml:space="preserve"> </w:t>
      </w:r>
      <w:r>
        <w:t>prevent</w:t>
      </w:r>
      <w:r>
        <w:rPr>
          <w:spacing w:val="-6"/>
        </w:rPr>
        <w:t xml:space="preserve"> </w:t>
      </w:r>
      <w:r>
        <w:t>injury</w:t>
      </w:r>
      <w:r>
        <w:rPr>
          <w:spacing w:val="-6"/>
        </w:rPr>
        <w:t xml:space="preserve"> </w:t>
      </w:r>
      <w:r>
        <w:t>by</w:t>
      </w:r>
      <w:r>
        <w:rPr>
          <w:spacing w:val="-6"/>
        </w:rPr>
        <w:t xml:space="preserve"> </w:t>
      </w:r>
      <w:r>
        <w:t>robbers.</w:t>
      </w:r>
    </w:p>
    <w:p w14:paraId="2BC4CE20" w14:textId="77777777" w:rsidR="00FA16D1" w:rsidRDefault="00FA16D1" w:rsidP="00FA16D1">
      <w:pPr>
        <w:pStyle w:val="Body"/>
      </w:pPr>
    </w:p>
    <w:p w14:paraId="55648A84" w14:textId="77777777" w:rsidR="000276C6" w:rsidRPr="00FA16D1" w:rsidRDefault="000276C6" w:rsidP="00FA16D1">
      <w:pPr>
        <w:pStyle w:val="Heading4"/>
      </w:pPr>
      <w:r w:rsidRPr="00FA16D1">
        <w:t>XII—The Suburbs—Merchants</w:t>
      </w:r>
    </w:p>
    <w:p w14:paraId="0D22DF72" w14:textId="38246669" w:rsidR="000276C6" w:rsidRDefault="000276C6" w:rsidP="00FA16D1">
      <w:pPr>
        <w:pStyle w:val="Body"/>
      </w:pPr>
      <w:r>
        <w:t>When the monarch comes to his chief city, he remains in his noble palace three days and no more, when he</w:t>
      </w:r>
      <w:r>
        <w:rPr>
          <w:spacing w:val="1"/>
        </w:rPr>
        <w:t xml:space="preserve"> </w:t>
      </w:r>
      <w:r>
        <w:t>holds</w:t>
      </w:r>
      <w:r>
        <w:rPr>
          <w:spacing w:val="-8"/>
        </w:rPr>
        <w:t xml:space="preserve"> </w:t>
      </w:r>
      <w:r>
        <w:t>a</w:t>
      </w:r>
      <w:r>
        <w:rPr>
          <w:spacing w:val="-7"/>
        </w:rPr>
        <w:t xml:space="preserve"> </w:t>
      </w:r>
      <w:r>
        <w:t>great</w:t>
      </w:r>
      <w:r>
        <w:rPr>
          <w:spacing w:val="-8"/>
        </w:rPr>
        <w:t xml:space="preserve"> </w:t>
      </w:r>
      <w:r>
        <w:t>court,</w:t>
      </w:r>
      <w:r>
        <w:rPr>
          <w:spacing w:val="-7"/>
        </w:rPr>
        <w:t xml:space="preserve"> </w:t>
      </w:r>
      <w:r>
        <w:t>making</w:t>
      </w:r>
      <w:r>
        <w:rPr>
          <w:spacing w:val="-7"/>
        </w:rPr>
        <w:t xml:space="preserve"> </w:t>
      </w:r>
      <w:r>
        <w:t>high</w:t>
      </w:r>
      <w:r>
        <w:rPr>
          <w:spacing w:val="-8"/>
        </w:rPr>
        <w:t xml:space="preserve"> </w:t>
      </w:r>
      <w:r>
        <w:t>festival</w:t>
      </w:r>
      <w:r>
        <w:rPr>
          <w:spacing w:val="-7"/>
        </w:rPr>
        <w:t xml:space="preserve"> </w:t>
      </w:r>
      <w:r>
        <w:t>and</w:t>
      </w:r>
      <w:r>
        <w:rPr>
          <w:spacing w:val="-7"/>
        </w:rPr>
        <w:t xml:space="preserve"> </w:t>
      </w:r>
      <w:r>
        <w:t>rejoicing</w:t>
      </w:r>
      <w:r>
        <w:rPr>
          <w:spacing w:val="-8"/>
        </w:rPr>
        <w:t xml:space="preserve"> </w:t>
      </w:r>
      <w:r>
        <w:t>with</w:t>
      </w:r>
      <w:r>
        <w:rPr>
          <w:spacing w:val="-7"/>
        </w:rPr>
        <w:t xml:space="preserve"> </w:t>
      </w:r>
      <w:r>
        <w:t>his</w:t>
      </w:r>
      <w:r>
        <w:rPr>
          <w:spacing w:val="-7"/>
        </w:rPr>
        <w:t xml:space="preserve"> </w:t>
      </w:r>
      <w:r>
        <w:t>ladies.</w:t>
      </w:r>
      <w:r>
        <w:rPr>
          <w:spacing w:val="-8"/>
        </w:rPr>
        <w:t xml:space="preserve"> </w:t>
      </w:r>
      <w:r>
        <w:t>There</w:t>
      </w:r>
      <w:r>
        <w:rPr>
          <w:spacing w:val="-7"/>
        </w:rPr>
        <w:t xml:space="preserve"> </w:t>
      </w:r>
      <w:r>
        <w:t>is</w:t>
      </w:r>
      <w:r>
        <w:rPr>
          <w:spacing w:val="-7"/>
        </w:rPr>
        <w:t xml:space="preserve"> </w:t>
      </w:r>
      <w:r>
        <w:t>a</w:t>
      </w:r>
      <w:r>
        <w:rPr>
          <w:spacing w:val="-8"/>
        </w:rPr>
        <w:t xml:space="preserve"> </w:t>
      </w:r>
      <w:r>
        <w:t>vast</w:t>
      </w:r>
      <w:r>
        <w:rPr>
          <w:spacing w:val="-7"/>
        </w:rPr>
        <w:t xml:space="preserve"> </w:t>
      </w:r>
      <w:r>
        <w:t>abundance</w:t>
      </w:r>
      <w:r>
        <w:rPr>
          <w:spacing w:val="-7"/>
        </w:rPr>
        <w:t xml:space="preserve"> </w:t>
      </w:r>
      <w:r>
        <w:t>of</w:t>
      </w:r>
      <w:r>
        <w:rPr>
          <w:spacing w:val="-8"/>
        </w:rPr>
        <w:t xml:space="preserve"> </w:t>
      </w:r>
      <w:r>
        <w:t>people</w:t>
      </w:r>
      <w:r>
        <w:rPr>
          <w:spacing w:val="-7"/>
        </w:rPr>
        <w:t xml:space="preserve"> </w:t>
      </w:r>
      <w:r>
        <w:t>through</w:t>
      </w:r>
      <w:r>
        <w:rPr>
          <w:spacing w:val="1"/>
        </w:rPr>
        <w:t xml:space="preserve"> </w:t>
      </w:r>
      <w:r>
        <w:t>all the suburbs of Kambalu, which are twelve in number, one corresponding to each gate; no one can count the</w:t>
      </w:r>
      <w:r>
        <w:rPr>
          <w:spacing w:val="1"/>
        </w:rPr>
        <w:t xml:space="preserve"> </w:t>
      </w:r>
      <w:r>
        <w:t>number of residents; and they contain as stately edifices as any in the city, except the king’s palace. No one is al-</w:t>
      </w:r>
      <w:r>
        <w:rPr>
          <w:spacing w:val="1"/>
        </w:rPr>
        <w:t xml:space="preserve"> </w:t>
      </w:r>
      <w:r>
        <w:t>lowed</w:t>
      </w:r>
      <w:r>
        <w:rPr>
          <w:spacing w:val="-6"/>
        </w:rPr>
        <w:t xml:space="preserve"> </w:t>
      </w:r>
      <w:r>
        <w:t>to</w:t>
      </w:r>
      <w:r>
        <w:rPr>
          <w:spacing w:val="-5"/>
        </w:rPr>
        <w:t xml:space="preserve"> </w:t>
      </w:r>
      <w:r>
        <w:t>be</w:t>
      </w:r>
      <w:r>
        <w:rPr>
          <w:spacing w:val="-6"/>
        </w:rPr>
        <w:t xml:space="preserve"> </w:t>
      </w:r>
      <w:r>
        <w:t>buried</w:t>
      </w:r>
      <w:r>
        <w:rPr>
          <w:spacing w:val="-5"/>
        </w:rPr>
        <w:t xml:space="preserve"> </w:t>
      </w:r>
      <w:r>
        <w:t>within</w:t>
      </w:r>
      <w:r>
        <w:rPr>
          <w:spacing w:val="-5"/>
        </w:rPr>
        <w:t xml:space="preserve"> </w:t>
      </w:r>
      <w:r>
        <w:t>the</w:t>
      </w:r>
      <w:r>
        <w:rPr>
          <w:spacing w:val="-6"/>
        </w:rPr>
        <w:t xml:space="preserve"> </w:t>
      </w:r>
      <w:r>
        <w:t>city;</w:t>
      </w:r>
      <w:r>
        <w:rPr>
          <w:spacing w:val="-5"/>
        </w:rPr>
        <w:t xml:space="preserve"> </w:t>
      </w:r>
      <w:r>
        <w:lastRenderedPageBreak/>
        <w:t>and</w:t>
      </w:r>
      <w:r>
        <w:rPr>
          <w:spacing w:val="-5"/>
        </w:rPr>
        <w:t xml:space="preserve"> </w:t>
      </w:r>
      <w:r>
        <w:t>no</w:t>
      </w:r>
      <w:r>
        <w:rPr>
          <w:spacing w:val="-6"/>
        </w:rPr>
        <w:t xml:space="preserve"> </w:t>
      </w:r>
      <w:r>
        <w:t>females</w:t>
      </w:r>
      <w:r>
        <w:rPr>
          <w:spacing w:val="-5"/>
        </w:rPr>
        <w:t xml:space="preserve"> </w:t>
      </w:r>
      <w:r>
        <w:t>of</w:t>
      </w:r>
      <w:r>
        <w:rPr>
          <w:spacing w:val="-5"/>
        </w:rPr>
        <w:t xml:space="preserve"> </w:t>
      </w:r>
      <w:r>
        <w:t>bad</w:t>
      </w:r>
      <w:r>
        <w:rPr>
          <w:spacing w:val="-6"/>
        </w:rPr>
        <w:t xml:space="preserve"> </w:t>
      </w:r>
      <w:r>
        <w:t>character</w:t>
      </w:r>
      <w:r>
        <w:rPr>
          <w:spacing w:val="-5"/>
        </w:rPr>
        <w:t xml:space="preserve"> </w:t>
      </w:r>
      <w:r>
        <w:t>can</w:t>
      </w:r>
      <w:r>
        <w:rPr>
          <w:spacing w:val="-5"/>
        </w:rPr>
        <w:t xml:space="preserve"> </w:t>
      </w:r>
      <w:r>
        <w:t>reside</w:t>
      </w:r>
      <w:r>
        <w:rPr>
          <w:spacing w:val="-6"/>
        </w:rPr>
        <w:t xml:space="preserve"> </w:t>
      </w:r>
      <w:r>
        <w:t>there,</w:t>
      </w:r>
      <w:r>
        <w:rPr>
          <w:spacing w:val="-5"/>
        </w:rPr>
        <w:t xml:space="preserve"> </w:t>
      </w:r>
      <w:r>
        <w:t>but</w:t>
      </w:r>
      <w:r>
        <w:rPr>
          <w:spacing w:val="-5"/>
        </w:rPr>
        <w:t xml:space="preserve"> </w:t>
      </w:r>
      <w:r>
        <w:t>most</w:t>
      </w:r>
      <w:r>
        <w:rPr>
          <w:spacing w:val="-6"/>
        </w:rPr>
        <w:t xml:space="preserve"> </w:t>
      </w:r>
      <w:r>
        <w:t>have</w:t>
      </w:r>
      <w:r>
        <w:rPr>
          <w:spacing w:val="-5"/>
        </w:rPr>
        <w:t xml:space="preserve"> </w:t>
      </w:r>
      <w:r>
        <w:t>their</w:t>
      </w:r>
      <w:r>
        <w:rPr>
          <w:spacing w:val="-5"/>
        </w:rPr>
        <w:t xml:space="preserve"> </w:t>
      </w:r>
      <w:r>
        <w:t>dwellings</w:t>
      </w:r>
      <w:r>
        <w:rPr>
          <w:spacing w:val="1"/>
        </w:rPr>
        <w:t xml:space="preserve"> </w:t>
      </w:r>
      <w:r>
        <w:t>in</w:t>
      </w:r>
      <w:r>
        <w:rPr>
          <w:spacing w:val="-7"/>
        </w:rPr>
        <w:t xml:space="preserve"> </w:t>
      </w:r>
      <w:r>
        <w:t>the</w:t>
      </w:r>
      <w:r>
        <w:rPr>
          <w:spacing w:val="-6"/>
        </w:rPr>
        <w:t xml:space="preserve"> </w:t>
      </w:r>
      <w:r>
        <w:t>suburbs,</w:t>
      </w:r>
      <w:r>
        <w:rPr>
          <w:spacing w:val="-6"/>
        </w:rPr>
        <w:t xml:space="preserve"> </w:t>
      </w:r>
      <w:r>
        <w:t>where</w:t>
      </w:r>
      <w:r>
        <w:rPr>
          <w:spacing w:val="-6"/>
        </w:rPr>
        <w:t xml:space="preserve"> </w:t>
      </w:r>
      <w:r>
        <w:t>there</w:t>
      </w:r>
      <w:r>
        <w:rPr>
          <w:spacing w:val="-6"/>
        </w:rPr>
        <w:t xml:space="preserve"> </w:t>
      </w:r>
      <w:r>
        <w:t>are</w:t>
      </w:r>
      <w:r>
        <w:rPr>
          <w:spacing w:val="-6"/>
        </w:rPr>
        <w:t xml:space="preserve"> </w:t>
      </w:r>
      <w:r>
        <w:t>said</w:t>
      </w:r>
      <w:r>
        <w:rPr>
          <w:spacing w:val="-7"/>
        </w:rPr>
        <w:t xml:space="preserve"> </w:t>
      </w:r>
      <w:r>
        <w:t>to</w:t>
      </w:r>
      <w:r>
        <w:rPr>
          <w:spacing w:val="-6"/>
        </w:rPr>
        <w:t xml:space="preserve"> </w:t>
      </w:r>
      <w:r>
        <w:t>be</w:t>
      </w:r>
      <w:r>
        <w:rPr>
          <w:spacing w:val="-6"/>
        </w:rPr>
        <w:t xml:space="preserve"> </w:t>
      </w:r>
      <w:r>
        <w:t>no</w:t>
      </w:r>
      <w:r>
        <w:rPr>
          <w:spacing w:val="-6"/>
        </w:rPr>
        <w:t xml:space="preserve"> </w:t>
      </w:r>
      <w:r>
        <w:t>fewer</w:t>
      </w:r>
      <w:r>
        <w:rPr>
          <w:spacing w:val="-6"/>
        </w:rPr>
        <w:t xml:space="preserve"> </w:t>
      </w:r>
      <w:r>
        <w:t>than</w:t>
      </w:r>
      <w:r>
        <w:rPr>
          <w:spacing w:val="-6"/>
        </w:rPr>
        <w:t xml:space="preserve"> </w:t>
      </w:r>
      <w:r>
        <w:t>20,000.</w:t>
      </w:r>
      <w:r>
        <w:rPr>
          <w:spacing w:val="-6"/>
        </w:rPr>
        <w:t xml:space="preserve"> </w:t>
      </w:r>
      <w:r>
        <w:t>There</w:t>
      </w:r>
      <w:r>
        <w:rPr>
          <w:spacing w:val="-7"/>
        </w:rPr>
        <w:t xml:space="preserve"> </w:t>
      </w:r>
      <w:r>
        <w:t>are</w:t>
      </w:r>
      <w:r>
        <w:rPr>
          <w:spacing w:val="-6"/>
        </w:rPr>
        <w:t xml:space="preserve"> </w:t>
      </w:r>
      <w:r>
        <w:t>brought</w:t>
      </w:r>
      <w:r>
        <w:rPr>
          <w:spacing w:val="-6"/>
        </w:rPr>
        <w:t xml:space="preserve"> </w:t>
      </w:r>
      <w:r>
        <w:t>also</w:t>
      </w:r>
      <w:r>
        <w:rPr>
          <w:spacing w:val="-6"/>
        </w:rPr>
        <w:t xml:space="preserve"> </w:t>
      </w:r>
      <w:r>
        <w:t>to</w:t>
      </w:r>
      <w:r>
        <w:rPr>
          <w:spacing w:val="-6"/>
        </w:rPr>
        <w:t xml:space="preserve"> </w:t>
      </w:r>
      <w:r>
        <w:t>Kambalu</w:t>
      </w:r>
      <w:r>
        <w:rPr>
          <w:spacing w:val="-6"/>
        </w:rPr>
        <w:t xml:space="preserve"> </w:t>
      </w:r>
      <w:r>
        <w:t>the</w:t>
      </w:r>
      <w:r>
        <w:rPr>
          <w:spacing w:val="-6"/>
        </w:rPr>
        <w:t xml:space="preserve"> </w:t>
      </w:r>
      <w:r>
        <w:t>most</w:t>
      </w:r>
      <w:r>
        <w:rPr>
          <w:spacing w:val="-7"/>
        </w:rPr>
        <w:t xml:space="preserve"> </w:t>
      </w:r>
      <w:r>
        <w:t>costly</w:t>
      </w:r>
      <w:r>
        <w:rPr>
          <w:spacing w:val="-52"/>
        </w:rPr>
        <w:t xml:space="preserve"> </w:t>
      </w:r>
      <w:r>
        <w:t>articles in the world, the finest productions of India, as precious stones and pearls, with all the produce of Cathay</w:t>
      </w:r>
      <w:r>
        <w:rPr>
          <w:spacing w:val="1"/>
        </w:rPr>
        <w:t xml:space="preserve"> </w:t>
      </w:r>
      <w:r>
        <w:t>and the</w:t>
      </w:r>
      <w:r>
        <w:rPr>
          <w:spacing w:val="1"/>
        </w:rPr>
        <w:t xml:space="preserve"> </w:t>
      </w:r>
      <w:r>
        <w:t>surrounding</w:t>
      </w:r>
      <w:r>
        <w:rPr>
          <w:spacing w:val="1"/>
        </w:rPr>
        <w:t xml:space="preserve"> </w:t>
      </w:r>
      <w:r>
        <w:t>countries,</w:t>
      </w:r>
      <w:r>
        <w:rPr>
          <w:spacing w:val="1"/>
        </w:rPr>
        <w:t xml:space="preserve"> </w:t>
      </w:r>
      <w:r>
        <w:t>in</w:t>
      </w:r>
      <w:r>
        <w:rPr>
          <w:spacing w:val="1"/>
        </w:rPr>
        <w:t xml:space="preserve"> </w:t>
      </w:r>
      <w:r>
        <w:t>order</w:t>
      </w:r>
      <w:r>
        <w:rPr>
          <w:spacing w:val="1"/>
        </w:rPr>
        <w:t xml:space="preserve"> </w:t>
      </w:r>
      <w:r>
        <w:t>to</w:t>
      </w:r>
      <w:r>
        <w:rPr>
          <w:spacing w:val="1"/>
        </w:rPr>
        <w:t xml:space="preserve"> </w:t>
      </w:r>
      <w:r>
        <w:t>supply</w:t>
      </w:r>
      <w:r>
        <w:rPr>
          <w:spacing w:val="1"/>
        </w:rPr>
        <w:t xml:space="preserve"> </w:t>
      </w:r>
      <w:r>
        <w:t>the</w:t>
      </w:r>
      <w:r>
        <w:rPr>
          <w:spacing w:val="1"/>
        </w:rPr>
        <w:t xml:space="preserve"> </w:t>
      </w:r>
      <w:r>
        <w:t>lords</w:t>
      </w:r>
      <w:r>
        <w:rPr>
          <w:spacing w:val="1"/>
        </w:rPr>
        <w:t xml:space="preserve"> </w:t>
      </w:r>
      <w:r>
        <w:t>and</w:t>
      </w:r>
      <w:r>
        <w:rPr>
          <w:spacing w:val="1"/>
        </w:rPr>
        <w:t xml:space="preserve"> </w:t>
      </w:r>
      <w:r>
        <w:t>the</w:t>
      </w:r>
      <w:r>
        <w:rPr>
          <w:spacing w:val="1"/>
        </w:rPr>
        <w:t xml:space="preserve"> </w:t>
      </w:r>
      <w:r>
        <w:t>barons</w:t>
      </w:r>
      <w:r>
        <w:rPr>
          <w:spacing w:val="1"/>
        </w:rPr>
        <w:t xml:space="preserve"> </w:t>
      </w:r>
      <w:r>
        <w:t>and</w:t>
      </w:r>
      <w:r>
        <w:rPr>
          <w:spacing w:val="1"/>
        </w:rPr>
        <w:t xml:space="preserve"> </w:t>
      </w:r>
      <w:r>
        <w:t>ladies who</w:t>
      </w:r>
      <w:r>
        <w:rPr>
          <w:spacing w:val="1"/>
        </w:rPr>
        <w:t xml:space="preserve"> </w:t>
      </w:r>
      <w:r>
        <w:t>reside</w:t>
      </w:r>
      <w:r>
        <w:rPr>
          <w:spacing w:val="1"/>
        </w:rPr>
        <w:t xml:space="preserve"> </w:t>
      </w:r>
      <w:r>
        <w:t>there.</w:t>
      </w:r>
      <w:r>
        <w:rPr>
          <w:spacing w:val="1"/>
        </w:rPr>
        <w:t xml:space="preserve"> </w:t>
      </w:r>
      <w:r>
        <w:t>Numerous</w:t>
      </w:r>
      <w:r>
        <w:rPr>
          <w:spacing w:val="1"/>
        </w:rPr>
        <w:t xml:space="preserve"> </w:t>
      </w:r>
      <w:r>
        <w:t>merchants,</w:t>
      </w:r>
      <w:r>
        <w:rPr>
          <w:spacing w:val="-4"/>
        </w:rPr>
        <w:t xml:space="preserve"> </w:t>
      </w:r>
      <w:r>
        <w:t>likewise,</w:t>
      </w:r>
      <w:r>
        <w:rPr>
          <w:spacing w:val="-3"/>
        </w:rPr>
        <w:t xml:space="preserve"> </w:t>
      </w:r>
      <w:r>
        <w:t>bring</w:t>
      </w:r>
      <w:r>
        <w:rPr>
          <w:spacing w:val="-3"/>
        </w:rPr>
        <w:t xml:space="preserve"> </w:t>
      </w:r>
      <w:r>
        <w:t>more</w:t>
      </w:r>
      <w:r>
        <w:rPr>
          <w:spacing w:val="-3"/>
        </w:rPr>
        <w:t xml:space="preserve"> </w:t>
      </w:r>
      <w:r>
        <w:t>than</w:t>
      </w:r>
      <w:r>
        <w:rPr>
          <w:spacing w:val="-3"/>
        </w:rPr>
        <w:t xml:space="preserve"> </w:t>
      </w:r>
      <w:r>
        <w:t>a</w:t>
      </w:r>
      <w:r>
        <w:rPr>
          <w:spacing w:val="-3"/>
        </w:rPr>
        <w:t xml:space="preserve"> </w:t>
      </w:r>
      <w:r>
        <w:t>thousand</w:t>
      </w:r>
      <w:r>
        <w:rPr>
          <w:spacing w:val="-3"/>
        </w:rPr>
        <w:t xml:space="preserve"> </w:t>
      </w:r>
      <w:r>
        <w:t>wagons</w:t>
      </w:r>
      <w:r>
        <w:rPr>
          <w:spacing w:val="-3"/>
        </w:rPr>
        <w:t xml:space="preserve"> </w:t>
      </w:r>
      <w:r>
        <w:t>laden</w:t>
      </w:r>
      <w:r>
        <w:rPr>
          <w:spacing w:val="-4"/>
        </w:rPr>
        <w:t xml:space="preserve"> </w:t>
      </w:r>
      <w:r>
        <w:t>with</w:t>
      </w:r>
      <w:r>
        <w:rPr>
          <w:spacing w:val="-3"/>
        </w:rPr>
        <w:t xml:space="preserve"> </w:t>
      </w:r>
      <w:r>
        <w:t>grain;</w:t>
      </w:r>
      <w:r>
        <w:rPr>
          <w:spacing w:val="-3"/>
        </w:rPr>
        <w:t xml:space="preserve"> </w:t>
      </w:r>
      <w:r>
        <w:t>and</w:t>
      </w:r>
      <w:r>
        <w:rPr>
          <w:spacing w:val="-3"/>
        </w:rPr>
        <w:t xml:space="preserve"> </w:t>
      </w:r>
      <w:r>
        <w:t>all</w:t>
      </w:r>
      <w:r>
        <w:rPr>
          <w:spacing w:val="-3"/>
        </w:rPr>
        <w:t xml:space="preserve"> </w:t>
      </w:r>
      <w:r>
        <w:t>who</w:t>
      </w:r>
      <w:r>
        <w:rPr>
          <w:spacing w:val="-3"/>
        </w:rPr>
        <w:t xml:space="preserve"> </w:t>
      </w:r>
      <w:r>
        <w:t>are</w:t>
      </w:r>
      <w:r>
        <w:rPr>
          <w:spacing w:val="-3"/>
        </w:rPr>
        <w:t xml:space="preserve"> </w:t>
      </w:r>
      <w:r>
        <w:t>within</w:t>
      </w:r>
      <w:r>
        <w:rPr>
          <w:spacing w:val="-3"/>
        </w:rPr>
        <w:t xml:space="preserve"> </w:t>
      </w:r>
      <w:r>
        <w:t>a</w:t>
      </w:r>
      <w:r>
        <w:rPr>
          <w:spacing w:val="-4"/>
        </w:rPr>
        <w:t xml:space="preserve"> </w:t>
      </w:r>
      <w:r>
        <w:t>hundred</w:t>
      </w:r>
      <w:r>
        <w:rPr>
          <w:spacing w:val="-3"/>
        </w:rPr>
        <w:t xml:space="preserve"> </w:t>
      </w:r>
      <w:r>
        <w:t>miles</w:t>
      </w:r>
      <w:r>
        <w:rPr>
          <w:spacing w:val="-52"/>
        </w:rPr>
        <w:t xml:space="preserve"> </w:t>
      </w:r>
      <w:r>
        <w:t>of</w:t>
      </w:r>
      <w:r>
        <w:rPr>
          <w:spacing w:val="-7"/>
        </w:rPr>
        <w:t xml:space="preserve"> </w:t>
      </w:r>
      <w:r>
        <w:t>the</w:t>
      </w:r>
      <w:r>
        <w:rPr>
          <w:spacing w:val="-6"/>
        </w:rPr>
        <w:t xml:space="preserve"> </w:t>
      </w:r>
      <w:r>
        <w:t>city</w:t>
      </w:r>
      <w:r>
        <w:rPr>
          <w:spacing w:val="-6"/>
        </w:rPr>
        <w:t xml:space="preserve"> </w:t>
      </w:r>
      <w:r>
        <w:t>come</w:t>
      </w:r>
      <w:r>
        <w:rPr>
          <w:spacing w:val="-6"/>
        </w:rPr>
        <w:t xml:space="preserve"> </w:t>
      </w:r>
      <w:r>
        <w:t>thither</w:t>
      </w:r>
      <w:r>
        <w:rPr>
          <w:spacing w:val="-6"/>
        </w:rPr>
        <w:t xml:space="preserve"> </w:t>
      </w:r>
      <w:r>
        <w:t>to</w:t>
      </w:r>
      <w:r>
        <w:rPr>
          <w:spacing w:val="-7"/>
        </w:rPr>
        <w:t xml:space="preserve"> </w:t>
      </w:r>
      <w:r>
        <w:t>purchase</w:t>
      </w:r>
      <w:r>
        <w:rPr>
          <w:spacing w:val="-6"/>
        </w:rPr>
        <w:t xml:space="preserve"> </w:t>
      </w:r>
      <w:r>
        <w:t>what</w:t>
      </w:r>
      <w:r>
        <w:rPr>
          <w:spacing w:val="-6"/>
        </w:rPr>
        <w:t xml:space="preserve"> </w:t>
      </w:r>
      <w:r>
        <w:t>they</w:t>
      </w:r>
      <w:r>
        <w:rPr>
          <w:spacing w:val="-6"/>
        </w:rPr>
        <w:t xml:space="preserve"> </w:t>
      </w:r>
      <w:r>
        <w:t>want.”</w:t>
      </w:r>
    </w:p>
    <w:p w14:paraId="67799A3E" w14:textId="77777777" w:rsidR="00FA16D1" w:rsidRDefault="00FA16D1" w:rsidP="00FA16D1">
      <w:pPr>
        <w:pStyle w:val="Body"/>
      </w:pPr>
    </w:p>
    <w:p w14:paraId="0DE2C4B3" w14:textId="77777777" w:rsidR="000276C6" w:rsidRPr="00FA16D1" w:rsidRDefault="000276C6" w:rsidP="00FA16D1">
      <w:pPr>
        <w:pStyle w:val="Heading4"/>
      </w:pPr>
      <w:r w:rsidRPr="00FA16D1">
        <w:t>XIII—Wicked Administration of Achmac—Insurrection</w:t>
      </w:r>
    </w:p>
    <w:p w14:paraId="424E22AF" w14:textId="4B703576" w:rsidR="000276C6" w:rsidRPr="00FA16D1" w:rsidRDefault="000276C6" w:rsidP="00FA16D1">
      <w:pPr>
        <w:pStyle w:val="Body"/>
      </w:pPr>
      <w:r w:rsidRPr="00FA16D1">
        <w:t>I will hereafter particularly mention a council of twelve persons, having power to dispose at will of the lands, governments, and all things belonging to the state. One of these, a Saracen, named Achmac, had acquired an extraordinary influence with the great khan; indeed his master was so infatuated with him that he allowed him the most uncontrolled license. It was even discovered after his death that he had employed spells to fascinate the khan, and compel him to give full credit to what was told him by his favourite, who was thus enabled to conduct public affairs according to his pleasure. He disposed of all the commands and public offices; passed sentence upon offend- ers; and when desirous to inflict an injury on any one whom he hated, needed only to go to the emperor and say, “such a man has been guilty of an offence against your majesty, and deserves death.” The monarch usually replied, do as you judge best, and Achmac then ordered him to be immediately executed. So manifest were the proofs of his influence, and of the sovereign’s implicit reliance on his statements, that no one dared to contradict him on any occasion; even those highest in office stood in awe of him. Any one charged by him with a capital offence, whatever means he might employ to justify himself and refute the accusation, could not find an advocate; for none dared to</w:t>
      </w:r>
      <w:r w:rsidR="00FA16D1">
        <w:t xml:space="preserve"> </w:t>
      </w:r>
      <w:r w:rsidRPr="00FA16D1">
        <w:t>oppose the purpose of Achmac. Thus he caused unjustly the death of many, and was also en abled to indulge his un- lawful propensities. Whenever he saw a woman who pleased him, he contrived either to add her to the number of his wives, or to lead her into a criminal intimacy. On receiving information of any man having a beautiful daughter, he despatched emissaries with instructions to say to him, “what are your views with regard to this handsome girl? the best thing you can do is to give her to the lord-vice gerent;” for so they termed Achmac, implying that he was</w:t>
      </w:r>
      <w:r w:rsidR="00FA16D1" w:rsidRPr="00FA16D1">
        <w:t xml:space="preserve"> </w:t>
      </w:r>
      <w:r w:rsidRPr="00FA16D1">
        <w:t xml:space="preserve">his majesty’s representative; “we will induce him to appoint you to a certain government or office for three years.” The father was thus tempted to give away his child; and as soon as the affair was arranged, the other went and informed the emperor that a government was vacant, or would become so on a particular day, and recommended the parent as well qualified to discharge its duties. His majesty consented; and the appointment was </w:t>
      </w:r>
      <w:r w:rsidRPr="00FA16D1">
        <w:lastRenderedPageBreak/>
        <w:t>immediately made. Thus, either through ambition to hold high office, or dread of his power, he obtained possession of the fairest females, under the denomination of wives or of concubines. Besides, he had twenty-five sons, who held the highest offices in the state, and, availing themselves of his authority, were guilty of similar violent and licentious proceed- ings. He had likewise accumulated great wealth, since every one who obtained an appointment found it requisite to make him a liberal present.</w:t>
      </w:r>
    </w:p>
    <w:p w14:paraId="61233239" w14:textId="1D5337C7" w:rsidR="000276C6" w:rsidRPr="00FA16D1" w:rsidRDefault="000276C6" w:rsidP="00FA16D1">
      <w:pPr>
        <w:pStyle w:val="Body"/>
      </w:pPr>
      <w:r w:rsidRPr="00FA16D1">
        <w:t>During a period of twenty-two years, he exercised this absolute authority. At length the Kataians, natives of the country, unable to endure longer his multiplied acts of injustice and violation of domestic rights, began to devise means of bringing about his death and the overthrow of the government. Among the leading persons in this plot was Chenku, a commander of 6,000 men, in whose family his dissolute conduct had spread dishonour. He proposed the measure to one of his nation, named Vanku, who commanded 10,000 men, and suggested for its execution the period when the great khan, having completed his three months’ residence in Kambalu, should have departed for his palace at Shandu, while his son Gengis had also retired to the place usually visited by him at that season. The charge of the city was then intrusted to Achmac, who communicated all affairs that occurred during his master’s absence, and received the necessary instructions. Vanku and Chenku, having thus consulted together, imparted the design to some leading persons among the Kataians, and also to their friends in various other cities. They formed an agreement, that on a certain day, immediately on perceiving a signal made by fire, they should rise and put to death all persons wearing beards. This distinction was made be cause they themselves naturally wanted this append age, which characterized the Tartars, the Saracens, and the Christians. The grand khan, having acquired the sovereignty of Kataia, not by any legitimate right, but solely by force of arms, placed no confidence in the natives, and therefore intrusted all the provincial governments to Tartars, Saracens, Christians, and other foreigners belonging to his household. From this cause his reign was universally detested by the people, who found themselves treated as slaves by the Tartars, and still worse by the Saracens.</w:t>
      </w:r>
    </w:p>
    <w:p w14:paraId="2E50F6C4" w14:textId="4B56D431" w:rsidR="000276C6" w:rsidRPr="00FA16D1" w:rsidRDefault="000276C6" w:rsidP="00FA16D1">
      <w:pPr>
        <w:pStyle w:val="Body"/>
      </w:pPr>
      <w:r w:rsidRPr="00FA16D1">
        <w:t xml:space="preserve">Vanku and Chenku, having thus arranged their plans, succeeded at night in entering the palace; when the for- mer placed himself on one of the royal seats, made the apartment be lighted up, and sent a messenger to Achmac, then residing in the old city. He professed to come from Gengis, the emperor’s son, who, he said, had unexpectedly arrived, and required his immediate attendance. The viceroy was much surprised by this intelligence; but, as he stood in awe of the prince, he presently obeyed. On passing the gate of the new city, he met the Tartar officer named Kogatai, who commanded the guard of 12,000 men, and who asked him whither he was going at that late hour. He stated his intention of waiting upon Gengis, whose arrival had just been </w:t>
      </w:r>
      <w:r w:rsidRPr="00FA16D1">
        <w:lastRenderedPageBreak/>
        <w:t>announced to him. “It is very surprising,” said the officer, “how he should have come so secretly that I was not apprized of it, so as to send a party of guards</w:t>
      </w:r>
      <w:r w:rsidR="00FA16D1">
        <w:t xml:space="preserve"> </w:t>
      </w:r>
      <w:r w:rsidRPr="00FA16D1">
        <w:t>to attend him.” The two Kataians, meantime, felt confident, that if they could succeed in despatching Achmac, they had nothing farther to fear. On entering the palace, and seeing so many lights blazing, he prostrated himself before Vanku, whom he supposed to be the prince, when Chenku, who held a sword ready in his hand, severed his head from his body. Kogatai had stopped at the door; but, seeing this catastrophe, he exclaimed that treason was at work, and presently discharged an arrow, which slew Vanku as he sat upon the throne. He then caused his men to seize the other, and despatched an order to the city to kill every one who should be found abroad. The Kataians, however, seeing the conspiracy discovered, one of their chiefs killed, and the survivor a prisoner, remained in their houses, and could not make the concerted signals to the other towns. Kogatai lost no time in sending messengers with a particular relation of these events to the khan, who, in reply, ordered him diligently to investigate the conspiracy, and to punish according to the degree of their guilt those found implicated in it. Next day, after receiving this com- mand, he examined all the Kataians, and inflicted the punishment of death on the ringleaders. Other cities known to have participated in the guilt suffered similar inflictions.</w:t>
      </w:r>
    </w:p>
    <w:p w14:paraId="024F6C05" w14:textId="25AFAF88" w:rsidR="000276C6" w:rsidRDefault="000276C6" w:rsidP="00FA16D1">
      <w:pPr>
        <w:pStyle w:val="Body"/>
      </w:pPr>
      <w:r w:rsidRPr="00FA16D1">
        <w:t>When his majesty returned to Kambalu, he inquired eagerly into the cause of this disturbance, and learned that the infamous Achmac and seven of his sons (the others being less culpable) had committed several enormities. He gave orders that the treasure, which he had accumulated to an incredible amount, should be removed from his place of residence to the new city, where it was lodged in his own treasury. He directed even that his corpse should be disinterred, and thrown into the street, where the dogs might tear it in pieces. The sons, who had pursued the same criminal course with their father, were ordered to be flayed alive. Considering also the principles of the accursed sect of the Saracens, which allow them to indulge in the commission of every crime, and even to murder those who differ from them on points of belief, whence even the detestable Achmac and his sons might have imagined them- selves guiltless, he regarded the whole body with contempt and abomination. Summoning them to his presence, he forbade the continuance of many practices enjoined in their law, ordering that in future their marriages should be</w:t>
      </w:r>
      <w:r w:rsidR="00FA16D1">
        <w:t xml:space="preserve"> </w:t>
      </w:r>
      <w:r>
        <w:t>arranged according to the Tartar custom; and that, in killing animals for food, instead of cutting their throats, they</w:t>
      </w:r>
      <w:r>
        <w:rPr>
          <w:spacing w:val="-52"/>
        </w:rPr>
        <w:t xml:space="preserve"> </w:t>
      </w:r>
      <w:r>
        <w:t>should</w:t>
      </w:r>
      <w:r>
        <w:rPr>
          <w:spacing w:val="-6"/>
        </w:rPr>
        <w:t xml:space="preserve"> </w:t>
      </w:r>
      <w:r>
        <w:t>rip</w:t>
      </w:r>
      <w:r>
        <w:rPr>
          <w:spacing w:val="-6"/>
        </w:rPr>
        <w:t xml:space="preserve"> </w:t>
      </w:r>
      <w:r>
        <w:t>open</w:t>
      </w:r>
      <w:r>
        <w:rPr>
          <w:spacing w:val="-6"/>
        </w:rPr>
        <w:t xml:space="preserve"> </w:t>
      </w:r>
      <w:r>
        <w:t>the</w:t>
      </w:r>
      <w:r>
        <w:rPr>
          <w:spacing w:val="-5"/>
        </w:rPr>
        <w:t xml:space="preserve"> </w:t>
      </w:r>
      <w:r>
        <w:t>stomach.</w:t>
      </w:r>
      <w:r>
        <w:rPr>
          <w:spacing w:val="-6"/>
        </w:rPr>
        <w:t xml:space="preserve"> </w:t>
      </w:r>
      <w:r>
        <w:t>Marco</w:t>
      </w:r>
      <w:r>
        <w:rPr>
          <w:spacing w:val="-6"/>
        </w:rPr>
        <w:t xml:space="preserve"> </w:t>
      </w:r>
      <w:r>
        <w:t>Polo</w:t>
      </w:r>
      <w:r>
        <w:rPr>
          <w:spacing w:val="-6"/>
        </w:rPr>
        <w:t xml:space="preserve"> </w:t>
      </w:r>
      <w:r>
        <w:t>was</w:t>
      </w:r>
      <w:r>
        <w:rPr>
          <w:spacing w:val="-5"/>
        </w:rPr>
        <w:t xml:space="preserve"> </w:t>
      </w:r>
      <w:r>
        <w:t>on</w:t>
      </w:r>
      <w:r>
        <w:rPr>
          <w:spacing w:val="-6"/>
        </w:rPr>
        <w:t xml:space="preserve"> </w:t>
      </w:r>
      <w:r>
        <w:t>the</w:t>
      </w:r>
      <w:r>
        <w:rPr>
          <w:spacing w:val="-6"/>
        </w:rPr>
        <w:t xml:space="preserve"> </w:t>
      </w:r>
      <w:r>
        <w:t>spot</w:t>
      </w:r>
      <w:r>
        <w:rPr>
          <w:spacing w:val="-6"/>
        </w:rPr>
        <w:t xml:space="preserve"> </w:t>
      </w:r>
      <w:r>
        <w:t>when</w:t>
      </w:r>
      <w:r>
        <w:rPr>
          <w:spacing w:val="-5"/>
        </w:rPr>
        <w:t xml:space="preserve"> </w:t>
      </w:r>
      <w:r>
        <w:t>these</w:t>
      </w:r>
      <w:r>
        <w:rPr>
          <w:spacing w:val="-6"/>
        </w:rPr>
        <w:t xml:space="preserve"> </w:t>
      </w:r>
      <w:r>
        <w:t>events</w:t>
      </w:r>
      <w:r>
        <w:rPr>
          <w:spacing w:val="-6"/>
        </w:rPr>
        <w:t xml:space="preserve"> </w:t>
      </w:r>
      <w:r>
        <w:t>took</w:t>
      </w:r>
      <w:r>
        <w:rPr>
          <w:spacing w:val="-6"/>
        </w:rPr>
        <w:t xml:space="preserve"> </w:t>
      </w:r>
      <w:r>
        <w:t>place.</w:t>
      </w:r>
    </w:p>
    <w:p w14:paraId="5FEDAB07" w14:textId="77777777" w:rsidR="00FA16D1" w:rsidRDefault="00FA16D1" w:rsidP="00FA16D1">
      <w:pPr>
        <w:pStyle w:val="Body"/>
      </w:pPr>
    </w:p>
    <w:p w14:paraId="3BEF9AD6" w14:textId="77777777" w:rsidR="000276C6" w:rsidRPr="00FA16D1" w:rsidRDefault="000276C6" w:rsidP="00FA16D1">
      <w:pPr>
        <w:pStyle w:val="Heading4"/>
      </w:pPr>
      <w:r w:rsidRPr="00FA16D1">
        <w:t>XIV—Guards of the Great Khan</w:t>
      </w:r>
    </w:p>
    <w:p w14:paraId="7213E539" w14:textId="3BC71558" w:rsidR="000276C6" w:rsidRDefault="000276C6" w:rsidP="00FA16D1">
      <w:pPr>
        <w:pStyle w:val="Body"/>
      </w:pPr>
      <w:r>
        <w:lastRenderedPageBreak/>
        <w:t>When the great khan holds a court, he is guarded, on account of his excellency and honour, by 12,000 horse-</w:t>
      </w:r>
      <w:r>
        <w:rPr>
          <w:spacing w:val="1"/>
        </w:rPr>
        <w:t xml:space="preserve"> </w:t>
      </w:r>
      <w:r>
        <w:t xml:space="preserve">men, who are called </w:t>
      </w:r>
      <w:r>
        <w:rPr>
          <w:i/>
        </w:rPr>
        <w:t>quiesitan</w:t>
      </w:r>
      <w:r>
        <w:t>, that is, faithful servants of their lord; and this he does not from fear but regard to</w:t>
      </w:r>
      <w:r>
        <w:rPr>
          <w:spacing w:val="1"/>
        </w:rPr>
        <w:t xml:space="preserve"> </w:t>
      </w:r>
      <w:r>
        <w:t>his high dignity. Over these 12,000 are four captains, so that each commands 3,000; and they keep guard in turn</w:t>
      </w:r>
      <w:r>
        <w:rPr>
          <w:spacing w:val="1"/>
        </w:rPr>
        <w:t xml:space="preserve"> </w:t>
      </w:r>
      <w:r>
        <w:t>three</w:t>
      </w:r>
      <w:r>
        <w:rPr>
          <w:spacing w:val="-4"/>
        </w:rPr>
        <w:t xml:space="preserve"> </w:t>
      </w:r>
      <w:r>
        <w:t>days</w:t>
      </w:r>
      <w:r>
        <w:rPr>
          <w:spacing w:val="-4"/>
        </w:rPr>
        <w:t xml:space="preserve"> </w:t>
      </w:r>
      <w:r>
        <w:t>and</w:t>
      </w:r>
      <w:r>
        <w:rPr>
          <w:spacing w:val="-3"/>
        </w:rPr>
        <w:t xml:space="preserve"> </w:t>
      </w:r>
      <w:r>
        <w:t>three</w:t>
      </w:r>
      <w:r>
        <w:rPr>
          <w:spacing w:val="-4"/>
        </w:rPr>
        <w:t xml:space="preserve"> </w:t>
      </w:r>
      <w:r>
        <w:t>nights,</w:t>
      </w:r>
      <w:r>
        <w:rPr>
          <w:spacing w:val="-3"/>
        </w:rPr>
        <w:t xml:space="preserve"> </w:t>
      </w:r>
      <w:r>
        <w:t>eating</w:t>
      </w:r>
      <w:r>
        <w:rPr>
          <w:spacing w:val="-4"/>
        </w:rPr>
        <w:t xml:space="preserve"> </w:t>
      </w:r>
      <w:r>
        <w:t>and</w:t>
      </w:r>
      <w:r>
        <w:rPr>
          <w:spacing w:val="-3"/>
        </w:rPr>
        <w:t xml:space="preserve"> </w:t>
      </w:r>
      <w:r>
        <w:t>drinking</w:t>
      </w:r>
      <w:r>
        <w:rPr>
          <w:spacing w:val="-4"/>
        </w:rPr>
        <w:t xml:space="preserve"> </w:t>
      </w:r>
      <w:r>
        <w:t>at</w:t>
      </w:r>
      <w:r>
        <w:rPr>
          <w:spacing w:val="-4"/>
        </w:rPr>
        <w:t xml:space="preserve"> </w:t>
      </w:r>
      <w:r>
        <w:t>the</w:t>
      </w:r>
      <w:r>
        <w:rPr>
          <w:spacing w:val="-3"/>
        </w:rPr>
        <w:t xml:space="preserve"> </w:t>
      </w:r>
      <w:r>
        <w:t>expense</w:t>
      </w:r>
      <w:r>
        <w:rPr>
          <w:spacing w:val="-4"/>
        </w:rPr>
        <w:t xml:space="preserve"> </w:t>
      </w:r>
      <w:r>
        <w:t>of</w:t>
      </w:r>
      <w:r>
        <w:rPr>
          <w:spacing w:val="-3"/>
        </w:rPr>
        <w:t xml:space="preserve"> </w:t>
      </w:r>
      <w:r>
        <w:t>the</w:t>
      </w:r>
      <w:r>
        <w:rPr>
          <w:spacing w:val="-4"/>
        </w:rPr>
        <w:t xml:space="preserve"> </w:t>
      </w:r>
      <w:r>
        <w:t>prince.</w:t>
      </w:r>
      <w:r>
        <w:rPr>
          <w:spacing w:val="-3"/>
        </w:rPr>
        <w:t xml:space="preserve"> </w:t>
      </w:r>
      <w:r>
        <w:t>Then</w:t>
      </w:r>
      <w:r>
        <w:rPr>
          <w:spacing w:val="-4"/>
        </w:rPr>
        <w:t xml:space="preserve"> </w:t>
      </w:r>
      <w:r>
        <w:t>they</w:t>
      </w:r>
      <w:r>
        <w:rPr>
          <w:spacing w:val="-4"/>
        </w:rPr>
        <w:t xml:space="preserve"> </w:t>
      </w:r>
      <w:r>
        <w:t>go</w:t>
      </w:r>
      <w:r>
        <w:rPr>
          <w:spacing w:val="-3"/>
        </w:rPr>
        <w:t xml:space="preserve"> </w:t>
      </w:r>
      <w:r>
        <w:t>away,</w:t>
      </w:r>
      <w:r>
        <w:rPr>
          <w:spacing w:val="-4"/>
        </w:rPr>
        <w:t xml:space="preserve"> </w:t>
      </w:r>
      <w:r>
        <w:t>and</w:t>
      </w:r>
      <w:r>
        <w:rPr>
          <w:spacing w:val="-3"/>
        </w:rPr>
        <w:t xml:space="preserve"> </w:t>
      </w:r>
      <w:r>
        <w:t>another</w:t>
      </w:r>
      <w:r>
        <w:rPr>
          <w:spacing w:val="-4"/>
        </w:rPr>
        <w:t xml:space="preserve"> </w:t>
      </w:r>
      <w:r>
        <w:t>party</w:t>
      </w:r>
      <w:r>
        <w:rPr>
          <w:spacing w:val="-52"/>
        </w:rPr>
        <w:t xml:space="preserve"> </w:t>
      </w:r>
      <w:r>
        <w:t>comes;</w:t>
      </w:r>
      <w:r>
        <w:rPr>
          <w:spacing w:val="-6"/>
        </w:rPr>
        <w:t xml:space="preserve"> </w:t>
      </w:r>
      <w:r>
        <w:t>and</w:t>
      </w:r>
      <w:r>
        <w:rPr>
          <w:spacing w:val="-6"/>
        </w:rPr>
        <w:t xml:space="preserve"> </w:t>
      </w:r>
      <w:r>
        <w:t>so</w:t>
      </w:r>
      <w:r>
        <w:rPr>
          <w:spacing w:val="-6"/>
        </w:rPr>
        <w:t xml:space="preserve"> </w:t>
      </w:r>
      <w:r>
        <w:t>they</w:t>
      </w:r>
      <w:r>
        <w:rPr>
          <w:spacing w:val="-6"/>
        </w:rPr>
        <w:t xml:space="preserve"> </w:t>
      </w:r>
      <w:r>
        <w:t>proceed</w:t>
      </w:r>
      <w:r>
        <w:rPr>
          <w:spacing w:val="-6"/>
        </w:rPr>
        <w:t xml:space="preserve"> </w:t>
      </w:r>
      <w:r>
        <w:t>throughout</w:t>
      </w:r>
      <w:r>
        <w:rPr>
          <w:spacing w:val="-6"/>
        </w:rPr>
        <w:t xml:space="preserve"> </w:t>
      </w:r>
      <w:r>
        <w:t>the</w:t>
      </w:r>
      <w:r>
        <w:rPr>
          <w:spacing w:val="-6"/>
        </w:rPr>
        <w:t xml:space="preserve"> </w:t>
      </w:r>
      <w:r>
        <w:t>whole</w:t>
      </w:r>
      <w:r>
        <w:rPr>
          <w:spacing w:val="-6"/>
        </w:rPr>
        <w:t xml:space="preserve"> </w:t>
      </w:r>
      <w:r>
        <w:t>year.</w:t>
      </w:r>
    </w:p>
    <w:p w14:paraId="5F8A96BA" w14:textId="77777777" w:rsidR="00FA16D1" w:rsidRDefault="00FA16D1" w:rsidP="00FA16D1">
      <w:pPr>
        <w:pStyle w:val="Body"/>
      </w:pPr>
    </w:p>
    <w:p w14:paraId="004DB89E" w14:textId="77777777" w:rsidR="000276C6" w:rsidRPr="00FA16D1" w:rsidRDefault="000276C6" w:rsidP="00FA16D1">
      <w:pPr>
        <w:pStyle w:val="Heading4"/>
      </w:pPr>
      <w:r w:rsidRPr="00FA16D1">
        <w:t>XV—The Magnificence of his Festivals</w:t>
      </w:r>
    </w:p>
    <w:p w14:paraId="40B03115" w14:textId="77777777" w:rsidR="000276C6" w:rsidRDefault="000276C6" w:rsidP="00FA16D1">
      <w:pPr>
        <w:pStyle w:val="Body"/>
      </w:pPr>
      <w:r>
        <w:t>When the khan wishes to celebrate a splendid festival, the tables are so arranged that his is much higher than</w:t>
      </w:r>
      <w:r>
        <w:rPr>
          <w:spacing w:val="1"/>
        </w:rPr>
        <w:t xml:space="preserve"> </w:t>
      </w:r>
      <w:r>
        <w:t>the others, and he sits on the north, with his face toward the south. His first wife is seated beside him on the left,</w:t>
      </w:r>
      <w:r>
        <w:rPr>
          <w:spacing w:val="1"/>
        </w:rPr>
        <w:t xml:space="preserve"> </w:t>
      </w:r>
      <w:r>
        <w:t>while, on the right, are his sons and nephews, and all those of imperial lineage, who are so stationed that their head</w:t>
      </w:r>
      <w:r>
        <w:rPr>
          <w:spacing w:val="-52"/>
        </w:rPr>
        <w:t xml:space="preserve"> </w:t>
      </w:r>
      <w:r>
        <w:t>is</w:t>
      </w:r>
      <w:r>
        <w:rPr>
          <w:spacing w:val="-10"/>
        </w:rPr>
        <w:t xml:space="preserve"> </w:t>
      </w:r>
      <w:r>
        <w:t>on</w:t>
      </w:r>
      <w:r>
        <w:rPr>
          <w:spacing w:val="-9"/>
        </w:rPr>
        <w:t xml:space="preserve"> </w:t>
      </w:r>
      <w:r>
        <w:t>a</w:t>
      </w:r>
      <w:r>
        <w:rPr>
          <w:spacing w:val="-10"/>
        </w:rPr>
        <w:t xml:space="preserve"> </w:t>
      </w:r>
      <w:r>
        <w:t>level</w:t>
      </w:r>
      <w:r>
        <w:rPr>
          <w:spacing w:val="-9"/>
        </w:rPr>
        <w:t xml:space="preserve"> </w:t>
      </w:r>
      <w:r>
        <w:t>with</w:t>
      </w:r>
      <w:r>
        <w:rPr>
          <w:spacing w:val="-10"/>
        </w:rPr>
        <w:t xml:space="preserve"> </w:t>
      </w:r>
      <w:r>
        <w:t>the</w:t>
      </w:r>
      <w:r>
        <w:rPr>
          <w:spacing w:val="-9"/>
        </w:rPr>
        <w:t xml:space="preserve"> </w:t>
      </w:r>
      <w:r>
        <w:t>feet</w:t>
      </w:r>
      <w:r>
        <w:rPr>
          <w:spacing w:val="-10"/>
        </w:rPr>
        <w:t xml:space="preserve"> </w:t>
      </w:r>
      <w:r>
        <w:t>of</w:t>
      </w:r>
      <w:r>
        <w:rPr>
          <w:spacing w:val="-9"/>
        </w:rPr>
        <w:t xml:space="preserve"> </w:t>
      </w:r>
      <w:r>
        <w:t>the</w:t>
      </w:r>
      <w:r>
        <w:rPr>
          <w:spacing w:val="-10"/>
        </w:rPr>
        <w:t xml:space="preserve"> </w:t>
      </w:r>
      <w:r>
        <w:t>monarch.</w:t>
      </w:r>
      <w:r>
        <w:rPr>
          <w:spacing w:val="-9"/>
        </w:rPr>
        <w:t xml:space="preserve"> </w:t>
      </w:r>
      <w:r>
        <w:t>The</w:t>
      </w:r>
      <w:r>
        <w:rPr>
          <w:spacing w:val="-10"/>
        </w:rPr>
        <w:t xml:space="preserve"> </w:t>
      </w:r>
      <w:r>
        <w:t>barons</w:t>
      </w:r>
      <w:r>
        <w:rPr>
          <w:spacing w:val="-9"/>
        </w:rPr>
        <w:t xml:space="preserve"> </w:t>
      </w:r>
      <w:r>
        <w:t>sit</w:t>
      </w:r>
      <w:r>
        <w:rPr>
          <w:spacing w:val="-10"/>
        </w:rPr>
        <w:t xml:space="preserve"> </w:t>
      </w:r>
      <w:r>
        <w:t>still</w:t>
      </w:r>
      <w:r>
        <w:rPr>
          <w:spacing w:val="-9"/>
        </w:rPr>
        <w:t xml:space="preserve"> </w:t>
      </w:r>
      <w:r>
        <w:t>lower;</w:t>
      </w:r>
      <w:r>
        <w:rPr>
          <w:spacing w:val="-10"/>
        </w:rPr>
        <w:t xml:space="preserve"> </w:t>
      </w:r>
      <w:r>
        <w:t>while</w:t>
      </w:r>
      <w:r>
        <w:rPr>
          <w:spacing w:val="-9"/>
        </w:rPr>
        <w:t xml:space="preserve"> </w:t>
      </w:r>
      <w:r>
        <w:t>the</w:t>
      </w:r>
      <w:r>
        <w:rPr>
          <w:spacing w:val="-10"/>
        </w:rPr>
        <w:t xml:space="preserve"> </w:t>
      </w:r>
      <w:r>
        <w:t>ladies,</w:t>
      </w:r>
      <w:r>
        <w:rPr>
          <w:spacing w:val="-9"/>
        </w:rPr>
        <w:t xml:space="preserve"> </w:t>
      </w:r>
      <w:r>
        <w:t>daughters,</w:t>
      </w:r>
      <w:r>
        <w:rPr>
          <w:spacing w:val="-10"/>
        </w:rPr>
        <w:t xml:space="preserve"> </w:t>
      </w:r>
      <w:r>
        <w:t>and</w:t>
      </w:r>
      <w:r>
        <w:rPr>
          <w:spacing w:val="-9"/>
        </w:rPr>
        <w:t xml:space="preserve"> </w:t>
      </w:r>
      <w:r>
        <w:t>female</w:t>
      </w:r>
      <w:r>
        <w:rPr>
          <w:spacing w:val="-10"/>
        </w:rPr>
        <w:t xml:space="preserve"> </w:t>
      </w:r>
      <w:r>
        <w:t>relations</w:t>
      </w:r>
      <w:r>
        <w:rPr>
          <w:spacing w:val="1"/>
        </w:rPr>
        <w:t xml:space="preserve"> </w:t>
      </w:r>
      <w:r>
        <w:t>of the khan are placed beneath the queen on the left side, and under them all the wives of the barons; every class</w:t>
      </w:r>
      <w:r>
        <w:rPr>
          <w:spacing w:val="1"/>
        </w:rPr>
        <w:t xml:space="preserve"> </w:t>
      </w:r>
      <w:r>
        <w:t>knows the spot where they ought to sit. The tables are so arranged that the monarch can see all the company, who</w:t>
      </w:r>
      <w:r>
        <w:rPr>
          <w:spacing w:val="1"/>
        </w:rPr>
        <w:t xml:space="preserve"> </w:t>
      </w:r>
      <w:r>
        <w:t>are very numerous; and outside of that hall there eat more than 40,000 persons, who have come with presents or</w:t>
      </w:r>
      <w:r>
        <w:rPr>
          <w:spacing w:val="1"/>
        </w:rPr>
        <w:t xml:space="preserve"> </w:t>
      </w:r>
      <w:r>
        <w:t>remarkable</w:t>
      </w:r>
      <w:r>
        <w:rPr>
          <w:spacing w:val="-4"/>
        </w:rPr>
        <w:t xml:space="preserve"> </w:t>
      </w:r>
      <w:r>
        <w:t>objects</w:t>
      </w:r>
      <w:r>
        <w:rPr>
          <w:spacing w:val="-3"/>
        </w:rPr>
        <w:t xml:space="preserve"> </w:t>
      </w:r>
      <w:r>
        <w:t>from</w:t>
      </w:r>
      <w:r>
        <w:rPr>
          <w:spacing w:val="-4"/>
        </w:rPr>
        <w:t xml:space="preserve"> </w:t>
      </w:r>
      <w:r>
        <w:t>foreign</w:t>
      </w:r>
      <w:r>
        <w:rPr>
          <w:spacing w:val="-3"/>
        </w:rPr>
        <w:t xml:space="preserve"> </w:t>
      </w:r>
      <w:r>
        <w:t>parts,</w:t>
      </w:r>
      <w:r>
        <w:rPr>
          <w:spacing w:val="-4"/>
        </w:rPr>
        <w:t xml:space="preserve"> </w:t>
      </w:r>
      <w:r>
        <w:t>and</w:t>
      </w:r>
      <w:r>
        <w:rPr>
          <w:spacing w:val="-3"/>
        </w:rPr>
        <w:t xml:space="preserve"> </w:t>
      </w:r>
      <w:r>
        <w:t>attend</w:t>
      </w:r>
      <w:r>
        <w:rPr>
          <w:spacing w:val="-3"/>
        </w:rPr>
        <w:t xml:space="preserve"> </w:t>
      </w:r>
      <w:r>
        <w:t>on</w:t>
      </w:r>
      <w:r>
        <w:rPr>
          <w:spacing w:val="-4"/>
        </w:rPr>
        <w:t xml:space="preserve"> </w:t>
      </w:r>
      <w:r>
        <w:t>the</w:t>
      </w:r>
      <w:r>
        <w:rPr>
          <w:spacing w:val="-3"/>
        </w:rPr>
        <w:t xml:space="preserve"> </w:t>
      </w:r>
      <w:r>
        <w:t>days</w:t>
      </w:r>
      <w:r>
        <w:rPr>
          <w:spacing w:val="-4"/>
        </w:rPr>
        <w:t xml:space="preserve"> </w:t>
      </w:r>
      <w:r>
        <w:t>when</w:t>
      </w:r>
      <w:r>
        <w:rPr>
          <w:spacing w:val="-3"/>
        </w:rPr>
        <w:t xml:space="preserve"> </w:t>
      </w:r>
      <w:r>
        <w:t>he</w:t>
      </w:r>
      <w:r>
        <w:rPr>
          <w:spacing w:val="-3"/>
        </w:rPr>
        <w:t xml:space="preserve"> </w:t>
      </w:r>
      <w:r>
        <w:t>holds</w:t>
      </w:r>
      <w:r>
        <w:rPr>
          <w:spacing w:val="-4"/>
        </w:rPr>
        <w:t xml:space="preserve"> </w:t>
      </w:r>
      <w:r>
        <w:t>a</w:t>
      </w:r>
      <w:r>
        <w:rPr>
          <w:spacing w:val="-3"/>
        </w:rPr>
        <w:t xml:space="preserve"> </w:t>
      </w:r>
      <w:r>
        <w:t>court</w:t>
      </w:r>
      <w:r>
        <w:rPr>
          <w:spacing w:val="-4"/>
        </w:rPr>
        <w:t xml:space="preserve"> </w:t>
      </w:r>
      <w:r>
        <w:t>or</w:t>
      </w:r>
      <w:r>
        <w:rPr>
          <w:spacing w:val="-3"/>
        </w:rPr>
        <w:t xml:space="preserve"> </w:t>
      </w:r>
      <w:r>
        <w:t>celebrates</w:t>
      </w:r>
      <w:r>
        <w:rPr>
          <w:spacing w:val="-4"/>
        </w:rPr>
        <w:t xml:space="preserve"> </w:t>
      </w:r>
      <w:r>
        <w:t>a</w:t>
      </w:r>
      <w:r>
        <w:rPr>
          <w:spacing w:val="-3"/>
        </w:rPr>
        <w:t xml:space="preserve"> </w:t>
      </w:r>
      <w:r>
        <w:t>marriage.</w:t>
      </w:r>
      <w:r>
        <w:rPr>
          <w:spacing w:val="-3"/>
        </w:rPr>
        <w:t xml:space="preserve"> </w:t>
      </w:r>
      <w:r>
        <w:t>In</w:t>
      </w:r>
      <w:r>
        <w:rPr>
          <w:spacing w:val="-4"/>
        </w:rPr>
        <w:t xml:space="preserve"> </w:t>
      </w:r>
      <w:r>
        <w:t>the</w:t>
      </w:r>
      <w:r>
        <w:rPr>
          <w:spacing w:val="-52"/>
        </w:rPr>
        <w:t xml:space="preserve"> </w:t>
      </w:r>
      <w:r>
        <w:t>midst</w:t>
      </w:r>
      <w:r>
        <w:rPr>
          <w:spacing w:val="-10"/>
        </w:rPr>
        <w:t xml:space="preserve"> </w:t>
      </w:r>
      <w:r>
        <w:t>of</w:t>
      </w:r>
      <w:r>
        <w:rPr>
          <w:spacing w:val="-10"/>
        </w:rPr>
        <w:t xml:space="preserve"> </w:t>
      </w:r>
      <w:r>
        <w:t>this</w:t>
      </w:r>
      <w:r>
        <w:rPr>
          <w:spacing w:val="-9"/>
        </w:rPr>
        <w:t xml:space="preserve"> </w:t>
      </w:r>
      <w:r>
        <w:t>hall</w:t>
      </w:r>
      <w:r>
        <w:rPr>
          <w:spacing w:val="-10"/>
        </w:rPr>
        <w:t xml:space="preserve"> </w:t>
      </w:r>
      <w:r>
        <w:t>is</w:t>
      </w:r>
      <w:r>
        <w:rPr>
          <w:spacing w:val="-9"/>
        </w:rPr>
        <w:t xml:space="preserve"> </w:t>
      </w:r>
      <w:r>
        <w:t>a</w:t>
      </w:r>
      <w:r>
        <w:rPr>
          <w:spacing w:val="-10"/>
        </w:rPr>
        <w:t xml:space="preserve"> </w:t>
      </w:r>
      <w:r>
        <w:t>very</w:t>
      </w:r>
      <w:r>
        <w:rPr>
          <w:spacing w:val="-10"/>
        </w:rPr>
        <w:t xml:space="preserve"> </w:t>
      </w:r>
      <w:r>
        <w:t>large</w:t>
      </w:r>
      <w:r>
        <w:rPr>
          <w:spacing w:val="-9"/>
        </w:rPr>
        <w:t xml:space="preserve"> </w:t>
      </w:r>
      <w:r>
        <w:t>vessel</w:t>
      </w:r>
      <w:r>
        <w:rPr>
          <w:spacing w:val="-10"/>
        </w:rPr>
        <w:t xml:space="preserve"> </w:t>
      </w:r>
      <w:r>
        <w:t>of</w:t>
      </w:r>
      <w:r>
        <w:rPr>
          <w:spacing w:val="-9"/>
        </w:rPr>
        <w:t xml:space="preserve"> </w:t>
      </w:r>
      <w:r>
        <w:t>fine</w:t>
      </w:r>
      <w:r>
        <w:rPr>
          <w:spacing w:val="-10"/>
        </w:rPr>
        <w:t xml:space="preserve"> </w:t>
      </w:r>
      <w:r>
        <w:t>gold,</w:t>
      </w:r>
      <w:r>
        <w:rPr>
          <w:spacing w:val="-10"/>
        </w:rPr>
        <w:t xml:space="preserve"> </w:t>
      </w:r>
      <w:r>
        <w:t>containing</w:t>
      </w:r>
      <w:r>
        <w:rPr>
          <w:spacing w:val="-9"/>
        </w:rPr>
        <w:t xml:space="preserve"> </w:t>
      </w:r>
      <w:r>
        <w:t>wine,</w:t>
      </w:r>
      <w:r>
        <w:rPr>
          <w:spacing w:val="-10"/>
        </w:rPr>
        <w:t xml:space="preserve"> </w:t>
      </w:r>
      <w:r>
        <w:t>and</w:t>
      </w:r>
      <w:r>
        <w:rPr>
          <w:spacing w:val="-9"/>
        </w:rPr>
        <w:t xml:space="preserve"> </w:t>
      </w:r>
      <w:r>
        <w:t>on</w:t>
      </w:r>
      <w:r>
        <w:rPr>
          <w:spacing w:val="-10"/>
        </w:rPr>
        <w:t xml:space="preserve"> </w:t>
      </w:r>
      <w:r>
        <w:t>each</w:t>
      </w:r>
      <w:r>
        <w:rPr>
          <w:spacing w:val="-10"/>
        </w:rPr>
        <w:t xml:space="preserve"> </w:t>
      </w:r>
      <w:r>
        <w:t>side</w:t>
      </w:r>
      <w:r>
        <w:rPr>
          <w:spacing w:val="-9"/>
        </w:rPr>
        <w:t xml:space="preserve"> </w:t>
      </w:r>
      <w:r>
        <w:t>two</w:t>
      </w:r>
      <w:r>
        <w:rPr>
          <w:spacing w:val="-10"/>
        </w:rPr>
        <w:t xml:space="preserve"> </w:t>
      </w:r>
      <w:r>
        <w:t>smaller</w:t>
      </w:r>
      <w:r>
        <w:rPr>
          <w:spacing w:val="-9"/>
        </w:rPr>
        <w:t xml:space="preserve"> </w:t>
      </w:r>
      <w:r>
        <w:t>ones,</w:t>
      </w:r>
      <w:r>
        <w:rPr>
          <w:spacing w:val="-10"/>
        </w:rPr>
        <w:t xml:space="preserve"> </w:t>
      </w:r>
      <w:r>
        <w:t>whence</w:t>
      </w:r>
      <w:r>
        <w:rPr>
          <w:spacing w:val="-10"/>
        </w:rPr>
        <w:t xml:space="preserve"> </w:t>
      </w:r>
      <w:r>
        <w:t>the</w:t>
      </w:r>
      <w:r>
        <w:rPr>
          <w:spacing w:val="1"/>
        </w:rPr>
        <w:t xml:space="preserve"> </w:t>
      </w:r>
      <w:r>
        <w:t>liquor is poured out into flagons, each containing fully enough for eight men; and one of these is placed between</w:t>
      </w:r>
      <w:r>
        <w:rPr>
          <w:spacing w:val="1"/>
        </w:rPr>
        <w:t xml:space="preserve"> </w:t>
      </w:r>
      <w:r>
        <w:t>every</w:t>
      </w:r>
      <w:r>
        <w:rPr>
          <w:spacing w:val="-12"/>
        </w:rPr>
        <w:t xml:space="preserve"> </w:t>
      </w:r>
      <w:r>
        <w:t>two</w:t>
      </w:r>
      <w:r>
        <w:rPr>
          <w:spacing w:val="-12"/>
        </w:rPr>
        <w:t xml:space="preserve"> </w:t>
      </w:r>
      <w:r>
        <w:t>guests,</w:t>
      </w:r>
      <w:r>
        <w:rPr>
          <w:spacing w:val="-11"/>
        </w:rPr>
        <w:t xml:space="preserve"> </w:t>
      </w:r>
      <w:r>
        <w:t>who</w:t>
      </w:r>
      <w:r>
        <w:rPr>
          <w:spacing w:val="-12"/>
        </w:rPr>
        <w:t xml:space="preserve"> </w:t>
      </w:r>
      <w:r>
        <w:t>have</w:t>
      </w:r>
      <w:r>
        <w:rPr>
          <w:spacing w:val="-11"/>
        </w:rPr>
        <w:t xml:space="preserve"> </w:t>
      </w:r>
      <w:r>
        <w:t>besides</w:t>
      </w:r>
      <w:r>
        <w:rPr>
          <w:spacing w:val="-12"/>
        </w:rPr>
        <w:t xml:space="preserve"> </w:t>
      </w:r>
      <w:r>
        <w:t>separate</w:t>
      </w:r>
      <w:r>
        <w:rPr>
          <w:spacing w:val="-12"/>
        </w:rPr>
        <w:t xml:space="preserve"> </w:t>
      </w:r>
      <w:r>
        <w:t>cups</w:t>
      </w:r>
      <w:r>
        <w:rPr>
          <w:spacing w:val="-11"/>
        </w:rPr>
        <w:t xml:space="preserve"> </w:t>
      </w:r>
      <w:r>
        <w:t>of</w:t>
      </w:r>
      <w:r>
        <w:rPr>
          <w:spacing w:val="-12"/>
        </w:rPr>
        <w:t xml:space="preserve"> </w:t>
      </w:r>
      <w:r>
        <w:t>gold</w:t>
      </w:r>
      <w:r>
        <w:rPr>
          <w:spacing w:val="-11"/>
        </w:rPr>
        <w:t xml:space="preserve"> </w:t>
      </w:r>
      <w:r>
        <w:t>to</w:t>
      </w:r>
      <w:r>
        <w:rPr>
          <w:spacing w:val="-12"/>
        </w:rPr>
        <w:t xml:space="preserve"> </w:t>
      </w:r>
      <w:r>
        <w:t>drink</w:t>
      </w:r>
      <w:r>
        <w:rPr>
          <w:spacing w:val="-11"/>
        </w:rPr>
        <w:t xml:space="preserve"> </w:t>
      </w:r>
      <w:r>
        <w:t>out</w:t>
      </w:r>
      <w:r>
        <w:rPr>
          <w:spacing w:val="-12"/>
        </w:rPr>
        <w:t xml:space="preserve"> </w:t>
      </w:r>
      <w:r>
        <w:t>of.</w:t>
      </w:r>
      <w:r>
        <w:rPr>
          <w:spacing w:val="-12"/>
        </w:rPr>
        <w:t xml:space="preserve"> </w:t>
      </w:r>
      <w:r>
        <w:t>This</w:t>
      </w:r>
      <w:r>
        <w:rPr>
          <w:spacing w:val="-11"/>
        </w:rPr>
        <w:t xml:space="preserve"> </w:t>
      </w:r>
      <w:r>
        <w:t>supply</w:t>
      </w:r>
      <w:r>
        <w:rPr>
          <w:spacing w:val="-12"/>
        </w:rPr>
        <w:t xml:space="preserve"> </w:t>
      </w:r>
      <w:r>
        <w:t>of</w:t>
      </w:r>
      <w:r>
        <w:rPr>
          <w:spacing w:val="-11"/>
        </w:rPr>
        <w:t xml:space="preserve"> </w:t>
      </w:r>
      <w:r>
        <w:t>plate</w:t>
      </w:r>
      <w:r>
        <w:rPr>
          <w:spacing w:val="-12"/>
        </w:rPr>
        <w:t xml:space="preserve"> </w:t>
      </w:r>
      <w:r>
        <w:t>is</w:t>
      </w:r>
      <w:r>
        <w:rPr>
          <w:spacing w:val="-12"/>
        </w:rPr>
        <w:t xml:space="preserve"> </w:t>
      </w:r>
      <w:r>
        <w:t>of</w:t>
      </w:r>
      <w:r>
        <w:rPr>
          <w:spacing w:val="-11"/>
        </w:rPr>
        <w:t xml:space="preserve"> </w:t>
      </w:r>
      <w:r>
        <w:t>very</w:t>
      </w:r>
      <w:r>
        <w:rPr>
          <w:spacing w:val="-12"/>
        </w:rPr>
        <w:t xml:space="preserve"> </w:t>
      </w:r>
      <w:r>
        <w:t>great</w:t>
      </w:r>
      <w:r>
        <w:rPr>
          <w:spacing w:val="-11"/>
        </w:rPr>
        <w:t xml:space="preserve"> </w:t>
      </w:r>
      <w:r>
        <w:t>value,</w:t>
      </w:r>
      <w:r>
        <w:rPr>
          <w:spacing w:val="1"/>
        </w:rPr>
        <w:t xml:space="preserve"> </w:t>
      </w:r>
      <w:r>
        <w:t>and</w:t>
      </w:r>
      <w:r>
        <w:rPr>
          <w:spacing w:val="-8"/>
        </w:rPr>
        <w:t xml:space="preserve"> </w:t>
      </w:r>
      <w:r>
        <w:t>indeed</w:t>
      </w:r>
      <w:r>
        <w:rPr>
          <w:spacing w:val="-7"/>
        </w:rPr>
        <w:t xml:space="preserve"> </w:t>
      </w:r>
      <w:r>
        <w:t>the</w:t>
      </w:r>
      <w:r>
        <w:rPr>
          <w:spacing w:val="-8"/>
        </w:rPr>
        <w:t xml:space="preserve"> </w:t>
      </w:r>
      <w:r>
        <w:t>khan</w:t>
      </w:r>
      <w:r>
        <w:rPr>
          <w:spacing w:val="-7"/>
        </w:rPr>
        <w:t xml:space="preserve"> </w:t>
      </w:r>
      <w:r>
        <w:t>has</w:t>
      </w:r>
      <w:r>
        <w:rPr>
          <w:spacing w:val="-8"/>
        </w:rPr>
        <w:t xml:space="preserve"> </w:t>
      </w:r>
      <w:r>
        <w:t>so</w:t>
      </w:r>
      <w:r>
        <w:rPr>
          <w:spacing w:val="-7"/>
        </w:rPr>
        <w:t xml:space="preserve"> </w:t>
      </w:r>
      <w:r>
        <w:t>many</w:t>
      </w:r>
      <w:r>
        <w:rPr>
          <w:spacing w:val="-7"/>
        </w:rPr>
        <w:t xml:space="preserve"> </w:t>
      </w:r>
      <w:r>
        <w:t>vessels</w:t>
      </w:r>
      <w:r>
        <w:rPr>
          <w:spacing w:val="-8"/>
        </w:rPr>
        <w:t xml:space="preserve"> </w:t>
      </w:r>
      <w:r>
        <w:t>of</w:t>
      </w:r>
      <w:r>
        <w:rPr>
          <w:spacing w:val="-7"/>
        </w:rPr>
        <w:t xml:space="preserve"> </w:t>
      </w:r>
      <w:r>
        <w:t>gold</w:t>
      </w:r>
      <w:r>
        <w:rPr>
          <w:spacing w:val="-8"/>
        </w:rPr>
        <w:t xml:space="preserve"> </w:t>
      </w:r>
      <w:r>
        <w:t>and</w:t>
      </w:r>
      <w:r>
        <w:rPr>
          <w:spacing w:val="-7"/>
        </w:rPr>
        <w:t xml:space="preserve"> </w:t>
      </w:r>
      <w:r>
        <w:t>silver</w:t>
      </w:r>
      <w:r>
        <w:rPr>
          <w:spacing w:val="-8"/>
        </w:rPr>
        <w:t xml:space="preserve"> </w:t>
      </w:r>
      <w:r>
        <w:t>that</w:t>
      </w:r>
      <w:r>
        <w:rPr>
          <w:spacing w:val="-7"/>
        </w:rPr>
        <w:t xml:space="preserve"> </w:t>
      </w:r>
      <w:r>
        <w:t>none</w:t>
      </w:r>
      <w:r>
        <w:rPr>
          <w:spacing w:val="-7"/>
        </w:rPr>
        <w:t xml:space="preserve"> </w:t>
      </w:r>
      <w:r>
        <w:t>without</w:t>
      </w:r>
      <w:r>
        <w:rPr>
          <w:spacing w:val="-8"/>
        </w:rPr>
        <w:t xml:space="preserve"> </w:t>
      </w:r>
      <w:r>
        <w:t>seeing</w:t>
      </w:r>
      <w:r>
        <w:rPr>
          <w:spacing w:val="-7"/>
        </w:rPr>
        <w:t xml:space="preserve"> </w:t>
      </w:r>
      <w:r>
        <w:t>could</w:t>
      </w:r>
      <w:r>
        <w:rPr>
          <w:spacing w:val="-8"/>
        </w:rPr>
        <w:t xml:space="preserve"> </w:t>
      </w:r>
      <w:r>
        <w:t>possibly</w:t>
      </w:r>
      <w:r>
        <w:rPr>
          <w:spacing w:val="-7"/>
        </w:rPr>
        <w:t xml:space="preserve"> </w:t>
      </w:r>
      <w:r>
        <w:t>believe</w:t>
      </w:r>
      <w:r>
        <w:rPr>
          <w:spacing w:val="-8"/>
        </w:rPr>
        <w:t xml:space="preserve"> </w:t>
      </w:r>
      <w:r>
        <w:t>it.</w:t>
      </w:r>
    </w:p>
    <w:p w14:paraId="3CB39E82" w14:textId="4389A1B4" w:rsidR="000276C6" w:rsidRDefault="000276C6" w:rsidP="00FA16D1">
      <w:pPr>
        <w:pStyle w:val="Body"/>
      </w:pPr>
      <w:r>
        <w:t>At</w:t>
      </w:r>
      <w:r>
        <w:rPr>
          <w:spacing w:val="-11"/>
        </w:rPr>
        <w:t xml:space="preserve"> </w:t>
      </w:r>
      <w:r>
        <w:t>each</w:t>
      </w:r>
      <w:r>
        <w:rPr>
          <w:spacing w:val="-11"/>
        </w:rPr>
        <w:t xml:space="preserve"> </w:t>
      </w:r>
      <w:r>
        <w:t>door</w:t>
      </w:r>
      <w:r>
        <w:rPr>
          <w:spacing w:val="-10"/>
        </w:rPr>
        <w:t xml:space="preserve"> </w:t>
      </w:r>
      <w:r>
        <w:t>of</w:t>
      </w:r>
      <w:r>
        <w:rPr>
          <w:spacing w:val="-11"/>
        </w:rPr>
        <w:t xml:space="preserve"> </w:t>
      </w:r>
      <w:r>
        <w:t>the</w:t>
      </w:r>
      <w:r>
        <w:rPr>
          <w:spacing w:val="-10"/>
        </w:rPr>
        <w:t xml:space="preserve"> </w:t>
      </w:r>
      <w:r>
        <w:t>great</w:t>
      </w:r>
      <w:r>
        <w:rPr>
          <w:spacing w:val="-11"/>
        </w:rPr>
        <w:t xml:space="preserve"> </w:t>
      </w:r>
      <w:r>
        <w:t>hall,</w:t>
      </w:r>
      <w:r>
        <w:rPr>
          <w:spacing w:val="-10"/>
        </w:rPr>
        <w:t xml:space="preserve"> </w:t>
      </w:r>
      <w:r>
        <w:t>or</w:t>
      </w:r>
      <w:r>
        <w:rPr>
          <w:spacing w:val="-11"/>
        </w:rPr>
        <w:t xml:space="preserve"> </w:t>
      </w:r>
      <w:r>
        <w:t>of</w:t>
      </w:r>
      <w:r>
        <w:rPr>
          <w:spacing w:val="-10"/>
        </w:rPr>
        <w:t xml:space="preserve"> </w:t>
      </w:r>
      <w:r>
        <w:t>any</w:t>
      </w:r>
      <w:r>
        <w:rPr>
          <w:spacing w:val="-11"/>
        </w:rPr>
        <w:t xml:space="preserve"> </w:t>
      </w:r>
      <w:r>
        <w:t>part</w:t>
      </w:r>
      <w:r>
        <w:rPr>
          <w:spacing w:val="-11"/>
        </w:rPr>
        <w:t xml:space="preserve"> </w:t>
      </w:r>
      <w:r>
        <w:t>of</w:t>
      </w:r>
      <w:r>
        <w:rPr>
          <w:spacing w:val="-10"/>
        </w:rPr>
        <w:t xml:space="preserve"> </w:t>
      </w:r>
      <w:r>
        <w:t>the</w:t>
      </w:r>
      <w:r>
        <w:rPr>
          <w:spacing w:val="-11"/>
        </w:rPr>
        <w:t xml:space="preserve"> </w:t>
      </w:r>
      <w:r>
        <w:t>palace</w:t>
      </w:r>
      <w:r>
        <w:rPr>
          <w:spacing w:val="-10"/>
        </w:rPr>
        <w:t xml:space="preserve"> </w:t>
      </w:r>
      <w:r>
        <w:t>occupied</w:t>
      </w:r>
      <w:r>
        <w:rPr>
          <w:spacing w:val="-11"/>
        </w:rPr>
        <w:t xml:space="preserve"> </w:t>
      </w:r>
      <w:r>
        <w:t>by</w:t>
      </w:r>
      <w:r>
        <w:rPr>
          <w:spacing w:val="-10"/>
        </w:rPr>
        <w:t xml:space="preserve"> </w:t>
      </w:r>
      <w:r>
        <w:t>his</w:t>
      </w:r>
      <w:r>
        <w:rPr>
          <w:spacing w:val="-11"/>
        </w:rPr>
        <w:t xml:space="preserve"> </w:t>
      </w:r>
      <w:r>
        <w:t>majesty,</w:t>
      </w:r>
      <w:r>
        <w:rPr>
          <w:spacing w:val="-10"/>
        </w:rPr>
        <w:t xml:space="preserve"> </w:t>
      </w:r>
      <w:r>
        <w:t>stand</w:t>
      </w:r>
      <w:r>
        <w:rPr>
          <w:spacing w:val="-11"/>
        </w:rPr>
        <w:t xml:space="preserve"> </w:t>
      </w:r>
      <w:r>
        <w:t>two</w:t>
      </w:r>
      <w:r>
        <w:rPr>
          <w:spacing w:val="-11"/>
        </w:rPr>
        <w:t xml:space="preserve"> </w:t>
      </w:r>
      <w:r>
        <w:t>officers</w:t>
      </w:r>
      <w:r>
        <w:rPr>
          <w:spacing w:val="-10"/>
        </w:rPr>
        <w:t xml:space="preserve"> </w:t>
      </w:r>
      <w:r>
        <w:t>of</w:t>
      </w:r>
      <w:r>
        <w:rPr>
          <w:spacing w:val="-11"/>
        </w:rPr>
        <w:t xml:space="preserve"> </w:t>
      </w:r>
      <w:r>
        <w:t>gigantic</w:t>
      </w:r>
      <w:r>
        <w:rPr>
          <w:spacing w:val="1"/>
        </w:rPr>
        <w:t xml:space="preserve"> </w:t>
      </w:r>
      <w:r>
        <w:t>height, holding in their hands staves, to prevent persons who enter from touching the threshold. If any one chances</w:t>
      </w:r>
      <w:r>
        <w:rPr>
          <w:spacing w:val="-52"/>
        </w:rPr>
        <w:t xml:space="preserve"> </w:t>
      </w:r>
      <w:r>
        <w:t>to commit this offence, they take from him his garment, which he must redeem by a payment, or if they spare his</w:t>
      </w:r>
      <w:r>
        <w:rPr>
          <w:spacing w:val="1"/>
        </w:rPr>
        <w:t xml:space="preserve"> </w:t>
      </w:r>
      <w:r>
        <w:t>dress,</w:t>
      </w:r>
      <w:r>
        <w:rPr>
          <w:spacing w:val="-13"/>
        </w:rPr>
        <w:t xml:space="preserve"> </w:t>
      </w:r>
      <w:r>
        <w:t>inflict</w:t>
      </w:r>
      <w:r>
        <w:rPr>
          <w:spacing w:val="-12"/>
        </w:rPr>
        <w:t xml:space="preserve"> </w:t>
      </w:r>
      <w:r>
        <w:t>at</w:t>
      </w:r>
      <w:r>
        <w:rPr>
          <w:spacing w:val="-12"/>
        </w:rPr>
        <w:t xml:space="preserve"> </w:t>
      </w:r>
      <w:r>
        <w:t>least</w:t>
      </w:r>
      <w:r>
        <w:rPr>
          <w:spacing w:val="-12"/>
        </w:rPr>
        <w:t xml:space="preserve"> </w:t>
      </w:r>
      <w:r>
        <w:t>a</w:t>
      </w:r>
      <w:r>
        <w:rPr>
          <w:spacing w:val="-12"/>
        </w:rPr>
        <w:t xml:space="preserve"> </w:t>
      </w:r>
      <w:r>
        <w:t>number</w:t>
      </w:r>
      <w:r>
        <w:rPr>
          <w:spacing w:val="-12"/>
        </w:rPr>
        <w:t xml:space="preserve"> </w:t>
      </w:r>
      <w:r>
        <w:t>of</w:t>
      </w:r>
      <w:r>
        <w:rPr>
          <w:spacing w:val="-12"/>
        </w:rPr>
        <w:t xml:space="preserve"> </w:t>
      </w:r>
      <w:r>
        <w:t>blows</w:t>
      </w:r>
      <w:r>
        <w:rPr>
          <w:spacing w:val="-12"/>
        </w:rPr>
        <w:t xml:space="preserve"> </w:t>
      </w:r>
      <w:r>
        <w:t>fixed</w:t>
      </w:r>
      <w:r>
        <w:rPr>
          <w:spacing w:val="-12"/>
        </w:rPr>
        <w:t xml:space="preserve"> </w:t>
      </w:r>
      <w:r>
        <w:t>by</w:t>
      </w:r>
      <w:r>
        <w:rPr>
          <w:spacing w:val="-13"/>
        </w:rPr>
        <w:t xml:space="preserve"> </w:t>
      </w:r>
      <w:r>
        <w:t>authority.</w:t>
      </w:r>
      <w:r>
        <w:rPr>
          <w:spacing w:val="-12"/>
        </w:rPr>
        <w:t xml:space="preserve"> </w:t>
      </w:r>
      <w:r>
        <w:t>As</w:t>
      </w:r>
      <w:r>
        <w:rPr>
          <w:spacing w:val="-12"/>
        </w:rPr>
        <w:t xml:space="preserve"> </w:t>
      </w:r>
      <w:r>
        <w:t>strangers</w:t>
      </w:r>
      <w:r>
        <w:rPr>
          <w:spacing w:val="-12"/>
        </w:rPr>
        <w:t xml:space="preserve"> </w:t>
      </w:r>
      <w:r>
        <w:t>may</w:t>
      </w:r>
      <w:r>
        <w:rPr>
          <w:spacing w:val="-12"/>
        </w:rPr>
        <w:t xml:space="preserve"> </w:t>
      </w:r>
      <w:r>
        <w:t>not</w:t>
      </w:r>
      <w:r>
        <w:rPr>
          <w:spacing w:val="-12"/>
        </w:rPr>
        <w:t xml:space="preserve"> </w:t>
      </w:r>
      <w:r>
        <w:t>be</w:t>
      </w:r>
      <w:r>
        <w:rPr>
          <w:spacing w:val="-12"/>
        </w:rPr>
        <w:t xml:space="preserve"> </w:t>
      </w:r>
      <w:r>
        <w:t>aware</w:t>
      </w:r>
      <w:r>
        <w:rPr>
          <w:spacing w:val="-12"/>
        </w:rPr>
        <w:t xml:space="preserve"> </w:t>
      </w:r>
      <w:r>
        <w:t>of</w:t>
      </w:r>
      <w:r>
        <w:rPr>
          <w:spacing w:val="-12"/>
        </w:rPr>
        <w:t xml:space="preserve"> </w:t>
      </w:r>
      <w:r>
        <w:t>this</w:t>
      </w:r>
      <w:r>
        <w:rPr>
          <w:spacing w:val="-12"/>
        </w:rPr>
        <w:t xml:space="preserve"> </w:t>
      </w:r>
      <w:r>
        <w:t>prohibition,</w:t>
      </w:r>
      <w:r>
        <w:rPr>
          <w:spacing w:val="-13"/>
        </w:rPr>
        <w:t xml:space="preserve"> </w:t>
      </w:r>
      <w:r>
        <w:t>officers</w:t>
      </w:r>
      <w:r>
        <w:rPr>
          <w:spacing w:val="-52"/>
        </w:rPr>
        <w:t xml:space="preserve"> </w:t>
      </w:r>
      <w:r>
        <w:t>are appointed to warn them of it at the time of introduction. Since, however, some of the company, on leaving the</w:t>
      </w:r>
      <w:r>
        <w:rPr>
          <w:spacing w:val="1"/>
        </w:rPr>
        <w:t xml:space="preserve"> </w:t>
      </w:r>
      <w:r>
        <w:t>hall,</w:t>
      </w:r>
      <w:r>
        <w:rPr>
          <w:spacing w:val="-7"/>
        </w:rPr>
        <w:t xml:space="preserve"> </w:t>
      </w:r>
      <w:r>
        <w:t>may</w:t>
      </w:r>
      <w:r>
        <w:rPr>
          <w:spacing w:val="-7"/>
        </w:rPr>
        <w:t xml:space="preserve"> </w:t>
      </w:r>
      <w:r>
        <w:t>be</w:t>
      </w:r>
      <w:r>
        <w:rPr>
          <w:spacing w:val="-7"/>
        </w:rPr>
        <w:t xml:space="preserve"> </w:t>
      </w:r>
      <w:r>
        <w:t>so</w:t>
      </w:r>
      <w:r>
        <w:rPr>
          <w:spacing w:val="-7"/>
        </w:rPr>
        <w:t xml:space="preserve"> </w:t>
      </w:r>
      <w:r>
        <w:t>affected</w:t>
      </w:r>
      <w:r>
        <w:rPr>
          <w:spacing w:val="-7"/>
        </w:rPr>
        <w:t xml:space="preserve"> </w:t>
      </w:r>
      <w:r>
        <w:t>with</w:t>
      </w:r>
      <w:r>
        <w:rPr>
          <w:spacing w:val="-7"/>
        </w:rPr>
        <w:t xml:space="preserve"> </w:t>
      </w:r>
      <w:r>
        <w:t>liquor</w:t>
      </w:r>
      <w:r>
        <w:rPr>
          <w:spacing w:val="-7"/>
        </w:rPr>
        <w:t xml:space="preserve"> </w:t>
      </w:r>
      <w:r>
        <w:t>as</w:t>
      </w:r>
      <w:r>
        <w:rPr>
          <w:spacing w:val="-7"/>
        </w:rPr>
        <w:t xml:space="preserve"> </w:t>
      </w:r>
      <w:r>
        <w:t>to</w:t>
      </w:r>
      <w:r>
        <w:rPr>
          <w:spacing w:val="-7"/>
        </w:rPr>
        <w:t xml:space="preserve"> </w:t>
      </w:r>
      <w:r>
        <w:t>be</w:t>
      </w:r>
      <w:r>
        <w:rPr>
          <w:spacing w:val="-6"/>
        </w:rPr>
        <w:t xml:space="preserve"> </w:t>
      </w:r>
      <w:r>
        <w:t>unable</w:t>
      </w:r>
      <w:r>
        <w:rPr>
          <w:spacing w:val="-7"/>
        </w:rPr>
        <w:t xml:space="preserve"> </w:t>
      </w:r>
      <w:r>
        <w:t>to</w:t>
      </w:r>
      <w:r>
        <w:rPr>
          <w:spacing w:val="-7"/>
        </w:rPr>
        <w:t xml:space="preserve"> </w:t>
      </w:r>
      <w:r>
        <w:t>guard</w:t>
      </w:r>
      <w:r>
        <w:rPr>
          <w:spacing w:val="-7"/>
        </w:rPr>
        <w:t xml:space="preserve"> </w:t>
      </w:r>
      <w:r>
        <w:t>against</w:t>
      </w:r>
      <w:r>
        <w:rPr>
          <w:spacing w:val="-7"/>
        </w:rPr>
        <w:t xml:space="preserve"> </w:t>
      </w:r>
      <w:r>
        <w:t>the</w:t>
      </w:r>
      <w:r>
        <w:rPr>
          <w:spacing w:val="-7"/>
        </w:rPr>
        <w:t xml:space="preserve"> </w:t>
      </w:r>
      <w:r>
        <w:t>accident,</w:t>
      </w:r>
      <w:r>
        <w:rPr>
          <w:spacing w:val="-7"/>
        </w:rPr>
        <w:t xml:space="preserve"> </w:t>
      </w:r>
      <w:r>
        <w:t>it</w:t>
      </w:r>
      <w:r>
        <w:rPr>
          <w:spacing w:val="-7"/>
        </w:rPr>
        <w:t xml:space="preserve"> </w:t>
      </w:r>
      <w:r>
        <w:t>is</w:t>
      </w:r>
      <w:r>
        <w:rPr>
          <w:spacing w:val="-7"/>
        </w:rPr>
        <w:t xml:space="preserve"> </w:t>
      </w:r>
      <w:r>
        <w:t>not</w:t>
      </w:r>
      <w:r>
        <w:rPr>
          <w:spacing w:val="-6"/>
        </w:rPr>
        <w:t xml:space="preserve"> </w:t>
      </w:r>
      <w:r>
        <w:t>then</w:t>
      </w:r>
      <w:r>
        <w:rPr>
          <w:spacing w:val="-7"/>
        </w:rPr>
        <w:t xml:space="preserve"> </w:t>
      </w:r>
      <w:r>
        <w:t>severely</w:t>
      </w:r>
      <w:r>
        <w:rPr>
          <w:spacing w:val="-7"/>
        </w:rPr>
        <w:t xml:space="preserve"> </w:t>
      </w:r>
      <w:r>
        <w:t>punished.</w:t>
      </w:r>
      <w:r w:rsidR="00FA16D1">
        <w:t xml:space="preserve"> </w:t>
      </w:r>
      <w:r>
        <w:t>Those who serve the khan at table are great barons, who hold their mouths carefully wrapped in rich towels of silk</w:t>
      </w:r>
      <w:r>
        <w:rPr>
          <w:spacing w:val="1"/>
        </w:rPr>
        <w:t xml:space="preserve"> </w:t>
      </w:r>
      <w:r>
        <w:t>and gold, that their breath may not blow upon the dishes. When he begins to drink, all the instruments, which are</w:t>
      </w:r>
      <w:r>
        <w:rPr>
          <w:spacing w:val="1"/>
        </w:rPr>
        <w:t xml:space="preserve"> </w:t>
      </w:r>
      <w:r>
        <w:t>very numerous, are sounded, and while the cup is in his hand, the barons and others present fall on their knees, and</w:t>
      </w:r>
      <w:r>
        <w:rPr>
          <w:spacing w:val="-52"/>
        </w:rPr>
        <w:t xml:space="preserve"> </w:t>
      </w:r>
      <w:r>
        <w:t xml:space="preserve">make signs of great humility; </w:t>
      </w:r>
      <w:r>
        <w:lastRenderedPageBreak/>
        <w:t>this is done every time he drinks, or when new viands are brought in. These I shall</w:t>
      </w:r>
      <w:r>
        <w:rPr>
          <w:spacing w:val="1"/>
        </w:rPr>
        <w:t xml:space="preserve"> </w:t>
      </w:r>
      <w:r>
        <w:t>not</w:t>
      </w:r>
      <w:r>
        <w:rPr>
          <w:spacing w:val="-8"/>
        </w:rPr>
        <w:t xml:space="preserve"> </w:t>
      </w:r>
      <w:r>
        <w:t>attempt</w:t>
      </w:r>
      <w:r>
        <w:rPr>
          <w:spacing w:val="-8"/>
        </w:rPr>
        <w:t xml:space="preserve"> </w:t>
      </w:r>
      <w:r>
        <w:t>to</w:t>
      </w:r>
      <w:r>
        <w:rPr>
          <w:spacing w:val="-7"/>
        </w:rPr>
        <w:t xml:space="preserve"> </w:t>
      </w:r>
      <w:r>
        <w:t>recount,</w:t>
      </w:r>
      <w:r>
        <w:rPr>
          <w:spacing w:val="-8"/>
        </w:rPr>
        <w:t xml:space="preserve"> </w:t>
      </w:r>
      <w:r>
        <w:t>since</w:t>
      </w:r>
      <w:r>
        <w:rPr>
          <w:spacing w:val="-7"/>
        </w:rPr>
        <w:t xml:space="preserve"> </w:t>
      </w:r>
      <w:r>
        <w:t>any</w:t>
      </w:r>
      <w:r>
        <w:rPr>
          <w:spacing w:val="-8"/>
        </w:rPr>
        <w:t xml:space="preserve"> </w:t>
      </w:r>
      <w:r>
        <w:t>one</w:t>
      </w:r>
      <w:r>
        <w:rPr>
          <w:spacing w:val="-7"/>
        </w:rPr>
        <w:t xml:space="preserve"> </w:t>
      </w:r>
      <w:r>
        <w:t>may</w:t>
      </w:r>
      <w:r>
        <w:rPr>
          <w:spacing w:val="-8"/>
        </w:rPr>
        <w:t xml:space="preserve"> </w:t>
      </w:r>
      <w:r>
        <w:t>believe</w:t>
      </w:r>
      <w:r>
        <w:rPr>
          <w:spacing w:val="-8"/>
        </w:rPr>
        <w:t xml:space="preserve"> </w:t>
      </w:r>
      <w:r>
        <w:t>that</w:t>
      </w:r>
      <w:r>
        <w:rPr>
          <w:spacing w:val="-7"/>
        </w:rPr>
        <w:t xml:space="preserve"> </w:t>
      </w:r>
      <w:r>
        <w:t>he</w:t>
      </w:r>
      <w:r>
        <w:rPr>
          <w:spacing w:val="-8"/>
        </w:rPr>
        <w:t xml:space="preserve"> </w:t>
      </w:r>
      <w:r>
        <w:t>will</w:t>
      </w:r>
      <w:r>
        <w:rPr>
          <w:spacing w:val="-7"/>
        </w:rPr>
        <w:t xml:space="preserve"> </w:t>
      </w:r>
      <w:r>
        <w:t>have</w:t>
      </w:r>
      <w:r>
        <w:rPr>
          <w:spacing w:val="-8"/>
        </w:rPr>
        <w:t xml:space="preserve"> </w:t>
      </w:r>
      <w:r>
        <w:t>the</w:t>
      </w:r>
      <w:r>
        <w:rPr>
          <w:spacing w:val="-7"/>
        </w:rPr>
        <w:t xml:space="preserve"> </w:t>
      </w:r>
      <w:r>
        <w:t>greatest</w:t>
      </w:r>
      <w:r>
        <w:rPr>
          <w:spacing w:val="-8"/>
        </w:rPr>
        <w:t xml:space="preserve"> </w:t>
      </w:r>
      <w:r>
        <w:t>variety</w:t>
      </w:r>
      <w:r>
        <w:rPr>
          <w:spacing w:val="-7"/>
        </w:rPr>
        <w:t xml:space="preserve"> </w:t>
      </w:r>
      <w:r>
        <w:t>of</w:t>
      </w:r>
      <w:r>
        <w:rPr>
          <w:spacing w:val="-8"/>
        </w:rPr>
        <w:t xml:space="preserve"> </w:t>
      </w:r>
      <w:r>
        <w:t>beasts</w:t>
      </w:r>
      <w:r>
        <w:rPr>
          <w:spacing w:val="-8"/>
        </w:rPr>
        <w:t xml:space="preserve"> </w:t>
      </w:r>
      <w:r>
        <w:t>and</w:t>
      </w:r>
      <w:r>
        <w:rPr>
          <w:spacing w:val="-7"/>
        </w:rPr>
        <w:t xml:space="preserve"> </w:t>
      </w:r>
      <w:r>
        <w:t>birds,</w:t>
      </w:r>
      <w:r>
        <w:rPr>
          <w:spacing w:val="-8"/>
        </w:rPr>
        <w:t xml:space="preserve"> </w:t>
      </w:r>
      <w:r>
        <w:t>wild</w:t>
      </w:r>
      <w:r>
        <w:rPr>
          <w:spacing w:val="-7"/>
        </w:rPr>
        <w:t xml:space="preserve"> </w:t>
      </w:r>
      <w:r>
        <w:t>and</w:t>
      </w:r>
      <w:r>
        <w:rPr>
          <w:spacing w:val="1"/>
        </w:rPr>
        <w:t xml:space="preserve"> </w:t>
      </w:r>
      <w:r>
        <w:t>domestic, and of fishes in their season, and in the greatest abundance, prepared most delicately in various modes</w:t>
      </w:r>
      <w:r>
        <w:rPr>
          <w:spacing w:val="1"/>
        </w:rPr>
        <w:t xml:space="preserve"> </w:t>
      </w:r>
      <w:r>
        <w:t>suitable to his magnificence and dignity. Every baron or knight brings his wife, and she sits at table along with the</w:t>
      </w:r>
      <w:r>
        <w:rPr>
          <w:spacing w:val="1"/>
        </w:rPr>
        <w:t xml:space="preserve"> </w:t>
      </w:r>
      <w:r>
        <w:t>other</w:t>
      </w:r>
      <w:r>
        <w:rPr>
          <w:spacing w:val="-6"/>
        </w:rPr>
        <w:t xml:space="preserve"> </w:t>
      </w:r>
      <w:r>
        <w:t>ladies.</w:t>
      </w:r>
      <w:r>
        <w:rPr>
          <w:spacing w:val="-6"/>
        </w:rPr>
        <w:t xml:space="preserve"> </w:t>
      </w:r>
      <w:r>
        <w:t>When</w:t>
      </w:r>
      <w:r>
        <w:rPr>
          <w:spacing w:val="-6"/>
        </w:rPr>
        <w:t xml:space="preserve"> </w:t>
      </w:r>
      <w:r>
        <w:t>the</w:t>
      </w:r>
      <w:r>
        <w:rPr>
          <w:spacing w:val="-6"/>
        </w:rPr>
        <w:t xml:space="preserve"> </w:t>
      </w:r>
      <w:r>
        <w:t>great</w:t>
      </w:r>
      <w:r>
        <w:rPr>
          <w:spacing w:val="-6"/>
        </w:rPr>
        <w:t xml:space="preserve"> </w:t>
      </w:r>
      <w:r>
        <w:t>sire</w:t>
      </w:r>
      <w:r>
        <w:rPr>
          <w:spacing w:val="-6"/>
        </w:rPr>
        <w:t xml:space="preserve"> </w:t>
      </w:r>
      <w:r>
        <w:t>has</w:t>
      </w:r>
      <w:r>
        <w:rPr>
          <w:spacing w:val="-6"/>
        </w:rPr>
        <w:t xml:space="preserve"> </w:t>
      </w:r>
      <w:r>
        <w:t>eaten,</w:t>
      </w:r>
      <w:r>
        <w:rPr>
          <w:spacing w:val="-6"/>
        </w:rPr>
        <w:t xml:space="preserve"> </w:t>
      </w:r>
      <w:r>
        <w:t>and</w:t>
      </w:r>
      <w:r>
        <w:rPr>
          <w:spacing w:val="-6"/>
        </w:rPr>
        <w:t xml:space="preserve"> </w:t>
      </w:r>
      <w:r>
        <w:t>the</w:t>
      </w:r>
      <w:r>
        <w:rPr>
          <w:spacing w:val="-6"/>
        </w:rPr>
        <w:t xml:space="preserve"> </w:t>
      </w:r>
      <w:r>
        <w:t>tables</w:t>
      </w:r>
      <w:r>
        <w:rPr>
          <w:spacing w:val="-6"/>
        </w:rPr>
        <w:t xml:space="preserve"> </w:t>
      </w:r>
      <w:r>
        <w:t>are</w:t>
      </w:r>
      <w:r>
        <w:rPr>
          <w:spacing w:val="-6"/>
        </w:rPr>
        <w:t xml:space="preserve"> </w:t>
      </w:r>
      <w:r>
        <w:t>removed,</w:t>
      </w:r>
      <w:r>
        <w:rPr>
          <w:spacing w:val="-6"/>
        </w:rPr>
        <w:t xml:space="preserve"> </w:t>
      </w:r>
      <w:r>
        <w:t>a</w:t>
      </w:r>
      <w:r>
        <w:rPr>
          <w:spacing w:val="-6"/>
        </w:rPr>
        <w:t xml:space="preserve"> </w:t>
      </w:r>
      <w:r>
        <w:t>number</w:t>
      </w:r>
      <w:r>
        <w:rPr>
          <w:spacing w:val="-6"/>
        </w:rPr>
        <w:t xml:space="preserve"> </w:t>
      </w:r>
      <w:r>
        <w:t>of</w:t>
      </w:r>
      <w:r>
        <w:rPr>
          <w:spacing w:val="-6"/>
        </w:rPr>
        <w:t xml:space="preserve"> </w:t>
      </w:r>
      <w:r>
        <w:t>jesters,</w:t>
      </w:r>
      <w:r>
        <w:rPr>
          <w:spacing w:val="-6"/>
        </w:rPr>
        <w:t xml:space="preserve"> </w:t>
      </w:r>
      <w:r>
        <w:t>players,</w:t>
      </w:r>
      <w:r>
        <w:rPr>
          <w:spacing w:val="-6"/>
        </w:rPr>
        <w:t xml:space="preserve"> </w:t>
      </w:r>
      <w:r>
        <w:t>and</w:t>
      </w:r>
      <w:r>
        <w:rPr>
          <w:spacing w:val="-6"/>
        </w:rPr>
        <w:t xml:space="preserve"> </w:t>
      </w:r>
      <w:r>
        <w:t>other</w:t>
      </w:r>
      <w:r>
        <w:rPr>
          <w:spacing w:val="-6"/>
        </w:rPr>
        <w:t xml:space="preserve"> </w:t>
      </w:r>
      <w:r>
        <w:t>witty</w:t>
      </w:r>
      <w:r>
        <w:rPr>
          <w:spacing w:val="1"/>
        </w:rPr>
        <w:t xml:space="preserve"> </w:t>
      </w:r>
      <w:r>
        <w:t>persons perform various pieces, exciting much mirth and pleasure among the company, who then all depart and go</w:t>
      </w:r>
      <w:r>
        <w:rPr>
          <w:spacing w:val="-52"/>
        </w:rPr>
        <w:t xml:space="preserve"> </w:t>
      </w:r>
      <w:r>
        <w:t>to</w:t>
      </w:r>
      <w:r>
        <w:rPr>
          <w:spacing w:val="-6"/>
        </w:rPr>
        <w:t xml:space="preserve"> </w:t>
      </w:r>
      <w:r>
        <w:t>their</w:t>
      </w:r>
      <w:r>
        <w:rPr>
          <w:spacing w:val="-6"/>
        </w:rPr>
        <w:t xml:space="preserve"> </w:t>
      </w:r>
      <w:r>
        <w:t>homes.</w:t>
      </w:r>
    </w:p>
    <w:p w14:paraId="51D4AA0E" w14:textId="77777777" w:rsidR="000276C6" w:rsidRDefault="000276C6" w:rsidP="000276C6">
      <w:pPr>
        <w:pStyle w:val="BodyText"/>
        <w:spacing w:before="7"/>
        <w:rPr>
          <w:sz w:val="11"/>
        </w:rPr>
      </w:pPr>
    </w:p>
    <w:p w14:paraId="668CCA34" w14:textId="77777777" w:rsidR="000276C6" w:rsidRPr="00FA16D1" w:rsidRDefault="000276C6" w:rsidP="00FA16D1">
      <w:pPr>
        <w:pStyle w:val="Heading4"/>
      </w:pPr>
      <w:r w:rsidRPr="00FA16D1">
        <w:t>XVI—Great Festival at the King’s Birthday</w:t>
      </w:r>
    </w:p>
    <w:p w14:paraId="4236150B" w14:textId="77777777" w:rsidR="000276C6" w:rsidRDefault="000276C6" w:rsidP="00FA16D1">
      <w:pPr>
        <w:pStyle w:val="Body"/>
      </w:pPr>
      <w:r>
        <w:t>The</w:t>
      </w:r>
      <w:r>
        <w:rPr>
          <w:spacing w:val="-10"/>
        </w:rPr>
        <w:t xml:space="preserve"> </w:t>
      </w:r>
      <w:r>
        <w:t>Tartars</w:t>
      </w:r>
      <w:r>
        <w:rPr>
          <w:spacing w:val="-9"/>
        </w:rPr>
        <w:t xml:space="preserve"> </w:t>
      </w:r>
      <w:r>
        <w:t>celebrate</w:t>
      </w:r>
      <w:r>
        <w:rPr>
          <w:spacing w:val="-10"/>
        </w:rPr>
        <w:t xml:space="preserve"> </w:t>
      </w:r>
      <w:r>
        <w:t>a</w:t>
      </w:r>
      <w:r>
        <w:rPr>
          <w:spacing w:val="-9"/>
        </w:rPr>
        <w:t xml:space="preserve"> </w:t>
      </w:r>
      <w:r>
        <w:t>festival</w:t>
      </w:r>
      <w:r>
        <w:rPr>
          <w:spacing w:val="-10"/>
        </w:rPr>
        <w:t xml:space="preserve"> </w:t>
      </w:r>
      <w:r>
        <w:t>on</w:t>
      </w:r>
      <w:r>
        <w:rPr>
          <w:spacing w:val="-9"/>
        </w:rPr>
        <w:t xml:space="preserve"> </w:t>
      </w:r>
      <w:r>
        <w:t>the</w:t>
      </w:r>
      <w:r>
        <w:rPr>
          <w:spacing w:val="-9"/>
        </w:rPr>
        <w:t xml:space="preserve"> </w:t>
      </w:r>
      <w:r>
        <w:t>day</w:t>
      </w:r>
      <w:r>
        <w:rPr>
          <w:spacing w:val="-10"/>
        </w:rPr>
        <w:t xml:space="preserve"> </w:t>
      </w:r>
      <w:r>
        <w:t>of</w:t>
      </w:r>
      <w:r>
        <w:rPr>
          <w:spacing w:val="-9"/>
        </w:rPr>
        <w:t xml:space="preserve"> </w:t>
      </w:r>
      <w:r>
        <w:t>their</w:t>
      </w:r>
      <w:r>
        <w:rPr>
          <w:spacing w:val="-10"/>
        </w:rPr>
        <w:t xml:space="preserve"> </w:t>
      </w:r>
      <w:r>
        <w:t>nativity.</w:t>
      </w:r>
      <w:r>
        <w:rPr>
          <w:spacing w:val="-9"/>
        </w:rPr>
        <w:t xml:space="preserve"> </w:t>
      </w:r>
      <w:r>
        <w:t>The</w:t>
      </w:r>
      <w:r>
        <w:rPr>
          <w:spacing w:val="-9"/>
        </w:rPr>
        <w:t xml:space="preserve"> </w:t>
      </w:r>
      <w:r>
        <w:t>birthday</w:t>
      </w:r>
      <w:r>
        <w:rPr>
          <w:spacing w:val="-10"/>
        </w:rPr>
        <w:t xml:space="preserve"> </w:t>
      </w:r>
      <w:r>
        <w:t>of</w:t>
      </w:r>
      <w:r>
        <w:rPr>
          <w:spacing w:val="-9"/>
        </w:rPr>
        <w:t xml:space="preserve"> </w:t>
      </w:r>
      <w:r>
        <w:t>the</w:t>
      </w:r>
      <w:r>
        <w:rPr>
          <w:spacing w:val="-10"/>
        </w:rPr>
        <w:t xml:space="preserve"> </w:t>
      </w:r>
      <w:r>
        <w:t>khan</w:t>
      </w:r>
      <w:r>
        <w:rPr>
          <w:spacing w:val="-9"/>
        </w:rPr>
        <w:t xml:space="preserve"> </w:t>
      </w:r>
      <w:r>
        <w:t>is</w:t>
      </w:r>
      <w:r>
        <w:rPr>
          <w:spacing w:val="-10"/>
        </w:rPr>
        <w:t xml:space="preserve"> </w:t>
      </w:r>
      <w:r>
        <w:t>on</w:t>
      </w:r>
      <w:r>
        <w:rPr>
          <w:spacing w:val="-9"/>
        </w:rPr>
        <w:t xml:space="preserve"> </w:t>
      </w:r>
      <w:r>
        <w:t>the</w:t>
      </w:r>
      <w:r>
        <w:rPr>
          <w:spacing w:val="-9"/>
        </w:rPr>
        <w:t xml:space="preserve"> </w:t>
      </w:r>
      <w:r>
        <w:t>28th</w:t>
      </w:r>
      <w:r>
        <w:rPr>
          <w:spacing w:val="-10"/>
        </w:rPr>
        <w:t xml:space="preserve"> </w:t>
      </w:r>
      <w:r>
        <w:t>September,</w:t>
      </w:r>
      <w:r>
        <w:rPr>
          <w:spacing w:val="1"/>
        </w:rPr>
        <w:t xml:space="preserve"> </w:t>
      </w:r>
      <w:r>
        <w:t>and is the greatest of all, except that at the beginning of the year. On this occasion he clothes himself in robes of</w:t>
      </w:r>
      <w:r>
        <w:rPr>
          <w:spacing w:val="1"/>
        </w:rPr>
        <w:t xml:space="preserve"> </w:t>
      </w:r>
      <w:r>
        <w:t>beaten gold, and his twelve barons and 12,000 soldiers wear like him dresses of a uniform colour and shape; not</w:t>
      </w:r>
      <w:r>
        <w:rPr>
          <w:spacing w:val="1"/>
        </w:rPr>
        <w:t xml:space="preserve"> </w:t>
      </w:r>
      <w:r>
        <w:t>that they are so costly, but similarly made of silk, gilded, and bound by a cincture of gold. Many have these robes</w:t>
      </w:r>
      <w:r>
        <w:rPr>
          <w:spacing w:val="1"/>
        </w:rPr>
        <w:t xml:space="preserve"> </w:t>
      </w:r>
      <w:r>
        <w:t>adorned with precious stones and pearls, so as to be worth 10,000 golden bezants. The great khan, twelve times in</w:t>
      </w:r>
      <w:r>
        <w:rPr>
          <w:spacing w:val="-52"/>
        </w:rPr>
        <w:t xml:space="preserve"> </w:t>
      </w:r>
      <w:r>
        <w:t>the year, presents to those barons and knights robes of the same colour with his own; and this is what no lord in</w:t>
      </w:r>
      <w:r>
        <w:rPr>
          <w:spacing w:val="1"/>
        </w:rPr>
        <w:t xml:space="preserve"> </w:t>
      </w:r>
      <w:r>
        <w:t>the</w:t>
      </w:r>
      <w:r>
        <w:rPr>
          <w:spacing w:val="-7"/>
        </w:rPr>
        <w:t xml:space="preserve"> </w:t>
      </w:r>
      <w:r>
        <w:t>world</w:t>
      </w:r>
      <w:r>
        <w:rPr>
          <w:spacing w:val="-6"/>
        </w:rPr>
        <w:t xml:space="preserve"> </w:t>
      </w:r>
      <w:r>
        <w:t>can</w:t>
      </w:r>
      <w:r>
        <w:rPr>
          <w:spacing w:val="-7"/>
        </w:rPr>
        <w:t xml:space="preserve"> </w:t>
      </w:r>
      <w:r>
        <w:t>do.</w:t>
      </w:r>
      <w:r>
        <w:rPr>
          <w:spacing w:val="-6"/>
        </w:rPr>
        <w:t xml:space="preserve"> </w:t>
      </w:r>
      <w:r>
        <w:t>On</w:t>
      </w:r>
      <w:r>
        <w:rPr>
          <w:spacing w:val="-6"/>
        </w:rPr>
        <w:t xml:space="preserve"> </w:t>
      </w:r>
      <w:r>
        <w:t>the</w:t>
      </w:r>
      <w:r>
        <w:rPr>
          <w:spacing w:val="-7"/>
        </w:rPr>
        <w:t xml:space="preserve"> </w:t>
      </w:r>
      <w:r>
        <w:t>day</w:t>
      </w:r>
      <w:r>
        <w:rPr>
          <w:spacing w:val="-6"/>
        </w:rPr>
        <w:t xml:space="preserve"> </w:t>
      </w:r>
      <w:r>
        <w:t>of</w:t>
      </w:r>
      <w:r>
        <w:rPr>
          <w:spacing w:val="-6"/>
        </w:rPr>
        <w:t xml:space="preserve"> </w:t>
      </w:r>
      <w:r>
        <w:t>his</w:t>
      </w:r>
      <w:r>
        <w:rPr>
          <w:spacing w:val="-7"/>
        </w:rPr>
        <w:t xml:space="preserve"> </w:t>
      </w:r>
      <w:r>
        <w:t>nativity,</w:t>
      </w:r>
      <w:r>
        <w:rPr>
          <w:spacing w:val="-6"/>
        </w:rPr>
        <w:t xml:space="preserve"> </w:t>
      </w:r>
      <w:r>
        <w:t>all</w:t>
      </w:r>
      <w:r>
        <w:rPr>
          <w:spacing w:val="-6"/>
        </w:rPr>
        <w:t xml:space="preserve"> </w:t>
      </w:r>
      <w:r>
        <w:t>the</w:t>
      </w:r>
      <w:r>
        <w:rPr>
          <w:spacing w:val="-7"/>
        </w:rPr>
        <w:t xml:space="preserve"> </w:t>
      </w:r>
      <w:r>
        <w:t>Tartars</w:t>
      </w:r>
      <w:r>
        <w:rPr>
          <w:spacing w:val="-6"/>
        </w:rPr>
        <w:t xml:space="preserve"> </w:t>
      </w:r>
      <w:r>
        <w:t>from</w:t>
      </w:r>
      <w:r>
        <w:rPr>
          <w:spacing w:val="-6"/>
        </w:rPr>
        <w:t xml:space="preserve"> </w:t>
      </w:r>
      <w:r>
        <w:t>every</w:t>
      </w:r>
      <w:r>
        <w:rPr>
          <w:spacing w:val="-7"/>
        </w:rPr>
        <w:t xml:space="preserve"> </w:t>
      </w:r>
      <w:r>
        <w:t>province</w:t>
      </w:r>
      <w:r>
        <w:rPr>
          <w:spacing w:val="-6"/>
        </w:rPr>
        <w:t xml:space="preserve"> </w:t>
      </w:r>
      <w:r>
        <w:t>of</w:t>
      </w:r>
      <w:r>
        <w:rPr>
          <w:spacing w:val="-6"/>
        </w:rPr>
        <w:t xml:space="preserve"> </w:t>
      </w:r>
      <w:r>
        <w:t>the</w:t>
      </w:r>
      <w:r>
        <w:rPr>
          <w:spacing w:val="-7"/>
        </w:rPr>
        <w:t xml:space="preserve"> </w:t>
      </w:r>
      <w:r>
        <w:t>world,</w:t>
      </w:r>
      <w:r>
        <w:rPr>
          <w:spacing w:val="-6"/>
        </w:rPr>
        <w:t xml:space="preserve"> </w:t>
      </w:r>
      <w:r>
        <w:t>who</w:t>
      </w:r>
      <w:r>
        <w:rPr>
          <w:spacing w:val="-6"/>
        </w:rPr>
        <w:t xml:space="preserve"> </w:t>
      </w:r>
      <w:r>
        <w:t>hold</w:t>
      </w:r>
      <w:r>
        <w:rPr>
          <w:spacing w:val="-7"/>
        </w:rPr>
        <w:t xml:space="preserve"> </w:t>
      </w:r>
      <w:r>
        <w:t>lands</w:t>
      </w:r>
      <w:r>
        <w:rPr>
          <w:spacing w:val="-6"/>
        </w:rPr>
        <w:t xml:space="preserve"> </w:t>
      </w:r>
      <w:r>
        <w:t>under</w:t>
      </w:r>
      <w:r>
        <w:rPr>
          <w:spacing w:val="-52"/>
        </w:rPr>
        <w:t xml:space="preserve"> </w:t>
      </w:r>
      <w:r>
        <w:t>him, celebrate a festival, and bring presents suited to their station. The same is done by every individual who asks</w:t>
      </w:r>
      <w:r>
        <w:rPr>
          <w:spacing w:val="-52"/>
        </w:rPr>
        <w:t xml:space="preserve"> </w:t>
      </w:r>
      <w:r>
        <w:t>from</w:t>
      </w:r>
      <w:r>
        <w:rPr>
          <w:spacing w:val="-7"/>
        </w:rPr>
        <w:t xml:space="preserve"> </w:t>
      </w:r>
      <w:r>
        <w:t>him</w:t>
      </w:r>
      <w:r>
        <w:rPr>
          <w:spacing w:val="-7"/>
        </w:rPr>
        <w:t xml:space="preserve"> </w:t>
      </w:r>
      <w:r>
        <w:t>any</w:t>
      </w:r>
      <w:r>
        <w:rPr>
          <w:spacing w:val="-7"/>
        </w:rPr>
        <w:t xml:space="preserve"> </w:t>
      </w:r>
      <w:r>
        <w:t>favour</w:t>
      </w:r>
      <w:r>
        <w:rPr>
          <w:spacing w:val="-7"/>
        </w:rPr>
        <w:t xml:space="preserve"> </w:t>
      </w:r>
      <w:r>
        <w:t>or</w:t>
      </w:r>
      <w:r>
        <w:rPr>
          <w:spacing w:val="-8"/>
        </w:rPr>
        <w:t xml:space="preserve"> </w:t>
      </w:r>
      <w:r>
        <w:t>office.</w:t>
      </w:r>
      <w:r>
        <w:rPr>
          <w:spacing w:val="-7"/>
        </w:rPr>
        <w:t xml:space="preserve"> </w:t>
      </w:r>
      <w:r>
        <w:t>He</w:t>
      </w:r>
      <w:r>
        <w:rPr>
          <w:spacing w:val="-7"/>
        </w:rPr>
        <w:t xml:space="preserve"> </w:t>
      </w:r>
      <w:r>
        <w:t>has</w:t>
      </w:r>
      <w:r>
        <w:rPr>
          <w:spacing w:val="-7"/>
        </w:rPr>
        <w:t xml:space="preserve"> </w:t>
      </w:r>
      <w:r>
        <w:t>twelve</w:t>
      </w:r>
      <w:r>
        <w:rPr>
          <w:spacing w:val="-7"/>
        </w:rPr>
        <w:t xml:space="preserve"> </w:t>
      </w:r>
      <w:r>
        <w:t>barons</w:t>
      </w:r>
      <w:r>
        <w:rPr>
          <w:spacing w:val="-7"/>
        </w:rPr>
        <w:t xml:space="preserve"> </w:t>
      </w:r>
      <w:r>
        <w:t>who</w:t>
      </w:r>
      <w:r>
        <w:rPr>
          <w:spacing w:val="-7"/>
        </w:rPr>
        <w:t xml:space="preserve"> </w:t>
      </w:r>
      <w:r>
        <w:t>bestow</w:t>
      </w:r>
      <w:r>
        <w:rPr>
          <w:spacing w:val="-7"/>
        </w:rPr>
        <w:t xml:space="preserve"> </w:t>
      </w:r>
      <w:r>
        <w:t>commands</w:t>
      </w:r>
      <w:r>
        <w:rPr>
          <w:spacing w:val="-7"/>
        </w:rPr>
        <w:t xml:space="preserve"> </w:t>
      </w:r>
      <w:r>
        <w:t>on</w:t>
      </w:r>
      <w:r>
        <w:rPr>
          <w:spacing w:val="-7"/>
        </w:rPr>
        <w:t xml:space="preserve"> </w:t>
      </w:r>
      <w:r>
        <w:t>such</w:t>
      </w:r>
      <w:r>
        <w:rPr>
          <w:spacing w:val="-7"/>
        </w:rPr>
        <w:t xml:space="preserve"> </w:t>
      </w:r>
      <w:r>
        <w:t>persons</w:t>
      </w:r>
      <w:r>
        <w:rPr>
          <w:spacing w:val="-7"/>
        </w:rPr>
        <w:t xml:space="preserve"> </w:t>
      </w:r>
      <w:r>
        <w:t>as</w:t>
      </w:r>
      <w:r>
        <w:rPr>
          <w:spacing w:val="-7"/>
        </w:rPr>
        <w:t xml:space="preserve"> </w:t>
      </w:r>
      <w:r>
        <w:t>they</w:t>
      </w:r>
      <w:r>
        <w:rPr>
          <w:spacing w:val="-7"/>
        </w:rPr>
        <w:t xml:space="preserve"> </w:t>
      </w:r>
      <w:r>
        <w:t>think</w:t>
      </w:r>
      <w:r>
        <w:rPr>
          <w:spacing w:val="-7"/>
        </w:rPr>
        <w:t xml:space="preserve"> </w:t>
      </w:r>
      <w:r>
        <w:t>proper.</w:t>
      </w:r>
      <w:r>
        <w:rPr>
          <w:spacing w:val="1"/>
        </w:rPr>
        <w:t xml:space="preserve"> </w:t>
      </w:r>
      <w:r>
        <w:t>On that day, the Christians, Saracens, and all the races of men who are subject to him, make prayers to their gods</w:t>
      </w:r>
      <w:r>
        <w:rPr>
          <w:spacing w:val="1"/>
        </w:rPr>
        <w:t xml:space="preserve"> </w:t>
      </w:r>
      <w:r>
        <w:t>that they will preserve, and grant him a long, healthy, and happy life. I will tell you no more of this festival, but of</w:t>
      </w:r>
      <w:r>
        <w:rPr>
          <w:spacing w:val="-52"/>
        </w:rPr>
        <w:t xml:space="preserve"> </w:t>
      </w:r>
      <w:r>
        <w:t>another</w:t>
      </w:r>
      <w:r>
        <w:rPr>
          <w:spacing w:val="-7"/>
        </w:rPr>
        <w:t xml:space="preserve"> </w:t>
      </w:r>
      <w:r>
        <w:t>which</w:t>
      </w:r>
      <w:r>
        <w:rPr>
          <w:spacing w:val="-6"/>
        </w:rPr>
        <w:t xml:space="preserve"> </w:t>
      </w:r>
      <w:r>
        <w:t>they</w:t>
      </w:r>
      <w:r>
        <w:rPr>
          <w:spacing w:val="-6"/>
        </w:rPr>
        <w:t xml:space="preserve"> </w:t>
      </w:r>
      <w:r>
        <w:t>celebrate</w:t>
      </w:r>
      <w:r>
        <w:rPr>
          <w:spacing w:val="-7"/>
        </w:rPr>
        <w:t xml:space="preserve"> </w:t>
      </w:r>
      <w:r>
        <w:t>at</w:t>
      </w:r>
      <w:r>
        <w:rPr>
          <w:spacing w:val="-6"/>
        </w:rPr>
        <w:t xml:space="preserve"> </w:t>
      </w:r>
      <w:r>
        <w:t>the</w:t>
      </w:r>
      <w:r>
        <w:rPr>
          <w:spacing w:val="-6"/>
        </w:rPr>
        <w:t xml:space="preserve"> </w:t>
      </w:r>
      <w:r>
        <w:t>beginning</w:t>
      </w:r>
      <w:r>
        <w:rPr>
          <w:spacing w:val="-7"/>
        </w:rPr>
        <w:t xml:space="preserve"> </w:t>
      </w:r>
      <w:r>
        <w:t>of</w:t>
      </w:r>
      <w:r>
        <w:rPr>
          <w:spacing w:val="-6"/>
        </w:rPr>
        <w:t xml:space="preserve"> </w:t>
      </w:r>
      <w:r>
        <w:t>the</w:t>
      </w:r>
      <w:r>
        <w:rPr>
          <w:spacing w:val="-6"/>
        </w:rPr>
        <w:t xml:space="preserve"> </w:t>
      </w:r>
      <w:r>
        <w:t>year,</w:t>
      </w:r>
      <w:r>
        <w:rPr>
          <w:spacing w:val="-7"/>
        </w:rPr>
        <w:t xml:space="preserve"> </w:t>
      </w:r>
      <w:r>
        <w:t>called</w:t>
      </w:r>
      <w:r>
        <w:rPr>
          <w:spacing w:val="-6"/>
        </w:rPr>
        <w:t xml:space="preserve"> </w:t>
      </w:r>
      <w:r>
        <w:t>the</w:t>
      </w:r>
      <w:r>
        <w:rPr>
          <w:spacing w:val="-6"/>
        </w:rPr>
        <w:t xml:space="preserve"> </w:t>
      </w:r>
      <w:r>
        <w:t>White</w:t>
      </w:r>
      <w:r>
        <w:rPr>
          <w:spacing w:val="-6"/>
        </w:rPr>
        <w:t xml:space="preserve"> </w:t>
      </w:r>
      <w:r>
        <w:t>Feast.</w:t>
      </w:r>
    </w:p>
    <w:p w14:paraId="1C8E4BFC" w14:textId="77777777" w:rsidR="000276C6" w:rsidRDefault="000276C6" w:rsidP="000276C6">
      <w:pPr>
        <w:pStyle w:val="BodyText"/>
      </w:pPr>
    </w:p>
    <w:p w14:paraId="1A05B9D9" w14:textId="77777777" w:rsidR="000276C6" w:rsidRPr="00FA16D1" w:rsidRDefault="000276C6" w:rsidP="00FA16D1">
      <w:pPr>
        <w:pStyle w:val="Heading4"/>
      </w:pPr>
      <w:r w:rsidRPr="00FA16D1">
        <w:t>XVII—Festival of the New Year</w:t>
      </w:r>
    </w:p>
    <w:p w14:paraId="45A4740F" w14:textId="751D09FE" w:rsidR="000276C6" w:rsidRDefault="000276C6" w:rsidP="00FA16D1">
      <w:pPr>
        <w:pStyle w:val="Body"/>
      </w:pPr>
      <w:r>
        <w:t>The Tartars begin their year in February, when the khan and his people celebrate a feast, where all, both men</w:t>
      </w:r>
      <w:r>
        <w:rPr>
          <w:spacing w:val="1"/>
        </w:rPr>
        <w:t xml:space="preserve"> </w:t>
      </w:r>
      <w:r>
        <w:t>and women, are clothed in white robes. They consider these as signifying joy and good fortune, and that hence all</w:t>
      </w:r>
      <w:r>
        <w:rPr>
          <w:spacing w:val="1"/>
        </w:rPr>
        <w:t xml:space="preserve"> </w:t>
      </w:r>
      <w:r>
        <w:t>prosperity will happen to them throughout the year. On that day, all who hold land or any dominion under him,</w:t>
      </w:r>
      <w:r>
        <w:rPr>
          <w:spacing w:val="1"/>
        </w:rPr>
        <w:t xml:space="preserve"> </w:t>
      </w:r>
      <w:r>
        <w:t>make</w:t>
      </w:r>
      <w:r>
        <w:rPr>
          <w:spacing w:val="-10"/>
        </w:rPr>
        <w:t xml:space="preserve"> </w:t>
      </w:r>
      <w:r>
        <w:t>the</w:t>
      </w:r>
      <w:r>
        <w:rPr>
          <w:spacing w:val="-9"/>
        </w:rPr>
        <w:t xml:space="preserve"> </w:t>
      </w:r>
      <w:r>
        <w:t>most</w:t>
      </w:r>
      <w:r>
        <w:rPr>
          <w:spacing w:val="-9"/>
        </w:rPr>
        <w:t xml:space="preserve"> </w:t>
      </w:r>
      <w:r>
        <w:t>magnificent</w:t>
      </w:r>
      <w:r>
        <w:rPr>
          <w:spacing w:val="-9"/>
        </w:rPr>
        <w:t xml:space="preserve"> </w:t>
      </w:r>
      <w:r>
        <w:t>presents</w:t>
      </w:r>
      <w:r>
        <w:rPr>
          <w:spacing w:val="-9"/>
        </w:rPr>
        <w:t xml:space="preserve"> </w:t>
      </w:r>
      <w:r>
        <w:t>in</w:t>
      </w:r>
      <w:r>
        <w:rPr>
          <w:spacing w:val="-9"/>
        </w:rPr>
        <w:t xml:space="preserve"> </w:t>
      </w:r>
      <w:r>
        <w:t>their</w:t>
      </w:r>
      <w:r>
        <w:rPr>
          <w:spacing w:val="-9"/>
        </w:rPr>
        <w:t xml:space="preserve"> </w:t>
      </w:r>
      <w:r>
        <w:t>power,</w:t>
      </w:r>
      <w:r>
        <w:rPr>
          <w:spacing w:val="-9"/>
        </w:rPr>
        <w:t xml:space="preserve"> </w:t>
      </w:r>
      <w:r>
        <w:t>consisting</w:t>
      </w:r>
      <w:r>
        <w:rPr>
          <w:spacing w:val="-9"/>
        </w:rPr>
        <w:t xml:space="preserve"> </w:t>
      </w:r>
      <w:r>
        <w:t>of</w:t>
      </w:r>
      <w:r>
        <w:rPr>
          <w:spacing w:val="-9"/>
        </w:rPr>
        <w:t xml:space="preserve"> </w:t>
      </w:r>
      <w:r>
        <w:t>gold,</w:t>
      </w:r>
      <w:r>
        <w:rPr>
          <w:spacing w:val="-9"/>
        </w:rPr>
        <w:t xml:space="preserve"> </w:t>
      </w:r>
      <w:r>
        <w:t>silver,</w:t>
      </w:r>
      <w:r>
        <w:rPr>
          <w:spacing w:val="-9"/>
        </w:rPr>
        <w:t xml:space="preserve"> </w:t>
      </w:r>
      <w:r>
        <w:t>pearls,</w:t>
      </w:r>
      <w:r>
        <w:rPr>
          <w:spacing w:val="-9"/>
        </w:rPr>
        <w:t xml:space="preserve"> </w:t>
      </w:r>
      <w:r>
        <w:t>precious</w:t>
      </w:r>
      <w:r>
        <w:rPr>
          <w:spacing w:val="-9"/>
        </w:rPr>
        <w:t xml:space="preserve"> </w:t>
      </w:r>
      <w:r>
        <w:t>stones,</w:t>
      </w:r>
      <w:r>
        <w:rPr>
          <w:spacing w:val="-9"/>
        </w:rPr>
        <w:t xml:space="preserve"> </w:t>
      </w:r>
      <w:r>
        <w:t>and</w:t>
      </w:r>
      <w:r>
        <w:rPr>
          <w:spacing w:val="-9"/>
        </w:rPr>
        <w:t xml:space="preserve"> </w:t>
      </w:r>
      <w:r>
        <w:t>rich</w:t>
      </w:r>
      <w:r>
        <w:rPr>
          <w:spacing w:val="-9"/>
        </w:rPr>
        <w:t xml:space="preserve"> </w:t>
      </w:r>
      <w:r>
        <w:t>white</w:t>
      </w:r>
      <w:r>
        <w:rPr>
          <w:spacing w:val="-52"/>
        </w:rPr>
        <w:t xml:space="preserve"> </w:t>
      </w:r>
      <w:r>
        <w:t>cloths;</w:t>
      </w:r>
      <w:r>
        <w:rPr>
          <w:spacing w:val="-9"/>
        </w:rPr>
        <w:t xml:space="preserve"> </w:t>
      </w:r>
      <w:r>
        <w:t>so</w:t>
      </w:r>
      <w:r>
        <w:rPr>
          <w:spacing w:val="-8"/>
        </w:rPr>
        <w:t xml:space="preserve"> </w:t>
      </w:r>
      <w:r>
        <w:t>that,</w:t>
      </w:r>
      <w:r>
        <w:rPr>
          <w:spacing w:val="-8"/>
        </w:rPr>
        <w:t xml:space="preserve"> </w:t>
      </w:r>
      <w:r>
        <w:t>during</w:t>
      </w:r>
      <w:r>
        <w:rPr>
          <w:spacing w:val="-8"/>
        </w:rPr>
        <w:t xml:space="preserve"> </w:t>
      </w:r>
      <w:r>
        <w:t>the</w:t>
      </w:r>
      <w:r>
        <w:rPr>
          <w:spacing w:val="-8"/>
        </w:rPr>
        <w:t xml:space="preserve"> </w:t>
      </w:r>
      <w:r>
        <w:t>whole</w:t>
      </w:r>
      <w:r>
        <w:rPr>
          <w:spacing w:val="-9"/>
        </w:rPr>
        <w:t xml:space="preserve"> </w:t>
      </w:r>
      <w:r>
        <w:t>year,</w:t>
      </w:r>
      <w:r>
        <w:rPr>
          <w:spacing w:val="-8"/>
        </w:rPr>
        <w:t xml:space="preserve"> </w:t>
      </w:r>
      <w:r>
        <w:t>he</w:t>
      </w:r>
      <w:r>
        <w:rPr>
          <w:spacing w:val="-8"/>
        </w:rPr>
        <w:t xml:space="preserve"> </w:t>
      </w:r>
      <w:r>
        <w:t>may</w:t>
      </w:r>
      <w:r>
        <w:rPr>
          <w:spacing w:val="-8"/>
        </w:rPr>
        <w:t xml:space="preserve"> </w:t>
      </w:r>
      <w:r>
        <w:t>have</w:t>
      </w:r>
      <w:r>
        <w:rPr>
          <w:spacing w:val="-8"/>
        </w:rPr>
        <w:t xml:space="preserve"> </w:t>
      </w:r>
      <w:r>
        <w:t>abundance</w:t>
      </w:r>
      <w:r>
        <w:rPr>
          <w:spacing w:val="-8"/>
        </w:rPr>
        <w:t xml:space="preserve"> </w:t>
      </w:r>
      <w:r>
        <w:t>of</w:t>
      </w:r>
      <w:r>
        <w:rPr>
          <w:spacing w:val="-9"/>
        </w:rPr>
        <w:t xml:space="preserve"> </w:t>
      </w:r>
      <w:r>
        <w:t>treasures,</w:t>
      </w:r>
      <w:r>
        <w:rPr>
          <w:spacing w:val="-8"/>
        </w:rPr>
        <w:t xml:space="preserve"> </w:t>
      </w:r>
      <w:r>
        <w:t>and</w:t>
      </w:r>
      <w:r>
        <w:rPr>
          <w:spacing w:val="-8"/>
        </w:rPr>
        <w:t xml:space="preserve"> </w:t>
      </w:r>
      <w:r>
        <w:t>of</w:t>
      </w:r>
      <w:r>
        <w:rPr>
          <w:spacing w:val="-8"/>
        </w:rPr>
        <w:t xml:space="preserve"> </w:t>
      </w:r>
      <w:r>
        <w:t>the</w:t>
      </w:r>
      <w:r>
        <w:rPr>
          <w:spacing w:val="-8"/>
        </w:rPr>
        <w:t xml:space="preserve"> </w:t>
      </w:r>
      <w:r>
        <w:t>means</w:t>
      </w:r>
      <w:r>
        <w:rPr>
          <w:spacing w:val="-8"/>
        </w:rPr>
        <w:t xml:space="preserve"> </w:t>
      </w:r>
      <w:r>
        <w:t>of</w:t>
      </w:r>
      <w:r>
        <w:rPr>
          <w:spacing w:val="-9"/>
        </w:rPr>
        <w:t xml:space="preserve"> </w:t>
      </w:r>
      <w:r>
        <w:t>enjoying</w:t>
      </w:r>
      <w:r>
        <w:rPr>
          <w:spacing w:val="-8"/>
        </w:rPr>
        <w:t xml:space="preserve"> </w:t>
      </w:r>
      <w:r>
        <w:t>himself.</w:t>
      </w:r>
      <w:r w:rsidR="00FA16D1">
        <w:t xml:space="preserve"> </w:t>
      </w:r>
      <w:r>
        <w:t>They present also more than 5,000 camels, with about 100,000 beautiful white horses. On that day, too, he is grat-</w:t>
      </w:r>
      <w:r>
        <w:rPr>
          <w:spacing w:val="1"/>
        </w:rPr>
        <w:t xml:space="preserve"> </w:t>
      </w:r>
      <w:r>
        <w:t>ified with at least 5,000 elephants covered with cloths of silk and gold, finely wrought with figures of beasts and</w:t>
      </w:r>
      <w:r>
        <w:rPr>
          <w:spacing w:val="1"/>
        </w:rPr>
        <w:t xml:space="preserve"> </w:t>
      </w:r>
      <w:r>
        <w:t xml:space="preserve">birds, and each having on his back a box filled with vessels of </w:t>
      </w:r>
      <w:r>
        <w:lastRenderedPageBreak/>
        <w:t>gold and silver, and other things necessary for the</w:t>
      </w:r>
      <w:r>
        <w:rPr>
          <w:spacing w:val="1"/>
        </w:rPr>
        <w:t xml:space="preserve"> </w:t>
      </w:r>
      <w:r>
        <w:t>feast.</w:t>
      </w:r>
      <w:r>
        <w:rPr>
          <w:spacing w:val="-6"/>
        </w:rPr>
        <w:t xml:space="preserve"> </w:t>
      </w:r>
      <w:r>
        <w:t>They</w:t>
      </w:r>
      <w:r>
        <w:rPr>
          <w:spacing w:val="-5"/>
        </w:rPr>
        <w:t xml:space="preserve"> </w:t>
      </w:r>
      <w:r>
        <w:t>all</w:t>
      </w:r>
      <w:r>
        <w:rPr>
          <w:spacing w:val="-6"/>
        </w:rPr>
        <w:t xml:space="preserve"> </w:t>
      </w:r>
      <w:r>
        <w:t>pass</w:t>
      </w:r>
      <w:r>
        <w:rPr>
          <w:spacing w:val="-5"/>
        </w:rPr>
        <w:t xml:space="preserve"> </w:t>
      </w:r>
      <w:r>
        <w:t>before</w:t>
      </w:r>
      <w:r>
        <w:rPr>
          <w:spacing w:val="-6"/>
        </w:rPr>
        <w:t xml:space="preserve"> </w:t>
      </w:r>
      <w:r>
        <w:t>the</w:t>
      </w:r>
      <w:r>
        <w:rPr>
          <w:spacing w:val="-5"/>
        </w:rPr>
        <w:t xml:space="preserve"> </w:t>
      </w:r>
      <w:r>
        <w:t>great</w:t>
      </w:r>
      <w:r>
        <w:rPr>
          <w:spacing w:val="-6"/>
        </w:rPr>
        <w:t xml:space="preserve"> </w:t>
      </w:r>
      <w:r>
        <w:t>khan,</w:t>
      </w:r>
      <w:r>
        <w:rPr>
          <w:spacing w:val="-5"/>
        </w:rPr>
        <w:t xml:space="preserve"> </w:t>
      </w:r>
      <w:r>
        <w:t>and</w:t>
      </w:r>
      <w:r>
        <w:rPr>
          <w:spacing w:val="-6"/>
        </w:rPr>
        <w:t xml:space="preserve"> </w:t>
      </w:r>
      <w:r>
        <w:t>form</w:t>
      </w:r>
      <w:r>
        <w:rPr>
          <w:spacing w:val="-5"/>
        </w:rPr>
        <w:t xml:space="preserve"> </w:t>
      </w:r>
      <w:r>
        <w:t>the</w:t>
      </w:r>
      <w:r>
        <w:rPr>
          <w:spacing w:val="-6"/>
        </w:rPr>
        <w:t xml:space="preserve"> </w:t>
      </w:r>
      <w:r>
        <w:t>most</w:t>
      </w:r>
      <w:r>
        <w:rPr>
          <w:spacing w:val="-5"/>
        </w:rPr>
        <w:t xml:space="preserve"> </w:t>
      </w:r>
      <w:r>
        <w:t>brilliant</w:t>
      </w:r>
      <w:r>
        <w:rPr>
          <w:spacing w:val="-6"/>
        </w:rPr>
        <w:t xml:space="preserve"> </w:t>
      </w:r>
      <w:r>
        <w:t>spectacle</w:t>
      </w:r>
      <w:r>
        <w:rPr>
          <w:spacing w:val="-5"/>
        </w:rPr>
        <w:t xml:space="preserve"> </w:t>
      </w:r>
      <w:r>
        <w:t>ever</w:t>
      </w:r>
      <w:r>
        <w:rPr>
          <w:spacing w:val="-6"/>
        </w:rPr>
        <w:t xml:space="preserve"> </w:t>
      </w:r>
      <w:r>
        <w:t>seen</w:t>
      </w:r>
      <w:r>
        <w:rPr>
          <w:spacing w:val="-5"/>
        </w:rPr>
        <w:t xml:space="preserve"> </w:t>
      </w:r>
      <w:r>
        <w:t>in</w:t>
      </w:r>
      <w:r>
        <w:rPr>
          <w:spacing w:val="-6"/>
        </w:rPr>
        <w:t xml:space="preserve"> </w:t>
      </w:r>
      <w:r>
        <w:t>this</w:t>
      </w:r>
      <w:r>
        <w:rPr>
          <w:spacing w:val="-5"/>
        </w:rPr>
        <w:t xml:space="preserve"> </w:t>
      </w:r>
      <w:r>
        <w:t>world.</w:t>
      </w:r>
      <w:r>
        <w:rPr>
          <w:spacing w:val="-6"/>
        </w:rPr>
        <w:t xml:space="preserve"> </w:t>
      </w:r>
      <w:r>
        <w:t>In</w:t>
      </w:r>
      <w:r>
        <w:rPr>
          <w:spacing w:val="-5"/>
        </w:rPr>
        <w:t xml:space="preserve"> </w:t>
      </w:r>
      <w:r>
        <w:t>the</w:t>
      </w:r>
      <w:r>
        <w:rPr>
          <w:spacing w:val="-6"/>
        </w:rPr>
        <w:t xml:space="preserve"> </w:t>
      </w:r>
      <w:r>
        <w:t>morn-</w:t>
      </w:r>
      <w:r>
        <w:rPr>
          <w:spacing w:val="-52"/>
        </w:rPr>
        <w:t xml:space="preserve"> </w:t>
      </w:r>
      <w:r>
        <w:t>ing</w:t>
      </w:r>
      <w:r>
        <w:rPr>
          <w:spacing w:val="-13"/>
        </w:rPr>
        <w:t xml:space="preserve"> </w:t>
      </w:r>
      <w:r>
        <w:t>of</w:t>
      </w:r>
      <w:r>
        <w:rPr>
          <w:spacing w:val="-12"/>
        </w:rPr>
        <w:t xml:space="preserve"> </w:t>
      </w:r>
      <w:r>
        <w:t>that</w:t>
      </w:r>
      <w:r>
        <w:rPr>
          <w:spacing w:val="-12"/>
        </w:rPr>
        <w:t xml:space="preserve"> </w:t>
      </w:r>
      <w:r>
        <w:t>festal</w:t>
      </w:r>
      <w:r>
        <w:rPr>
          <w:spacing w:val="-13"/>
        </w:rPr>
        <w:t xml:space="preserve"> </w:t>
      </w:r>
      <w:r>
        <w:t>day,</w:t>
      </w:r>
      <w:r>
        <w:rPr>
          <w:spacing w:val="-12"/>
        </w:rPr>
        <w:t xml:space="preserve"> </w:t>
      </w:r>
      <w:r>
        <w:t>before</w:t>
      </w:r>
      <w:r>
        <w:rPr>
          <w:spacing w:val="-12"/>
        </w:rPr>
        <w:t xml:space="preserve"> </w:t>
      </w:r>
      <w:r>
        <w:t>the</w:t>
      </w:r>
      <w:r>
        <w:rPr>
          <w:spacing w:val="-13"/>
        </w:rPr>
        <w:t xml:space="preserve"> </w:t>
      </w:r>
      <w:r>
        <w:t>tables</w:t>
      </w:r>
      <w:r>
        <w:rPr>
          <w:spacing w:val="-12"/>
        </w:rPr>
        <w:t xml:space="preserve"> </w:t>
      </w:r>
      <w:r>
        <w:t>are</w:t>
      </w:r>
      <w:r>
        <w:rPr>
          <w:spacing w:val="-12"/>
        </w:rPr>
        <w:t xml:space="preserve"> </w:t>
      </w:r>
      <w:r>
        <w:t>spread,</w:t>
      </w:r>
      <w:r>
        <w:rPr>
          <w:spacing w:val="-12"/>
        </w:rPr>
        <w:t xml:space="preserve"> </w:t>
      </w:r>
      <w:r>
        <w:t>the</w:t>
      </w:r>
      <w:r>
        <w:rPr>
          <w:spacing w:val="-13"/>
        </w:rPr>
        <w:t xml:space="preserve"> </w:t>
      </w:r>
      <w:r>
        <w:t>kings,</w:t>
      </w:r>
      <w:r>
        <w:rPr>
          <w:spacing w:val="-12"/>
        </w:rPr>
        <w:t xml:space="preserve"> </w:t>
      </w:r>
      <w:r>
        <w:t>generals,</w:t>
      </w:r>
      <w:r>
        <w:rPr>
          <w:spacing w:val="-12"/>
        </w:rPr>
        <w:t xml:space="preserve"> </w:t>
      </w:r>
      <w:r>
        <w:t>counts,</w:t>
      </w:r>
      <w:r>
        <w:rPr>
          <w:spacing w:val="-13"/>
        </w:rPr>
        <w:t xml:space="preserve"> </w:t>
      </w:r>
      <w:r>
        <w:t>astrologers,</w:t>
      </w:r>
      <w:r>
        <w:rPr>
          <w:spacing w:val="-12"/>
        </w:rPr>
        <w:t xml:space="preserve"> </w:t>
      </w:r>
      <w:r>
        <w:t>physicians,</w:t>
      </w:r>
      <w:r>
        <w:rPr>
          <w:spacing w:val="-12"/>
        </w:rPr>
        <w:t xml:space="preserve"> </w:t>
      </w:r>
      <w:r>
        <w:t>falconers,</w:t>
      </w:r>
      <w:r>
        <w:rPr>
          <w:spacing w:val="-13"/>
        </w:rPr>
        <w:t xml:space="preserve"> </w:t>
      </w:r>
      <w:r>
        <w:t>and</w:t>
      </w:r>
      <w:r>
        <w:rPr>
          <w:spacing w:val="1"/>
        </w:rPr>
        <w:t xml:space="preserve"> </w:t>
      </w:r>
      <w:r>
        <w:t>many other officers and rulers, repair to the hall of the sovereign, and those who are not admitted remain without</w:t>
      </w:r>
      <w:r>
        <w:rPr>
          <w:spacing w:val="1"/>
        </w:rPr>
        <w:t xml:space="preserve"> </w:t>
      </w:r>
      <w:r>
        <w:t>the palace in a place where the monarch can fully see them. They are in the following order:—Foremost, his sons,</w:t>
      </w:r>
      <w:r>
        <w:rPr>
          <w:spacing w:val="1"/>
        </w:rPr>
        <w:t xml:space="preserve"> </w:t>
      </w:r>
      <w:r>
        <w:t>nephews, and others of his lineage, then kings, generals, and others according to their rank. As soon as each has</w:t>
      </w:r>
      <w:r>
        <w:rPr>
          <w:spacing w:val="1"/>
        </w:rPr>
        <w:t xml:space="preserve"> </w:t>
      </w:r>
      <w:r>
        <w:t>taken his place, a great prelate rises and says, with a loud voice, “incline and adore;” and presently all bend down,</w:t>
      </w:r>
      <w:r>
        <w:rPr>
          <w:spacing w:val="1"/>
        </w:rPr>
        <w:t xml:space="preserve"> </w:t>
      </w:r>
      <w:r>
        <w:t>strike their foreheads on the earth, and make prayers to their master, adoring him as a god.” This they do four</w:t>
      </w:r>
      <w:r>
        <w:rPr>
          <w:spacing w:val="1"/>
        </w:rPr>
        <w:t xml:space="preserve"> </w:t>
      </w:r>
      <w:r>
        <w:t>times, and then go to an altar, on which is written the name of the great khan. Then, out of a beautiful box, they</w:t>
      </w:r>
      <w:r>
        <w:rPr>
          <w:spacing w:val="1"/>
        </w:rPr>
        <w:t xml:space="preserve"> </w:t>
      </w:r>
      <w:r>
        <w:t>pour incense on that table in reverence of him, and return to their place; they next make those rich and valuable</w:t>
      </w:r>
      <w:r>
        <w:rPr>
          <w:spacing w:val="1"/>
        </w:rPr>
        <w:t xml:space="preserve"> </w:t>
      </w:r>
      <w:r>
        <w:t>presents which I have described. When all these things have been done, and the prince has seen them all, the tables</w:t>
      </w:r>
      <w:r>
        <w:rPr>
          <w:spacing w:val="-52"/>
        </w:rPr>
        <w:t xml:space="preserve"> </w:t>
      </w:r>
      <w:r>
        <w:t>are</w:t>
      </w:r>
      <w:r>
        <w:rPr>
          <w:spacing w:val="-5"/>
        </w:rPr>
        <w:t xml:space="preserve"> </w:t>
      </w:r>
      <w:r>
        <w:t>placed,</w:t>
      </w:r>
      <w:r>
        <w:rPr>
          <w:spacing w:val="-5"/>
        </w:rPr>
        <w:t xml:space="preserve"> </w:t>
      </w:r>
      <w:r>
        <w:t>and</w:t>
      </w:r>
      <w:r>
        <w:rPr>
          <w:spacing w:val="-5"/>
        </w:rPr>
        <w:t xml:space="preserve"> </w:t>
      </w:r>
      <w:r>
        <w:t>they</w:t>
      </w:r>
      <w:r>
        <w:rPr>
          <w:spacing w:val="-4"/>
        </w:rPr>
        <w:t xml:space="preserve"> </w:t>
      </w:r>
      <w:r>
        <w:t>sit</w:t>
      </w:r>
      <w:r>
        <w:rPr>
          <w:spacing w:val="-5"/>
        </w:rPr>
        <w:t xml:space="preserve"> </w:t>
      </w:r>
      <w:r>
        <w:t>down,</w:t>
      </w:r>
      <w:r>
        <w:rPr>
          <w:spacing w:val="-5"/>
        </w:rPr>
        <w:t xml:space="preserve"> </w:t>
      </w:r>
      <w:r>
        <w:t>when</w:t>
      </w:r>
      <w:r>
        <w:rPr>
          <w:spacing w:val="-4"/>
        </w:rPr>
        <w:t xml:space="preserve"> </w:t>
      </w:r>
      <w:r>
        <w:t>the</w:t>
      </w:r>
      <w:r>
        <w:rPr>
          <w:spacing w:val="-5"/>
        </w:rPr>
        <w:t xml:space="preserve"> </w:t>
      </w:r>
      <w:r>
        <w:t>feast</w:t>
      </w:r>
      <w:r>
        <w:rPr>
          <w:spacing w:val="-5"/>
        </w:rPr>
        <w:t xml:space="preserve"> </w:t>
      </w:r>
      <w:r>
        <w:t>is</w:t>
      </w:r>
      <w:r>
        <w:rPr>
          <w:spacing w:val="-4"/>
        </w:rPr>
        <w:t xml:space="preserve"> </w:t>
      </w:r>
      <w:r>
        <w:t>ordered</w:t>
      </w:r>
      <w:r>
        <w:rPr>
          <w:spacing w:val="-5"/>
        </w:rPr>
        <w:t xml:space="preserve"> </w:t>
      </w:r>
      <w:r>
        <w:t>and</w:t>
      </w:r>
      <w:r>
        <w:rPr>
          <w:spacing w:val="-5"/>
        </w:rPr>
        <w:t xml:space="preserve"> </w:t>
      </w:r>
      <w:r>
        <w:t>celebrated</w:t>
      </w:r>
      <w:r>
        <w:rPr>
          <w:spacing w:val="-4"/>
        </w:rPr>
        <w:t xml:space="preserve"> </w:t>
      </w:r>
      <w:r>
        <w:t>in</w:t>
      </w:r>
      <w:r>
        <w:rPr>
          <w:spacing w:val="-5"/>
        </w:rPr>
        <w:t xml:space="preserve"> </w:t>
      </w:r>
      <w:r>
        <w:t>the</w:t>
      </w:r>
      <w:r>
        <w:rPr>
          <w:spacing w:val="-5"/>
        </w:rPr>
        <w:t xml:space="preserve"> </w:t>
      </w:r>
      <w:r>
        <w:t>manner</w:t>
      </w:r>
      <w:r>
        <w:rPr>
          <w:spacing w:val="-4"/>
        </w:rPr>
        <w:t xml:space="preserve"> </w:t>
      </w:r>
      <w:r>
        <w:t>already</w:t>
      </w:r>
      <w:r>
        <w:rPr>
          <w:spacing w:val="-5"/>
        </w:rPr>
        <w:t xml:space="preserve"> </w:t>
      </w:r>
      <w:r>
        <w:t>explained.</w:t>
      </w:r>
      <w:r>
        <w:rPr>
          <w:spacing w:val="-5"/>
        </w:rPr>
        <w:t xml:space="preserve"> </w:t>
      </w:r>
      <w:r>
        <w:t>Now</w:t>
      </w:r>
      <w:r>
        <w:rPr>
          <w:spacing w:val="-4"/>
        </w:rPr>
        <w:t xml:space="preserve"> </w:t>
      </w:r>
      <w:r>
        <w:t>that</w:t>
      </w:r>
      <w:r w:rsidR="00FA16D1">
        <w:t xml:space="preserve"> </w:t>
      </w:r>
      <w:r>
        <w:t>I</w:t>
      </w:r>
      <w:r>
        <w:rPr>
          <w:spacing w:val="-8"/>
        </w:rPr>
        <w:t xml:space="preserve"> </w:t>
      </w:r>
      <w:r>
        <w:t>have</w:t>
      </w:r>
      <w:r>
        <w:rPr>
          <w:spacing w:val="-7"/>
        </w:rPr>
        <w:t xml:space="preserve"> </w:t>
      </w:r>
      <w:r>
        <w:t>described</w:t>
      </w:r>
      <w:r>
        <w:rPr>
          <w:spacing w:val="-7"/>
        </w:rPr>
        <w:t xml:space="preserve"> </w:t>
      </w:r>
      <w:r>
        <w:t>to</w:t>
      </w:r>
      <w:r>
        <w:rPr>
          <w:spacing w:val="-8"/>
        </w:rPr>
        <w:t xml:space="preserve"> </w:t>
      </w:r>
      <w:r>
        <w:t>you</w:t>
      </w:r>
      <w:r>
        <w:rPr>
          <w:spacing w:val="-7"/>
        </w:rPr>
        <w:t xml:space="preserve"> </w:t>
      </w:r>
      <w:r>
        <w:t>the</w:t>
      </w:r>
      <w:r>
        <w:rPr>
          <w:spacing w:val="-7"/>
        </w:rPr>
        <w:t xml:space="preserve"> </w:t>
      </w:r>
      <w:r>
        <w:t>joy</w:t>
      </w:r>
      <w:r>
        <w:rPr>
          <w:spacing w:val="-7"/>
        </w:rPr>
        <w:t xml:space="preserve"> </w:t>
      </w:r>
      <w:r>
        <w:t>of</w:t>
      </w:r>
      <w:r>
        <w:rPr>
          <w:spacing w:val="-8"/>
        </w:rPr>
        <w:t xml:space="preserve"> </w:t>
      </w:r>
      <w:r>
        <w:t>the</w:t>
      </w:r>
      <w:r>
        <w:rPr>
          <w:spacing w:val="-7"/>
        </w:rPr>
        <w:t xml:space="preserve"> </w:t>
      </w:r>
      <w:r>
        <w:t>White</w:t>
      </w:r>
      <w:r>
        <w:rPr>
          <w:spacing w:val="-7"/>
        </w:rPr>
        <w:t xml:space="preserve"> </w:t>
      </w:r>
      <w:r>
        <w:t>Feast,</w:t>
      </w:r>
      <w:r>
        <w:rPr>
          <w:spacing w:val="-7"/>
        </w:rPr>
        <w:t xml:space="preserve"> </w:t>
      </w:r>
      <w:r>
        <w:t>I</w:t>
      </w:r>
      <w:r>
        <w:rPr>
          <w:spacing w:val="-8"/>
        </w:rPr>
        <w:t xml:space="preserve"> </w:t>
      </w:r>
      <w:r>
        <w:t>will</w:t>
      </w:r>
      <w:r>
        <w:rPr>
          <w:spacing w:val="-7"/>
        </w:rPr>
        <w:t xml:space="preserve"> </w:t>
      </w:r>
      <w:r>
        <w:t>tell</w:t>
      </w:r>
      <w:r>
        <w:rPr>
          <w:spacing w:val="-7"/>
        </w:rPr>
        <w:t xml:space="preserve"> </w:t>
      </w:r>
      <w:r>
        <w:t>you</w:t>
      </w:r>
      <w:r>
        <w:rPr>
          <w:spacing w:val="-7"/>
        </w:rPr>
        <w:t xml:space="preserve"> </w:t>
      </w:r>
      <w:r>
        <w:t>of</w:t>
      </w:r>
      <w:r>
        <w:rPr>
          <w:spacing w:val="-8"/>
        </w:rPr>
        <w:t xml:space="preserve"> </w:t>
      </w:r>
      <w:r>
        <w:t>a</w:t>
      </w:r>
      <w:r>
        <w:rPr>
          <w:spacing w:val="-7"/>
        </w:rPr>
        <w:t xml:space="preserve"> </w:t>
      </w:r>
      <w:r>
        <w:t>most</w:t>
      </w:r>
      <w:r>
        <w:rPr>
          <w:spacing w:val="-7"/>
        </w:rPr>
        <w:t xml:space="preserve"> </w:t>
      </w:r>
      <w:r>
        <w:t>noble</w:t>
      </w:r>
      <w:r>
        <w:rPr>
          <w:spacing w:val="-8"/>
        </w:rPr>
        <w:t xml:space="preserve"> </w:t>
      </w:r>
      <w:r>
        <w:t>thing</w:t>
      </w:r>
      <w:r>
        <w:rPr>
          <w:spacing w:val="-7"/>
        </w:rPr>
        <w:t xml:space="preserve"> </w:t>
      </w:r>
      <w:r>
        <w:t>done</w:t>
      </w:r>
      <w:r>
        <w:rPr>
          <w:spacing w:val="-7"/>
        </w:rPr>
        <w:t xml:space="preserve"> </w:t>
      </w:r>
      <w:r>
        <w:t>by</w:t>
      </w:r>
      <w:r>
        <w:rPr>
          <w:spacing w:val="-7"/>
        </w:rPr>
        <w:t xml:space="preserve"> </w:t>
      </w:r>
      <w:r>
        <w:t>this</w:t>
      </w:r>
      <w:r>
        <w:rPr>
          <w:spacing w:val="-8"/>
        </w:rPr>
        <w:t xml:space="preserve"> </w:t>
      </w:r>
      <w:r>
        <w:t>monarch;</w:t>
      </w:r>
      <w:r>
        <w:rPr>
          <w:spacing w:val="-7"/>
        </w:rPr>
        <w:t xml:space="preserve"> </w:t>
      </w:r>
      <w:r>
        <w:t>for</w:t>
      </w:r>
      <w:r>
        <w:rPr>
          <w:spacing w:val="-7"/>
        </w:rPr>
        <w:t xml:space="preserve"> </w:t>
      </w:r>
      <w:r>
        <w:t>he</w:t>
      </w:r>
      <w:r>
        <w:rPr>
          <w:spacing w:val="-52"/>
        </w:rPr>
        <w:t xml:space="preserve"> </w:t>
      </w:r>
      <w:r>
        <w:t>has</w:t>
      </w:r>
      <w:r>
        <w:rPr>
          <w:spacing w:val="-6"/>
        </w:rPr>
        <w:t xml:space="preserve"> </w:t>
      </w:r>
      <w:r>
        <w:t>ordered</w:t>
      </w:r>
      <w:r>
        <w:rPr>
          <w:spacing w:val="-5"/>
        </w:rPr>
        <w:t xml:space="preserve"> </w:t>
      </w:r>
      <w:r>
        <w:t>vestments</w:t>
      </w:r>
      <w:r>
        <w:rPr>
          <w:spacing w:val="-6"/>
        </w:rPr>
        <w:t xml:space="preserve"> </w:t>
      </w:r>
      <w:r>
        <w:t>to</w:t>
      </w:r>
      <w:r>
        <w:rPr>
          <w:spacing w:val="-5"/>
        </w:rPr>
        <w:t xml:space="preserve"> </w:t>
      </w:r>
      <w:r>
        <w:t>be</w:t>
      </w:r>
      <w:r>
        <w:rPr>
          <w:spacing w:val="-6"/>
        </w:rPr>
        <w:t xml:space="preserve"> </w:t>
      </w:r>
      <w:r>
        <w:t>bestowed</w:t>
      </w:r>
      <w:r>
        <w:rPr>
          <w:spacing w:val="-5"/>
        </w:rPr>
        <w:t xml:space="preserve"> </w:t>
      </w:r>
      <w:r>
        <w:t>upon</w:t>
      </w:r>
      <w:r>
        <w:rPr>
          <w:spacing w:val="-6"/>
        </w:rPr>
        <w:t xml:space="preserve"> </w:t>
      </w:r>
      <w:r>
        <w:t>the</w:t>
      </w:r>
      <w:r>
        <w:rPr>
          <w:spacing w:val="-5"/>
        </w:rPr>
        <w:t xml:space="preserve"> </w:t>
      </w:r>
      <w:r>
        <w:t>barons</w:t>
      </w:r>
      <w:r>
        <w:rPr>
          <w:spacing w:val="-5"/>
        </w:rPr>
        <w:t xml:space="preserve"> </w:t>
      </w:r>
      <w:r>
        <w:t>there</w:t>
      </w:r>
      <w:r>
        <w:rPr>
          <w:spacing w:val="-6"/>
        </w:rPr>
        <w:t xml:space="preserve"> </w:t>
      </w:r>
      <w:r>
        <w:t>present.</w:t>
      </w:r>
    </w:p>
    <w:p w14:paraId="76155DC9" w14:textId="77777777" w:rsidR="00FA16D1" w:rsidRDefault="00FA16D1" w:rsidP="00FA16D1">
      <w:pPr>
        <w:pStyle w:val="Body"/>
      </w:pPr>
    </w:p>
    <w:p w14:paraId="51053B6A" w14:textId="77777777" w:rsidR="000276C6" w:rsidRPr="00FA16D1" w:rsidRDefault="000276C6" w:rsidP="00FA16D1">
      <w:pPr>
        <w:pStyle w:val="Heading4"/>
      </w:pPr>
      <w:r w:rsidRPr="00FA16D1">
        <w:t>XVIII—Robes bestowed by the Great Khan</w:t>
      </w:r>
    </w:p>
    <w:p w14:paraId="50C534C9" w14:textId="2CBBDEC8" w:rsidR="000276C6" w:rsidRDefault="000276C6" w:rsidP="00FA16D1">
      <w:pPr>
        <w:pStyle w:val="Body"/>
      </w:pPr>
      <w:r>
        <w:t xml:space="preserve">He has twelve barons, who are called </w:t>
      </w:r>
      <w:r>
        <w:rPr>
          <w:i/>
        </w:rPr>
        <w:t>quiesitan</w:t>
      </w:r>
      <w:r>
        <w:t>, or the faithful men of the supreme lord. He gives to each</w:t>
      </w:r>
      <w:r>
        <w:rPr>
          <w:spacing w:val="1"/>
        </w:rPr>
        <w:t xml:space="preserve"> </w:t>
      </w:r>
      <w:r>
        <w:t>thirteen vestments, differing in colour, and adorned with precious stones, pearls, and other great and most valu-</w:t>
      </w:r>
      <w:r>
        <w:rPr>
          <w:spacing w:val="1"/>
        </w:rPr>
        <w:t xml:space="preserve"> </w:t>
      </w:r>
      <w:r>
        <w:t>able articles; also a golden girdle, and sandals worked with threads of silver, so that each, in these several dresses,</w:t>
      </w:r>
      <w:r>
        <w:rPr>
          <w:spacing w:val="-52"/>
        </w:rPr>
        <w:t xml:space="preserve"> </w:t>
      </w:r>
      <w:r>
        <w:t>appears like a king; and there is a regulation what dress ought to be worn at each of the feasts. The monarch has</w:t>
      </w:r>
      <w:r>
        <w:rPr>
          <w:spacing w:val="1"/>
        </w:rPr>
        <w:t xml:space="preserve"> </w:t>
      </w:r>
      <w:r>
        <w:t>thirteen</w:t>
      </w:r>
      <w:r>
        <w:rPr>
          <w:spacing w:val="-6"/>
        </w:rPr>
        <w:t xml:space="preserve"> </w:t>
      </w:r>
      <w:r>
        <w:t>robes</w:t>
      </w:r>
      <w:r>
        <w:rPr>
          <w:spacing w:val="-6"/>
        </w:rPr>
        <w:t xml:space="preserve"> </w:t>
      </w:r>
      <w:r>
        <w:t>of</w:t>
      </w:r>
      <w:r>
        <w:rPr>
          <w:spacing w:val="-6"/>
        </w:rPr>
        <w:t xml:space="preserve"> </w:t>
      </w:r>
      <w:r>
        <w:t>the</w:t>
      </w:r>
      <w:r>
        <w:rPr>
          <w:spacing w:val="-6"/>
        </w:rPr>
        <w:t xml:space="preserve"> </w:t>
      </w:r>
      <w:r>
        <w:t>same</w:t>
      </w:r>
      <w:r>
        <w:rPr>
          <w:spacing w:val="-6"/>
        </w:rPr>
        <w:t xml:space="preserve"> </w:t>
      </w:r>
      <w:r>
        <w:t>colour</w:t>
      </w:r>
      <w:r>
        <w:rPr>
          <w:spacing w:val="-6"/>
        </w:rPr>
        <w:t xml:space="preserve"> </w:t>
      </w:r>
      <w:r>
        <w:t>with</w:t>
      </w:r>
      <w:r>
        <w:rPr>
          <w:spacing w:val="-6"/>
        </w:rPr>
        <w:t xml:space="preserve"> </w:t>
      </w:r>
      <w:r>
        <w:t>those</w:t>
      </w:r>
      <w:r>
        <w:rPr>
          <w:spacing w:val="-6"/>
        </w:rPr>
        <w:t xml:space="preserve"> </w:t>
      </w:r>
      <w:r>
        <w:t>of</w:t>
      </w:r>
      <w:r>
        <w:rPr>
          <w:spacing w:val="-6"/>
        </w:rPr>
        <w:t xml:space="preserve"> </w:t>
      </w:r>
      <w:r>
        <w:t>his</w:t>
      </w:r>
      <w:r>
        <w:rPr>
          <w:spacing w:val="-6"/>
        </w:rPr>
        <w:t xml:space="preserve"> </w:t>
      </w:r>
      <w:r>
        <w:t>barons,</w:t>
      </w:r>
      <w:r>
        <w:rPr>
          <w:spacing w:val="-6"/>
        </w:rPr>
        <w:t xml:space="preserve"> </w:t>
      </w:r>
      <w:r>
        <w:t>but</w:t>
      </w:r>
      <w:r>
        <w:rPr>
          <w:spacing w:val="-6"/>
        </w:rPr>
        <w:t xml:space="preserve"> </w:t>
      </w:r>
      <w:r>
        <w:t>more</w:t>
      </w:r>
      <w:r>
        <w:rPr>
          <w:spacing w:val="-6"/>
        </w:rPr>
        <w:t xml:space="preserve"> </w:t>
      </w:r>
      <w:r>
        <w:t>costly.</w:t>
      </w:r>
      <w:r>
        <w:rPr>
          <w:spacing w:val="-6"/>
        </w:rPr>
        <w:t xml:space="preserve"> </w:t>
      </w:r>
      <w:r>
        <w:t>And</w:t>
      </w:r>
      <w:r>
        <w:rPr>
          <w:spacing w:val="-6"/>
        </w:rPr>
        <w:t xml:space="preserve"> </w:t>
      </w:r>
      <w:r>
        <w:t>now</w:t>
      </w:r>
      <w:r>
        <w:rPr>
          <w:spacing w:val="-6"/>
        </w:rPr>
        <w:t xml:space="preserve"> </w:t>
      </w:r>
      <w:r>
        <w:t>I</w:t>
      </w:r>
      <w:r>
        <w:rPr>
          <w:spacing w:val="-6"/>
        </w:rPr>
        <w:t xml:space="preserve"> </w:t>
      </w:r>
      <w:r>
        <w:t>will</w:t>
      </w:r>
      <w:r>
        <w:rPr>
          <w:spacing w:val="-6"/>
        </w:rPr>
        <w:t xml:space="preserve"> </w:t>
      </w:r>
      <w:r>
        <w:t>relate</w:t>
      </w:r>
      <w:r>
        <w:rPr>
          <w:spacing w:val="-6"/>
        </w:rPr>
        <w:t xml:space="preserve"> </w:t>
      </w:r>
      <w:r>
        <w:t>a</w:t>
      </w:r>
      <w:r>
        <w:rPr>
          <w:spacing w:val="-6"/>
        </w:rPr>
        <w:t xml:space="preserve"> </w:t>
      </w:r>
      <w:r>
        <w:t>most</w:t>
      </w:r>
      <w:r>
        <w:rPr>
          <w:spacing w:val="-6"/>
        </w:rPr>
        <w:t xml:space="preserve"> </w:t>
      </w:r>
      <w:r>
        <w:t>wonderful</w:t>
      </w:r>
      <w:r>
        <w:rPr>
          <w:spacing w:val="-52"/>
        </w:rPr>
        <w:t xml:space="preserve"> </w:t>
      </w:r>
      <w:r>
        <w:t>thing,</w:t>
      </w:r>
      <w:r>
        <w:rPr>
          <w:spacing w:val="-8"/>
        </w:rPr>
        <w:t xml:space="preserve"> </w:t>
      </w:r>
      <w:r>
        <w:t>namely,</w:t>
      </w:r>
      <w:r>
        <w:rPr>
          <w:spacing w:val="-7"/>
        </w:rPr>
        <w:t xml:space="preserve"> </w:t>
      </w:r>
      <w:r>
        <w:t>that</w:t>
      </w:r>
      <w:r>
        <w:rPr>
          <w:spacing w:val="-8"/>
        </w:rPr>
        <w:t xml:space="preserve"> </w:t>
      </w:r>
      <w:r>
        <w:t>a</w:t>
      </w:r>
      <w:r>
        <w:rPr>
          <w:spacing w:val="-7"/>
        </w:rPr>
        <w:t xml:space="preserve"> </w:t>
      </w:r>
      <w:r>
        <w:t>large</w:t>
      </w:r>
      <w:r>
        <w:rPr>
          <w:spacing w:val="-7"/>
        </w:rPr>
        <w:t xml:space="preserve"> </w:t>
      </w:r>
      <w:r>
        <w:t>lion</w:t>
      </w:r>
      <w:r>
        <w:rPr>
          <w:spacing w:val="-8"/>
        </w:rPr>
        <w:t xml:space="preserve"> </w:t>
      </w:r>
      <w:r>
        <w:t>is</w:t>
      </w:r>
      <w:r>
        <w:rPr>
          <w:spacing w:val="-7"/>
        </w:rPr>
        <w:t xml:space="preserve"> </w:t>
      </w:r>
      <w:r>
        <w:t>led</w:t>
      </w:r>
      <w:r>
        <w:rPr>
          <w:spacing w:val="-8"/>
        </w:rPr>
        <w:t xml:space="preserve"> </w:t>
      </w:r>
      <w:r>
        <w:t>into</w:t>
      </w:r>
      <w:r>
        <w:rPr>
          <w:spacing w:val="-7"/>
        </w:rPr>
        <w:t xml:space="preserve"> </w:t>
      </w:r>
      <w:r>
        <w:t>his</w:t>
      </w:r>
      <w:r>
        <w:rPr>
          <w:spacing w:val="-7"/>
        </w:rPr>
        <w:t xml:space="preserve"> </w:t>
      </w:r>
      <w:r>
        <w:t>presence,</w:t>
      </w:r>
      <w:r>
        <w:rPr>
          <w:spacing w:val="-8"/>
        </w:rPr>
        <w:t xml:space="preserve"> </w:t>
      </w:r>
      <w:r>
        <w:t>which,</w:t>
      </w:r>
      <w:r>
        <w:rPr>
          <w:spacing w:val="-7"/>
        </w:rPr>
        <w:t xml:space="preserve"> </w:t>
      </w:r>
      <w:r>
        <w:t>as</w:t>
      </w:r>
      <w:r>
        <w:rPr>
          <w:spacing w:val="-7"/>
        </w:rPr>
        <w:t xml:space="preserve"> </w:t>
      </w:r>
      <w:r>
        <w:t>soon</w:t>
      </w:r>
      <w:r>
        <w:rPr>
          <w:spacing w:val="-8"/>
        </w:rPr>
        <w:t xml:space="preserve"> </w:t>
      </w:r>
      <w:r>
        <w:t>as</w:t>
      </w:r>
      <w:r>
        <w:rPr>
          <w:spacing w:val="-7"/>
        </w:rPr>
        <w:t xml:space="preserve"> </w:t>
      </w:r>
      <w:r>
        <w:t>it</w:t>
      </w:r>
      <w:r>
        <w:rPr>
          <w:spacing w:val="-8"/>
        </w:rPr>
        <w:t xml:space="preserve"> </w:t>
      </w:r>
      <w:r>
        <w:t>sees</w:t>
      </w:r>
      <w:r>
        <w:rPr>
          <w:spacing w:val="-7"/>
        </w:rPr>
        <w:t xml:space="preserve"> </w:t>
      </w:r>
      <w:r>
        <w:t>him,</w:t>
      </w:r>
      <w:r>
        <w:rPr>
          <w:spacing w:val="-7"/>
        </w:rPr>
        <w:t xml:space="preserve"> </w:t>
      </w:r>
      <w:r>
        <w:t>drops</w:t>
      </w:r>
      <w:r>
        <w:rPr>
          <w:spacing w:val="-8"/>
        </w:rPr>
        <w:t xml:space="preserve"> </w:t>
      </w:r>
      <w:r>
        <w:t>down,</w:t>
      </w:r>
      <w:r>
        <w:rPr>
          <w:spacing w:val="-7"/>
        </w:rPr>
        <w:t xml:space="preserve"> </w:t>
      </w:r>
      <w:r>
        <w:t>and</w:t>
      </w:r>
      <w:r>
        <w:rPr>
          <w:spacing w:val="-8"/>
        </w:rPr>
        <w:t xml:space="preserve"> </w:t>
      </w:r>
      <w:r>
        <w:t>makes</w:t>
      </w:r>
      <w:r>
        <w:rPr>
          <w:spacing w:val="-7"/>
        </w:rPr>
        <w:t xml:space="preserve"> </w:t>
      </w:r>
      <w:r>
        <w:t>a</w:t>
      </w:r>
      <w:r>
        <w:rPr>
          <w:spacing w:val="-7"/>
        </w:rPr>
        <w:t xml:space="preserve"> </w:t>
      </w:r>
      <w:r>
        <w:t>sign</w:t>
      </w:r>
      <w:r>
        <w:rPr>
          <w:spacing w:val="-52"/>
        </w:rPr>
        <w:t xml:space="preserve"> </w:t>
      </w:r>
      <w:r>
        <w:t>of deep humility, owning him for its lord, and moving about without any chain. Now you shall hear of the great</w:t>
      </w:r>
      <w:r>
        <w:rPr>
          <w:spacing w:val="1"/>
        </w:rPr>
        <w:t xml:space="preserve"> </w:t>
      </w:r>
      <w:r>
        <w:t>huntings</w:t>
      </w:r>
      <w:r>
        <w:rPr>
          <w:spacing w:val="-6"/>
        </w:rPr>
        <w:t xml:space="preserve"> </w:t>
      </w:r>
      <w:r>
        <w:t>made</w:t>
      </w:r>
      <w:r>
        <w:rPr>
          <w:spacing w:val="-6"/>
        </w:rPr>
        <w:t xml:space="preserve"> </w:t>
      </w:r>
      <w:r>
        <w:t>by</w:t>
      </w:r>
      <w:r>
        <w:rPr>
          <w:spacing w:val="-6"/>
        </w:rPr>
        <w:t xml:space="preserve"> </w:t>
      </w:r>
      <w:r>
        <w:t>this</w:t>
      </w:r>
      <w:r>
        <w:rPr>
          <w:spacing w:val="-6"/>
        </w:rPr>
        <w:t xml:space="preserve"> </w:t>
      </w:r>
      <w:r>
        <w:t>powerful</w:t>
      </w:r>
      <w:r>
        <w:rPr>
          <w:spacing w:val="-6"/>
        </w:rPr>
        <w:t xml:space="preserve"> </w:t>
      </w:r>
      <w:r>
        <w:t>ruler.</w:t>
      </w:r>
    </w:p>
    <w:p w14:paraId="3E5E74C0" w14:textId="77777777" w:rsidR="00FA16D1" w:rsidRDefault="00FA16D1" w:rsidP="00FA16D1">
      <w:pPr>
        <w:pStyle w:val="Body"/>
      </w:pPr>
    </w:p>
    <w:p w14:paraId="3886F6B6" w14:textId="77777777" w:rsidR="000276C6" w:rsidRPr="00FA16D1" w:rsidRDefault="000276C6" w:rsidP="00FA16D1">
      <w:pPr>
        <w:pStyle w:val="Heading4"/>
      </w:pPr>
      <w:r w:rsidRPr="00FA16D1">
        <w:t>XIX—Profusion of Game supplied to his Court</w:t>
      </w:r>
    </w:p>
    <w:p w14:paraId="2CB368FA" w14:textId="48B1B846" w:rsidR="000276C6" w:rsidRDefault="000276C6" w:rsidP="00FA16D1">
      <w:pPr>
        <w:pStyle w:val="Body"/>
      </w:pPr>
      <w:r>
        <w:t>He</w:t>
      </w:r>
      <w:r>
        <w:rPr>
          <w:spacing w:val="-9"/>
        </w:rPr>
        <w:t xml:space="preserve"> </w:t>
      </w:r>
      <w:r>
        <w:t>resides</w:t>
      </w:r>
      <w:r>
        <w:rPr>
          <w:spacing w:val="-9"/>
        </w:rPr>
        <w:t xml:space="preserve"> </w:t>
      </w:r>
      <w:r>
        <w:t>in</w:t>
      </w:r>
      <w:r>
        <w:rPr>
          <w:spacing w:val="-9"/>
        </w:rPr>
        <w:t xml:space="preserve"> </w:t>
      </w:r>
      <w:r>
        <w:t>the</w:t>
      </w:r>
      <w:r>
        <w:rPr>
          <w:spacing w:val="-9"/>
        </w:rPr>
        <w:t xml:space="preserve"> </w:t>
      </w:r>
      <w:r>
        <w:t>city</w:t>
      </w:r>
      <w:r>
        <w:rPr>
          <w:spacing w:val="-9"/>
        </w:rPr>
        <w:t xml:space="preserve"> </w:t>
      </w:r>
      <w:r>
        <w:t>of</w:t>
      </w:r>
      <w:r>
        <w:rPr>
          <w:spacing w:val="-9"/>
        </w:rPr>
        <w:t xml:space="preserve"> </w:t>
      </w:r>
      <w:r>
        <w:t>Cathay,</w:t>
      </w:r>
      <w:r>
        <w:rPr>
          <w:spacing w:val="-9"/>
        </w:rPr>
        <w:t xml:space="preserve"> </w:t>
      </w:r>
      <w:r>
        <w:t>that</w:t>
      </w:r>
      <w:r>
        <w:rPr>
          <w:spacing w:val="-9"/>
        </w:rPr>
        <w:t xml:space="preserve"> </w:t>
      </w:r>
      <w:r>
        <w:t>is</w:t>
      </w:r>
      <w:r>
        <w:rPr>
          <w:spacing w:val="-9"/>
        </w:rPr>
        <w:t xml:space="preserve"> </w:t>
      </w:r>
      <w:r>
        <w:t>Kambalu,</w:t>
      </w:r>
      <w:r>
        <w:rPr>
          <w:spacing w:val="-9"/>
        </w:rPr>
        <w:t xml:space="preserve"> </w:t>
      </w:r>
      <w:r>
        <w:t>three</w:t>
      </w:r>
      <w:r>
        <w:rPr>
          <w:spacing w:val="-9"/>
        </w:rPr>
        <w:t xml:space="preserve"> </w:t>
      </w:r>
      <w:r>
        <w:t>months,</w:t>
      </w:r>
      <w:r>
        <w:rPr>
          <w:spacing w:val="-9"/>
        </w:rPr>
        <w:t xml:space="preserve"> </w:t>
      </w:r>
      <w:r>
        <w:t>December,</w:t>
      </w:r>
      <w:r>
        <w:rPr>
          <w:spacing w:val="-9"/>
        </w:rPr>
        <w:t xml:space="preserve"> </w:t>
      </w:r>
      <w:r>
        <w:t>January,</w:t>
      </w:r>
      <w:r>
        <w:rPr>
          <w:spacing w:val="-9"/>
        </w:rPr>
        <w:t xml:space="preserve"> </w:t>
      </w:r>
      <w:r>
        <w:t>and</w:t>
      </w:r>
      <w:r>
        <w:rPr>
          <w:spacing w:val="-9"/>
        </w:rPr>
        <w:t xml:space="preserve"> </w:t>
      </w:r>
      <w:r>
        <w:t>February,</w:t>
      </w:r>
      <w:r>
        <w:rPr>
          <w:spacing w:val="-9"/>
        </w:rPr>
        <w:t xml:space="preserve"> </w:t>
      </w:r>
      <w:r>
        <w:t>and</w:t>
      </w:r>
      <w:r>
        <w:rPr>
          <w:spacing w:val="-9"/>
        </w:rPr>
        <w:t xml:space="preserve"> </w:t>
      </w:r>
      <w:r>
        <w:t>has</w:t>
      </w:r>
      <w:r>
        <w:rPr>
          <w:spacing w:val="-9"/>
        </w:rPr>
        <w:t xml:space="preserve"> </w:t>
      </w:r>
      <w:r>
        <w:t>com-</w:t>
      </w:r>
      <w:r>
        <w:rPr>
          <w:spacing w:val="-52"/>
        </w:rPr>
        <w:t xml:space="preserve"> </w:t>
      </w:r>
      <w:r>
        <w:t>manded</w:t>
      </w:r>
      <w:r>
        <w:rPr>
          <w:spacing w:val="-7"/>
        </w:rPr>
        <w:t xml:space="preserve"> </w:t>
      </w:r>
      <w:r>
        <w:t>that,</w:t>
      </w:r>
      <w:r>
        <w:rPr>
          <w:spacing w:val="-6"/>
        </w:rPr>
        <w:t xml:space="preserve"> </w:t>
      </w:r>
      <w:r>
        <w:t>for</w:t>
      </w:r>
      <w:r>
        <w:rPr>
          <w:spacing w:val="-7"/>
        </w:rPr>
        <w:t xml:space="preserve"> </w:t>
      </w:r>
      <w:r>
        <w:t>forty</w:t>
      </w:r>
      <w:r>
        <w:rPr>
          <w:spacing w:val="-6"/>
        </w:rPr>
        <w:t xml:space="preserve"> </w:t>
      </w:r>
      <w:r>
        <w:t>days’</w:t>
      </w:r>
      <w:r>
        <w:rPr>
          <w:spacing w:val="-7"/>
        </w:rPr>
        <w:t xml:space="preserve"> </w:t>
      </w:r>
      <w:r>
        <w:t>journey</w:t>
      </w:r>
      <w:r>
        <w:rPr>
          <w:spacing w:val="-6"/>
        </w:rPr>
        <w:t xml:space="preserve"> </w:t>
      </w:r>
      <w:r>
        <w:t>round,</w:t>
      </w:r>
      <w:r>
        <w:rPr>
          <w:spacing w:val="-7"/>
        </w:rPr>
        <w:t xml:space="preserve"> </w:t>
      </w:r>
      <w:r>
        <w:t>all</w:t>
      </w:r>
      <w:r>
        <w:rPr>
          <w:spacing w:val="-6"/>
        </w:rPr>
        <w:t xml:space="preserve"> </w:t>
      </w:r>
      <w:r>
        <w:t>the</w:t>
      </w:r>
      <w:r>
        <w:rPr>
          <w:spacing w:val="-7"/>
        </w:rPr>
        <w:t xml:space="preserve"> </w:t>
      </w:r>
      <w:r>
        <w:t>people</w:t>
      </w:r>
      <w:r>
        <w:rPr>
          <w:spacing w:val="-6"/>
        </w:rPr>
        <w:t xml:space="preserve"> </w:t>
      </w:r>
      <w:r>
        <w:t>should</w:t>
      </w:r>
      <w:r>
        <w:rPr>
          <w:spacing w:val="-7"/>
        </w:rPr>
        <w:t xml:space="preserve"> </w:t>
      </w:r>
      <w:r>
        <w:t>engage</w:t>
      </w:r>
      <w:r>
        <w:rPr>
          <w:spacing w:val="-6"/>
        </w:rPr>
        <w:t xml:space="preserve"> </w:t>
      </w:r>
      <w:r>
        <w:t>in</w:t>
      </w:r>
      <w:r>
        <w:rPr>
          <w:spacing w:val="-7"/>
        </w:rPr>
        <w:t xml:space="preserve"> </w:t>
      </w:r>
      <w:r>
        <w:t>hunting</w:t>
      </w:r>
      <w:r>
        <w:rPr>
          <w:spacing w:val="-6"/>
        </w:rPr>
        <w:t xml:space="preserve"> </w:t>
      </w:r>
      <w:r>
        <w:t>and</w:t>
      </w:r>
      <w:r>
        <w:rPr>
          <w:spacing w:val="-7"/>
        </w:rPr>
        <w:t xml:space="preserve"> </w:t>
      </w:r>
      <w:r>
        <w:t>falconry.</w:t>
      </w:r>
      <w:r>
        <w:rPr>
          <w:spacing w:val="-6"/>
        </w:rPr>
        <w:t xml:space="preserve"> </w:t>
      </w:r>
      <w:r>
        <w:t>The</w:t>
      </w:r>
      <w:r>
        <w:rPr>
          <w:spacing w:val="-7"/>
        </w:rPr>
        <w:t xml:space="preserve"> </w:t>
      </w:r>
      <w:r>
        <w:t>various</w:t>
      </w:r>
      <w:r>
        <w:rPr>
          <w:spacing w:val="-6"/>
        </w:rPr>
        <w:t xml:space="preserve"> </w:t>
      </w:r>
      <w:r>
        <w:t>lords</w:t>
      </w:r>
      <w:r>
        <w:rPr>
          <w:spacing w:val="1"/>
        </w:rPr>
        <w:t xml:space="preserve"> </w:t>
      </w:r>
      <w:r>
        <w:t>of nations and lands are ordered to bring to him large beasts, stags, boars, wild-goats, and other animals. Those at</w:t>
      </w:r>
      <w:r>
        <w:rPr>
          <w:spacing w:val="1"/>
        </w:rPr>
        <w:t xml:space="preserve"> </w:t>
      </w:r>
      <w:r>
        <w:t xml:space="preserve">the distance of thirty days’ journey </w:t>
      </w:r>
      <w:r>
        <w:lastRenderedPageBreak/>
        <w:t>send the bodies preserved with the entrails taken out, while those at forty send</w:t>
      </w:r>
      <w:r>
        <w:rPr>
          <w:spacing w:val="1"/>
        </w:rPr>
        <w:t xml:space="preserve"> </w:t>
      </w:r>
      <w:r>
        <w:t>only</w:t>
      </w:r>
      <w:r>
        <w:rPr>
          <w:spacing w:val="-7"/>
        </w:rPr>
        <w:t xml:space="preserve"> </w:t>
      </w:r>
      <w:r>
        <w:t>the</w:t>
      </w:r>
      <w:r>
        <w:rPr>
          <w:spacing w:val="-6"/>
        </w:rPr>
        <w:t xml:space="preserve"> </w:t>
      </w:r>
      <w:r>
        <w:t>skins,</w:t>
      </w:r>
      <w:r>
        <w:rPr>
          <w:spacing w:val="-6"/>
        </w:rPr>
        <w:t xml:space="preserve"> </w:t>
      </w:r>
      <w:r>
        <w:t>which</w:t>
      </w:r>
      <w:r>
        <w:rPr>
          <w:spacing w:val="-7"/>
        </w:rPr>
        <w:t xml:space="preserve"> </w:t>
      </w:r>
      <w:r>
        <w:t>are</w:t>
      </w:r>
      <w:r>
        <w:rPr>
          <w:spacing w:val="-6"/>
        </w:rPr>
        <w:t xml:space="preserve"> </w:t>
      </w:r>
      <w:r>
        <w:t>employed</w:t>
      </w:r>
      <w:r>
        <w:rPr>
          <w:spacing w:val="-6"/>
        </w:rPr>
        <w:t xml:space="preserve"> </w:t>
      </w:r>
      <w:r>
        <w:t>as</w:t>
      </w:r>
      <w:r>
        <w:rPr>
          <w:spacing w:val="-6"/>
        </w:rPr>
        <w:t xml:space="preserve"> </w:t>
      </w:r>
      <w:r>
        <w:t>furniture</w:t>
      </w:r>
      <w:r>
        <w:rPr>
          <w:spacing w:val="-7"/>
        </w:rPr>
        <w:t xml:space="preserve"> </w:t>
      </w:r>
      <w:r>
        <w:t>for</w:t>
      </w:r>
      <w:r>
        <w:rPr>
          <w:spacing w:val="-6"/>
        </w:rPr>
        <w:t xml:space="preserve"> </w:t>
      </w:r>
      <w:r>
        <w:t>his</w:t>
      </w:r>
      <w:r>
        <w:rPr>
          <w:spacing w:val="-6"/>
        </w:rPr>
        <w:t xml:space="preserve"> </w:t>
      </w:r>
      <w:r>
        <w:t>army.</w:t>
      </w:r>
    </w:p>
    <w:p w14:paraId="64F73D0E" w14:textId="77777777" w:rsidR="00FA16D1" w:rsidRDefault="00FA16D1" w:rsidP="00FA16D1">
      <w:pPr>
        <w:pStyle w:val="Body"/>
      </w:pPr>
    </w:p>
    <w:p w14:paraId="79CF15E2" w14:textId="77777777" w:rsidR="000276C6" w:rsidRPr="00FA16D1" w:rsidRDefault="000276C6" w:rsidP="00FA16D1">
      <w:pPr>
        <w:pStyle w:val="Heading4"/>
      </w:pPr>
      <w:r w:rsidRPr="00FA16D1">
        <w:t>XX—Leopards and other wild Animals kept for Hunting</w:t>
      </w:r>
    </w:p>
    <w:p w14:paraId="47C30745" w14:textId="7A98C480" w:rsidR="000276C6" w:rsidRDefault="000276C6" w:rsidP="00FA16D1">
      <w:pPr>
        <w:pStyle w:val="Body"/>
      </w:pPr>
      <w:r>
        <w:t>Now</w:t>
      </w:r>
      <w:r>
        <w:rPr>
          <w:spacing w:val="-9"/>
        </w:rPr>
        <w:t xml:space="preserve"> </w:t>
      </w:r>
      <w:r>
        <w:t>let</w:t>
      </w:r>
      <w:r>
        <w:rPr>
          <w:spacing w:val="-8"/>
        </w:rPr>
        <w:t xml:space="preserve"> </w:t>
      </w:r>
      <w:r>
        <w:t>us</w:t>
      </w:r>
      <w:r>
        <w:rPr>
          <w:spacing w:val="-9"/>
        </w:rPr>
        <w:t xml:space="preserve"> </w:t>
      </w:r>
      <w:r>
        <w:t>tell</w:t>
      </w:r>
      <w:r>
        <w:rPr>
          <w:spacing w:val="-8"/>
        </w:rPr>
        <w:t xml:space="preserve"> </w:t>
      </w:r>
      <w:r>
        <w:t>of</w:t>
      </w:r>
      <w:r>
        <w:rPr>
          <w:spacing w:val="-8"/>
        </w:rPr>
        <w:t xml:space="preserve"> </w:t>
      </w:r>
      <w:r>
        <w:t>the</w:t>
      </w:r>
      <w:r>
        <w:rPr>
          <w:spacing w:val="-9"/>
        </w:rPr>
        <w:t xml:space="preserve"> </w:t>
      </w:r>
      <w:r>
        <w:t>beasts</w:t>
      </w:r>
      <w:r>
        <w:rPr>
          <w:spacing w:val="-8"/>
        </w:rPr>
        <w:t xml:space="preserve"> </w:t>
      </w:r>
      <w:r>
        <w:t>which</w:t>
      </w:r>
      <w:r>
        <w:rPr>
          <w:spacing w:val="-8"/>
        </w:rPr>
        <w:t xml:space="preserve"> </w:t>
      </w:r>
      <w:r>
        <w:t>his</w:t>
      </w:r>
      <w:r>
        <w:rPr>
          <w:spacing w:val="-9"/>
        </w:rPr>
        <w:t xml:space="preserve"> </w:t>
      </w:r>
      <w:r>
        <w:t>majesty</w:t>
      </w:r>
      <w:r>
        <w:rPr>
          <w:spacing w:val="-8"/>
        </w:rPr>
        <w:t xml:space="preserve"> </w:t>
      </w:r>
      <w:r>
        <w:t>keeps</w:t>
      </w:r>
      <w:r>
        <w:rPr>
          <w:spacing w:val="-8"/>
        </w:rPr>
        <w:t xml:space="preserve"> </w:t>
      </w:r>
      <w:r>
        <w:t>for</w:t>
      </w:r>
      <w:r>
        <w:rPr>
          <w:spacing w:val="-9"/>
        </w:rPr>
        <w:t xml:space="preserve"> </w:t>
      </w:r>
      <w:r>
        <w:t>hunting.</w:t>
      </w:r>
      <w:r>
        <w:rPr>
          <w:spacing w:val="-8"/>
        </w:rPr>
        <w:t xml:space="preserve"> </w:t>
      </w:r>
      <w:r>
        <w:t>Among</w:t>
      </w:r>
      <w:r>
        <w:rPr>
          <w:spacing w:val="-9"/>
        </w:rPr>
        <w:t xml:space="preserve"> </w:t>
      </w:r>
      <w:r>
        <w:t>these</w:t>
      </w:r>
      <w:r>
        <w:rPr>
          <w:spacing w:val="-8"/>
        </w:rPr>
        <w:t xml:space="preserve"> </w:t>
      </w:r>
      <w:r>
        <w:t>are</w:t>
      </w:r>
      <w:r>
        <w:rPr>
          <w:spacing w:val="-8"/>
        </w:rPr>
        <w:t xml:space="preserve"> </w:t>
      </w:r>
      <w:r>
        <w:t>leopards</w:t>
      </w:r>
      <w:r>
        <w:rPr>
          <w:spacing w:val="-9"/>
        </w:rPr>
        <w:t xml:space="preserve"> </w:t>
      </w:r>
      <w:r>
        <w:t>and</w:t>
      </w:r>
      <w:r>
        <w:rPr>
          <w:spacing w:val="-8"/>
        </w:rPr>
        <w:t xml:space="preserve"> </w:t>
      </w:r>
      <w:r>
        <w:t>lynxes,</w:t>
      </w:r>
      <w:r>
        <w:rPr>
          <w:spacing w:val="-8"/>
        </w:rPr>
        <w:t xml:space="preserve"> </w:t>
      </w:r>
      <w:r>
        <w:t>or</w:t>
      </w:r>
      <w:r w:rsidR="00FA16D1">
        <w:t xml:space="preserve"> </w:t>
      </w:r>
      <w:r>
        <w:t>stag-wolves,</w:t>
      </w:r>
      <w:r>
        <w:rPr>
          <w:spacing w:val="-10"/>
        </w:rPr>
        <w:t xml:space="preserve"> </w:t>
      </w:r>
      <w:r>
        <w:t>well</w:t>
      </w:r>
      <w:r>
        <w:rPr>
          <w:spacing w:val="-10"/>
        </w:rPr>
        <w:t xml:space="preserve"> </w:t>
      </w:r>
      <w:r>
        <w:t>fitted</w:t>
      </w:r>
      <w:r>
        <w:rPr>
          <w:spacing w:val="-10"/>
        </w:rPr>
        <w:t xml:space="preserve"> </w:t>
      </w:r>
      <w:r>
        <w:t>for</w:t>
      </w:r>
      <w:r>
        <w:rPr>
          <w:spacing w:val="-10"/>
        </w:rPr>
        <w:t xml:space="preserve"> </w:t>
      </w:r>
      <w:r>
        <w:t>that</w:t>
      </w:r>
      <w:r>
        <w:rPr>
          <w:spacing w:val="-10"/>
        </w:rPr>
        <w:t xml:space="preserve"> </w:t>
      </w:r>
      <w:r>
        <w:t>purpose.</w:t>
      </w:r>
      <w:r>
        <w:rPr>
          <w:spacing w:val="-9"/>
        </w:rPr>
        <w:t xml:space="preserve"> </w:t>
      </w:r>
      <w:r>
        <w:t>He</w:t>
      </w:r>
      <w:r>
        <w:rPr>
          <w:spacing w:val="-10"/>
        </w:rPr>
        <w:t xml:space="preserve"> </w:t>
      </w:r>
      <w:r>
        <w:t>has</w:t>
      </w:r>
      <w:r>
        <w:rPr>
          <w:spacing w:val="-10"/>
        </w:rPr>
        <w:t xml:space="preserve"> </w:t>
      </w:r>
      <w:r>
        <w:t>also</w:t>
      </w:r>
      <w:r>
        <w:rPr>
          <w:spacing w:val="-10"/>
        </w:rPr>
        <w:t xml:space="preserve"> </w:t>
      </w:r>
      <w:r>
        <w:t>many</w:t>
      </w:r>
      <w:r>
        <w:rPr>
          <w:spacing w:val="-10"/>
        </w:rPr>
        <w:t xml:space="preserve"> </w:t>
      </w:r>
      <w:r>
        <w:t>lions</w:t>
      </w:r>
      <w:r>
        <w:rPr>
          <w:spacing w:val="-9"/>
        </w:rPr>
        <w:t xml:space="preserve"> </w:t>
      </w:r>
      <w:r>
        <w:t>larger</w:t>
      </w:r>
      <w:r>
        <w:rPr>
          <w:spacing w:val="-10"/>
        </w:rPr>
        <w:t xml:space="preserve"> </w:t>
      </w:r>
      <w:r>
        <w:t>than</w:t>
      </w:r>
      <w:r>
        <w:rPr>
          <w:spacing w:val="-10"/>
        </w:rPr>
        <w:t xml:space="preserve"> </w:t>
      </w:r>
      <w:r>
        <w:t>those</w:t>
      </w:r>
      <w:r>
        <w:rPr>
          <w:spacing w:val="-10"/>
        </w:rPr>
        <w:t xml:space="preserve"> </w:t>
      </w:r>
      <w:r>
        <w:t>of</w:t>
      </w:r>
      <w:r>
        <w:rPr>
          <w:spacing w:val="-10"/>
        </w:rPr>
        <w:t xml:space="preserve"> </w:t>
      </w:r>
      <w:r>
        <w:t>Babylon,</w:t>
      </w:r>
      <w:r>
        <w:rPr>
          <w:spacing w:val="-10"/>
        </w:rPr>
        <w:t xml:space="preserve"> </w:t>
      </w:r>
      <w:r>
        <w:t>of</w:t>
      </w:r>
      <w:r>
        <w:rPr>
          <w:spacing w:val="-9"/>
        </w:rPr>
        <w:t xml:space="preserve"> </w:t>
      </w:r>
      <w:r>
        <w:t>a</w:t>
      </w:r>
      <w:r>
        <w:rPr>
          <w:spacing w:val="-10"/>
        </w:rPr>
        <w:t xml:space="preserve"> </w:t>
      </w:r>
      <w:r>
        <w:t>beautiful</w:t>
      </w:r>
      <w:r>
        <w:rPr>
          <w:spacing w:val="-10"/>
        </w:rPr>
        <w:t xml:space="preserve"> </w:t>
      </w:r>
      <w:r>
        <w:t>hair</w:t>
      </w:r>
      <w:r>
        <w:rPr>
          <w:spacing w:val="-10"/>
        </w:rPr>
        <w:t xml:space="preserve"> </w:t>
      </w:r>
      <w:r>
        <w:t>and</w:t>
      </w:r>
      <w:r>
        <w:rPr>
          <w:spacing w:val="-52"/>
        </w:rPr>
        <w:t xml:space="preserve"> </w:t>
      </w:r>
      <w:r>
        <w:t>colour,</w:t>
      </w:r>
      <w:r>
        <w:rPr>
          <w:spacing w:val="-11"/>
        </w:rPr>
        <w:t xml:space="preserve"> </w:t>
      </w:r>
      <w:r>
        <w:t>striped</w:t>
      </w:r>
      <w:r>
        <w:rPr>
          <w:spacing w:val="-12"/>
        </w:rPr>
        <w:t xml:space="preserve"> </w:t>
      </w:r>
      <w:r>
        <w:t>lengthways,</w:t>
      </w:r>
      <w:r>
        <w:rPr>
          <w:spacing w:val="-11"/>
        </w:rPr>
        <w:t xml:space="preserve"> </w:t>
      </w:r>
      <w:r>
        <w:t>black,</w:t>
      </w:r>
      <w:r>
        <w:rPr>
          <w:spacing w:val="-11"/>
        </w:rPr>
        <w:t xml:space="preserve"> </w:t>
      </w:r>
      <w:r>
        <w:t>red,</w:t>
      </w:r>
      <w:r>
        <w:rPr>
          <w:spacing w:val="-11"/>
        </w:rPr>
        <w:t xml:space="preserve"> </w:t>
      </w:r>
      <w:r>
        <w:t>and</w:t>
      </w:r>
      <w:r>
        <w:rPr>
          <w:spacing w:val="-11"/>
        </w:rPr>
        <w:t xml:space="preserve"> </w:t>
      </w:r>
      <w:r>
        <w:t>white,</w:t>
      </w:r>
      <w:r>
        <w:rPr>
          <w:spacing w:val="-11"/>
        </w:rPr>
        <w:t xml:space="preserve"> </w:t>
      </w:r>
      <w:r>
        <w:t>and</w:t>
      </w:r>
      <w:r>
        <w:rPr>
          <w:spacing w:val="-11"/>
        </w:rPr>
        <w:t xml:space="preserve"> </w:t>
      </w:r>
      <w:r>
        <w:t>trained</w:t>
      </w:r>
      <w:r>
        <w:rPr>
          <w:spacing w:val="-11"/>
        </w:rPr>
        <w:t xml:space="preserve"> </w:t>
      </w:r>
      <w:r>
        <w:t>to</w:t>
      </w:r>
      <w:r>
        <w:rPr>
          <w:spacing w:val="-11"/>
        </w:rPr>
        <w:t xml:space="preserve"> </w:t>
      </w:r>
      <w:r>
        <w:t>catch</w:t>
      </w:r>
      <w:r>
        <w:rPr>
          <w:spacing w:val="-11"/>
        </w:rPr>
        <w:t xml:space="preserve"> </w:t>
      </w:r>
      <w:r>
        <w:t>stags,</w:t>
      </w:r>
      <w:r>
        <w:rPr>
          <w:spacing w:val="-11"/>
        </w:rPr>
        <w:t xml:space="preserve"> </w:t>
      </w:r>
      <w:r>
        <w:t>wild-oxen,</w:t>
      </w:r>
      <w:r>
        <w:rPr>
          <w:spacing w:val="-11"/>
        </w:rPr>
        <w:t xml:space="preserve"> </w:t>
      </w:r>
      <w:r>
        <w:t>hogs,</w:t>
      </w:r>
      <w:r>
        <w:rPr>
          <w:spacing w:val="-11"/>
        </w:rPr>
        <w:t xml:space="preserve"> </w:t>
      </w:r>
      <w:r>
        <w:t>wild-goats,</w:t>
      </w:r>
      <w:r>
        <w:rPr>
          <w:spacing w:val="-11"/>
        </w:rPr>
        <w:t xml:space="preserve"> </w:t>
      </w:r>
      <w:r>
        <w:t>and</w:t>
      </w:r>
      <w:r>
        <w:rPr>
          <w:spacing w:val="-11"/>
        </w:rPr>
        <w:t xml:space="preserve"> </w:t>
      </w:r>
      <w:r>
        <w:t>asses;</w:t>
      </w:r>
      <w:r>
        <w:rPr>
          <w:spacing w:val="1"/>
        </w:rPr>
        <w:t xml:space="preserve"> </w:t>
      </w:r>
      <w:r>
        <w:t>and</w:t>
      </w:r>
      <w:r>
        <w:rPr>
          <w:spacing w:val="-6"/>
        </w:rPr>
        <w:t xml:space="preserve"> </w:t>
      </w:r>
      <w:r>
        <w:t>it</w:t>
      </w:r>
      <w:r>
        <w:rPr>
          <w:spacing w:val="-6"/>
        </w:rPr>
        <w:t xml:space="preserve"> </w:t>
      </w:r>
      <w:r>
        <w:t>is</w:t>
      </w:r>
      <w:r>
        <w:rPr>
          <w:spacing w:val="-5"/>
        </w:rPr>
        <w:t xml:space="preserve"> </w:t>
      </w:r>
      <w:r>
        <w:t>delightful</w:t>
      </w:r>
      <w:r>
        <w:rPr>
          <w:spacing w:val="-6"/>
        </w:rPr>
        <w:t xml:space="preserve"> </w:t>
      </w:r>
      <w:r>
        <w:t>to</w:t>
      </w:r>
      <w:r>
        <w:rPr>
          <w:spacing w:val="-5"/>
        </w:rPr>
        <w:t xml:space="preserve"> </w:t>
      </w:r>
      <w:r>
        <w:t>see</w:t>
      </w:r>
      <w:r>
        <w:rPr>
          <w:spacing w:val="-6"/>
        </w:rPr>
        <w:t xml:space="preserve"> </w:t>
      </w:r>
      <w:r>
        <w:t>one</w:t>
      </w:r>
      <w:r>
        <w:rPr>
          <w:spacing w:val="-6"/>
        </w:rPr>
        <w:t xml:space="preserve"> </w:t>
      </w:r>
      <w:r>
        <w:t>of</w:t>
      </w:r>
      <w:r>
        <w:rPr>
          <w:spacing w:val="-5"/>
        </w:rPr>
        <w:t xml:space="preserve"> </w:t>
      </w:r>
      <w:r>
        <w:t>these</w:t>
      </w:r>
      <w:r>
        <w:rPr>
          <w:spacing w:val="-6"/>
        </w:rPr>
        <w:t xml:space="preserve"> </w:t>
      </w:r>
      <w:r>
        <w:t>chases,</w:t>
      </w:r>
      <w:r>
        <w:rPr>
          <w:spacing w:val="-5"/>
        </w:rPr>
        <w:t xml:space="preserve"> </w:t>
      </w:r>
      <w:r>
        <w:t>where</w:t>
      </w:r>
      <w:r>
        <w:rPr>
          <w:spacing w:val="-6"/>
        </w:rPr>
        <w:t xml:space="preserve"> </w:t>
      </w:r>
      <w:r>
        <w:t>the</w:t>
      </w:r>
      <w:r>
        <w:rPr>
          <w:spacing w:val="-5"/>
        </w:rPr>
        <w:t xml:space="preserve"> </w:t>
      </w:r>
      <w:r>
        <w:t>hunters</w:t>
      </w:r>
      <w:r>
        <w:rPr>
          <w:spacing w:val="-6"/>
        </w:rPr>
        <w:t xml:space="preserve"> </w:t>
      </w:r>
      <w:r>
        <w:t>go</w:t>
      </w:r>
      <w:r>
        <w:rPr>
          <w:spacing w:val="-6"/>
        </w:rPr>
        <w:t xml:space="preserve"> </w:t>
      </w:r>
      <w:r>
        <w:t>out,</w:t>
      </w:r>
      <w:r>
        <w:rPr>
          <w:spacing w:val="-5"/>
        </w:rPr>
        <w:t xml:space="preserve"> </w:t>
      </w:r>
      <w:r>
        <w:t>carrying</w:t>
      </w:r>
      <w:r>
        <w:rPr>
          <w:spacing w:val="-6"/>
        </w:rPr>
        <w:t xml:space="preserve"> </w:t>
      </w:r>
      <w:r>
        <w:t>the</w:t>
      </w:r>
      <w:r>
        <w:rPr>
          <w:spacing w:val="-5"/>
        </w:rPr>
        <w:t xml:space="preserve"> </w:t>
      </w:r>
      <w:r>
        <w:t>lion</w:t>
      </w:r>
      <w:r>
        <w:rPr>
          <w:spacing w:val="-6"/>
        </w:rPr>
        <w:t xml:space="preserve"> </w:t>
      </w:r>
      <w:r>
        <w:t>in</w:t>
      </w:r>
      <w:r>
        <w:rPr>
          <w:spacing w:val="-6"/>
        </w:rPr>
        <w:t xml:space="preserve"> </w:t>
      </w:r>
      <w:r>
        <w:t>a</w:t>
      </w:r>
      <w:r>
        <w:rPr>
          <w:spacing w:val="-5"/>
        </w:rPr>
        <w:t xml:space="preserve"> </w:t>
      </w:r>
      <w:r>
        <w:t>cage,</w:t>
      </w:r>
      <w:r>
        <w:rPr>
          <w:spacing w:val="-6"/>
        </w:rPr>
        <w:t xml:space="preserve"> </w:t>
      </w:r>
      <w:r>
        <w:t>and</w:t>
      </w:r>
      <w:r>
        <w:rPr>
          <w:spacing w:val="-5"/>
        </w:rPr>
        <w:t xml:space="preserve"> </w:t>
      </w:r>
      <w:r>
        <w:t>with</w:t>
      </w:r>
      <w:r>
        <w:rPr>
          <w:spacing w:val="-6"/>
        </w:rPr>
        <w:t xml:space="preserve"> </w:t>
      </w:r>
      <w:r>
        <w:t>him</w:t>
      </w:r>
      <w:r w:rsidR="00FA16D1">
        <w:t xml:space="preserve"> </w:t>
      </w:r>
      <w:r>
        <w:rPr>
          <w:spacing w:val="-1"/>
        </w:rPr>
        <w:t>a</w:t>
      </w:r>
      <w:r>
        <w:rPr>
          <w:spacing w:val="-13"/>
        </w:rPr>
        <w:t xml:space="preserve"> </w:t>
      </w:r>
      <w:r>
        <w:rPr>
          <w:spacing w:val="-1"/>
        </w:rPr>
        <w:t>small</w:t>
      </w:r>
      <w:r>
        <w:rPr>
          <w:spacing w:val="-13"/>
        </w:rPr>
        <w:t xml:space="preserve"> </w:t>
      </w:r>
      <w:r>
        <w:rPr>
          <w:spacing w:val="-1"/>
        </w:rPr>
        <w:t>dog.</w:t>
      </w:r>
      <w:r>
        <w:rPr>
          <w:spacing w:val="-12"/>
        </w:rPr>
        <w:t xml:space="preserve"> </w:t>
      </w:r>
      <w:r>
        <w:rPr>
          <w:spacing w:val="-1"/>
        </w:rPr>
        <w:t>They</w:t>
      </w:r>
      <w:r>
        <w:rPr>
          <w:spacing w:val="-13"/>
        </w:rPr>
        <w:t xml:space="preserve"> </w:t>
      </w:r>
      <w:r>
        <w:rPr>
          <w:spacing w:val="-1"/>
        </w:rPr>
        <w:t>have</w:t>
      </w:r>
      <w:r>
        <w:rPr>
          <w:spacing w:val="-13"/>
        </w:rPr>
        <w:t xml:space="preserve"> </w:t>
      </w:r>
      <w:r>
        <w:rPr>
          <w:spacing w:val="-1"/>
        </w:rPr>
        <w:t>likewise</w:t>
      </w:r>
      <w:r>
        <w:rPr>
          <w:spacing w:val="-12"/>
        </w:rPr>
        <w:t xml:space="preserve"> </w:t>
      </w:r>
      <w:r>
        <w:rPr>
          <w:spacing w:val="-1"/>
        </w:rPr>
        <w:t>abundance</w:t>
      </w:r>
      <w:r>
        <w:rPr>
          <w:spacing w:val="-13"/>
        </w:rPr>
        <w:t xml:space="preserve"> </w:t>
      </w:r>
      <w:r>
        <w:rPr>
          <w:spacing w:val="-1"/>
        </w:rPr>
        <w:t>of</w:t>
      </w:r>
      <w:r>
        <w:rPr>
          <w:spacing w:val="-13"/>
        </w:rPr>
        <w:t xml:space="preserve"> </w:t>
      </w:r>
      <w:r>
        <w:rPr>
          <w:spacing w:val="-1"/>
        </w:rPr>
        <w:t>eagles,</w:t>
      </w:r>
      <w:r>
        <w:rPr>
          <w:spacing w:val="-12"/>
        </w:rPr>
        <w:t xml:space="preserve"> </w:t>
      </w:r>
      <w:r>
        <w:rPr>
          <w:spacing w:val="-1"/>
        </w:rPr>
        <w:t>with</w:t>
      </w:r>
      <w:r>
        <w:rPr>
          <w:spacing w:val="-13"/>
        </w:rPr>
        <w:t xml:space="preserve"> </w:t>
      </w:r>
      <w:r>
        <w:t>which</w:t>
      </w:r>
      <w:r>
        <w:rPr>
          <w:spacing w:val="-12"/>
        </w:rPr>
        <w:t xml:space="preserve"> </w:t>
      </w:r>
      <w:r>
        <w:t>they</w:t>
      </w:r>
      <w:r>
        <w:rPr>
          <w:spacing w:val="-13"/>
        </w:rPr>
        <w:t xml:space="preserve"> </w:t>
      </w:r>
      <w:r>
        <w:t>capture</w:t>
      </w:r>
      <w:r>
        <w:rPr>
          <w:spacing w:val="-13"/>
        </w:rPr>
        <w:t xml:space="preserve"> </w:t>
      </w:r>
      <w:r>
        <w:t>hares,</w:t>
      </w:r>
      <w:r>
        <w:rPr>
          <w:spacing w:val="-12"/>
        </w:rPr>
        <w:t xml:space="preserve"> </w:t>
      </w:r>
      <w:r>
        <w:t>foxes,</w:t>
      </w:r>
      <w:r>
        <w:rPr>
          <w:spacing w:val="-13"/>
        </w:rPr>
        <w:t xml:space="preserve"> </w:t>
      </w:r>
      <w:r>
        <w:t>and</w:t>
      </w:r>
      <w:r>
        <w:rPr>
          <w:spacing w:val="-13"/>
        </w:rPr>
        <w:t xml:space="preserve"> </w:t>
      </w:r>
      <w:r>
        <w:t>even</w:t>
      </w:r>
      <w:r>
        <w:rPr>
          <w:spacing w:val="-12"/>
        </w:rPr>
        <w:t xml:space="preserve"> </w:t>
      </w:r>
      <w:r>
        <w:t>wolves;</w:t>
      </w:r>
      <w:r>
        <w:rPr>
          <w:spacing w:val="-13"/>
        </w:rPr>
        <w:t xml:space="preserve"> </w:t>
      </w:r>
      <w:r>
        <w:t>those</w:t>
      </w:r>
      <w:r>
        <w:rPr>
          <w:spacing w:val="-52"/>
        </w:rPr>
        <w:t xml:space="preserve"> </w:t>
      </w:r>
      <w:r>
        <w:t>which</w:t>
      </w:r>
      <w:r>
        <w:rPr>
          <w:spacing w:val="-8"/>
        </w:rPr>
        <w:t xml:space="preserve"> </w:t>
      </w:r>
      <w:r>
        <w:t>are</w:t>
      </w:r>
      <w:r>
        <w:rPr>
          <w:spacing w:val="-7"/>
        </w:rPr>
        <w:t xml:space="preserve"> </w:t>
      </w:r>
      <w:r>
        <w:t>trained</w:t>
      </w:r>
      <w:r>
        <w:rPr>
          <w:spacing w:val="-7"/>
        </w:rPr>
        <w:t xml:space="preserve"> </w:t>
      </w:r>
      <w:r>
        <w:t>to</w:t>
      </w:r>
      <w:r>
        <w:rPr>
          <w:spacing w:val="-7"/>
        </w:rPr>
        <w:t xml:space="preserve"> </w:t>
      </w:r>
      <w:r>
        <w:t>catch</w:t>
      </w:r>
      <w:r>
        <w:rPr>
          <w:spacing w:val="-7"/>
        </w:rPr>
        <w:t xml:space="preserve"> </w:t>
      </w:r>
      <w:r>
        <w:t>these</w:t>
      </w:r>
      <w:r>
        <w:rPr>
          <w:spacing w:val="-7"/>
        </w:rPr>
        <w:t xml:space="preserve"> </w:t>
      </w:r>
      <w:r>
        <w:t>last</w:t>
      </w:r>
      <w:r>
        <w:rPr>
          <w:spacing w:val="-7"/>
        </w:rPr>
        <w:t xml:space="preserve"> </w:t>
      </w:r>
      <w:r>
        <w:t>are</w:t>
      </w:r>
      <w:r>
        <w:rPr>
          <w:spacing w:val="-7"/>
        </w:rPr>
        <w:t xml:space="preserve"> </w:t>
      </w:r>
      <w:r>
        <w:t>very</w:t>
      </w:r>
      <w:r>
        <w:rPr>
          <w:spacing w:val="-7"/>
        </w:rPr>
        <w:t xml:space="preserve"> </w:t>
      </w:r>
      <w:r>
        <w:t>large,</w:t>
      </w:r>
      <w:r>
        <w:rPr>
          <w:spacing w:val="-7"/>
        </w:rPr>
        <w:t xml:space="preserve"> </w:t>
      </w:r>
      <w:r>
        <w:t>and</w:t>
      </w:r>
      <w:r>
        <w:rPr>
          <w:spacing w:val="-7"/>
        </w:rPr>
        <w:t xml:space="preserve"> </w:t>
      </w:r>
      <w:r>
        <w:t>of</w:t>
      </w:r>
      <w:r>
        <w:rPr>
          <w:spacing w:val="-7"/>
        </w:rPr>
        <w:t xml:space="preserve"> </w:t>
      </w:r>
      <w:r>
        <w:t>great</w:t>
      </w:r>
      <w:r>
        <w:rPr>
          <w:spacing w:val="-7"/>
        </w:rPr>
        <w:t xml:space="preserve"> </w:t>
      </w:r>
      <w:r>
        <w:t>weight,</w:t>
      </w:r>
      <w:r>
        <w:rPr>
          <w:spacing w:val="-7"/>
        </w:rPr>
        <w:t xml:space="preserve"> </w:t>
      </w:r>
      <w:r>
        <w:t>so</w:t>
      </w:r>
      <w:r>
        <w:rPr>
          <w:spacing w:val="-7"/>
        </w:rPr>
        <w:t xml:space="preserve"> </w:t>
      </w:r>
      <w:r>
        <w:t>that</w:t>
      </w:r>
      <w:r>
        <w:rPr>
          <w:spacing w:val="-7"/>
        </w:rPr>
        <w:t xml:space="preserve"> </w:t>
      </w:r>
      <w:r>
        <w:t>no</w:t>
      </w:r>
      <w:r>
        <w:rPr>
          <w:spacing w:val="-7"/>
        </w:rPr>
        <w:t xml:space="preserve"> </w:t>
      </w:r>
      <w:r>
        <w:t>wolf</w:t>
      </w:r>
      <w:r>
        <w:rPr>
          <w:spacing w:val="-7"/>
        </w:rPr>
        <w:t xml:space="preserve"> </w:t>
      </w:r>
      <w:r>
        <w:t>can</w:t>
      </w:r>
      <w:r>
        <w:rPr>
          <w:spacing w:val="-7"/>
        </w:rPr>
        <w:t xml:space="preserve"> </w:t>
      </w:r>
      <w:r>
        <w:t>escape</w:t>
      </w:r>
      <w:r>
        <w:rPr>
          <w:spacing w:val="-7"/>
        </w:rPr>
        <w:t xml:space="preserve"> </w:t>
      </w:r>
      <w:r>
        <w:t>them.</w:t>
      </w:r>
    </w:p>
    <w:p w14:paraId="51B76C5E" w14:textId="77777777" w:rsidR="00FA16D1" w:rsidRDefault="00FA16D1" w:rsidP="00FA16D1">
      <w:pPr>
        <w:pStyle w:val="Body"/>
      </w:pPr>
    </w:p>
    <w:p w14:paraId="1FFAB8E9" w14:textId="77777777" w:rsidR="000276C6" w:rsidRPr="00FA16D1" w:rsidRDefault="000276C6" w:rsidP="00FA16D1">
      <w:pPr>
        <w:pStyle w:val="Heading4"/>
      </w:pPr>
      <w:r w:rsidRPr="00FA16D1">
        <w:t>XXL—His numerous Dogs and splendid Hunting Expeditions</w:t>
      </w:r>
    </w:p>
    <w:p w14:paraId="5876406B" w14:textId="27AF3346" w:rsidR="000276C6" w:rsidRDefault="000276C6" w:rsidP="00FA16D1">
      <w:pPr>
        <w:pStyle w:val="Body"/>
      </w:pPr>
      <w:r>
        <w:t>Now let us speak of the dogs kept by this monarch. He has two barons who are brothers, named Bayam and</w:t>
      </w:r>
      <w:r>
        <w:rPr>
          <w:spacing w:val="1"/>
        </w:rPr>
        <w:t xml:space="preserve"> </w:t>
      </w:r>
      <w:r>
        <w:t>Migam;</w:t>
      </w:r>
      <w:r>
        <w:rPr>
          <w:spacing w:val="-10"/>
        </w:rPr>
        <w:t xml:space="preserve"> </w:t>
      </w:r>
      <w:r>
        <w:t>they</w:t>
      </w:r>
      <w:r>
        <w:rPr>
          <w:spacing w:val="-9"/>
        </w:rPr>
        <w:t xml:space="preserve"> </w:t>
      </w:r>
      <w:r>
        <w:t>are</w:t>
      </w:r>
      <w:r>
        <w:rPr>
          <w:spacing w:val="-9"/>
        </w:rPr>
        <w:t xml:space="preserve"> </w:t>
      </w:r>
      <w:r>
        <w:t>called</w:t>
      </w:r>
      <w:r>
        <w:rPr>
          <w:spacing w:val="-10"/>
        </w:rPr>
        <w:t xml:space="preserve"> </w:t>
      </w:r>
      <w:r>
        <w:rPr>
          <w:i/>
        </w:rPr>
        <w:t>cinuci</w:t>
      </w:r>
      <w:r>
        <w:t>,</w:t>
      </w:r>
      <w:r>
        <w:rPr>
          <w:spacing w:val="-9"/>
        </w:rPr>
        <w:t xml:space="preserve"> </w:t>
      </w:r>
      <w:r>
        <w:t>that</w:t>
      </w:r>
      <w:r>
        <w:rPr>
          <w:spacing w:val="-9"/>
        </w:rPr>
        <w:t xml:space="preserve"> </w:t>
      </w:r>
      <w:r>
        <w:t>is,</w:t>
      </w:r>
      <w:r>
        <w:rPr>
          <w:spacing w:val="-10"/>
        </w:rPr>
        <w:t xml:space="preserve"> </w:t>
      </w:r>
      <w:r>
        <w:t>the</w:t>
      </w:r>
      <w:r>
        <w:rPr>
          <w:spacing w:val="-9"/>
        </w:rPr>
        <w:t xml:space="preserve"> </w:t>
      </w:r>
      <w:r>
        <w:t>keepers</w:t>
      </w:r>
      <w:r>
        <w:rPr>
          <w:spacing w:val="-9"/>
        </w:rPr>
        <w:t xml:space="preserve"> </w:t>
      </w:r>
      <w:r>
        <w:t>of</w:t>
      </w:r>
      <w:r>
        <w:rPr>
          <w:spacing w:val="-10"/>
        </w:rPr>
        <w:t xml:space="preserve"> </w:t>
      </w:r>
      <w:r>
        <w:t>mastiff</w:t>
      </w:r>
      <w:r>
        <w:rPr>
          <w:spacing w:val="-9"/>
        </w:rPr>
        <w:t xml:space="preserve"> </w:t>
      </w:r>
      <w:r>
        <w:t>dogs,</w:t>
      </w:r>
      <w:r>
        <w:rPr>
          <w:spacing w:val="-9"/>
        </w:rPr>
        <w:t xml:space="preserve"> </w:t>
      </w:r>
      <w:r>
        <w:t>and</w:t>
      </w:r>
      <w:r>
        <w:rPr>
          <w:spacing w:val="-10"/>
        </w:rPr>
        <w:t xml:space="preserve"> </w:t>
      </w:r>
      <w:r>
        <w:t>each</w:t>
      </w:r>
      <w:r>
        <w:rPr>
          <w:spacing w:val="-9"/>
        </w:rPr>
        <w:t xml:space="preserve"> </w:t>
      </w:r>
      <w:r>
        <w:t>commands</w:t>
      </w:r>
      <w:r>
        <w:rPr>
          <w:spacing w:val="-9"/>
        </w:rPr>
        <w:t xml:space="preserve"> </w:t>
      </w:r>
      <w:r>
        <w:t>a</w:t>
      </w:r>
      <w:r>
        <w:rPr>
          <w:spacing w:val="-10"/>
        </w:rPr>
        <w:t xml:space="preserve"> </w:t>
      </w:r>
      <w:r>
        <w:t>party</w:t>
      </w:r>
      <w:r>
        <w:rPr>
          <w:spacing w:val="-9"/>
        </w:rPr>
        <w:t xml:space="preserve"> </w:t>
      </w:r>
      <w:r>
        <w:t>of</w:t>
      </w:r>
      <w:r>
        <w:rPr>
          <w:spacing w:val="-9"/>
        </w:rPr>
        <w:t xml:space="preserve"> </w:t>
      </w:r>
      <w:r>
        <w:t>10,000</w:t>
      </w:r>
      <w:r>
        <w:rPr>
          <w:spacing w:val="-10"/>
        </w:rPr>
        <w:t xml:space="preserve"> </w:t>
      </w:r>
      <w:r>
        <w:t>men,</w:t>
      </w:r>
      <w:r>
        <w:rPr>
          <w:spacing w:val="-9"/>
        </w:rPr>
        <w:t xml:space="preserve"> </w:t>
      </w:r>
      <w:r>
        <w:t>one</w:t>
      </w:r>
      <w:r>
        <w:rPr>
          <w:spacing w:val="1"/>
        </w:rPr>
        <w:t xml:space="preserve"> </w:t>
      </w:r>
      <w:r>
        <w:t>clothed</w:t>
      </w:r>
      <w:r>
        <w:rPr>
          <w:spacing w:val="-3"/>
        </w:rPr>
        <w:t xml:space="preserve"> </w:t>
      </w:r>
      <w:r>
        <w:t>in</w:t>
      </w:r>
      <w:r>
        <w:rPr>
          <w:spacing w:val="-3"/>
        </w:rPr>
        <w:t xml:space="preserve"> </w:t>
      </w:r>
      <w:r>
        <w:t>vermilion,</w:t>
      </w:r>
      <w:r>
        <w:rPr>
          <w:spacing w:val="-3"/>
        </w:rPr>
        <w:t xml:space="preserve"> </w:t>
      </w:r>
      <w:r>
        <w:t>and</w:t>
      </w:r>
      <w:r>
        <w:rPr>
          <w:spacing w:val="-2"/>
        </w:rPr>
        <w:t xml:space="preserve"> </w:t>
      </w:r>
      <w:r>
        <w:t>the</w:t>
      </w:r>
      <w:r>
        <w:rPr>
          <w:spacing w:val="-3"/>
        </w:rPr>
        <w:t xml:space="preserve"> </w:t>
      </w:r>
      <w:r>
        <w:t>other</w:t>
      </w:r>
      <w:r>
        <w:rPr>
          <w:spacing w:val="-3"/>
        </w:rPr>
        <w:t xml:space="preserve"> </w:t>
      </w:r>
      <w:r>
        <w:t>in</w:t>
      </w:r>
      <w:r>
        <w:rPr>
          <w:spacing w:val="-2"/>
        </w:rPr>
        <w:t xml:space="preserve"> </w:t>
      </w:r>
      <w:r>
        <w:t>blue;</w:t>
      </w:r>
      <w:r>
        <w:rPr>
          <w:spacing w:val="-3"/>
        </w:rPr>
        <w:t xml:space="preserve"> </w:t>
      </w:r>
      <w:r>
        <w:t>whenever</w:t>
      </w:r>
      <w:r>
        <w:rPr>
          <w:spacing w:val="-3"/>
        </w:rPr>
        <w:t xml:space="preserve"> </w:t>
      </w:r>
      <w:r>
        <w:t>they</w:t>
      </w:r>
      <w:r>
        <w:rPr>
          <w:spacing w:val="-2"/>
        </w:rPr>
        <w:t xml:space="preserve"> </w:t>
      </w:r>
      <w:r>
        <w:t>go</w:t>
      </w:r>
      <w:r>
        <w:rPr>
          <w:spacing w:val="-3"/>
        </w:rPr>
        <w:t xml:space="preserve"> </w:t>
      </w:r>
      <w:r>
        <w:t>out</w:t>
      </w:r>
      <w:r>
        <w:rPr>
          <w:spacing w:val="-3"/>
        </w:rPr>
        <w:t xml:space="preserve"> </w:t>
      </w:r>
      <w:r>
        <w:t>with</w:t>
      </w:r>
      <w:r>
        <w:rPr>
          <w:spacing w:val="-2"/>
        </w:rPr>
        <w:t xml:space="preserve"> </w:t>
      </w:r>
      <w:r>
        <w:t>the</w:t>
      </w:r>
      <w:r>
        <w:rPr>
          <w:spacing w:val="-3"/>
        </w:rPr>
        <w:t xml:space="preserve"> </w:t>
      </w:r>
      <w:r>
        <w:t>monarch</w:t>
      </w:r>
      <w:r>
        <w:rPr>
          <w:spacing w:val="-3"/>
        </w:rPr>
        <w:t xml:space="preserve"> </w:t>
      </w:r>
      <w:r>
        <w:t>they</w:t>
      </w:r>
      <w:r>
        <w:rPr>
          <w:spacing w:val="-2"/>
        </w:rPr>
        <w:t xml:space="preserve"> </w:t>
      </w:r>
      <w:r>
        <w:t>are</w:t>
      </w:r>
      <w:r>
        <w:rPr>
          <w:spacing w:val="-3"/>
        </w:rPr>
        <w:t xml:space="preserve"> </w:t>
      </w:r>
      <w:r>
        <w:t>dressed</w:t>
      </w:r>
      <w:r>
        <w:rPr>
          <w:spacing w:val="-3"/>
        </w:rPr>
        <w:t xml:space="preserve"> </w:t>
      </w:r>
      <w:r>
        <w:t>in</w:t>
      </w:r>
      <w:r>
        <w:rPr>
          <w:spacing w:val="-2"/>
        </w:rPr>
        <w:t xml:space="preserve"> </w:t>
      </w:r>
      <w:r>
        <w:t>these</w:t>
      </w:r>
      <w:r>
        <w:rPr>
          <w:spacing w:val="-3"/>
        </w:rPr>
        <w:t xml:space="preserve"> </w:t>
      </w:r>
      <w:r>
        <w:t>vest-</w:t>
      </w:r>
      <w:r>
        <w:rPr>
          <w:spacing w:val="-52"/>
        </w:rPr>
        <w:t xml:space="preserve"> </w:t>
      </w:r>
      <w:r>
        <w:t>ments. In each party there are 2,000 of the men, who guide respectively one, two, or more large mastiffs, making</w:t>
      </w:r>
      <w:r>
        <w:rPr>
          <w:spacing w:val="-52"/>
        </w:rPr>
        <w:t xml:space="preserve"> </w:t>
      </w:r>
      <w:r>
        <w:t>altogether</w:t>
      </w:r>
      <w:r>
        <w:rPr>
          <w:spacing w:val="-5"/>
        </w:rPr>
        <w:t xml:space="preserve"> </w:t>
      </w:r>
      <w:r>
        <w:t>a</w:t>
      </w:r>
      <w:r>
        <w:rPr>
          <w:spacing w:val="-4"/>
        </w:rPr>
        <w:t xml:space="preserve"> </w:t>
      </w:r>
      <w:r>
        <w:t>vast</w:t>
      </w:r>
      <w:r>
        <w:rPr>
          <w:spacing w:val="-4"/>
        </w:rPr>
        <w:t xml:space="preserve"> </w:t>
      </w:r>
      <w:r>
        <w:t>multitude.</w:t>
      </w:r>
      <w:r>
        <w:rPr>
          <w:spacing w:val="-4"/>
        </w:rPr>
        <w:t xml:space="preserve"> </w:t>
      </w:r>
      <w:r>
        <w:t>When</w:t>
      </w:r>
      <w:r>
        <w:rPr>
          <w:spacing w:val="-4"/>
        </w:rPr>
        <w:t xml:space="preserve"> </w:t>
      </w:r>
      <w:r>
        <w:t>his</w:t>
      </w:r>
      <w:r>
        <w:rPr>
          <w:spacing w:val="-4"/>
        </w:rPr>
        <w:t xml:space="preserve"> </w:t>
      </w:r>
      <w:r>
        <w:t>majesty</w:t>
      </w:r>
      <w:r>
        <w:rPr>
          <w:spacing w:val="-4"/>
        </w:rPr>
        <w:t xml:space="preserve"> </w:t>
      </w:r>
      <w:r>
        <w:t>goes</w:t>
      </w:r>
      <w:r>
        <w:rPr>
          <w:spacing w:val="-5"/>
        </w:rPr>
        <w:t xml:space="preserve"> </w:t>
      </w:r>
      <w:r>
        <w:t>to</w:t>
      </w:r>
      <w:r>
        <w:rPr>
          <w:spacing w:val="-4"/>
        </w:rPr>
        <w:t xml:space="preserve"> </w:t>
      </w:r>
      <w:r>
        <w:t>hunt,</w:t>
      </w:r>
      <w:r>
        <w:rPr>
          <w:spacing w:val="-4"/>
        </w:rPr>
        <w:t xml:space="preserve"> </w:t>
      </w:r>
      <w:r>
        <w:t>these</w:t>
      </w:r>
      <w:r>
        <w:rPr>
          <w:spacing w:val="-4"/>
        </w:rPr>
        <w:t xml:space="preserve"> </w:t>
      </w:r>
      <w:r>
        <w:t>two</w:t>
      </w:r>
      <w:r>
        <w:rPr>
          <w:spacing w:val="-4"/>
        </w:rPr>
        <w:t xml:space="preserve"> </w:t>
      </w:r>
      <w:r>
        <w:t>brothers</w:t>
      </w:r>
      <w:r>
        <w:rPr>
          <w:spacing w:val="-4"/>
        </w:rPr>
        <w:t xml:space="preserve"> </w:t>
      </w:r>
      <w:r>
        <w:t>attend</w:t>
      </w:r>
      <w:r>
        <w:rPr>
          <w:spacing w:val="-4"/>
        </w:rPr>
        <w:t xml:space="preserve"> </w:t>
      </w:r>
      <w:r>
        <w:t>him</w:t>
      </w:r>
      <w:r>
        <w:rPr>
          <w:spacing w:val="-4"/>
        </w:rPr>
        <w:t xml:space="preserve"> </w:t>
      </w:r>
      <w:r>
        <w:t>on</w:t>
      </w:r>
      <w:r>
        <w:rPr>
          <w:spacing w:val="-5"/>
        </w:rPr>
        <w:t xml:space="preserve"> </w:t>
      </w:r>
      <w:r>
        <w:t>opposite</w:t>
      </w:r>
      <w:r>
        <w:rPr>
          <w:spacing w:val="-4"/>
        </w:rPr>
        <w:t xml:space="preserve"> </w:t>
      </w:r>
      <w:r>
        <w:t>sides,</w:t>
      </w:r>
      <w:r>
        <w:rPr>
          <w:spacing w:val="-4"/>
        </w:rPr>
        <w:t xml:space="preserve"> </w:t>
      </w:r>
      <w:r>
        <w:t>each</w:t>
      </w:r>
      <w:r w:rsidR="00FA16D1">
        <w:t xml:space="preserve"> </w:t>
      </w:r>
      <w:r>
        <w:t>with</w:t>
      </w:r>
      <w:r>
        <w:rPr>
          <w:spacing w:val="-7"/>
        </w:rPr>
        <w:t xml:space="preserve"> </w:t>
      </w:r>
      <w:r>
        <w:t>10,000</w:t>
      </w:r>
      <w:r>
        <w:rPr>
          <w:spacing w:val="-7"/>
        </w:rPr>
        <w:t xml:space="preserve"> </w:t>
      </w:r>
      <w:r>
        <w:t>men</w:t>
      </w:r>
      <w:r>
        <w:rPr>
          <w:spacing w:val="-6"/>
        </w:rPr>
        <w:t xml:space="preserve"> </w:t>
      </w:r>
      <w:r>
        <w:t>and</w:t>
      </w:r>
      <w:r>
        <w:rPr>
          <w:spacing w:val="-7"/>
        </w:rPr>
        <w:t xml:space="preserve"> </w:t>
      </w:r>
      <w:r>
        <w:t>5,000</w:t>
      </w:r>
      <w:r>
        <w:rPr>
          <w:spacing w:val="-6"/>
        </w:rPr>
        <w:t xml:space="preserve"> </w:t>
      </w:r>
      <w:r>
        <w:t>dogs;</w:t>
      </w:r>
      <w:r>
        <w:rPr>
          <w:spacing w:val="-7"/>
        </w:rPr>
        <w:t xml:space="preserve"> </w:t>
      </w:r>
      <w:r>
        <w:t>and</w:t>
      </w:r>
      <w:r>
        <w:rPr>
          <w:spacing w:val="-6"/>
        </w:rPr>
        <w:t xml:space="preserve"> </w:t>
      </w:r>
      <w:r>
        <w:t>they</w:t>
      </w:r>
      <w:r>
        <w:rPr>
          <w:spacing w:val="-7"/>
        </w:rPr>
        <w:t xml:space="preserve"> </w:t>
      </w:r>
      <w:r>
        <w:t>hunt</w:t>
      </w:r>
      <w:r>
        <w:rPr>
          <w:spacing w:val="-7"/>
        </w:rPr>
        <w:t xml:space="preserve"> </w:t>
      </w:r>
      <w:r>
        <w:t>thus</w:t>
      </w:r>
      <w:r>
        <w:rPr>
          <w:spacing w:val="-6"/>
        </w:rPr>
        <w:t xml:space="preserve"> </w:t>
      </w:r>
      <w:r>
        <w:t>a</w:t>
      </w:r>
      <w:r>
        <w:rPr>
          <w:spacing w:val="-7"/>
        </w:rPr>
        <w:t xml:space="preserve"> </w:t>
      </w:r>
      <w:r>
        <w:t>day’s</w:t>
      </w:r>
      <w:r>
        <w:rPr>
          <w:spacing w:val="-6"/>
        </w:rPr>
        <w:t xml:space="preserve"> </w:t>
      </w:r>
      <w:r>
        <w:t>journey</w:t>
      </w:r>
      <w:r>
        <w:rPr>
          <w:spacing w:val="-7"/>
        </w:rPr>
        <w:t xml:space="preserve"> </w:t>
      </w:r>
      <w:r>
        <w:t>distant</w:t>
      </w:r>
      <w:r>
        <w:rPr>
          <w:spacing w:val="-6"/>
        </w:rPr>
        <w:t xml:space="preserve"> </w:t>
      </w:r>
      <w:r>
        <w:t>from</w:t>
      </w:r>
      <w:r>
        <w:rPr>
          <w:spacing w:val="-7"/>
        </w:rPr>
        <w:t xml:space="preserve"> </w:t>
      </w:r>
      <w:r>
        <w:t>each</w:t>
      </w:r>
      <w:r>
        <w:rPr>
          <w:spacing w:val="-7"/>
        </w:rPr>
        <w:t xml:space="preserve"> </w:t>
      </w:r>
      <w:r>
        <w:t>other,</w:t>
      </w:r>
      <w:r>
        <w:rPr>
          <w:spacing w:val="-6"/>
        </w:rPr>
        <w:t xml:space="preserve"> </w:t>
      </w:r>
      <w:r>
        <w:t>and</w:t>
      </w:r>
      <w:r>
        <w:rPr>
          <w:spacing w:val="-7"/>
        </w:rPr>
        <w:t xml:space="preserve"> </w:t>
      </w:r>
      <w:r>
        <w:t>never</w:t>
      </w:r>
      <w:r>
        <w:rPr>
          <w:spacing w:val="-6"/>
        </w:rPr>
        <w:t xml:space="preserve"> </w:t>
      </w:r>
      <w:r>
        <w:t>pursue</w:t>
      </w:r>
      <w:r>
        <w:rPr>
          <w:spacing w:val="-7"/>
        </w:rPr>
        <w:t xml:space="preserve"> </w:t>
      </w:r>
      <w:r>
        <w:t>any</w:t>
      </w:r>
      <w:r>
        <w:rPr>
          <w:spacing w:val="-52"/>
        </w:rPr>
        <w:t xml:space="preserve"> </w:t>
      </w:r>
      <w:r>
        <w:t>animal which is not captured. It is indeed beautiful to see the speed of these dogs and the hunters, for when the</w:t>
      </w:r>
      <w:r>
        <w:rPr>
          <w:spacing w:val="1"/>
        </w:rPr>
        <w:t xml:space="preserve"> </w:t>
      </w:r>
      <w:r>
        <w:t>prince</w:t>
      </w:r>
      <w:r>
        <w:rPr>
          <w:spacing w:val="-4"/>
        </w:rPr>
        <w:t xml:space="preserve"> </w:t>
      </w:r>
      <w:r>
        <w:t>goes</w:t>
      </w:r>
      <w:r>
        <w:rPr>
          <w:spacing w:val="-3"/>
        </w:rPr>
        <w:t xml:space="preserve"> </w:t>
      </w:r>
      <w:r>
        <w:t>out</w:t>
      </w:r>
      <w:r>
        <w:rPr>
          <w:spacing w:val="-3"/>
        </w:rPr>
        <w:t xml:space="preserve"> </w:t>
      </w:r>
      <w:r>
        <w:t>with</w:t>
      </w:r>
      <w:r>
        <w:rPr>
          <w:spacing w:val="-3"/>
        </w:rPr>
        <w:t xml:space="preserve"> </w:t>
      </w:r>
      <w:r>
        <w:t>his</w:t>
      </w:r>
      <w:r>
        <w:rPr>
          <w:spacing w:val="-3"/>
        </w:rPr>
        <w:t xml:space="preserve"> </w:t>
      </w:r>
      <w:r>
        <w:t>barons,</w:t>
      </w:r>
      <w:r>
        <w:rPr>
          <w:spacing w:val="-3"/>
        </w:rPr>
        <w:t xml:space="preserve"> </w:t>
      </w:r>
      <w:r>
        <w:t>boars</w:t>
      </w:r>
      <w:r>
        <w:rPr>
          <w:spacing w:val="-3"/>
        </w:rPr>
        <w:t xml:space="preserve"> </w:t>
      </w:r>
      <w:r>
        <w:t>and</w:t>
      </w:r>
      <w:r>
        <w:rPr>
          <w:spacing w:val="-3"/>
        </w:rPr>
        <w:t xml:space="preserve"> </w:t>
      </w:r>
      <w:r>
        <w:t>other</w:t>
      </w:r>
      <w:r>
        <w:rPr>
          <w:spacing w:val="-4"/>
        </w:rPr>
        <w:t xml:space="preserve"> </w:t>
      </w:r>
      <w:r>
        <w:t>animals</w:t>
      </w:r>
      <w:r>
        <w:rPr>
          <w:spacing w:val="-3"/>
        </w:rPr>
        <w:t xml:space="preserve"> </w:t>
      </w:r>
      <w:r>
        <w:t>are</w:t>
      </w:r>
      <w:r>
        <w:rPr>
          <w:spacing w:val="-3"/>
        </w:rPr>
        <w:t xml:space="preserve"> </w:t>
      </w:r>
      <w:r>
        <w:t>running</w:t>
      </w:r>
      <w:r>
        <w:rPr>
          <w:spacing w:val="-3"/>
        </w:rPr>
        <w:t xml:space="preserve"> </w:t>
      </w:r>
      <w:r>
        <w:t>on</w:t>
      </w:r>
      <w:r>
        <w:rPr>
          <w:spacing w:val="-3"/>
        </w:rPr>
        <w:t xml:space="preserve"> </w:t>
      </w:r>
      <w:r>
        <w:t>every</w:t>
      </w:r>
      <w:r>
        <w:rPr>
          <w:spacing w:val="-3"/>
        </w:rPr>
        <w:t xml:space="preserve"> </w:t>
      </w:r>
      <w:r>
        <w:t>side,</w:t>
      </w:r>
      <w:r>
        <w:rPr>
          <w:spacing w:val="-3"/>
        </w:rPr>
        <w:t xml:space="preserve"> </w:t>
      </w:r>
      <w:r>
        <w:t>and</w:t>
      </w:r>
      <w:r>
        <w:rPr>
          <w:spacing w:val="-4"/>
        </w:rPr>
        <w:t xml:space="preserve"> </w:t>
      </w:r>
      <w:r>
        <w:t>the</w:t>
      </w:r>
      <w:r>
        <w:rPr>
          <w:spacing w:val="-3"/>
        </w:rPr>
        <w:t xml:space="preserve"> </w:t>
      </w:r>
      <w:r>
        <w:t>dogs</w:t>
      </w:r>
      <w:r>
        <w:rPr>
          <w:spacing w:val="-3"/>
        </w:rPr>
        <w:t xml:space="preserve"> </w:t>
      </w:r>
      <w:r>
        <w:t>pursuing.</w:t>
      </w:r>
    </w:p>
    <w:p w14:paraId="074ED641" w14:textId="77777777" w:rsidR="00FA16D1" w:rsidRDefault="00FA16D1" w:rsidP="00FA16D1">
      <w:pPr>
        <w:pStyle w:val="Body"/>
      </w:pPr>
    </w:p>
    <w:p w14:paraId="4B922BED" w14:textId="77777777" w:rsidR="000276C6" w:rsidRPr="00FA16D1" w:rsidRDefault="000276C6" w:rsidP="00FA16D1">
      <w:pPr>
        <w:pStyle w:val="Heading4"/>
      </w:pPr>
      <w:r w:rsidRPr="00FA16D1">
        <w:t>XXII—Falconry and the Chase after Birds</w:t>
      </w:r>
    </w:p>
    <w:p w14:paraId="41AC01E2" w14:textId="767E3C93" w:rsidR="000276C6" w:rsidRDefault="000276C6" w:rsidP="00FA16D1">
      <w:pPr>
        <w:pStyle w:val="Body"/>
      </w:pPr>
      <w:r>
        <w:t>When the</w:t>
      </w:r>
      <w:r>
        <w:rPr>
          <w:spacing w:val="1"/>
        </w:rPr>
        <w:t xml:space="preserve"> </w:t>
      </w:r>
      <w:r>
        <w:t>monarch</w:t>
      </w:r>
      <w:r>
        <w:rPr>
          <w:spacing w:val="1"/>
        </w:rPr>
        <w:t xml:space="preserve"> </w:t>
      </w:r>
      <w:r>
        <w:t>has</w:t>
      </w:r>
      <w:r>
        <w:rPr>
          <w:spacing w:val="1"/>
        </w:rPr>
        <w:t xml:space="preserve"> </w:t>
      </w:r>
      <w:r>
        <w:t>remained</w:t>
      </w:r>
      <w:r>
        <w:rPr>
          <w:spacing w:val="1"/>
        </w:rPr>
        <w:t xml:space="preserve"> </w:t>
      </w:r>
      <w:r>
        <w:t>in</w:t>
      </w:r>
      <w:r>
        <w:rPr>
          <w:spacing w:val="1"/>
        </w:rPr>
        <w:t xml:space="preserve"> </w:t>
      </w:r>
      <w:r>
        <w:t>Kambalu</w:t>
      </w:r>
      <w:r>
        <w:rPr>
          <w:spacing w:val="1"/>
        </w:rPr>
        <w:t xml:space="preserve"> </w:t>
      </w:r>
      <w:r>
        <w:t>these</w:t>
      </w:r>
      <w:r>
        <w:rPr>
          <w:spacing w:val="1"/>
        </w:rPr>
        <w:t xml:space="preserve"> </w:t>
      </w:r>
      <w:r>
        <w:t>three</w:t>
      </w:r>
      <w:r>
        <w:rPr>
          <w:spacing w:val="1"/>
        </w:rPr>
        <w:t xml:space="preserve"> </w:t>
      </w:r>
      <w:r>
        <w:t>months,</w:t>
      </w:r>
      <w:r>
        <w:rPr>
          <w:spacing w:val="1"/>
        </w:rPr>
        <w:t xml:space="preserve"> </w:t>
      </w:r>
      <w:r>
        <w:t>he</w:t>
      </w:r>
      <w:r>
        <w:rPr>
          <w:spacing w:val="1"/>
        </w:rPr>
        <w:t xml:space="preserve"> </w:t>
      </w:r>
      <w:r>
        <w:t>departs</w:t>
      </w:r>
      <w:r>
        <w:rPr>
          <w:spacing w:val="1"/>
        </w:rPr>
        <w:t xml:space="preserve"> </w:t>
      </w:r>
      <w:r>
        <w:t>and</w:t>
      </w:r>
      <w:r>
        <w:rPr>
          <w:spacing w:val="1"/>
        </w:rPr>
        <w:t xml:space="preserve"> </w:t>
      </w:r>
      <w:r>
        <w:t>goes</w:t>
      </w:r>
      <w:r>
        <w:rPr>
          <w:spacing w:val="1"/>
        </w:rPr>
        <w:t xml:space="preserve"> </w:t>
      </w:r>
      <w:r>
        <w:t>southward</w:t>
      </w:r>
      <w:r>
        <w:rPr>
          <w:spacing w:val="1"/>
        </w:rPr>
        <w:t xml:space="preserve"> </w:t>
      </w:r>
      <w:r>
        <w:t>to the</w:t>
      </w:r>
      <w:r>
        <w:rPr>
          <w:spacing w:val="1"/>
        </w:rPr>
        <w:t xml:space="preserve"> </w:t>
      </w:r>
      <w:r>
        <w:t>ocean</w:t>
      </w:r>
      <w:r>
        <w:rPr>
          <w:spacing w:val="1"/>
        </w:rPr>
        <w:t xml:space="preserve"> </w:t>
      </w:r>
      <w:r>
        <w:rPr>
          <w:spacing w:val="-1"/>
        </w:rPr>
        <w:t>two</w:t>
      </w:r>
      <w:r>
        <w:rPr>
          <w:spacing w:val="-13"/>
        </w:rPr>
        <w:t xml:space="preserve"> </w:t>
      </w:r>
      <w:r>
        <w:rPr>
          <w:spacing w:val="-1"/>
        </w:rPr>
        <w:t>days’</w:t>
      </w:r>
      <w:r>
        <w:rPr>
          <w:spacing w:val="-13"/>
        </w:rPr>
        <w:t xml:space="preserve"> </w:t>
      </w:r>
      <w:r>
        <w:rPr>
          <w:spacing w:val="-1"/>
        </w:rPr>
        <w:t>journey</w:t>
      </w:r>
      <w:r>
        <w:rPr>
          <w:spacing w:val="-12"/>
        </w:rPr>
        <w:t xml:space="preserve"> </w:t>
      </w:r>
      <w:r>
        <w:rPr>
          <w:spacing w:val="-1"/>
        </w:rPr>
        <w:t>distant.</w:t>
      </w:r>
      <w:r>
        <w:rPr>
          <w:spacing w:val="-13"/>
        </w:rPr>
        <w:t xml:space="preserve"> </w:t>
      </w:r>
      <w:r>
        <w:rPr>
          <w:spacing w:val="-1"/>
        </w:rPr>
        <w:t>He</w:t>
      </w:r>
      <w:r>
        <w:rPr>
          <w:spacing w:val="-12"/>
        </w:rPr>
        <w:t xml:space="preserve"> </w:t>
      </w:r>
      <w:r>
        <w:rPr>
          <w:spacing w:val="-1"/>
        </w:rPr>
        <w:t>leads</w:t>
      </w:r>
      <w:r>
        <w:rPr>
          <w:spacing w:val="-13"/>
        </w:rPr>
        <w:t xml:space="preserve"> </w:t>
      </w:r>
      <w:r>
        <w:t>with</w:t>
      </w:r>
      <w:r>
        <w:rPr>
          <w:spacing w:val="-13"/>
        </w:rPr>
        <w:t xml:space="preserve"> </w:t>
      </w:r>
      <w:r>
        <w:t>him</w:t>
      </w:r>
      <w:r>
        <w:rPr>
          <w:spacing w:val="-12"/>
        </w:rPr>
        <w:t xml:space="preserve"> </w:t>
      </w:r>
      <w:r>
        <w:t>10,000</w:t>
      </w:r>
      <w:r>
        <w:rPr>
          <w:spacing w:val="-13"/>
        </w:rPr>
        <w:t xml:space="preserve"> </w:t>
      </w:r>
      <w:r>
        <w:t>falconers,</w:t>
      </w:r>
      <w:r>
        <w:rPr>
          <w:spacing w:val="-12"/>
        </w:rPr>
        <w:t xml:space="preserve"> </w:t>
      </w:r>
      <w:r>
        <w:t>conveying</w:t>
      </w:r>
      <w:r>
        <w:rPr>
          <w:spacing w:val="-13"/>
        </w:rPr>
        <w:t xml:space="preserve"> </w:t>
      </w:r>
      <w:r>
        <w:t>full</w:t>
      </w:r>
      <w:r>
        <w:rPr>
          <w:spacing w:val="-13"/>
        </w:rPr>
        <w:t xml:space="preserve"> </w:t>
      </w:r>
      <w:r>
        <w:t>5,000</w:t>
      </w:r>
      <w:r>
        <w:rPr>
          <w:spacing w:val="-12"/>
        </w:rPr>
        <w:t xml:space="preserve"> </w:t>
      </w:r>
      <w:r>
        <w:t>gerfalcons,</w:t>
      </w:r>
      <w:r>
        <w:rPr>
          <w:spacing w:val="-13"/>
        </w:rPr>
        <w:t xml:space="preserve"> </w:t>
      </w:r>
      <w:r>
        <w:t>peregrine</w:t>
      </w:r>
      <w:r>
        <w:rPr>
          <w:spacing w:val="-12"/>
        </w:rPr>
        <w:t xml:space="preserve"> </w:t>
      </w:r>
      <w:r>
        <w:t>falcons</w:t>
      </w:r>
      <w:r>
        <w:rPr>
          <w:spacing w:val="-13"/>
        </w:rPr>
        <w:t xml:space="preserve"> </w:t>
      </w:r>
      <w:r>
        <w:t>in</w:t>
      </w:r>
      <w:r>
        <w:rPr>
          <w:spacing w:val="1"/>
        </w:rPr>
        <w:t xml:space="preserve"> </w:t>
      </w:r>
      <w:r>
        <w:t>abundance, and also many vultures; but do not imagine that these are all kept in one place; there are 200 here, 300</w:t>
      </w:r>
      <w:r>
        <w:rPr>
          <w:spacing w:val="1"/>
        </w:rPr>
        <w:t xml:space="preserve"> </w:t>
      </w:r>
      <w:r>
        <w:t>there, and so on. The birds caught are mostly presented to the great sire, and when he goes to hunt with his ger-</w:t>
      </w:r>
      <w:r>
        <w:rPr>
          <w:spacing w:val="1"/>
        </w:rPr>
        <w:t xml:space="preserve"> </w:t>
      </w:r>
      <w:r>
        <w:t>falcons, vultures, and falcons, 10,000 men are ranged, two together, so as to enclose much ground; these are called</w:t>
      </w:r>
      <w:r>
        <w:rPr>
          <w:spacing w:val="-52"/>
        </w:rPr>
        <w:t xml:space="preserve"> </w:t>
      </w:r>
      <w:r>
        <w:rPr>
          <w:i/>
        </w:rPr>
        <w:t>toscaor</w:t>
      </w:r>
      <w:r>
        <w:t>,</w:t>
      </w:r>
      <w:r>
        <w:rPr>
          <w:spacing w:val="-6"/>
        </w:rPr>
        <w:t xml:space="preserve"> </w:t>
      </w:r>
      <w:r>
        <w:t>meaning</w:t>
      </w:r>
      <w:r>
        <w:rPr>
          <w:spacing w:val="-5"/>
        </w:rPr>
        <w:t xml:space="preserve"> </w:t>
      </w:r>
      <w:r>
        <w:t>in</w:t>
      </w:r>
      <w:r>
        <w:rPr>
          <w:spacing w:val="-5"/>
        </w:rPr>
        <w:t xml:space="preserve"> </w:t>
      </w:r>
      <w:r>
        <w:t>our</w:t>
      </w:r>
      <w:r>
        <w:rPr>
          <w:spacing w:val="-5"/>
        </w:rPr>
        <w:t xml:space="preserve"> </w:t>
      </w:r>
      <w:r>
        <w:t>language</w:t>
      </w:r>
      <w:r>
        <w:rPr>
          <w:spacing w:val="-5"/>
        </w:rPr>
        <w:t xml:space="preserve"> </w:t>
      </w:r>
      <w:r>
        <w:t>men</w:t>
      </w:r>
      <w:r>
        <w:rPr>
          <w:spacing w:val="-5"/>
        </w:rPr>
        <w:t xml:space="preserve"> </w:t>
      </w:r>
      <w:r>
        <w:t>who</w:t>
      </w:r>
      <w:r>
        <w:rPr>
          <w:spacing w:val="-5"/>
        </w:rPr>
        <w:t xml:space="preserve"> </w:t>
      </w:r>
      <w:r>
        <w:t>remain</w:t>
      </w:r>
      <w:r>
        <w:rPr>
          <w:spacing w:val="-6"/>
        </w:rPr>
        <w:t xml:space="preserve"> </w:t>
      </w:r>
      <w:r>
        <w:t>on</w:t>
      </w:r>
      <w:r>
        <w:rPr>
          <w:spacing w:val="-5"/>
        </w:rPr>
        <w:t xml:space="preserve"> </w:t>
      </w:r>
      <w:r>
        <w:t>the</w:t>
      </w:r>
      <w:r>
        <w:rPr>
          <w:spacing w:val="-5"/>
        </w:rPr>
        <w:t xml:space="preserve"> </w:t>
      </w:r>
      <w:r>
        <w:t>watch,</w:t>
      </w:r>
      <w:r>
        <w:rPr>
          <w:spacing w:val="-5"/>
        </w:rPr>
        <w:t xml:space="preserve"> </w:t>
      </w:r>
      <w:r>
        <w:t>and</w:t>
      </w:r>
      <w:r>
        <w:rPr>
          <w:spacing w:val="-5"/>
        </w:rPr>
        <w:t xml:space="preserve"> </w:t>
      </w:r>
      <w:r>
        <w:t>each</w:t>
      </w:r>
      <w:r>
        <w:rPr>
          <w:spacing w:val="-5"/>
        </w:rPr>
        <w:t xml:space="preserve"> </w:t>
      </w:r>
      <w:r>
        <w:t>has</w:t>
      </w:r>
      <w:r>
        <w:rPr>
          <w:spacing w:val="-5"/>
        </w:rPr>
        <w:t xml:space="preserve"> </w:t>
      </w:r>
      <w:r>
        <w:t>a</w:t>
      </w:r>
      <w:r>
        <w:rPr>
          <w:spacing w:val="-5"/>
        </w:rPr>
        <w:t xml:space="preserve"> </w:t>
      </w:r>
      <w:r>
        <w:t>call</w:t>
      </w:r>
      <w:r>
        <w:rPr>
          <w:spacing w:val="-6"/>
        </w:rPr>
        <w:t xml:space="preserve"> </w:t>
      </w:r>
      <w:r>
        <w:t>and</w:t>
      </w:r>
      <w:r>
        <w:rPr>
          <w:spacing w:val="-5"/>
        </w:rPr>
        <w:t xml:space="preserve"> </w:t>
      </w:r>
      <w:r>
        <w:t>a</w:t>
      </w:r>
      <w:r>
        <w:rPr>
          <w:spacing w:val="-5"/>
        </w:rPr>
        <w:t xml:space="preserve"> </w:t>
      </w:r>
      <w:r>
        <w:t>hood</w:t>
      </w:r>
      <w:r>
        <w:rPr>
          <w:spacing w:val="-5"/>
        </w:rPr>
        <w:t xml:space="preserve"> </w:t>
      </w:r>
      <w:r>
        <w:t>to</w:t>
      </w:r>
      <w:r>
        <w:rPr>
          <w:spacing w:val="-5"/>
        </w:rPr>
        <w:t xml:space="preserve"> </w:t>
      </w:r>
      <w:r>
        <w:t>invite</w:t>
      </w:r>
      <w:r>
        <w:rPr>
          <w:spacing w:val="-5"/>
        </w:rPr>
        <w:t xml:space="preserve"> </w:t>
      </w:r>
      <w:r>
        <w:t>the</w:t>
      </w:r>
      <w:r>
        <w:rPr>
          <w:spacing w:val="-5"/>
        </w:rPr>
        <w:t xml:space="preserve"> </w:t>
      </w:r>
      <w:r>
        <w:t>birds.</w:t>
      </w:r>
      <w:r>
        <w:rPr>
          <w:spacing w:val="1"/>
        </w:rPr>
        <w:t xml:space="preserve"> </w:t>
      </w:r>
      <w:r>
        <w:t>And</w:t>
      </w:r>
      <w:r>
        <w:rPr>
          <w:spacing w:val="-9"/>
        </w:rPr>
        <w:t xml:space="preserve"> </w:t>
      </w:r>
      <w:r>
        <w:t>when</w:t>
      </w:r>
      <w:r>
        <w:rPr>
          <w:spacing w:val="-9"/>
        </w:rPr>
        <w:t xml:space="preserve"> </w:t>
      </w:r>
      <w:r>
        <w:t>any</w:t>
      </w:r>
      <w:r>
        <w:rPr>
          <w:spacing w:val="-9"/>
        </w:rPr>
        <w:t xml:space="preserve"> </w:t>
      </w:r>
      <w:r>
        <w:t>falconer,</w:t>
      </w:r>
      <w:r>
        <w:rPr>
          <w:spacing w:val="-9"/>
        </w:rPr>
        <w:t xml:space="preserve"> </w:t>
      </w:r>
      <w:r>
        <w:t>by</w:t>
      </w:r>
      <w:r>
        <w:rPr>
          <w:spacing w:val="-9"/>
        </w:rPr>
        <w:t xml:space="preserve"> </w:t>
      </w:r>
      <w:r>
        <w:t>order</w:t>
      </w:r>
      <w:r>
        <w:rPr>
          <w:spacing w:val="-9"/>
        </w:rPr>
        <w:t xml:space="preserve"> </w:t>
      </w:r>
      <w:r>
        <w:t>of</w:t>
      </w:r>
      <w:r>
        <w:rPr>
          <w:spacing w:val="-8"/>
        </w:rPr>
        <w:t xml:space="preserve"> </w:t>
      </w:r>
      <w:r>
        <w:t>his</w:t>
      </w:r>
      <w:r>
        <w:rPr>
          <w:spacing w:val="-9"/>
        </w:rPr>
        <w:t xml:space="preserve"> </w:t>
      </w:r>
      <w:r>
        <w:t>majesty,</w:t>
      </w:r>
      <w:r>
        <w:rPr>
          <w:spacing w:val="-9"/>
        </w:rPr>
        <w:t xml:space="preserve"> </w:t>
      </w:r>
      <w:r>
        <w:t>sends</w:t>
      </w:r>
      <w:r>
        <w:rPr>
          <w:spacing w:val="-9"/>
        </w:rPr>
        <w:t xml:space="preserve"> </w:t>
      </w:r>
      <w:r>
        <w:t>forth</w:t>
      </w:r>
      <w:r>
        <w:rPr>
          <w:spacing w:val="-9"/>
        </w:rPr>
        <w:t xml:space="preserve"> </w:t>
      </w:r>
      <w:r>
        <w:t>a</w:t>
      </w:r>
      <w:r>
        <w:rPr>
          <w:spacing w:val="-9"/>
        </w:rPr>
        <w:t xml:space="preserve"> </w:t>
      </w:r>
      <w:r>
        <w:t>falcon,</w:t>
      </w:r>
      <w:r>
        <w:rPr>
          <w:spacing w:val="-8"/>
        </w:rPr>
        <w:t xml:space="preserve"> </w:t>
      </w:r>
      <w:r>
        <w:t>he</w:t>
      </w:r>
      <w:r>
        <w:rPr>
          <w:spacing w:val="-9"/>
        </w:rPr>
        <w:t xml:space="preserve"> </w:t>
      </w:r>
      <w:r>
        <w:t>has</w:t>
      </w:r>
      <w:r>
        <w:rPr>
          <w:spacing w:val="-9"/>
        </w:rPr>
        <w:t xml:space="preserve"> </w:t>
      </w:r>
      <w:r>
        <w:t>no</w:t>
      </w:r>
      <w:r>
        <w:rPr>
          <w:spacing w:val="-9"/>
        </w:rPr>
        <w:t xml:space="preserve"> </w:t>
      </w:r>
      <w:r>
        <w:lastRenderedPageBreak/>
        <w:t>need</w:t>
      </w:r>
      <w:r>
        <w:rPr>
          <w:spacing w:val="-9"/>
        </w:rPr>
        <w:t xml:space="preserve"> </w:t>
      </w:r>
      <w:r>
        <w:t>to</w:t>
      </w:r>
      <w:r>
        <w:rPr>
          <w:spacing w:val="-9"/>
        </w:rPr>
        <w:t xml:space="preserve"> </w:t>
      </w:r>
      <w:r>
        <w:t>follow</w:t>
      </w:r>
      <w:r>
        <w:rPr>
          <w:spacing w:val="-8"/>
        </w:rPr>
        <w:t xml:space="preserve"> </w:t>
      </w:r>
      <w:r>
        <w:t>it,</w:t>
      </w:r>
      <w:r>
        <w:rPr>
          <w:spacing w:val="-9"/>
        </w:rPr>
        <w:t xml:space="preserve"> </w:t>
      </w:r>
      <w:r>
        <w:t>because</w:t>
      </w:r>
      <w:r>
        <w:rPr>
          <w:spacing w:val="-9"/>
        </w:rPr>
        <w:t xml:space="preserve"> </w:t>
      </w:r>
      <w:r>
        <w:t>wherever</w:t>
      </w:r>
      <w:r>
        <w:rPr>
          <w:spacing w:val="1"/>
        </w:rPr>
        <w:t xml:space="preserve"> </w:t>
      </w:r>
      <w:r>
        <w:t>it may go, it is watched by the men ranged in double order, who can either catch it again, or if necessary afford it</w:t>
      </w:r>
      <w:r>
        <w:rPr>
          <w:spacing w:val="1"/>
        </w:rPr>
        <w:t xml:space="preserve"> </w:t>
      </w:r>
      <w:r>
        <w:t>succour.</w:t>
      </w:r>
      <w:r>
        <w:rPr>
          <w:spacing w:val="-8"/>
        </w:rPr>
        <w:t xml:space="preserve"> </w:t>
      </w:r>
      <w:r>
        <w:t>Each</w:t>
      </w:r>
      <w:r>
        <w:rPr>
          <w:spacing w:val="-7"/>
        </w:rPr>
        <w:t xml:space="preserve"> </w:t>
      </w:r>
      <w:r>
        <w:t>of</w:t>
      </w:r>
      <w:r>
        <w:rPr>
          <w:spacing w:val="-7"/>
        </w:rPr>
        <w:t xml:space="preserve"> </w:t>
      </w:r>
      <w:r>
        <w:t>the</w:t>
      </w:r>
      <w:r>
        <w:rPr>
          <w:spacing w:val="-7"/>
        </w:rPr>
        <w:t xml:space="preserve"> </w:t>
      </w:r>
      <w:r>
        <w:t>birds</w:t>
      </w:r>
      <w:r>
        <w:rPr>
          <w:spacing w:val="-7"/>
        </w:rPr>
        <w:t xml:space="preserve"> </w:t>
      </w:r>
      <w:r>
        <w:t>belonging</w:t>
      </w:r>
      <w:r>
        <w:rPr>
          <w:spacing w:val="-7"/>
        </w:rPr>
        <w:t xml:space="preserve"> </w:t>
      </w:r>
      <w:r>
        <w:t>to</w:t>
      </w:r>
      <w:r>
        <w:rPr>
          <w:spacing w:val="-7"/>
        </w:rPr>
        <w:t xml:space="preserve"> </w:t>
      </w:r>
      <w:r>
        <w:t>the</w:t>
      </w:r>
      <w:r>
        <w:rPr>
          <w:spacing w:val="-7"/>
        </w:rPr>
        <w:t xml:space="preserve"> </w:t>
      </w:r>
      <w:r>
        <w:t>sovereign</w:t>
      </w:r>
      <w:r>
        <w:rPr>
          <w:spacing w:val="-8"/>
        </w:rPr>
        <w:t xml:space="preserve"> </w:t>
      </w:r>
      <w:r>
        <w:t>and</w:t>
      </w:r>
      <w:r>
        <w:rPr>
          <w:spacing w:val="-7"/>
        </w:rPr>
        <w:t xml:space="preserve"> </w:t>
      </w:r>
      <w:r>
        <w:t>barons</w:t>
      </w:r>
      <w:r>
        <w:rPr>
          <w:spacing w:val="-7"/>
        </w:rPr>
        <w:t xml:space="preserve"> </w:t>
      </w:r>
      <w:r>
        <w:t>has</w:t>
      </w:r>
      <w:r>
        <w:rPr>
          <w:spacing w:val="-7"/>
        </w:rPr>
        <w:t xml:space="preserve"> </w:t>
      </w:r>
      <w:r>
        <w:t>a</w:t>
      </w:r>
      <w:r>
        <w:rPr>
          <w:spacing w:val="-7"/>
        </w:rPr>
        <w:t xml:space="preserve"> </w:t>
      </w:r>
      <w:r>
        <w:t>tablet</w:t>
      </w:r>
      <w:r>
        <w:rPr>
          <w:spacing w:val="-7"/>
        </w:rPr>
        <w:t xml:space="preserve"> </w:t>
      </w:r>
      <w:r>
        <w:t>of</w:t>
      </w:r>
      <w:r>
        <w:rPr>
          <w:spacing w:val="-7"/>
        </w:rPr>
        <w:t xml:space="preserve"> </w:t>
      </w:r>
      <w:r>
        <w:t>silver</w:t>
      </w:r>
      <w:r>
        <w:rPr>
          <w:spacing w:val="-7"/>
        </w:rPr>
        <w:t xml:space="preserve"> </w:t>
      </w:r>
      <w:r>
        <w:t>on</w:t>
      </w:r>
      <w:r>
        <w:rPr>
          <w:spacing w:val="-8"/>
        </w:rPr>
        <w:t xml:space="preserve"> </w:t>
      </w:r>
      <w:r>
        <w:t>its</w:t>
      </w:r>
      <w:r>
        <w:rPr>
          <w:spacing w:val="-7"/>
        </w:rPr>
        <w:t xml:space="preserve"> </w:t>
      </w:r>
      <w:r>
        <w:t>feet,</w:t>
      </w:r>
      <w:r>
        <w:rPr>
          <w:spacing w:val="-7"/>
        </w:rPr>
        <w:t xml:space="preserve"> </w:t>
      </w:r>
      <w:r>
        <w:t>with</w:t>
      </w:r>
      <w:r>
        <w:rPr>
          <w:spacing w:val="-7"/>
        </w:rPr>
        <w:t xml:space="preserve"> </w:t>
      </w:r>
      <w:r>
        <w:t>its</w:t>
      </w:r>
      <w:r>
        <w:rPr>
          <w:spacing w:val="-7"/>
        </w:rPr>
        <w:t xml:space="preserve"> </w:t>
      </w:r>
      <w:r>
        <w:t>name</w:t>
      </w:r>
      <w:r>
        <w:rPr>
          <w:spacing w:val="-7"/>
        </w:rPr>
        <w:t xml:space="preserve"> </w:t>
      </w:r>
      <w:r>
        <w:t>and</w:t>
      </w:r>
      <w:r>
        <w:rPr>
          <w:spacing w:val="1"/>
        </w:rPr>
        <w:t xml:space="preserve"> </w:t>
      </w:r>
      <w:r>
        <w:t>that of the owner inscribed, so that wherever caught, it can be returned to him. If he is unknown, the animal must</w:t>
      </w:r>
      <w:r>
        <w:rPr>
          <w:spacing w:val="1"/>
        </w:rPr>
        <w:t xml:space="preserve"> </w:t>
      </w:r>
      <w:r>
        <w:t xml:space="preserve">be carried to a chief named </w:t>
      </w:r>
      <w:r>
        <w:rPr>
          <w:i/>
        </w:rPr>
        <w:t>bulangazi</w:t>
      </w:r>
      <w:r>
        <w:t>, or guardian of things that are lost, who stands with his flag on an elevated</w:t>
      </w:r>
      <w:r>
        <w:rPr>
          <w:spacing w:val="1"/>
        </w:rPr>
        <w:t xml:space="preserve"> </w:t>
      </w:r>
      <w:r>
        <w:t>spot, and all who have missed any thing go to him and recover it. Whoever finds a horse, a bird, a sword, or any</w:t>
      </w:r>
      <w:r>
        <w:rPr>
          <w:spacing w:val="1"/>
        </w:rPr>
        <w:t xml:space="preserve"> </w:t>
      </w:r>
      <w:r>
        <w:t>thing else, and does not carry it to the owner or to this officer, is treated as a robber; thus scarcely any thing is ever</w:t>
      </w:r>
      <w:r>
        <w:rPr>
          <w:spacing w:val="-52"/>
        </w:rPr>
        <w:t xml:space="preserve"> </w:t>
      </w:r>
      <w:r>
        <w:t>lost. When the monarch goes upon these excursions, he has with him four elephants, and a chamber prepared,</w:t>
      </w:r>
      <w:r>
        <w:rPr>
          <w:spacing w:val="1"/>
        </w:rPr>
        <w:t xml:space="preserve"> </w:t>
      </w:r>
      <w:r>
        <w:t>covered within with cloth of beaten gold, and outwardly with lions’ skins, where he keeps twelve of his very best</w:t>
      </w:r>
      <w:r>
        <w:rPr>
          <w:spacing w:val="1"/>
        </w:rPr>
        <w:t xml:space="preserve"> </w:t>
      </w:r>
      <w:r>
        <w:t>gerfalcons,</w:t>
      </w:r>
      <w:r>
        <w:rPr>
          <w:spacing w:val="-13"/>
        </w:rPr>
        <w:t xml:space="preserve"> </w:t>
      </w:r>
      <w:r>
        <w:t>with</w:t>
      </w:r>
      <w:r>
        <w:rPr>
          <w:spacing w:val="-13"/>
        </w:rPr>
        <w:t xml:space="preserve"> </w:t>
      </w:r>
      <w:r>
        <w:t>twelve</w:t>
      </w:r>
      <w:r>
        <w:rPr>
          <w:spacing w:val="-12"/>
        </w:rPr>
        <w:t xml:space="preserve"> </w:t>
      </w:r>
      <w:r>
        <w:t>barons</w:t>
      </w:r>
      <w:r>
        <w:rPr>
          <w:spacing w:val="-13"/>
        </w:rPr>
        <w:t xml:space="preserve"> </w:t>
      </w:r>
      <w:r>
        <w:t>to</w:t>
      </w:r>
      <w:r>
        <w:rPr>
          <w:spacing w:val="-12"/>
        </w:rPr>
        <w:t xml:space="preserve"> </w:t>
      </w:r>
      <w:r>
        <w:t>amuse</w:t>
      </w:r>
      <w:r>
        <w:rPr>
          <w:spacing w:val="-13"/>
        </w:rPr>
        <w:t xml:space="preserve"> </w:t>
      </w:r>
      <w:r>
        <w:t>him</w:t>
      </w:r>
      <w:r>
        <w:rPr>
          <w:spacing w:val="-12"/>
        </w:rPr>
        <w:t xml:space="preserve"> </w:t>
      </w:r>
      <w:r>
        <w:t>by</w:t>
      </w:r>
      <w:r>
        <w:rPr>
          <w:spacing w:val="-13"/>
        </w:rPr>
        <w:t xml:space="preserve"> </w:t>
      </w:r>
      <w:r>
        <w:t>their</w:t>
      </w:r>
      <w:r>
        <w:rPr>
          <w:spacing w:val="-13"/>
        </w:rPr>
        <w:t xml:space="preserve"> </w:t>
      </w:r>
      <w:r>
        <w:t>society.</w:t>
      </w:r>
      <w:r>
        <w:rPr>
          <w:spacing w:val="-12"/>
        </w:rPr>
        <w:t xml:space="preserve"> </w:t>
      </w:r>
      <w:r>
        <w:t>As</w:t>
      </w:r>
      <w:r>
        <w:rPr>
          <w:spacing w:val="-13"/>
        </w:rPr>
        <w:t xml:space="preserve"> </w:t>
      </w:r>
      <w:r>
        <w:t>the</w:t>
      </w:r>
      <w:r>
        <w:rPr>
          <w:spacing w:val="-12"/>
        </w:rPr>
        <w:t xml:space="preserve"> </w:t>
      </w:r>
      <w:r>
        <w:t>falconers</w:t>
      </w:r>
      <w:r>
        <w:rPr>
          <w:spacing w:val="-13"/>
        </w:rPr>
        <w:t xml:space="preserve"> </w:t>
      </w:r>
      <w:r>
        <w:t>ride</w:t>
      </w:r>
      <w:r>
        <w:rPr>
          <w:spacing w:val="-12"/>
        </w:rPr>
        <w:t xml:space="preserve"> </w:t>
      </w:r>
      <w:r>
        <w:t>by,</w:t>
      </w:r>
      <w:r>
        <w:rPr>
          <w:spacing w:val="-13"/>
        </w:rPr>
        <w:t xml:space="preserve"> </w:t>
      </w:r>
      <w:r>
        <w:t>they</w:t>
      </w:r>
      <w:r>
        <w:rPr>
          <w:spacing w:val="-12"/>
        </w:rPr>
        <w:t xml:space="preserve"> </w:t>
      </w:r>
      <w:r>
        <w:t>call,</w:t>
      </w:r>
      <w:r>
        <w:rPr>
          <w:spacing w:val="-13"/>
        </w:rPr>
        <w:t xml:space="preserve"> </w:t>
      </w:r>
      <w:r>
        <w:t>“Sire,</w:t>
      </w:r>
      <w:r>
        <w:rPr>
          <w:spacing w:val="-13"/>
        </w:rPr>
        <w:t xml:space="preserve"> </w:t>
      </w:r>
      <w:r>
        <w:t>the</w:t>
      </w:r>
      <w:r>
        <w:rPr>
          <w:spacing w:val="-12"/>
        </w:rPr>
        <w:t xml:space="preserve"> </w:t>
      </w:r>
      <w:r>
        <w:t>birds</w:t>
      </w:r>
      <w:r>
        <w:rPr>
          <w:spacing w:val="-13"/>
        </w:rPr>
        <w:t xml:space="preserve"> </w:t>
      </w:r>
      <w:r>
        <w:t>are</w:t>
      </w:r>
      <w:r>
        <w:rPr>
          <w:spacing w:val="1"/>
        </w:rPr>
        <w:t xml:space="preserve"> </w:t>
      </w:r>
      <w:r>
        <w:t>passing,”</w:t>
      </w:r>
      <w:r>
        <w:rPr>
          <w:spacing w:val="-8"/>
        </w:rPr>
        <w:t xml:space="preserve"> </w:t>
      </w:r>
      <w:r>
        <w:t>when</w:t>
      </w:r>
      <w:r>
        <w:rPr>
          <w:spacing w:val="-9"/>
        </w:rPr>
        <w:t xml:space="preserve"> </w:t>
      </w:r>
      <w:r>
        <w:t>he</w:t>
      </w:r>
      <w:r>
        <w:rPr>
          <w:spacing w:val="-8"/>
        </w:rPr>
        <w:t xml:space="preserve"> </w:t>
      </w:r>
      <w:r>
        <w:t>throws</w:t>
      </w:r>
      <w:r>
        <w:rPr>
          <w:spacing w:val="-8"/>
        </w:rPr>
        <w:t xml:space="preserve"> </w:t>
      </w:r>
      <w:r>
        <w:t>open</w:t>
      </w:r>
      <w:r>
        <w:rPr>
          <w:spacing w:val="-8"/>
        </w:rPr>
        <w:t xml:space="preserve"> </w:t>
      </w:r>
      <w:r>
        <w:t>the</w:t>
      </w:r>
      <w:r>
        <w:rPr>
          <w:spacing w:val="-8"/>
        </w:rPr>
        <w:t xml:space="preserve"> </w:t>
      </w:r>
      <w:r>
        <w:t>chamber,</w:t>
      </w:r>
      <w:r>
        <w:rPr>
          <w:spacing w:val="-8"/>
        </w:rPr>
        <w:t xml:space="preserve"> </w:t>
      </w:r>
      <w:r>
        <w:t>and</w:t>
      </w:r>
      <w:r>
        <w:rPr>
          <w:spacing w:val="-8"/>
        </w:rPr>
        <w:t xml:space="preserve"> </w:t>
      </w:r>
      <w:r>
        <w:t>seeing</w:t>
      </w:r>
      <w:r>
        <w:rPr>
          <w:spacing w:val="-8"/>
        </w:rPr>
        <w:t xml:space="preserve"> </w:t>
      </w:r>
      <w:r>
        <w:t>the</w:t>
      </w:r>
      <w:r>
        <w:rPr>
          <w:spacing w:val="-8"/>
        </w:rPr>
        <w:t xml:space="preserve"> </w:t>
      </w:r>
      <w:r>
        <w:t>object,</w:t>
      </w:r>
      <w:r>
        <w:rPr>
          <w:spacing w:val="-8"/>
        </w:rPr>
        <w:t xml:space="preserve"> </w:t>
      </w:r>
      <w:r>
        <w:t>selects</w:t>
      </w:r>
      <w:r>
        <w:rPr>
          <w:spacing w:val="-8"/>
        </w:rPr>
        <w:t xml:space="preserve"> </w:t>
      </w:r>
      <w:r>
        <w:t>the</w:t>
      </w:r>
      <w:r>
        <w:rPr>
          <w:spacing w:val="-8"/>
        </w:rPr>
        <w:t xml:space="preserve"> </w:t>
      </w:r>
      <w:r>
        <w:t>gerfalcons</w:t>
      </w:r>
      <w:r>
        <w:rPr>
          <w:spacing w:val="-8"/>
        </w:rPr>
        <w:t xml:space="preserve"> </w:t>
      </w:r>
      <w:r>
        <w:t>that</w:t>
      </w:r>
      <w:r>
        <w:rPr>
          <w:spacing w:val="-8"/>
        </w:rPr>
        <w:t xml:space="preserve"> </w:t>
      </w:r>
      <w:r>
        <w:t>please</w:t>
      </w:r>
      <w:r>
        <w:rPr>
          <w:spacing w:val="-8"/>
        </w:rPr>
        <w:t xml:space="preserve"> </w:t>
      </w:r>
      <w:r>
        <w:t>him,</w:t>
      </w:r>
      <w:r>
        <w:rPr>
          <w:spacing w:val="-8"/>
        </w:rPr>
        <w:t xml:space="preserve"> </w:t>
      </w:r>
      <w:r>
        <w:t>and</w:t>
      </w:r>
      <w:r>
        <w:rPr>
          <w:spacing w:val="-8"/>
        </w:rPr>
        <w:t xml:space="preserve"> </w:t>
      </w:r>
      <w:r>
        <w:t>sends</w:t>
      </w:r>
      <w:r>
        <w:rPr>
          <w:spacing w:val="-52"/>
        </w:rPr>
        <w:t xml:space="preserve"> </w:t>
      </w:r>
      <w:r>
        <w:t>them</w:t>
      </w:r>
      <w:r>
        <w:rPr>
          <w:spacing w:val="-11"/>
        </w:rPr>
        <w:t xml:space="preserve"> </w:t>
      </w:r>
      <w:r>
        <w:t>forth</w:t>
      </w:r>
      <w:r>
        <w:rPr>
          <w:spacing w:val="-11"/>
        </w:rPr>
        <w:t xml:space="preserve"> </w:t>
      </w:r>
      <w:r>
        <w:t>against</w:t>
      </w:r>
      <w:r>
        <w:rPr>
          <w:spacing w:val="-10"/>
        </w:rPr>
        <w:t xml:space="preserve"> </w:t>
      </w:r>
      <w:r>
        <w:t>the</w:t>
      </w:r>
      <w:r>
        <w:rPr>
          <w:spacing w:val="-11"/>
        </w:rPr>
        <w:t xml:space="preserve"> </w:t>
      </w:r>
      <w:r>
        <w:t>birds,</w:t>
      </w:r>
      <w:r>
        <w:rPr>
          <w:spacing w:val="-10"/>
        </w:rPr>
        <w:t xml:space="preserve"> </w:t>
      </w:r>
      <w:r>
        <w:t>few</w:t>
      </w:r>
      <w:r>
        <w:rPr>
          <w:spacing w:val="-11"/>
        </w:rPr>
        <w:t xml:space="preserve"> </w:t>
      </w:r>
      <w:r>
        <w:t>of</w:t>
      </w:r>
      <w:r>
        <w:rPr>
          <w:spacing w:val="-10"/>
        </w:rPr>
        <w:t xml:space="preserve"> </w:t>
      </w:r>
      <w:r>
        <w:t>which</w:t>
      </w:r>
      <w:r>
        <w:rPr>
          <w:spacing w:val="-11"/>
        </w:rPr>
        <w:t xml:space="preserve"> </w:t>
      </w:r>
      <w:r>
        <w:t>ever</w:t>
      </w:r>
      <w:r>
        <w:rPr>
          <w:spacing w:val="-10"/>
        </w:rPr>
        <w:t xml:space="preserve"> </w:t>
      </w:r>
      <w:r>
        <w:t>escape.</w:t>
      </w:r>
      <w:r>
        <w:rPr>
          <w:spacing w:val="-11"/>
        </w:rPr>
        <w:t xml:space="preserve"> </w:t>
      </w:r>
      <w:r>
        <w:t>Lying</w:t>
      </w:r>
      <w:r>
        <w:rPr>
          <w:spacing w:val="-10"/>
        </w:rPr>
        <w:t xml:space="preserve"> </w:t>
      </w:r>
      <w:r>
        <w:t>on</w:t>
      </w:r>
      <w:r>
        <w:rPr>
          <w:spacing w:val="-11"/>
        </w:rPr>
        <w:t xml:space="preserve"> </w:t>
      </w:r>
      <w:r>
        <w:t>his</w:t>
      </w:r>
      <w:r>
        <w:rPr>
          <w:spacing w:val="-10"/>
        </w:rPr>
        <w:t xml:space="preserve"> </w:t>
      </w:r>
      <w:r>
        <w:t>couch,</w:t>
      </w:r>
      <w:r>
        <w:rPr>
          <w:spacing w:val="-11"/>
        </w:rPr>
        <w:t xml:space="preserve"> </w:t>
      </w:r>
      <w:r>
        <w:t>he</w:t>
      </w:r>
      <w:r>
        <w:rPr>
          <w:spacing w:val="-10"/>
        </w:rPr>
        <w:t xml:space="preserve"> </w:t>
      </w:r>
      <w:r>
        <w:t>can</w:t>
      </w:r>
      <w:r>
        <w:rPr>
          <w:spacing w:val="-11"/>
        </w:rPr>
        <w:t xml:space="preserve"> </w:t>
      </w:r>
      <w:r>
        <w:t>view</w:t>
      </w:r>
      <w:r>
        <w:rPr>
          <w:spacing w:val="-10"/>
        </w:rPr>
        <w:t xml:space="preserve"> </w:t>
      </w:r>
      <w:r>
        <w:t>and</w:t>
      </w:r>
      <w:r>
        <w:rPr>
          <w:spacing w:val="-11"/>
        </w:rPr>
        <w:t xml:space="preserve"> </w:t>
      </w:r>
      <w:r>
        <w:t>enjoy</w:t>
      </w:r>
      <w:r>
        <w:rPr>
          <w:spacing w:val="-10"/>
        </w:rPr>
        <w:t xml:space="preserve"> </w:t>
      </w:r>
      <w:r>
        <w:t>the</w:t>
      </w:r>
      <w:r>
        <w:rPr>
          <w:spacing w:val="-11"/>
        </w:rPr>
        <w:t xml:space="preserve"> </w:t>
      </w:r>
      <w:r>
        <w:t>chase.</w:t>
      </w:r>
      <w:r>
        <w:rPr>
          <w:spacing w:val="-10"/>
        </w:rPr>
        <w:t xml:space="preserve"> </w:t>
      </w:r>
      <w:r>
        <w:t>Thus,</w:t>
      </w:r>
      <w:r>
        <w:rPr>
          <w:spacing w:val="-12"/>
        </w:rPr>
        <w:t xml:space="preserve"> </w:t>
      </w:r>
      <w:r>
        <w:t>I</w:t>
      </w:r>
      <w:r>
        <w:rPr>
          <w:spacing w:val="1"/>
        </w:rPr>
        <w:t xml:space="preserve"> </w:t>
      </w:r>
      <w:r>
        <w:t>think,</w:t>
      </w:r>
      <w:r>
        <w:rPr>
          <w:spacing w:val="-11"/>
        </w:rPr>
        <w:t xml:space="preserve"> </w:t>
      </w:r>
      <w:r>
        <w:t>there</w:t>
      </w:r>
      <w:r>
        <w:rPr>
          <w:spacing w:val="-10"/>
        </w:rPr>
        <w:t xml:space="preserve"> </w:t>
      </w:r>
      <w:r>
        <w:t>is</w:t>
      </w:r>
      <w:r>
        <w:rPr>
          <w:spacing w:val="-11"/>
        </w:rPr>
        <w:t xml:space="preserve"> </w:t>
      </w:r>
      <w:r>
        <w:t>not,</w:t>
      </w:r>
      <w:r>
        <w:rPr>
          <w:spacing w:val="-10"/>
        </w:rPr>
        <w:t xml:space="preserve"> </w:t>
      </w:r>
      <w:r>
        <w:t>and</w:t>
      </w:r>
      <w:r>
        <w:rPr>
          <w:spacing w:val="-10"/>
        </w:rPr>
        <w:t xml:space="preserve"> </w:t>
      </w:r>
      <w:r>
        <w:t>never</w:t>
      </w:r>
      <w:r>
        <w:rPr>
          <w:spacing w:val="-11"/>
        </w:rPr>
        <w:t xml:space="preserve"> </w:t>
      </w:r>
      <w:r>
        <w:t>will</w:t>
      </w:r>
      <w:r>
        <w:rPr>
          <w:spacing w:val="-10"/>
        </w:rPr>
        <w:t xml:space="preserve"> </w:t>
      </w:r>
      <w:r>
        <w:t>be,</w:t>
      </w:r>
      <w:r>
        <w:rPr>
          <w:spacing w:val="-10"/>
        </w:rPr>
        <w:t xml:space="preserve"> </w:t>
      </w:r>
      <w:r>
        <w:t>any</w:t>
      </w:r>
      <w:r>
        <w:rPr>
          <w:spacing w:val="-11"/>
        </w:rPr>
        <w:t xml:space="preserve"> </w:t>
      </w:r>
      <w:r>
        <w:t>lord</w:t>
      </w:r>
      <w:r>
        <w:rPr>
          <w:spacing w:val="-10"/>
        </w:rPr>
        <w:t xml:space="preserve"> </w:t>
      </w:r>
      <w:r>
        <w:t>in</w:t>
      </w:r>
      <w:r>
        <w:rPr>
          <w:spacing w:val="-10"/>
        </w:rPr>
        <w:t xml:space="preserve"> </w:t>
      </w:r>
      <w:r>
        <w:t>the</w:t>
      </w:r>
      <w:r>
        <w:rPr>
          <w:spacing w:val="-11"/>
        </w:rPr>
        <w:t xml:space="preserve"> </w:t>
      </w:r>
      <w:r>
        <w:t>world,</w:t>
      </w:r>
      <w:r>
        <w:rPr>
          <w:spacing w:val="-10"/>
        </w:rPr>
        <w:t xml:space="preserve"> </w:t>
      </w:r>
      <w:r>
        <w:t>who</w:t>
      </w:r>
      <w:r>
        <w:rPr>
          <w:spacing w:val="-10"/>
        </w:rPr>
        <w:t xml:space="preserve"> </w:t>
      </w:r>
      <w:r>
        <w:t>has</w:t>
      </w:r>
      <w:r>
        <w:rPr>
          <w:spacing w:val="-11"/>
        </w:rPr>
        <w:t xml:space="preserve"> </w:t>
      </w:r>
      <w:r>
        <w:t>or</w:t>
      </w:r>
      <w:r>
        <w:rPr>
          <w:spacing w:val="-10"/>
        </w:rPr>
        <w:t xml:space="preserve"> </w:t>
      </w:r>
      <w:r>
        <w:t>can</w:t>
      </w:r>
      <w:r>
        <w:rPr>
          <w:spacing w:val="-10"/>
        </w:rPr>
        <w:t xml:space="preserve"> </w:t>
      </w:r>
      <w:r>
        <w:t>have</w:t>
      </w:r>
      <w:r>
        <w:rPr>
          <w:spacing w:val="-11"/>
        </w:rPr>
        <w:t xml:space="preserve"> </w:t>
      </w:r>
      <w:r>
        <w:t>so</w:t>
      </w:r>
      <w:r>
        <w:rPr>
          <w:spacing w:val="-10"/>
        </w:rPr>
        <w:t xml:space="preserve"> </w:t>
      </w:r>
      <w:r>
        <w:t>much</w:t>
      </w:r>
      <w:r>
        <w:rPr>
          <w:spacing w:val="-10"/>
        </w:rPr>
        <w:t xml:space="preserve"> </w:t>
      </w:r>
      <w:r>
        <w:t>diversion</w:t>
      </w:r>
      <w:r>
        <w:rPr>
          <w:spacing w:val="-11"/>
        </w:rPr>
        <w:t xml:space="preserve"> </w:t>
      </w:r>
      <w:r>
        <w:t>as</w:t>
      </w:r>
      <w:r>
        <w:rPr>
          <w:spacing w:val="-10"/>
        </w:rPr>
        <w:t xml:space="preserve"> </w:t>
      </w:r>
      <w:r>
        <w:t>the</w:t>
      </w:r>
      <w:r>
        <w:rPr>
          <w:spacing w:val="-10"/>
        </w:rPr>
        <w:t xml:space="preserve"> </w:t>
      </w:r>
      <w:r>
        <w:t>great</w:t>
      </w:r>
      <w:r>
        <w:rPr>
          <w:spacing w:val="-11"/>
        </w:rPr>
        <w:t xml:space="preserve"> </w:t>
      </w:r>
      <w:r>
        <w:t>khan.</w:t>
      </w:r>
    </w:p>
    <w:p w14:paraId="63E6BFBF" w14:textId="77777777" w:rsidR="00FA16D1" w:rsidRDefault="00FA16D1" w:rsidP="00FA16D1">
      <w:pPr>
        <w:pStyle w:val="Body"/>
      </w:pPr>
    </w:p>
    <w:p w14:paraId="7ED10C52" w14:textId="77777777" w:rsidR="000276C6" w:rsidRPr="00FA16D1" w:rsidRDefault="000276C6" w:rsidP="00FA16D1">
      <w:pPr>
        <w:pStyle w:val="Heading4"/>
      </w:pPr>
      <w:r w:rsidRPr="00FA16D1">
        <w:t>XXIII—Magnificent Tents of the Great Khan</w:t>
      </w:r>
    </w:p>
    <w:p w14:paraId="34D2A219" w14:textId="2656F567" w:rsidR="000276C6" w:rsidRDefault="000276C6" w:rsidP="00FA16D1">
      <w:pPr>
        <w:pStyle w:val="Body"/>
      </w:pPr>
      <w:r>
        <w:t>When this mighty monarch comes to one of his places, named Chaccia, he causes his tents to be pitched, with</w:t>
      </w:r>
      <w:r>
        <w:rPr>
          <w:spacing w:val="1"/>
        </w:rPr>
        <w:t xml:space="preserve"> </w:t>
      </w:r>
      <w:r>
        <w:t>those of his sons and barons. These exceed 10,000 in number, and are very beautiful and rich. That in which he</w:t>
      </w:r>
      <w:r>
        <w:rPr>
          <w:spacing w:val="1"/>
        </w:rPr>
        <w:t xml:space="preserve"> </w:t>
      </w:r>
      <w:r>
        <w:t>keeps his court is so large that 1,000 knights can dwell in it; this is for his nobles and other attendants. He himself</w:t>
      </w:r>
      <w:r>
        <w:rPr>
          <w:spacing w:val="1"/>
        </w:rPr>
        <w:t xml:space="preserve"> </w:t>
      </w:r>
      <w:r>
        <w:t>resides in another, looking west ward, where those to whom he wishes to speak are introduced; while there is an</w:t>
      </w:r>
      <w:r>
        <w:rPr>
          <w:spacing w:val="1"/>
        </w:rPr>
        <w:t xml:space="preserve"> </w:t>
      </w:r>
      <w:r>
        <w:t>interior</w:t>
      </w:r>
      <w:r>
        <w:rPr>
          <w:spacing w:val="-8"/>
        </w:rPr>
        <w:t xml:space="preserve"> </w:t>
      </w:r>
      <w:r>
        <w:t>chamber</w:t>
      </w:r>
      <w:r>
        <w:rPr>
          <w:spacing w:val="-8"/>
        </w:rPr>
        <w:t xml:space="preserve"> </w:t>
      </w:r>
      <w:r>
        <w:t>in</w:t>
      </w:r>
      <w:r>
        <w:rPr>
          <w:spacing w:val="-7"/>
        </w:rPr>
        <w:t xml:space="preserve"> </w:t>
      </w:r>
      <w:r>
        <w:t>which</w:t>
      </w:r>
      <w:r>
        <w:rPr>
          <w:spacing w:val="-8"/>
        </w:rPr>
        <w:t xml:space="preserve"> </w:t>
      </w:r>
      <w:r>
        <w:t>he</w:t>
      </w:r>
      <w:r>
        <w:rPr>
          <w:spacing w:val="-7"/>
        </w:rPr>
        <w:t xml:space="preserve"> </w:t>
      </w:r>
      <w:r>
        <w:t>sleeps.</w:t>
      </w:r>
      <w:r>
        <w:rPr>
          <w:spacing w:val="-8"/>
        </w:rPr>
        <w:t xml:space="preserve"> </w:t>
      </w:r>
      <w:r>
        <w:t>The</w:t>
      </w:r>
      <w:r>
        <w:rPr>
          <w:spacing w:val="-7"/>
        </w:rPr>
        <w:t xml:space="preserve"> </w:t>
      </w:r>
      <w:r>
        <w:t>two</w:t>
      </w:r>
      <w:r>
        <w:rPr>
          <w:spacing w:val="-8"/>
        </w:rPr>
        <w:t xml:space="preserve"> </w:t>
      </w:r>
      <w:r>
        <w:t>halls</w:t>
      </w:r>
      <w:r>
        <w:rPr>
          <w:spacing w:val="-7"/>
        </w:rPr>
        <w:t xml:space="preserve"> </w:t>
      </w:r>
      <w:r>
        <w:t>have</w:t>
      </w:r>
      <w:r>
        <w:rPr>
          <w:spacing w:val="-8"/>
        </w:rPr>
        <w:t xml:space="preserve"> </w:t>
      </w:r>
      <w:r>
        <w:t>each</w:t>
      </w:r>
      <w:r>
        <w:rPr>
          <w:spacing w:val="-7"/>
        </w:rPr>
        <w:t xml:space="preserve"> </w:t>
      </w:r>
      <w:r>
        <w:t>three</w:t>
      </w:r>
      <w:r>
        <w:rPr>
          <w:spacing w:val="-8"/>
        </w:rPr>
        <w:t xml:space="preserve"> </w:t>
      </w:r>
      <w:r>
        <w:t>fine</w:t>
      </w:r>
      <w:r>
        <w:rPr>
          <w:spacing w:val="-7"/>
        </w:rPr>
        <w:t xml:space="preserve"> </w:t>
      </w:r>
      <w:r>
        <w:t>columns</w:t>
      </w:r>
      <w:r>
        <w:rPr>
          <w:spacing w:val="-8"/>
        </w:rPr>
        <w:t xml:space="preserve"> </w:t>
      </w:r>
      <w:r>
        <w:t>of</w:t>
      </w:r>
      <w:r>
        <w:rPr>
          <w:spacing w:val="-8"/>
        </w:rPr>
        <w:t xml:space="preserve"> </w:t>
      </w:r>
      <w:r>
        <w:t>aromatic</w:t>
      </w:r>
      <w:r>
        <w:rPr>
          <w:spacing w:val="-7"/>
        </w:rPr>
        <w:t xml:space="preserve"> </w:t>
      </w:r>
      <w:r>
        <w:t>wood,</w:t>
      </w:r>
      <w:r>
        <w:rPr>
          <w:spacing w:val="-8"/>
        </w:rPr>
        <w:t xml:space="preserve"> </w:t>
      </w:r>
      <w:r>
        <w:t>and</w:t>
      </w:r>
      <w:r>
        <w:rPr>
          <w:spacing w:val="-7"/>
        </w:rPr>
        <w:t xml:space="preserve"> </w:t>
      </w:r>
      <w:r>
        <w:t>are</w:t>
      </w:r>
      <w:r>
        <w:rPr>
          <w:spacing w:val="-8"/>
        </w:rPr>
        <w:t xml:space="preserve"> </w:t>
      </w:r>
      <w:r>
        <w:t>covered</w:t>
      </w:r>
      <w:r>
        <w:rPr>
          <w:spacing w:val="1"/>
        </w:rPr>
        <w:t xml:space="preserve"> </w:t>
      </w:r>
      <w:r>
        <w:t>outwardly with beautiful lions’ hides, all striped with black, white, and vermilion, so that water cannot enter. The</w:t>
      </w:r>
      <w:r>
        <w:rPr>
          <w:spacing w:val="1"/>
        </w:rPr>
        <w:t xml:space="preserve"> </w:t>
      </w:r>
      <w:r>
        <w:t>inside</w:t>
      </w:r>
      <w:r>
        <w:rPr>
          <w:spacing w:val="-11"/>
        </w:rPr>
        <w:t xml:space="preserve"> </w:t>
      </w:r>
      <w:r>
        <w:t>is</w:t>
      </w:r>
      <w:r>
        <w:rPr>
          <w:spacing w:val="-10"/>
        </w:rPr>
        <w:t xml:space="preserve"> </w:t>
      </w:r>
      <w:r>
        <w:t>lined</w:t>
      </w:r>
      <w:r>
        <w:rPr>
          <w:spacing w:val="-10"/>
        </w:rPr>
        <w:t xml:space="preserve"> </w:t>
      </w:r>
      <w:r>
        <w:t>with</w:t>
      </w:r>
      <w:r>
        <w:rPr>
          <w:spacing w:val="-10"/>
        </w:rPr>
        <w:t xml:space="preserve"> </w:t>
      </w:r>
      <w:r>
        <w:t>skins</w:t>
      </w:r>
      <w:r>
        <w:rPr>
          <w:spacing w:val="-10"/>
        </w:rPr>
        <w:t xml:space="preserve"> </w:t>
      </w:r>
      <w:r>
        <w:t>of</w:t>
      </w:r>
      <w:r>
        <w:rPr>
          <w:spacing w:val="-10"/>
        </w:rPr>
        <w:t xml:space="preserve"> </w:t>
      </w:r>
      <w:r>
        <w:t>ermine</w:t>
      </w:r>
      <w:r>
        <w:rPr>
          <w:spacing w:val="-10"/>
        </w:rPr>
        <w:t xml:space="preserve"> </w:t>
      </w:r>
      <w:r>
        <w:t>and</w:t>
      </w:r>
      <w:r>
        <w:rPr>
          <w:spacing w:val="-10"/>
        </w:rPr>
        <w:t xml:space="preserve"> </w:t>
      </w:r>
      <w:r>
        <w:t>zibelline,</w:t>
      </w:r>
      <w:r>
        <w:rPr>
          <w:spacing w:val="-10"/>
        </w:rPr>
        <w:t xml:space="preserve"> </w:t>
      </w:r>
      <w:r>
        <w:t>of</w:t>
      </w:r>
      <w:r>
        <w:rPr>
          <w:spacing w:val="-10"/>
        </w:rPr>
        <w:t xml:space="preserve"> </w:t>
      </w:r>
      <w:r>
        <w:t>the</w:t>
      </w:r>
      <w:r>
        <w:rPr>
          <w:spacing w:val="-10"/>
        </w:rPr>
        <w:t xml:space="preserve"> </w:t>
      </w:r>
      <w:r>
        <w:t>highest</w:t>
      </w:r>
      <w:r>
        <w:rPr>
          <w:spacing w:val="-10"/>
        </w:rPr>
        <w:t xml:space="preserve"> </w:t>
      </w:r>
      <w:r>
        <w:t>value,</w:t>
      </w:r>
      <w:r>
        <w:rPr>
          <w:spacing w:val="-10"/>
        </w:rPr>
        <w:t xml:space="preserve"> </w:t>
      </w:r>
      <w:r>
        <w:t>especially</w:t>
      </w:r>
      <w:r>
        <w:rPr>
          <w:spacing w:val="-10"/>
        </w:rPr>
        <w:t xml:space="preserve"> </w:t>
      </w:r>
      <w:r>
        <w:t>the</w:t>
      </w:r>
      <w:r>
        <w:rPr>
          <w:spacing w:val="-10"/>
        </w:rPr>
        <w:t xml:space="preserve"> </w:t>
      </w:r>
      <w:r>
        <w:t>latter,</w:t>
      </w:r>
      <w:r>
        <w:rPr>
          <w:spacing w:val="-10"/>
        </w:rPr>
        <w:t xml:space="preserve"> </w:t>
      </w:r>
      <w:r>
        <w:t>of</w:t>
      </w:r>
      <w:r>
        <w:rPr>
          <w:spacing w:val="-10"/>
        </w:rPr>
        <w:t xml:space="preserve"> </w:t>
      </w:r>
      <w:r>
        <w:t>which</w:t>
      </w:r>
      <w:r>
        <w:rPr>
          <w:spacing w:val="-10"/>
        </w:rPr>
        <w:t xml:space="preserve"> </w:t>
      </w:r>
      <w:r>
        <w:t>a</w:t>
      </w:r>
      <w:r>
        <w:rPr>
          <w:spacing w:val="-10"/>
        </w:rPr>
        <w:t xml:space="preserve"> </w:t>
      </w:r>
      <w:r>
        <w:t>robe</w:t>
      </w:r>
      <w:r>
        <w:rPr>
          <w:spacing w:val="-10"/>
        </w:rPr>
        <w:t xml:space="preserve"> </w:t>
      </w:r>
      <w:r>
        <w:t>suitable</w:t>
      </w:r>
      <w:r>
        <w:rPr>
          <w:spacing w:val="1"/>
        </w:rPr>
        <w:t xml:space="preserve"> </w:t>
      </w:r>
      <w:r>
        <w:t>for</w:t>
      </w:r>
      <w:r>
        <w:rPr>
          <w:spacing w:val="-8"/>
        </w:rPr>
        <w:t xml:space="preserve"> </w:t>
      </w:r>
      <w:r>
        <w:t>a</w:t>
      </w:r>
      <w:r>
        <w:rPr>
          <w:spacing w:val="-7"/>
        </w:rPr>
        <w:t xml:space="preserve"> </w:t>
      </w:r>
      <w:r>
        <w:t>man</w:t>
      </w:r>
      <w:r>
        <w:rPr>
          <w:spacing w:val="-8"/>
        </w:rPr>
        <w:t xml:space="preserve"> </w:t>
      </w:r>
      <w:r>
        <w:t>would</w:t>
      </w:r>
      <w:r>
        <w:rPr>
          <w:spacing w:val="-7"/>
        </w:rPr>
        <w:t xml:space="preserve"> </w:t>
      </w:r>
      <w:r>
        <w:t>be</w:t>
      </w:r>
      <w:r>
        <w:rPr>
          <w:spacing w:val="-7"/>
        </w:rPr>
        <w:t xml:space="preserve"> </w:t>
      </w:r>
      <w:r>
        <w:t>worth</w:t>
      </w:r>
      <w:r>
        <w:rPr>
          <w:spacing w:val="-8"/>
        </w:rPr>
        <w:t xml:space="preserve"> </w:t>
      </w:r>
      <w:r>
        <w:t>2,000</w:t>
      </w:r>
      <w:r>
        <w:rPr>
          <w:spacing w:val="-7"/>
        </w:rPr>
        <w:t xml:space="preserve"> </w:t>
      </w:r>
      <w:r>
        <w:t>golden</w:t>
      </w:r>
      <w:r>
        <w:rPr>
          <w:spacing w:val="-7"/>
        </w:rPr>
        <w:t xml:space="preserve"> </w:t>
      </w:r>
      <w:r>
        <w:t>bezants,</w:t>
      </w:r>
      <w:r>
        <w:rPr>
          <w:spacing w:val="-8"/>
        </w:rPr>
        <w:t xml:space="preserve"> </w:t>
      </w:r>
      <w:r>
        <w:t>while</w:t>
      </w:r>
      <w:r>
        <w:rPr>
          <w:spacing w:val="-7"/>
        </w:rPr>
        <w:t xml:space="preserve"> </w:t>
      </w:r>
      <w:r>
        <w:t>a</w:t>
      </w:r>
      <w:r>
        <w:rPr>
          <w:spacing w:val="-7"/>
        </w:rPr>
        <w:t xml:space="preserve"> </w:t>
      </w:r>
      <w:r>
        <w:t>common</w:t>
      </w:r>
      <w:r>
        <w:rPr>
          <w:spacing w:val="-8"/>
        </w:rPr>
        <w:t xml:space="preserve"> </w:t>
      </w:r>
      <w:r>
        <w:t>one</w:t>
      </w:r>
      <w:r>
        <w:rPr>
          <w:spacing w:val="-7"/>
        </w:rPr>
        <w:t xml:space="preserve"> </w:t>
      </w:r>
      <w:r>
        <w:t>would</w:t>
      </w:r>
      <w:r>
        <w:rPr>
          <w:spacing w:val="-7"/>
        </w:rPr>
        <w:t xml:space="preserve"> </w:t>
      </w:r>
      <w:r>
        <w:t>be</w:t>
      </w:r>
      <w:r>
        <w:rPr>
          <w:spacing w:val="-8"/>
        </w:rPr>
        <w:t xml:space="preserve"> </w:t>
      </w:r>
      <w:r>
        <w:t>worth</w:t>
      </w:r>
      <w:r>
        <w:rPr>
          <w:spacing w:val="-7"/>
        </w:rPr>
        <w:t xml:space="preserve"> </w:t>
      </w:r>
      <w:r>
        <w:t>1,000.</w:t>
      </w:r>
      <w:r>
        <w:rPr>
          <w:spacing w:val="-7"/>
        </w:rPr>
        <w:t xml:space="preserve"> </w:t>
      </w:r>
      <w:r>
        <w:t>The</w:t>
      </w:r>
      <w:r>
        <w:rPr>
          <w:spacing w:val="-8"/>
        </w:rPr>
        <w:t xml:space="preserve"> </w:t>
      </w:r>
      <w:r>
        <w:t>Tartars</w:t>
      </w:r>
      <w:r>
        <w:rPr>
          <w:spacing w:val="-7"/>
        </w:rPr>
        <w:t xml:space="preserve"> </w:t>
      </w:r>
      <w:r>
        <w:t>call</w:t>
      </w:r>
      <w:r>
        <w:rPr>
          <w:spacing w:val="-7"/>
        </w:rPr>
        <w:t xml:space="preserve"> </w:t>
      </w:r>
      <w:r>
        <w:t>them</w:t>
      </w:r>
      <w:r>
        <w:rPr>
          <w:spacing w:val="1"/>
        </w:rPr>
        <w:t xml:space="preserve"> </w:t>
      </w:r>
      <w:r>
        <w:t>royal</w:t>
      </w:r>
      <w:r>
        <w:rPr>
          <w:spacing w:val="-10"/>
        </w:rPr>
        <w:t xml:space="preserve"> </w:t>
      </w:r>
      <w:r>
        <w:t>skins,</w:t>
      </w:r>
      <w:r>
        <w:rPr>
          <w:spacing w:val="-10"/>
        </w:rPr>
        <w:t xml:space="preserve"> </w:t>
      </w:r>
      <w:r>
        <w:t>and</w:t>
      </w:r>
      <w:r>
        <w:rPr>
          <w:spacing w:val="-10"/>
        </w:rPr>
        <w:t xml:space="preserve"> </w:t>
      </w:r>
      <w:r>
        <w:t>they</w:t>
      </w:r>
      <w:r>
        <w:rPr>
          <w:spacing w:val="-9"/>
        </w:rPr>
        <w:t xml:space="preserve"> </w:t>
      </w:r>
      <w:r>
        <w:t>are</w:t>
      </w:r>
      <w:r>
        <w:rPr>
          <w:spacing w:val="-10"/>
        </w:rPr>
        <w:t xml:space="preserve"> </w:t>
      </w:r>
      <w:r>
        <w:t>as</w:t>
      </w:r>
      <w:r>
        <w:rPr>
          <w:spacing w:val="-10"/>
        </w:rPr>
        <w:t xml:space="preserve"> </w:t>
      </w:r>
      <w:r>
        <w:t>large</w:t>
      </w:r>
      <w:r>
        <w:rPr>
          <w:spacing w:val="-10"/>
        </w:rPr>
        <w:t xml:space="preserve"> </w:t>
      </w:r>
      <w:r>
        <w:t>as</w:t>
      </w:r>
      <w:r>
        <w:rPr>
          <w:spacing w:val="-9"/>
        </w:rPr>
        <w:t xml:space="preserve"> </w:t>
      </w:r>
      <w:r>
        <w:t>those</w:t>
      </w:r>
      <w:r>
        <w:rPr>
          <w:spacing w:val="-10"/>
        </w:rPr>
        <w:t xml:space="preserve"> </w:t>
      </w:r>
      <w:r>
        <w:t>of</w:t>
      </w:r>
      <w:r>
        <w:rPr>
          <w:spacing w:val="-10"/>
        </w:rPr>
        <w:t xml:space="preserve"> </w:t>
      </w:r>
      <w:r>
        <w:t>a</w:t>
      </w:r>
      <w:r>
        <w:rPr>
          <w:spacing w:val="-10"/>
        </w:rPr>
        <w:t xml:space="preserve"> </w:t>
      </w:r>
      <w:r>
        <w:t>fawn;</w:t>
      </w:r>
      <w:r>
        <w:rPr>
          <w:spacing w:val="-9"/>
        </w:rPr>
        <w:t xml:space="preserve"> </w:t>
      </w:r>
      <w:r>
        <w:t>the</w:t>
      </w:r>
      <w:r>
        <w:rPr>
          <w:spacing w:val="-10"/>
        </w:rPr>
        <w:t xml:space="preserve"> </w:t>
      </w:r>
      <w:r>
        <w:t>whole</w:t>
      </w:r>
      <w:r>
        <w:rPr>
          <w:spacing w:val="-10"/>
        </w:rPr>
        <w:t xml:space="preserve"> </w:t>
      </w:r>
      <w:r>
        <w:t>hall</w:t>
      </w:r>
      <w:r>
        <w:rPr>
          <w:spacing w:val="-10"/>
        </w:rPr>
        <w:t xml:space="preserve"> </w:t>
      </w:r>
      <w:r>
        <w:t>is</w:t>
      </w:r>
      <w:r>
        <w:rPr>
          <w:spacing w:val="-9"/>
        </w:rPr>
        <w:t xml:space="preserve"> </w:t>
      </w:r>
      <w:r>
        <w:t>covered</w:t>
      </w:r>
      <w:r>
        <w:rPr>
          <w:spacing w:val="-10"/>
        </w:rPr>
        <w:t xml:space="preserve"> </w:t>
      </w:r>
      <w:r>
        <w:t>with</w:t>
      </w:r>
      <w:r>
        <w:rPr>
          <w:spacing w:val="-10"/>
        </w:rPr>
        <w:t xml:space="preserve"> </w:t>
      </w:r>
      <w:r>
        <w:t>them,</w:t>
      </w:r>
      <w:r>
        <w:rPr>
          <w:spacing w:val="-10"/>
        </w:rPr>
        <w:t xml:space="preserve"> </w:t>
      </w:r>
      <w:r>
        <w:t>worked</w:t>
      </w:r>
      <w:r>
        <w:rPr>
          <w:spacing w:val="-9"/>
        </w:rPr>
        <w:t xml:space="preserve"> </w:t>
      </w:r>
      <w:r>
        <w:t>most</w:t>
      </w:r>
      <w:r>
        <w:rPr>
          <w:spacing w:val="-10"/>
        </w:rPr>
        <w:t xml:space="preserve"> </w:t>
      </w:r>
      <w:r>
        <w:t>delicately</w:t>
      </w:r>
      <w:r>
        <w:rPr>
          <w:spacing w:val="-10"/>
        </w:rPr>
        <w:t xml:space="preserve"> </w:t>
      </w:r>
      <w:r>
        <w:t>in</w:t>
      </w:r>
      <w:r>
        <w:rPr>
          <w:spacing w:val="1"/>
        </w:rPr>
        <w:t xml:space="preserve"> </w:t>
      </w:r>
      <w:r>
        <w:t>intaglio. These apartments contain furniture of such value that a little king could not purchase them. Around are</w:t>
      </w:r>
      <w:r>
        <w:rPr>
          <w:spacing w:val="1"/>
        </w:rPr>
        <w:t xml:space="preserve"> </w:t>
      </w:r>
      <w:r>
        <w:t>large tents for his ladies, and for his gerfalcons and other beasts and birds; for he brings all his train, doctors, as-</w:t>
      </w:r>
      <w:r>
        <w:rPr>
          <w:spacing w:val="1"/>
        </w:rPr>
        <w:t xml:space="preserve"> </w:t>
      </w:r>
      <w:r>
        <w:t>tronomers,</w:t>
      </w:r>
      <w:r>
        <w:rPr>
          <w:spacing w:val="-7"/>
        </w:rPr>
        <w:t xml:space="preserve"> </w:t>
      </w:r>
      <w:r>
        <w:t>hunters,</w:t>
      </w:r>
      <w:r>
        <w:rPr>
          <w:spacing w:val="-6"/>
        </w:rPr>
        <w:t xml:space="preserve"> </w:t>
      </w:r>
      <w:r>
        <w:t>and</w:t>
      </w:r>
      <w:r>
        <w:rPr>
          <w:spacing w:val="-6"/>
        </w:rPr>
        <w:t xml:space="preserve"> </w:t>
      </w:r>
      <w:r>
        <w:t>other</w:t>
      </w:r>
      <w:r>
        <w:rPr>
          <w:spacing w:val="-6"/>
        </w:rPr>
        <w:t xml:space="preserve"> </w:t>
      </w:r>
      <w:r>
        <w:t>officials,</w:t>
      </w:r>
      <w:r>
        <w:rPr>
          <w:spacing w:val="-7"/>
        </w:rPr>
        <w:t xml:space="preserve"> </w:t>
      </w:r>
      <w:r>
        <w:t>so</w:t>
      </w:r>
      <w:r>
        <w:rPr>
          <w:spacing w:val="-6"/>
        </w:rPr>
        <w:t xml:space="preserve"> </w:t>
      </w:r>
      <w:r>
        <w:t>that</w:t>
      </w:r>
      <w:r>
        <w:rPr>
          <w:spacing w:val="-6"/>
        </w:rPr>
        <w:t xml:space="preserve"> </w:t>
      </w:r>
      <w:r>
        <w:t>the</w:t>
      </w:r>
      <w:r>
        <w:rPr>
          <w:spacing w:val="-6"/>
        </w:rPr>
        <w:t xml:space="preserve"> </w:t>
      </w:r>
      <w:r>
        <w:t>whole</w:t>
      </w:r>
      <w:r>
        <w:rPr>
          <w:spacing w:val="-6"/>
        </w:rPr>
        <w:t xml:space="preserve"> </w:t>
      </w:r>
      <w:r>
        <w:t>appears</w:t>
      </w:r>
      <w:r>
        <w:rPr>
          <w:spacing w:val="-7"/>
        </w:rPr>
        <w:t xml:space="preserve"> </w:t>
      </w:r>
      <w:r>
        <w:t>a</w:t>
      </w:r>
      <w:r>
        <w:rPr>
          <w:spacing w:val="-6"/>
        </w:rPr>
        <w:t xml:space="preserve"> </w:t>
      </w:r>
      <w:r>
        <w:t>large</w:t>
      </w:r>
      <w:r>
        <w:rPr>
          <w:spacing w:val="-6"/>
        </w:rPr>
        <w:t xml:space="preserve"> </w:t>
      </w:r>
      <w:r>
        <w:t>and</w:t>
      </w:r>
      <w:r>
        <w:rPr>
          <w:spacing w:val="-6"/>
        </w:rPr>
        <w:t xml:space="preserve"> </w:t>
      </w:r>
      <w:r>
        <w:t>crowded</w:t>
      </w:r>
      <w:r>
        <w:rPr>
          <w:spacing w:val="-6"/>
        </w:rPr>
        <w:t xml:space="preserve"> </w:t>
      </w:r>
      <w:r>
        <w:t>city.</w:t>
      </w:r>
      <w:r>
        <w:rPr>
          <w:spacing w:val="-7"/>
        </w:rPr>
        <w:t xml:space="preserve"> </w:t>
      </w:r>
      <w:r>
        <w:t>He</w:t>
      </w:r>
      <w:r>
        <w:rPr>
          <w:spacing w:val="-6"/>
        </w:rPr>
        <w:t xml:space="preserve"> </w:t>
      </w:r>
      <w:r>
        <w:t>remains</w:t>
      </w:r>
      <w:r>
        <w:rPr>
          <w:spacing w:val="-6"/>
        </w:rPr>
        <w:t xml:space="preserve"> </w:t>
      </w:r>
      <w:r>
        <w:t>there</w:t>
      </w:r>
      <w:r>
        <w:rPr>
          <w:spacing w:val="-6"/>
        </w:rPr>
        <w:t xml:space="preserve"> </w:t>
      </w:r>
      <w:r>
        <w:t>till</w:t>
      </w:r>
      <w:r>
        <w:rPr>
          <w:spacing w:val="-6"/>
        </w:rPr>
        <w:t xml:space="preserve"> </w:t>
      </w:r>
      <w:r>
        <w:t>the</w:t>
      </w:r>
      <w:r>
        <w:rPr>
          <w:spacing w:val="1"/>
        </w:rPr>
        <w:t xml:space="preserve"> </w:t>
      </w:r>
      <w:r>
        <w:t>feast of the Resurrection, during which time he does nothing but chase cranes, swans, and other birds, when those</w:t>
      </w:r>
      <w:r>
        <w:rPr>
          <w:spacing w:val="1"/>
        </w:rPr>
        <w:t xml:space="preserve"> </w:t>
      </w:r>
      <w:r>
        <w:t>who catch any bring them to him, and thus the sport is beyond what any one can describe. No baron, nor lord, nor</w:t>
      </w:r>
      <w:r>
        <w:rPr>
          <w:spacing w:val="1"/>
        </w:rPr>
        <w:t xml:space="preserve"> </w:t>
      </w:r>
      <w:r>
        <w:t>husbandman,</w:t>
      </w:r>
      <w:r>
        <w:rPr>
          <w:spacing w:val="-6"/>
        </w:rPr>
        <w:t xml:space="preserve"> </w:t>
      </w:r>
      <w:r>
        <w:t>can</w:t>
      </w:r>
      <w:r>
        <w:rPr>
          <w:spacing w:val="-6"/>
        </w:rPr>
        <w:t xml:space="preserve"> </w:t>
      </w:r>
      <w:r>
        <w:t>keep</w:t>
      </w:r>
      <w:r>
        <w:rPr>
          <w:spacing w:val="-6"/>
        </w:rPr>
        <w:t xml:space="preserve"> </w:t>
      </w:r>
      <w:r>
        <w:t>a</w:t>
      </w:r>
      <w:r>
        <w:rPr>
          <w:spacing w:val="-6"/>
        </w:rPr>
        <w:t xml:space="preserve"> </w:t>
      </w:r>
      <w:r>
        <w:t>dog</w:t>
      </w:r>
      <w:r>
        <w:rPr>
          <w:spacing w:val="-5"/>
        </w:rPr>
        <w:t xml:space="preserve"> </w:t>
      </w:r>
      <w:r>
        <w:t>or</w:t>
      </w:r>
      <w:r>
        <w:rPr>
          <w:spacing w:val="-6"/>
        </w:rPr>
        <w:t xml:space="preserve"> </w:t>
      </w:r>
      <w:r>
        <w:t>falcon</w:t>
      </w:r>
      <w:r>
        <w:rPr>
          <w:spacing w:val="-6"/>
        </w:rPr>
        <w:t xml:space="preserve"> </w:t>
      </w:r>
      <w:r>
        <w:t>for</w:t>
      </w:r>
      <w:r>
        <w:rPr>
          <w:spacing w:val="-6"/>
        </w:rPr>
        <w:t xml:space="preserve"> </w:t>
      </w:r>
      <w:r>
        <w:t>twenty</w:t>
      </w:r>
      <w:r>
        <w:rPr>
          <w:spacing w:val="-6"/>
        </w:rPr>
        <w:t xml:space="preserve"> </w:t>
      </w:r>
      <w:r>
        <w:t>days’</w:t>
      </w:r>
      <w:r>
        <w:rPr>
          <w:spacing w:val="-5"/>
        </w:rPr>
        <w:t xml:space="preserve"> </w:t>
      </w:r>
      <w:r>
        <w:lastRenderedPageBreak/>
        <w:t>journey</w:t>
      </w:r>
      <w:r>
        <w:rPr>
          <w:spacing w:val="-6"/>
        </w:rPr>
        <w:t xml:space="preserve"> </w:t>
      </w:r>
      <w:r>
        <w:t>round</w:t>
      </w:r>
      <w:r>
        <w:rPr>
          <w:spacing w:val="-6"/>
        </w:rPr>
        <w:t xml:space="preserve"> </w:t>
      </w:r>
      <w:r>
        <w:t>his</w:t>
      </w:r>
      <w:r>
        <w:rPr>
          <w:spacing w:val="-6"/>
        </w:rPr>
        <w:t xml:space="preserve"> </w:t>
      </w:r>
      <w:r>
        <w:t>residence;</w:t>
      </w:r>
      <w:r>
        <w:rPr>
          <w:spacing w:val="-6"/>
        </w:rPr>
        <w:t xml:space="preserve"> </w:t>
      </w:r>
      <w:r>
        <w:t>beyond</w:t>
      </w:r>
      <w:r>
        <w:rPr>
          <w:spacing w:val="-5"/>
        </w:rPr>
        <w:t xml:space="preserve"> </w:t>
      </w:r>
      <w:r>
        <w:t>that</w:t>
      </w:r>
      <w:r>
        <w:rPr>
          <w:spacing w:val="-6"/>
        </w:rPr>
        <w:t xml:space="preserve"> </w:t>
      </w:r>
      <w:r>
        <w:t>distance</w:t>
      </w:r>
      <w:r>
        <w:rPr>
          <w:spacing w:val="-6"/>
        </w:rPr>
        <w:t xml:space="preserve"> </w:t>
      </w:r>
      <w:r>
        <w:t>they</w:t>
      </w:r>
      <w:r>
        <w:rPr>
          <w:spacing w:val="-6"/>
        </w:rPr>
        <w:t xml:space="preserve"> </w:t>
      </w:r>
      <w:r>
        <w:t>may</w:t>
      </w:r>
      <w:r>
        <w:rPr>
          <w:spacing w:val="-52"/>
        </w:rPr>
        <w:t xml:space="preserve"> </w:t>
      </w:r>
      <w:r>
        <w:t>do</w:t>
      </w:r>
      <w:r>
        <w:rPr>
          <w:spacing w:val="-8"/>
        </w:rPr>
        <w:t xml:space="preserve"> </w:t>
      </w:r>
      <w:r>
        <w:t>what</w:t>
      </w:r>
      <w:r>
        <w:rPr>
          <w:spacing w:val="-8"/>
        </w:rPr>
        <w:t xml:space="preserve"> </w:t>
      </w:r>
      <w:r>
        <w:t>they</w:t>
      </w:r>
      <w:r>
        <w:rPr>
          <w:spacing w:val="-8"/>
        </w:rPr>
        <w:t xml:space="preserve"> </w:t>
      </w:r>
      <w:r>
        <w:t>please.</w:t>
      </w:r>
      <w:r>
        <w:rPr>
          <w:spacing w:val="-8"/>
        </w:rPr>
        <w:t xml:space="preserve"> </w:t>
      </w:r>
      <w:r>
        <w:t>No</w:t>
      </w:r>
      <w:r>
        <w:rPr>
          <w:spacing w:val="-8"/>
        </w:rPr>
        <w:t xml:space="preserve"> </w:t>
      </w:r>
      <w:r>
        <w:t>person,</w:t>
      </w:r>
      <w:r>
        <w:rPr>
          <w:spacing w:val="-8"/>
        </w:rPr>
        <w:t xml:space="preserve"> </w:t>
      </w:r>
      <w:r>
        <w:t>too,</w:t>
      </w:r>
      <w:r>
        <w:rPr>
          <w:spacing w:val="-8"/>
        </w:rPr>
        <w:t xml:space="preserve"> </w:t>
      </w:r>
      <w:r>
        <w:t>of</w:t>
      </w:r>
      <w:r>
        <w:rPr>
          <w:spacing w:val="-8"/>
        </w:rPr>
        <w:t xml:space="preserve"> </w:t>
      </w:r>
      <w:r>
        <w:t>whatever</w:t>
      </w:r>
      <w:r>
        <w:rPr>
          <w:spacing w:val="-8"/>
        </w:rPr>
        <w:t xml:space="preserve"> </w:t>
      </w:r>
      <w:r>
        <w:t>condition,</w:t>
      </w:r>
      <w:r>
        <w:rPr>
          <w:spacing w:val="-8"/>
        </w:rPr>
        <w:t xml:space="preserve"> </w:t>
      </w:r>
      <w:r>
        <w:t>must,</w:t>
      </w:r>
      <w:r>
        <w:rPr>
          <w:spacing w:val="-8"/>
        </w:rPr>
        <w:t xml:space="preserve"> </w:t>
      </w:r>
      <w:r>
        <w:t>from</w:t>
      </w:r>
      <w:r>
        <w:rPr>
          <w:spacing w:val="-8"/>
        </w:rPr>
        <w:t xml:space="preserve"> </w:t>
      </w:r>
      <w:r>
        <w:t>March</w:t>
      </w:r>
      <w:r>
        <w:rPr>
          <w:spacing w:val="-8"/>
        </w:rPr>
        <w:t xml:space="preserve"> </w:t>
      </w:r>
      <w:r>
        <w:t>to</w:t>
      </w:r>
      <w:r>
        <w:rPr>
          <w:spacing w:val="-8"/>
        </w:rPr>
        <w:t xml:space="preserve"> </w:t>
      </w:r>
      <w:r>
        <w:t>October,</w:t>
      </w:r>
      <w:r>
        <w:rPr>
          <w:spacing w:val="-8"/>
        </w:rPr>
        <w:t xml:space="preserve"> </w:t>
      </w:r>
      <w:r>
        <w:t>take</w:t>
      </w:r>
      <w:r>
        <w:rPr>
          <w:spacing w:val="-8"/>
        </w:rPr>
        <w:t xml:space="preserve"> </w:t>
      </w:r>
      <w:r>
        <w:t>any</w:t>
      </w:r>
      <w:r>
        <w:rPr>
          <w:spacing w:val="-8"/>
        </w:rPr>
        <w:t xml:space="preserve"> </w:t>
      </w:r>
      <w:r>
        <w:t>game,</w:t>
      </w:r>
      <w:r>
        <w:rPr>
          <w:spacing w:val="-8"/>
        </w:rPr>
        <w:t xml:space="preserve"> </w:t>
      </w:r>
      <w:r>
        <w:t>but</w:t>
      </w:r>
      <w:r>
        <w:rPr>
          <w:spacing w:val="-8"/>
        </w:rPr>
        <w:t xml:space="preserve"> </w:t>
      </w:r>
      <w:r>
        <w:t>leave</w:t>
      </w:r>
      <w:r>
        <w:rPr>
          <w:spacing w:val="1"/>
        </w:rPr>
        <w:t xml:space="preserve"> </w:t>
      </w:r>
      <w:r>
        <w:t>them</w:t>
      </w:r>
      <w:r>
        <w:rPr>
          <w:spacing w:val="-5"/>
        </w:rPr>
        <w:t xml:space="preserve"> </w:t>
      </w:r>
      <w:r>
        <w:t>to</w:t>
      </w:r>
      <w:r>
        <w:rPr>
          <w:spacing w:val="-5"/>
        </w:rPr>
        <w:t xml:space="preserve"> </w:t>
      </w:r>
      <w:r>
        <w:t>multiply</w:t>
      </w:r>
      <w:r>
        <w:rPr>
          <w:spacing w:val="-5"/>
        </w:rPr>
        <w:t xml:space="preserve"> </w:t>
      </w:r>
      <w:r>
        <w:t>their</w:t>
      </w:r>
      <w:r>
        <w:rPr>
          <w:spacing w:val="-5"/>
        </w:rPr>
        <w:t xml:space="preserve"> </w:t>
      </w:r>
      <w:r>
        <w:t>kind;</w:t>
      </w:r>
      <w:r>
        <w:rPr>
          <w:spacing w:val="-5"/>
        </w:rPr>
        <w:t xml:space="preserve"> </w:t>
      </w:r>
      <w:r>
        <w:t>so</w:t>
      </w:r>
      <w:r>
        <w:rPr>
          <w:spacing w:val="-4"/>
        </w:rPr>
        <w:t xml:space="preserve"> </w:t>
      </w:r>
      <w:r>
        <w:t>that</w:t>
      </w:r>
      <w:r>
        <w:rPr>
          <w:spacing w:val="-5"/>
        </w:rPr>
        <w:t xml:space="preserve"> </w:t>
      </w:r>
      <w:r>
        <w:t>hares</w:t>
      </w:r>
      <w:r>
        <w:rPr>
          <w:spacing w:val="-5"/>
        </w:rPr>
        <w:t xml:space="preserve"> </w:t>
      </w:r>
      <w:r>
        <w:t>and</w:t>
      </w:r>
      <w:r>
        <w:rPr>
          <w:spacing w:val="-5"/>
        </w:rPr>
        <w:t xml:space="preserve"> </w:t>
      </w:r>
      <w:r>
        <w:t>stags</w:t>
      </w:r>
      <w:r>
        <w:rPr>
          <w:spacing w:val="-5"/>
        </w:rPr>
        <w:t xml:space="preserve"> </w:t>
      </w:r>
      <w:r>
        <w:t>become</w:t>
      </w:r>
      <w:r>
        <w:rPr>
          <w:spacing w:val="-4"/>
        </w:rPr>
        <w:t xml:space="preserve"> </w:t>
      </w:r>
      <w:r>
        <w:t>so</w:t>
      </w:r>
      <w:r>
        <w:rPr>
          <w:spacing w:val="-5"/>
        </w:rPr>
        <w:t xml:space="preserve"> </w:t>
      </w:r>
      <w:r>
        <w:t>fearless</w:t>
      </w:r>
      <w:r>
        <w:rPr>
          <w:spacing w:val="-5"/>
        </w:rPr>
        <w:t xml:space="preserve"> </w:t>
      </w:r>
      <w:r>
        <w:t>as</w:t>
      </w:r>
      <w:r>
        <w:rPr>
          <w:spacing w:val="-5"/>
        </w:rPr>
        <w:t xml:space="preserve"> </w:t>
      </w:r>
      <w:r>
        <w:t>frequently</w:t>
      </w:r>
      <w:r>
        <w:rPr>
          <w:spacing w:val="-5"/>
        </w:rPr>
        <w:t xml:space="preserve"> </w:t>
      </w:r>
      <w:r>
        <w:t>to</w:t>
      </w:r>
      <w:r>
        <w:rPr>
          <w:spacing w:val="-4"/>
        </w:rPr>
        <w:t xml:space="preserve"> </w:t>
      </w:r>
      <w:r>
        <w:t>come</w:t>
      </w:r>
      <w:r>
        <w:rPr>
          <w:spacing w:val="-5"/>
        </w:rPr>
        <w:t xml:space="preserve"> </w:t>
      </w:r>
      <w:r>
        <w:t>up</w:t>
      </w:r>
      <w:r>
        <w:rPr>
          <w:spacing w:val="-5"/>
        </w:rPr>
        <w:t xml:space="preserve"> </w:t>
      </w:r>
      <w:r>
        <w:t>to</w:t>
      </w:r>
      <w:r>
        <w:rPr>
          <w:spacing w:val="-5"/>
        </w:rPr>
        <w:t xml:space="preserve"> </w:t>
      </w:r>
      <w:r>
        <w:t>men,</w:t>
      </w:r>
      <w:r>
        <w:rPr>
          <w:spacing w:val="-5"/>
        </w:rPr>
        <w:t xml:space="preserve"> </w:t>
      </w:r>
      <w:r>
        <w:t>yet</w:t>
      </w:r>
      <w:r>
        <w:rPr>
          <w:spacing w:val="-4"/>
        </w:rPr>
        <w:t xml:space="preserve"> </w:t>
      </w:r>
      <w:r>
        <w:t>are</w:t>
      </w:r>
      <w:r>
        <w:rPr>
          <w:spacing w:val="-5"/>
        </w:rPr>
        <w:t xml:space="preserve"> </w:t>
      </w:r>
      <w:r>
        <w:t>not</w:t>
      </w:r>
      <w:r>
        <w:rPr>
          <w:spacing w:val="1"/>
        </w:rPr>
        <w:t xml:space="preserve"> </w:t>
      </w:r>
      <w:r>
        <w:t>taken.</w:t>
      </w:r>
      <w:r>
        <w:rPr>
          <w:spacing w:val="-6"/>
        </w:rPr>
        <w:t xml:space="preserve"> </w:t>
      </w:r>
      <w:r>
        <w:t>The</w:t>
      </w:r>
      <w:r>
        <w:rPr>
          <w:spacing w:val="-5"/>
        </w:rPr>
        <w:t xml:space="preserve"> </w:t>
      </w:r>
      <w:r>
        <w:t>great</w:t>
      </w:r>
      <w:r>
        <w:rPr>
          <w:spacing w:val="-5"/>
        </w:rPr>
        <w:t xml:space="preserve"> </w:t>
      </w:r>
      <w:r>
        <w:t>khan</w:t>
      </w:r>
      <w:r>
        <w:rPr>
          <w:spacing w:val="-5"/>
        </w:rPr>
        <w:t xml:space="preserve"> </w:t>
      </w:r>
      <w:r>
        <w:t>then</w:t>
      </w:r>
      <w:r>
        <w:rPr>
          <w:spacing w:val="-5"/>
        </w:rPr>
        <w:t xml:space="preserve"> </w:t>
      </w:r>
      <w:r>
        <w:t>returns</w:t>
      </w:r>
      <w:r>
        <w:rPr>
          <w:spacing w:val="-5"/>
        </w:rPr>
        <w:t xml:space="preserve"> </w:t>
      </w:r>
      <w:r>
        <w:t>to</w:t>
      </w:r>
      <w:r>
        <w:rPr>
          <w:spacing w:val="-5"/>
        </w:rPr>
        <w:t xml:space="preserve"> </w:t>
      </w:r>
      <w:r>
        <w:t>the</w:t>
      </w:r>
      <w:r>
        <w:rPr>
          <w:spacing w:val="-5"/>
        </w:rPr>
        <w:t xml:space="preserve"> </w:t>
      </w:r>
      <w:r>
        <w:t>city</w:t>
      </w:r>
      <w:r>
        <w:rPr>
          <w:spacing w:val="-5"/>
        </w:rPr>
        <w:t xml:space="preserve"> </w:t>
      </w:r>
      <w:r>
        <w:t>of</w:t>
      </w:r>
      <w:r>
        <w:rPr>
          <w:spacing w:val="-5"/>
        </w:rPr>
        <w:t xml:space="preserve"> </w:t>
      </w:r>
      <w:r>
        <w:t>Kambalu</w:t>
      </w:r>
      <w:r>
        <w:rPr>
          <w:spacing w:val="-5"/>
        </w:rPr>
        <w:t xml:space="preserve"> </w:t>
      </w:r>
      <w:r>
        <w:t>by</w:t>
      </w:r>
      <w:r>
        <w:rPr>
          <w:spacing w:val="-5"/>
        </w:rPr>
        <w:t xml:space="preserve"> </w:t>
      </w:r>
      <w:r>
        <w:t>the</w:t>
      </w:r>
      <w:r>
        <w:rPr>
          <w:spacing w:val="-5"/>
        </w:rPr>
        <w:t xml:space="preserve"> </w:t>
      </w:r>
      <w:r>
        <w:t>same</w:t>
      </w:r>
      <w:r>
        <w:rPr>
          <w:spacing w:val="-5"/>
        </w:rPr>
        <w:t xml:space="preserve"> </w:t>
      </w:r>
      <w:r>
        <w:t>road,</w:t>
      </w:r>
      <w:r>
        <w:rPr>
          <w:spacing w:val="-5"/>
        </w:rPr>
        <w:t xml:space="preserve"> </w:t>
      </w:r>
      <w:r>
        <w:t>hawking</w:t>
      </w:r>
      <w:r>
        <w:rPr>
          <w:spacing w:val="-5"/>
        </w:rPr>
        <w:t xml:space="preserve"> </w:t>
      </w:r>
      <w:r>
        <w:t>and</w:t>
      </w:r>
      <w:r>
        <w:rPr>
          <w:spacing w:val="-5"/>
        </w:rPr>
        <w:t xml:space="preserve"> </w:t>
      </w:r>
      <w:r>
        <w:t>sporting.</w:t>
      </w:r>
    </w:p>
    <w:p w14:paraId="71114349" w14:textId="77777777" w:rsidR="00FA16D1" w:rsidRDefault="00FA16D1" w:rsidP="00FA16D1">
      <w:pPr>
        <w:pStyle w:val="Body"/>
      </w:pPr>
    </w:p>
    <w:p w14:paraId="0FA159C0" w14:textId="77777777" w:rsidR="000276C6" w:rsidRPr="00FA16D1" w:rsidRDefault="000276C6" w:rsidP="00FA16D1">
      <w:pPr>
        <w:pStyle w:val="Heading4"/>
      </w:pPr>
      <w:r w:rsidRPr="00FA16D1">
        <w:t>XXIV—Hunting Palace at Shandu in Tartary</w:t>
      </w:r>
    </w:p>
    <w:p w14:paraId="48D7322C" w14:textId="568A9A35" w:rsidR="000276C6" w:rsidRDefault="000276C6" w:rsidP="00FA16D1">
      <w:pPr>
        <w:pStyle w:val="Body"/>
      </w:pPr>
      <w:r>
        <w:t>At</w:t>
      </w:r>
      <w:r>
        <w:rPr>
          <w:spacing w:val="-6"/>
        </w:rPr>
        <w:t xml:space="preserve"> </w:t>
      </w:r>
      <w:r>
        <w:t>Shandu</w:t>
      </w:r>
      <w:r>
        <w:rPr>
          <w:spacing w:val="-6"/>
        </w:rPr>
        <w:t xml:space="preserve"> </w:t>
      </w:r>
      <w:r>
        <w:t>in</w:t>
      </w:r>
      <w:r>
        <w:rPr>
          <w:spacing w:val="-6"/>
        </w:rPr>
        <w:t xml:space="preserve"> </w:t>
      </w:r>
      <w:r>
        <w:t>Tartary,</w:t>
      </w:r>
      <w:r>
        <w:rPr>
          <w:spacing w:val="-6"/>
        </w:rPr>
        <w:t xml:space="preserve"> </w:t>
      </w:r>
      <w:r>
        <w:t>near</w:t>
      </w:r>
      <w:r>
        <w:rPr>
          <w:spacing w:val="-6"/>
        </w:rPr>
        <w:t xml:space="preserve"> </w:t>
      </w:r>
      <w:r>
        <w:t>the</w:t>
      </w:r>
      <w:r>
        <w:rPr>
          <w:spacing w:val="-6"/>
        </w:rPr>
        <w:t xml:space="preserve"> </w:t>
      </w:r>
      <w:r>
        <w:t>western</w:t>
      </w:r>
      <w:r>
        <w:rPr>
          <w:spacing w:val="-6"/>
        </w:rPr>
        <w:t xml:space="preserve"> </w:t>
      </w:r>
      <w:r>
        <w:t>frontier</w:t>
      </w:r>
      <w:r>
        <w:rPr>
          <w:spacing w:val="-6"/>
        </w:rPr>
        <w:t xml:space="preserve"> </w:t>
      </w:r>
      <w:r>
        <w:t>of</w:t>
      </w:r>
      <w:r>
        <w:rPr>
          <w:spacing w:val="-5"/>
        </w:rPr>
        <w:t xml:space="preserve"> </w:t>
      </w:r>
      <w:r>
        <w:t>China,</w:t>
      </w:r>
      <w:r>
        <w:rPr>
          <w:spacing w:val="-6"/>
        </w:rPr>
        <w:t xml:space="preserve"> </w:t>
      </w:r>
      <w:r>
        <w:t>he</w:t>
      </w:r>
      <w:r>
        <w:rPr>
          <w:spacing w:val="-6"/>
        </w:rPr>
        <w:t xml:space="preserve"> </w:t>
      </w:r>
      <w:r>
        <w:t>has</w:t>
      </w:r>
      <w:r>
        <w:rPr>
          <w:spacing w:val="-6"/>
        </w:rPr>
        <w:t xml:space="preserve"> </w:t>
      </w:r>
      <w:r>
        <w:t>built</w:t>
      </w:r>
      <w:r>
        <w:rPr>
          <w:spacing w:val="-6"/>
        </w:rPr>
        <w:t xml:space="preserve"> </w:t>
      </w:r>
      <w:r>
        <w:t>a</w:t>
      </w:r>
      <w:r>
        <w:rPr>
          <w:spacing w:val="-6"/>
        </w:rPr>
        <w:t xml:space="preserve"> </w:t>
      </w:r>
      <w:r>
        <w:t>very</w:t>
      </w:r>
      <w:r>
        <w:rPr>
          <w:spacing w:val="-6"/>
        </w:rPr>
        <w:t xml:space="preserve"> </w:t>
      </w:r>
      <w:r>
        <w:t>large</w:t>
      </w:r>
      <w:r>
        <w:rPr>
          <w:spacing w:val="-6"/>
        </w:rPr>
        <w:t xml:space="preserve"> </w:t>
      </w:r>
      <w:r>
        <w:t>palace</w:t>
      </w:r>
      <w:r>
        <w:rPr>
          <w:spacing w:val="-6"/>
        </w:rPr>
        <w:t xml:space="preserve"> </w:t>
      </w:r>
      <w:r>
        <w:t>of</w:t>
      </w:r>
      <w:r>
        <w:rPr>
          <w:spacing w:val="-5"/>
        </w:rPr>
        <w:t xml:space="preserve"> </w:t>
      </w:r>
      <w:r>
        <w:t>marble</w:t>
      </w:r>
      <w:r>
        <w:rPr>
          <w:spacing w:val="-6"/>
        </w:rPr>
        <w:t xml:space="preserve"> </w:t>
      </w:r>
      <w:r>
        <w:t>and</w:t>
      </w:r>
      <w:r>
        <w:rPr>
          <w:spacing w:val="-6"/>
        </w:rPr>
        <w:t xml:space="preserve"> </w:t>
      </w:r>
      <w:r>
        <w:t>oth-</w:t>
      </w:r>
      <w:r>
        <w:rPr>
          <w:spacing w:val="-52"/>
        </w:rPr>
        <w:t xml:space="preserve"> </w:t>
      </w:r>
      <w:r>
        <w:t>er</w:t>
      </w:r>
      <w:r>
        <w:rPr>
          <w:spacing w:val="-11"/>
        </w:rPr>
        <w:t xml:space="preserve"> </w:t>
      </w:r>
      <w:r>
        <w:t>valuable</w:t>
      </w:r>
      <w:r>
        <w:rPr>
          <w:spacing w:val="-10"/>
        </w:rPr>
        <w:t xml:space="preserve"> </w:t>
      </w:r>
      <w:r>
        <w:t>stones.</w:t>
      </w:r>
      <w:r>
        <w:rPr>
          <w:spacing w:val="-10"/>
        </w:rPr>
        <w:t xml:space="preserve"> </w:t>
      </w:r>
      <w:r>
        <w:t>The</w:t>
      </w:r>
      <w:r>
        <w:rPr>
          <w:spacing w:val="-11"/>
        </w:rPr>
        <w:t xml:space="preserve"> </w:t>
      </w:r>
      <w:r>
        <w:t>halls</w:t>
      </w:r>
      <w:r>
        <w:rPr>
          <w:spacing w:val="-10"/>
        </w:rPr>
        <w:t xml:space="preserve"> </w:t>
      </w:r>
      <w:r>
        <w:t>are</w:t>
      </w:r>
      <w:r>
        <w:rPr>
          <w:spacing w:val="-10"/>
        </w:rPr>
        <w:t xml:space="preserve"> </w:t>
      </w:r>
      <w:r>
        <w:t>gilded</w:t>
      </w:r>
      <w:r>
        <w:rPr>
          <w:spacing w:val="-11"/>
        </w:rPr>
        <w:t xml:space="preserve"> </w:t>
      </w:r>
      <w:r>
        <w:t>all</w:t>
      </w:r>
      <w:r>
        <w:rPr>
          <w:spacing w:val="-10"/>
        </w:rPr>
        <w:t xml:space="preserve"> </w:t>
      </w:r>
      <w:r>
        <w:t>over</w:t>
      </w:r>
      <w:r>
        <w:rPr>
          <w:spacing w:val="-10"/>
        </w:rPr>
        <w:t xml:space="preserve"> </w:t>
      </w:r>
      <w:r>
        <w:t>and</w:t>
      </w:r>
      <w:r>
        <w:rPr>
          <w:spacing w:val="-11"/>
        </w:rPr>
        <w:t xml:space="preserve"> </w:t>
      </w:r>
      <w:r>
        <w:t>wonderfully</w:t>
      </w:r>
      <w:r>
        <w:rPr>
          <w:spacing w:val="-10"/>
        </w:rPr>
        <w:t xml:space="preserve"> </w:t>
      </w:r>
      <w:r>
        <w:t>beautiful,</w:t>
      </w:r>
      <w:r>
        <w:rPr>
          <w:spacing w:val="-10"/>
        </w:rPr>
        <w:t xml:space="preserve"> </w:t>
      </w:r>
      <w:r>
        <w:t>and</w:t>
      </w:r>
      <w:r>
        <w:rPr>
          <w:spacing w:val="-11"/>
        </w:rPr>
        <w:t xml:space="preserve"> </w:t>
      </w:r>
      <w:r>
        <w:t>a</w:t>
      </w:r>
      <w:r>
        <w:rPr>
          <w:spacing w:val="-10"/>
        </w:rPr>
        <w:t xml:space="preserve"> </w:t>
      </w:r>
      <w:r>
        <w:t>space</w:t>
      </w:r>
      <w:r>
        <w:rPr>
          <w:spacing w:val="-10"/>
        </w:rPr>
        <w:t xml:space="preserve"> </w:t>
      </w:r>
      <w:r>
        <w:t>sixteen</w:t>
      </w:r>
      <w:r>
        <w:rPr>
          <w:spacing w:val="-11"/>
        </w:rPr>
        <w:t xml:space="preserve"> </w:t>
      </w:r>
      <w:r>
        <w:t>miles</w:t>
      </w:r>
      <w:r>
        <w:rPr>
          <w:spacing w:val="-10"/>
        </w:rPr>
        <w:t xml:space="preserve"> </w:t>
      </w:r>
      <w:r>
        <w:t>in</w:t>
      </w:r>
      <w:r>
        <w:rPr>
          <w:spacing w:val="-10"/>
        </w:rPr>
        <w:t xml:space="preserve"> </w:t>
      </w:r>
      <w:r>
        <w:t>circuit</w:t>
      </w:r>
      <w:r>
        <w:rPr>
          <w:spacing w:val="-10"/>
        </w:rPr>
        <w:t xml:space="preserve"> </w:t>
      </w:r>
      <w:r>
        <w:t>is</w:t>
      </w:r>
      <w:r w:rsidR="00FA16D1">
        <w:t xml:space="preserve"> </w:t>
      </w:r>
      <w:r>
        <w:t>surrounded</w:t>
      </w:r>
      <w:r>
        <w:rPr>
          <w:spacing w:val="-8"/>
        </w:rPr>
        <w:t xml:space="preserve"> </w:t>
      </w:r>
      <w:r>
        <w:t>by</w:t>
      </w:r>
      <w:r>
        <w:rPr>
          <w:spacing w:val="-8"/>
        </w:rPr>
        <w:t xml:space="preserve"> </w:t>
      </w:r>
      <w:r>
        <w:t>a</w:t>
      </w:r>
      <w:r>
        <w:rPr>
          <w:spacing w:val="-7"/>
        </w:rPr>
        <w:t xml:space="preserve"> </w:t>
      </w:r>
      <w:r>
        <w:t>wall,</w:t>
      </w:r>
      <w:r>
        <w:rPr>
          <w:spacing w:val="-8"/>
        </w:rPr>
        <w:t xml:space="preserve"> </w:t>
      </w:r>
      <w:r>
        <w:t>within</w:t>
      </w:r>
      <w:r>
        <w:rPr>
          <w:spacing w:val="-7"/>
        </w:rPr>
        <w:t xml:space="preserve"> </w:t>
      </w:r>
      <w:r>
        <w:t>which</w:t>
      </w:r>
      <w:r>
        <w:rPr>
          <w:spacing w:val="-8"/>
        </w:rPr>
        <w:t xml:space="preserve"> </w:t>
      </w:r>
      <w:r>
        <w:t>are</w:t>
      </w:r>
      <w:r>
        <w:rPr>
          <w:spacing w:val="-7"/>
        </w:rPr>
        <w:t xml:space="preserve"> </w:t>
      </w:r>
      <w:r>
        <w:t>fountains,</w:t>
      </w:r>
      <w:r>
        <w:rPr>
          <w:spacing w:val="-8"/>
        </w:rPr>
        <w:t xml:space="preserve"> </w:t>
      </w:r>
      <w:r>
        <w:t>rivers,</w:t>
      </w:r>
      <w:r>
        <w:rPr>
          <w:spacing w:val="-7"/>
        </w:rPr>
        <w:t xml:space="preserve"> </w:t>
      </w:r>
      <w:r>
        <w:t>and</w:t>
      </w:r>
      <w:r>
        <w:rPr>
          <w:spacing w:val="-8"/>
        </w:rPr>
        <w:t xml:space="preserve"> </w:t>
      </w:r>
      <w:r>
        <w:t>meadows.</w:t>
      </w:r>
      <w:r>
        <w:rPr>
          <w:spacing w:val="-7"/>
        </w:rPr>
        <w:t xml:space="preserve"> </w:t>
      </w:r>
      <w:r>
        <w:t>Here</w:t>
      </w:r>
      <w:r>
        <w:rPr>
          <w:spacing w:val="-8"/>
        </w:rPr>
        <w:t xml:space="preserve"> </w:t>
      </w:r>
      <w:r>
        <w:t>he</w:t>
      </w:r>
      <w:r>
        <w:rPr>
          <w:spacing w:val="-7"/>
        </w:rPr>
        <w:t xml:space="preserve"> </w:t>
      </w:r>
      <w:r>
        <w:t>finds</w:t>
      </w:r>
      <w:r>
        <w:rPr>
          <w:spacing w:val="-8"/>
        </w:rPr>
        <w:t xml:space="preserve"> </w:t>
      </w:r>
      <w:r>
        <w:t>stags,</w:t>
      </w:r>
      <w:r>
        <w:rPr>
          <w:spacing w:val="-7"/>
        </w:rPr>
        <w:t xml:space="preserve"> </w:t>
      </w:r>
      <w:r>
        <w:t>deer,</w:t>
      </w:r>
      <w:r>
        <w:rPr>
          <w:spacing w:val="-8"/>
        </w:rPr>
        <w:t xml:space="preserve"> </w:t>
      </w:r>
      <w:r>
        <w:t>and</w:t>
      </w:r>
      <w:r>
        <w:rPr>
          <w:spacing w:val="-7"/>
        </w:rPr>
        <w:t xml:space="preserve"> </w:t>
      </w:r>
      <w:r>
        <w:t>wild-goats</w:t>
      </w:r>
      <w:r>
        <w:rPr>
          <w:spacing w:val="-8"/>
        </w:rPr>
        <w:t xml:space="preserve"> </w:t>
      </w:r>
      <w:r>
        <w:t>to</w:t>
      </w:r>
      <w:r>
        <w:rPr>
          <w:spacing w:val="1"/>
        </w:rPr>
        <w:t xml:space="preserve"> </w:t>
      </w:r>
      <w:r>
        <w:t>give for food to the falcons and gyrfalcons, which he keeps in cages, and goes out once a week to sport with them.</w:t>
      </w:r>
      <w:r>
        <w:rPr>
          <w:spacing w:val="1"/>
        </w:rPr>
        <w:t xml:space="preserve"> </w:t>
      </w:r>
      <w:r>
        <w:t>Frequently he rides through that enclosure, having a leopard on the crupper of his horse, which, whenever he is</w:t>
      </w:r>
      <w:r>
        <w:rPr>
          <w:spacing w:val="1"/>
        </w:rPr>
        <w:t xml:space="preserve"> </w:t>
      </w:r>
      <w:r>
        <w:t>inclined,</w:t>
      </w:r>
      <w:r>
        <w:rPr>
          <w:spacing w:val="-10"/>
        </w:rPr>
        <w:t xml:space="preserve"> </w:t>
      </w:r>
      <w:r>
        <w:t>he</w:t>
      </w:r>
      <w:r>
        <w:rPr>
          <w:spacing w:val="-9"/>
        </w:rPr>
        <w:t xml:space="preserve"> </w:t>
      </w:r>
      <w:r>
        <w:t>lets</w:t>
      </w:r>
      <w:r>
        <w:rPr>
          <w:spacing w:val="-10"/>
        </w:rPr>
        <w:t xml:space="preserve"> </w:t>
      </w:r>
      <w:r>
        <w:t>go,</w:t>
      </w:r>
      <w:r>
        <w:rPr>
          <w:spacing w:val="-9"/>
        </w:rPr>
        <w:t xml:space="preserve"> </w:t>
      </w:r>
      <w:r>
        <w:t>and</w:t>
      </w:r>
      <w:r>
        <w:rPr>
          <w:spacing w:val="-9"/>
        </w:rPr>
        <w:t xml:space="preserve"> </w:t>
      </w:r>
      <w:r>
        <w:t>it</w:t>
      </w:r>
      <w:r>
        <w:rPr>
          <w:spacing w:val="-10"/>
        </w:rPr>
        <w:t xml:space="preserve"> </w:t>
      </w:r>
      <w:r>
        <w:t>catches</w:t>
      </w:r>
      <w:r>
        <w:rPr>
          <w:spacing w:val="-9"/>
        </w:rPr>
        <w:t xml:space="preserve"> </w:t>
      </w:r>
      <w:r>
        <w:t>a</w:t>
      </w:r>
      <w:r>
        <w:rPr>
          <w:spacing w:val="-10"/>
        </w:rPr>
        <w:t xml:space="preserve"> </w:t>
      </w:r>
      <w:r>
        <w:t>stag,</w:t>
      </w:r>
      <w:r>
        <w:rPr>
          <w:spacing w:val="-9"/>
        </w:rPr>
        <w:t xml:space="preserve"> </w:t>
      </w:r>
      <w:r>
        <w:t>deer,</w:t>
      </w:r>
      <w:r>
        <w:rPr>
          <w:spacing w:val="-9"/>
        </w:rPr>
        <w:t xml:space="preserve"> </w:t>
      </w:r>
      <w:r>
        <w:t>or</w:t>
      </w:r>
      <w:r>
        <w:rPr>
          <w:spacing w:val="-10"/>
        </w:rPr>
        <w:t xml:space="preserve"> </w:t>
      </w:r>
      <w:r>
        <w:t>wild-goat,</w:t>
      </w:r>
      <w:r>
        <w:rPr>
          <w:spacing w:val="-9"/>
        </w:rPr>
        <w:t xml:space="preserve"> </w:t>
      </w:r>
      <w:r>
        <w:t>which</w:t>
      </w:r>
      <w:r>
        <w:rPr>
          <w:spacing w:val="-10"/>
        </w:rPr>
        <w:t xml:space="preserve"> </w:t>
      </w:r>
      <w:r>
        <w:t>is</w:t>
      </w:r>
      <w:r>
        <w:rPr>
          <w:spacing w:val="-9"/>
        </w:rPr>
        <w:t xml:space="preserve"> </w:t>
      </w:r>
      <w:r>
        <w:t>given</w:t>
      </w:r>
      <w:r>
        <w:rPr>
          <w:spacing w:val="-9"/>
        </w:rPr>
        <w:t xml:space="preserve"> </w:t>
      </w:r>
      <w:r>
        <w:t>to</w:t>
      </w:r>
      <w:r>
        <w:rPr>
          <w:spacing w:val="-10"/>
        </w:rPr>
        <w:t xml:space="preserve"> </w:t>
      </w:r>
      <w:r>
        <w:t>the</w:t>
      </w:r>
      <w:r>
        <w:rPr>
          <w:spacing w:val="-9"/>
        </w:rPr>
        <w:t xml:space="preserve"> </w:t>
      </w:r>
      <w:r>
        <w:t>gerfalcons</w:t>
      </w:r>
      <w:r>
        <w:rPr>
          <w:spacing w:val="-10"/>
        </w:rPr>
        <w:t xml:space="preserve"> </w:t>
      </w:r>
      <w:r>
        <w:t>in</w:t>
      </w:r>
      <w:r>
        <w:rPr>
          <w:spacing w:val="-9"/>
        </w:rPr>
        <w:t xml:space="preserve"> </w:t>
      </w:r>
      <w:r>
        <w:t>the</w:t>
      </w:r>
      <w:r>
        <w:rPr>
          <w:spacing w:val="-9"/>
        </w:rPr>
        <w:t xml:space="preserve"> </w:t>
      </w:r>
      <w:r>
        <w:t>cage.</w:t>
      </w:r>
      <w:r>
        <w:rPr>
          <w:spacing w:val="-10"/>
        </w:rPr>
        <w:t xml:space="preserve"> </w:t>
      </w:r>
      <w:r>
        <w:t>In</w:t>
      </w:r>
      <w:r>
        <w:rPr>
          <w:spacing w:val="-9"/>
        </w:rPr>
        <w:t xml:space="preserve"> </w:t>
      </w:r>
      <w:r>
        <w:t>this</w:t>
      </w:r>
      <w:r>
        <w:rPr>
          <w:spacing w:val="-10"/>
        </w:rPr>
        <w:t xml:space="preserve"> </w:t>
      </w:r>
      <w:r>
        <w:t>park,</w:t>
      </w:r>
      <w:r>
        <w:rPr>
          <w:spacing w:val="-52"/>
        </w:rPr>
        <w:t xml:space="preserve"> </w:t>
      </w:r>
      <w:r>
        <w:t>too, the monarch has a large palace framed of cane, the interior gilded all over, having pictures of beasts and birds</w:t>
      </w:r>
      <w:r>
        <w:rPr>
          <w:spacing w:val="1"/>
        </w:rPr>
        <w:t xml:space="preserve"> </w:t>
      </w:r>
      <w:r>
        <w:t>most</w:t>
      </w:r>
      <w:r>
        <w:rPr>
          <w:spacing w:val="-7"/>
        </w:rPr>
        <w:t xml:space="preserve"> </w:t>
      </w:r>
      <w:r>
        <w:t>skilfully</w:t>
      </w:r>
      <w:r>
        <w:rPr>
          <w:spacing w:val="-6"/>
        </w:rPr>
        <w:t xml:space="preserve"> </w:t>
      </w:r>
      <w:r>
        <w:t>worked</w:t>
      </w:r>
      <w:r>
        <w:rPr>
          <w:spacing w:val="-6"/>
        </w:rPr>
        <w:t xml:space="preserve"> </w:t>
      </w:r>
      <w:r>
        <w:t>on</w:t>
      </w:r>
      <w:r>
        <w:rPr>
          <w:spacing w:val="-7"/>
        </w:rPr>
        <w:t xml:space="preserve"> </w:t>
      </w:r>
      <w:r>
        <w:t>it.</w:t>
      </w:r>
      <w:r>
        <w:rPr>
          <w:spacing w:val="-6"/>
        </w:rPr>
        <w:t xml:space="preserve"> </w:t>
      </w:r>
      <w:r>
        <w:t>The</w:t>
      </w:r>
      <w:r>
        <w:rPr>
          <w:spacing w:val="-6"/>
        </w:rPr>
        <w:t xml:space="preserve"> </w:t>
      </w:r>
      <w:r>
        <w:t>roof</w:t>
      </w:r>
      <w:r>
        <w:rPr>
          <w:spacing w:val="-6"/>
        </w:rPr>
        <w:t xml:space="preserve"> </w:t>
      </w:r>
      <w:r>
        <w:t>is</w:t>
      </w:r>
      <w:r>
        <w:rPr>
          <w:spacing w:val="-7"/>
        </w:rPr>
        <w:t xml:space="preserve"> </w:t>
      </w:r>
      <w:r>
        <w:t>of</w:t>
      </w:r>
      <w:r>
        <w:rPr>
          <w:spacing w:val="-6"/>
        </w:rPr>
        <w:t xml:space="preserve"> </w:t>
      </w:r>
      <w:r>
        <w:t>the</w:t>
      </w:r>
      <w:r>
        <w:rPr>
          <w:spacing w:val="-6"/>
        </w:rPr>
        <w:t xml:space="preserve"> </w:t>
      </w:r>
      <w:r>
        <w:t>same</w:t>
      </w:r>
      <w:r>
        <w:rPr>
          <w:spacing w:val="-6"/>
        </w:rPr>
        <w:t xml:space="preserve"> </w:t>
      </w:r>
      <w:r>
        <w:t>material,</w:t>
      </w:r>
      <w:r>
        <w:rPr>
          <w:spacing w:val="-7"/>
        </w:rPr>
        <w:t xml:space="preserve"> </w:t>
      </w:r>
      <w:r>
        <w:t>and</w:t>
      </w:r>
      <w:r>
        <w:rPr>
          <w:spacing w:val="-6"/>
        </w:rPr>
        <w:t xml:space="preserve"> </w:t>
      </w:r>
      <w:r>
        <w:t>so</w:t>
      </w:r>
      <w:r>
        <w:rPr>
          <w:spacing w:val="-6"/>
        </w:rPr>
        <w:t xml:space="preserve"> </w:t>
      </w:r>
      <w:r>
        <w:t>richly</w:t>
      </w:r>
      <w:r>
        <w:rPr>
          <w:spacing w:val="-7"/>
        </w:rPr>
        <w:t xml:space="preserve"> </w:t>
      </w:r>
      <w:r>
        <w:t>varnished</w:t>
      </w:r>
      <w:r>
        <w:rPr>
          <w:spacing w:val="-6"/>
        </w:rPr>
        <w:t xml:space="preserve"> </w:t>
      </w:r>
      <w:r>
        <w:t>that</w:t>
      </w:r>
      <w:r>
        <w:rPr>
          <w:spacing w:val="-6"/>
        </w:rPr>
        <w:t xml:space="preserve"> </w:t>
      </w:r>
      <w:r>
        <w:t>no</w:t>
      </w:r>
      <w:r>
        <w:rPr>
          <w:spacing w:val="-6"/>
        </w:rPr>
        <w:t xml:space="preserve"> </w:t>
      </w:r>
      <w:r>
        <w:t>water</w:t>
      </w:r>
      <w:r>
        <w:rPr>
          <w:spacing w:val="-7"/>
        </w:rPr>
        <w:t xml:space="preserve"> </w:t>
      </w:r>
      <w:r>
        <w:t>can</w:t>
      </w:r>
      <w:r>
        <w:rPr>
          <w:spacing w:val="-6"/>
        </w:rPr>
        <w:t xml:space="preserve"> </w:t>
      </w:r>
      <w:r>
        <w:t>penetrate.</w:t>
      </w:r>
      <w:r w:rsidR="00FA16D1">
        <w:t xml:space="preserve"> </w:t>
      </w:r>
      <w:r>
        <w:t>I</w:t>
      </w:r>
      <w:r>
        <w:rPr>
          <w:spacing w:val="-6"/>
        </w:rPr>
        <w:t xml:space="preserve"> </w:t>
      </w:r>
      <w:r>
        <w:t>assure</w:t>
      </w:r>
      <w:r>
        <w:rPr>
          <w:spacing w:val="-6"/>
        </w:rPr>
        <w:t xml:space="preserve"> </w:t>
      </w:r>
      <w:r>
        <w:t>you</w:t>
      </w:r>
      <w:r>
        <w:rPr>
          <w:spacing w:val="-5"/>
        </w:rPr>
        <w:t xml:space="preserve"> </w:t>
      </w:r>
      <w:r>
        <w:t>these</w:t>
      </w:r>
      <w:r>
        <w:rPr>
          <w:spacing w:val="-6"/>
        </w:rPr>
        <w:t xml:space="preserve"> </w:t>
      </w:r>
      <w:r>
        <w:t>canes</w:t>
      </w:r>
      <w:r>
        <w:rPr>
          <w:spacing w:val="-5"/>
        </w:rPr>
        <w:t xml:space="preserve"> </w:t>
      </w:r>
      <w:r>
        <w:t>are</w:t>
      </w:r>
      <w:r>
        <w:rPr>
          <w:spacing w:val="-6"/>
        </w:rPr>
        <w:t xml:space="preserve"> </w:t>
      </w:r>
      <w:r>
        <w:t>more</w:t>
      </w:r>
      <w:r>
        <w:rPr>
          <w:spacing w:val="-6"/>
        </w:rPr>
        <w:t xml:space="preserve"> </w:t>
      </w:r>
      <w:r>
        <w:t>than</w:t>
      </w:r>
      <w:r>
        <w:rPr>
          <w:spacing w:val="-5"/>
        </w:rPr>
        <w:t xml:space="preserve"> </w:t>
      </w:r>
      <w:r>
        <w:t>three</w:t>
      </w:r>
      <w:r>
        <w:rPr>
          <w:spacing w:val="-6"/>
        </w:rPr>
        <w:t xml:space="preserve"> </w:t>
      </w:r>
      <w:r>
        <w:t>palms</w:t>
      </w:r>
      <w:r>
        <w:rPr>
          <w:spacing w:val="-5"/>
        </w:rPr>
        <w:t xml:space="preserve"> </w:t>
      </w:r>
      <w:r>
        <w:t>thick,</w:t>
      </w:r>
      <w:r>
        <w:rPr>
          <w:spacing w:val="-6"/>
        </w:rPr>
        <w:t xml:space="preserve"> </w:t>
      </w:r>
      <w:r>
        <w:t>and</w:t>
      </w:r>
      <w:r>
        <w:rPr>
          <w:spacing w:val="-6"/>
        </w:rPr>
        <w:t xml:space="preserve"> </w:t>
      </w:r>
      <w:r>
        <w:t>from</w:t>
      </w:r>
      <w:r>
        <w:rPr>
          <w:spacing w:val="-5"/>
        </w:rPr>
        <w:t xml:space="preserve"> </w:t>
      </w:r>
      <w:r>
        <w:t>ten</w:t>
      </w:r>
      <w:r>
        <w:rPr>
          <w:spacing w:val="-6"/>
        </w:rPr>
        <w:t xml:space="preserve"> </w:t>
      </w:r>
      <w:r>
        <w:t>to</w:t>
      </w:r>
      <w:r>
        <w:rPr>
          <w:spacing w:val="-5"/>
        </w:rPr>
        <w:t xml:space="preserve"> </w:t>
      </w:r>
      <w:r>
        <w:t>fifteen</w:t>
      </w:r>
      <w:r>
        <w:rPr>
          <w:spacing w:val="-6"/>
        </w:rPr>
        <w:t xml:space="preserve"> </w:t>
      </w:r>
      <w:r>
        <w:t>paces</w:t>
      </w:r>
      <w:r>
        <w:rPr>
          <w:spacing w:val="-6"/>
        </w:rPr>
        <w:t xml:space="preserve"> </w:t>
      </w:r>
      <w:r>
        <w:t>long.</w:t>
      </w:r>
      <w:r>
        <w:rPr>
          <w:spacing w:val="-5"/>
        </w:rPr>
        <w:t xml:space="preserve"> </w:t>
      </w:r>
      <w:r>
        <w:t>They</w:t>
      </w:r>
      <w:r>
        <w:rPr>
          <w:spacing w:val="-6"/>
        </w:rPr>
        <w:t xml:space="preserve"> </w:t>
      </w:r>
      <w:r>
        <w:t>are</w:t>
      </w:r>
      <w:r>
        <w:rPr>
          <w:spacing w:val="-5"/>
        </w:rPr>
        <w:t xml:space="preserve"> </w:t>
      </w:r>
      <w:r>
        <w:t>cut</w:t>
      </w:r>
      <w:r>
        <w:rPr>
          <w:spacing w:val="-6"/>
        </w:rPr>
        <w:t xml:space="preserve"> </w:t>
      </w:r>
      <w:r>
        <w:t>length</w:t>
      </w:r>
      <w:r w:rsidR="00FA16D1">
        <w:t xml:space="preserve"> </w:t>
      </w:r>
      <w:r>
        <w:t>ways, from one knot to the other, and then arranged so as to form the roof. The whole structure is so disposed that</w:t>
      </w:r>
      <w:r>
        <w:rPr>
          <w:spacing w:val="1"/>
        </w:rPr>
        <w:t xml:space="preserve"> </w:t>
      </w:r>
      <w:r>
        <w:t>the khan, when he pleases, can order it to be taken down, for it is supported by more than 200 cords of silk. His</w:t>
      </w:r>
      <w:r>
        <w:rPr>
          <w:spacing w:val="1"/>
        </w:rPr>
        <w:t xml:space="preserve"> </w:t>
      </w:r>
      <w:r>
        <w:t>majesty remains there three months of the year, June, July, and August, the situation being cool and agreeable; and</w:t>
      </w:r>
      <w:r>
        <w:rPr>
          <w:spacing w:val="-52"/>
        </w:rPr>
        <w:t xml:space="preserve"> </w:t>
      </w:r>
      <w:r>
        <w:t>during this period his palace of cane is set up, while all the rest of the year it is down. On the 28th of August, he</w:t>
      </w:r>
      <w:r>
        <w:rPr>
          <w:spacing w:val="1"/>
        </w:rPr>
        <w:t xml:space="preserve"> </w:t>
      </w:r>
      <w:r>
        <w:t>departs thence, and for the following purpose:—There are a race of marcs white as snow, with no mixture of any</w:t>
      </w:r>
      <w:r>
        <w:rPr>
          <w:spacing w:val="1"/>
        </w:rPr>
        <w:t xml:space="preserve"> </w:t>
      </w:r>
      <w:r>
        <w:t>other</w:t>
      </w:r>
      <w:r>
        <w:rPr>
          <w:spacing w:val="-5"/>
        </w:rPr>
        <w:t xml:space="preserve"> </w:t>
      </w:r>
      <w:r>
        <w:t>colour,</w:t>
      </w:r>
      <w:r>
        <w:rPr>
          <w:spacing w:val="-4"/>
        </w:rPr>
        <w:t xml:space="preserve"> </w:t>
      </w:r>
      <w:r>
        <w:t>and</w:t>
      </w:r>
      <w:r>
        <w:rPr>
          <w:spacing w:val="-5"/>
        </w:rPr>
        <w:t xml:space="preserve"> </w:t>
      </w:r>
      <w:r>
        <w:t>in</w:t>
      </w:r>
      <w:r>
        <w:rPr>
          <w:spacing w:val="-4"/>
        </w:rPr>
        <w:t xml:space="preserve"> </w:t>
      </w:r>
      <w:r>
        <w:t>number</w:t>
      </w:r>
      <w:r>
        <w:rPr>
          <w:spacing w:val="-5"/>
        </w:rPr>
        <w:t xml:space="preserve"> </w:t>
      </w:r>
      <w:r>
        <w:t>10,000,</w:t>
      </w:r>
      <w:r>
        <w:rPr>
          <w:spacing w:val="-4"/>
        </w:rPr>
        <w:t xml:space="preserve"> </w:t>
      </w:r>
      <w:r>
        <w:t>whose</w:t>
      </w:r>
      <w:r>
        <w:rPr>
          <w:spacing w:val="-5"/>
        </w:rPr>
        <w:t xml:space="preserve"> </w:t>
      </w:r>
      <w:r>
        <w:t>milk</w:t>
      </w:r>
      <w:r>
        <w:rPr>
          <w:spacing w:val="-4"/>
        </w:rPr>
        <w:t xml:space="preserve"> </w:t>
      </w:r>
      <w:r>
        <w:t>must</w:t>
      </w:r>
      <w:r>
        <w:rPr>
          <w:spacing w:val="-5"/>
        </w:rPr>
        <w:t xml:space="preserve"> </w:t>
      </w:r>
      <w:r>
        <w:t>not</w:t>
      </w:r>
      <w:r>
        <w:rPr>
          <w:spacing w:val="-4"/>
        </w:rPr>
        <w:t xml:space="preserve"> </w:t>
      </w:r>
      <w:r>
        <w:t>be</w:t>
      </w:r>
      <w:r>
        <w:rPr>
          <w:spacing w:val="-4"/>
        </w:rPr>
        <w:t xml:space="preserve"> </w:t>
      </w:r>
      <w:r>
        <w:t>drunk</w:t>
      </w:r>
      <w:r>
        <w:rPr>
          <w:spacing w:val="-5"/>
        </w:rPr>
        <w:t xml:space="preserve"> </w:t>
      </w:r>
      <w:r>
        <w:t>by</w:t>
      </w:r>
      <w:r>
        <w:rPr>
          <w:spacing w:val="-4"/>
        </w:rPr>
        <w:t xml:space="preserve"> </w:t>
      </w:r>
      <w:r>
        <w:t>any</w:t>
      </w:r>
      <w:r>
        <w:rPr>
          <w:spacing w:val="-5"/>
        </w:rPr>
        <w:t xml:space="preserve"> </w:t>
      </w:r>
      <w:r>
        <w:t>one</w:t>
      </w:r>
      <w:r>
        <w:rPr>
          <w:spacing w:val="-4"/>
        </w:rPr>
        <w:t xml:space="preserve"> </w:t>
      </w:r>
      <w:r>
        <w:t>who</w:t>
      </w:r>
      <w:r>
        <w:rPr>
          <w:spacing w:val="-5"/>
        </w:rPr>
        <w:t xml:space="preserve"> </w:t>
      </w:r>
      <w:r>
        <w:t>is</w:t>
      </w:r>
      <w:r>
        <w:rPr>
          <w:spacing w:val="-4"/>
        </w:rPr>
        <w:t xml:space="preserve"> </w:t>
      </w:r>
      <w:r>
        <w:t>not</w:t>
      </w:r>
      <w:r>
        <w:rPr>
          <w:spacing w:val="-5"/>
        </w:rPr>
        <w:t xml:space="preserve"> </w:t>
      </w:r>
      <w:r>
        <w:t>of</w:t>
      </w:r>
      <w:r>
        <w:rPr>
          <w:spacing w:val="-4"/>
        </w:rPr>
        <w:t xml:space="preserve"> </w:t>
      </w:r>
      <w:r>
        <w:t>imperial</w:t>
      </w:r>
      <w:r>
        <w:rPr>
          <w:spacing w:val="-5"/>
        </w:rPr>
        <w:t xml:space="preserve"> </w:t>
      </w:r>
      <w:r>
        <w:t>lineage.</w:t>
      </w:r>
      <w:r>
        <w:rPr>
          <w:spacing w:val="-4"/>
        </w:rPr>
        <w:t xml:space="preserve"> </w:t>
      </w:r>
      <w:r>
        <w:t>Only</w:t>
      </w:r>
      <w:r>
        <w:rPr>
          <w:spacing w:val="1"/>
        </w:rPr>
        <w:t xml:space="preserve"> </w:t>
      </w:r>
      <w:r>
        <w:t>one</w:t>
      </w:r>
      <w:r>
        <w:rPr>
          <w:spacing w:val="-6"/>
        </w:rPr>
        <w:t xml:space="preserve"> </w:t>
      </w:r>
      <w:r>
        <w:t>other</w:t>
      </w:r>
      <w:r>
        <w:rPr>
          <w:spacing w:val="-6"/>
        </w:rPr>
        <w:t xml:space="preserve"> </w:t>
      </w:r>
      <w:r>
        <w:t>race</w:t>
      </w:r>
      <w:r>
        <w:rPr>
          <w:spacing w:val="-6"/>
        </w:rPr>
        <w:t xml:space="preserve"> </w:t>
      </w:r>
      <w:r>
        <w:t>of</w:t>
      </w:r>
      <w:r>
        <w:rPr>
          <w:spacing w:val="-6"/>
        </w:rPr>
        <w:t xml:space="preserve"> </w:t>
      </w:r>
      <w:r>
        <w:t>men</w:t>
      </w:r>
      <w:r>
        <w:rPr>
          <w:spacing w:val="-6"/>
        </w:rPr>
        <w:t xml:space="preserve"> </w:t>
      </w:r>
      <w:r>
        <w:t>can</w:t>
      </w:r>
      <w:r>
        <w:rPr>
          <w:spacing w:val="-5"/>
        </w:rPr>
        <w:t xml:space="preserve"> </w:t>
      </w:r>
      <w:r>
        <w:t>drink</w:t>
      </w:r>
      <w:r>
        <w:rPr>
          <w:spacing w:val="-6"/>
        </w:rPr>
        <w:t xml:space="preserve"> </w:t>
      </w:r>
      <w:r>
        <w:t>it,</w:t>
      </w:r>
      <w:r>
        <w:rPr>
          <w:spacing w:val="-6"/>
        </w:rPr>
        <w:t xml:space="preserve"> </w:t>
      </w:r>
      <w:r>
        <w:t>called</w:t>
      </w:r>
      <w:r>
        <w:rPr>
          <w:spacing w:val="-6"/>
        </w:rPr>
        <w:t xml:space="preserve"> </w:t>
      </w:r>
      <w:r>
        <w:t>Boriat,</w:t>
      </w:r>
      <w:r>
        <w:rPr>
          <w:spacing w:val="-6"/>
        </w:rPr>
        <w:t xml:space="preserve"> </w:t>
      </w:r>
      <w:r>
        <w:t>because</w:t>
      </w:r>
      <w:r>
        <w:rPr>
          <w:spacing w:val="-5"/>
        </w:rPr>
        <w:t xml:space="preserve"> </w:t>
      </w:r>
      <w:r>
        <w:t>they</w:t>
      </w:r>
      <w:r>
        <w:rPr>
          <w:spacing w:val="-6"/>
        </w:rPr>
        <w:t xml:space="preserve"> </w:t>
      </w:r>
      <w:r>
        <w:t>gained</w:t>
      </w:r>
      <w:r>
        <w:rPr>
          <w:spacing w:val="-6"/>
        </w:rPr>
        <w:t xml:space="preserve"> </w:t>
      </w:r>
      <w:r>
        <w:t>a</w:t>
      </w:r>
      <w:r>
        <w:rPr>
          <w:spacing w:val="-6"/>
        </w:rPr>
        <w:t xml:space="preserve"> </w:t>
      </w:r>
      <w:r>
        <w:t>victory</w:t>
      </w:r>
      <w:r>
        <w:rPr>
          <w:spacing w:val="-6"/>
        </w:rPr>
        <w:t xml:space="preserve"> </w:t>
      </w:r>
      <w:r>
        <w:t>for</w:t>
      </w:r>
      <w:r>
        <w:rPr>
          <w:spacing w:val="-5"/>
        </w:rPr>
        <w:t xml:space="preserve"> </w:t>
      </w:r>
      <w:r>
        <w:t>Gengis</w:t>
      </w:r>
      <w:r>
        <w:rPr>
          <w:spacing w:val="-6"/>
        </w:rPr>
        <w:t xml:space="preserve"> </w:t>
      </w:r>
      <w:r>
        <w:t>Khan.</w:t>
      </w:r>
      <w:r>
        <w:rPr>
          <w:spacing w:val="-6"/>
        </w:rPr>
        <w:t xml:space="preserve"> </w:t>
      </w:r>
      <w:r>
        <w:t>When</w:t>
      </w:r>
      <w:r>
        <w:rPr>
          <w:spacing w:val="-6"/>
        </w:rPr>
        <w:t xml:space="preserve"> </w:t>
      </w:r>
      <w:r>
        <w:t>one</w:t>
      </w:r>
      <w:r>
        <w:rPr>
          <w:spacing w:val="-6"/>
        </w:rPr>
        <w:t xml:space="preserve"> </w:t>
      </w:r>
      <w:r>
        <w:t>of</w:t>
      </w:r>
      <w:r>
        <w:rPr>
          <w:spacing w:val="-5"/>
        </w:rPr>
        <w:t xml:space="preserve"> </w:t>
      </w:r>
      <w:r>
        <w:t>these</w:t>
      </w:r>
      <w:r>
        <w:rPr>
          <w:spacing w:val="-52"/>
        </w:rPr>
        <w:t xml:space="preserve"> </w:t>
      </w:r>
      <w:r>
        <w:t>white</w:t>
      </w:r>
      <w:r>
        <w:rPr>
          <w:spacing w:val="-9"/>
        </w:rPr>
        <w:t xml:space="preserve"> </w:t>
      </w:r>
      <w:r>
        <w:t>animals</w:t>
      </w:r>
      <w:r>
        <w:rPr>
          <w:spacing w:val="-8"/>
        </w:rPr>
        <w:t xml:space="preserve"> </w:t>
      </w:r>
      <w:r>
        <w:t>is</w:t>
      </w:r>
      <w:r>
        <w:rPr>
          <w:spacing w:val="-8"/>
        </w:rPr>
        <w:t xml:space="preserve"> </w:t>
      </w:r>
      <w:r>
        <w:t>passing,</w:t>
      </w:r>
      <w:r>
        <w:rPr>
          <w:spacing w:val="-9"/>
        </w:rPr>
        <w:t xml:space="preserve"> </w:t>
      </w:r>
      <w:r>
        <w:t>the</w:t>
      </w:r>
      <w:r>
        <w:rPr>
          <w:spacing w:val="-8"/>
        </w:rPr>
        <w:t xml:space="preserve"> </w:t>
      </w:r>
      <w:r>
        <w:t>Tartars</w:t>
      </w:r>
      <w:r>
        <w:rPr>
          <w:spacing w:val="-8"/>
        </w:rPr>
        <w:t xml:space="preserve"> </w:t>
      </w:r>
      <w:r>
        <w:t>pay</w:t>
      </w:r>
      <w:r>
        <w:rPr>
          <w:spacing w:val="-8"/>
        </w:rPr>
        <w:t xml:space="preserve"> </w:t>
      </w:r>
      <w:r>
        <w:t>respect</w:t>
      </w:r>
      <w:r>
        <w:rPr>
          <w:spacing w:val="-9"/>
        </w:rPr>
        <w:t xml:space="preserve"> </w:t>
      </w:r>
      <w:r>
        <w:t>to</w:t>
      </w:r>
      <w:r>
        <w:rPr>
          <w:spacing w:val="-8"/>
        </w:rPr>
        <w:t xml:space="preserve"> </w:t>
      </w:r>
      <w:r>
        <w:t>it</w:t>
      </w:r>
      <w:r>
        <w:rPr>
          <w:spacing w:val="-8"/>
        </w:rPr>
        <w:t xml:space="preserve"> </w:t>
      </w:r>
      <w:r>
        <w:t>as</w:t>
      </w:r>
      <w:r>
        <w:rPr>
          <w:spacing w:val="-9"/>
        </w:rPr>
        <w:t xml:space="preserve"> </w:t>
      </w:r>
      <w:r>
        <w:t>to</w:t>
      </w:r>
      <w:r>
        <w:rPr>
          <w:spacing w:val="-8"/>
        </w:rPr>
        <w:t xml:space="preserve"> </w:t>
      </w:r>
      <w:r>
        <w:t>a</w:t>
      </w:r>
      <w:r>
        <w:rPr>
          <w:spacing w:val="-8"/>
        </w:rPr>
        <w:t xml:space="preserve"> </w:t>
      </w:r>
      <w:r>
        <w:t>great</w:t>
      </w:r>
      <w:r>
        <w:rPr>
          <w:spacing w:val="-8"/>
        </w:rPr>
        <w:t xml:space="preserve"> </w:t>
      </w:r>
      <w:r>
        <w:t>lord,</w:t>
      </w:r>
      <w:r>
        <w:rPr>
          <w:spacing w:val="-9"/>
        </w:rPr>
        <w:t xml:space="preserve"> </w:t>
      </w:r>
      <w:r>
        <w:t>standing</w:t>
      </w:r>
      <w:r>
        <w:rPr>
          <w:spacing w:val="-8"/>
        </w:rPr>
        <w:t xml:space="preserve"> </w:t>
      </w:r>
      <w:r>
        <w:t>by</w:t>
      </w:r>
      <w:r>
        <w:rPr>
          <w:spacing w:val="-8"/>
        </w:rPr>
        <w:t xml:space="preserve"> </w:t>
      </w:r>
      <w:r>
        <w:t>to</w:t>
      </w:r>
      <w:r>
        <w:rPr>
          <w:spacing w:val="-9"/>
        </w:rPr>
        <w:t xml:space="preserve"> </w:t>
      </w:r>
      <w:r>
        <w:t>make</w:t>
      </w:r>
      <w:r>
        <w:rPr>
          <w:spacing w:val="-8"/>
        </w:rPr>
        <w:t xml:space="preserve"> </w:t>
      </w:r>
      <w:r>
        <w:t>way</w:t>
      </w:r>
      <w:r>
        <w:rPr>
          <w:spacing w:val="-8"/>
        </w:rPr>
        <w:t xml:space="preserve"> </w:t>
      </w:r>
      <w:r>
        <w:t>for</w:t>
      </w:r>
      <w:r>
        <w:rPr>
          <w:spacing w:val="-8"/>
        </w:rPr>
        <w:t xml:space="preserve"> </w:t>
      </w:r>
      <w:r>
        <w:t>it.</w:t>
      </w:r>
      <w:r>
        <w:rPr>
          <w:spacing w:val="-9"/>
        </w:rPr>
        <w:t xml:space="preserve"> </w:t>
      </w:r>
      <w:r>
        <w:t>The</w:t>
      </w:r>
      <w:r>
        <w:rPr>
          <w:spacing w:val="-8"/>
        </w:rPr>
        <w:t xml:space="preserve"> </w:t>
      </w:r>
      <w:r>
        <w:t>astrolo-</w:t>
      </w:r>
      <w:r>
        <w:rPr>
          <w:spacing w:val="1"/>
        </w:rPr>
        <w:t xml:space="preserve"> </w:t>
      </w:r>
      <w:r>
        <w:t>gers and idolaters, too, have told the khan, that on the 28th August this milk must be sprinkled through the air, and</w:t>
      </w:r>
      <w:r>
        <w:rPr>
          <w:spacing w:val="-52"/>
        </w:rPr>
        <w:t xml:space="preserve"> </w:t>
      </w:r>
      <w:r>
        <w:t>over the earth, that the spirits may drink plentifully, and may preserve all that belong to him, men, women, beasts,</w:t>
      </w:r>
      <w:r>
        <w:rPr>
          <w:spacing w:val="1"/>
        </w:rPr>
        <w:t xml:space="preserve"> </w:t>
      </w:r>
      <w:r>
        <w:t>birds, and other</w:t>
      </w:r>
      <w:r>
        <w:rPr>
          <w:spacing w:val="1"/>
        </w:rPr>
        <w:t xml:space="preserve"> </w:t>
      </w:r>
      <w:r>
        <w:t>things. But</w:t>
      </w:r>
      <w:r>
        <w:rPr>
          <w:spacing w:val="1"/>
        </w:rPr>
        <w:t xml:space="preserve"> </w:t>
      </w:r>
      <w:r>
        <w:t>there is</w:t>
      </w:r>
      <w:r>
        <w:rPr>
          <w:spacing w:val="1"/>
        </w:rPr>
        <w:t xml:space="preserve"> </w:t>
      </w:r>
      <w:r>
        <w:t>a wonderful</w:t>
      </w:r>
      <w:r>
        <w:rPr>
          <w:spacing w:val="1"/>
        </w:rPr>
        <w:t xml:space="preserve"> </w:t>
      </w:r>
      <w:r>
        <w:t>circumstance that</w:t>
      </w:r>
      <w:r>
        <w:rPr>
          <w:spacing w:val="1"/>
        </w:rPr>
        <w:t xml:space="preserve"> </w:t>
      </w:r>
      <w:r>
        <w:t>I had</w:t>
      </w:r>
      <w:r>
        <w:rPr>
          <w:spacing w:val="1"/>
        </w:rPr>
        <w:t xml:space="preserve"> </w:t>
      </w:r>
      <w:r>
        <w:t>forgotten. When the</w:t>
      </w:r>
      <w:r>
        <w:rPr>
          <w:spacing w:val="1"/>
        </w:rPr>
        <w:t xml:space="preserve"> </w:t>
      </w:r>
      <w:r>
        <w:t>monarch remained</w:t>
      </w:r>
      <w:r>
        <w:rPr>
          <w:spacing w:val="1"/>
        </w:rPr>
        <w:t xml:space="preserve"> </w:t>
      </w:r>
      <w:r>
        <w:t>in</w:t>
      </w:r>
      <w:r>
        <w:rPr>
          <w:spacing w:val="1"/>
        </w:rPr>
        <w:t xml:space="preserve"> </w:t>
      </w:r>
      <w:r>
        <w:t>that palace, and there came on rain, fog, or any bad weather, he had skilful astronomers and enchanters, who made</w:t>
      </w:r>
      <w:r>
        <w:rPr>
          <w:spacing w:val="-52"/>
        </w:rPr>
        <w:t xml:space="preserve"> </w:t>
      </w:r>
      <w:r>
        <w:t>these mischiefs fly away from his palace, so that none of them could approach it. These wise men are called Tebet</w:t>
      </w:r>
      <w:r>
        <w:rPr>
          <w:spacing w:val="1"/>
        </w:rPr>
        <w:t xml:space="preserve"> </w:t>
      </w:r>
      <w:r>
        <w:t>and Quesmur; they are idolaters, and more skilful in diabolical arts and enchantments than any other generation;</w:t>
      </w:r>
      <w:r>
        <w:rPr>
          <w:spacing w:val="1"/>
        </w:rPr>
        <w:t xml:space="preserve"> </w:t>
      </w:r>
      <w:r>
        <w:t xml:space="preserve">and though they do it by the art of the devil, they make other men believe that it is </w:t>
      </w:r>
      <w:r>
        <w:lastRenderedPageBreak/>
        <w:t>through their great sanctity and</w:t>
      </w:r>
      <w:r>
        <w:rPr>
          <w:spacing w:val="1"/>
        </w:rPr>
        <w:t xml:space="preserve"> </w:t>
      </w:r>
      <w:r>
        <w:t>by</w:t>
      </w:r>
      <w:r>
        <w:rPr>
          <w:spacing w:val="-4"/>
        </w:rPr>
        <w:t xml:space="preserve"> </w:t>
      </w:r>
      <w:r>
        <w:t>the</w:t>
      </w:r>
      <w:r>
        <w:rPr>
          <w:spacing w:val="-4"/>
        </w:rPr>
        <w:t xml:space="preserve"> </w:t>
      </w:r>
      <w:r>
        <w:t>power</w:t>
      </w:r>
      <w:r>
        <w:rPr>
          <w:spacing w:val="-4"/>
        </w:rPr>
        <w:t xml:space="preserve"> </w:t>
      </w:r>
      <w:r>
        <w:t>of</w:t>
      </w:r>
      <w:r>
        <w:rPr>
          <w:spacing w:val="-4"/>
        </w:rPr>
        <w:t xml:space="preserve"> </w:t>
      </w:r>
      <w:r>
        <w:t>God.</w:t>
      </w:r>
      <w:r>
        <w:rPr>
          <w:spacing w:val="-4"/>
        </w:rPr>
        <w:t xml:space="preserve"> </w:t>
      </w:r>
      <w:r>
        <w:t>I</w:t>
      </w:r>
      <w:r>
        <w:rPr>
          <w:spacing w:val="-3"/>
        </w:rPr>
        <w:t xml:space="preserve"> </w:t>
      </w:r>
      <w:r>
        <w:t>must</w:t>
      </w:r>
      <w:r>
        <w:rPr>
          <w:spacing w:val="-4"/>
        </w:rPr>
        <w:t xml:space="preserve"> </w:t>
      </w:r>
      <w:r>
        <w:t>tell</w:t>
      </w:r>
      <w:r>
        <w:rPr>
          <w:spacing w:val="-4"/>
        </w:rPr>
        <w:t xml:space="preserve"> </w:t>
      </w:r>
      <w:r>
        <w:t>you,</w:t>
      </w:r>
      <w:r>
        <w:rPr>
          <w:spacing w:val="-4"/>
        </w:rPr>
        <w:t xml:space="preserve"> </w:t>
      </w:r>
      <w:r>
        <w:t>too,</w:t>
      </w:r>
      <w:r>
        <w:rPr>
          <w:spacing w:val="-4"/>
        </w:rPr>
        <w:t xml:space="preserve"> </w:t>
      </w:r>
      <w:r>
        <w:t>another</w:t>
      </w:r>
      <w:r>
        <w:rPr>
          <w:spacing w:val="-4"/>
        </w:rPr>
        <w:t xml:space="preserve"> </w:t>
      </w:r>
      <w:r>
        <w:t>of</w:t>
      </w:r>
      <w:r>
        <w:rPr>
          <w:spacing w:val="-3"/>
        </w:rPr>
        <w:t xml:space="preserve"> </w:t>
      </w:r>
      <w:r>
        <w:t>their</w:t>
      </w:r>
      <w:r>
        <w:rPr>
          <w:spacing w:val="-4"/>
        </w:rPr>
        <w:t xml:space="preserve"> </w:t>
      </w:r>
      <w:r>
        <w:t>customs,</w:t>
      </w:r>
      <w:r>
        <w:rPr>
          <w:spacing w:val="-4"/>
        </w:rPr>
        <w:t xml:space="preserve"> </w:t>
      </w:r>
      <w:r>
        <w:t>that</w:t>
      </w:r>
      <w:r>
        <w:rPr>
          <w:spacing w:val="-4"/>
        </w:rPr>
        <w:t xml:space="preserve"> </w:t>
      </w:r>
      <w:r>
        <w:t>when</w:t>
      </w:r>
      <w:r>
        <w:rPr>
          <w:spacing w:val="-4"/>
        </w:rPr>
        <w:t xml:space="preserve"> </w:t>
      </w:r>
      <w:r>
        <w:t>any</w:t>
      </w:r>
      <w:r>
        <w:rPr>
          <w:spacing w:val="-3"/>
        </w:rPr>
        <w:t xml:space="preserve"> </w:t>
      </w:r>
      <w:r>
        <w:t>man</w:t>
      </w:r>
      <w:r>
        <w:rPr>
          <w:spacing w:val="-4"/>
        </w:rPr>
        <w:t xml:space="preserve"> </w:t>
      </w:r>
      <w:r>
        <w:t>is</w:t>
      </w:r>
      <w:r>
        <w:rPr>
          <w:spacing w:val="-4"/>
        </w:rPr>
        <w:t xml:space="preserve"> </w:t>
      </w:r>
      <w:r>
        <w:t>judged</w:t>
      </w:r>
      <w:r>
        <w:rPr>
          <w:spacing w:val="-4"/>
        </w:rPr>
        <w:t xml:space="preserve"> </w:t>
      </w:r>
      <w:r>
        <w:t>and</w:t>
      </w:r>
      <w:r>
        <w:rPr>
          <w:spacing w:val="-4"/>
        </w:rPr>
        <w:t xml:space="preserve"> </w:t>
      </w:r>
      <w:r>
        <w:t>condemned</w:t>
      </w:r>
      <w:r w:rsidR="00FA16D1">
        <w:t xml:space="preserve"> </w:t>
      </w:r>
      <w:r>
        <w:t>to</w:t>
      </w:r>
      <w:r>
        <w:rPr>
          <w:spacing w:val="-5"/>
        </w:rPr>
        <w:t xml:space="preserve"> </w:t>
      </w:r>
      <w:r>
        <w:t>death</w:t>
      </w:r>
      <w:r>
        <w:rPr>
          <w:spacing w:val="-5"/>
        </w:rPr>
        <w:t xml:space="preserve"> </w:t>
      </w:r>
      <w:r>
        <w:t>by</w:t>
      </w:r>
      <w:r>
        <w:rPr>
          <w:spacing w:val="-5"/>
        </w:rPr>
        <w:t xml:space="preserve"> </w:t>
      </w:r>
      <w:r>
        <w:t>his</w:t>
      </w:r>
      <w:r>
        <w:rPr>
          <w:spacing w:val="-5"/>
        </w:rPr>
        <w:t xml:space="preserve"> </w:t>
      </w:r>
      <w:r>
        <w:t>lord,</w:t>
      </w:r>
      <w:r>
        <w:rPr>
          <w:spacing w:val="-5"/>
        </w:rPr>
        <w:t xml:space="preserve"> </w:t>
      </w:r>
      <w:r>
        <w:t>they</w:t>
      </w:r>
      <w:r>
        <w:rPr>
          <w:spacing w:val="-5"/>
        </w:rPr>
        <w:t xml:space="preserve"> </w:t>
      </w:r>
      <w:r>
        <w:t>cook</w:t>
      </w:r>
      <w:r>
        <w:rPr>
          <w:spacing w:val="-5"/>
        </w:rPr>
        <w:t xml:space="preserve"> </w:t>
      </w:r>
      <w:r>
        <w:t>and</w:t>
      </w:r>
      <w:r>
        <w:rPr>
          <w:spacing w:val="-5"/>
        </w:rPr>
        <w:t xml:space="preserve"> </w:t>
      </w:r>
      <w:r>
        <w:t>eat</w:t>
      </w:r>
      <w:r>
        <w:rPr>
          <w:spacing w:val="-5"/>
        </w:rPr>
        <w:t xml:space="preserve"> </w:t>
      </w:r>
      <w:r>
        <w:t>him,</w:t>
      </w:r>
      <w:r>
        <w:rPr>
          <w:spacing w:val="-4"/>
        </w:rPr>
        <w:t xml:space="preserve"> </w:t>
      </w:r>
      <w:r>
        <w:t>but</w:t>
      </w:r>
      <w:r>
        <w:rPr>
          <w:spacing w:val="-5"/>
        </w:rPr>
        <w:t xml:space="preserve"> </w:t>
      </w:r>
      <w:r>
        <w:t>not</w:t>
      </w:r>
      <w:r>
        <w:rPr>
          <w:spacing w:val="-5"/>
        </w:rPr>
        <w:t xml:space="preserve"> </w:t>
      </w:r>
      <w:r>
        <w:t>when</w:t>
      </w:r>
      <w:r>
        <w:rPr>
          <w:spacing w:val="-5"/>
        </w:rPr>
        <w:t xml:space="preserve"> </w:t>
      </w:r>
      <w:r>
        <w:t>he</w:t>
      </w:r>
      <w:r>
        <w:rPr>
          <w:spacing w:val="-5"/>
        </w:rPr>
        <w:t xml:space="preserve"> </w:t>
      </w:r>
      <w:r>
        <w:t>dies</w:t>
      </w:r>
      <w:r>
        <w:rPr>
          <w:spacing w:val="-5"/>
        </w:rPr>
        <w:t xml:space="preserve"> </w:t>
      </w:r>
      <w:r>
        <w:t>a</w:t>
      </w:r>
      <w:r>
        <w:rPr>
          <w:spacing w:val="-5"/>
        </w:rPr>
        <w:t xml:space="preserve"> </w:t>
      </w:r>
      <w:r>
        <w:t>natural</w:t>
      </w:r>
      <w:r>
        <w:rPr>
          <w:spacing w:val="-5"/>
        </w:rPr>
        <w:t xml:space="preserve"> </w:t>
      </w:r>
      <w:r>
        <w:t>death.</w:t>
      </w:r>
      <w:r>
        <w:rPr>
          <w:spacing w:val="-5"/>
        </w:rPr>
        <w:t xml:space="preserve"> </w:t>
      </w:r>
      <w:r>
        <w:t>I</w:t>
      </w:r>
      <w:r>
        <w:rPr>
          <w:spacing w:val="-5"/>
        </w:rPr>
        <w:t xml:space="preserve"> </w:t>
      </w:r>
      <w:r>
        <w:t>will</w:t>
      </w:r>
      <w:r>
        <w:rPr>
          <w:spacing w:val="-4"/>
        </w:rPr>
        <w:t xml:space="preserve"> </w:t>
      </w:r>
      <w:r>
        <w:t>tell</w:t>
      </w:r>
      <w:r>
        <w:rPr>
          <w:spacing w:val="-5"/>
        </w:rPr>
        <w:t xml:space="preserve"> </w:t>
      </w:r>
      <w:r>
        <w:t>you,</w:t>
      </w:r>
      <w:r>
        <w:rPr>
          <w:spacing w:val="-5"/>
        </w:rPr>
        <w:t xml:space="preserve"> </w:t>
      </w:r>
      <w:r>
        <w:t>too,</w:t>
      </w:r>
      <w:r>
        <w:rPr>
          <w:spacing w:val="-5"/>
        </w:rPr>
        <w:t xml:space="preserve"> </w:t>
      </w:r>
      <w:r>
        <w:t>a</w:t>
      </w:r>
      <w:r>
        <w:rPr>
          <w:spacing w:val="-5"/>
        </w:rPr>
        <w:t xml:space="preserve"> </w:t>
      </w:r>
      <w:r>
        <w:t>great</w:t>
      </w:r>
      <w:r>
        <w:rPr>
          <w:spacing w:val="-5"/>
        </w:rPr>
        <w:t xml:space="preserve"> </w:t>
      </w:r>
      <w:r>
        <w:t>wonder</w:t>
      </w:r>
      <w:r>
        <w:rPr>
          <w:spacing w:val="1"/>
        </w:rPr>
        <w:t xml:space="preserve"> </w:t>
      </w:r>
      <w:r>
        <w:t>which</w:t>
      </w:r>
      <w:r>
        <w:rPr>
          <w:spacing w:val="-4"/>
        </w:rPr>
        <w:t xml:space="preserve"> </w:t>
      </w:r>
      <w:r>
        <w:t>these</w:t>
      </w:r>
      <w:r>
        <w:rPr>
          <w:spacing w:val="-4"/>
        </w:rPr>
        <w:t xml:space="preserve"> </w:t>
      </w:r>
      <w:r>
        <w:rPr>
          <w:i/>
        </w:rPr>
        <w:t>baksi</w:t>
      </w:r>
      <w:r>
        <w:rPr>
          <w:i/>
          <w:spacing w:val="-3"/>
        </w:rPr>
        <w:t xml:space="preserve"> </w:t>
      </w:r>
      <w:r>
        <w:t>do</w:t>
      </w:r>
      <w:r>
        <w:rPr>
          <w:spacing w:val="-4"/>
        </w:rPr>
        <w:t xml:space="preserve"> </w:t>
      </w:r>
      <w:r>
        <w:t>by</w:t>
      </w:r>
      <w:r>
        <w:rPr>
          <w:spacing w:val="-4"/>
        </w:rPr>
        <w:t xml:space="preserve"> </w:t>
      </w:r>
      <w:r>
        <w:t>their</w:t>
      </w:r>
      <w:r>
        <w:rPr>
          <w:spacing w:val="-3"/>
        </w:rPr>
        <w:t xml:space="preserve"> </w:t>
      </w:r>
      <w:r>
        <w:t>enchantments.</w:t>
      </w:r>
      <w:r>
        <w:rPr>
          <w:spacing w:val="-4"/>
        </w:rPr>
        <w:t xml:space="preserve"> </w:t>
      </w:r>
      <w:r>
        <w:t>When</w:t>
      </w:r>
      <w:r>
        <w:rPr>
          <w:spacing w:val="-3"/>
        </w:rPr>
        <w:t xml:space="preserve"> </w:t>
      </w:r>
      <w:r>
        <w:t>the</w:t>
      </w:r>
      <w:r>
        <w:rPr>
          <w:spacing w:val="-4"/>
        </w:rPr>
        <w:t xml:space="preserve"> </w:t>
      </w:r>
      <w:r>
        <w:t>monarch</w:t>
      </w:r>
      <w:r>
        <w:rPr>
          <w:spacing w:val="-4"/>
        </w:rPr>
        <w:t xml:space="preserve"> </w:t>
      </w:r>
      <w:r>
        <w:t>sits</w:t>
      </w:r>
      <w:r>
        <w:rPr>
          <w:spacing w:val="-3"/>
        </w:rPr>
        <w:t xml:space="preserve"> </w:t>
      </w:r>
      <w:r>
        <w:t>at</w:t>
      </w:r>
      <w:r>
        <w:rPr>
          <w:spacing w:val="-4"/>
        </w:rPr>
        <w:t xml:space="preserve"> </w:t>
      </w:r>
      <w:r>
        <w:t>table</w:t>
      </w:r>
      <w:r>
        <w:rPr>
          <w:spacing w:val="-3"/>
        </w:rPr>
        <w:t xml:space="preserve"> </w:t>
      </w:r>
      <w:r>
        <w:t>in</w:t>
      </w:r>
      <w:r>
        <w:rPr>
          <w:spacing w:val="-4"/>
        </w:rPr>
        <w:t xml:space="preserve"> </w:t>
      </w:r>
      <w:r>
        <w:t>his</w:t>
      </w:r>
      <w:r>
        <w:rPr>
          <w:spacing w:val="-4"/>
        </w:rPr>
        <w:t xml:space="preserve"> </w:t>
      </w:r>
      <w:r>
        <w:t>hall</w:t>
      </w:r>
      <w:r>
        <w:rPr>
          <w:spacing w:val="-3"/>
        </w:rPr>
        <w:t xml:space="preserve"> </w:t>
      </w:r>
      <w:r>
        <w:t>of</w:t>
      </w:r>
      <w:r>
        <w:rPr>
          <w:spacing w:val="-4"/>
        </w:rPr>
        <w:t xml:space="preserve"> </w:t>
      </w:r>
      <w:r>
        <w:t>state,</w:t>
      </w:r>
      <w:r>
        <w:rPr>
          <w:spacing w:val="-3"/>
        </w:rPr>
        <w:t xml:space="preserve"> </w:t>
      </w:r>
      <w:r>
        <w:t>and</w:t>
      </w:r>
      <w:r>
        <w:rPr>
          <w:spacing w:val="-4"/>
        </w:rPr>
        <w:t xml:space="preserve"> </w:t>
      </w:r>
      <w:r>
        <w:t>the</w:t>
      </w:r>
      <w:r>
        <w:rPr>
          <w:spacing w:val="-4"/>
        </w:rPr>
        <w:t xml:space="preserve"> </w:t>
      </w:r>
      <w:r>
        <w:t>cups</w:t>
      </w:r>
      <w:r>
        <w:rPr>
          <w:spacing w:val="-3"/>
        </w:rPr>
        <w:t xml:space="preserve"> </w:t>
      </w:r>
      <w:r>
        <w:t>are</w:t>
      </w:r>
      <w:r>
        <w:rPr>
          <w:spacing w:val="-4"/>
        </w:rPr>
        <w:t xml:space="preserve"> </w:t>
      </w:r>
      <w:r>
        <w:t>ten</w:t>
      </w:r>
      <w:r>
        <w:rPr>
          <w:spacing w:val="1"/>
        </w:rPr>
        <w:t xml:space="preserve"> </w:t>
      </w:r>
      <w:r>
        <w:t>paces</w:t>
      </w:r>
      <w:r>
        <w:rPr>
          <w:spacing w:val="-9"/>
        </w:rPr>
        <w:t xml:space="preserve"> </w:t>
      </w:r>
      <w:r>
        <w:t>distant,</w:t>
      </w:r>
      <w:r>
        <w:rPr>
          <w:spacing w:val="-9"/>
        </w:rPr>
        <w:t xml:space="preserve"> </w:t>
      </w:r>
      <w:r>
        <w:t>full</w:t>
      </w:r>
      <w:r>
        <w:rPr>
          <w:spacing w:val="-9"/>
        </w:rPr>
        <w:t xml:space="preserve"> </w:t>
      </w:r>
      <w:r>
        <w:t>of</w:t>
      </w:r>
      <w:r>
        <w:rPr>
          <w:spacing w:val="-9"/>
        </w:rPr>
        <w:t xml:space="preserve"> </w:t>
      </w:r>
      <w:r>
        <w:t>wine,</w:t>
      </w:r>
      <w:r>
        <w:rPr>
          <w:spacing w:val="-8"/>
        </w:rPr>
        <w:t xml:space="preserve"> </w:t>
      </w:r>
      <w:r>
        <w:t>milk,</w:t>
      </w:r>
      <w:r>
        <w:rPr>
          <w:spacing w:val="-9"/>
        </w:rPr>
        <w:t xml:space="preserve"> </w:t>
      </w:r>
      <w:r>
        <w:t>and</w:t>
      </w:r>
      <w:r>
        <w:rPr>
          <w:spacing w:val="-9"/>
        </w:rPr>
        <w:t xml:space="preserve"> </w:t>
      </w:r>
      <w:r>
        <w:t>other</w:t>
      </w:r>
      <w:r>
        <w:rPr>
          <w:spacing w:val="-9"/>
        </w:rPr>
        <w:t xml:space="preserve"> </w:t>
      </w:r>
      <w:r>
        <w:t>beverages,</w:t>
      </w:r>
      <w:r>
        <w:rPr>
          <w:spacing w:val="-8"/>
        </w:rPr>
        <w:t xml:space="preserve"> </w:t>
      </w:r>
      <w:r>
        <w:t>they</w:t>
      </w:r>
      <w:r>
        <w:rPr>
          <w:spacing w:val="-9"/>
        </w:rPr>
        <w:t xml:space="preserve"> </w:t>
      </w:r>
      <w:r>
        <w:t>cause</w:t>
      </w:r>
      <w:r>
        <w:rPr>
          <w:spacing w:val="-9"/>
        </w:rPr>
        <w:t xml:space="preserve"> </w:t>
      </w:r>
      <w:r>
        <w:t>them,</w:t>
      </w:r>
      <w:r>
        <w:rPr>
          <w:spacing w:val="-9"/>
        </w:rPr>
        <w:t xml:space="preserve"> </w:t>
      </w:r>
      <w:r>
        <w:t>by</w:t>
      </w:r>
      <w:r>
        <w:rPr>
          <w:spacing w:val="-8"/>
        </w:rPr>
        <w:t xml:space="preserve"> </w:t>
      </w:r>
      <w:r>
        <w:t>their</w:t>
      </w:r>
      <w:r>
        <w:rPr>
          <w:spacing w:val="-9"/>
        </w:rPr>
        <w:t xml:space="preserve"> </w:t>
      </w:r>
      <w:r>
        <w:t>magical</w:t>
      </w:r>
      <w:r>
        <w:rPr>
          <w:spacing w:val="-9"/>
        </w:rPr>
        <w:t xml:space="preserve"> </w:t>
      </w:r>
      <w:r>
        <w:t>spells,</w:t>
      </w:r>
      <w:r>
        <w:rPr>
          <w:spacing w:val="-9"/>
        </w:rPr>
        <w:t xml:space="preserve"> </w:t>
      </w:r>
      <w:r>
        <w:t>to</w:t>
      </w:r>
      <w:r>
        <w:rPr>
          <w:spacing w:val="-8"/>
        </w:rPr>
        <w:t xml:space="preserve"> </w:t>
      </w:r>
      <w:r>
        <w:t>rise</w:t>
      </w:r>
      <w:r>
        <w:rPr>
          <w:spacing w:val="-9"/>
        </w:rPr>
        <w:t xml:space="preserve"> </w:t>
      </w:r>
      <w:r>
        <w:t>from</w:t>
      </w:r>
      <w:r>
        <w:rPr>
          <w:spacing w:val="-9"/>
        </w:rPr>
        <w:t xml:space="preserve"> </w:t>
      </w:r>
      <w:r>
        <w:t>the</w:t>
      </w:r>
      <w:r>
        <w:rPr>
          <w:spacing w:val="-9"/>
        </w:rPr>
        <w:t xml:space="preserve"> </w:t>
      </w:r>
      <w:r>
        <w:t>pave-</w:t>
      </w:r>
      <w:r>
        <w:rPr>
          <w:spacing w:val="-52"/>
        </w:rPr>
        <w:t xml:space="preserve"> </w:t>
      </w:r>
      <w:r>
        <w:t>ment</w:t>
      </w:r>
      <w:r>
        <w:rPr>
          <w:spacing w:val="-6"/>
        </w:rPr>
        <w:t xml:space="preserve"> </w:t>
      </w:r>
      <w:r>
        <w:t>and</w:t>
      </w:r>
      <w:r>
        <w:rPr>
          <w:spacing w:val="-6"/>
        </w:rPr>
        <w:t xml:space="preserve"> </w:t>
      </w:r>
      <w:r>
        <w:t>place</w:t>
      </w:r>
      <w:r>
        <w:rPr>
          <w:spacing w:val="-5"/>
        </w:rPr>
        <w:t xml:space="preserve"> </w:t>
      </w:r>
      <w:r>
        <w:t>themselves</w:t>
      </w:r>
      <w:r>
        <w:rPr>
          <w:spacing w:val="-6"/>
        </w:rPr>
        <w:t xml:space="preserve"> </w:t>
      </w:r>
      <w:r>
        <w:t>before</w:t>
      </w:r>
      <w:r>
        <w:rPr>
          <w:spacing w:val="-6"/>
        </w:rPr>
        <w:t xml:space="preserve"> </w:t>
      </w:r>
      <w:r>
        <w:t>the</w:t>
      </w:r>
      <w:r>
        <w:rPr>
          <w:spacing w:val="-5"/>
        </w:rPr>
        <w:t xml:space="preserve"> </w:t>
      </w:r>
      <w:r>
        <w:t>prince,</w:t>
      </w:r>
      <w:r>
        <w:rPr>
          <w:spacing w:val="-6"/>
        </w:rPr>
        <w:t xml:space="preserve"> </w:t>
      </w:r>
      <w:r>
        <w:t>without</w:t>
      </w:r>
      <w:r>
        <w:rPr>
          <w:spacing w:val="-6"/>
        </w:rPr>
        <w:t xml:space="preserve"> </w:t>
      </w:r>
      <w:r>
        <w:t>any</w:t>
      </w:r>
      <w:r>
        <w:rPr>
          <w:spacing w:val="-5"/>
        </w:rPr>
        <w:t xml:space="preserve"> </w:t>
      </w:r>
      <w:r>
        <w:t>one</w:t>
      </w:r>
      <w:r>
        <w:rPr>
          <w:spacing w:val="-6"/>
        </w:rPr>
        <w:t xml:space="preserve"> </w:t>
      </w:r>
      <w:r>
        <w:t>touching</w:t>
      </w:r>
      <w:r>
        <w:rPr>
          <w:spacing w:val="-5"/>
        </w:rPr>
        <w:t xml:space="preserve"> </w:t>
      </w:r>
      <w:r>
        <w:t>them;</w:t>
      </w:r>
      <w:r>
        <w:rPr>
          <w:spacing w:val="-6"/>
        </w:rPr>
        <w:t xml:space="preserve"> </w:t>
      </w:r>
      <w:r>
        <w:t>this</w:t>
      </w:r>
      <w:r>
        <w:rPr>
          <w:spacing w:val="-6"/>
        </w:rPr>
        <w:t xml:space="preserve"> </w:t>
      </w:r>
      <w:r>
        <w:t>is</w:t>
      </w:r>
      <w:r>
        <w:rPr>
          <w:spacing w:val="-5"/>
        </w:rPr>
        <w:t xml:space="preserve"> </w:t>
      </w:r>
      <w:r>
        <w:t>done</w:t>
      </w:r>
      <w:r>
        <w:rPr>
          <w:spacing w:val="-6"/>
        </w:rPr>
        <w:t xml:space="preserve"> </w:t>
      </w:r>
      <w:r>
        <w:t>in</w:t>
      </w:r>
      <w:r>
        <w:rPr>
          <w:spacing w:val="-6"/>
        </w:rPr>
        <w:t xml:space="preserve"> </w:t>
      </w:r>
      <w:r>
        <w:t>the</w:t>
      </w:r>
      <w:r>
        <w:rPr>
          <w:spacing w:val="-5"/>
        </w:rPr>
        <w:t xml:space="preserve"> </w:t>
      </w:r>
      <w:r>
        <w:t>presence</w:t>
      </w:r>
      <w:r>
        <w:rPr>
          <w:spacing w:val="-6"/>
        </w:rPr>
        <w:t xml:space="preserve"> </w:t>
      </w:r>
      <w:r>
        <w:t>of</w:t>
      </w:r>
      <w:r>
        <w:rPr>
          <w:spacing w:val="-5"/>
        </w:rPr>
        <w:t xml:space="preserve"> </w:t>
      </w:r>
      <w:r>
        <w:t>10,000</w:t>
      </w:r>
      <w:r>
        <w:rPr>
          <w:spacing w:val="1"/>
        </w:rPr>
        <w:t xml:space="preserve"> </w:t>
      </w:r>
      <w:r>
        <w:t>men; and the fact is real and true, without any lie. These baksi, when the festivals of their idols come round, go to</w:t>
      </w:r>
      <w:r>
        <w:rPr>
          <w:spacing w:val="1"/>
        </w:rPr>
        <w:t xml:space="preserve"> </w:t>
      </w:r>
      <w:r>
        <w:t>his</w:t>
      </w:r>
      <w:r>
        <w:rPr>
          <w:spacing w:val="-10"/>
        </w:rPr>
        <w:t xml:space="preserve"> </w:t>
      </w:r>
      <w:r>
        <w:t>majesty</w:t>
      </w:r>
      <w:r>
        <w:rPr>
          <w:spacing w:val="-9"/>
        </w:rPr>
        <w:t xml:space="preserve"> </w:t>
      </w:r>
      <w:r>
        <w:t>and</w:t>
      </w:r>
      <w:r>
        <w:rPr>
          <w:spacing w:val="-9"/>
        </w:rPr>
        <w:t xml:space="preserve"> </w:t>
      </w:r>
      <w:r>
        <w:t>say,</w:t>
      </w:r>
      <w:r>
        <w:rPr>
          <w:spacing w:val="-9"/>
        </w:rPr>
        <w:t xml:space="preserve"> </w:t>
      </w:r>
      <w:r>
        <w:t>“Great</w:t>
      </w:r>
      <w:r>
        <w:rPr>
          <w:spacing w:val="-9"/>
        </w:rPr>
        <w:t xml:space="preserve"> </w:t>
      </w:r>
      <w:r>
        <w:t>sire,</w:t>
      </w:r>
      <w:r>
        <w:rPr>
          <w:spacing w:val="-9"/>
        </w:rPr>
        <w:t xml:space="preserve"> </w:t>
      </w:r>
      <w:r>
        <w:t>you</w:t>
      </w:r>
      <w:r>
        <w:rPr>
          <w:spacing w:val="-9"/>
        </w:rPr>
        <w:t xml:space="preserve"> </w:t>
      </w:r>
      <w:r>
        <w:t>know</w:t>
      </w:r>
      <w:r>
        <w:rPr>
          <w:spacing w:val="-9"/>
        </w:rPr>
        <w:t xml:space="preserve"> </w:t>
      </w:r>
      <w:r>
        <w:t>the</w:t>
      </w:r>
      <w:r>
        <w:rPr>
          <w:spacing w:val="-10"/>
        </w:rPr>
        <w:t xml:space="preserve"> </w:t>
      </w:r>
      <w:r>
        <w:t>feast</w:t>
      </w:r>
      <w:r>
        <w:rPr>
          <w:spacing w:val="-9"/>
        </w:rPr>
        <w:t xml:space="preserve"> </w:t>
      </w:r>
      <w:r>
        <w:t>of</w:t>
      </w:r>
      <w:r>
        <w:rPr>
          <w:spacing w:val="-9"/>
        </w:rPr>
        <w:t xml:space="preserve"> </w:t>
      </w:r>
      <w:r>
        <w:t>such</w:t>
      </w:r>
      <w:r>
        <w:rPr>
          <w:spacing w:val="-9"/>
        </w:rPr>
        <w:t xml:space="preserve"> </w:t>
      </w:r>
      <w:r>
        <w:t>an</w:t>
      </w:r>
      <w:r>
        <w:rPr>
          <w:spacing w:val="-9"/>
        </w:rPr>
        <w:t xml:space="preserve"> </w:t>
      </w:r>
      <w:r>
        <w:t>idol</w:t>
      </w:r>
      <w:r>
        <w:rPr>
          <w:spacing w:val="-9"/>
        </w:rPr>
        <w:t xml:space="preserve"> </w:t>
      </w:r>
      <w:r>
        <w:t>approaches,</w:t>
      </w:r>
      <w:r>
        <w:rPr>
          <w:spacing w:val="-9"/>
        </w:rPr>
        <w:t xml:space="preserve"> </w:t>
      </w:r>
      <w:r>
        <w:t>and</w:t>
      </w:r>
      <w:r>
        <w:rPr>
          <w:spacing w:val="-9"/>
        </w:rPr>
        <w:t xml:space="preserve"> </w:t>
      </w:r>
      <w:r>
        <w:t>are</w:t>
      </w:r>
      <w:r>
        <w:rPr>
          <w:spacing w:val="-9"/>
        </w:rPr>
        <w:t xml:space="preserve"> </w:t>
      </w:r>
      <w:r>
        <w:t>aware</w:t>
      </w:r>
      <w:r>
        <w:rPr>
          <w:spacing w:val="-10"/>
        </w:rPr>
        <w:t xml:space="preserve"> </w:t>
      </w:r>
      <w:r>
        <w:t>that</w:t>
      </w:r>
      <w:r>
        <w:rPr>
          <w:spacing w:val="-9"/>
        </w:rPr>
        <w:t xml:space="preserve"> </w:t>
      </w:r>
      <w:r>
        <w:t>he</w:t>
      </w:r>
      <w:r>
        <w:rPr>
          <w:spacing w:val="-9"/>
        </w:rPr>
        <w:t xml:space="preserve"> </w:t>
      </w:r>
      <w:r>
        <w:t>can</w:t>
      </w:r>
      <w:r>
        <w:rPr>
          <w:spacing w:val="-9"/>
        </w:rPr>
        <w:t xml:space="preserve"> </w:t>
      </w:r>
      <w:r>
        <w:t>cause</w:t>
      </w:r>
      <w:r w:rsidR="00FA16D1">
        <w:t xml:space="preserve"> </w:t>
      </w:r>
      <w:r>
        <w:t>bad</w:t>
      </w:r>
      <w:r>
        <w:rPr>
          <w:spacing w:val="-9"/>
        </w:rPr>
        <w:t xml:space="preserve"> </w:t>
      </w:r>
      <w:r>
        <w:t>weather</w:t>
      </w:r>
      <w:r>
        <w:rPr>
          <w:spacing w:val="-8"/>
        </w:rPr>
        <w:t xml:space="preserve"> </w:t>
      </w:r>
      <w:r>
        <w:t>and</w:t>
      </w:r>
      <w:r>
        <w:rPr>
          <w:spacing w:val="-8"/>
        </w:rPr>
        <w:t xml:space="preserve"> </w:t>
      </w:r>
      <w:r>
        <w:t>much</w:t>
      </w:r>
      <w:r>
        <w:rPr>
          <w:spacing w:val="-9"/>
        </w:rPr>
        <w:t xml:space="preserve"> </w:t>
      </w:r>
      <w:r>
        <w:t>mischief</w:t>
      </w:r>
      <w:r>
        <w:rPr>
          <w:spacing w:val="-8"/>
        </w:rPr>
        <w:t xml:space="preserve"> </w:t>
      </w:r>
      <w:r>
        <w:t>to</w:t>
      </w:r>
      <w:r>
        <w:rPr>
          <w:spacing w:val="-8"/>
        </w:rPr>
        <w:t xml:space="preserve"> </w:t>
      </w:r>
      <w:r>
        <w:t>your</w:t>
      </w:r>
      <w:r>
        <w:rPr>
          <w:spacing w:val="-9"/>
        </w:rPr>
        <w:t xml:space="preserve"> </w:t>
      </w:r>
      <w:r>
        <w:t>cattle</w:t>
      </w:r>
      <w:r>
        <w:rPr>
          <w:spacing w:val="-8"/>
        </w:rPr>
        <w:t xml:space="preserve"> </w:t>
      </w:r>
      <w:r>
        <w:t>and</w:t>
      </w:r>
      <w:r>
        <w:rPr>
          <w:spacing w:val="-8"/>
        </w:rPr>
        <w:t xml:space="preserve"> </w:t>
      </w:r>
      <w:r>
        <w:t>grain.</w:t>
      </w:r>
      <w:r>
        <w:rPr>
          <w:spacing w:val="-8"/>
        </w:rPr>
        <w:t xml:space="preserve"> </w:t>
      </w:r>
      <w:r>
        <w:t>We</w:t>
      </w:r>
      <w:r>
        <w:rPr>
          <w:spacing w:val="-9"/>
        </w:rPr>
        <w:t xml:space="preserve"> </w:t>
      </w:r>
      <w:r>
        <w:t>pray,</w:t>
      </w:r>
      <w:r>
        <w:rPr>
          <w:spacing w:val="-8"/>
        </w:rPr>
        <w:t xml:space="preserve"> </w:t>
      </w:r>
      <w:r>
        <w:t>therefore,</w:t>
      </w:r>
      <w:r>
        <w:rPr>
          <w:spacing w:val="-8"/>
        </w:rPr>
        <w:t xml:space="preserve"> </w:t>
      </w:r>
      <w:r>
        <w:t>that</w:t>
      </w:r>
      <w:r>
        <w:rPr>
          <w:spacing w:val="-9"/>
        </w:rPr>
        <w:t xml:space="preserve"> </w:t>
      </w:r>
      <w:r>
        <w:t>you</w:t>
      </w:r>
      <w:r>
        <w:rPr>
          <w:spacing w:val="-8"/>
        </w:rPr>
        <w:t xml:space="preserve"> </w:t>
      </w:r>
      <w:r>
        <w:t>will</w:t>
      </w:r>
      <w:r>
        <w:rPr>
          <w:spacing w:val="-8"/>
        </w:rPr>
        <w:t xml:space="preserve"> </w:t>
      </w:r>
      <w:r>
        <w:t>give</w:t>
      </w:r>
      <w:r>
        <w:rPr>
          <w:spacing w:val="-8"/>
        </w:rPr>
        <w:t xml:space="preserve"> </w:t>
      </w:r>
      <w:r>
        <w:t>us</w:t>
      </w:r>
      <w:r>
        <w:rPr>
          <w:spacing w:val="-9"/>
        </w:rPr>
        <w:t xml:space="preserve"> </w:t>
      </w:r>
      <w:r>
        <w:t>all</w:t>
      </w:r>
      <w:r>
        <w:rPr>
          <w:spacing w:val="-8"/>
        </w:rPr>
        <w:t xml:space="preserve"> </w:t>
      </w:r>
      <w:r>
        <w:t>the</w:t>
      </w:r>
      <w:r>
        <w:rPr>
          <w:spacing w:val="-8"/>
        </w:rPr>
        <w:t xml:space="preserve"> </w:t>
      </w:r>
      <w:r>
        <w:t>sheep</w:t>
      </w:r>
      <w:r>
        <w:rPr>
          <w:spacing w:val="-9"/>
        </w:rPr>
        <w:t xml:space="preserve"> </w:t>
      </w:r>
      <w:r>
        <w:t>with</w:t>
      </w:r>
      <w:r>
        <w:rPr>
          <w:spacing w:val="1"/>
        </w:rPr>
        <w:t xml:space="preserve"> </w:t>
      </w:r>
      <w:r>
        <w:t>black</w:t>
      </w:r>
      <w:r>
        <w:rPr>
          <w:spacing w:val="-8"/>
        </w:rPr>
        <w:t xml:space="preserve"> </w:t>
      </w:r>
      <w:r>
        <w:t>heads,</w:t>
      </w:r>
      <w:r>
        <w:rPr>
          <w:spacing w:val="-7"/>
        </w:rPr>
        <w:t xml:space="preserve"> </w:t>
      </w:r>
      <w:r>
        <w:t>also</w:t>
      </w:r>
      <w:r>
        <w:rPr>
          <w:spacing w:val="-7"/>
        </w:rPr>
        <w:t xml:space="preserve"> </w:t>
      </w:r>
      <w:r>
        <w:t>incense,</w:t>
      </w:r>
      <w:r>
        <w:rPr>
          <w:spacing w:val="-7"/>
        </w:rPr>
        <w:t xml:space="preserve"> </w:t>
      </w:r>
      <w:r>
        <w:t>aloe-wood,</w:t>
      </w:r>
      <w:r>
        <w:rPr>
          <w:spacing w:val="-7"/>
        </w:rPr>
        <w:t xml:space="preserve"> </w:t>
      </w:r>
      <w:r>
        <w:t>and</w:t>
      </w:r>
      <w:r>
        <w:rPr>
          <w:spacing w:val="-8"/>
        </w:rPr>
        <w:t xml:space="preserve"> </w:t>
      </w:r>
      <w:r>
        <w:t>such</w:t>
      </w:r>
      <w:r>
        <w:rPr>
          <w:spacing w:val="-7"/>
        </w:rPr>
        <w:t xml:space="preserve"> </w:t>
      </w:r>
      <w:r>
        <w:t>and</w:t>
      </w:r>
      <w:r>
        <w:rPr>
          <w:spacing w:val="-7"/>
        </w:rPr>
        <w:t xml:space="preserve"> </w:t>
      </w:r>
      <w:r>
        <w:t>such</w:t>
      </w:r>
      <w:r>
        <w:rPr>
          <w:spacing w:val="-7"/>
        </w:rPr>
        <w:t xml:space="preserve"> </w:t>
      </w:r>
      <w:r>
        <w:t>other</w:t>
      </w:r>
      <w:r>
        <w:rPr>
          <w:spacing w:val="-7"/>
        </w:rPr>
        <w:t xml:space="preserve"> </w:t>
      </w:r>
      <w:r>
        <w:t>things.”</w:t>
      </w:r>
      <w:r>
        <w:rPr>
          <w:spacing w:val="-8"/>
        </w:rPr>
        <w:t xml:space="preserve"> </w:t>
      </w:r>
      <w:r>
        <w:t>This</w:t>
      </w:r>
      <w:r>
        <w:rPr>
          <w:spacing w:val="-7"/>
        </w:rPr>
        <w:t xml:space="preserve"> </w:t>
      </w:r>
      <w:r>
        <w:t>they</w:t>
      </w:r>
      <w:r>
        <w:rPr>
          <w:spacing w:val="-7"/>
        </w:rPr>
        <w:t xml:space="preserve"> </w:t>
      </w:r>
      <w:r>
        <w:t>tell</w:t>
      </w:r>
      <w:r>
        <w:rPr>
          <w:spacing w:val="-7"/>
        </w:rPr>
        <w:t xml:space="preserve"> </w:t>
      </w:r>
      <w:r>
        <w:t>to</w:t>
      </w:r>
      <w:r>
        <w:rPr>
          <w:spacing w:val="-7"/>
        </w:rPr>
        <w:t xml:space="preserve"> </w:t>
      </w:r>
      <w:r>
        <w:t>the</w:t>
      </w:r>
      <w:r>
        <w:rPr>
          <w:spacing w:val="-8"/>
        </w:rPr>
        <w:t xml:space="preserve"> </w:t>
      </w:r>
      <w:r>
        <w:t>barons,</w:t>
      </w:r>
      <w:r>
        <w:rPr>
          <w:spacing w:val="-7"/>
        </w:rPr>
        <w:t xml:space="preserve"> </w:t>
      </w:r>
      <w:r>
        <w:t>who</w:t>
      </w:r>
      <w:r>
        <w:rPr>
          <w:spacing w:val="-7"/>
        </w:rPr>
        <w:t xml:space="preserve"> </w:t>
      </w:r>
      <w:r>
        <w:t>repeat</w:t>
      </w:r>
      <w:r>
        <w:rPr>
          <w:spacing w:val="-7"/>
        </w:rPr>
        <w:t xml:space="preserve"> </w:t>
      </w:r>
      <w:r>
        <w:t>it</w:t>
      </w:r>
      <w:r>
        <w:rPr>
          <w:spacing w:val="-7"/>
        </w:rPr>
        <w:t xml:space="preserve"> </w:t>
      </w:r>
      <w:r>
        <w:t>to</w:t>
      </w:r>
      <w:r>
        <w:rPr>
          <w:spacing w:val="1"/>
        </w:rPr>
        <w:t xml:space="preserve"> </w:t>
      </w:r>
      <w:r>
        <w:t>the</w:t>
      </w:r>
      <w:r>
        <w:rPr>
          <w:spacing w:val="-6"/>
        </w:rPr>
        <w:t xml:space="preserve"> </w:t>
      </w:r>
      <w:r>
        <w:t>khan,</w:t>
      </w:r>
      <w:r>
        <w:rPr>
          <w:spacing w:val="-6"/>
        </w:rPr>
        <w:t xml:space="preserve"> </w:t>
      </w:r>
      <w:r>
        <w:t>and</w:t>
      </w:r>
      <w:r>
        <w:rPr>
          <w:spacing w:val="-6"/>
        </w:rPr>
        <w:t xml:space="preserve"> </w:t>
      </w:r>
      <w:r>
        <w:t>he</w:t>
      </w:r>
      <w:r>
        <w:rPr>
          <w:spacing w:val="-6"/>
        </w:rPr>
        <w:t xml:space="preserve"> </w:t>
      </w:r>
      <w:r>
        <w:t>gives</w:t>
      </w:r>
      <w:r>
        <w:rPr>
          <w:spacing w:val="-6"/>
        </w:rPr>
        <w:t xml:space="preserve"> </w:t>
      </w:r>
      <w:r>
        <w:t>what</w:t>
      </w:r>
      <w:r>
        <w:rPr>
          <w:spacing w:val="-5"/>
        </w:rPr>
        <w:t xml:space="preserve"> </w:t>
      </w:r>
      <w:r>
        <w:t>they</w:t>
      </w:r>
      <w:r>
        <w:rPr>
          <w:spacing w:val="-6"/>
        </w:rPr>
        <w:t xml:space="preserve"> </w:t>
      </w:r>
      <w:r>
        <w:t>demand.</w:t>
      </w:r>
      <w:r>
        <w:rPr>
          <w:spacing w:val="-6"/>
        </w:rPr>
        <w:t xml:space="preserve"> </w:t>
      </w:r>
      <w:r>
        <w:t>Then</w:t>
      </w:r>
      <w:r>
        <w:rPr>
          <w:spacing w:val="-6"/>
        </w:rPr>
        <w:t xml:space="preserve"> </w:t>
      </w:r>
      <w:r>
        <w:t>they</w:t>
      </w:r>
      <w:r>
        <w:rPr>
          <w:spacing w:val="-6"/>
        </w:rPr>
        <w:t xml:space="preserve"> </w:t>
      </w:r>
      <w:r>
        <w:t>go</w:t>
      </w:r>
      <w:r>
        <w:rPr>
          <w:spacing w:val="-5"/>
        </w:rPr>
        <w:t xml:space="preserve"> </w:t>
      </w:r>
      <w:r>
        <w:t>to</w:t>
      </w:r>
      <w:r>
        <w:rPr>
          <w:spacing w:val="-6"/>
        </w:rPr>
        <w:t xml:space="preserve"> </w:t>
      </w:r>
      <w:r>
        <w:t>the</w:t>
      </w:r>
      <w:r>
        <w:rPr>
          <w:spacing w:val="-6"/>
        </w:rPr>
        <w:t xml:space="preserve"> </w:t>
      </w:r>
      <w:r>
        <w:t>image</w:t>
      </w:r>
      <w:r>
        <w:rPr>
          <w:spacing w:val="-6"/>
        </w:rPr>
        <w:t xml:space="preserve"> </w:t>
      </w:r>
      <w:r>
        <w:t>and</w:t>
      </w:r>
      <w:r>
        <w:rPr>
          <w:spacing w:val="-6"/>
        </w:rPr>
        <w:t xml:space="preserve"> </w:t>
      </w:r>
      <w:r>
        <w:t>raise</w:t>
      </w:r>
      <w:r>
        <w:rPr>
          <w:spacing w:val="-6"/>
        </w:rPr>
        <w:t xml:space="preserve"> </w:t>
      </w:r>
      <w:r>
        <w:t>in</w:t>
      </w:r>
      <w:r>
        <w:rPr>
          <w:spacing w:val="-5"/>
        </w:rPr>
        <w:t xml:space="preserve"> </w:t>
      </w:r>
      <w:r>
        <w:t>his</w:t>
      </w:r>
      <w:r>
        <w:rPr>
          <w:spacing w:val="-6"/>
        </w:rPr>
        <w:t xml:space="preserve"> </w:t>
      </w:r>
      <w:r>
        <w:t>presence</w:t>
      </w:r>
      <w:r>
        <w:rPr>
          <w:spacing w:val="-6"/>
        </w:rPr>
        <w:t xml:space="preserve"> </w:t>
      </w:r>
      <w:r>
        <w:t>a</w:t>
      </w:r>
      <w:r>
        <w:rPr>
          <w:spacing w:val="-6"/>
        </w:rPr>
        <w:t xml:space="preserve"> </w:t>
      </w:r>
      <w:r>
        <w:t>delicious</w:t>
      </w:r>
      <w:r>
        <w:rPr>
          <w:spacing w:val="-6"/>
        </w:rPr>
        <w:t xml:space="preserve"> </w:t>
      </w:r>
      <w:r>
        <w:t>fragrance,</w:t>
      </w:r>
      <w:r>
        <w:rPr>
          <w:spacing w:val="-52"/>
        </w:rPr>
        <w:t xml:space="preserve"> </w:t>
      </w:r>
      <w:r>
        <w:t>with</w:t>
      </w:r>
      <w:r>
        <w:rPr>
          <w:spacing w:val="-9"/>
        </w:rPr>
        <w:t xml:space="preserve"> </w:t>
      </w:r>
      <w:r>
        <w:t>incense</w:t>
      </w:r>
      <w:r>
        <w:rPr>
          <w:spacing w:val="-8"/>
        </w:rPr>
        <w:t xml:space="preserve"> </w:t>
      </w:r>
      <w:r>
        <w:t>and</w:t>
      </w:r>
      <w:r>
        <w:rPr>
          <w:spacing w:val="-8"/>
        </w:rPr>
        <w:t xml:space="preserve"> </w:t>
      </w:r>
      <w:r>
        <w:t>spices,</w:t>
      </w:r>
      <w:r>
        <w:rPr>
          <w:spacing w:val="-8"/>
        </w:rPr>
        <w:t xml:space="preserve"> </w:t>
      </w:r>
      <w:r>
        <w:t>cook</w:t>
      </w:r>
      <w:r>
        <w:rPr>
          <w:spacing w:val="-8"/>
        </w:rPr>
        <w:t xml:space="preserve"> </w:t>
      </w:r>
      <w:r>
        <w:t>the</w:t>
      </w:r>
      <w:r>
        <w:rPr>
          <w:spacing w:val="-8"/>
        </w:rPr>
        <w:t xml:space="preserve"> </w:t>
      </w:r>
      <w:r>
        <w:t>flesh,</w:t>
      </w:r>
      <w:r>
        <w:rPr>
          <w:spacing w:val="-8"/>
        </w:rPr>
        <w:t xml:space="preserve"> </w:t>
      </w:r>
      <w:r>
        <w:t>and</w:t>
      </w:r>
      <w:r>
        <w:rPr>
          <w:spacing w:val="-8"/>
        </w:rPr>
        <w:t xml:space="preserve"> </w:t>
      </w:r>
      <w:r>
        <w:t>place</w:t>
      </w:r>
      <w:r>
        <w:rPr>
          <w:spacing w:val="-8"/>
        </w:rPr>
        <w:t xml:space="preserve"> </w:t>
      </w:r>
      <w:r>
        <w:t>it</w:t>
      </w:r>
      <w:r>
        <w:rPr>
          <w:spacing w:val="-8"/>
        </w:rPr>
        <w:t xml:space="preserve"> </w:t>
      </w:r>
      <w:r>
        <w:t>with</w:t>
      </w:r>
      <w:r>
        <w:rPr>
          <w:spacing w:val="-8"/>
        </w:rPr>
        <w:t xml:space="preserve"> </w:t>
      </w:r>
      <w:r>
        <w:t>bread</w:t>
      </w:r>
      <w:r>
        <w:rPr>
          <w:spacing w:val="-8"/>
        </w:rPr>
        <w:t xml:space="preserve"> </w:t>
      </w:r>
      <w:r>
        <w:t>before</w:t>
      </w:r>
      <w:r>
        <w:rPr>
          <w:spacing w:val="-8"/>
        </w:rPr>
        <w:t xml:space="preserve"> </w:t>
      </w:r>
      <w:r>
        <w:t>him.</w:t>
      </w:r>
      <w:r>
        <w:rPr>
          <w:spacing w:val="-8"/>
        </w:rPr>
        <w:t xml:space="preserve"> </w:t>
      </w:r>
      <w:r>
        <w:t>Thus</w:t>
      </w:r>
      <w:r>
        <w:rPr>
          <w:spacing w:val="-8"/>
        </w:rPr>
        <w:t xml:space="preserve"> </w:t>
      </w:r>
      <w:r>
        <w:t>every</w:t>
      </w:r>
      <w:r>
        <w:rPr>
          <w:spacing w:val="-8"/>
        </w:rPr>
        <w:t xml:space="preserve"> </w:t>
      </w:r>
      <w:r>
        <w:t>god</w:t>
      </w:r>
      <w:r>
        <w:rPr>
          <w:spacing w:val="-8"/>
        </w:rPr>
        <w:t xml:space="preserve"> </w:t>
      </w:r>
      <w:r>
        <w:t>has</w:t>
      </w:r>
      <w:r>
        <w:rPr>
          <w:spacing w:val="-8"/>
        </w:rPr>
        <w:t xml:space="preserve"> </w:t>
      </w:r>
      <w:r>
        <w:t>his</w:t>
      </w:r>
      <w:r>
        <w:rPr>
          <w:spacing w:val="-8"/>
        </w:rPr>
        <w:t xml:space="preserve"> </w:t>
      </w:r>
      <w:r>
        <w:t>day</w:t>
      </w:r>
      <w:r>
        <w:rPr>
          <w:spacing w:val="-8"/>
        </w:rPr>
        <w:t xml:space="preserve"> </w:t>
      </w:r>
      <w:r>
        <w:t>of</w:t>
      </w:r>
      <w:r>
        <w:rPr>
          <w:spacing w:val="-8"/>
        </w:rPr>
        <w:t xml:space="preserve"> </w:t>
      </w:r>
      <w:r>
        <w:t>commem-</w:t>
      </w:r>
      <w:r>
        <w:rPr>
          <w:spacing w:val="-52"/>
        </w:rPr>
        <w:t xml:space="preserve"> </w:t>
      </w:r>
      <w:r>
        <w:t>oration in the same manner as our saints. They have also extensive abbeys and monasteries, one of which here re-</w:t>
      </w:r>
      <w:r>
        <w:rPr>
          <w:spacing w:val="1"/>
        </w:rPr>
        <w:t xml:space="preserve"> </w:t>
      </w:r>
      <w:r>
        <w:t>sembles</w:t>
      </w:r>
      <w:r>
        <w:rPr>
          <w:spacing w:val="-8"/>
        </w:rPr>
        <w:t xml:space="preserve"> </w:t>
      </w:r>
      <w:r>
        <w:t>a</w:t>
      </w:r>
      <w:r>
        <w:rPr>
          <w:spacing w:val="-8"/>
        </w:rPr>
        <w:t xml:space="preserve"> </w:t>
      </w:r>
      <w:r>
        <w:t>little</w:t>
      </w:r>
      <w:r>
        <w:rPr>
          <w:spacing w:val="-8"/>
        </w:rPr>
        <w:t xml:space="preserve"> </w:t>
      </w:r>
      <w:r>
        <w:t>city,</w:t>
      </w:r>
      <w:r>
        <w:rPr>
          <w:spacing w:val="-7"/>
        </w:rPr>
        <w:t xml:space="preserve"> </w:t>
      </w:r>
      <w:r>
        <w:t>containing</w:t>
      </w:r>
      <w:r>
        <w:rPr>
          <w:spacing w:val="-8"/>
        </w:rPr>
        <w:t xml:space="preserve"> </w:t>
      </w:r>
      <w:r>
        <w:t>upwards</w:t>
      </w:r>
      <w:r>
        <w:rPr>
          <w:spacing w:val="-8"/>
        </w:rPr>
        <w:t xml:space="preserve"> </w:t>
      </w:r>
      <w:r>
        <w:t>of</w:t>
      </w:r>
      <w:r>
        <w:rPr>
          <w:spacing w:val="-8"/>
        </w:rPr>
        <w:t xml:space="preserve"> </w:t>
      </w:r>
      <w:r>
        <w:t>2,000</w:t>
      </w:r>
      <w:r>
        <w:rPr>
          <w:spacing w:val="-7"/>
        </w:rPr>
        <w:t xml:space="preserve"> </w:t>
      </w:r>
      <w:r>
        <w:t>monks,</w:t>
      </w:r>
      <w:r>
        <w:rPr>
          <w:spacing w:val="-8"/>
        </w:rPr>
        <w:t xml:space="preserve"> </w:t>
      </w:r>
      <w:r>
        <w:t>who</w:t>
      </w:r>
      <w:r>
        <w:rPr>
          <w:spacing w:val="-8"/>
        </w:rPr>
        <w:t xml:space="preserve"> </w:t>
      </w:r>
      <w:r>
        <w:t>are</w:t>
      </w:r>
      <w:r>
        <w:rPr>
          <w:spacing w:val="-8"/>
        </w:rPr>
        <w:t xml:space="preserve"> </w:t>
      </w:r>
      <w:r>
        <w:t>clothed</w:t>
      </w:r>
      <w:r>
        <w:rPr>
          <w:spacing w:val="-7"/>
        </w:rPr>
        <w:t xml:space="preserve"> </w:t>
      </w:r>
      <w:r>
        <w:t>in</w:t>
      </w:r>
      <w:r>
        <w:rPr>
          <w:spacing w:val="-8"/>
        </w:rPr>
        <w:t xml:space="preserve"> </w:t>
      </w:r>
      <w:r>
        <w:t>a</w:t>
      </w:r>
      <w:r>
        <w:rPr>
          <w:spacing w:val="-8"/>
        </w:rPr>
        <w:t xml:space="preserve"> </w:t>
      </w:r>
      <w:r>
        <w:t>particular</w:t>
      </w:r>
      <w:r>
        <w:rPr>
          <w:spacing w:val="-8"/>
        </w:rPr>
        <w:t xml:space="preserve"> </w:t>
      </w:r>
      <w:r>
        <w:t>dress,</w:t>
      </w:r>
      <w:r>
        <w:rPr>
          <w:spacing w:val="-7"/>
        </w:rPr>
        <w:t xml:space="preserve"> </w:t>
      </w:r>
      <w:r>
        <w:t>which</w:t>
      </w:r>
      <w:r>
        <w:rPr>
          <w:spacing w:val="-8"/>
        </w:rPr>
        <w:t xml:space="preserve"> </w:t>
      </w:r>
      <w:r>
        <w:t>is</w:t>
      </w:r>
      <w:r>
        <w:rPr>
          <w:spacing w:val="-8"/>
        </w:rPr>
        <w:t xml:space="preserve"> </w:t>
      </w:r>
      <w:r>
        <w:t>handsomer</w:t>
      </w:r>
      <w:r>
        <w:rPr>
          <w:spacing w:val="1"/>
        </w:rPr>
        <w:t xml:space="preserve"> </w:t>
      </w:r>
      <w:r>
        <w:t>than</w:t>
      </w:r>
      <w:r>
        <w:rPr>
          <w:spacing w:val="-6"/>
        </w:rPr>
        <w:t xml:space="preserve"> </w:t>
      </w:r>
      <w:r>
        <w:t>that</w:t>
      </w:r>
      <w:r>
        <w:rPr>
          <w:spacing w:val="-6"/>
        </w:rPr>
        <w:t xml:space="preserve"> </w:t>
      </w:r>
      <w:r>
        <w:t>of</w:t>
      </w:r>
      <w:r>
        <w:rPr>
          <w:spacing w:val="-6"/>
        </w:rPr>
        <w:t xml:space="preserve"> </w:t>
      </w:r>
      <w:r>
        <w:t>other</w:t>
      </w:r>
      <w:r>
        <w:rPr>
          <w:spacing w:val="-6"/>
        </w:rPr>
        <w:t xml:space="preserve"> </w:t>
      </w:r>
      <w:r>
        <w:t>men.</w:t>
      </w:r>
      <w:r>
        <w:rPr>
          <w:spacing w:val="-6"/>
        </w:rPr>
        <w:t xml:space="preserve"> </w:t>
      </w:r>
      <w:r>
        <w:t>They</w:t>
      </w:r>
      <w:r>
        <w:rPr>
          <w:spacing w:val="-6"/>
        </w:rPr>
        <w:t xml:space="preserve"> </w:t>
      </w:r>
      <w:r>
        <w:t>worship</w:t>
      </w:r>
      <w:r>
        <w:rPr>
          <w:spacing w:val="-6"/>
        </w:rPr>
        <w:t xml:space="preserve"> </w:t>
      </w:r>
      <w:r>
        <w:t>their</w:t>
      </w:r>
      <w:r>
        <w:rPr>
          <w:spacing w:val="-6"/>
        </w:rPr>
        <w:t xml:space="preserve"> </w:t>
      </w:r>
      <w:r>
        <w:t>idols</w:t>
      </w:r>
      <w:r>
        <w:rPr>
          <w:spacing w:val="-6"/>
        </w:rPr>
        <w:t xml:space="preserve"> </w:t>
      </w:r>
      <w:r>
        <w:t>by</w:t>
      </w:r>
      <w:r>
        <w:rPr>
          <w:spacing w:val="-6"/>
        </w:rPr>
        <w:t xml:space="preserve"> </w:t>
      </w:r>
      <w:r>
        <w:t>the</w:t>
      </w:r>
      <w:r>
        <w:rPr>
          <w:spacing w:val="-6"/>
        </w:rPr>
        <w:t xml:space="preserve"> </w:t>
      </w:r>
      <w:r>
        <w:t>grandest</w:t>
      </w:r>
      <w:r>
        <w:rPr>
          <w:spacing w:val="-6"/>
        </w:rPr>
        <w:t xml:space="preserve"> </w:t>
      </w:r>
      <w:r>
        <w:t>feasts,</w:t>
      </w:r>
      <w:r>
        <w:rPr>
          <w:spacing w:val="-6"/>
        </w:rPr>
        <w:t xml:space="preserve"> </w:t>
      </w:r>
      <w:r>
        <w:t>songs,</w:t>
      </w:r>
      <w:r>
        <w:rPr>
          <w:spacing w:val="-6"/>
        </w:rPr>
        <w:t xml:space="preserve"> </w:t>
      </w:r>
      <w:r>
        <w:t>and</w:t>
      </w:r>
      <w:r>
        <w:rPr>
          <w:spacing w:val="-6"/>
        </w:rPr>
        <w:t xml:space="preserve"> </w:t>
      </w:r>
      <w:r>
        <w:t>lights</w:t>
      </w:r>
      <w:r>
        <w:rPr>
          <w:spacing w:val="-6"/>
        </w:rPr>
        <w:t xml:space="preserve"> </w:t>
      </w:r>
      <w:r>
        <w:t>that</w:t>
      </w:r>
      <w:r>
        <w:rPr>
          <w:spacing w:val="-6"/>
        </w:rPr>
        <w:t xml:space="preserve"> </w:t>
      </w:r>
      <w:r>
        <w:t>ever</w:t>
      </w:r>
      <w:r>
        <w:rPr>
          <w:spacing w:val="-6"/>
        </w:rPr>
        <w:t xml:space="preserve"> </w:t>
      </w:r>
      <w:r>
        <w:t>were</w:t>
      </w:r>
      <w:r>
        <w:rPr>
          <w:spacing w:val="-6"/>
        </w:rPr>
        <w:t xml:space="preserve"> </w:t>
      </w:r>
      <w:r>
        <w:t>seen.</w:t>
      </w:r>
      <w:r>
        <w:rPr>
          <w:spacing w:val="-6"/>
        </w:rPr>
        <w:t xml:space="preserve"> </w:t>
      </w:r>
      <w:r>
        <w:t>And</w:t>
      </w:r>
      <w:r>
        <w:rPr>
          <w:spacing w:val="-6"/>
        </w:rPr>
        <w:t xml:space="preserve"> </w:t>
      </w:r>
      <w:r>
        <w:t>I</w:t>
      </w:r>
      <w:r>
        <w:rPr>
          <w:spacing w:val="1"/>
        </w:rPr>
        <w:t xml:space="preserve"> </w:t>
      </w:r>
      <w:r>
        <w:t>may tell you that many of these baksi, according to their order, may take wives, do so, and have a number of chil-</w:t>
      </w:r>
      <w:r>
        <w:rPr>
          <w:spacing w:val="1"/>
        </w:rPr>
        <w:t xml:space="preserve"> </w:t>
      </w:r>
      <w:r>
        <w:t>dren.</w:t>
      </w:r>
      <w:r>
        <w:rPr>
          <w:spacing w:val="-7"/>
        </w:rPr>
        <w:t xml:space="preserve"> </w:t>
      </w:r>
      <w:r>
        <w:t>Yet</w:t>
      </w:r>
      <w:r>
        <w:rPr>
          <w:spacing w:val="-7"/>
        </w:rPr>
        <w:t xml:space="preserve"> </w:t>
      </w:r>
      <w:r>
        <w:t>there</w:t>
      </w:r>
      <w:r>
        <w:rPr>
          <w:spacing w:val="-7"/>
        </w:rPr>
        <w:t xml:space="preserve"> </w:t>
      </w:r>
      <w:r>
        <w:t>is</w:t>
      </w:r>
      <w:r>
        <w:rPr>
          <w:spacing w:val="-6"/>
        </w:rPr>
        <w:t xml:space="preserve"> </w:t>
      </w:r>
      <w:r>
        <w:t>another</w:t>
      </w:r>
      <w:r>
        <w:rPr>
          <w:spacing w:val="-7"/>
        </w:rPr>
        <w:t xml:space="preserve"> </w:t>
      </w:r>
      <w:r>
        <w:t>kind</w:t>
      </w:r>
      <w:r>
        <w:rPr>
          <w:spacing w:val="-7"/>
        </w:rPr>
        <w:t xml:space="preserve"> </w:t>
      </w:r>
      <w:r>
        <w:t>of</w:t>
      </w:r>
      <w:r>
        <w:rPr>
          <w:spacing w:val="-7"/>
        </w:rPr>
        <w:t xml:space="preserve"> </w:t>
      </w:r>
      <w:r>
        <w:t>religious</w:t>
      </w:r>
      <w:r>
        <w:rPr>
          <w:spacing w:val="-6"/>
        </w:rPr>
        <w:t xml:space="preserve"> </w:t>
      </w:r>
      <w:r>
        <w:t>men</w:t>
      </w:r>
      <w:r>
        <w:rPr>
          <w:spacing w:val="-7"/>
        </w:rPr>
        <w:t xml:space="preserve"> </w:t>
      </w:r>
      <w:r>
        <w:t>called</w:t>
      </w:r>
      <w:r>
        <w:rPr>
          <w:spacing w:val="-7"/>
        </w:rPr>
        <w:t xml:space="preserve"> </w:t>
      </w:r>
      <w:r>
        <w:rPr>
          <w:i/>
        </w:rPr>
        <w:t>sensi</w:t>
      </w:r>
      <w:r>
        <w:t>,</w:t>
      </w:r>
      <w:r>
        <w:rPr>
          <w:spacing w:val="-6"/>
        </w:rPr>
        <w:t xml:space="preserve"> </w:t>
      </w:r>
      <w:r>
        <w:t>who</w:t>
      </w:r>
      <w:r>
        <w:rPr>
          <w:spacing w:val="-7"/>
        </w:rPr>
        <w:t xml:space="preserve"> </w:t>
      </w:r>
      <w:r>
        <w:t>observe</w:t>
      </w:r>
      <w:r>
        <w:rPr>
          <w:spacing w:val="-7"/>
        </w:rPr>
        <w:t xml:space="preserve"> </w:t>
      </w:r>
      <w:r>
        <w:t>strict</w:t>
      </w:r>
      <w:r>
        <w:rPr>
          <w:spacing w:val="-7"/>
        </w:rPr>
        <w:t xml:space="preserve"> </w:t>
      </w:r>
      <w:r>
        <w:t>abstinence;</w:t>
      </w:r>
      <w:r>
        <w:rPr>
          <w:spacing w:val="-6"/>
        </w:rPr>
        <w:t xml:space="preserve"> </w:t>
      </w:r>
      <w:r>
        <w:t>they</w:t>
      </w:r>
      <w:r>
        <w:rPr>
          <w:spacing w:val="-7"/>
        </w:rPr>
        <w:t xml:space="preserve"> </w:t>
      </w:r>
      <w:r>
        <w:t>eat</w:t>
      </w:r>
      <w:r>
        <w:rPr>
          <w:spacing w:val="-7"/>
        </w:rPr>
        <w:t xml:space="preserve"> </w:t>
      </w:r>
      <w:r>
        <w:t>nothing</w:t>
      </w:r>
      <w:r>
        <w:rPr>
          <w:spacing w:val="-7"/>
        </w:rPr>
        <w:t xml:space="preserve"> </w:t>
      </w:r>
      <w:r>
        <w:t>but</w:t>
      </w:r>
      <w:r>
        <w:rPr>
          <w:spacing w:val="-6"/>
        </w:rPr>
        <w:t xml:space="preserve"> </w:t>
      </w:r>
      <w:r>
        <w:t>the</w:t>
      </w:r>
      <w:r>
        <w:rPr>
          <w:spacing w:val="1"/>
        </w:rPr>
        <w:t xml:space="preserve"> </w:t>
      </w:r>
      <w:r>
        <w:t>husks</w:t>
      </w:r>
      <w:r>
        <w:rPr>
          <w:spacing w:val="-9"/>
        </w:rPr>
        <w:t xml:space="preserve"> </w:t>
      </w:r>
      <w:r>
        <w:t>of</w:t>
      </w:r>
      <w:r>
        <w:rPr>
          <w:spacing w:val="-8"/>
        </w:rPr>
        <w:t xml:space="preserve"> </w:t>
      </w:r>
      <w:r>
        <w:t>corn</w:t>
      </w:r>
      <w:r>
        <w:rPr>
          <w:spacing w:val="-9"/>
        </w:rPr>
        <w:t xml:space="preserve"> </w:t>
      </w:r>
      <w:r>
        <w:t>boiled</w:t>
      </w:r>
      <w:r>
        <w:rPr>
          <w:spacing w:val="-8"/>
        </w:rPr>
        <w:t xml:space="preserve"> </w:t>
      </w:r>
      <w:r>
        <w:t>in</w:t>
      </w:r>
      <w:r>
        <w:rPr>
          <w:spacing w:val="-8"/>
        </w:rPr>
        <w:t xml:space="preserve"> </w:t>
      </w:r>
      <w:r>
        <w:t>warm</w:t>
      </w:r>
      <w:r>
        <w:rPr>
          <w:spacing w:val="-9"/>
        </w:rPr>
        <w:t xml:space="preserve"> </w:t>
      </w:r>
      <w:r>
        <w:t>water,</w:t>
      </w:r>
      <w:r>
        <w:rPr>
          <w:spacing w:val="-8"/>
        </w:rPr>
        <w:t xml:space="preserve"> </w:t>
      </w:r>
      <w:r>
        <w:t>fast</w:t>
      </w:r>
      <w:r>
        <w:rPr>
          <w:spacing w:val="-8"/>
        </w:rPr>
        <w:t xml:space="preserve"> </w:t>
      </w:r>
      <w:r>
        <w:t>often</w:t>
      </w:r>
      <w:r>
        <w:rPr>
          <w:spacing w:val="-9"/>
        </w:rPr>
        <w:t xml:space="preserve"> </w:t>
      </w:r>
      <w:r>
        <w:t>in</w:t>
      </w:r>
      <w:r>
        <w:rPr>
          <w:spacing w:val="-8"/>
        </w:rPr>
        <w:t xml:space="preserve"> </w:t>
      </w:r>
      <w:r>
        <w:t>the</w:t>
      </w:r>
      <w:r>
        <w:rPr>
          <w:spacing w:val="-9"/>
        </w:rPr>
        <w:t xml:space="preserve"> </w:t>
      </w:r>
      <w:r>
        <w:t>course</w:t>
      </w:r>
      <w:r>
        <w:rPr>
          <w:spacing w:val="-8"/>
        </w:rPr>
        <w:t xml:space="preserve"> </w:t>
      </w:r>
      <w:r>
        <w:t>of</w:t>
      </w:r>
      <w:r>
        <w:rPr>
          <w:spacing w:val="-8"/>
        </w:rPr>
        <w:t xml:space="preserve"> </w:t>
      </w:r>
      <w:r>
        <w:t>the</w:t>
      </w:r>
      <w:r>
        <w:rPr>
          <w:spacing w:val="-9"/>
        </w:rPr>
        <w:t xml:space="preserve"> </w:t>
      </w:r>
      <w:r>
        <w:t>year,</w:t>
      </w:r>
      <w:r>
        <w:rPr>
          <w:spacing w:val="-8"/>
        </w:rPr>
        <w:t xml:space="preserve"> </w:t>
      </w:r>
      <w:r>
        <w:t>have</w:t>
      </w:r>
      <w:r>
        <w:rPr>
          <w:spacing w:val="-8"/>
        </w:rPr>
        <w:t xml:space="preserve"> </w:t>
      </w:r>
      <w:r>
        <w:t>many</w:t>
      </w:r>
      <w:r>
        <w:rPr>
          <w:spacing w:val="-9"/>
        </w:rPr>
        <w:t xml:space="preserve"> </w:t>
      </w:r>
      <w:r>
        <w:t>large</w:t>
      </w:r>
      <w:r>
        <w:rPr>
          <w:spacing w:val="-8"/>
        </w:rPr>
        <w:t xml:space="preserve"> </w:t>
      </w:r>
      <w:r>
        <w:t>idols,</w:t>
      </w:r>
      <w:r>
        <w:rPr>
          <w:spacing w:val="-9"/>
        </w:rPr>
        <w:t xml:space="preserve"> </w:t>
      </w:r>
      <w:r>
        <w:t>and</w:t>
      </w:r>
      <w:r>
        <w:rPr>
          <w:spacing w:val="-8"/>
        </w:rPr>
        <w:t xml:space="preserve"> </w:t>
      </w:r>
      <w:r>
        <w:t>sometimes</w:t>
      </w:r>
      <w:r>
        <w:rPr>
          <w:spacing w:val="-8"/>
        </w:rPr>
        <w:t xml:space="preserve"> </w:t>
      </w:r>
      <w:r>
        <w:t>adore</w:t>
      </w:r>
      <w:r>
        <w:rPr>
          <w:spacing w:val="-52"/>
        </w:rPr>
        <w:t xml:space="preserve"> </w:t>
      </w:r>
      <w:r>
        <w:t>fire. Their observances differ from those of every other sect; they would not take a wife for any thing in the world.</w:t>
      </w:r>
      <w:r>
        <w:rPr>
          <w:spacing w:val="-52"/>
        </w:rPr>
        <w:t xml:space="preserve"> </w:t>
      </w:r>
      <w:r>
        <w:t>They</w:t>
      </w:r>
      <w:r>
        <w:rPr>
          <w:spacing w:val="-8"/>
        </w:rPr>
        <w:t xml:space="preserve"> </w:t>
      </w:r>
      <w:r>
        <w:t>shave</w:t>
      </w:r>
      <w:r>
        <w:rPr>
          <w:spacing w:val="-8"/>
        </w:rPr>
        <w:t xml:space="preserve"> </w:t>
      </w:r>
      <w:r>
        <w:t>the</w:t>
      </w:r>
      <w:r>
        <w:rPr>
          <w:spacing w:val="-8"/>
        </w:rPr>
        <w:t xml:space="preserve"> </w:t>
      </w:r>
      <w:r>
        <w:t>head</w:t>
      </w:r>
      <w:r>
        <w:rPr>
          <w:spacing w:val="-8"/>
        </w:rPr>
        <w:t xml:space="preserve"> </w:t>
      </w:r>
      <w:r>
        <w:t>and</w:t>
      </w:r>
      <w:r>
        <w:rPr>
          <w:spacing w:val="-8"/>
        </w:rPr>
        <w:t xml:space="preserve"> </w:t>
      </w:r>
      <w:r>
        <w:t>beard,</w:t>
      </w:r>
      <w:r>
        <w:rPr>
          <w:spacing w:val="-8"/>
        </w:rPr>
        <w:t xml:space="preserve"> </w:t>
      </w:r>
      <w:r>
        <w:t>wear</w:t>
      </w:r>
      <w:r>
        <w:rPr>
          <w:spacing w:val="-8"/>
        </w:rPr>
        <w:t xml:space="preserve"> </w:t>
      </w:r>
      <w:r>
        <w:t>black</w:t>
      </w:r>
      <w:r>
        <w:rPr>
          <w:spacing w:val="-8"/>
        </w:rPr>
        <w:t xml:space="preserve"> </w:t>
      </w:r>
      <w:r>
        <w:t>and</w:t>
      </w:r>
      <w:r>
        <w:rPr>
          <w:spacing w:val="-8"/>
        </w:rPr>
        <w:t xml:space="preserve"> </w:t>
      </w:r>
      <w:r>
        <w:t>blue</w:t>
      </w:r>
      <w:r>
        <w:rPr>
          <w:spacing w:val="-8"/>
        </w:rPr>
        <w:t xml:space="preserve"> </w:t>
      </w:r>
      <w:r>
        <w:t>dresses</w:t>
      </w:r>
      <w:r>
        <w:rPr>
          <w:spacing w:val="-8"/>
        </w:rPr>
        <w:t xml:space="preserve"> </w:t>
      </w:r>
      <w:r>
        <w:t>of</w:t>
      </w:r>
      <w:r>
        <w:rPr>
          <w:spacing w:val="-8"/>
        </w:rPr>
        <w:t xml:space="preserve"> </w:t>
      </w:r>
      <w:r>
        <w:t>coarse</w:t>
      </w:r>
      <w:r>
        <w:rPr>
          <w:spacing w:val="-8"/>
        </w:rPr>
        <w:t xml:space="preserve"> </w:t>
      </w:r>
      <w:r>
        <w:t>canvas,</w:t>
      </w:r>
      <w:r>
        <w:rPr>
          <w:spacing w:val="-8"/>
        </w:rPr>
        <w:t xml:space="preserve"> </w:t>
      </w:r>
      <w:r>
        <w:t>sleep</w:t>
      </w:r>
      <w:r>
        <w:rPr>
          <w:spacing w:val="-8"/>
        </w:rPr>
        <w:t xml:space="preserve"> </w:t>
      </w:r>
      <w:r>
        <w:t>upon</w:t>
      </w:r>
      <w:r>
        <w:rPr>
          <w:spacing w:val="-8"/>
        </w:rPr>
        <w:t xml:space="preserve"> </w:t>
      </w:r>
      <w:r>
        <w:t>mats,</w:t>
      </w:r>
      <w:r>
        <w:rPr>
          <w:spacing w:val="-8"/>
        </w:rPr>
        <w:t xml:space="preserve"> </w:t>
      </w:r>
      <w:r>
        <w:t>and</w:t>
      </w:r>
      <w:r>
        <w:rPr>
          <w:spacing w:val="-8"/>
        </w:rPr>
        <w:t xml:space="preserve"> </w:t>
      </w:r>
      <w:r>
        <w:t>lead</w:t>
      </w:r>
      <w:r>
        <w:rPr>
          <w:spacing w:val="-8"/>
        </w:rPr>
        <w:t xml:space="preserve"> </w:t>
      </w:r>
      <w:r>
        <w:t>the</w:t>
      </w:r>
      <w:r>
        <w:rPr>
          <w:spacing w:val="-8"/>
        </w:rPr>
        <w:t xml:space="preserve"> </w:t>
      </w:r>
      <w:r>
        <w:t>hardest</w:t>
      </w:r>
      <w:r>
        <w:rPr>
          <w:spacing w:val="1"/>
        </w:rPr>
        <w:t xml:space="preserve"> </w:t>
      </w:r>
      <w:r>
        <w:t>life</w:t>
      </w:r>
      <w:r>
        <w:rPr>
          <w:spacing w:val="-6"/>
        </w:rPr>
        <w:t xml:space="preserve"> </w:t>
      </w:r>
      <w:r>
        <w:t>of</w:t>
      </w:r>
      <w:r>
        <w:rPr>
          <w:spacing w:val="-6"/>
        </w:rPr>
        <w:t xml:space="preserve"> </w:t>
      </w:r>
      <w:r>
        <w:t>any</w:t>
      </w:r>
      <w:r>
        <w:rPr>
          <w:spacing w:val="-6"/>
        </w:rPr>
        <w:t xml:space="preserve"> </w:t>
      </w:r>
      <w:r>
        <w:t>men</w:t>
      </w:r>
      <w:r>
        <w:rPr>
          <w:spacing w:val="-5"/>
        </w:rPr>
        <w:t xml:space="preserve"> </w:t>
      </w:r>
      <w:r>
        <w:t>on</w:t>
      </w:r>
      <w:r>
        <w:rPr>
          <w:spacing w:val="-6"/>
        </w:rPr>
        <w:t xml:space="preserve"> </w:t>
      </w:r>
      <w:r>
        <w:t>earth.</w:t>
      </w:r>
      <w:r>
        <w:rPr>
          <w:spacing w:val="-6"/>
        </w:rPr>
        <w:t xml:space="preserve"> </w:t>
      </w:r>
      <w:r>
        <w:t>Their</w:t>
      </w:r>
      <w:r>
        <w:rPr>
          <w:spacing w:val="-6"/>
        </w:rPr>
        <w:t xml:space="preserve"> </w:t>
      </w:r>
      <w:r>
        <w:t>monasteries</w:t>
      </w:r>
      <w:r>
        <w:rPr>
          <w:spacing w:val="-5"/>
        </w:rPr>
        <w:t xml:space="preserve"> </w:t>
      </w:r>
      <w:r>
        <w:t>and</w:t>
      </w:r>
      <w:r>
        <w:rPr>
          <w:spacing w:val="-6"/>
        </w:rPr>
        <w:t xml:space="preserve"> </w:t>
      </w:r>
      <w:r>
        <w:t>their</w:t>
      </w:r>
      <w:r>
        <w:rPr>
          <w:spacing w:val="-6"/>
        </w:rPr>
        <w:t xml:space="preserve"> </w:t>
      </w:r>
      <w:r>
        <w:t>idols</w:t>
      </w:r>
      <w:r>
        <w:rPr>
          <w:spacing w:val="-6"/>
        </w:rPr>
        <w:t xml:space="preserve"> </w:t>
      </w:r>
      <w:r>
        <w:t>all</w:t>
      </w:r>
      <w:r>
        <w:rPr>
          <w:spacing w:val="-5"/>
        </w:rPr>
        <w:t xml:space="preserve"> </w:t>
      </w:r>
      <w:r>
        <w:t>bear</w:t>
      </w:r>
      <w:r>
        <w:rPr>
          <w:spacing w:val="-6"/>
        </w:rPr>
        <w:t xml:space="preserve"> </w:t>
      </w:r>
      <w:r>
        <w:t>the</w:t>
      </w:r>
      <w:r>
        <w:rPr>
          <w:spacing w:val="-6"/>
        </w:rPr>
        <w:t xml:space="preserve"> </w:t>
      </w:r>
      <w:r>
        <w:t>names</w:t>
      </w:r>
      <w:r>
        <w:rPr>
          <w:spacing w:val="-6"/>
        </w:rPr>
        <w:t xml:space="preserve"> </w:t>
      </w:r>
      <w:r>
        <w:t>of</w:t>
      </w:r>
      <w:r>
        <w:rPr>
          <w:spacing w:val="-5"/>
        </w:rPr>
        <w:t xml:space="preserve"> </w:t>
      </w:r>
      <w:r>
        <w:t>women.</w:t>
      </w:r>
    </w:p>
    <w:p w14:paraId="1E4ACD81" w14:textId="77777777" w:rsidR="00FA16D1" w:rsidRDefault="00FA16D1" w:rsidP="00FA16D1">
      <w:pPr>
        <w:pStyle w:val="Body"/>
      </w:pPr>
    </w:p>
    <w:p w14:paraId="02AC9F93" w14:textId="77777777" w:rsidR="000276C6" w:rsidRPr="00FA16D1" w:rsidRDefault="000276C6" w:rsidP="00FA16D1">
      <w:pPr>
        <w:pStyle w:val="Heading4"/>
      </w:pPr>
      <w:r w:rsidRPr="00FA16D1">
        <w:t>XXV—Palace at Cianganor</w:t>
      </w:r>
    </w:p>
    <w:p w14:paraId="337278DC" w14:textId="36BA9712" w:rsidR="000276C6" w:rsidRDefault="000276C6" w:rsidP="00FA16D1">
      <w:pPr>
        <w:pStyle w:val="Body"/>
      </w:pPr>
      <w:r>
        <w:t>At</w:t>
      </w:r>
      <w:r>
        <w:rPr>
          <w:spacing w:val="-11"/>
        </w:rPr>
        <w:t xml:space="preserve"> </w:t>
      </w:r>
      <w:r>
        <w:t>Cianganor,</w:t>
      </w:r>
      <w:r>
        <w:rPr>
          <w:spacing w:val="-10"/>
        </w:rPr>
        <w:t xml:space="preserve"> </w:t>
      </w:r>
      <w:r>
        <w:t>too,</w:t>
      </w:r>
      <w:r>
        <w:rPr>
          <w:spacing w:val="-10"/>
        </w:rPr>
        <w:t xml:space="preserve"> </w:t>
      </w:r>
      <w:r>
        <w:t>three</w:t>
      </w:r>
      <w:r>
        <w:rPr>
          <w:spacing w:val="-10"/>
        </w:rPr>
        <w:t xml:space="preserve"> </w:t>
      </w:r>
      <w:r>
        <w:t>days’</w:t>
      </w:r>
      <w:r>
        <w:rPr>
          <w:spacing w:val="-10"/>
        </w:rPr>
        <w:t xml:space="preserve"> </w:t>
      </w:r>
      <w:r>
        <w:t>journey</w:t>
      </w:r>
      <w:r>
        <w:rPr>
          <w:spacing w:val="-11"/>
        </w:rPr>
        <w:t xml:space="preserve"> </w:t>
      </w:r>
      <w:r>
        <w:t>distant,</w:t>
      </w:r>
      <w:r>
        <w:rPr>
          <w:spacing w:val="-10"/>
        </w:rPr>
        <w:t xml:space="preserve"> </w:t>
      </w:r>
      <w:r>
        <w:t>the</w:t>
      </w:r>
      <w:r>
        <w:rPr>
          <w:spacing w:val="-10"/>
        </w:rPr>
        <w:t xml:space="preserve"> </w:t>
      </w:r>
      <w:r>
        <w:t>khan</w:t>
      </w:r>
      <w:r>
        <w:rPr>
          <w:spacing w:val="-10"/>
        </w:rPr>
        <w:t xml:space="preserve"> </w:t>
      </w:r>
      <w:r>
        <w:t>has</w:t>
      </w:r>
      <w:r>
        <w:rPr>
          <w:spacing w:val="-10"/>
        </w:rPr>
        <w:t xml:space="preserve"> </w:t>
      </w:r>
      <w:r>
        <w:t>a</w:t>
      </w:r>
      <w:r>
        <w:rPr>
          <w:spacing w:val="-10"/>
        </w:rPr>
        <w:t xml:space="preserve"> </w:t>
      </w:r>
      <w:r>
        <w:t>large</w:t>
      </w:r>
      <w:r>
        <w:rPr>
          <w:spacing w:val="-11"/>
        </w:rPr>
        <w:t xml:space="preserve"> </w:t>
      </w:r>
      <w:r>
        <w:t>palace,</w:t>
      </w:r>
      <w:r>
        <w:rPr>
          <w:spacing w:val="-10"/>
        </w:rPr>
        <w:t xml:space="preserve"> </w:t>
      </w:r>
      <w:r>
        <w:t>where</w:t>
      </w:r>
      <w:r>
        <w:rPr>
          <w:spacing w:val="-10"/>
        </w:rPr>
        <w:t xml:space="preserve"> </w:t>
      </w:r>
      <w:r>
        <w:t>he</w:t>
      </w:r>
      <w:r>
        <w:rPr>
          <w:spacing w:val="-10"/>
        </w:rPr>
        <w:t xml:space="preserve"> </w:t>
      </w:r>
      <w:r>
        <w:t>is</w:t>
      </w:r>
      <w:r>
        <w:rPr>
          <w:spacing w:val="-10"/>
        </w:rPr>
        <w:t xml:space="preserve"> </w:t>
      </w:r>
      <w:r>
        <w:t>fond</w:t>
      </w:r>
      <w:r>
        <w:rPr>
          <w:spacing w:val="-10"/>
        </w:rPr>
        <w:t xml:space="preserve"> </w:t>
      </w:r>
      <w:r>
        <w:t>of</w:t>
      </w:r>
      <w:r>
        <w:rPr>
          <w:spacing w:val="-11"/>
        </w:rPr>
        <w:t xml:space="preserve"> </w:t>
      </w:r>
      <w:r>
        <w:t>residing,</w:t>
      </w:r>
      <w:r>
        <w:rPr>
          <w:spacing w:val="-10"/>
        </w:rPr>
        <w:t xml:space="preserve"> </w:t>
      </w:r>
      <w:r>
        <w:t>because</w:t>
      </w:r>
      <w:r>
        <w:rPr>
          <w:spacing w:val="-52"/>
        </w:rPr>
        <w:t xml:space="preserve"> </w:t>
      </w:r>
      <w:r>
        <w:t>there are many lakes and rivers, as well as fine plains, abounding in cranes, pheasants, partridges, and other birds.</w:t>
      </w:r>
      <w:r>
        <w:rPr>
          <w:spacing w:val="1"/>
        </w:rPr>
        <w:t xml:space="preserve"> </w:t>
      </w:r>
      <w:r>
        <w:t>Here, therefore, he has delightful hawking, and abundant exercise for his falcons and gyrfalcons. There are five</w:t>
      </w:r>
      <w:r>
        <w:rPr>
          <w:spacing w:val="1"/>
        </w:rPr>
        <w:t xml:space="preserve"> </w:t>
      </w:r>
      <w:r>
        <w:t>kinds</w:t>
      </w:r>
      <w:r>
        <w:rPr>
          <w:spacing w:val="-11"/>
        </w:rPr>
        <w:t xml:space="preserve"> </w:t>
      </w:r>
      <w:r>
        <w:t>of</w:t>
      </w:r>
      <w:r>
        <w:rPr>
          <w:spacing w:val="-11"/>
        </w:rPr>
        <w:t xml:space="preserve"> </w:t>
      </w:r>
      <w:r>
        <w:t>cranes</w:t>
      </w:r>
      <w:r>
        <w:rPr>
          <w:spacing w:val="-11"/>
        </w:rPr>
        <w:t xml:space="preserve"> </w:t>
      </w:r>
      <w:r>
        <w:t>which</w:t>
      </w:r>
      <w:r>
        <w:rPr>
          <w:spacing w:val="-11"/>
        </w:rPr>
        <w:t xml:space="preserve"> </w:t>
      </w:r>
      <w:r>
        <w:t>I</w:t>
      </w:r>
      <w:r>
        <w:rPr>
          <w:spacing w:val="-11"/>
        </w:rPr>
        <w:t xml:space="preserve"> </w:t>
      </w:r>
      <w:r>
        <w:t>must</w:t>
      </w:r>
      <w:r>
        <w:rPr>
          <w:spacing w:val="-11"/>
        </w:rPr>
        <w:t xml:space="preserve"> </w:t>
      </w:r>
      <w:r>
        <w:t>describe.</w:t>
      </w:r>
      <w:r>
        <w:rPr>
          <w:spacing w:val="-11"/>
        </w:rPr>
        <w:t xml:space="preserve"> </w:t>
      </w:r>
      <w:r>
        <w:t>The</w:t>
      </w:r>
      <w:r>
        <w:rPr>
          <w:spacing w:val="-11"/>
        </w:rPr>
        <w:t xml:space="preserve"> </w:t>
      </w:r>
      <w:r>
        <w:t>first</w:t>
      </w:r>
      <w:r>
        <w:rPr>
          <w:spacing w:val="-11"/>
        </w:rPr>
        <w:t xml:space="preserve"> </w:t>
      </w:r>
      <w:r>
        <w:t>are</w:t>
      </w:r>
      <w:r>
        <w:rPr>
          <w:spacing w:val="-10"/>
        </w:rPr>
        <w:t xml:space="preserve"> </w:t>
      </w:r>
      <w:r>
        <w:t>black</w:t>
      </w:r>
      <w:r>
        <w:rPr>
          <w:spacing w:val="-11"/>
        </w:rPr>
        <w:t xml:space="preserve"> </w:t>
      </w:r>
      <w:r>
        <w:t>like</w:t>
      </w:r>
      <w:r>
        <w:rPr>
          <w:spacing w:val="-11"/>
        </w:rPr>
        <w:t xml:space="preserve"> </w:t>
      </w:r>
      <w:r>
        <w:t>crows,</w:t>
      </w:r>
      <w:r>
        <w:rPr>
          <w:spacing w:val="-11"/>
        </w:rPr>
        <w:t xml:space="preserve"> </w:t>
      </w:r>
      <w:r>
        <w:t>and</w:t>
      </w:r>
      <w:r>
        <w:rPr>
          <w:spacing w:val="-11"/>
        </w:rPr>
        <w:t xml:space="preserve"> </w:t>
      </w:r>
      <w:r>
        <w:t>very</w:t>
      </w:r>
      <w:r>
        <w:rPr>
          <w:spacing w:val="-11"/>
        </w:rPr>
        <w:t xml:space="preserve"> </w:t>
      </w:r>
      <w:r>
        <w:t>large.</w:t>
      </w:r>
      <w:r>
        <w:rPr>
          <w:spacing w:val="-11"/>
        </w:rPr>
        <w:t xml:space="preserve"> </w:t>
      </w:r>
      <w:r>
        <w:t>The</w:t>
      </w:r>
      <w:r>
        <w:rPr>
          <w:spacing w:val="-11"/>
        </w:rPr>
        <w:t xml:space="preserve"> </w:t>
      </w:r>
      <w:r>
        <w:t>second</w:t>
      </w:r>
      <w:r>
        <w:rPr>
          <w:spacing w:val="-11"/>
        </w:rPr>
        <w:t xml:space="preserve"> </w:t>
      </w:r>
      <w:r>
        <w:t>are</w:t>
      </w:r>
      <w:r>
        <w:rPr>
          <w:spacing w:val="-11"/>
        </w:rPr>
        <w:t xml:space="preserve"> </w:t>
      </w:r>
      <w:r>
        <w:t>white,</w:t>
      </w:r>
      <w:r>
        <w:rPr>
          <w:spacing w:val="-10"/>
        </w:rPr>
        <w:t xml:space="preserve"> </w:t>
      </w:r>
      <w:r>
        <w:t>and</w:t>
      </w:r>
      <w:r>
        <w:rPr>
          <w:spacing w:val="-11"/>
        </w:rPr>
        <w:t xml:space="preserve"> </w:t>
      </w:r>
      <w:r>
        <w:t>very</w:t>
      </w:r>
      <w:r>
        <w:rPr>
          <w:spacing w:val="1"/>
        </w:rPr>
        <w:t xml:space="preserve"> </w:t>
      </w:r>
      <w:r>
        <w:t>beautiful,</w:t>
      </w:r>
      <w:r>
        <w:rPr>
          <w:spacing w:val="-11"/>
        </w:rPr>
        <w:t xml:space="preserve"> </w:t>
      </w:r>
      <w:r>
        <w:t>for</w:t>
      </w:r>
      <w:r>
        <w:rPr>
          <w:spacing w:val="-11"/>
        </w:rPr>
        <w:t xml:space="preserve"> </w:t>
      </w:r>
      <w:r>
        <w:t>all</w:t>
      </w:r>
      <w:r>
        <w:rPr>
          <w:spacing w:val="-10"/>
        </w:rPr>
        <w:t xml:space="preserve"> </w:t>
      </w:r>
      <w:r>
        <w:t>the</w:t>
      </w:r>
      <w:r>
        <w:rPr>
          <w:spacing w:val="-11"/>
        </w:rPr>
        <w:t xml:space="preserve"> </w:t>
      </w:r>
      <w:r>
        <w:t>feathers</w:t>
      </w:r>
      <w:r>
        <w:rPr>
          <w:spacing w:val="-11"/>
        </w:rPr>
        <w:t xml:space="preserve"> </w:t>
      </w:r>
      <w:r>
        <w:t>are</w:t>
      </w:r>
      <w:r>
        <w:rPr>
          <w:spacing w:val="-10"/>
        </w:rPr>
        <w:t xml:space="preserve"> </w:t>
      </w:r>
      <w:r>
        <w:t>full</w:t>
      </w:r>
      <w:r>
        <w:rPr>
          <w:spacing w:val="-11"/>
        </w:rPr>
        <w:t xml:space="preserve"> </w:t>
      </w:r>
      <w:r>
        <w:t>of</w:t>
      </w:r>
      <w:r>
        <w:rPr>
          <w:spacing w:val="-11"/>
        </w:rPr>
        <w:t xml:space="preserve"> </w:t>
      </w:r>
      <w:r>
        <w:t>round</w:t>
      </w:r>
      <w:r>
        <w:rPr>
          <w:spacing w:val="-10"/>
        </w:rPr>
        <w:t xml:space="preserve"> </w:t>
      </w:r>
      <w:r>
        <w:t>eyes,</w:t>
      </w:r>
      <w:r>
        <w:rPr>
          <w:spacing w:val="-11"/>
        </w:rPr>
        <w:t xml:space="preserve"> </w:t>
      </w:r>
      <w:r>
        <w:t>like</w:t>
      </w:r>
      <w:r>
        <w:rPr>
          <w:spacing w:val="-11"/>
        </w:rPr>
        <w:t xml:space="preserve"> </w:t>
      </w:r>
      <w:r>
        <w:t>those</w:t>
      </w:r>
      <w:r>
        <w:rPr>
          <w:spacing w:val="-10"/>
        </w:rPr>
        <w:t xml:space="preserve"> </w:t>
      </w:r>
      <w:r>
        <w:t>of</w:t>
      </w:r>
      <w:r>
        <w:rPr>
          <w:spacing w:val="-11"/>
        </w:rPr>
        <w:t xml:space="preserve"> </w:t>
      </w:r>
      <w:r>
        <w:t>the</w:t>
      </w:r>
      <w:r>
        <w:rPr>
          <w:spacing w:val="-11"/>
        </w:rPr>
        <w:t xml:space="preserve"> </w:t>
      </w:r>
      <w:r>
        <w:t>peacock,</w:t>
      </w:r>
      <w:r>
        <w:rPr>
          <w:spacing w:val="-10"/>
        </w:rPr>
        <w:t xml:space="preserve"> </w:t>
      </w:r>
      <w:r>
        <w:t>and</w:t>
      </w:r>
      <w:r>
        <w:rPr>
          <w:spacing w:val="-11"/>
        </w:rPr>
        <w:t xml:space="preserve"> </w:t>
      </w:r>
      <w:r>
        <w:t>glitter</w:t>
      </w:r>
      <w:r>
        <w:rPr>
          <w:spacing w:val="-11"/>
        </w:rPr>
        <w:t xml:space="preserve"> </w:t>
      </w:r>
      <w:r>
        <w:t>like</w:t>
      </w:r>
      <w:r>
        <w:rPr>
          <w:spacing w:val="-10"/>
        </w:rPr>
        <w:t xml:space="preserve"> </w:t>
      </w:r>
      <w:r>
        <w:t>gold.</w:t>
      </w:r>
      <w:r>
        <w:rPr>
          <w:spacing w:val="-11"/>
        </w:rPr>
        <w:t xml:space="preserve"> </w:t>
      </w:r>
      <w:r>
        <w:t>The</w:t>
      </w:r>
      <w:r>
        <w:rPr>
          <w:spacing w:val="-11"/>
        </w:rPr>
        <w:t xml:space="preserve"> </w:t>
      </w:r>
      <w:r>
        <w:t>head</w:t>
      </w:r>
      <w:r>
        <w:rPr>
          <w:spacing w:val="-10"/>
        </w:rPr>
        <w:t xml:space="preserve"> </w:t>
      </w:r>
      <w:r>
        <w:t>is</w:t>
      </w:r>
      <w:r>
        <w:rPr>
          <w:spacing w:val="-11"/>
        </w:rPr>
        <w:t xml:space="preserve"> </w:t>
      </w:r>
      <w:r>
        <w:t>white,</w:t>
      </w:r>
      <w:r>
        <w:rPr>
          <w:spacing w:val="-52"/>
        </w:rPr>
        <w:t xml:space="preserve"> </w:t>
      </w:r>
      <w:r>
        <w:t>black, and red all round, and they are larger than any of the others. The third species resemble ours. The fourth are</w:t>
      </w:r>
      <w:r>
        <w:rPr>
          <w:spacing w:val="-52"/>
        </w:rPr>
        <w:t xml:space="preserve"> </w:t>
      </w:r>
      <w:r>
        <w:t xml:space="preserve">small, and have in their ears very magnificent red and black feathers. The fifth </w:t>
      </w:r>
      <w:r>
        <w:lastRenderedPageBreak/>
        <w:t>are all gray, with handsome red and</w:t>
      </w:r>
      <w:r>
        <w:rPr>
          <w:spacing w:val="-53"/>
        </w:rPr>
        <w:t xml:space="preserve"> </w:t>
      </w:r>
      <w:r>
        <w:t>black heads, and are very large. Near this city is a valley where the khan has ordered the erection of various small</w:t>
      </w:r>
      <w:r>
        <w:rPr>
          <w:spacing w:val="1"/>
        </w:rPr>
        <w:t xml:space="preserve"> </w:t>
      </w:r>
      <w:r>
        <w:t>houses, in which are kept flocks of partridges, and he employs a number of men to guard these birds, so that they</w:t>
      </w:r>
      <w:r>
        <w:rPr>
          <w:spacing w:val="1"/>
        </w:rPr>
        <w:t xml:space="preserve"> </w:t>
      </w:r>
      <w:r>
        <w:t>are</w:t>
      </w:r>
      <w:r>
        <w:rPr>
          <w:spacing w:val="-7"/>
        </w:rPr>
        <w:t xml:space="preserve"> </w:t>
      </w:r>
      <w:r>
        <w:t>in</w:t>
      </w:r>
      <w:r>
        <w:rPr>
          <w:spacing w:val="-6"/>
        </w:rPr>
        <w:t xml:space="preserve"> </w:t>
      </w:r>
      <w:r>
        <w:t>abundance;</w:t>
      </w:r>
      <w:r>
        <w:rPr>
          <w:spacing w:val="-6"/>
        </w:rPr>
        <w:t xml:space="preserve"> </w:t>
      </w:r>
      <w:r>
        <w:t>and</w:t>
      </w:r>
      <w:r>
        <w:rPr>
          <w:spacing w:val="-6"/>
        </w:rPr>
        <w:t xml:space="preserve"> </w:t>
      </w:r>
      <w:r>
        <w:t>whenever</w:t>
      </w:r>
      <w:r>
        <w:rPr>
          <w:spacing w:val="-7"/>
        </w:rPr>
        <w:t xml:space="preserve"> </w:t>
      </w:r>
      <w:r>
        <w:t>he</w:t>
      </w:r>
      <w:r>
        <w:rPr>
          <w:spacing w:val="-6"/>
        </w:rPr>
        <w:t xml:space="preserve"> </w:t>
      </w:r>
      <w:r>
        <w:t>comes</w:t>
      </w:r>
      <w:r>
        <w:rPr>
          <w:spacing w:val="-6"/>
        </w:rPr>
        <w:t xml:space="preserve"> </w:t>
      </w:r>
      <w:r>
        <w:t>into</w:t>
      </w:r>
      <w:r>
        <w:rPr>
          <w:spacing w:val="-6"/>
        </w:rPr>
        <w:t xml:space="preserve"> </w:t>
      </w:r>
      <w:r>
        <w:t>this</w:t>
      </w:r>
      <w:r>
        <w:rPr>
          <w:spacing w:val="-7"/>
        </w:rPr>
        <w:t xml:space="preserve"> </w:t>
      </w:r>
      <w:r>
        <w:t>palace,</w:t>
      </w:r>
      <w:r>
        <w:rPr>
          <w:spacing w:val="-6"/>
        </w:rPr>
        <w:t xml:space="preserve"> </w:t>
      </w:r>
      <w:r>
        <w:t>he</w:t>
      </w:r>
      <w:r>
        <w:rPr>
          <w:spacing w:val="-6"/>
        </w:rPr>
        <w:t xml:space="preserve"> </w:t>
      </w:r>
      <w:r>
        <w:t>finds</w:t>
      </w:r>
      <w:r>
        <w:rPr>
          <w:spacing w:val="-6"/>
        </w:rPr>
        <w:t xml:space="preserve"> </w:t>
      </w:r>
      <w:r>
        <w:t>as</w:t>
      </w:r>
      <w:r>
        <w:rPr>
          <w:spacing w:val="-7"/>
        </w:rPr>
        <w:t xml:space="preserve"> </w:t>
      </w:r>
      <w:r>
        <w:t>many</w:t>
      </w:r>
      <w:r>
        <w:rPr>
          <w:spacing w:val="-6"/>
        </w:rPr>
        <w:t xml:space="preserve"> </w:t>
      </w:r>
      <w:r>
        <w:t>as</w:t>
      </w:r>
      <w:r>
        <w:rPr>
          <w:spacing w:val="-6"/>
        </w:rPr>
        <w:t xml:space="preserve"> </w:t>
      </w:r>
      <w:r>
        <w:t>he</w:t>
      </w:r>
      <w:r>
        <w:rPr>
          <w:spacing w:val="-6"/>
        </w:rPr>
        <w:t xml:space="preserve"> </w:t>
      </w:r>
      <w:r>
        <w:t>desires.</w:t>
      </w:r>
    </w:p>
    <w:p w14:paraId="2F4252C6" w14:textId="77777777" w:rsidR="00FA16D1" w:rsidRDefault="00FA16D1" w:rsidP="00FA16D1">
      <w:pPr>
        <w:pStyle w:val="Body"/>
      </w:pPr>
    </w:p>
    <w:p w14:paraId="49935B14" w14:textId="77777777" w:rsidR="000276C6" w:rsidRPr="00FA16D1" w:rsidRDefault="000276C6" w:rsidP="00FA16D1">
      <w:pPr>
        <w:pStyle w:val="Heading4"/>
      </w:pPr>
      <w:r w:rsidRPr="00FA16D1">
        <w:t>XXVI—Paper Money—Immense Wealth of the Great Khan</w:t>
      </w:r>
    </w:p>
    <w:p w14:paraId="0E3AAA09" w14:textId="00D5068A" w:rsidR="000276C6" w:rsidRDefault="000276C6" w:rsidP="00FA16D1">
      <w:pPr>
        <w:pStyle w:val="Body"/>
      </w:pPr>
      <w:r>
        <w:t>With</w:t>
      </w:r>
      <w:r>
        <w:rPr>
          <w:spacing w:val="-7"/>
        </w:rPr>
        <w:t xml:space="preserve"> </w:t>
      </w:r>
      <w:r>
        <w:t>regard</w:t>
      </w:r>
      <w:r>
        <w:rPr>
          <w:spacing w:val="-6"/>
        </w:rPr>
        <w:t xml:space="preserve"> </w:t>
      </w:r>
      <w:r>
        <w:t>to</w:t>
      </w:r>
      <w:r>
        <w:rPr>
          <w:spacing w:val="-6"/>
        </w:rPr>
        <w:t xml:space="preserve"> </w:t>
      </w:r>
      <w:r>
        <w:t>the</w:t>
      </w:r>
      <w:r>
        <w:rPr>
          <w:spacing w:val="-6"/>
        </w:rPr>
        <w:t xml:space="preserve"> </w:t>
      </w:r>
      <w:r>
        <w:t>money</w:t>
      </w:r>
      <w:r>
        <w:rPr>
          <w:spacing w:val="-6"/>
        </w:rPr>
        <w:t xml:space="preserve"> </w:t>
      </w:r>
      <w:r>
        <w:t>of</w:t>
      </w:r>
      <w:r>
        <w:rPr>
          <w:spacing w:val="-6"/>
        </w:rPr>
        <w:t xml:space="preserve"> </w:t>
      </w:r>
      <w:r>
        <w:t>Kambalu,</w:t>
      </w:r>
      <w:r>
        <w:rPr>
          <w:spacing w:val="-6"/>
        </w:rPr>
        <w:t xml:space="preserve"> </w:t>
      </w:r>
      <w:r>
        <w:t>the</w:t>
      </w:r>
      <w:r>
        <w:rPr>
          <w:spacing w:val="-6"/>
        </w:rPr>
        <w:t xml:space="preserve"> </w:t>
      </w:r>
      <w:r>
        <w:t>great</w:t>
      </w:r>
      <w:r>
        <w:rPr>
          <w:spacing w:val="-6"/>
        </w:rPr>
        <w:t xml:space="preserve"> </w:t>
      </w:r>
      <w:r>
        <w:t>khan</w:t>
      </w:r>
      <w:r>
        <w:rPr>
          <w:spacing w:val="-6"/>
        </w:rPr>
        <w:t xml:space="preserve"> </w:t>
      </w:r>
      <w:r>
        <w:t>may</w:t>
      </w:r>
      <w:r>
        <w:rPr>
          <w:spacing w:val="-6"/>
        </w:rPr>
        <w:t xml:space="preserve"> </w:t>
      </w:r>
      <w:r>
        <w:t>be</w:t>
      </w:r>
      <w:r>
        <w:rPr>
          <w:spacing w:val="-6"/>
        </w:rPr>
        <w:t xml:space="preserve"> </w:t>
      </w:r>
      <w:r>
        <w:t>called</w:t>
      </w:r>
      <w:r>
        <w:rPr>
          <w:spacing w:val="-6"/>
        </w:rPr>
        <w:t xml:space="preserve"> </w:t>
      </w:r>
      <w:r>
        <w:t>a</w:t>
      </w:r>
      <w:r>
        <w:rPr>
          <w:spacing w:val="-6"/>
        </w:rPr>
        <w:t xml:space="preserve"> </w:t>
      </w:r>
      <w:r>
        <w:t>perfect</w:t>
      </w:r>
      <w:r>
        <w:rPr>
          <w:spacing w:val="-6"/>
        </w:rPr>
        <w:t xml:space="preserve"> </w:t>
      </w:r>
      <w:r>
        <w:t>alchymist,</w:t>
      </w:r>
      <w:r>
        <w:rPr>
          <w:spacing w:val="-6"/>
        </w:rPr>
        <w:t xml:space="preserve"> </w:t>
      </w:r>
      <w:r>
        <w:t>for</w:t>
      </w:r>
      <w:r>
        <w:rPr>
          <w:spacing w:val="-6"/>
        </w:rPr>
        <w:t xml:space="preserve"> </w:t>
      </w:r>
      <w:r>
        <w:t>he</w:t>
      </w:r>
      <w:r>
        <w:rPr>
          <w:spacing w:val="-6"/>
        </w:rPr>
        <w:t xml:space="preserve"> </w:t>
      </w:r>
      <w:r>
        <w:t>makes</w:t>
      </w:r>
      <w:r>
        <w:rPr>
          <w:spacing w:val="-6"/>
        </w:rPr>
        <w:t xml:space="preserve"> </w:t>
      </w:r>
      <w:r>
        <w:t>it</w:t>
      </w:r>
      <w:r>
        <w:rPr>
          <w:spacing w:val="-6"/>
        </w:rPr>
        <w:t xml:space="preserve"> </w:t>
      </w:r>
      <w:r>
        <w:t>him-</w:t>
      </w:r>
      <w:r>
        <w:rPr>
          <w:spacing w:val="-52"/>
        </w:rPr>
        <w:t xml:space="preserve"> </w:t>
      </w:r>
      <w:r>
        <w:t>self.</w:t>
      </w:r>
      <w:r>
        <w:rPr>
          <w:spacing w:val="-9"/>
        </w:rPr>
        <w:t xml:space="preserve"> </w:t>
      </w:r>
      <w:r>
        <w:t>He</w:t>
      </w:r>
      <w:r>
        <w:rPr>
          <w:spacing w:val="-9"/>
        </w:rPr>
        <w:t xml:space="preserve"> </w:t>
      </w:r>
      <w:r>
        <w:t>orders</w:t>
      </w:r>
      <w:r>
        <w:rPr>
          <w:spacing w:val="-10"/>
        </w:rPr>
        <w:t xml:space="preserve"> </w:t>
      </w:r>
      <w:r>
        <w:t>people</w:t>
      </w:r>
      <w:r>
        <w:rPr>
          <w:spacing w:val="-9"/>
        </w:rPr>
        <w:t xml:space="preserve"> </w:t>
      </w:r>
      <w:r>
        <w:t>to</w:t>
      </w:r>
      <w:r>
        <w:rPr>
          <w:spacing w:val="-9"/>
        </w:rPr>
        <w:t xml:space="preserve"> </w:t>
      </w:r>
      <w:r>
        <w:t>collect</w:t>
      </w:r>
      <w:r>
        <w:rPr>
          <w:spacing w:val="-9"/>
        </w:rPr>
        <w:t xml:space="preserve"> </w:t>
      </w:r>
      <w:r>
        <w:t>the</w:t>
      </w:r>
      <w:r>
        <w:rPr>
          <w:spacing w:val="-9"/>
        </w:rPr>
        <w:t xml:space="preserve"> </w:t>
      </w:r>
      <w:r>
        <w:t>bark</w:t>
      </w:r>
      <w:r>
        <w:rPr>
          <w:spacing w:val="-9"/>
        </w:rPr>
        <w:t xml:space="preserve"> </w:t>
      </w:r>
      <w:r>
        <w:t>of</w:t>
      </w:r>
      <w:r>
        <w:rPr>
          <w:spacing w:val="-9"/>
        </w:rPr>
        <w:t xml:space="preserve"> </w:t>
      </w:r>
      <w:r>
        <w:t>a</w:t>
      </w:r>
      <w:r>
        <w:rPr>
          <w:spacing w:val="-9"/>
        </w:rPr>
        <w:t xml:space="preserve"> </w:t>
      </w:r>
      <w:r>
        <w:t>certain</w:t>
      </w:r>
      <w:r>
        <w:rPr>
          <w:spacing w:val="-9"/>
        </w:rPr>
        <w:t xml:space="preserve"> </w:t>
      </w:r>
      <w:r>
        <w:t>tree,</w:t>
      </w:r>
      <w:r>
        <w:rPr>
          <w:spacing w:val="-9"/>
        </w:rPr>
        <w:t xml:space="preserve"> </w:t>
      </w:r>
      <w:r>
        <w:t>whose</w:t>
      </w:r>
      <w:r>
        <w:rPr>
          <w:spacing w:val="-9"/>
        </w:rPr>
        <w:t xml:space="preserve"> </w:t>
      </w:r>
      <w:r>
        <w:t>leaves</w:t>
      </w:r>
      <w:r>
        <w:rPr>
          <w:spacing w:val="-9"/>
        </w:rPr>
        <w:t xml:space="preserve"> </w:t>
      </w:r>
      <w:r>
        <w:t>are</w:t>
      </w:r>
      <w:r>
        <w:rPr>
          <w:spacing w:val="-9"/>
        </w:rPr>
        <w:t xml:space="preserve"> </w:t>
      </w:r>
      <w:r>
        <w:t>eaten</w:t>
      </w:r>
      <w:r>
        <w:rPr>
          <w:spacing w:val="-9"/>
        </w:rPr>
        <w:t xml:space="preserve"> </w:t>
      </w:r>
      <w:r>
        <w:t>by</w:t>
      </w:r>
      <w:r>
        <w:rPr>
          <w:spacing w:val="-9"/>
        </w:rPr>
        <w:t xml:space="preserve"> </w:t>
      </w:r>
      <w:r>
        <w:t>the</w:t>
      </w:r>
      <w:r>
        <w:rPr>
          <w:spacing w:val="-9"/>
        </w:rPr>
        <w:t xml:space="preserve"> </w:t>
      </w:r>
      <w:r>
        <w:t>worms</w:t>
      </w:r>
      <w:r>
        <w:rPr>
          <w:spacing w:val="-9"/>
        </w:rPr>
        <w:t xml:space="preserve"> </w:t>
      </w:r>
      <w:r>
        <w:t>that</w:t>
      </w:r>
      <w:r>
        <w:rPr>
          <w:spacing w:val="-9"/>
        </w:rPr>
        <w:t xml:space="preserve"> </w:t>
      </w:r>
      <w:r>
        <w:t>spin</w:t>
      </w:r>
      <w:r>
        <w:rPr>
          <w:spacing w:val="-9"/>
        </w:rPr>
        <w:t xml:space="preserve"> </w:t>
      </w:r>
      <w:r>
        <w:t>silk.</w:t>
      </w:r>
      <w:r>
        <w:rPr>
          <w:spacing w:val="-9"/>
        </w:rPr>
        <w:t xml:space="preserve"> </w:t>
      </w:r>
      <w:r>
        <w:t>The</w:t>
      </w:r>
      <w:r>
        <w:rPr>
          <w:spacing w:val="1"/>
        </w:rPr>
        <w:t xml:space="preserve"> </w:t>
      </w:r>
      <w:r>
        <w:t>thin rind between the bark and the interior wood is taken, and from it cards are formed like those of paper, all</w:t>
      </w:r>
      <w:r>
        <w:rPr>
          <w:spacing w:val="1"/>
        </w:rPr>
        <w:t xml:space="preserve"> </w:t>
      </w:r>
      <w:r>
        <w:t>black.</w:t>
      </w:r>
      <w:r>
        <w:rPr>
          <w:spacing w:val="-10"/>
        </w:rPr>
        <w:t xml:space="preserve"> </w:t>
      </w:r>
      <w:r>
        <w:t>He</w:t>
      </w:r>
      <w:r>
        <w:rPr>
          <w:spacing w:val="-9"/>
        </w:rPr>
        <w:t xml:space="preserve"> </w:t>
      </w:r>
      <w:r>
        <w:t>then</w:t>
      </w:r>
      <w:r>
        <w:rPr>
          <w:spacing w:val="-9"/>
        </w:rPr>
        <w:t xml:space="preserve"> </w:t>
      </w:r>
      <w:r>
        <w:t>causes</w:t>
      </w:r>
      <w:r>
        <w:rPr>
          <w:spacing w:val="-9"/>
        </w:rPr>
        <w:t xml:space="preserve"> </w:t>
      </w:r>
      <w:r>
        <w:t>them</w:t>
      </w:r>
      <w:r>
        <w:rPr>
          <w:spacing w:val="-9"/>
        </w:rPr>
        <w:t xml:space="preserve"> </w:t>
      </w:r>
      <w:r>
        <w:t>to</w:t>
      </w:r>
      <w:r>
        <w:rPr>
          <w:spacing w:val="-9"/>
        </w:rPr>
        <w:t xml:space="preserve"> </w:t>
      </w:r>
      <w:r>
        <w:t>be</w:t>
      </w:r>
      <w:r>
        <w:rPr>
          <w:spacing w:val="-9"/>
        </w:rPr>
        <w:t xml:space="preserve"> </w:t>
      </w:r>
      <w:r>
        <w:t>cut</w:t>
      </w:r>
      <w:r>
        <w:rPr>
          <w:spacing w:val="-9"/>
        </w:rPr>
        <w:t xml:space="preserve"> </w:t>
      </w:r>
      <w:r>
        <w:t>into</w:t>
      </w:r>
      <w:r>
        <w:rPr>
          <w:spacing w:val="-9"/>
        </w:rPr>
        <w:t xml:space="preserve"> </w:t>
      </w:r>
      <w:r>
        <w:t>pieces,</w:t>
      </w:r>
      <w:r>
        <w:rPr>
          <w:spacing w:val="-10"/>
        </w:rPr>
        <w:t xml:space="preserve"> </w:t>
      </w:r>
      <w:r>
        <w:t>and</w:t>
      </w:r>
      <w:r>
        <w:rPr>
          <w:spacing w:val="-9"/>
        </w:rPr>
        <w:t xml:space="preserve"> </w:t>
      </w:r>
      <w:r>
        <w:t>each</w:t>
      </w:r>
      <w:r>
        <w:rPr>
          <w:spacing w:val="-9"/>
        </w:rPr>
        <w:t xml:space="preserve"> </w:t>
      </w:r>
      <w:r>
        <w:t>is</w:t>
      </w:r>
      <w:r>
        <w:rPr>
          <w:spacing w:val="-9"/>
        </w:rPr>
        <w:t xml:space="preserve"> </w:t>
      </w:r>
      <w:r>
        <w:t>declared</w:t>
      </w:r>
      <w:r>
        <w:rPr>
          <w:spacing w:val="-9"/>
        </w:rPr>
        <w:t xml:space="preserve"> </w:t>
      </w:r>
      <w:r>
        <w:t>worth</w:t>
      </w:r>
      <w:r>
        <w:rPr>
          <w:spacing w:val="-9"/>
        </w:rPr>
        <w:t xml:space="preserve"> </w:t>
      </w:r>
      <w:r>
        <w:t>respectively</w:t>
      </w:r>
      <w:r>
        <w:rPr>
          <w:spacing w:val="-9"/>
        </w:rPr>
        <w:t xml:space="preserve"> </w:t>
      </w:r>
      <w:r>
        <w:t>half</w:t>
      </w:r>
      <w:r>
        <w:rPr>
          <w:spacing w:val="-9"/>
        </w:rPr>
        <w:t xml:space="preserve"> </w:t>
      </w:r>
      <w:r>
        <w:t>a</w:t>
      </w:r>
      <w:r>
        <w:rPr>
          <w:spacing w:val="-9"/>
        </w:rPr>
        <w:t xml:space="preserve"> </w:t>
      </w:r>
      <w:r>
        <w:t>livre,</w:t>
      </w:r>
      <w:r>
        <w:rPr>
          <w:spacing w:val="-10"/>
        </w:rPr>
        <w:t xml:space="preserve"> </w:t>
      </w:r>
      <w:r>
        <w:t>a</w:t>
      </w:r>
      <w:r>
        <w:rPr>
          <w:spacing w:val="-9"/>
        </w:rPr>
        <w:t xml:space="preserve"> </w:t>
      </w:r>
      <w:r>
        <w:t>whole</w:t>
      </w:r>
      <w:r>
        <w:rPr>
          <w:spacing w:val="-9"/>
        </w:rPr>
        <w:t xml:space="preserve"> </w:t>
      </w:r>
      <w:r>
        <w:t>one,</w:t>
      </w:r>
      <w:r>
        <w:rPr>
          <w:spacing w:val="1"/>
        </w:rPr>
        <w:t xml:space="preserve"> </w:t>
      </w:r>
      <w:r>
        <w:t>a silver grosso of Venice, and so on to the value of ten bezants. All these cards are stamped with his seal, and so</w:t>
      </w:r>
      <w:r>
        <w:rPr>
          <w:spacing w:val="-52"/>
        </w:rPr>
        <w:t xml:space="preserve"> </w:t>
      </w:r>
      <w:r>
        <w:t>many are fabricated, that they would buy all the treasuries in the world. He makes all his payments in them, and</w:t>
      </w:r>
      <w:r>
        <w:rPr>
          <w:spacing w:val="-52"/>
        </w:rPr>
        <w:t xml:space="preserve"> </w:t>
      </w:r>
      <w:r>
        <w:t>circulates</w:t>
      </w:r>
      <w:r>
        <w:rPr>
          <w:spacing w:val="-3"/>
        </w:rPr>
        <w:t xml:space="preserve"> </w:t>
      </w:r>
      <w:r>
        <w:t>them</w:t>
      </w:r>
      <w:r>
        <w:rPr>
          <w:spacing w:val="-2"/>
        </w:rPr>
        <w:t xml:space="preserve"> </w:t>
      </w:r>
      <w:r>
        <w:t>through</w:t>
      </w:r>
      <w:r>
        <w:rPr>
          <w:spacing w:val="-2"/>
        </w:rPr>
        <w:t xml:space="preserve"> </w:t>
      </w:r>
      <w:r>
        <w:t>the</w:t>
      </w:r>
      <w:r>
        <w:rPr>
          <w:spacing w:val="-2"/>
        </w:rPr>
        <w:t xml:space="preserve"> </w:t>
      </w:r>
      <w:r>
        <w:t>kingdoms</w:t>
      </w:r>
      <w:r>
        <w:rPr>
          <w:spacing w:val="-2"/>
        </w:rPr>
        <w:t xml:space="preserve"> </w:t>
      </w:r>
      <w:r>
        <w:t>and</w:t>
      </w:r>
      <w:r>
        <w:rPr>
          <w:spacing w:val="-2"/>
        </w:rPr>
        <w:t xml:space="preserve"> </w:t>
      </w:r>
      <w:r>
        <w:t>provinces</w:t>
      </w:r>
      <w:r>
        <w:rPr>
          <w:spacing w:val="-2"/>
        </w:rPr>
        <w:t xml:space="preserve"> </w:t>
      </w:r>
      <w:r>
        <w:t>over</w:t>
      </w:r>
      <w:r>
        <w:rPr>
          <w:spacing w:val="-3"/>
        </w:rPr>
        <w:t xml:space="preserve"> </w:t>
      </w:r>
      <w:r>
        <w:t>which</w:t>
      </w:r>
      <w:r>
        <w:rPr>
          <w:spacing w:val="-2"/>
        </w:rPr>
        <w:t xml:space="preserve"> </w:t>
      </w:r>
      <w:r>
        <w:t>he</w:t>
      </w:r>
      <w:r>
        <w:rPr>
          <w:spacing w:val="-2"/>
        </w:rPr>
        <w:t xml:space="preserve"> </w:t>
      </w:r>
      <w:r>
        <w:t>holds</w:t>
      </w:r>
      <w:r>
        <w:rPr>
          <w:spacing w:val="-2"/>
        </w:rPr>
        <w:t xml:space="preserve"> </w:t>
      </w:r>
      <w:r>
        <w:t>dominion;</w:t>
      </w:r>
      <w:r>
        <w:rPr>
          <w:spacing w:val="-2"/>
        </w:rPr>
        <w:t xml:space="preserve"> </w:t>
      </w:r>
      <w:r>
        <w:t>and</w:t>
      </w:r>
      <w:r>
        <w:rPr>
          <w:spacing w:val="-2"/>
        </w:rPr>
        <w:t xml:space="preserve"> </w:t>
      </w:r>
      <w:r>
        <w:t>none</w:t>
      </w:r>
      <w:r>
        <w:rPr>
          <w:spacing w:val="-2"/>
        </w:rPr>
        <w:t xml:space="preserve"> </w:t>
      </w:r>
      <w:r>
        <w:t>dares</w:t>
      </w:r>
      <w:r>
        <w:rPr>
          <w:spacing w:val="-3"/>
        </w:rPr>
        <w:t xml:space="preserve"> </w:t>
      </w:r>
      <w:r>
        <w:t>to</w:t>
      </w:r>
      <w:r>
        <w:rPr>
          <w:spacing w:val="-2"/>
        </w:rPr>
        <w:t xml:space="preserve"> </w:t>
      </w:r>
      <w:r>
        <w:t>refuse</w:t>
      </w:r>
      <w:r w:rsidR="00FA16D1">
        <w:t xml:space="preserve"> </w:t>
      </w:r>
      <w:r>
        <w:t>them under pain of death. All the nations under his sway receive and pay this money for their merchandise, gold,</w:t>
      </w:r>
      <w:r>
        <w:rPr>
          <w:spacing w:val="1"/>
        </w:rPr>
        <w:t xml:space="preserve"> </w:t>
      </w:r>
      <w:r>
        <w:t>silver, precious stones, and whatever they transport, buy, or sell. The merchants often bring to him goods worth</w:t>
      </w:r>
      <w:r>
        <w:rPr>
          <w:spacing w:val="1"/>
        </w:rPr>
        <w:t xml:space="preserve"> </w:t>
      </w:r>
      <w:r>
        <w:t>400,000</w:t>
      </w:r>
      <w:r>
        <w:rPr>
          <w:spacing w:val="-11"/>
        </w:rPr>
        <w:t xml:space="preserve"> </w:t>
      </w:r>
      <w:r>
        <w:t>bezants,</w:t>
      </w:r>
      <w:r>
        <w:rPr>
          <w:spacing w:val="-10"/>
        </w:rPr>
        <w:t xml:space="preserve"> </w:t>
      </w:r>
      <w:r>
        <w:t>and</w:t>
      </w:r>
      <w:r>
        <w:rPr>
          <w:spacing w:val="-10"/>
        </w:rPr>
        <w:t xml:space="preserve"> </w:t>
      </w:r>
      <w:r>
        <w:t>he</w:t>
      </w:r>
      <w:r>
        <w:rPr>
          <w:spacing w:val="-11"/>
        </w:rPr>
        <w:t xml:space="preserve"> </w:t>
      </w:r>
      <w:r>
        <w:t>pays</w:t>
      </w:r>
      <w:r>
        <w:rPr>
          <w:spacing w:val="-10"/>
        </w:rPr>
        <w:t xml:space="preserve"> </w:t>
      </w:r>
      <w:r>
        <w:t>them</w:t>
      </w:r>
      <w:r>
        <w:rPr>
          <w:spacing w:val="-10"/>
        </w:rPr>
        <w:t xml:space="preserve"> </w:t>
      </w:r>
      <w:r>
        <w:t>all</w:t>
      </w:r>
      <w:r>
        <w:rPr>
          <w:spacing w:val="-10"/>
        </w:rPr>
        <w:t xml:space="preserve"> </w:t>
      </w:r>
      <w:r>
        <w:t>in</w:t>
      </w:r>
      <w:r>
        <w:rPr>
          <w:spacing w:val="-11"/>
        </w:rPr>
        <w:t xml:space="preserve"> </w:t>
      </w:r>
      <w:r>
        <w:t>these</w:t>
      </w:r>
      <w:r>
        <w:rPr>
          <w:spacing w:val="-10"/>
        </w:rPr>
        <w:t xml:space="preserve"> </w:t>
      </w:r>
      <w:r>
        <w:t>cards,</w:t>
      </w:r>
      <w:r>
        <w:rPr>
          <w:spacing w:val="-10"/>
        </w:rPr>
        <w:t xml:space="preserve"> </w:t>
      </w:r>
      <w:r>
        <w:t>which</w:t>
      </w:r>
      <w:r>
        <w:rPr>
          <w:spacing w:val="-11"/>
        </w:rPr>
        <w:t xml:space="preserve"> </w:t>
      </w:r>
      <w:r>
        <w:t>they</w:t>
      </w:r>
      <w:r>
        <w:rPr>
          <w:spacing w:val="-10"/>
        </w:rPr>
        <w:t xml:space="preserve"> </w:t>
      </w:r>
      <w:r>
        <w:t>willingly</w:t>
      </w:r>
      <w:r>
        <w:rPr>
          <w:spacing w:val="-10"/>
        </w:rPr>
        <w:t xml:space="preserve"> </w:t>
      </w:r>
      <w:r>
        <w:t>accept,</w:t>
      </w:r>
      <w:r>
        <w:rPr>
          <w:spacing w:val="-10"/>
        </w:rPr>
        <w:t xml:space="preserve"> </w:t>
      </w:r>
      <w:r>
        <w:t>because</w:t>
      </w:r>
      <w:r>
        <w:rPr>
          <w:spacing w:val="-11"/>
        </w:rPr>
        <w:t xml:space="preserve"> </w:t>
      </w:r>
      <w:r>
        <w:t>they</w:t>
      </w:r>
      <w:r>
        <w:rPr>
          <w:spacing w:val="-10"/>
        </w:rPr>
        <w:t xml:space="preserve"> </w:t>
      </w:r>
      <w:r>
        <w:t>can</w:t>
      </w:r>
      <w:r>
        <w:rPr>
          <w:spacing w:val="-10"/>
        </w:rPr>
        <w:t xml:space="preserve"> </w:t>
      </w:r>
      <w:r>
        <w:t>make</w:t>
      </w:r>
      <w:r>
        <w:rPr>
          <w:spacing w:val="-11"/>
        </w:rPr>
        <w:t xml:space="preserve"> </w:t>
      </w:r>
      <w:r>
        <w:t>purchases</w:t>
      </w:r>
      <w:r>
        <w:rPr>
          <w:spacing w:val="-52"/>
        </w:rPr>
        <w:t xml:space="preserve"> </w:t>
      </w:r>
      <w:r>
        <w:t>with them through out the whole empire. He frequently commands those who have gold, silver, cloths of silk and</w:t>
      </w:r>
      <w:r>
        <w:rPr>
          <w:spacing w:val="1"/>
        </w:rPr>
        <w:t xml:space="preserve"> </w:t>
      </w:r>
      <w:r>
        <w:t>gold, or other precious commodities, to bring them to him. Then he calls twelve men skilful in these matters, and</w:t>
      </w:r>
      <w:r>
        <w:rPr>
          <w:spacing w:val="1"/>
        </w:rPr>
        <w:t xml:space="preserve"> </w:t>
      </w:r>
      <w:r>
        <w:t>commands them to look at the articles, and fix their price. What ever they name is paid in these cards, which the</w:t>
      </w:r>
      <w:r>
        <w:rPr>
          <w:spacing w:val="1"/>
        </w:rPr>
        <w:t xml:space="preserve"> </w:t>
      </w:r>
      <w:r>
        <w:t>merchant cordially receives. In this manner the great sire possesses all the gold, silver, pearls, and precious stones</w:t>
      </w:r>
      <w:r>
        <w:rPr>
          <w:spacing w:val="-52"/>
        </w:rPr>
        <w:t xml:space="preserve"> </w:t>
      </w:r>
      <w:r>
        <w:t>in his dominions. When any of the cards are torn or spoiled, the owner carries them to the place whence they were</w:t>
      </w:r>
      <w:r>
        <w:rPr>
          <w:spacing w:val="-53"/>
        </w:rPr>
        <w:t xml:space="preserve"> </w:t>
      </w:r>
      <w:r>
        <w:t>issued,</w:t>
      </w:r>
      <w:r>
        <w:rPr>
          <w:spacing w:val="-10"/>
        </w:rPr>
        <w:t xml:space="preserve"> </w:t>
      </w:r>
      <w:r>
        <w:t>and</w:t>
      </w:r>
      <w:r>
        <w:rPr>
          <w:spacing w:val="-9"/>
        </w:rPr>
        <w:t xml:space="preserve"> </w:t>
      </w:r>
      <w:r>
        <w:t>receives</w:t>
      </w:r>
      <w:r>
        <w:rPr>
          <w:spacing w:val="-10"/>
        </w:rPr>
        <w:t xml:space="preserve"> </w:t>
      </w:r>
      <w:r>
        <w:t>fresh</w:t>
      </w:r>
      <w:r>
        <w:rPr>
          <w:spacing w:val="-9"/>
        </w:rPr>
        <w:t xml:space="preserve"> </w:t>
      </w:r>
      <w:r>
        <w:t>ones,</w:t>
      </w:r>
      <w:r>
        <w:rPr>
          <w:spacing w:val="-9"/>
        </w:rPr>
        <w:t xml:space="preserve"> </w:t>
      </w:r>
      <w:r>
        <w:t>with</w:t>
      </w:r>
      <w:r>
        <w:rPr>
          <w:spacing w:val="-10"/>
        </w:rPr>
        <w:t xml:space="preserve"> </w:t>
      </w:r>
      <w:r>
        <w:t>a</w:t>
      </w:r>
      <w:r>
        <w:rPr>
          <w:spacing w:val="-9"/>
        </w:rPr>
        <w:t xml:space="preserve"> </w:t>
      </w:r>
      <w:r>
        <w:t>deduction</w:t>
      </w:r>
      <w:r>
        <w:rPr>
          <w:spacing w:val="-9"/>
        </w:rPr>
        <w:t xml:space="preserve"> </w:t>
      </w:r>
      <w:r>
        <w:t>of</w:t>
      </w:r>
      <w:r>
        <w:rPr>
          <w:spacing w:val="-10"/>
        </w:rPr>
        <w:t xml:space="preserve"> </w:t>
      </w:r>
      <w:r>
        <w:t>3</w:t>
      </w:r>
      <w:r>
        <w:rPr>
          <w:spacing w:val="-9"/>
        </w:rPr>
        <w:t xml:space="preserve"> </w:t>
      </w:r>
      <w:r>
        <w:t>per</w:t>
      </w:r>
      <w:r>
        <w:rPr>
          <w:spacing w:val="-9"/>
        </w:rPr>
        <w:t xml:space="preserve"> </w:t>
      </w:r>
      <w:r>
        <w:t>cent.</w:t>
      </w:r>
      <w:r>
        <w:rPr>
          <w:spacing w:val="-10"/>
        </w:rPr>
        <w:t xml:space="preserve"> </w:t>
      </w:r>
      <w:r>
        <w:t>If</w:t>
      </w:r>
      <w:r>
        <w:rPr>
          <w:spacing w:val="-9"/>
        </w:rPr>
        <w:t xml:space="preserve"> </w:t>
      </w:r>
      <w:r>
        <w:t>a</w:t>
      </w:r>
      <w:r>
        <w:rPr>
          <w:spacing w:val="-10"/>
        </w:rPr>
        <w:t xml:space="preserve"> </w:t>
      </w:r>
      <w:r>
        <w:t>man</w:t>
      </w:r>
      <w:r>
        <w:rPr>
          <w:spacing w:val="-9"/>
        </w:rPr>
        <w:t xml:space="preserve"> </w:t>
      </w:r>
      <w:r>
        <w:t>wishes</w:t>
      </w:r>
      <w:r>
        <w:rPr>
          <w:spacing w:val="-9"/>
        </w:rPr>
        <w:t xml:space="preserve"> </w:t>
      </w:r>
      <w:r>
        <w:t>gold</w:t>
      </w:r>
      <w:r>
        <w:rPr>
          <w:spacing w:val="-10"/>
        </w:rPr>
        <w:t xml:space="preserve"> </w:t>
      </w:r>
      <w:r>
        <w:t>or</w:t>
      </w:r>
      <w:r>
        <w:rPr>
          <w:spacing w:val="-9"/>
        </w:rPr>
        <w:t xml:space="preserve"> </w:t>
      </w:r>
      <w:r>
        <w:t>silver</w:t>
      </w:r>
      <w:r>
        <w:rPr>
          <w:spacing w:val="-9"/>
        </w:rPr>
        <w:t xml:space="preserve"> </w:t>
      </w:r>
      <w:r>
        <w:t>to</w:t>
      </w:r>
      <w:r>
        <w:rPr>
          <w:spacing w:val="-10"/>
        </w:rPr>
        <w:t xml:space="preserve"> </w:t>
      </w:r>
      <w:r>
        <w:t>make</w:t>
      </w:r>
      <w:r>
        <w:rPr>
          <w:spacing w:val="-9"/>
        </w:rPr>
        <w:t xml:space="preserve"> </w:t>
      </w:r>
      <w:r>
        <w:t>plate,</w:t>
      </w:r>
      <w:r>
        <w:rPr>
          <w:spacing w:val="-9"/>
        </w:rPr>
        <w:t xml:space="preserve"> </w:t>
      </w:r>
      <w:r>
        <w:t>girdles,</w:t>
      </w:r>
      <w:r>
        <w:rPr>
          <w:spacing w:val="1"/>
        </w:rPr>
        <w:t xml:space="preserve"> </w:t>
      </w:r>
      <w:r>
        <w:t>or</w:t>
      </w:r>
      <w:r>
        <w:rPr>
          <w:spacing w:val="-6"/>
        </w:rPr>
        <w:t xml:space="preserve"> </w:t>
      </w:r>
      <w:r>
        <w:t>other</w:t>
      </w:r>
      <w:r>
        <w:rPr>
          <w:spacing w:val="-6"/>
        </w:rPr>
        <w:t xml:space="preserve"> </w:t>
      </w:r>
      <w:r>
        <w:t>ornaments,</w:t>
      </w:r>
      <w:r>
        <w:rPr>
          <w:spacing w:val="-6"/>
        </w:rPr>
        <w:t xml:space="preserve"> </w:t>
      </w:r>
      <w:r>
        <w:t>he</w:t>
      </w:r>
      <w:r>
        <w:rPr>
          <w:spacing w:val="-5"/>
        </w:rPr>
        <w:t xml:space="preserve"> </w:t>
      </w:r>
      <w:r>
        <w:t>goes</w:t>
      </w:r>
      <w:r>
        <w:rPr>
          <w:spacing w:val="-6"/>
        </w:rPr>
        <w:t xml:space="preserve"> </w:t>
      </w:r>
      <w:r>
        <w:t>to</w:t>
      </w:r>
      <w:r>
        <w:rPr>
          <w:spacing w:val="-6"/>
        </w:rPr>
        <w:t xml:space="preserve"> </w:t>
      </w:r>
      <w:r>
        <w:t>the</w:t>
      </w:r>
      <w:r>
        <w:rPr>
          <w:spacing w:val="-6"/>
        </w:rPr>
        <w:t xml:space="preserve"> </w:t>
      </w:r>
      <w:r>
        <w:t>office,</w:t>
      </w:r>
      <w:r>
        <w:rPr>
          <w:spacing w:val="-5"/>
        </w:rPr>
        <w:t xml:space="preserve"> </w:t>
      </w:r>
      <w:r>
        <w:t>carrying</w:t>
      </w:r>
      <w:r>
        <w:rPr>
          <w:spacing w:val="-6"/>
        </w:rPr>
        <w:t xml:space="preserve"> </w:t>
      </w:r>
      <w:r>
        <w:t>a</w:t>
      </w:r>
      <w:r>
        <w:rPr>
          <w:spacing w:val="-6"/>
        </w:rPr>
        <w:t xml:space="preserve"> </w:t>
      </w:r>
      <w:r>
        <w:t>sufficient</w:t>
      </w:r>
      <w:r>
        <w:rPr>
          <w:spacing w:val="-6"/>
        </w:rPr>
        <w:t xml:space="preserve"> </w:t>
      </w:r>
      <w:r>
        <w:t>number</w:t>
      </w:r>
      <w:r>
        <w:rPr>
          <w:spacing w:val="-5"/>
        </w:rPr>
        <w:t xml:space="preserve"> </w:t>
      </w:r>
      <w:r>
        <w:t>of</w:t>
      </w:r>
      <w:r>
        <w:rPr>
          <w:spacing w:val="-6"/>
        </w:rPr>
        <w:t xml:space="preserve"> </w:t>
      </w:r>
      <w:r>
        <w:t>cards,</w:t>
      </w:r>
      <w:r>
        <w:rPr>
          <w:spacing w:val="-6"/>
        </w:rPr>
        <w:t xml:space="preserve"> </w:t>
      </w:r>
      <w:r>
        <w:t>and</w:t>
      </w:r>
      <w:r>
        <w:rPr>
          <w:spacing w:val="-6"/>
        </w:rPr>
        <w:t xml:space="preserve"> </w:t>
      </w:r>
      <w:r>
        <w:t>gives</w:t>
      </w:r>
      <w:r>
        <w:rPr>
          <w:spacing w:val="-5"/>
        </w:rPr>
        <w:t xml:space="preserve"> </w:t>
      </w:r>
      <w:r>
        <w:t>them</w:t>
      </w:r>
      <w:r>
        <w:rPr>
          <w:spacing w:val="-6"/>
        </w:rPr>
        <w:t xml:space="preserve"> </w:t>
      </w:r>
      <w:r>
        <w:t>in</w:t>
      </w:r>
      <w:r>
        <w:rPr>
          <w:spacing w:val="-6"/>
        </w:rPr>
        <w:t xml:space="preserve"> </w:t>
      </w:r>
      <w:r>
        <w:t>payment</w:t>
      </w:r>
      <w:r>
        <w:rPr>
          <w:spacing w:val="-6"/>
        </w:rPr>
        <w:t xml:space="preserve"> </w:t>
      </w:r>
      <w:r>
        <w:t>for</w:t>
      </w:r>
      <w:r>
        <w:rPr>
          <w:spacing w:val="-5"/>
        </w:rPr>
        <w:t xml:space="preserve"> </w:t>
      </w:r>
      <w:r>
        <w:t>the</w:t>
      </w:r>
      <w:r w:rsidR="00FA16D1">
        <w:t xml:space="preserve"> </w:t>
      </w:r>
      <w:r>
        <w:t>quantity</w:t>
      </w:r>
      <w:r>
        <w:rPr>
          <w:spacing w:val="-5"/>
        </w:rPr>
        <w:t xml:space="preserve"> </w:t>
      </w:r>
      <w:r>
        <w:t>which</w:t>
      </w:r>
      <w:r>
        <w:rPr>
          <w:spacing w:val="-4"/>
        </w:rPr>
        <w:t xml:space="preserve"> </w:t>
      </w:r>
      <w:r>
        <w:t>he</w:t>
      </w:r>
      <w:r>
        <w:rPr>
          <w:spacing w:val="-5"/>
        </w:rPr>
        <w:t xml:space="preserve"> </w:t>
      </w:r>
      <w:r>
        <w:t>requires.</w:t>
      </w:r>
      <w:r>
        <w:rPr>
          <w:spacing w:val="-4"/>
        </w:rPr>
        <w:t xml:space="preserve"> </w:t>
      </w:r>
      <w:r>
        <w:t>This</w:t>
      </w:r>
      <w:r>
        <w:rPr>
          <w:spacing w:val="-5"/>
        </w:rPr>
        <w:t xml:space="preserve"> </w:t>
      </w:r>
      <w:r>
        <w:t>is</w:t>
      </w:r>
      <w:r>
        <w:rPr>
          <w:spacing w:val="-4"/>
        </w:rPr>
        <w:t xml:space="preserve"> </w:t>
      </w:r>
      <w:r>
        <w:t>the</w:t>
      </w:r>
      <w:r>
        <w:rPr>
          <w:spacing w:val="-5"/>
        </w:rPr>
        <w:t xml:space="preserve"> </w:t>
      </w:r>
      <w:r>
        <w:t>reason</w:t>
      </w:r>
      <w:r>
        <w:rPr>
          <w:spacing w:val="-4"/>
        </w:rPr>
        <w:t xml:space="preserve"> </w:t>
      </w:r>
      <w:r>
        <w:t>why</w:t>
      </w:r>
      <w:r>
        <w:rPr>
          <w:spacing w:val="-5"/>
        </w:rPr>
        <w:t xml:space="preserve"> </w:t>
      </w:r>
      <w:r>
        <w:t>the</w:t>
      </w:r>
      <w:r>
        <w:rPr>
          <w:spacing w:val="-4"/>
        </w:rPr>
        <w:t xml:space="preserve"> </w:t>
      </w:r>
      <w:r>
        <w:t>khan</w:t>
      </w:r>
      <w:r>
        <w:rPr>
          <w:spacing w:val="-5"/>
        </w:rPr>
        <w:t xml:space="preserve"> </w:t>
      </w:r>
      <w:r>
        <w:t>has</w:t>
      </w:r>
      <w:r>
        <w:rPr>
          <w:spacing w:val="-4"/>
        </w:rPr>
        <w:t xml:space="preserve"> </w:t>
      </w:r>
      <w:r>
        <w:t>more</w:t>
      </w:r>
      <w:r>
        <w:rPr>
          <w:spacing w:val="-5"/>
        </w:rPr>
        <w:t xml:space="preserve"> </w:t>
      </w:r>
      <w:r>
        <w:t>treasure</w:t>
      </w:r>
      <w:r>
        <w:rPr>
          <w:spacing w:val="-4"/>
        </w:rPr>
        <w:t xml:space="preserve"> </w:t>
      </w:r>
      <w:r>
        <w:t>than</w:t>
      </w:r>
      <w:r>
        <w:rPr>
          <w:spacing w:val="-4"/>
        </w:rPr>
        <w:t xml:space="preserve"> </w:t>
      </w:r>
      <w:r>
        <w:t>any</w:t>
      </w:r>
      <w:r>
        <w:rPr>
          <w:spacing w:val="-5"/>
        </w:rPr>
        <w:t xml:space="preserve"> </w:t>
      </w:r>
      <w:r>
        <w:t>other</w:t>
      </w:r>
      <w:r>
        <w:rPr>
          <w:spacing w:val="-4"/>
        </w:rPr>
        <w:t xml:space="preserve"> </w:t>
      </w:r>
      <w:r>
        <w:t>lord</w:t>
      </w:r>
      <w:r>
        <w:rPr>
          <w:spacing w:val="-5"/>
        </w:rPr>
        <w:t xml:space="preserve"> </w:t>
      </w:r>
      <w:r>
        <w:t>in</w:t>
      </w:r>
      <w:r>
        <w:rPr>
          <w:spacing w:val="-4"/>
        </w:rPr>
        <w:t xml:space="preserve"> </w:t>
      </w:r>
      <w:r>
        <w:t>the</w:t>
      </w:r>
      <w:r>
        <w:rPr>
          <w:spacing w:val="-5"/>
        </w:rPr>
        <w:t xml:space="preserve"> </w:t>
      </w:r>
      <w:r>
        <w:t>world;</w:t>
      </w:r>
      <w:r>
        <w:rPr>
          <w:spacing w:val="-4"/>
        </w:rPr>
        <w:t xml:space="preserve"> </w:t>
      </w:r>
      <w:r>
        <w:t>nay,</w:t>
      </w:r>
      <w:r>
        <w:rPr>
          <w:spacing w:val="-52"/>
        </w:rPr>
        <w:t xml:space="preserve"> </w:t>
      </w:r>
      <w:r>
        <w:t>all</w:t>
      </w:r>
      <w:r>
        <w:rPr>
          <w:spacing w:val="-6"/>
        </w:rPr>
        <w:t xml:space="preserve"> </w:t>
      </w:r>
      <w:r>
        <w:t>the</w:t>
      </w:r>
      <w:r>
        <w:rPr>
          <w:spacing w:val="-5"/>
        </w:rPr>
        <w:t xml:space="preserve"> </w:t>
      </w:r>
      <w:r>
        <w:t>princes</w:t>
      </w:r>
      <w:r>
        <w:rPr>
          <w:spacing w:val="-6"/>
        </w:rPr>
        <w:t xml:space="preserve"> </w:t>
      </w:r>
      <w:r>
        <w:t>in</w:t>
      </w:r>
      <w:r>
        <w:rPr>
          <w:spacing w:val="-5"/>
        </w:rPr>
        <w:t xml:space="preserve"> </w:t>
      </w:r>
      <w:r>
        <w:t>the</w:t>
      </w:r>
      <w:r>
        <w:rPr>
          <w:spacing w:val="-6"/>
        </w:rPr>
        <w:t xml:space="preserve"> </w:t>
      </w:r>
      <w:r>
        <w:t>world</w:t>
      </w:r>
      <w:r>
        <w:rPr>
          <w:spacing w:val="-5"/>
        </w:rPr>
        <w:t xml:space="preserve"> </w:t>
      </w:r>
      <w:r>
        <w:t>together</w:t>
      </w:r>
      <w:r>
        <w:rPr>
          <w:spacing w:val="-6"/>
        </w:rPr>
        <w:t xml:space="preserve"> </w:t>
      </w:r>
      <w:r>
        <w:t>have</w:t>
      </w:r>
      <w:r>
        <w:rPr>
          <w:spacing w:val="-5"/>
        </w:rPr>
        <w:t xml:space="preserve"> </w:t>
      </w:r>
      <w:r>
        <w:t>not</w:t>
      </w:r>
      <w:r>
        <w:rPr>
          <w:spacing w:val="-6"/>
        </w:rPr>
        <w:t xml:space="preserve"> </w:t>
      </w:r>
      <w:r>
        <w:t>an</w:t>
      </w:r>
      <w:r>
        <w:rPr>
          <w:spacing w:val="-5"/>
        </w:rPr>
        <w:t xml:space="preserve"> </w:t>
      </w:r>
      <w:r>
        <w:t>equal</w:t>
      </w:r>
      <w:r>
        <w:rPr>
          <w:spacing w:val="-6"/>
        </w:rPr>
        <w:t xml:space="preserve"> </w:t>
      </w:r>
      <w:r>
        <w:t>amount.</w:t>
      </w:r>
    </w:p>
    <w:p w14:paraId="07688640" w14:textId="77777777" w:rsidR="00FA16D1" w:rsidRDefault="00FA16D1" w:rsidP="00FA16D1">
      <w:pPr>
        <w:pStyle w:val="Body"/>
      </w:pPr>
    </w:p>
    <w:p w14:paraId="7B99E5AC" w14:textId="77777777" w:rsidR="000276C6" w:rsidRPr="00FA16D1" w:rsidRDefault="000276C6" w:rsidP="00FA16D1">
      <w:pPr>
        <w:pStyle w:val="Heading4"/>
      </w:pPr>
      <w:r w:rsidRPr="00FA16D1">
        <w:t>XXVII—The Twelve Governors of Provinces and their Duty</w:t>
      </w:r>
    </w:p>
    <w:p w14:paraId="3AE67662" w14:textId="728E47FA" w:rsidR="000276C6" w:rsidRDefault="000276C6" w:rsidP="00FA16D1">
      <w:pPr>
        <w:pStyle w:val="Body"/>
      </w:pPr>
      <w:r>
        <w:t>He has appointed twelve very great barons, who hold command over all things in the thirty-four provinces.</w:t>
      </w:r>
      <w:r>
        <w:rPr>
          <w:spacing w:val="1"/>
        </w:rPr>
        <w:t xml:space="preserve"> </w:t>
      </w:r>
      <w:r>
        <w:t>They reside in a palace within the city of Kambalu, large and beautiful, containing many halls and apartments;</w:t>
      </w:r>
      <w:r>
        <w:rPr>
          <w:spacing w:val="1"/>
        </w:rPr>
        <w:t xml:space="preserve"> </w:t>
      </w:r>
      <w:r>
        <w:t>and</w:t>
      </w:r>
      <w:r>
        <w:rPr>
          <w:spacing w:val="-7"/>
        </w:rPr>
        <w:t xml:space="preserve"> </w:t>
      </w:r>
      <w:r>
        <w:t>for</w:t>
      </w:r>
      <w:r>
        <w:rPr>
          <w:spacing w:val="-6"/>
        </w:rPr>
        <w:t xml:space="preserve"> </w:t>
      </w:r>
      <w:r>
        <w:t>every</w:t>
      </w:r>
      <w:r>
        <w:rPr>
          <w:spacing w:val="-6"/>
        </w:rPr>
        <w:t xml:space="preserve"> </w:t>
      </w:r>
      <w:r>
        <w:t>province</w:t>
      </w:r>
      <w:r>
        <w:rPr>
          <w:spacing w:val="-6"/>
        </w:rPr>
        <w:t xml:space="preserve"> </w:t>
      </w:r>
      <w:r>
        <w:t>there</w:t>
      </w:r>
      <w:r>
        <w:rPr>
          <w:spacing w:val="-6"/>
        </w:rPr>
        <w:t xml:space="preserve"> </w:t>
      </w:r>
      <w:r>
        <w:t>is</w:t>
      </w:r>
      <w:r>
        <w:rPr>
          <w:spacing w:val="-7"/>
        </w:rPr>
        <w:t xml:space="preserve"> </w:t>
      </w:r>
      <w:r>
        <w:t>an</w:t>
      </w:r>
      <w:r>
        <w:rPr>
          <w:spacing w:val="-6"/>
        </w:rPr>
        <w:t xml:space="preserve"> </w:t>
      </w:r>
      <w:r>
        <w:t>agent</w:t>
      </w:r>
      <w:r>
        <w:rPr>
          <w:spacing w:val="-6"/>
        </w:rPr>
        <w:t xml:space="preserve"> </w:t>
      </w:r>
      <w:r>
        <w:t>and</w:t>
      </w:r>
      <w:r>
        <w:rPr>
          <w:spacing w:val="-6"/>
        </w:rPr>
        <w:t xml:space="preserve"> </w:t>
      </w:r>
      <w:r>
        <w:t>a</w:t>
      </w:r>
      <w:r>
        <w:rPr>
          <w:spacing w:val="-6"/>
        </w:rPr>
        <w:t xml:space="preserve"> </w:t>
      </w:r>
      <w:r>
        <w:t>number</w:t>
      </w:r>
      <w:r>
        <w:rPr>
          <w:spacing w:val="-7"/>
        </w:rPr>
        <w:t xml:space="preserve"> </w:t>
      </w:r>
      <w:r>
        <w:t>of</w:t>
      </w:r>
      <w:r>
        <w:rPr>
          <w:spacing w:val="-6"/>
        </w:rPr>
        <w:t xml:space="preserve"> </w:t>
      </w:r>
      <w:r>
        <w:t>writers</w:t>
      </w:r>
      <w:r>
        <w:rPr>
          <w:spacing w:val="-6"/>
        </w:rPr>
        <w:t xml:space="preserve"> </w:t>
      </w:r>
      <w:r>
        <w:t>or</w:t>
      </w:r>
      <w:r>
        <w:rPr>
          <w:spacing w:val="-6"/>
        </w:rPr>
        <w:t xml:space="preserve"> </w:t>
      </w:r>
      <w:r>
        <w:t>notaries,</w:t>
      </w:r>
      <w:r>
        <w:rPr>
          <w:spacing w:val="-6"/>
        </w:rPr>
        <w:t xml:space="preserve"> </w:t>
      </w:r>
      <w:r>
        <w:t>having</w:t>
      </w:r>
      <w:r>
        <w:rPr>
          <w:spacing w:val="-7"/>
        </w:rPr>
        <w:t xml:space="preserve"> </w:t>
      </w:r>
      <w:r>
        <w:t>each</w:t>
      </w:r>
      <w:r>
        <w:rPr>
          <w:spacing w:val="-6"/>
        </w:rPr>
        <w:t xml:space="preserve"> </w:t>
      </w:r>
      <w:r>
        <w:t>a</w:t>
      </w:r>
      <w:r>
        <w:rPr>
          <w:spacing w:val="-6"/>
        </w:rPr>
        <w:t xml:space="preserve"> </w:t>
      </w:r>
      <w:r>
        <w:t>house</w:t>
      </w:r>
      <w:r>
        <w:rPr>
          <w:spacing w:val="-6"/>
        </w:rPr>
        <w:t xml:space="preserve"> </w:t>
      </w:r>
      <w:r>
        <w:t>to</w:t>
      </w:r>
      <w:r>
        <w:rPr>
          <w:spacing w:val="-6"/>
        </w:rPr>
        <w:t xml:space="preserve"> </w:t>
      </w:r>
      <w:r>
        <w:t>himself.</w:t>
      </w:r>
      <w:r>
        <w:rPr>
          <w:spacing w:val="-7"/>
        </w:rPr>
        <w:t xml:space="preserve"> </w:t>
      </w:r>
      <w:r>
        <w:t>They</w:t>
      </w:r>
      <w:r>
        <w:rPr>
          <w:spacing w:val="-52"/>
        </w:rPr>
        <w:t xml:space="preserve"> </w:t>
      </w:r>
      <w:r>
        <w:t>manage</w:t>
      </w:r>
      <w:r>
        <w:rPr>
          <w:spacing w:val="-10"/>
        </w:rPr>
        <w:t xml:space="preserve"> </w:t>
      </w:r>
      <w:r>
        <w:t>all</w:t>
      </w:r>
      <w:r>
        <w:rPr>
          <w:spacing w:val="-10"/>
        </w:rPr>
        <w:t xml:space="preserve"> </w:t>
      </w:r>
      <w:r>
        <w:t>the</w:t>
      </w:r>
      <w:r>
        <w:rPr>
          <w:spacing w:val="-10"/>
        </w:rPr>
        <w:t xml:space="preserve"> </w:t>
      </w:r>
      <w:r>
        <w:t>provincial</w:t>
      </w:r>
      <w:r>
        <w:rPr>
          <w:spacing w:val="-10"/>
        </w:rPr>
        <w:t xml:space="preserve"> </w:t>
      </w:r>
      <w:r>
        <w:t>affairs</w:t>
      </w:r>
      <w:r>
        <w:rPr>
          <w:spacing w:val="-10"/>
        </w:rPr>
        <w:t xml:space="preserve"> </w:t>
      </w:r>
      <w:r>
        <w:t>according</w:t>
      </w:r>
      <w:r>
        <w:rPr>
          <w:spacing w:val="-10"/>
        </w:rPr>
        <w:t xml:space="preserve"> </w:t>
      </w:r>
      <w:r>
        <w:lastRenderedPageBreak/>
        <w:t>to</w:t>
      </w:r>
      <w:r>
        <w:rPr>
          <w:spacing w:val="-10"/>
        </w:rPr>
        <w:t xml:space="preserve"> </w:t>
      </w:r>
      <w:r>
        <w:t>the</w:t>
      </w:r>
      <w:r>
        <w:rPr>
          <w:spacing w:val="-10"/>
        </w:rPr>
        <w:t xml:space="preserve"> </w:t>
      </w:r>
      <w:r>
        <w:t>will</w:t>
      </w:r>
      <w:r>
        <w:rPr>
          <w:spacing w:val="-10"/>
        </w:rPr>
        <w:t xml:space="preserve"> </w:t>
      </w:r>
      <w:r>
        <w:t>and</w:t>
      </w:r>
      <w:r>
        <w:rPr>
          <w:spacing w:val="-10"/>
        </w:rPr>
        <w:t xml:space="preserve"> </w:t>
      </w:r>
      <w:r>
        <w:t>pleasure</w:t>
      </w:r>
      <w:r>
        <w:rPr>
          <w:spacing w:val="-10"/>
        </w:rPr>
        <w:t xml:space="preserve"> </w:t>
      </w:r>
      <w:r>
        <w:t>of</w:t>
      </w:r>
      <w:r>
        <w:rPr>
          <w:spacing w:val="-10"/>
        </w:rPr>
        <w:t xml:space="preserve"> </w:t>
      </w:r>
      <w:r>
        <w:t>the</w:t>
      </w:r>
      <w:r>
        <w:rPr>
          <w:spacing w:val="-10"/>
        </w:rPr>
        <w:t xml:space="preserve"> </w:t>
      </w:r>
      <w:r>
        <w:t>twelve</w:t>
      </w:r>
      <w:r>
        <w:rPr>
          <w:spacing w:val="-10"/>
        </w:rPr>
        <w:t xml:space="preserve"> </w:t>
      </w:r>
      <w:r>
        <w:t>barons.</w:t>
      </w:r>
      <w:r>
        <w:rPr>
          <w:spacing w:val="-9"/>
        </w:rPr>
        <w:t xml:space="preserve"> </w:t>
      </w:r>
      <w:r>
        <w:t>The</w:t>
      </w:r>
      <w:r>
        <w:rPr>
          <w:spacing w:val="-10"/>
        </w:rPr>
        <w:t xml:space="preserve"> </w:t>
      </w:r>
      <w:r>
        <w:t>latter</w:t>
      </w:r>
      <w:r>
        <w:rPr>
          <w:spacing w:val="-10"/>
        </w:rPr>
        <w:t xml:space="preserve"> </w:t>
      </w:r>
      <w:r>
        <w:t>have</w:t>
      </w:r>
      <w:r>
        <w:rPr>
          <w:spacing w:val="-10"/>
        </w:rPr>
        <w:t xml:space="preserve"> </w:t>
      </w:r>
      <w:r>
        <w:t>power</w:t>
      </w:r>
      <w:r>
        <w:rPr>
          <w:spacing w:val="-10"/>
        </w:rPr>
        <w:t xml:space="preserve"> </w:t>
      </w:r>
      <w:r>
        <w:t>to</w:t>
      </w:r>
      <w:r>
        <w:rPr>
          <w:spacing w:val="1"/>
        </w:rPr>
        <w:t xml:space="preserve"> </w:t>
      </w:r>
      <w:r>
        <w:t>appoint the lords of the provinces above mentioned; and having chosen the one whom they judge best qualified,</w:t>
      </w:r>
      <w:r>
        <w:rPr>
          <w:spacing w:val="1"/>
        </w:rPr>
        <w:t xml:space="preserve"> </w:t>
      </w:r>
      <w:r>
        <w:t>they</w:t>
      </w:r>
      <w:r>
        <w:rPr>
          <w:spacing w:val="-2"/>
        </w:rPr>
        <w:t xml:space="preserve"> </w:t>
      </w:r>
      <w:r>
        <w:t>name</w:t>
      </w:r>
      <w:r>
        <w:rPr>
          <w:spacing w:val="-1"/>
        </w:rPr>
        <w:t xml:space="preserve"> </w:t>
      </w:r>
      <w:r>
        <w:t>him</w:t>
      </w:r>
      <w:r>
        <w:rPr>
          <w:spacing w:val="-1"/>
        </w:rPr>
        <w:t xml:space="preserve"> </w:t>
      </w:r>
      <w:r>
        <w:t>to</w:t>
      </w:r>
      <w:r>
        <w:rPr>
          <w:spacing w:val="-2"/>
        </w:rPr>
        <w:t xml:space="preserve"> </w:t>
      </w:r>
      <w:r>
        <w:t>the</w:t>
      </w:r>
      <w:r>
        <w:rPr>
          <w:spacing w:val="-1"/>
        </w:rPr>
        <w:t xml:space="preserve"> </w:t>
      </w:r>
      <w:r>
        <w:t>great</w:t>
      </w:r>
      <w:r>
        <w:rPr>
          <w:spacing w:val="-1"/>
        </w:rPr>
        <w:t xml:space="preserve"> </w:t>
      </w:r>
      <w:r>
        <w:t>khan,</w:t>
      </w:r>
      <w:r>
        <w:rPr>
          <w:spacing w:val="-1"/>
        </w:rPr>
        <w:t xml:space="preserve"> </w:t>
      </w:r>
      <w:r>
        <w:t>who</w:t>
      </w:r>
      <w:r>
        <w:rPr>
          <w:spacing w:val="-2"/>
        </w:rPr>
        <w:t xml:space="preserve"> </w:t>
      </w:r>
      <w:r>
        <w:t>confirms</w:t>
      </w:r>
      <w:r>
        <w:rPr>
          <w:spacing w:val="-1"/>
        </w:rPr>
        <w:t xml:space="preserve"> </w:t>
      </w:r>
      <w:r>
        <w:t>him,</w:t>
      </w:r>
      <w:r>
        <w:rPr>
          <w:spacing w:val="-1"/>
        </w:rPr>
        <w:t xml:space="preserve"> </w:t>
      </w:r>
      <w:r>
        <w:t>and</w:t>
      </w:r>
      <w:r>
        <w:rPr>
          <w:spacing w:val="-1"/>
        </w:rPr>
        <w:t xml:space="preserve"> </w:t>
      </w:r>
      <w:r>
        <w:t>bestows</w:t>
      </w:r>
      <w:r>
        <w:rPr>
          <w:spacing w:val="-2"/>
        </w:rPr>
        <w:t xml:space="preserve"> </w:t>
      </w:r>
      <w:r>
        <w:t>a</w:t>
      </w:r>
      <w:r>
        <w:rPr>
          <w:spacing w:val="-1"/>
        </w:rPr>
        <w:t xml:space="preserve"> </w:t>
      </w:r>
      <w:r>
        <w:t>golden</w:t>
      </w:r>
      <w:r>
        <w:rPr>
          <w:spacing w:val="-1"/>
        </w:rPr>
        <w:t xml:space="preserve"> </w:t>
      </w:r>
      <w:r>
        <w:t>tablet</w:t>
      </w:r>
      <w:r>
        <w:rPr>
          <w:spacing w:val="-1"/>
        </w:rPr>
        <w:t xml:space="preserve"> </w:t>
      </w:r>
      <w:r>
        <w:t>corresponding</w:t>
      </w:r>
      <w:r>
        <w:rPr>
          <w:spacing w:val="-2"/>
        </w:rPr>
        <w:t xml:space="preserve"> </w:t>
      </w:r>
      <w:r>
        <w:t>to</w:t>
      </w:r>
      <w:r>
        <w:rPr>
          <w:spacing w:val="-1"/>
        </w:rPr>
        <w:t xml:space="preserve"> </w:t>
      </w:r>
      <w:r>
        <w:t>his</w:t>
      </w:r>
      <w:r>
        <w:rPr>
          <w:spacing w:val="-1"/>
        </w:rPr>
        <w:t xml:space="preserve"> </w:t>
      </w:r>
      <w:r>
        <w:t>command.</w:t>
      </w:r>
      <w:r w:rsidR="00FA16D1">
        <w:t xml:space="preserve"> </w:t>
      </w:r>
      <w:r>
        <w:rPr>
          <w:spacing w:val="-1"/>
        </w:rPr>
        <w:t>These</w:t>
      </w:r>
      <w:r>
        <w:rPr>
          <w:spacing w:val="-13"/>
        </w:rPr>
        <w:t xml:space="preserve"> </w:t>
      </w:r>
      <w:r>
        <w:rPr>
          <w:spacing w:val="-1"/>
        </w:rPr>
        <w:t>twelve</w:t>
      </w:r>
      <w:r>
        <w:rPr>
          <w:spacing w:val="-13"/>
        </w:rPr>
        <w:t xml:space="preserve"> </w:t>
      </w:r>
      <w:r>
        <w:rPr>
          <w:spacing w:val="-1"/>
        </w:rPr>
        <w:t>barons</w:t>
      </w:r>
      <w:r>
        <w:rPr>
          <w:spacing w:val="-12"/>
        </w:rPr>
        <w:t xml:space="preserve"> </w:t>
      </w:r>
      <w:r>
        <w:rPr>
          <w:spacing w:val="-1"/>
        </w:rPr>
        <w:t>are</w:t>
      </w:r>
      <w:r>
        <w:rPr>
          <w:spacing w:val="-13"/>
        </w:rPr>
        <w:t xml:space="preserve"> </w:t>
      </w:r>
      <w:r>
        <w:rPr>
          <w:spacing w:val="-1"/>
        </w:rPr>
        <w:t>called</w:t>
      </w:r>
      <w:r>
        <w:rPr>
          <w:spacing w:val="-13"/>
        </w:rPr>
        <w:t xml:space="preserve"> </w:t>
      </w:r>
      <w:r>
        <w:t>in</w:t>
      </w:r>
      <w:r>
        <w:rPr>
          <w:spacing w:val="-12"/>
        </w:rPr>
        <w:t xml:space="preserve"> </w:t>
      </w:r>
      <w:r>
        <w:t>the</w:t>
      </w:r>
      <w:r>
        <w:rPr>
          <w:spacing w:val="-13"/>
        </w:rPr>
        <w:t xml:space="preserve"> </w:t>
      </w:r>
      <w:r>
        <w:t>Tartar</w:t>
      </w:r>
      <w:r>
        <w:rPr>
          <w:spacing w:val="-13"/>
        </w:rPr>
        <w:t xml:space="preserve"> </w:t>
      </w:r>
      <w:r>
        <w:t>language</w:t>
      </w:r>
      <w:r>
        <w:rPr>
          <w:spacing w:val="-12"/>
        </w:rPr>
        <w:t xml:space="preserve"> </w:t>
      </w:r>
      <w:r>
        <w:rPr>
          <w:i/>
        </w:rPr>
        <w:t>scieng</w:t>
      </w:r>
      <w:r>
        <w:t>,</w:t>
      </w:r>
      <w:r>
        <w:rPr>
          <w:spacing w:val="-13"/>
        </w:rPr>
        <w:t xml:space="preserve"> </w:t>
      </w:r>
      <w:r>
        <w:t>that</w:t>
      </w:r>
      <w:r>
        <w:rPr>
          <w:spacing w:val="-12"/>
        </w:rPr>
        <w:t xml:space="preserve"> </w:t>
      </w:r>
      <w:r>
        <w:t>is,</w:t>
      </w:r>
      <w:r>
        <w:rPr>
          <w:spacing w:val="-13"/>
        </w:rPr>
        <w:t xml:space="preserve"> </w:t>
      </w:r>
      <w:r>
        <w:t>the</w:t>
      </w:r>
      <w:r>
        <w:rPr>
          <w:spacing w:val="-13"/>
        </w:rPr>
        <w:t xml:space="preserve"> </w:t>
      </w:r>
      <w:r>
        <w:t>greater</w:t>
      </w:r>
      <w:r>
        <w:rPr>
          <w:spacing w:val="-12"/>
        </w:rPr>
        <w:t xml:space="preserve"> </w:t>
      </w:r>
      <w:r>
        <w:t>officers</w:t>
      </w:r>
      <w:r>
        <w:rPr>
          <w:spacing w:val="-13"/>
        </w:rPr>
        <w:t xml:space="preserve"> </w:t>
      </w:r>
      <w:r>
        <w:t>of</w:t>
      </w:r>
      <w:r>
        <w:rPr>
          <w:spacing w:val="-13"/>
        </w:rPr>
        <w:t xml:space="preserve"> </w:t>
      </w:r>
      <w:r>
        <w:t>state.</w:t>
      </w:r>
      <w:r>
        <w:rPr>
          <w:spacing w:val="-12"/>
        </w:rPr>
        <w:t xml:space="preserve"> </w:t>
      </w:r>
      <w:r>
        <w:t>They</w:t>
      </w:r>
      <w:r>
        <w:rPr>
          <w:spacing w:val="-13"/>
        </w:rPr>
        <w:t xml:space="preserve"> </w:t>
      </w:r>
      <w:r>
        <w:t>order</w:t>
      </w:r>
      <w:r>
        <w:rPr>
          <w:spacing w:val="-12"/>
        </w:rPr>
        <w:t xml:space="preserve"> </w:t>
      </w:r>
      <w:r>
        <w:t>the</w:t>
      </w:r>
      <w:r>
        <w:rPr>
          <w:spacing w:val="-13"/>
        </w:rPr>
        <w:t xml:space="preserve"> </w:t>
      </w:r>
      <w:r>
        <w:t>army</w:t>
      </w:r>
      <w:r>
        <w:rPr>
          <w:spacing w:val="-52"/>
        </w:rPr>
        <w:t xml:space="preserve"> </w:t>
      </w:r>
      <w:r>
        <w:t>to go where and in what numbers they please, but all according to the commands of the great sire; and they do</w:t>
      </w:r>
      <w:r>
        <w:rPr>
          <w:spacing w:val="1"/>
        </w:rPr>
        <w:t xml:space="preserve"> </w:t>
      </w:r>
      <w:r>
        <w:t>every</w:t>
      </w:r>
      <w:r>
        <w:rPr>
          <w:spacing w:val="-9"/>
        </w:rPr>
        <w:t xml:space="preserve"> </w:t>
      </w:r>
      <w:r>
        <w:t>other</w:t>
      </w:r>
      <w:r>
        <w:rPr>
          <w:spacing w:val="-9"/>
        </w:rPr>
        <w:t xml:space="preserve"> </w:t>
      </w:r>
      <w:r>
        <w:t>thing</w:t>
      </w:r>
      <w:r>
        <w:rPr>
          <w:spacing w:val="-9"/>
        </w:rPr>
        <w:t xml:space="preserve"> </w:t>
      </w:r>
      <w:r>
        <w:t>necessary</w:t>
      </w:r>
      <w:r>
        <w:rPr>
          <w:spacing w:val="-9"/>
        </w:rPr>
        <w:t xml:space="preserve"> </w:t>
      </w:r>
      <w:r>
        <w:t>for</w:t>
      </w:r>
      <w:r>
        <w:rPr>
          <w:spacing w:val="-9"/>
        </w:rPr>
        <w:t xml:space="preserve"> </w:t>
      </w:r>
      <w:r>
        <w:t>the</w:t>
      </w:r>
      <w:r>
        <w:rPr>
          <w:spacing w:val="-9"/>
        </w:rPr>
        <w:t xml:space="preserve"> </w:t>
      </w:r>
      <w:r>
        <w:t>provinces.</w:t>
      </w:r>
      <w:r>
        <w:rPr>
          <w:spacing w:val="-9"/>
        </w:rPr>
        <w:t xml:space="preserve"> </w:t>
      </w:r>
      <w:r>
        <w:t>The</w:t>
      </w:r>
      <w:r>
        <w:rPr>
          <w:spacing w:val="-9"/>
        </w:rPr>
        <w:t xml:space="preserve"> </w:t>
      </w:r>
      <w:r>
        <w:t>palace</w:t>
      </w:r>
      <w:r>
        <w:rPr>
          <w:spacing w:val="-9"/>
        </w:rPr>
        <w:t xml:space="preserve"> </w:t>
      </w:r>
      <w:r>
        <w:t>in</w:t>
      </w:r>
      <w:r>
        <w:rPr>
          <w:spacing w:val="-9"/>
        </w:rPr>
        <w:t xml:space="preserve"> </w:t>
      </w:r>
      <w:r>
        <w:t>which</w:t>
      </w:r>
      <w:r>
        <w:rPr>
          <w:spacing w:val="-9"/>
        </w:rPr>
        <w:t xml:space="preserve"> </w:t>
      </w:r>
      <w:r>
        <w:t>they</w:t>
      </w:r>
      <w:r>
        <w:rPr>
          <w:spacing w:val="-9"/>
        </w:rPr>
        <w:t xml:space="preserve"> </w:t>
      </w:r>
      <w:r>
        <w:t>dwell</w:t>
      </w:r>
      <w:r>
        <w:rPr>
          <w:spacing w:val="-9"/>
        </w:rPr>
        <w:t xml:space="preserve"> </w:t>
      </w:r>
      <w:r>
        <w:t>is</w:t>
      </w:r>
      <w:r>
        <w:rPr>
          <w:spacing w:val="-9"/>
        </w:rPr>
        <w:t xml:space="preserve"> </w:t>
      </w:r>
      <w:r>
        <w:t>called</w:t>
      </w:r>
      <w:r>
        <w:rPr>
          <w:spacing w:val="-9"/>
        </w:rPr>
        <w:t xml:space="preserve"> </w:t>
      </w:r>
      <w:r>
        <w:t>scien,</w:t>
      </w:r>
      <w:r>
        <w:rPr>
          <w:spacing w:val="-9"/>
        </w:rPr>
        <w:t xml:space="preserve"> </w:t>
      </w:r>
      <w:r>
        <w:t>and</w:t>
      </w:r>
      <w:r>
        <w:rPr>
          <w:spacing w:val="-9"/>
        </w:rPr>
        <w:t xml:space="preserve"> </w:t>
      </w:r>
      <w:r>
        <w:t>is</w:t>
      </w:r>
      <w:r>
        <w:rPr>
          <w:spacing w:val="-9"/>
        </w:rPr>
        <w:t xml:space="preserve"> </w:t>
      </w:r>
      <w:r>
        <w:t>the</w:t>
      </w:r>
      <w:r>
        <w:rPr>
          <w:spacing w:val="-9"/>
        </w:rPr>
        <w:t xml:space="preserve"> </w:t>
      </w:r>
      <w:r>
        <w:t>largest</w:t>
      </w:r>
      <w:r>
        <w:rPr>
          <w:spacing w:val="-9"/>
        </w:rPr>
        <w:t xml:space="preserve"> </w:t>
      </w:r>
      <w:r>
        <w:t>in</w:t>
      </w:r>
      <w:r>
        <w:rPr>
          <w:spacing w:val="-9"/>
        </w:rPr>
        <w:t xml:space="preserve"> </w:t>
      </w:r>
      <w:r>
        <w:t>all</w:t>
      </w:r>
      <w:r>
        <w:rPr>
          <w:spacing w:val="1"/>
        </w:rPr>
        <w:t xml:space="preserve"> </w:t>
      </w:r>
      <w:r>
        <w:t>the</w:t>
      </w:r>
      <w:r>
        <w:rPr>
          <w:spacing w:val="-6"/>
        </w:rPr>
        <w:t xml:space="preserve"> </w:t>
      </w:r>
      <w:r>
        <w:t>court;</w:t>
      </w:r>
      <w:r>
        <w:rPr>
          <w:spacing w:val="-6"/>
        </w:rPr>
        <w:t xml:space="preserve"> </w:t>
      </w:r>
      <w:r>
        <w:t>they</w:t>
      </w:r>
      <w:r>
        <w:rPr>
          <w:spacing w:val="-6"/>
        </w:rPr>
        <w:t xml:space="preserve"> </w:t>
      </w:r>
      <w:r>
        <w:t>have</w:t>
      </w:r>
      <w:r>
        <w:rPr>
          <w:spacing w:val="-6"/>
        </w:rPr>
        <w:t xml:space="preserve"> </w:t>
      </w:r>
      <w:r>
        <w:t>the</w:t>
      </w:r>
      <w:r>
        <w:rPr>
          <w:spacing w:val="-6"/>
        </w:rPr>
        <w:t xml:space="preserve"> </w:t>
      </w:r>
      <w:r>
        <w:t>power</w:t>
      </w:r>
      <w:r>
        <w:rPr>
          <w:spacing w:val="-6"/>
        </w:rPr>
        <w:t xml:space="preserve"> </w:t>
      </w:r>
      <w:r>
        <w:t>of</w:t>
      </w:r>
      <w:r>
        <w:rPr>
          <w:spacing w:val="-6"/>
        </w:rPr>
        <w:t xml:space="preserve"> </w:t>
      </w:r>
      <w:r>
        <w:t>doing</w:t>
      </w:r>
      <w:r>
        <w:rPr>
          <w:spacing w:val="-6"/>
        </w:rPr>
        <w:t xml:space="preserve"> </w:t>
      </w:r>
      <w:r>
        <w:t>much</w:t>
      </w:r>
      <w:r>
        <w:rPr>
          <w:spacing w:val="-6"/>
        </w:rPr>
        <w:t xml:space="preserve"> </w:t>
      </w:r>
      <w:r>
        <w:t>good</w:t>
      </w:r>
      <w:r>
        <w:rPr>
          <w:spacing w:val="-6"/>
        </w:rPr>
        <w:t xml:space="preserve"> </w:t>
      </w:r>
      <w:r>
        <w:t>to</w:t>
      </w:r>
      <w:r>
        <w:rPr>
          <w:spacing w:val="-5"/>
        </w:rPr>
        <w:t xml:space="preserve"> </w:t>
      </w:r>
      <w:r>
        <w:t>any</w:t>
      </w:r>
      <w:r>
        <w:rPr>
          <w:spacing w:val="-6"/>
        </w:rPr>
        <w:t xml:space="preserve"> </w:t>
      </w:r>
      <w:r>
        <w:t>one</w:t>
      </w:r>
      <w:r>
        <w:rPr>
          <w:spacing w:val="-6"/>
        </w:rPr>
        <w:t xml:space="preserve"> </w:t>
      </w:r>
      <w:r>
        <w:t>whom</w:t>
      </w:r>
      <w:r>
        <w:rPr>
          <w:spacing w:val="-6"/>
        </w:rPr>
        <w:t xml:space="preserve"> </w:t>
      </w:r>
      <w:r>
        <w:t>they</w:t>
      </w:r>
      <w:r>
        <w:rPr>
          <w:spacing w:val="-6"/>
        </w:rPr>
        <w:t xml:space="preserve"> </w:t>
      </w:r>
      <w:r>
        <w:t>favour.</w:t>
      </w:r>
    </w:p>
    <w:p w14:paraId="576C318A" w14:textId="77777777" w:rsidR="00FA16D1" w:rsidRDefault="00FA16D1" w:rsidP="00FA16D1">
      <w:pPr>
        <w:pStyle w:val="Body"/>
      </w:pPr>
    </w:p>
    <w:p w14:paraId="36585B61" w14:textId="77777777" w:rsidR="000276C6" w:rsidRPr="00FA16D1" w:rsidRDefault="000276C6" w:rsidP="00FA16D1">
      <w:pPr>
        <w:pStyle w:val="Heading4"/>
      </w:pPr>
      <w:r w:rsidRPr="00FA16D1">
        <w:t>XXVIII—The Couriers of the Great Khan and their Stations</w:t>
      </w:r>
    </w:p>
    <w:p w14:paraId="71DC1829" w14:textId="5E71BF4B" w:rsidR="000276C6" w:rsidRDefault="000276C6" w:rsidP="00FA16D1">
      <w:pPr>
        <w:pStyle w:val="Body"/>
      </w:pPr>
      <w:r>
        <w:t>I</w:t>
      </w:r>
      <w:r>
        <w:rPr>
          <w:spacing w:val="-7"/>
        </w:rPr>
        <w:t xml:space="preserve"> </w:t>
      </w:r>
      <w:r>
        <w:t>must</w:t>
      </w:r>
      <w:r>
        <w:rPr>
          <w:spacing w:val="-7"/>
        </w:rPr>
        <w:t xml:space="preserve"> </w:t>
      </w:r>
      <w:r>
        <w:t>now</w:t>
      </w:r>
      <w:r>
        <w:rPr>
          <w:spacing w:val="-6"/>
        </w:rPr>
        <w:t xml:space="preserve"> </w:t>
      </w:r>
      <w:r>
        <w:t>inform</w:t>
      </w:r>
      <w:r>
        <w:rPr>
          <w:spacing w:val="-7"/>
        </w:rPr>
        <w:t xml:space="preserve"> </w:t>
      </w:r>
      <w:r>
        <w:t>you,</w:t>
      </w:r>
      <w:r>
        <w:rPr>
          <w:spacing w:val="-7"/>
        </w:rPr>
        <w:t xml:space="preserve"> </w:t>
      </w:r>
      <w:r>
        <w:t>that</w:t>
      </w:r>
      <w:r>
        <w:rPr>
          <w:spacing w:val="-6"/>
        </w:rPr>
        <w:t xml:space="preserve"> </w:t>
      </w:r>
      <w:r>
        <w:t>from</w:t>
      </w:r>
      <w:r>
        <w:rPr>
          <w:spacing w:val="-7"/>
        </w:rPr>
        <w:t xml:space="preserve"> </w:t>
      </w:r>
      <w:r>
        <w:t>the</w:t>
      </w:r>
      <w:r>
        <w:rPr>
          <w:spacing w:val="-7"/>
        </w:rPr>
        <w:t xml:space="preserve"> </w:t>
      </w:r>
      <w:r>
        <w:t>city</w:t>
      </w:r>
      <w:r>
        <w:rPr>
          <w:spacing w:val="-6"/>
        </w:rPr>
        <w:t xml:space="preserve"> </w:t>
      </w:r>
      <w:r>
        <w:t>of</w:t>
      </w:r>
      <w:r>
        <w:rPr>
          <w:spacing w:val="-7"/>
        </w:rPr>
        <w:t xml:space="preserve"> </w:t>
      </w:r>
      <w:r>
        <w:t>Kambalu,</w:t>
      </w:r>
      <w:r>
        <w:rPr>
          <w:spacing w:val="-6"/>
        </w:rPr>
        <w:t xml:space="preserve"> </w:t>
      </w:r>
      <w:r>
        <w:t>many</w:t>
      </w:r>
      <w:r>
        <w:rPr>
          <w:spacing w:val="-7"/>
        </w:rPr>
        <w:t xml:space="preserve"> </w:t>
      </w:r>
      <w:r>
        <w:t>messengers</w:t>
      </w:r>
      <w:r>
        <w:rPr>
          <w:spacing w:val="-7"/>
        </w:rPr>
        <w:t xml:space="preserve"> </w:t>
      </w:r>
      <w:r>
        <w:t>are</w:t>
      </w:r>
      <w:r>
        <w:rPr>
          <w:spacing w:val="-6"/>
        </w:rPr>
        <w:t xml:space="preserve"> </w:t>
      </w:r>
      <w:r>
        <w:t>sent</w:t>
      </w:r>
      <w:r>
        <w:rPr>
          <w:spacing w:val="-7"/>
        </w:rPr>
        <w:t xml:space="preserve"> </w:t>
      </w:r>
      <w:r>
        <w:t>to</w:t>
      </w:r>
      <w:r>
        <w:rPr>
          <w:spacing w:val="-7"/>
        </w:rPr>
        <w:t xml:space="preserve"> </w:t>
      </w:r>
      <w:r>
        <w:t>divers</w:t>
      </w:r>
      <w:r>
        <w:rPr>
          <w:spacing w:val="-6"/>
        </w:rPr>
        <w:t xml:space="preserve"> </w:t>
      </w:r>
      <w:r>
        <w:t>provinces,</w:t>
      </w:r>
      <w:r>
        <w:rPr>
          <w:spacing w:val="-7"/>
        </w:rPr>
        <w:t xml:space="preserve"> </w:t>
      </w:r>
      <w:r>
        <w:t>and</w:t>
      </w:r>
      <w:r>
        <w:rPr>
          <w:spacing w:val="-6"/>
        </w:rPr>
        <w:t xml:space="preserve"> </w:t>
      </w:r>
      <w:r>
        <w:t>on</w:t>
      </w:r>
      <w:r>
        <w:rPr>
          <w:spacing w:val="-7"/>
        </w:rPr>
        <w:t xml:space="preserve"> </w:t>
      </w:r>
      <w:r>
        <w:t>all</w:t>
      </w:r>
      <w:r>
        <w:rPr>
          <w:spacing w:val="-52"/>
        </w:rPr>
        <w:t xml:space="preserve"> </w:t>
      </w:r>
      <w:r>
        <w:t>the</w:t>
      </w:r>
      <w:r>
        <w:rPr>
          <w:spacing w:val="-11"/>
        </w:rPr>
        <w:t xml:space="preserve"> </w:t>
      </w:r>
      <w:r>
        <w:t>roads</w:t>
      </w:r>
      <w:r>
        <w:rPr>
          <w:spacing w:val="-11"/>
        </w:rPr>
        <w:t xml:space="preserve"> </w:t>
      </w:r>
      <w:r>
        <w:t>they</w:t>
      </w:r>
      <w:r>
        <w:rPr>
          <w:spacing w:val="-11"/>
        </w:rPr>
        <w:t xml:space="preserve"> </w:t>
      </w:r>
      <w:r>
        <w:t>find,</w:t>
      </w:r>
      <w:r>
        <w:rPr>
          <w:spacing w:val="-10"/>
        </w:rPr>
        <w:t xml:space="preserve"> </w:t>
      </w:r>
      <w:r>
        <w:t>at</w:t>
      </w:r>
      <w:r>
        <w:rPr>
          <w:spacing w:val="-11"/>
        </w:rPr>
        <w:t xml:space="preserve"> </w:t>
      </w:r>
      <w:r>
        <w:t>every</w:t>
      </w:r>
      <w:r>
        <w:rPr>
          <w:spacing w:val="-11"/>
        </w:rPr>
        <w:t xml:space="preserve"> </w:t>
      </w:r>
      <w:r>
        <w:t>twenty-five</w:t>
      </w:r>
      <w:r>
        <w:rPr>
          <w:spacing w:val="-11"/>
        </w:rPr>
        <w:t xml:space="preserve"> </w:t>
      </w:r>
      <w:r>
        <w:t>miles,</w:t>
      </w:r>
      <w:r>
        <w:rPr>
          <w:spacing w:val="-10"/>
        </w:rPr>
        <w:t xml:space="preserve"> </w:t>
      </w:r>
      <w:r>
        <w:t>a</w:t>
      </w:r>
      <w:r>
        <w:rPr>
          <w:spacing w:val="-11"/>
        </w:rPr>
        <w:t xml:space="preserve"> </w:t>
      </w:r>
      <w:r>
        <w:t>post</w:t>
      </w:r>
      <w:r>
        <w:rPr>
          <w:spacing w:val="-11"/>
        </w:rPr>
        <w:t xml:space="preserve"> </w:t>
      </w:r>
      <w:r>
        <w:t>called</w:t>
      </w:r>
      <w:r>
        <w:rPr>
          <w:spacing w:val="-11"/>
        </w:rPr>
        <w:t xml:space="preserve"> </w:t>
      </w:r>
      <w:r>
        <w:rPr>
          <w:i/>
        </w:rPr>
        <w:t>jamb</w:t>
      </w:r>
      <w:r>
        <w:t>,</w:t>
      </w:r>
      <w:r>
        <w:rPr>
          <w:spacing w:val="-10"/>
        </w:rPr>
        <w:t xml:space="preserve"> </w:t>
      </w:r>
      <w:r>
        <w:t>where</w:t>
      </w:r>
      <w:r>
        <w:rPr>
          <w:spacing w:val="-11"/>
        </w:rPr>
        <w:t xml:space="preserve"> </w:t>
      </w:r>
      <w:r>
        <w:t>the</w:t>
      </w:r>
      <w:r>
        <w:rPr>
          <w:spacing w:val="-11"/>
        </w:rPr>
        <w:t xml:space="preserve"> </w:t>
      </w:r>
      <w:r>
        <w:t>imperial</w:t>
      </w:r>
      <w:r>
        <w:rPr>
          <w:spacing w:val="-11"/>
        </w:rPr>
        <w:t xml:space="preserve"> </w:t>
      </w:r>
      <w:r>
        <w:t>envoys</w:t>
      </w:r>
      <w:r>
        <w:rPr>
          <w:spacing w:val="-10"/>
        </w:rPr>
        <w:t xml:space="preserve"> </w:t>
      </w:r>
      <w:r>
        <w:t>are</w:t>
      </w:r>
      <w:r>
        <w:rPr>
          <w:spacing w:val="-11"/>
        </w:rPr>
        <w:t xml:space="preserve"> </w:t>
      </w:r>
      <w:r>
        <w:t>received.</w:t>
      </w:r>
      <w:r>
        <w:rPr>
          <w:spacing w:val="-11"/>
        </w:rPr>
        <w:t xml:space="preserve"> </w:t>
      </w:r>
      <w:r>
        <w:t>At</w:t>
      </w:r>
      <w:r>
        <w:rPr>
          <w:spacing w:val="-10"/>
        </w:rPr>
        <w:t xml:space="preserve"> </w:t>
      </w:r>
      <w:r>
        <w:t>each</w:t>
      </w:r>
      <w:r w:rsidR="00FA16D1">
        <w:t xml:space="preserve"> </w:t>
      </w:r>
      <w:r>
        <w:t>is</w:t>
      </w:r>
      <w:r>
        <w:rPr>
          <w:spacing w:val="-9"/>
        </w:rPr>
        <w:t xml:space="preserve"> </w:t>
      </w:r>
      <w:r>
        <w:t>a</w:t>
      </w:r>
      <w:r>
        <w:rPr>
          <w:spacing w:val="-9"/>
        </w:rPr>
        <w:t xml:space="preserve"> </w:t>
      </w:r>
      <w:r>
        <w:t>large</w:t>
      </w:r>
      <w:r>
        <w:rPr>
          <w:spacing w:val="-8"/>
        </w:rPr>
        <w:t xml:space="preserve"> </w:t>
      </w:r>
      <w:r>
        <w:t>edifice,</w:t>
      </w:r>
      <w:r>
        <w:rPr>
          <w:spacing w:val="-9"/>
        </w:rPr>
        <w:t xml:space="preserve"> </w:t>
      </w:r>
      <w:r>
        <w:t>containing</w:t>
      </w:r>
      <w:r>
        <w:rPr>
          <w:spacing w:val="-8"/>
        </w:rPr>
        <w:t xml:space="preserve"> </w:t>
      </w:r>
      <w:r>
        <w:t>a</w:t>
      </w:r>
      <w:r>
        <w:rPr>
          <w:spacing w:val="-9"/>
        </w:rPr>
        <w:t xml:space="preserve"> </w:t>
      </w:r>
      <w:r>
        <w:t>bed</w:t>
      </w:r>
      <w:r>
        <w:rPr>
          <w:spacing w:val="-9"/>
        </w:rPr>
        <w:t xml:space="preserve"> </w:t>
      </w:r>
      <w:r>
        <w:t>covered</w:t>
      </w:r>
      <w:r>
        <w:rPr>
          <w:spacing w:val="-8"/>
        </w:rPr>
        <w:t xml:space="preserve"> </w:t>
      </w:r>
      <w:r>
        <w:t>with</w:t>
      </w:r>
      <w:r>
        <w:rPr>
          <w:spacing w:val="-9"/>
        </w:rPr>
        <w:t xml:space="preserve"> </w:t>
      </w:r>
      <w:r>
        <w:t>silk,</w:t>
      </w:r>
      <w:r>
        <w:rPr>
          <w:spacing w:val="-8"/>
        </w:rPr>
        <w:t xml:space="preserve"> </w:t>
      </w:r>
      <w:r>
        <w:t>and</w:t>
      </w:r>
      <w:r>
        <w:rPr>
          <w:spacing w:val="-9"/>
        </w:rPr>
        <w:t xml:space="preserve"> </w:t>
      </w:r>
      <w:r>
        <w:t>every</w:t>
      </w:r>
      <w:r>
        <w:rPr>
          <w:spacing w:val="-8"/>
        </w:rPr>
        <w:t xml:space="preserve"> </w:t>
      </w:r>
      <w:r>
        <w:t>thing</w:t>
      </w:r>
      <w:r>
        <w:rPr>
          <w:spacing w:val="-9"/>
        </w:rPr>
        <w:t xml:space="preserve"> </w:t>
      </w:r>
      <w:r>
        <w:t>useful</w:t>
      </w:r>
      <w:r>
        <w:rPr>
          <w:spacing w:val="-9"/>
        </w:rPr>
        <w:t xml:space="preserve"> </w:t>
      </w:r>
      <w:r>
        <w:t>and</w:t>
      </w:r>
      <w:r>
        <w:rPr>
          <w:spacing w:val="-8"/>
        </w:rPr>
        <w:t xml:space="preserve"> </w:t>
      </w:r>
      <w:r>
        <w:t>convenient</w:t>
      </w:r>
      <w:r>
        <w:rPr>
          <w:spacing w:val="-9"/>
        </w:rPr>
        <w:t xml:space="preserve"> </w:t>
      </w:r>
      <w:r>
        <w:t>for</w:t>
      </w:r>
      <w:r>
        <w:rPr>
          <w:spacing w:val="-8"/>
        </w:rPr>
        <w:t xml:space="preserve"> </w:t>
      </w:r>
      <w:r>
        <w:t>a</w:t>
      </w:r>
      <w:r>
        <w:rPr>
          <w:spacing w:val="-9"/>
        </w:rPr>
        <w:t xml:space="preserve"> </w:t>
      </w:r>
      <w:r>
        <w:t>traveller;</w:t>
      </w:r>
      <w:r>
        <w:rPr>
          <w:spacing w:val="-8"/>
        </w:rPr>
        <w:t xml:space="preserve"> </w:t>
      </w:r>
      <w:r>
        <w:t>so</w:t>
      </w:r>
      <w:r>
        <w:rPr>
          <w:spacing w:val="-9"/>
        </w:rPr>
        <w:t xml:space="preserve"> </w:t>
      </w:r>
      <w:r>
        <w:t>that</w:t>
      </w:r>
      <w:r>
        <w:rPr>
          <w:spacing w:val="1"/>
        </w:rPr>
        <w:t xml:space="preserve"> </w:t>
      </w:r>
      <w:r>
        <w:t>if</w:t>
      </w:r>
      <w:r>
        <w:rPr>
          <w:spacing w:val="-9"/>
        </w:rPr>
        <w:t xml:space="preserve"> </w:t>
      </w:r>
      <w:r>
        <w:t>a</w:t>
      </w:r>
      <w:r>
        <w:rPr>
          <w:spacing w:val="-8"/>
        </w:rPr>
        <w:t xml:space="preserve"> </w:t>
      </w:r>
      <w:r>
        <w:t>king</w:t>
      </w:r>
      <w:r>
        <w:rPr>
          <w:spacing w:val="-8"/>
        </w:rPr>
        <w:t xml:space="preserve"> </w:t>
      </w:r>
      <w:r>
        <w:t>were</w:t>
      </w:r>
      <w:r>
        <w:rPr>
          <w:spacing w:val="-9"/>
        </w:rPr>
        <w:t xml:space="preserve"> </w:t>
      </w:r>
      <w:r>
        <w:t>to</w:t>
      </w:r>
      <w:r>
        <w:rPr>
          <w:spacing w:val="-8"/>
        </w:rPr>
        <w:t xml:space="preserve"> </w:t>
      </w:r>
      <w:r>
        <w:t>come,</w:t>
      </w:r>
      <w:r>
        <w:rPr>
          <w:spacing w:val="-8"/>
        </w:rPr>
        <w:t xml:space="preserve"> </w:t>
      </w:r>
      <w:r>
        <w:t>he</w:t>
      </w:r>
      <w:r>
        <w:rPr>
          <w:spacing w:val="-9"/>
        </w:rPr>
        <w:t xml:space="preserve"> </w:t>
      </w:r>
      <w:r>
        <w:t>would</w:t>
      </w:r>
      <w:r>
        <w:rPr>
          <w:spacing w:val="-8"/>
        </w:rPr>
        <w:t xml:space="preserve"> </w:t>
      </w:r>
      <w:r>
        <w:t>be</w:t>
      </w:r>
      <w:r>
        <w:rPr>
          <w:spacing w:val="-8"/>
        </w:rPr>
        <w:t xml:space="preserve"> </w:t>
      </w:r>
      <w:r>
        <w:t>well</w:t>
      </w:r>
      <w:r>
        <w:rPr>
          <w:spacing w:val="-9"/>
        </w:rPr>
        <w:t xml:space="preserve"> </w:t>
      </w:r>
      <w:r>
        <w:t>accommodated.</w:t>
      </w:r>
      <w:r>
        <w:rPr>
          <w:spacing w:val="-8"/>
        </w:rPr>
        <w:t xml:space="preserve"> </w:t>
      </w:r>
      <w:r>
        <w:t>Here,</w:t>
      </w:r>
      <w:r>
        <w:rPr>
          <w:spacing w:val="-8"/>
        </w:rPr>
        <w:t xml:space="preserve"> </w:t>
      </w:r>
      <w:r>
        <w:t>too,</w:t>
      </w:r>
      <w:r>
        <w:rPr>
          <w:spacing w:val="-9"/>
        </w:rPr>
        <w:t xml:space="preserve"> </w:t>
      </w:r>
      <w:r>
        <w:t>they</w:t>
      </w:r>
      <w:r>
        <w:rPr>
          <w:spacing w:val="-8"/>
        </w:rPr>
        <w:t xml:space="preserve"> </w:t>
      </w:r>
      <w:r>
        <w:t>find</w:t>
      </w:r>
      <w:r>
        <w:rPr>
          <w:spacing w:val="-8"/>
        </w:rPr>
        <w:t xml:space="preserve"> </w:t>
      </w:r>
      <w:r>
        <w:t>full</w:t>
      </w:r>
      <w:r>
        <w:rPr>
          <w:spacing w:val="-9"/>
        </w:rPr>
        <w:t xml:space="preserve"> </w:t>
      </w:r>
      <w:r>
        <w:t>400</w:t>
      </w:r>
      <w:r>
        <w:rPr>
          <w:spacing w:val="-8"/>
        </w:rPr>
        <w:t xml:space="preserve"> </w:t>
      </w:r>
      <w:r>
        <w:t>horses</w:t>
      </w:r>
      <w:r>
        <w:rPr>
          <w:spacing w:val="-8"/>
        </w:rPr>
        <w:t xml:space="preserve"> </w:t>
      </w:r>
      <w:r>
        <w:t>whom</w:t>
      </w:r>
      <w:r>
        <w:rPr>
          <w:spacing w:val="-9"/>
        </w:rPr>
        <w:t xml:space="preserve"> </w:t>
      </w:r>
      <w:r>
        <w:t>the</w:t>
      </w:r>
      <w:r>
        <w:rPr>
          <w:spacing w:val="-8"/>
        </w:rPr>
        <w:t xml:space="preserve"> </w:t>
      </w:r>
      <w:r>
        <w:t>prince</w:t>
      </w:r>
      <w:r>
        <w:rPr>
          <w:spacing w:val="-8"/>
        </w:rPr>
        <w:t xml:space="preserve"> </w:t>
      </w:r>
      <w:r>
        <w:t>has</w:t>
      </w:r>
      <w:r>
        <w:rPr>
          <w:spacing w:val="-52"/>
        </w:rPr>
        <w:t xml:space="preserve"> </w:t>
      </w:r>
      <w:r>
        <w:t>ordered</w:t>
      </w:r>
      <w:r>
        <w:rPr>
          <w:spacing w:val="-5"/>
        </w:rPr>
        <w:t xml:space="preserve"> </w:t>
      </w:r>
      <w:r>
        <w:t>to</w:t>
      </w:r>
      <w:r>
        <w:rPr>
          <w:spacing w:val="-4"/>
        </w:rPr>
        <w:t xml:space="preserve"> </w:t>
      </w:r>
      <w:r>
        <w:t>be</w:t>
      </w:r>
      <w:r>
        <w:rPr>
          <w:spacing w:val="-5"/>
        </w:rPr>
        <w:t xml:space="preserve"> </w:t>
      </w:r>
      <w:r>
        <w:t>always</w:t>
      </w:r>
      <w:r>
        <w:rPr>
          <w:spacing w:val="-4"/>
        </w:rPr>
        <w:t xml:space="preserve"> </w:t>
      </w:r>
      <w:r>
        <w:t>in</w:t>
      </w:r>
      <w:r>
        <w:rPr>
          <w:spacing w:val="-5"/>
        </w:rPr>
        <w:t xml:space="preserve"> </w:t>
      </w:r>
      <w:r>
        <w:t>waiting</w:t>
      </w:r>
      <w:r>
        <w:rPr>
          <w:spacing w:val="-4"/>
        </w:rPr>
        <w:t xml:space="preserve"> </w:t>
      </w:r>
      <w:r>
        <w:t>to</w:t>
      </w:r>
      <w:r>
        <w:rPr>
          <w:spacing w:val="-5"/>
        </w:rPr>
        <w:t xml:space="preserve"> </w:t>
      </w:r>
      <w:r>
        <w:t>convey</w:t>
      </w:r>
      <w:r>
        <w:rPr>
          <w:spacing w:val="-4"/>
        </w:rPr>
        <w:t xml:space="preserve"> </w:t>
      </w:r>
      <w:r>
        <w:t>them</w:t>
      </w:r>
      <w:r>
        <w:rPr>
          <w:spacing w:val="-5"/>
        </w:rPr>
        <w:t xml:space="preserve"> </w:t>
      </w:r>
      <w:r>
        <w:t>when</w:t>
      </w:r>
      <w:r>
        <w:rPr>
          <w:spacing w:val="-4"/>
        </w:rPr>
        <w:t xml:space="preserve"> </w:t>
      </w:r>
      <w:r>
        <w:t>sent</w:t>
      </w:r>
      <w:r>
        <w:rPr>
          <w:spacing w:val="-5"/>
        </w:rPr>
        <w:t xml:space="preserve"> </w:t>
      </w:r>
      <w:r>
        <w:t>into</w:t>
      </w:r>
      <w:r>
        <w:rPr>
          <w:spacing w:val="-4"/>
        </w:rPr>
        <w:t xml:space="preserve"> </w:t>
      </w:r>
      <w:r>
        <w:t>any</w:t>
      </w:r>
      <w:r>
        <w:rPr>
          <w:spacing w:val="-5"/>
        </w:rPr>
        <w:t xml:space="preserve"> </w:t>
      </w:r>
      <w:r>
        <w:t>quarter,</w:t>
      </w:r>
      <w:r>
        <w:rPr>
          <w:spacing w:val="-4"/>
        </w:rPr>
        <w:t xml:space="preserve"> </w:t>
      </w:r>
      <w:r>
        <w:t>along</w:t>
      </w:r>
      <w:r>
        <w:rPr>
          <w:spacing w:val="-4"/>
        </w:rPr>
        <w:t xml:space="preserve"> </w:t>
      </w:r>
      <w:r>
        <w:t>the</w:t>
      </w:r>
      <w:r>
        <w:rPr>
          <w:spacing w:val="-5"/>
        </w:rPr>
        <w:t xml:space="preserve"> </w:t>
      </w:r>
      <w:r>
        <w:t>principal</w:t>
      </w:r>
      <w:r>
        <w:rPr>
          <w:spacing w:val="-4"/>
        </w:rPr>
        <w:t xml:space="preserve"> </w:t>
      </w:r>
      <w:r>
        <w:t>roads.</w:t>
      </w:r>
      <w:r>
        <w:rPr>
          <w:spacing w:val="-5"/>
        </w:rPr>
        <w:t xml:space="preserve"> </w:t>
      </w:r>
      <w:r>
        <w:t>When</w:t>
      </w:r>
      <w:r>
        <w:rPr>
          <w:spacing w:val="-4"/>
        </w:rPr>
        <w:t xml:space="preserve"> </w:t>
      </w:r>
      <w:r>
        <w:t>they</w:t>
      </w:r>
      <w:r>
        <w:rPr>
          <w:spacing w:val="1"/>
        </w:rPr>
        <w:t xml:space="preserve"> </w:t>
      </w:r>
      <w:r>
        <w:t>have to go through any district where there is no habitation, the monarch has caused such edifices to be reared at</w:t>
      </w:r>
      <w:r>
        <w:rPr>
          <w:spacing w:val="-52"/>
        </w:rPr>
        <w:t xml:space="preserve"> </w:t>
      </w:r>
      <w:r>
        <w:t>the</w:t>
      </w:r>
      <w:r>
        <w:rPr>
          <w:spacing w:val="-6"/>
        </w:rPr>
        <w:t xml:space="preserve"> </w:t>
      </w:r>
      <w:r>
        <w:t>distance</w:t>
      </w:r>
      <w:r>
        <w:rPr>
          <w:spacing w:val="-6"/>
        </w:rPr>
        <w:t xml:space="preserve"> </w:t>
      </w:r>
      <w:r>
        <w:t>of</w:t>
      </w:r>
      <w:r>
        <w:rPr>
          <w:spacing w:val="-6"/>
        </w:rPr>
        <w:t xml:space="preserve"> </w:t>
      </w:r>
      <w:r>
        <w:t>thirty-five</w:t>
      </w:r>
      <w:r>
        <w:rPr>
          <w:spacing w:val="-6"/>
        </w:rPr>
        <w:t xml:space="preserve"> </w:t>
      </w:r>
      <w:r>
        <w:t>or</w:t>
      </w:r>
      <w:r>
        <w:rPr>
          <w:spacing w:val="-6"/>
        </w:rPr>
        <w:t xml:space="preserve"> </w:t>
      </w:r>
      <w:r>
        <w:t>at</w:t>
      </w:r>
      <w:r>
        <w:rPr>
          <w:spacing w:val="-6"/>
        </w:rPr>
        <w:t xml:space="preserve"> </w:t>
      </w:r>
      <w:r>
        <w:t>most</w:t>
      </w:r>
      <w:r>
        <w:rPr>
          <w:spacing w:val="-6"/>
        </w:rPr>
        <w:t xml:space="preserve"> </w:t>
      </w:r>
      <w:r>
        <w:t>forty</w:t>
      </w:r>
      <w:r>
        <w:rPr>
          <w:spacing w:val="-6"/>
        </w:rPr>
        <w:t xml:space="preserve"> </w:t>
      </w:r>
      <w:r>
        <w:t>miles;</w:t>
      </w:r>
      <w:r>
        <w:rPr>
          <w:spacing w:val="-6"/>
        </w:rPr>
        <w:t xml:space="preserve"> </w:t>
      </w:r>
      <w:r>
        <w:t>thus</w:t>
      </w:r>
      <w:r>
        <w:rPr>
          <w:spacing w:val="-6"/>
        </w:rPr>
        <w:t xml:space="preserve"> </w:t>
      </w:r>
      <w:r>
        <w:t>they</w:t>
      </w:r>
      <w:r>
        <w:rPr>
          <w:spacing w:val="-6"/>
        </w:rPr>
        <w:t xml:space="preserve"> </w:t>
      </w:r>
      <w:r>
        <w:t>go</w:t>
      </w:r>
      <w:r>
        <w:rPr>
          <w:spacing w:val="-6"/>
        </w:rPr>
        <w:t xml:space="preserve"> </w:t>
      </w:r>
      <w:r>
        <w:t>through</w:t>
      </w:r>
      <w:r>
        <w:rPr>
          <w:spacing w:val="-6"/>
        </w:rPr>
        <w:t xml:space="preserve"> </w:t>
      </w:r>
      <w:r>
        <w:t>all</w:t>
      </w:r>
      <w:r>
        <w:rPr>
          <w:spacing w:val="-6"/>
        </w:rPr>
        <w:t xml:space="preserve"> </w:t>
      </w:r>
      <w:r>
        <w:t>the</w:t>
      </w:r>
      <w:r>
        <w:rPr>
          <w:spacing w:val="-6"/>
        </w:rPr>
        <w:t xml:space="preserve"> </w:t>
      </w:r>
      <w:r>
        <w:t>provinces,</w:t>
      </w:r>
      <w:r>
        <w:rPr>
          <w:spacing w:val="-6"/>
        </w:rPr>
        <w:t xml:space="preserve"> </w:t>
      </w:r>
      <w:r>
        <w:t>finding</w:t>
      </w:r>
      <w:r>
        <w:rPr>
          <w:spacing w:val="-6"/>
        </w:rPr>
        <w:t xml:space="preserve"> </w:t>
      </w:r>
      <w:r>
        <w:t>every</w:t>
      </w:r>
      <w:r>
        <w:rPr>
          <w:spacing w:val="-6"/>
        </w:rPr>
        <w:t xml:space="preserve"> </w:t>
      </w:r>
      <w:r>
        <w:t>where</w:t>
      </w:r>
      <w:r>
        <w:rPr>
          <w:spacing w:val="-6"/>
        </w:rPr>
        <w:t xml:space="preserve"> </w:t>
      </w:r>
      <w:r>
        <w:t>inns</w:t>
      </w:r>
      <w:r>
        <w:rPr>
          <w:spacing w:val="1"/>
        </w:rPr>
        <w:t xml:space="preserve"> </w:t>
      </w:r>
      <w:r>
        <w:t>and</w:t>
      </w:r>
      <w:r>
        <w:rPr>
          <w:spacing w:val="-6"/>
        </w:rPr>
        <w:t xml:space="preserve"> </w:t>
      </w:r>
      <w:r>
        <w:t>horses</w:t>
      </w:r>
      <w:r>
        <w:rPr>
          <w:spacing w:val="-5"/>
        </w:rPr>
        <w:t xml:space="preserve"> </w:t>
      </w:r>
      <w:r>
        <w:t>for</w:t>
      </w:r>
      <w:r>
        <w:rPr>
          <w:spacing w:val="-6"/>
        </w:rPr>
        <w:t xml:space="preserve"> </w:t>
      </w:r>
      <w:r>
        <w:t>their</w:t>
      </w:r>
      <w:r>
        <w:rPr>
          <w:spacing w:val="-5"/>
        </w:rPr>
        <w:t xml:space="preserve"> </w:t>
      </w:r>
      <w:r>
        <w:t>reception.</w:t>
      </w:r>
      <w:r>
        <w:rPr>
          <w:spacing w:val="-5"/>
        </w:rPr>
        <w:t xml:space="preserve"> </w:t>
      </w:r>
      <w:r>
        <w:t>This</w:t>
      </w:r>
      <w:r>
        <w:rPr>
          <w:spacing w:val="-6"/>
        </w:rPr>
        <w:t xml:space="preserve"> </w:t>
      </w:r>
      <w:r>
        <w:t>is</w:t>
      </w:r>
      <w:r>
        <w:rPr>
          <w:spacing w:val="-5"/>
        </w:rPr>
        <w:t xml:space="preserve"> </w:t>
      </w:r>
      <w:r>
        <w:t>the</w:t>
      </w:r>
      <w:r>
        <w:rPr>
          <w:spacing w:val="-5"/>
        </w:rPr>
        <w:t xml:space="preserve"> </w:t>
      </w:r>
      <w:r>
        <w:t>greatest</w:t>
      </w:r>
      <w:r>
        <w:rPr>
          <w:spacing w:val="-6"/>
        </w:rPr>
        <w:t xml:space="preserve"> </w:t>
      </w:r>
      <w:r>
        <w:t>establishment</w:t>
      </w:r>
      <w:r>
        <w:rPr>
          <w:spacing w:val="-5"/>
        </w:rPr>
        <w:t xml:space="preserve"> </w:t>
      </w:r>
      <w:r>
        <w:t>that</w:t>
      </w:r>
      <w:r>
        <w:rPr>
          <w:spacing w:val="-6"/>
        </w:rPr>
        <w:t xml:space="preserve"> </w:t>
      </w:r>
      <w:r>
        <w:t>ever</w:t>
      </w:r>
      <w:r>
        <w:rPr>
          <w:spacing w:val="-5"/>
        </w:rPr>
        <w:t xml:space="preserve"> </w:t>
      </w:r>
      <w:r>
        <w:t>was</w:t>
      </w:r>
      <w:r>
        <w:rPr>
          <w:spacing w:val="-5"/>
        </w:rPr>
        <w:t xml:space="preserve"> </w:t>
      </w:r>
      <w:r>
        <w:t>kept</w:t>
      </w:r>
      <w:r>
        <w:rPr>
          <w:spacing w:val="-6"/>
        </w:rPr>
        <w:t xml:space="preserve"> </w:t>
      </w:r>
      <w:r>
        <w:t>by</w:t>
      </w:r>
      <w:r>
        <w:rPr>
          <w:spacing w:val="-5"/>
        </w:rPr>
        <w:t xml:space="preserve"> </w:t>
      </w:r>
      <w:r>
        <w:t>any</w:t>
      </w:r>
      <w:r>
        <w:rPr>
          <w:spacing w:val="-5"/>
        </w:rPr>
        <w:t xml:space="preserve"> </w:t>
      </w:r>
      <w:r>
        <w:t>king</w:t>
      </w:r>
      <w:r>
        <w:rPr>
          <w:spacing w:val="-6"/>
        </w:rPr>
        <w:t xml:space="preserve"> </w:t>
      </w:r>
      <w:r>
        <w:t>or</w:t>
      </w:r>
      <w:r>
        <w:rPr>
          <w:spacing w:val="-5"/>
        </w:rPr>
        <w:t xml:space="preserve"> </w:t>
      </w:r>
      <w:r>
        <w:t>emperor</w:t>
      </w:r>
      <w:r>
        <w:rPr>
          <w:spacing w:val="-6"/>
        </w:rPr>
        <w:t xml:space="preserve"> </w:t>
      </w:r>
      <w:r>
        <w:t>in</w:t>
      </w:r>
      <w:r>
        <w:rPr>
          <w:spacing w:val="-5"/>
        </w:rPr>
        <w:t xml:space="preserve"> </w:t>
      </w:r>
      <w:r>
        <w:t>the</w:t>
      </w:r>
      <w:r w:rsidR="00FA16D1">
        <w:t xml:space="preserve"> </w:t>
      </w:r>
      <w:r>
        <w:t>world; for at those places there are maintained more than 200,000 horses. Also the edifices, furnished and prepared</w:t>
      </w:r>
      <w:r>
        <w:rPr>
          <w:spacing w:val="-52"/>
        </w:rPr>
        <w:t xml:space="preserve"> </w:t>
      </w:r>
      <w:r>
        <w:t>in the manner now described, amount to more than 10,000. Moreover, in the intervals between these stations, at</w:t>
      </w:r>
      <w:r>
        <w:rPr>
          <w:spacing w:val="1"/>
        </w:rPr>
        <w:t xml:space="preserve"> </w:t>
      </w:r>
      <w:r>
        <w:t>every three miles, are erected villages of about forty houses, inhabited by foot-runners, also employed on these</w:t>
      </w:r>
      <w:r>
        <w:rPr>
          <w:spacing w:val="1"/>
        </w:rPr>
        <w:t xml:space="preserve"> </w:t>
      </w:r>
      <w:r>
        <w:t>despatches. They wear a large girdle, set round with bells, which are heard at a great distance. When one of them</w:t>
      </w:r>
      <w:r>
        <w:rPr>
          <w:spacing w:val="1"/>
        </w:rPr>
        <w:t xml:space="preserve"> </w:t>
      </w:r>
      <w:r>
        <w:t>receives a letter or packet, he runs full speed to the next village, where his approach being announced by the bells,</w:t>
      </w:r>
      <w:r>
        <w:rPr>
          <w:spacing w:val="1"/>
        </w:rPr>
        <w:t xml:space="preserve"> </w:t>
      </w:r>
      <w:r>
        <w:t>another is ready to start and proceed to the next, and so on. By these pedestrian messengers the khan receives news</w:t>
      </w:r>
      <w:r>
        <w:rPr>
          <w:spacing w:val="-52"/>
        </w:rPr>
        <w:t xml:space="preserve"> </w:t>
      </w:r>
      <w:r>
        <w:t>in one</w:t>
      </w:r>
      <w:r>
        <w:rPr>
          <w:spacing w:val="1"/>
        </w:rPr>
        <w:t xml:space="preserve"> </w:t>
      </w:r>
      <w:r>
        <w:t>day</w:t>
      </w:r>
      <w:r>
        <w:rPr>
          <w:spacing w:val="1"/>
        </w:rPr>
        <w:t xml:space="preserve"> </w:t>
      </w:r>
      <w:r>
        <w:t>and</w:t>
      </w:r>
      <w:r>
        <w:rPr>
          <w:spacing w:val="1"/>
        </w:rPr>
        <w:t xml:space="preserve"> </w:t>
      </w:r>
      <w:r>
        <w:t>night</w:t>
      </w:r>
      <w:r>
        <w:rPr>
          <w:spacing w:val="1"/>
        </w:rPr>
        <w:t xml:space="preserve"> </w:t>
      </w:r>
      <w:r>
        <w:t>from places</w:t>
      </w:r>
      <w:r>
        <w:rPr>
          <w:spacing w:val="1"/>
        </w:rPr>
        <w:t xml:space="preserve"> </w:t>
      </w:r>
      <w:r>
        <w:t>distant</w:t>
      </w:r>
      <w:r>
        <w:rPr>
          <w:spacing w:val="1"/>
        </w:rPr>
        <w:t xml:space="preserve"> </w:t>
      </w:r>
      <w:r>
        <w:t>ten</w:t>
      </w:r>
      <w:r>
        <w:rPr>
          <w:spacing w:val="1"/>
        </w:rPr>
        <w:t xml:space="preserve"> </w:t>
      </w:r>
      <w:r>
        <w:t>days’</w:t>
      </w:r>
      <w:r>
        <w:rPr>
          <w:spacing w:val="1"/>
        </w:rPr>
        <w:t xml:space="preserve"> </w:t>
      </w:r>
      <w:r>
        <w:t>journey; in</w:t>
      </w:r>
      <w:r>
        <w:rPr>
          <w:spacing w:val="1"/>
        </w:rPr>
        <w:t xml:space="preserve"> </w:t>
      </w:r>
      <w:r>
        <w:t>two,</w:t>
      </w:r>
      <w:r>
        <w:rPr>
          <w:spacing w:val="1"/>
        </w:rPr>
        <w:t xml:space="preserve"> </w:t>
      </w:r>
      <w:r>
        <w:t>from</w:t>
      </w:r>
      <w:r>
        <w:rPr>
          <w:spacing w:val="1"/>
        </w:rPr>
        <w:t xml:space="preserve"> </w:t>
      </w:r>
      <w:r>
        <w:t>those</w:t>
      </w:r>
      <w:r>
        <w:rPr>
          <w:spacing w:val="1"/>
        </w:rPr>
        <w:t xml:space="preserve"> </w:t>
      </w:r>
      <w:r>
        <w:t>distant twenty;</w:t>
      </w:r>
      <w:r>
        <w:rPr>
          <w:spacing w:val="1"/>
        </w:rPr>
        <w:t xml:space="preserve"> </w:t>
      </w:r>
      <w:r>
        <w:t>and</w:t>
      </w:r>
      <w:r>
        <w:rPr>
          <w:spacing w:val="1"/>
        </w:rPr>
        <w:t xml:space="preserve"> </w:t>
      </w:r>
      <w:r>
        <w:t>in</w:t>
      </w:r>
      <w:r>
        <w:rPr>
          <w:spacing w:val="1"/>
        </w:rPr>
        <w:t xml:space="preserve"> </w:t>
      </w:r>
      <w:r>
        <w:t>ten,</w:t>
      </w:r>
      <w:r>
        <w:rPr>
          <w:spacing w:val="1"/>
        </w:rPr>
        <w:t xml:space="preserve"> </w:t>
      </w:r>
      <w:r>
        <w:t>from</w:t>
      </w:r>
      <w:r>
        <w:rPr>
          <w:spacing w:val="1"/>
        </w:rPr>
        <w:t xml:space="preserve"> </w:t>
      </w:r>
      <w:r>
        <w:t>those distant a hundred. From them he exacts no tribute, but gives them horses and many other things. When his</w:t>
      </w:r>
      <w:r>
        <w:rPr>
          <w:spacing w:val="1"/>
        </w:rPr>
        <w:t xml:space="preserve"> </w:t>
      </w:r>
      <w:r>
        <w:t>messengers go on horseback to carry intelligence into the provinces or bring tidings from distant parts, and, more</w:t>
      </w:r>
      <w:r>
        <w:rPr>
          <w:spacing w:val="1"/>
        </w:rPr>
        <w:t xml:space="preserve"> </w:t>
      </w:r>
      <w:r>
        <w:t>especially, respecting any district that has rebelled, they ride in one day and night 200, 250, or even 300 miles; and</w:t>
      </w:r>
      <w:r>
        <w:rPr>
          <w:spacing w:val="-52"/>
        </w:rPr>
        <w:t xml:space="preserve"> </w:t>
      </w:r>
      <w:r>
        <w:t>when there are two, they receive two good horses, bind themselves round the head and body, and gallop full speed</w:t>
      </w:r>
      <w:r>
        <w:rPr>
          <w:spacing w:val="1"/>
        </w:rPr>
        <w:t xml:space="preserve"> </w:t>
      </w:r>
      <w:r>
        <w:t>from</w:t>
      </w:r>
      <w:r>
        <w:rPr>
          <w:spacing w:val="-7"/>
        </w:rPr>
        <w:t xml:space="preserve"> </w:t>
      </w:r>
      <w:r>
        <w:t>one</w:t>
      </w:r>
      <w:r>
        <w:rPr>
          <w:spacing w:val="-7"/>
        </w:rPr>
        <w:t xml:space="preserve"> </w:t>
      </w:r>
      <w:r>
        <w:t>station</w:t>
      </w:r>
      <w:r>
        <w:rPr>
          <w:spacing w:val="-7"/>
        </w:rPr>
        <w:t xml:space="preserve"> </w:t>
      </w:r>
      <w:r>
        <w:t>to</w:t>
      </w:r>
      <w:r>
        <w:rPr>
          <w:spacing w:val="-7"/>
        </w:rPr>
        <w:t xml:space="preserve"> </w:t>
      </w:r>
      <w:r>
        <w:t>the</w:t>
      </w:r>
      <w:r>
        <w:rPr>
          <w:spacing w:val="-7"/>
        </w:rPr>
        <w:t xml:space="preserve"> </w:t>
      </w:r>
      <w:r>
        <w:t>next</w:t>
      </w:r>
      <w:r>
        <w:rPr>
          <w:spacing w:val="-7"/>
        </w:rPr>
        <w:t xml:space="preserve"> </w:t>
      </w:r>
      <w:r>
        <w:t>at</w:t>
      </w:r>
      <w:r>
        <w:rPr>
          <w:spacing w:val="-7"/>
        </w:rPr>
        <w:t xml:space="preserve"> </w:t>
      </w:r>
      <w:r>
        <w:t>twenty-five</w:t>
      </w:r>
      <w:r>
        <w:rPr>
          <w:spacing w:val="-7"/>
        </w:rPr>
        <w:t xml:space="preserve"> </w:t>
      </w:r>
      <w:r>
        <w:t>miles’</w:t>
      </w:r>
      <w:r>
        <w:rPr>
          <w:spacing w:val="-6"/>
        </w:rPr>
        <w:t xml:space="preserve"> </w:t>
      </w:r>
      <w:r>
        <w:t>distance,</w:t>
      </w:r>
      <w:r>
        <w:rPr>
          <w:spacing w:val="-7"/>
        </w:rPr>
        <w:t xml:space="preserve"> </w:t>
      </w:r>
      <w:r>
        <w:t>where</w:t>
      </w:r>
      <w:r>
        <w:rPr>
          <w:spacing w:val="-7"/>
        </w:rPr>
        <w:t xml:space="preserve"> </w:t>
      </w:r>
      <w:r>
        <w:t>they</w:t>
      </w:r>
      <w:r>
        <w:rPr>
          <w:spacing w:val="-7"/>
        </w:rPr>
        <w:t xml:space="preserve"> </w:t>
      </w:r>
      <w:r>
        <w:t>find</w:t>
      </w:r>
      <w:r>
        <w:rPr>
          <w:spacing w:val="-7"/>
        </w:rPr>
        <w:t xml:space="preserve"> </w:t>
      </w:r>
      <w:r>
        <w:t>two</w:t>
      </w:r>
      <w:r>
        <w:rPr>
          <w:spacing w:val="-7"/>
        </w:rPr>
        <w:t xml:space="preserve"> </w:t>
      </w:r>
      <w:r>
        <w:t>others</w:t>
      </w:r>
      <w:r>
        <w:rPr>
          <w:spacing w:val="-7"/>
        </w:rPr>
        <w:t xml:space="preserve"> </w:t>
      </w:r>
      <w:r>
        <w:t>fresh</w:t>
      </w:r>
      <w:r>
        <w:rPr>
          <w:spacing w:val="-7"/>
        </w:rPr>
        <w:t xml:space="preserve"> </w:t>
      </w:r>
      <w:r>
        <w:t>and</w:t>
      </w:r>
      <w:r>
        <w:rPr>
          <w:spacing w:val="-6"/>
        </w:rPr>
        <w:t xml:space="preserve"> </w:t>
      </w:r>
      <w:r>
        <w:t>ready</w:t>
      </w:r>
      <w:r>
        <w:rPr>
          <w:spacing w:val="-7"/>
        </w:rPr>
        <w:t xml:space="preserve"> </w:t>
      </w:r>
      <w:r>
        <w:t>harnessed,</w:t>
      </w:r>
      <w:r>
        <w:rPr>
          <w:spacing w:val="-7"/>
        </w:rPr>
        <w:t xml:space="preserve"> </w:t>
      </w:r>
      <w:r>
        <w:t>on</w:t>
      </w:r>
      <w:r>
        <w:rPr>
          <w:spacing w:val="-52"/>
        </w:rPr>
        <w:t xml:space="preserve"> </w:t>
      </w:r>
      <w:r>
        <w:t>which</w:t>
      </w:r>
      <w:r>
        <w:rPr>
          <w:spacing w:val="-4"/>
        </w:rPr>
        <w:t xml:space="preserve"> </w:t>
      </w:r>
      <w:r>
        <w:t>they</w:t>
      </w:r>
      <w:r>
        <w:rPr>
          <w:spacing w:val="-4"/>
        </w:rPr>
        <w:t xml:space="preserve"> </w:t>
      </w:r>
      <w:r>
        <w:t>proceed</w:t>
      </w:r>
      <w:r>
        <w:rPr>
          <w:spacing w:val="-3"/>
        </w:rPr>
        <w:t xml:space="preserve"> </w:t>
      </w:r>
      <w:r>
        <w:lastRenderedPageBreak/>
        <w:t>with</w:t>
      </w:r>
      <w:r>
        <w:rPr>
          <w:spacing w:val="-4"/>
        </w:rPr>
        <w:t xml:space="preserve"> </w:t>
      </w:r>
      <w:r>
        <w:t>the</w:t>
      </w:r>
      <w:r>
        <w:rPr>
          <w:spacing w:val="-3"/>
        </w:rPr>
        <w:t xml:space="preserve"> </w:t>
      </w:r>
      <w:r>
        <w:t>same</w:t>
      </w:r>
      <w:r>
        <w:rPr>
          <w:spacing w:val="-4"/>
        </w:rPr>
        <w:t xml:space="preserve"> </w:t>
      </w:r>
      <w:r>
        <w:t>rapidity.</w:t>
      </w:r>
      <w:r>
        <w:rPr>
          <w:spacing w:val="-3"/>
        </w:rPr>
        <w:t xml:space="preserve"> </w:t>
      </w:r>
      <w:r>
        <w:t>They</w:t>
      </w:r>
      <w:r>
        <w:rPr>
          <w:spacing w:val="-4"/>
        </w:rPr>
        <w:t xml:space="preserve"> </w:t>
      </w:r>
      <w:r>
        <w:t>stop</w:t>
      </w:r>
      <w:r>
        <w:rPr>
          <w:spacing w:val="-3"/>
        </w:rPr>
        <w:t xml:space="preserve"> </w:t>
      </w:r>
      <w:r>
        <w:t>not</w:t>
      </w:r>
      <w:r>
        <w:rPr>
          <w:spacing w:val="-4"/>
        </w:rPr>
        <w:t xml:space="preserve"> </w:t>
      </w:r>
      <w:r>
        <w:t>for</w:t>
      </w:r>
      <w:r>
        <w:rPr>
          <w:spacing w:val="-3"/>
        </w:rPr>
        <w:t xml:space="preserve"> </w:t>
      </w:r>
      <w:r>
        <w:t>an</w:t>
      </w:r>
      <w:r>
        <w:rPr>
          <w:spacing w:val="-4"/>
        </w:rPr>
        <w:t xml:space="preserve"> </w:t>
      </w:r>
      <w:r>
        <w:t>instant</w:t>
      </w:r>
      <w:r>
        <w:rPr>
          <w:spacing w:val="-3"/>
        </w:rPr>
        <w:t xml:space="preserve"> </w:t>
      </w:r>
      <w:r>
        <w:t>day</w:t>
      </w:r>
      <w:r>
        <w:rPr>
          <w:spacing w:val="-4"/>
        </w:rPr>
        <w:t xml:space="preserve"> </w:t>
      </w:r>
      <w:r>
        <w:t>nor</w:t>
      </w:r>
      <w:r>
        <w:rPr>
          <w:spacing w:val="-3"/>
        </w:rPr>
        <w:t xml:space="preserve"> </w:t>
      </w:r>
      <w:r>
        <w:t>night,</w:t>
      </w:r>
      <w:r>
        <w:rPr>
          <w:spacing w:val="-4"/>
        </w:rPr>
        <w:t xml:space="preserve"> </w:t>
      </w:r>
      <w:r>
        <w:t>and</w:t>
      </w:r>
      <w:r>
        <w:rPr>
          <w:spacing w:val="-3"/>
        </w:rPr>
        <w:t xml:space="preserve"> </w:t>
      </w:r>
      <w:r>
        <w:t>are</w:t>
      </w:r>
      <w:r>
        <w:rPr>
          <w:spacing w:val="-4"/>
        </w:rPr>
        <w:t xml:space="preserve"> </w:t>
      </w:r>
      <w:r>
        <w:t>thus</w:t>
      </w:r>
      <w:r>
        <w:rPr>
          <w:spacing w:val="-3"/>
        </w:rPr>
        <w:t xml:space="preserve"> </w:t>
      </w:r>
      <w:r>
        <w:t>enabled</w:t>
      </w:r>
      <w:r>
        <w:rPr>
          <w:spacing w:val="-4"/>
        </w:rPr>
        <w:t xml:space="preserve"> </w:t>
      </w:r>
      <w:r>
        <w:t>to</w:t>
      </w:r>
      <w:r>
        <w:rPr>
          <w:spacing w:val="-3"/>
        </w:rPr>
        <w:t xml:space="preserve"> </w:t>
      </w:r>
      <w:r>
        <w:t>bring</w:t>
      </w:r>
      <w:r>
        <w:rPr>
          <w:spacing w:val="-52"/>
        </w:rPr>
        <w:t xml:space="preserve"> </w:t>
      </w:r>
      <w:r>
        <w:t>news</w:t>
      </w:r>
      <w:r>
        <w:rPr>
          <w:spacing w:val="-8"/>
        </w:rPr>
        <w:t xml:space="preserve"> </w:t>
      </w:r>
      <w:r>
        <w:t>in</w:t>
      </w:r>
      <w:r>
        <w:rPr>
          <w:spacing w:val="-7"/>
        </w:rPr>
        <w:t xml:space="preserve"> </w:t>
      </w:r>
      <w:r>
        <w:t>so</w:t>
      </w:r>
      <w:r>
        <w:rPr>
          <w:spacing w:val="-7"/>
        </w:rPr>
        <w:t xml:space="preserve"> </w:t>
      </w:r>
      <w:r>
        <w:t>short</w:t>
      </w:r>
      <w:r>
        <w:rPr>
          <w:spacing w:val="-7"/>
        </w:rPr>
        <w:t xml:space="preserve"> </w:t>
      </w:r>
      <w:r>
        <w:t>a</w:t>
      </w:r>
      <w:r>
        <w:rPr>
          <w:spacing w:val="-7"/>
        </w:rPr>
        <w:t xml:space="preserve"> </w:t>
      </w:r>
      <w:r>
        <w:t>period.</w:t>
      </w:r>
      <w:r>
        <w:rPr>
          <w:spacing w:val="-7"/>
        </w:rPr>
        <w:t xml:space="preserve"> </w:t>
      </w:r>
      <w:r>
        <w:t>Now,</w:t>
      </w:r>
      <w:r>
        <w:rPr>
          <w:spacing w:val="-7"/>
        </w:rPr>
        <w:t xml:space="preserve"> </w:t>
      </w:r>
      <w:r>
        <w:t>I</w:t>
      </w:r>
      <w:r>
        <w:rPr>
          <w:spacing w:val="-7"/>
        </w:rPr>
        <w:t xml:space="preserve"> </w:t>
      </w:r>
      <w:r>
        <w:t>will</w:t>
      </w:r>
      <w:r>
        <w:rPr>
          <w:spacing w:val="-7"/>
        </w:rPr>
        <w:t xml:space="preserve"> </w:t>
      </w:r>
      <w:r>
        <w:t>tell</w:t>
      </w:r>
      <w:r>
        <w:rPr>
          <w:spacing w:val="-7"/>
        </w:rPr>
        <w:t xml:space="preserve"> </w:t>
      </w:r>
      <w:r>
        <w:t>you</w:t>
      </w:r>
      <w:r>
        <w:rPr>
          <w:spacing w:val="-7"/>
        </w:rPr>
        <w:t xml:space="preserve"> </w:t>
      </w:r>
      <w:r>
        <w:t>the</w:t>
      </w:r>
      <w:r>
        <w:rPr>
          <w:spacing w:val="-7"/>
        </w:rPr>
        <w:t xml:space="preserve"> </w:t>
      </w:r>
      <w:r>
        <w:t>great</w:t>
      </w:r>
      <w:r>
        <w:rPr>
          <w:spacing w:val="-7"/>
        </w:rPr>
        <w:t xml:space="preserve"> </w:t>
      </w:r>
      <w:r>
        <w:t>bounty</w:t>
      </w:r>
      <w:r>
        <w:rPr>
          <w:spacing w:val="-8"/>
        </w:rPr>
        <w:t xml:space="preserve"> </w:t>
      </w:r>
      <w:r>
        <w:t>which</w:t>
      </w:r>
      <w:r>
        <w:rPr>
          <w:spacing w:val="-7"/>
        </w:rPr>
        <w:t xml:space="preserve"> </w:t>
      </w:r>
      <w:r>
        <w:t>the</w:t>
      </w:r>
      <w:r>
        <w:rPr>
          <w:spacing w:val="-7"/>
        </w:rPr>
        <w:t xml:space="preserve"> </w:t>
      </w:r>
      <w:r>
        <w:t>monarch</w:t>
      </w:r>
      <w:r>
        <w:rPr>
          <w:spacing w:val="-7"/>
        </w:rPr>
        <w:t xml:space="preserve"> </w:t>
      </w:r>
      <w:r>
        <w:t>bestows</w:t>
      </w:r>
      <w:r>
        <w:rPr>
          <w:spacing w:val="-7"/>
        </w:rPr>
        <w:t xml:space="preserve"> </w:t>
      </w:r>
      <w:r>
        <w:t>twice</w:t>
      </w:r>
      <w:r>
        <w:rPr>
          <w:spacing w:val="-7"/>
        </w:rPr>
        <w:t xml:space="preserve"> </w:t>
      </w:r>
      <w:r>
        <w:t>in</w:t>
      </w:r>
      <w:r>
        <w:rPr>
          <w:spacing w:val="-7"/>
        </w:rPr>
        <w:t xml:space="preserve"> </w:t>
      </w:r>
      <w:r>
        <w:t>the</w:t>
      </w:r>
      <w:r>
        <w:rPr>
          <w:spacing w:val="-7"/>
        </w:rPr>
        <w:t xml:space="preserve"> </w:t>
      </w:r>
      <w:r>
        <w:t>year.</w:t>
      </w:r>
    </w:p>
    <w:p w14:paraId="4CC49476" w14:textId="77777777" w:rsidR="00FA16D1" w:rsidRDefault="00FA16D1" w:rsidP="00FA16D1">
      <w:pPr>
        <w:pStyle w:val="Body"/>
      </w:pPr>
    </w:p>
    <w:p w14:paraId="2397C68C" w14:textId="77777777" w:rsidR="000276C6" w:rsidRPr="00FA16D1" w:rsidRDefault="000276C6" w:rsidP="00FA16D1">
      <w:pPr>
        <w:pStyle w:val="Heading4"/>
      </w:pPr>
      <w:r w:rsidRPr="00FA16D1">
        <w:t>XXIX—The Care and Bounty of the Monarch towards his Subjects</w:t>
      </w:r>
    </w:p>
    <w:p w14:paraId="2CAF8703" w14:textId="56792270" w:rsidR="000276C6" w:rsidRDefault="000276C6" w:rsidP="00FA16D1">
      <w:pPr>
        <w:pStyle w:val="Body"/>
      </w:pPr>
      <w:r>
        <w:t>He sends his messengers through all his kingdoms and provinces, to know if any of his subjects have had their</w:t>
      </w:r>
      <w:r>
        <w:rPr>
          <w:spacing w:val="1"/>
        </w:rPr>
        <w:t xml:space="preserve"> </w:t>
      </w:r>
      <w:r>
        <w:t>crops injured through bad weather or any other disaster; and if such injury has happened, he does not exact from</w:t>
      </w:r>
      <w:r>
        <w:rPr>
          <w:spacing w:val="1"/>
        </w:rPr>
        <w:t xml:space="preserve"> </w:t>
      </w:r>
      <w:r>
        <w:t>them any tribute for that season or year; nay, he gives them corn out of his own stores to subsist upon, and to sow</w:t>
      </w:r>
      <w:r>
        <w:rPr>
          <w:spacing w:val="1"/>
        </w:rPr>
        <w:t xml:space="preserve"> </w:t>
      </w:r>
      <w:r>
        <w:t>their</w:t>
      </w:r>
      <w:r>
        <w:rPr>
          <w:spacing w:val="-4"/>
        </w:rPr>
        <w:t xml:space="preserve"> </w:t>
      </w:r>
      <w:r>
        <w:t>fields.</w:t>
      </w:r>
      <w:r>
        <w:rPr>
          <w:spacing w:val="-3"/>
        </w:rPr>
        <w:t xml:space="preserve"> </w:t>
      </w:r>
      <w:r>
        <w:t>This</w:t>
      </w:r>
      <w:r>
        <w:rPr>
          <w:spacing w:val="-4"/>
        </w:rPr>
        <w:t xml:space="preserve"> </w:t>
      </w:r>
      <w:r>
        <w:t>he</w:t>
      </w:r>
      <w:r>
        <w:rPr>
          <w:spacing w:val="-3"/>
        </w:rPr>
        <w:t xml:space="preserve"> </w:t>
      </w:r>
      <w:r>
        <w:t>does</w:t>
      </w:r>
      <w:r>
        <w:rPr>
          <w:spacing w:val="-3"/>
        </w:rPr>
        <w:t xml:space="preserve"> </w:t>
      </w:r>
      <w:r>
        <w:t>in</w:t>
      </w:r>
      <w:r>
        <w:rPr>
          <w:spacing w:val="-4"/>
        </w:rPr>
        <w:t xml:space="preserve"> </w:t>
      </w:r>
      <w:r>
        <w:t>summer;</w:t>
      </w:r>
      <w:r>
        <w:rPr>
          <w:spacing w:val="-3"/>
        </w:rPr>
        <w:t xml:space="preserve"> </w:t>
      </w:r>
      <w:r>
        <w:t>in</w:t>
      </w:r>
      <w:r>
        <w:rPr>
          <w:spacing w:val="-3"/>
        </w:rPr>
        <w:t xml:space="preserve"> </w:t>
      </w:r>
      <w:r>
        <w:t>winter</w:t>
      </w:r>
      <w:r>
        <w:rPr>
          <w:spacing w:val="-4"/>
        </w:rPr>
        <w:t xml:space="preserve"> </w:t>
      </w:r>
      <w:r>
        <w:t>he</w:t>
      </w:r>
      <w:r>
        <w:rPr>
          <w:spacing w:val="-3"/>
        </w:rPr>
        <w:t xml:space="preserve"> </w:t>
      </w:r>
      <w:r>
        <w:t>inquires</w:t>
      </w:r>
      <w:r>
        <w:rPr>
          <w:spacing w:val="-3"/>
        </w:rPr>
        <w:t xml:space="preserve"> </w:t>
      </w:r>
      <w:r>
        <w:t>if</w:t>
      </w:r>
      <w:r>
        <w:rPr>
          <w:spacing w:val="-4"/>
        </w:rPr>
        <w:t xml:space="preserve"> </w:t>
      </w:r>
      <w:r>
        <w:t>there</w:t>
      </w:r>
      <w:r>
        <w:rPr>
          <w:spacing w:val="-3"/>
        </w:rPr>
        <w:t xml:space="preserve"> </w:t>
      </w:r>
      <w:r>
        <w:t>has</w:t>
      </w:r>
      <w:r>
        <w:rPr>
          <w:spacing w:val="-3"/>
        </w:rPr>
        <w:t xml:space="preserve"> </w:t>
      </w:r>
      <w:r>
        <w:t>been</w:t>
      </w:r>
      <w:r>
        <w:rPr>
          <w:spacing w:val="-4"/>
        </w:rPr>
        <w:t xml:space="preserve"> </w:t>
      </w:r>
      <w:r>
        <w:t>a</w:t>
      </w:r>
      <w:r>
        <w:rPr>
          <w:spacing w:val="-3"/>
        </w:rPr>
        <w:t xml:space="preserve"> </w:t>
      </w:r>
      <w:r>
        <w:t>mortality</w:t>
      </w:r>
      <w:r>
        <w:rPr>
          <w:spacing w:val="-3"/>
        </w:rPr>
        <w:t xml:space="preserve"> </w:t>
      </w:r>
      <w:r>
        <w:t>among</w:t>
      </w:r>
      <w:r>
        <w:rPr>
          <w:spacing w:val="-4"/>
        </w:rPr>
        <w:t xml:space="preserve"> </w:t>
      </w:r>
      <w:r>
        <w:t>the</w:t>
      </w:r>
      <w:r>
        <w:rPr>
          <w:spacing w:val="-3"/>
        </w:rPr>
        <w:t xml:space="preserve"> </w:t>
      </w:r>
      <w:r>
        <w:t>cattle,</w:t>
      </w:r>
      <w:r>
        <w:rPr>
          <w:spacing w:val="-3"/>
        </w:rPr>
        <w:t xml:space="preserve"> </w:t>
      </w:r>
      <w:r>
        <w:t>and</w:t>
      </w:r>
      <w:r>
        <w:rPr>
          <w:spacing w:val="-4"/>
        </w:rPr>
        <w:t xml:space="preserve"> </w:t>
      </w:r>
      <w:r>
        <w:t>in</w:t>
      </w:r>
      <w:r>
        <w:rPr>
          <w:spacing w:val="-3"/>
        </w:rPr>
        <w:t xml:space="preserve"> </w:t>
      </w:r>
      <w:r>
        <w:t>that</w:t>
      </w:r>
      <w:r>
        <w:rPr>
          <w:spacing w:val="-52"/>
        </w:rPr>
        <w:t xml:space="preserve"> </w:t>
      </w:r>
      <w:r>
        <w:t>case</w:t>
      </w:r>
      <w:r>
        <w:rPr>
          <w:spacing w:val="-6"/>
        </w:rPr>
        <w:t xml:space="preserve"> </w:t>
      </w:r>
      <w:r>
        <w:t>grants</w:t>
      </w:r>
      <w:r>
        <w:rPr>
          <w:spacing w:val="-6"/>
        </w:rPr>
        <w:t xml:space="preserve"> </w:t>
      </w:r>
      <w:r>
        <w:t>similar</w:t>
      </w:r>
      <w:r>
        <w:rPr>
          <w:spacing w:val="-5"/>
        </w:rPr>
        <w:t xml:space="preserve"> </w:t>
      </w:r>
      <w:r>
        <w:t>exemption</w:t>
      </w:r>
      <w:r>
        <w:rPr>
          <w:spacing w:val="-6"/>
        </w:rPr>
        <w:t xml:space="preserve"> </w:t>
      </w:r>
      <w:r>
        <w:t>and</w:t>
      </w:r>
      <w:r>
        <w:rPr>
          <w:spacing w:val="-6"/>
        </w:rPr>
        <w:t xml:space="preserve"> </w:t>
      </w:r>
      <w:r>
        <w:t>aid.</w:t>
      </w:r>
      <w:r>
        <w:rPr>
          <w:spacing w:val="-5"/>
        </w:rPr>
        <w:t xml:space="preserve"> </w:t>
      </w:r>
      <w:r>
        <w:t>When</w:t>
      </w:r>
      <w:r>
        <w:rPr>
          <w:spacing w:val="-6"/>
        </w:rPr>
        <w:t xml:space="preserve"> </w:t>
      </w:r>
      <w:r>
        <w:t>there</w:t>
      </w:r>
      <w:r>
        <w:rPr>
          <w:spacing w:val="-6"/>
        </w:rPr>
        <w:t xml:space="preserve"> </w:t>
      </w:r>
      <w:r>
        <w:t>is</w:t>
      </w:r>
      <w:r>
        <w:rPr>
          <w:spacing w:val="-5"/>
        </w:rPr>
        <w:t xml:space="preserve"> </w:t>
      </w:r>
      <w:r>
        <w:t>a</w:t>
      </w:r>
      <w:r>
        <w:rPr>
          <w:spacing w:val="-6"/>
        </w:rPr>
        <w:t xml:space="preserve"> </w:t>
      </w:r>
      <w:r>
        <w:t>great</w:t>
      </w:r>
      <w:r>
        <w:rPr>
          <w:spacing w:val="-6"/>
        </w:rPr>
        <w:t xml:space="preserve"> </w:t>
      </w:r>
      <w:r>
        <w:t>abundance</w:t>
      </w:r>
      <w:r>
        <w:rPr>
          <w:spacing w:val="-5"/>
        </w:rPr>
        <w:t xml:space="preserve"> </w:t>
      </w:r>
      <w:r>
        <w:t>of</w:t>
      </w:r>
      <w:r>
        <w:rPr>
          <w:spacing w:val="-6"/>
        </w:rPr>
        <w:t xml:space="preserve"> </w:t>
      </w:r>
      <w:r>
        <w:t>grain,</w:t>
      </w:r>
      <w:r>
        <w:rPr>
          <w:spacing w:val="-6"/>
        </w:rPr>
        <w:t xml:space="preserve"> </w:t>
      </w:r>
      <w:r>
        <w:t>he</w:t>
      </w:r>
      <w:r>
        <w:rPr>
          <w:spacing w:val="-5"/>
        </w:rPr>
        <w:t xml:space="preserve"> </w:t>
      </w:r>
      <w:r>
        <w:t>causes</w:t>
      </w:r>
      <w:r>
        <w:rPr>
          <w:spacing w:val="-6"/>
        </w:rPr>
        <w:t xml:space="preserve"> </w:t>
      </w:r>
      <w:r>
        <w:t>magazines</w:t>
      </w:r>
      <w:r>
        <w:rPr>
          <w:spacing w:val="-6"/>
        </w:rPr>
        <w:t xml:space="preserve"> </w:t>
      </w:r>
      <w:r>
        <w:t>to</w:t>
      </w:r>
      <w:r>
        <w:rPr>
          <w:spacing w:val="-5"/>
        </w:rPr>
        <w:t xml:space="preserve"> </w:t>
      </w:r>
      <w:r>
        <w:t>be</w:t>
      </w:r>
      <w:r>
        <w:rPr>
          <w:spacing w:val="-6"/>
        </w:rPr>
        <w:t xml:space="preserve"> </w:t>
      </w:r>
      <w:r>
        <w:t>formed,</w:t>
      </w:r>
      <w:r>
        <w:rPr>
          <w:spacing w:val="-52"/>
        </w:rPr>
        <w:t xml:space="preserve"> </w:t>
      </w:r>
      <w:r>
        <w:t>to</w:t>
      </w:r>
      <w:r>
        <w:rPr>
          <w:spacing w:val="-6"/>
        </w:rPr>
        <w:t xml:space="preserve"> </w:t>
      </w:r>
      <w:r>
        <w:t>contain</w:t>
      </w:r>
      <w:r>
        <w:rPr>
          <w:spacing w:val="-6"/>
        </w:rPr>
        <w:t xml:space="preserve"> </w:t>
      </w:r>
      <w:r>
        <w:t>wheat,</w:t>
      </w:r>
      <w:r>
        <w:rPr>
          <w:spacing w:val="-5"/>
        </w:rPr>
        <w:t xml:space="preserve"> </w:t>
      </w:r>
      <w:r>
        <w:t>rice,</w:t>
      </w:r>
      <w:r>
        <w:rPr>
          <w:spacing w:val="-6"/>
        </w:rPr>
        <w:t xml:space="preserve"> </w:t>
      </w:r>
      <w:r>
        <w:t>millet,</w:t>
      </w:r>
      <w:r>
        <w:rPr>
          <w:spacing w:val="-6"/>
        </w:rPr>
        <w:t xml:space="preserve"> </w:t>
      </w:r>
      <w:r>
        <w:t>or</w:t>
      </w:r>
      <w:r>
        <w:rPr>
          <w:spacing w:val="-5"/>
        </w:rPr>
        <w:t xml:space="preserve"> </w:t>
      </w:r>
      <w:r>
        <w:t>barley,</w:t>
      </w:r>
      <w:r>
        <w:rPr>
          <w:spacing w:val="-6"/>
        </w:rPr>
        <w:t xml:space="preserve"> </w:t>
      </w:r>
      <w:r>
        <w:t>and</w:t>
      </w:r>
      <w:r>
        <w:rPr>
          <w:spacing w:val="-6"/>
        </w:rPr>
        <w:t xml:space="preserve"> </w:t>
      </w:r>
      <w:r>
        <w:t>care</w:t>
      </w:r>
      <w:r>
        <w:rPr>
          <w:spacing w:val="-5"/>
        </w:rPr>
        <w:t xml:space="preserve"> </w:t>
      </w:r>
      <w:r>
        <w:t>to</w:t>
      </w:r>
      <w:r>
        <w:rPr>
          <w:spacing w:val="-6"/>
        </w:rPr>
        <w:t xml:space="preserve"> </w:t>
      </w:r>
      <w:r>
        <w:t>be</w:t>
      </w:r>
      <w:r>
        <w:rPr>
          <w:spacing w:val="-6"/>
        </w:rPr>
        <w:t xml:space="preserve"> </w:t>
      </w:r>
      <w:r>
        <w:t>taken</w:t>
      </w:r>
      <w:r>
        <w:rPr>
          <w:spacing w:val="-5"/>
        </w:rPr>
        <w:t xml:space="preserve"> </w:t>
      </w:r>
      <w:r>
        <w:t>that</w:t>
      </w:r>
      <w:r>
        <w:rPr>
          <w:spacing w:val="-6"/>
        </w:rPr>
        <w:t xml:space="preserve"> </w:t>
      </w:r>
      <w:r>
        <w:t>it</w:t>
      </w:r>
      <w:r>
        <w:rPr>
          <w:spacing w:val="-6"/>
        </w:rPr>
        <w:t xml:space="preserve"> </w:t>
      </w:r>
      <w:r>
        <w:t>be</w:t>
      </w:r>
      <w:r>
        <w:rPr>
          <w:spacing w:val="-5"/>
        </w:rPr>
        <w:t xml:space="preserve"> </w:t>
      </w:r>
      <w:r>
        <w:t>not</w:t>
      </w:r>
      <w:r>
        <w:rPr>
          <w:spacing w:val="-6"/>
        </w:rPr>
        <w:t xml:space="preserve"> </w:t>
      </w:r>
      <w:r>
        <w:t>lost</w:t>
      </w:r>
      <w:r>
        <w:rPr>
          <w:spacing w:val="-5"/>
        </w:rPr>
        <w:t xml:space="preserve"> </w:t>
      </w:r>
      <w:r>
        <w:t>or</w:t>
      </w:r>
      <w:r>
        <w:rPr>
          <w:spacing w:val="-6"/>
        </w:rPr>
        <w:t xml:space="preserve"> </w:t>
      </w:r>
      <w:r>
        <w:t>spoiled;</w:t>
      </w:r>
      <w:r>
        <w:rPr>
          <w:spacing w:val="-6"/>
        </w:rPr>
        <w:t xml:space="preserve"> </w:t>
      </w:r>
      <w:r>
        <w:t>then</w:t>
      </w:r>
      <w:r>
        <w:rPr>
          <w:spacing w:val="-5"/>
        </w:rPr>
        <w:t xml:space="preserve"> </w:t>
      </w:r>
      <w:r>
        <w:t>when</w:t>
      </w:r>
      <w:r>
        <w:rPr>
          <w:spacing w:val="-6"/>
        </w:rPr>
        <w:t xml:space="preserve"> </w:t>
      </w:r>
      <w:r>
        <w:t>a</w:t>
      </w:r>
      <w:r>
        <w:rPr>
          <w:spacing w:val="-6"/>
        </w:rPr>
        <w:t xml:space="preserve"> </w:t>
      </w:r>
      <w:r>
        <w:t>scarcity</w:t>
      </w:r>
      <w:r w:rsidR="00FA16D1">
        <w:t xml:space="preserve"> </w:t>
      </w:r>
      <w:r>
        <w:t>occurs, this grain is drawn forth, and sold for a third or fourth of the current price. Thus there cannot be any severe</w:t>
      </w:r>
      <w:r>
        <w:rPr>
          <w:spacing w:val="-52"/>
        </w:rPr>
        <w:t xml:space="preserve"> </w:t>
      </w:r>
      <w:r>
        <w:t>famine; for he does it through all his dominions; he bestows also great charity on many poor families in Kambalu;</w:t>
      </w:r>
      <w:r>
        <w:rPr>
          <w:spacing w:val="1"/>
        </w:rPr>
        <w:t xml:space="preserve"> </w:t>
      </w:r>
      <w:r>
        <w:t>and</w:t>
      </w:r>
      <w:r>
        <w:rPr>
          <w:spacing w:val="-6"/>
        </w:rPr>
        <w:t xml:space="preserve"> </w:t>
      </w:r>
      <w:r>
        <w:t>when</w:t>
      </w:r>
      <w:r>
        <w:rPr>
          <w:spacing w:val="-6"/>
        </w:rPr>
        <w:t xml:space="preserve"> </w:t>
      </w:r>
      <w:r>
        <w:t>he</w:t>
      </w:r>
      <w:r>
        <w:rPr>
          <w:spacing w:val="-5"/>
        </w:rPr>
        <w:t xml:space="preserve"> </w:t>
      </w:r>
      <w:r>
        <w:t>hears</w:t>
      </w:r>
      <w:r>
        <w:rPr>
          <w:spacing w:val="-6"/>
        </w:rPr>
        <w:t xml:space="preserve"> </w:t>
      </w:r>
      <w:r>
        <w:t>of</w:t>
      </w:r>
      <w:r>
        <w:rPr>
          <w:spacing w:val="-5"/>
        </w:rPr>
        <w:t xml:space="preserve"> </w:t>
      </w:r>
      <w:r>
        <w:t>individuals</w:t>
      </w:r>
      <w:r>
        <w:rPr>
          <w:spacing w:val="-6"/>
        </w:rPr>
        <w:t xml:space="preserve"> </w:t>
      </w:r>
      <w:r>
        <w:t>who</w:t>
      </w:r>
      <w:r>
        <w:rPr>
          <w:spacing w:val="-6"/>
        </w:rPr>
        <w:t xml:space="preserve"> </w:t>
      </w:r>
      <w:r>
        <w:t>have</w:t>
      </w:r>
      <w:r>
        <w:rPr>
          <w:spacing w:val="-5"/>
        </w:rPr>
        <w:t xml:space="preserve"> </w:t>
      </w:r>
      <w:r>
        <w:t>not</w:t>
      </w:r>
      <w:r>
        <w:rPr>
          <w:spacing w:val="-6"/>
        </w:rPr>
        <w:t xml:space="preserve"> </w:t>
      </w:r>
      <w:r>
        <w:t>food</w:t>
      </w:r>
      <w:r>
        <w:rPr>
          <w:spacing w:val="-5"/>
        </w:rPr>
        <w:t xml:space="preserve"> </w:t>
      </w:r>
      <w:r>
        <w:t>to</w:t>
      </w:r>
      <w:r>
        <w:rPr>
          <w:spacing w:val="-6"/>
        </w:rPr>
        <w:t xml:space="preserve"> </w:t>
      </w:r>
      <w:r>
        <w:t>eat,</w:t>
      </w:r>
      <w:r>
        <w:rPr>
          <w:spacing w:val="-5"/>
        </w:rPr>
        <w:t xml:space="preserve"> </w:t>
      </w:r>
      <w:r>
        <w:t>he</w:t>
      </w:r>
      <w:r>
        <w:rPr>
          <w:spacing w:val="-6"/>
        </w:rPr>
        <w:t xml:space="preserve"> </w:t>
      </w:r>
      <w:r>
        <w:t>causes</w:t>
      </w:r>
      <w:r>
        <w:rPr>
          <w:spacing w:val="-6"/>
        </w:rPr>
        <w:t xml:space="preserve"> </w:t>
      </w:r>
      <w:r>
        <w:t>grain</w:t>
      </w:r>
      <w:r>
        <w:rPr>
          <w:spacing w:val="-5"/>
        </w:rPr>
        <w:t xml:space="preserve"> </w:t>
      </w:r>
      <w:r>
        <w:t>to</w:t>
      </w:r>
      <w:r>
        <w:rPr>
          <w:spacing w:val="-6"/>
        </w:rPr>
        <w:t xml:space="preserve"> </w:t>
      </w:r>
      <w:r>
        <w:t>be</w:t>
      </w:r>
      <w:r>
        <w:rPr>
          <w:spacing w:val="-5"/>
        </w:rPr>
        <w:t xml:space="preserve"> </w:t>
      </w:r>
      <w:r>
        <w:t>given</w:t>
      </w:r>
      <w:r>
        <w:rPr>
          <w:spacing w:val="-6"/>
        </w:rPr>
        <w:t xml:space="preserve"> </w:t>
      </w:r>
      <w:r>
        <w:t>to</w:t>
      </w:r>
      <w:r>
        <w:rPr>
          <w:spacing w:val="-6"/>
        </w:rPr>
        <w:t xml:space="preserve"> </w:t>
      </w:r>
      <w:r>
        <w:t>them.</w:t>
      </w:r>
      <w:r>
        <w:rPr>
          <w:spacing w:val="-5"/>
        </w:rPr>
        <w:t xml:space="preserve"> </w:t>
      </w:r>
      <w:r>
        <w:t>Bread</w:t>
      </w:r>
      <w:r>
        <w:rPr>
          <w:spacing w:val="-6"/>
        </w:rPr>
        <w:t xml:space="preserve"> </w:t>
      </w:r>
      <w:r>
        <w:t>is</w:t>
      </w:r>
      <w:r>
        <w:rPr>
          <w:spacing w:val="-5"/>
        </w:rPr>
        <w:t xml:space="preserve"> </w:t>
      </w:r>
      <w:r>
        <w:t>not</w:t>
      </w:r>
      <w:r>
        <w:rPr>
          <w:spacing w:val="-6"/>
        </w:rPr>
        <w:t xml:space="preserve"> </w:t>
      </w:r>
      <w:r>
        <w:t>refused</w:t>
      </w:r>
      <w:r>
        <w:rPr>
          <w:spacing w:val="-52"/>
        </w:rPr>
        <w:t xml:space="preserve"> </w:t>
      </w:r>
      <w:r>
        <w:t>at the court throughout the whole year to any who come to beg for it; and on this account he is adored as a god by</w:t>
      </w:r>
      <w:r>
        <w:rPr>
          <w:spacing w:val="1"/>
        </w:rPr>
        <w:t xml:space="preserve"> </w:t>
      </w:r>
      <w:r>
        <w:t>his</w:t>
      </w:r>
      <w:r>
        <w:rPr>
          <w:spacing w:val="-9"/>
        </w:rPr>
        <w:t xml:space="preserve"> </w:t>
      </w:r>
      <w:r>
        <w:t>people.</w:t>
      </w:r>
      <w:r>
        <w:rPr>
          <w:spacing w:val="-9"/>
        </w:rPr>
        <w:t xml:space="preserve"> </w:t>
      </w:r>
      <w:r>
        <w:t>His</w:t>
      </w:r>
      <w:r>
        <w:rPr>
          <w:spacing w:val="-8"/>
        </w:rPr>
        <w:t xml:space="preserve"> </w:t>
      </w:r>
      <w:r>
        <w:t>majesty</w:t>
      </w:r>
      <w:r>
        <w:rPr>
          <w:spacing w:val="-9"/>
        </w:rPr>
        <w:t xml:space="preserve"> </w:t>
      </w:r>
      <w:r>
        <w:t>provides</w:t>
      </w:r>
      <w:r>
        <w:rPr>
          <w:spacing w:val="-9"/>
        </w:rPr>
        <w:t xml:space="preserve"> </w:t>
      </w:r>
      <w:r>
        <w:t>them</w:t>
      </w:r>
      <w:r>
        <w:rPr>
          <w:spacing w:val="-8"/>
        </w:rPr>
        <w:t xml:space="preserve"> </w:t>
      </w:r>
      <w:r>
        <w:t>also</w:t>
      </w:r>
      <w:r>
        <w:rPr>
          <w:spacing w:val="-9"/>
        </w:rPr>
        <w:t xml:space="preserve"> </w:t>
      </w:r>
      <w:r>
        <w:t>with</w:t>
      </w:r>
      <w:r>
        <w:rPr>
          <w:spacing w:val="-8"/>
        </w:rPr>
        <w:t xml:space="preserve"> </w:t>
      </w:r>
      <w:r>
        <w:t>raiment</w:t>
      </w:r>
      <w:r>
        <w:rPr>
          <w:spacing w:val="-9"/>
        </w:rPr>
        <w:t xml:space="preserve"> </w:t>
      </w:r>
      <w:r>
        <w:t>out</w:t>
      </w:r>
      <w:r>
        <w:rPr>
          <w:spacing w:val="-9"/>
        </w:rPr>
        <w:t xml:space="preserve"> </w:t>
      </w:r>
      <w:r>
        <w:t>of</w:t>
      </w:r>
      <w:r>
        <w:rPr>
          <w:spacing w:val="-8"/>
        </w:rPr>
        <w:t xml:space="preserve"> </w:t>
      </w:r>
      <w:r>
        <w:t>his</w:t>
      </w:r>
      <w:r>
        <w:rPr>
          <w:spacing w:val="-9"/>
        </w:rPr>
        <w:t xml:space="preserve"> </w:t>
      </w:r>
      <w:r>
        <w:t>tithes</w:t>
      </w:r>
      <w:r>
        <w:rPr>
          <w:spacing w:val="-8"/>
        </w:rPr>
        <w:t xml:space="preserve"> </w:t>
      </w:r>
      <w:r>
        <w:t>of</w:t>
      </w:r>
      <w:r>
        <w:rPr>
          <w:spacing w:val="-9"/>
        </w:rPr>
        <w:t xml:space="preserve"> </w:t>
      </w:r>
      <w:r>
        <w:t>wool,</w:t>
      </w:r>
      <w:r>
        <w:rPr>
          <w:spacing w:val="-9"/>
        </w:rPr>
        <w:t xml:space="preserve"> </w:t>
      </w:r>
      <w:r>
        <w:t>silk,</w:t>
      </w:r>
      <w:r>
        <w:rPr>
          <w:spacing w:val="-8"/>
        </w:rPr>
        <w:t xml:space="preserve"> </w:t>
      </w:r>
      <w:r>
        <w:t>and</w:t>
      </w:r>
      <w:r>
        <w:rPr>
          <w:spacing w:val="-9"/>
        </w:rPr>
        <w:t xml:space="preserve"> </w:t>
      </w:r>
      <w:r>
        <w:t>hemp.</w:t>
      </w:r>
      <w:r>
        <w:rPr>
          <w:spacing w:val="-9"/>
        </w:rPr>
        <w:t xml:space="preserve"> </w:t>
      </w:r>
      <w:r>
        <w:t>These</w:t>
      </w:r>
      <w:r>
        <w:rPr>
          <w:spacing w:val="-8"/>
        </w:rPr>
        <w:t xml:space="preserve"> </w:t>
      </w:r>
      <w:r>
        <w:t>materials</w:t>
      </w:r>
      <w:r>
        <w:rPr>
          <w:spacing w:val="-9"/>
        </w:rPr>
        <w:t xml:space="preserve"> </w:t>
      </w:r>
      <w:r>
        <w:t>he</w:t>
      </w:r>
      <w:r>
        <w:rPr>
          <w:spacing w:val="1"/>
        </w:rPr>
        <w:t xml:space="preserve"> </w:t>
      </w:r>
      <w:r>
        <w:t>causes</w:t>
      </w:r>
      <w:r>
        <w:rPr>
          <w:spacing w:val="-7"/>
        </w:rPr>
        <w:t xml:space="preserve"> </w:t>
      </w:r>
      <w:r>
        <w:t>to</w:t>
      </w:r>
      <w:r>
        <w:rPr>
          <w:spacing w:val="-7"/>
        </w:rPr>
        <w:t xml:space="preserve"> </w:t>
      </w:r>
      <w:r>
        <w:t>be</w:t>
      </w:r>
      <w:r>
        <w:rPr>
          <w:spacing w:val="-7"/>
        </w:rPr>
        <w:t xml:space="preserve"> </w:t>
      </w:r>
      <w:r>
        <w:t>woven</w:t>
      </w:r>
      <w:r>
        <w:rPr>
          <w:spacing w:val="-7"/>
        </w:rPr>
        <w:t xml:space="preserve"> </w:t>
      </w:r>
      <w:r>
        <w:t>into</w:t>
      </w:r>
      <w:r>
        <w:rPr>
          <w:spacing w:val="-7"/>
        </w:rPr>
        <w:t xml:space="preserve"> </w:t>
      </w:r>
      <w:r>
        <w:t>different</w:t>
      </w:r>
      <w:r>
        <w:rPr>
          <w:spacing w:val="-7"/>
        </w:rPr>
        <w:t xml:space="preserve"> </w:t>
      </w:r>
      <w:r>
        <w:t>sorts</w:t>
      </w:r>
      <w:r>
        <w:rPr>
          <w:spacing w:val="-7"/>
        </w:rPr>
        <w:t xml:space="preserve"> </w:t>
      </w:r>
      <w:r>
        <w:t>of</w:t>
      </w:r>
      <w:r>
        <w:rPr>
          <w:spacing w:val="-7"/>
        </w:rPr>
        <w:t xml:space="preserve"> </w:t>
      </w:r>
      <w:r>
        <w:t>cloth,</w:t>
      </w:r>
      <w:r>
        <w:rPr>
          <w:spacing w:val="-7"/>
        </w:rPr>
        <w:t xml:space="preserve"> </w:t>
      </w:r>
      <w:r>
        <w:t>in</w:t>
      </w:r>
      <w:r>
        <w:rPr>
          <w:spacing w:val="-7"/>
        </w:rPr>
        <w:t xml:space="preserve"> </w:t>
      </w:r>
      <w:r>
        <w:t>a</w:t>
      </w:r>
      <w:r>
        <w:rPr>
          <w:spacing w:val="-7"/>
        </w:rPr>
        <w:t xml:space="preserve"> </w:t>
      </w:r>
      <w:r>
        <w:t>house</w:t>
      </w:r>
      <w:r>
        <w:rPr>
          <w:spacing w:val="-7"/>
        </w:rPr>
        <w:t xml:space="preserve"> </w:t>
      </w:r>
      <w:r>
        <w:t>erected</w:t>
      </w:r>
      <w:r>
        <w:rPr>
          <w:spacing w:val="-7"/>
        </w:rPr>
        <w:t xml:space="preserve"> </w:t>
      </w:r>
      <w:r>
        <w:t>for</w:t>
      </w:r>
      <w:r>
        <w:rPr>
          <w:spacing w:val="-7"/>
        </w:rPr>
        <w:t xml:space="preserve"> </w:t>
      </w:r>
      <w:r>
        <w:t>that</w:t>
      </w:r>
      <w:r>
        <w:rPr>
          <w:spacing w:val="-7"/>
        </w:rPr>
        <w:t xml:space="preserve"> </w:t>
      </w:r>
      <w:r>
        <w:t>purpose,</w:t>
      </w:r>
      <w:r>
        <w:rPr>
          <w:spacing w:val="-7"/>
        </w:rPr>
        <w:t xml:space="preserve"> </w:t>
      </w:r>
      <w:r>
        <w:t>where</w:t>
      </w:r>
      <w:r>
        <w:rPr>
          <w:spacing w:val="-7"/>
        </w:rPr>
        <w:t xml:space="preserve"> </w:t>
      </w:r>
      <w:r>
        <w:t>every</w:t>
      </w:r>
      <w:r>
        <w:rPr>
          <w:spacing w:val="-7"/>
        </w:rPr>
        <w:t xml:space="preserve"> </w:t>
      </w:r>
      <w:r>
        <w:t>artisan</w:t>
      </w:r>
      <w:r>
        <w:rPr>
          <w:spacing w:val="-7"/>
        </w:rPr>
        <w:t xml:space="preserve"> </w:t>
      </w:r>
      <w:r>
        <w:t>is</w:t>
      </w:r>
      <w:r>
        <w:rPr>
          <w:spacing w:val="-7"/>
        </w:rPr>
        <w:t xml:space="preserve"> </w:t>
      </w:r>
      <w:r>
        <w:t>obliged</w:t>
      </w:r>
      <w:r w:rsidR="00FA16D1">
        <w:t xml:space="preserve"> </w:t>
      </w:r>
      <w:r>
        <w:t>to work one day in the week for his service. Garments made of the stuffs thus manufactured are given to destitute</w:t>
      </w:r>
      <w:r>
        <w:rPr>
          <w:spacing w:val="1"/>
        </w:rPr>
        <w:t xml:space="preserve"> </w:t>
      </w:r>
      <w:r>
        <w:t>families</w:t>
      </w:r>
      <w:r>
        <w:rPr>
          <w:spacing w:val="-7"/>
        </w:rPr>
        <w:t xml:space="preserve"> </w:t>
      </w:r>
      <w:r>
        <w:t>for</w:t>
      </w:r>
      <w:r>
        <w:rPr>
          <w:spacing w:val="-7"/>
        </w:rPr>
        <w:t xml:space="preserve"> </w:t>
      </w:r>
      <w:r>
        <w:t>their</w:t>
      </w:r>
      <w:r>
        <w:rPr>
          <w:spacing w:val="-7"/>
        </w:rPr>
        <w:t xml:space="preserve"> </w:t>
      </w:r>
      <w:r>
        <w:t>winter</w:t>
      </w:r>
      <w:r>
        <w:rPr>
          <w:spacing w:val="-6"/>
        </w:rPr>
        <w:t xml:space="preserve"> </w:t>
      </w:r>
      <w:r>
        <w:t>and</w:t>
      </w:r>
      <w:r>
        <w:rPr>
          <w:spacing w:val="-7"/>
        </w:rPr>
        <w:t xml:space="preserve"> </w:t>
      </w:r>
      <w:r>
        <w:t>summer</w:t>
      </w:r>
      <w:r>
        <w:rPr>
          <w:spacing w:val="-7"/>
        </w:rPr>
        <w:t xml:space="preserve"> </w:t>
      </w:r>
      <w:r>
        <w:t>dresses.</w:t>
      </w:r>
      <w:r>
        <w:rPr>
          <w:spacing w:val="-7"/>
        </w:rPr>
        <w:t xml:space="preserve"> </w:t>
      </w:r>
      <w:r>
        <w:t>A</w:t>
      </w:r>
      <w:r>
        <w:rPr>
          <w:spacing w:val="-6"/>
        </w:rPr>
        <w:t xml:space="preserve"> </w:t>
      </w:r>
      <w:r>
        <w:t>dress</w:t>
      </w:r>
      <w:r>
        <w:rPr>
          <w:spacing w:val="-7"/>
        </w:rPr>
        <w:t xml:space="preserve"> </w:t>
      </w:r>
      <w:r>
        <w:t>is</w:t>
      </w:r>
      <w:r>
        <w:rPr>
          <w:spacing w:val="-7"/>
        </w:rPr>
        <w:t xml:space="preserve"> </w:t>
      </w:r>
      <w:r>
        <w:t>also</w:t>
      </w:r>
      <w:r>
        <w:rPr>
          <w:spacing w:val="-7"/>
        </w:rPr>
        <w:t xml:space="preserve"> </w:t>
      </w:r>
      <w:r>
        <w:t>prepared</w:t>
      </w:r>
      <w:r>
        <w:rPr>
          <w:spacing w:val="-6"/>
        </w:rPr>
        <w:t xml:space="preserve"> </w:t>
      </w:r>
      <w:r>
        <w:t>for</w:t>
      </w:r>
      <w:r>
        <w:rPr>
          <w:spacing w:val="-7"/>
        </w:rPr>
        <w:t xml:space="preserve"> </w:t>
      </w:r>
      <w:r>
        <w:t>his</w:t>
      </w:r>
      <w:r>
        <w:rPr>
          <w:spacing w:val="-7"/>
        </w:rPr>
        <w:t xml:space="preserve"> </w:t>
      </w:r>
      <w:r>
        <w:t>armies;</w:t>
      </w:r>
      <w:r>
        <w:rPr>
          <w:spacing w:val="-7"/>
        </w:rPr>
        <w:t xml:space="preserve"> </w:t>
      </w:r>
      <w:r>
        <w:t>and</w:t>
      </w:r>
      <w:r>
        <w:rPr>
          <w:spacing w:val="-6"/>
        </w:rPr>
        <w:t xml:space="preserve"> </w:t>
      </w:r>
      <w:r>
        <w:t>in</w:t>
      </w:r>
      <w:r>
        <w:rPr>
          <w:spacing w:val="-7"/>
        </w:rPr>
        <w:t xml:space="preserve"> </w:t>
      </w:r>
      <w:r>
        <w:t>every</w:t>
      </w:r>
      <w:r>
        <w:rPr>
          <w:spacing w:val="-7"/>
        </w:rPr>
        <w:t xml:space="preserve"> </w:t>
      </w:r>
      <w:r>
        <w:t>city</w:t>
      </w:r>
      <w:r>
        <w:rPr>
          <w:spacing w:val="-7"/>
        </w:rPr>
        <w:t xml:space="preserve"> </w:t>
      </w:r>
      <w:r>
        <w:t>a</w:t>
      </w:r>
      <w:r>
        <w:rPr>
          <w:spacing w:val="-6"/>
        </w:rPr>
        <w:t xml:space="preserve"> </w:t>
      </w:r>
      <w:r>
        <w:t>quantity</w:t>
      </w:r>
      <w:r>
        <w:rPr>
          <w:spacing w:val="-7"/>
        </w:rPr>
        <w:t xml:space="preserve"> </w:t>
      </w:r>
      <w:r>
        <w:t>of</w:t>
      </w:r>
      <w:r>
        <w:rPr>
          <w:spacing w:val="1"/>
        </w:rPr>
        <w:t xml:space="preserve"> </w:t>
      </w:r>
      <w:r>
        <w:t>woollen</w:t>
      </w:r>
      <w:r>
        <w:rPr>
          <w:spacing w:val="-8"/>
        </w:rPr>
        <w:t xml:space="preserve"> </w:t>
      </w:r>
      <w:r>
        <w:t>cloth</w:t>
      </w:r>
      <w:r>
        <w:rPr>
          <w:spacing w:val="-7"/>
        </w:rPr>
        <w:t xml:space="preserve"> </w:t>
      </w:r>
      <w:r>
        <w:t>is</w:t>
      </w:r>
      <w:r>
        <w:rPr>
          <w:spacing w:val="-8"/>
        </w:rPr>
        <w:t xml:space="preserve"> </w:t>
      </w:r>
      <w:r>
        <w:t>woven,</w:t>
      </w:r>
      <w:r>
        <w:rPr>
          <w:spacing w:val="-7"/>
        </w:rPr>
        <w:t xml:space="preserve"> </w:t>
      </w:r>
      <w:r>
        <w:t>being</w:t>
      </w:r>
      <w:r>
        <w:rPr>
          <w:spacing w:val="-7"/>
        </w:rPr>
        <w:t xml:space="preserve"> </w:t>
      </w:r>
      <w:r>
        <w:t>defrayed</w:t>
      </w:r>
      <w:r>
        <w:rPr>
          <w:spacing w:val="-8"/>
        </w:rPr>
        <w:t xml:space="preserve"> </w:t>
      </w:r>
      <w:r>
        <w:t>from</w:t>
      </w:r>
      <w:r>
        <w:rPr>
          <w:spacing w:val="-7"/>
        </w:rPr>
        <w:t xml:space="preserve"> </w:t>
      </w:r>
      <w:r>
        <w:t>the</w:t>
      </w:r>
      <w:r>
        <w:rPr>
          <w:spacing w:val="-8"/>
        </w:rPr>
        <w:t xml:space="preserve"> </w:t>
      </w:r>
      <w:r>
        <w:t>tithes</w:t>
      </w:r>
      <w:r>
        <w:rPr>
          <w:spacing w:val="-7"/>
        </w:rPr>
        <w:t xml:space="preserve"> </w:t>
      </w:r>
      <w:r>
        <w:t>there</w:t>
      </w:r>
      <w:r>
        <w:rPr>
          <w:spacing w:val="-7"/>
        </w:rPr>
        <w:t xml:space="preserve"> </w:t>
      </w:r>
      <w:r>
        <w:t>levied.</w:t>
      </w:r>
      <w:r>
        <w:rPr>
          <w:spacing w:val="-8"/>
        </w:rPr>
        <w:t xml:space="preserve"> </w:t>
      </w:r>
      <w:r>
        <w:t>It</w:t>
      </w:r>
      <w:r>
        <w:rPr>
          <w:spacing w:val="-7"/>
        </w:rPr>
        <w:t xml:space="preserve"> </w:t>
      </w:r>
      <w:r>
        <w:t>must</w:t>
      </w:r>
      <w:r>
        <w:rPr>
          <w:spacing w:val="-7"/>
        </w:rPr>
        <w:t xml:space="preserve"> </w:t>
      </w:r>
      <w:r>
        <w:t>be</w:t>
      </w:r>
      <w:r>
        <w:rPr>
          <w:spacing w:val="-8"/>
        </w:rPr>
        <w:t xml:space="preserve"> </w:t>
      </w:r>
      <w:r>
        <w:t>observed,</w:t>
      </w:r>
      <w:r>
        <w:rPr>
          <w:spacing w:val="-7"/>
        </w:rPr>
        <w:t xml:space="preserve"> </w:t>
      </w:r>
      <w:r>
        <w:t>that</w:t>
      </w:r>
      <w:r>
        <w:rPr>
          <w:spacing w:val="-8"/>
        </w:rPr>
        <w:t xml:space="preserve"> </w:t>
      </w:r>
      <w:r>
        <w:t>the</w:t>
      </w:r>
      <w:r>
        <w:rPr>
          <w:spacing w:val="-7"/>
        </w:rPr>
        <w:t xml:space="preserve"> </w:t>
      </w:r>
      <w:r>
        <w:t>Tartars,</w:t>
      </w:r>
      <w:r>
        <w:rPr>
          <w:spacing w:val="-7"/>
        </w:rPr>
        <w:t xml:space="preserve"> </w:t>
      </w:r>
      <w:r>
        <w:t>according</w:t>
      </w:r>
      <w:r>
        <w:rPr>
          <w:spacing w:val="1"/>
        </w:rPr>
        <w:t xml:space="preserve"> </w:t>
      </w:r>
      <w:r>
        <w:t>to their original customs, when they had not yet adopted the religion of the idolaters, never bestowed alms; but</w:t>
      </w:r>
      <w:r>
        <w:rPr>
          <w:spacing w:val="1"/>
        </w:rPr>
        <w:t xml:space="preserve"> </w:t>
      </w:r>
      <w:r>
        <w:t>when applied to by any necessitous person, repelled him with reproachful expressions, saying,—begone with your</w:t>
      </w:r>
      <w:r>
        <w:rPr>
          <w:spacing w:val="-52"/>
        </w:rPr>
        <w:t xml:space="preserve"> </w:t>
      </w:r>
      <w:r>
        <w:t>complaints</w:t>
      </w:r>
      <w:r>
        <w:rPr>
          <w:spacing w:val="-9"/>
        </w:rPr>
        <w:t xml:space="preserve"> </w:t>
      </w:r>
      <w:r>
        <w:t>of</w:t>
      </w:r>
      <w:r>
        <w:rPr>
          <w:spacing w:val="-9"/>
        </w:rPr>
        <w:t xml:space="preserve"> </w:t>
      </w:r>
      <w:r>
        <w:t>a</w:t>
      </w:r>
      <w:r>
        <w:rPr>
          <w:spacing w:val="-9"/>
        </w:rPr>
        <w:t xml:space="preserve"> </w:t>
      </w:r>
      <w:r>
        <w:t>bad</w:t>
      </w:r>
      <w:r>
        <w:rPr>
          <w:spacing w:val="-9"/>
        </w:rPr>
        <w:t xml:space="preserve"> </w:t>
      </w:r>
      <w:r>
        <w:t>season,</w:t>
      </w:r>
      <w:r>
        <w:rPr>
          <w:spacing w:val="-9"/>
        </w:rPr>
        <w:t xml:space="preserve"> </w:t>
      </w:r>
      <w:r>
        <w:t>God</w:t>
      </w:r>
      <w:r>
        <w:rPr>
          <w:spacing w:val="-9"/>
        </w:rPr>
        <w:t xml:space="preserve"> </w:t>
      </w:r>
      <w:r>
        <w:t>has</w:t>
      </w:r>
      <w:r>
        <w:rPr>
          <w:spacing w:val="-9"/>
        </w:rPr>
        <w:t xml:space="preserve"> </w:t>
      </w:r>
      <w:r>
        <w:t>sent</w:t>
      </w:r>
      <w:r>
        <w:rPr>
          <w:spacing w:val="-9"/>
        </w:rPr>
        <w:t xml:space="preserve"> </w:t>
      </w:r>
      <w:r>
        <w:t>it</w:t>
      </w:r>
      <w:r>
        <w:rPr>
          <w:spacing w:val="-9"/>
        </w:rPr>
        <w:t xml:space="preserve"> </w:t>
      </w:r>
      <w:r>
        <w:t>to</w:t>
      </w:r>
      <w:r>
        <w:rPr>
          <w:spacing w:val="-9"/>
        </w:rPr>
        <w:t xml:space="preserve"> </w:t>
      </w:r>
      <w:r>
        <w:t>you,</w:t>
      </w:r>
      <w:r>
        <w:rPr>
          <w:spacing w:val="-9"/>
        </w:rPr>
        <w:t xml:space="preserve"> </w:t>
      </w:r>
      <w:r>
        <w:t>and</w:t>
      </w:r>
      <w:r>
        <w:rPr>
          <w:spacing w:val="-9"/>
        </w:rPr>
        <w:t xml:space="preserve"> </w:t>
      </w:r>
      <w:r>
        <w:t>had</w:t>
      </w:r>
      <w:r>
        <w:rPr>
          <w:spacing w:val="-9"/>
        </w:rPr>
        <w:t xml:space="preserve"> </w:t>
      </w:r>
      <w:r>
        <w:t>he</w:t>
      </w:r>
      <w:r>
        <w:rPr>
          <w:spacing w:val="-9"/>
        </w:rPr>
        <w:t xml:space="preserve"> </w:t>
      </w:r>
      <w:r>
        <w:t>loved</w:t>
      </w:r>
      <w:r>
        <w:rPr>
          <w:spacing w:val="-9"/>
        </w:rPr>
        <w:t xml:space="preserve"> </w:t>
      </w:r>
      <w:r>
        <w:t>you,</w:t>
      </w:r>
      <w:r>
        <w:rPr>
          <w:spacing w:val="-9"/>
        </w:rPr>
        <w:t xml:space="preserve"> </w:t>
      </w:r>
      <w:r>
        <w:t>as</w:t>
      </w:r>
      <w:r>
        <w:rPr>
          <w:spacing w:val="-9"/>
        </w:rPr>
        <w:t xml:space="preserve"> </w:t>
      </w:r>
      <w:r>
        <w:t>he</w:t>
      </w:r>
      <w:r>
        <w:rPr>
          <w:spacing w:val="-9"/>
        </w:rPr>
        <w:t xml:space="preserve"> </w:t>
      </w:r>
      <w:r>
        <w:t>evidently</w:t>
      </w:r>
      <w:r>
        <w:rPr>
          <w:spacing w:val="-9"/>
        </w:rPr>
        <w:t xml:space="preserve"> </w:t>
      </w:r>
      <w:r>
        <w:t>loves</w:t>
      </w:r>
      <w:r>
        <w:rPr>
          <w:spacing w:val="-9"/>
        </w:rPr>
        <w:t xml:space="preserve"> </w:t>
      </w:r>
      <w:r>
        <w:t>me,</w:t>
      </w:r>
      <w:r>
        <w:rPr>
          <w:spacing w:val="-9"/>
        </w:rPr>
        <w:t xml:space="preserve"> </w:t>
      </w:r>
      <w:r>
        <w:t>you</w:t>
      </w:r>
      <w:r>
        <w:rPr>
          <w:spacing w:val="-9"/>
        </w:rPr>
        <w:t xml:space="preserve"> </w:t>
      </w:r>
      <w:r>
        <w:t>would</w:t>
      </w:r>
      <w:r>
        <w:rPr>
          <w:spacing w:val="-9"/>
        </w:rPr>
        <w:t xml:space="preserve"> </w:t>
      </w:r>
      <w:r>
        <w:t>have</w:t>
      </w:r>
      <w:r>
        <w:rPr>
          <w:spacing w:val="1"/>
        </w:rPr>
        <w:t xml:space="preserve"> </w:t>
      </w:r>
      <w:r>
        <w:t>similarly prospered. But since some of the wise men among the idolaters, especially the baksi, have represented to</w:t>
      </w:r>
      <w:r>
        <w:rPr>
          <w:spacing w:val="-52"/>
        </w:rPr>
        <w:t xml:space="preserve"> </w:t>
      </w:r>
      <w:r>
        <w:t>his</w:t>
      </w:r>
      <w:r>
        <w:rPr>
          <w:spacing w:val="-7"/>
        </w:rPr>
        <w:t xml:space="preserve"> </w:t>
      </w:r>
      <w:r>
        <w:t>majesty,</w:t>
      </w:r>
      <w:r>
        <w:rPr>
          <w:spacing w:val="-7"/>
        </w:rPr>
        <w:t xml:space="preserve"> </w:t>
      </w:r>
      <w:r>
        <w:t>that</w:t>
      </w:r>
      <w:r>
        <w:rPr>
          <w:spacing w:val="-7"/>
        </w:rPr>
        <w:t xml:space="preserve"> </w:t>
      </w:r>
      <w:r>
        <w:t>to</w:t>
      </w:r>
      <w:r>
        <w:rPr>
          <w:spacing w:val="-6"/>
        </w:rPr>
        <w:t xml:space="preserve"> </w:t>
      </w:r>
      <w:r>
        <w:t>provide</w:t>
      </w:r>
      <w:r>
        <w:rPr>
          <w:spacing w:val="-7"/>
        </w:rPr>
        <w:t xml:space="preserve"> </w:t>
      </w:r>
      <w:r>
        <w:t>for</w:t>
      </w:r>
      <w:r>
        <w:rPr>
          <w:spacing w:val="-7"/>
        </w:rPr>
        <w:t xml:space="preserve"> </w:t>
      </w:r>
      <w:r>
        <w:t>the</w:t>
      </w:r>
      <w:r>
        <w:rPr>
          <w:spacing w:val="-6"/>
        </w:rPr>
        <w:t xml:space="preserve"> </w:t>
      </w:r>
      <w:r>
        <w:t>poor</w:t>
      </w:r>
      <w:r>
        <w:rPr>
          <w:spacing w:val="-7"/>
        </w:rPr>
        <w:t xml:space="preserve"> </w:t>
      </w:r>
      <w:r>
        <w:t>is</w:t>
      </w:r>
      <w:r>
        <w:rPr>
          <w:spacing w:val="-7"/>
        </w:rPr>
        <w:t xml:space="preserve"> </w:t>
      </w:r>
      <w:r>
        <w:t>a</w:t>
      </w:r>
      <w:r>
        <w:rPr>
          <w:spacing w:val="-6"/>
        </w:rPr>
        <w:t xml:space="preserve"> </w:t>
      </w:r>
      <w:r>
        <w:t>good</w:t>
      </w:r>
      <w:r>
        <w:rPr>
          <w:spacing w:val="-7"/>
        </w:rPr>
        <w:t xml:space="preserve"> </w:t>
      </w:r>
      <w:r>
        <w:t>work</w:t>
      </w:r>
      <w:r>
        <w:rPr>
          <w:spacing w:val="-7"/>
        </w:rPr>
        <w:t xml:space="preserve"> </w:t>
      </w:r>
      <w:r>
        <w:t>and</w:t>
      </w:r>
      <w:r>
        <w:rPr>
          <w:spacing w:val="-7"/>
        </w:rPr>
        <w:t xml:space="preserve"> </w:t>
      </w:r>
      <w:r>
        <w:t>highly</w:t>
      </w:r>
      <w:r>
        <w:rPr>
          <w:spacing w:val="-6"/>
        </w:rPr>
        <w:t xml:space="preserve"> </w:t>
      </w:r>
      <w:r>
        <w:t>grateful</w:t>
      </w:r>
      <w:r>
        <w:rPr>
          <w:spacing w:val="-7"/>
        </w:rPr>
        <w:t xml:space="preserve"> </w:t>
      </w:r>
      <w:r>
        <w:t>to</w:t>
      </w:r>
      <w:r>
        <w:rPr>
          <w:spacing w:val="-7"/>
        </w:rPr>
        <w:t xml:space="preserve"> </w:t>
      </w:r>
      <w:r>
        <w:t>their</w:t>
      </w:r>
      <w:r>
        <w:rPr>
          <w:spacing w:val="-6"/>
        </w:rPr>
        <w:t xml:space="preserve"> </w:t>
      </w:r>
      <w:r>
        <w:t>deities,</w:t>
      </w:r>
      <w:r>
        <w:rPr>
          <w:spacing w:val="-7"/>
        </w:rPr>
        <w:t xml:space="preserve"> </w:t>
      </w:r>
      <w:r>
        <w:t>he</w:t>
      </w:r>
      <w:r>
        <w:rPr>
          <w:spacing w:val="-7"/>
        </w:rPr>
        <w:t xml:space="preserve"> </w:t>
      </w:r>
      <w:r>
        <w:t>has</w:t>
      </w:r>
      <w:r>
        <w:rPr>
          <w:spacing w:val="-6"/>
        </w:rPr>
        <w:t xml:space="preserve"> </w:t>
      </w:r>
      <w:r>
        <w:t>bestowed</w:t>
      </w:r>
      <w:r>
        <w:rPr>
          <w:spacing w:val="-7"/>
        </w:rPr>
        <w:t xml:space="preserve"> </w:t>
      </w:r>
      <w:r>
        <w:t>charity</w:t>
      </w:r>
      <w:r>
        <w:rPr>
          <w:spacing w:val="1"/>
        </w:rPr>
        <w:t xml:space="preserve"> </w:t>
      </w:r>
      <w:r>
        <w:t>in the manner now described, so that, at his court, none are denied food who come to ask for it. He has also so ar-</w:t>
      </w:r>
      <w:r>
        <w:rPr>
          <w:spacing w:val="1"/>
        </w:rPr>
        <w:t xml:space="preserve"> </w:t>
      </w:r>
      <w:r>
        <w:t>ranged</w:t>
      </w:r>
      <w:r>
        <w:rPr>
          <w:spacing w:val="-5"/>
        </w:rPr>
        <w:t xml:space="preserve"> </w:t>
      </w:r>
      <w:r>
        <w:t>that</w:t>
      </w:r>
      <w:r>
        <w:rPr>
          <w:spacing w:val="-5"/>
        </w:rPr>
        <w:t xml:space="preserve"> </w:t>
      </w:r>
      <w:r>
        <w:t>in</w:t>
      </w:r>
      <w:r>
        <w:rPr>
          <w:spacing w:val="-5"/>
        </w:rPr>
        <w:t xml:space="preserve"> </w:t>
      </w:r>
      <w:r>
        <w:t>all</w:t>
      </w:r>
      <w:r>
        <w:rPr>
          <w:spacing w:val="-5"/>
        </w:rPr>
        <w:t xml:space="preserve"> </w:t>
      </w:r>
      <w:r>
        <w:t>the</w:t>
      </w:r>
      <w:r>
        <w:rPr>
          <w:spacing w:val="-5"/>
        </w:rPr>
        <w:t xml:space="preserve"> </w:t>
      </w:r>
      <w:r>
        <w:t>highways</w:t>
      </w:r>
      <w:r>
        <w:rPr>
          <w:spacing w:val="-5"/>
        </w:rPr>
        <w:t xml:space="preserve"> </w:t>
      </w:r>
      <w:r>
        <w:t>by</w:t>
      </w:r>
      <w:r>
        <w:rPr>
          <w:spacing w:val="-5"/>
        </w:rPr>
        <w:t xml:space="preserve"> </w:t>
      </w:r>
      <w:r>
        <w:t>which</w:t>
      </w:r>
      <w:r>
        <w:rPr>
          <w:spacing w:val="-5"/>
        </w:rPr>
        <w:t xml:space="preserve"> </w:t>
      </w:r>
      <w:r>
        <w:t>messengers,</w:t>
      </w:r>
      <w:r>
        <w:rPr>
          <w:spacing w:val="-5"/>
        </w:rPr>
        <w:t xml:space="preserve"> </w:t>
      </w:r>
      <w:r>
        <w:t>merchants,</w:t>
      </w:r>
      <w:r>
        <w:rPr>
          <w:spacing w:val="-5"/>
        </w:rPr>
        <w:t xml:space="preserve"> </w:t>
      </w:r>
      <w:r>
        <w:t>and</w:t>
      </w:r>
      <w:r>
        <w:rPr>
          <w:spacing w:val="-5"/>
        </w:rPr>
        <w:t xml:space="preserve"> </w:t>
      </w:r>
      <w:r>
        <w:t>other</w:t>
      </w:r>
      <w:r>
        <w:rPr>
          <w:spacing w:val="-5"/>
        </w:rPr>
        <w:t xml:space="preserve"> </w:t>
      </w:r>
      <w:r>
        <w:t>persons</w:t>
      </w:r>
      <w:r>
        <w:rPr>
          <w:spacing w:val="-5"/>
        </w:rPr>
        <w:t xml:space="preserve"> </w:t>
      </w:r>
      <w:r>
        <w:t>travel,</w:t>
      </w:r>
      <w:r>
        <w:rPr>
          <w:spacing w:val="-5"/>
        </w:rPr>
        <w:t xml:space="preserve"> </w:t>
      </w:r>
      <w:r>
        <w:t>trees</w:t>
      </w:r>
      <w:r>
        <w:rPr>
          <w:spacing w:val="-5"/>
        </w:rPr>
        <w:t xml:space="preserve"> </w:t>
      </w:r>
      <w:r>
        <w:t>are</w:t>
      </w:r>
      <w:r>
        <w:rPr>
          <w:spacing w:val="-5"/>
        </w:rPr>
        <w:t xml:space="preserve"> </w:t>
      </w:r>
      <w:r>
        <w:t>planted</w:t>
      </w:r>
      <w:r>
        <w:rPr>
          <w:spacing w:val="-5"/>
        </w:rPr>
        <w:t xml:space="preserve"> </w:t>
      </w:r>
      <w:r>
        <w:t>at</w:t>
      </w:r>
      <w:r>
        <w:rPr>
          <w:spacing w:val="-5"/>
        </w:rPr>
        <w:t xml:space="preserve"> </w:t>
      </w:r>
      <w:r>
        <w:t>short</w:t>
      </w:r>
      <w:r>
        <w:rPr>
          <w:spacing w:val="-52"/>
        </w:rPr>
        <w:t xml:space="preserve"> </w:t>
      </w:r>
      <w:r>
        <w:t>distances</w:t>
      </w:r>
      <w:r>
        <w:rPr>
          <w:spacing w:val="-5"/>
        </w:rPr>
        <w:t xml:space="preserve"> </w:t>
      </w:r>
      <w:r>
        <w:t>on</w:t>
      </w:r>
      <w:r>
        <w:rPr>
          <w:spacing w:val="-5"/>
        </w:rPr>
        <w:t xml:space="preserve"> </w:t>
      </w:r>
      <w:r>
        <w:t>both</w:t>
      </w:r>
      <w:r>
        <w:rPr>
          <w:spacing w:val="-4"/>
        </w:rPr>
        <w:t xml:space="preserve"> </w:t>
      </w:r>
      <w:r>
        <w:t>sides</w:t>
      </w:r>
      <w:r>
        <w:rPr>
          <w:spacing w:val="-5"/>
        </w:rPr>
        <w:t xml:space="preserve"> </w:t>
      </w:r>
      <w:r>
        <w:t>of</w:t>
      </w:r>
      <w:r>
        <w:rPr>
          <w:spacing w:val="-5"/>
        </w:rPr>
        <w:t xml:space="preserve"> </w:t>
      </w:r>
      <w:r>
        <w:t>the</w:t>
      </w:r>
      <w:r>
        <w:rPr>
          <w:spacing w:val="-4"/>
        </w:rPr>
        <w:t xml:space="preserve"> </w:t>
      </w:r>
      <w:r>
        <w:t>road,</w:t>
      </w:r>
      <w:r>
        <w:rPr>
          <w:spacing w:val="-5"/>
        </w:rPr>
        <w:t xml:space="preserve"> </w:t>
      </w:r>
      <w:r>
        <w:t>and</w:t>
      </w:r>
      <w:r>
        <w:rPr>
          <w:spacing w:val="-5"/>
        </w:rPr>
        <w:t xml:space="preserve"> </w:t>
      </w:r>
      <w:r>
        <w:t>are</w:t>
      </w:r>
      <w:r>
        <w:rPr>
          <w:spacing w:val="-4"/>
        </w:rPr>
        <w:t xml:space="preserve"> </w:t>
      </w:r>
      <w:r>
        <w:t>so</w:t>
      </w:r>
      <w:r>
        <w:rPr>
          <w:spacing w:val="-5"/>
        </w:rPr>
        <w:t xml:space="preserve"> </w:t>
      </w:r>
      <w:r>
        <w:t>tall</w:t>
      </w:r>
      <w:r>
        <w:rPr>
          <w:spacing w:val="-5"/>
        </w:rPr>
        <w:t xml:space="preserve"> </w:t>
      </w:r>
      <w:r>
        <w:t>that</w:t>
      </w:r>
      <w:r>
        <w:rPr>
          <w:spacing w:val="-4"/>
        </w:rPr>
        <w:t xml:space="preserve"> </w:t>
      </w:r>
      <w:r>
        <w:t>they</w:t>
      </w:r>
      <w:r>
        <w:rPr>
          <w:spacing w:val="-5"/>
        </w:rPr>
        <w:t xml:space="preserve"> </w:t>
      </w:r>
      <w:r>
        <w:t>can</w:t>
      </w:r>
      <w:r>
        <w:rPr>
          <w:spacing w:val="-5"/>
        </w:rPr>
        <w:t xml:space="preserve"> </w:t>
      </w:r>
      <w:r>
        <w:t>be</w:t>
      </w:r>
      <w:r>
        <w:rPr>
          <w:spacing w:val="-4"/>
        </w:rPr>
        <w:t xml:space="preserve"> </w:t>
      </w:r>
      <w:r>
        <w:t>seen</w:t>
      </w:r>
      <w:r>
        <w:rPr>
          <w:spacing w:val="-5"/>
        </w:rPr>
        <w:t xml:space="preserve"> </w:t>
      </w:r>
      <w:r>
        <w:t>from</w:t>
      </w:r>
      <w:r>
        <w:rPr>
          <w:spacing w:val="-5"/>
        </w:rPr>
        <w:t xml:space="preserve"> </w:t>
      </w:r>
      <w:r>
        <w:t>a</w:t>
      </w:r>
      <w:r>
        <w:rPr>
          <w:spacing w:val="-4"/>
        </w:rPr>
        <w:t xml:space="preserve"> </w:t>
      </w:r>
      <w:r>
        <w:t>great</w:t>
      </w:r>
      <w:r>
        <w:rPr>
          <w:spacing w:val="-5"/>
        </w:rPr>
        <w:t xml:space="preserve"> </w:t>
      </w:r>
      <w:r>
        <w:t>distance.</w:t>
      </w:r>
      <w:r>
        <w:rPr>
          <w:spacing w:val="-5"/>
        </w:rPr>
        <w:t xml:space="preserve"> </w:t>
      </w:r>
      <w:r>
        <w:t>They</w:t>
      </w:r>
      <w:r>
        <w:rPr>
          <w:spacing w:val="-4"/>
        </w:rPr>
        <w:t xml:space="preserve"> </w:t>
      </w:r>
      <w:r>
        <w:t>serve</w:t>
      </w:r>
      <w:r>
        <w:rPr>
          <w:spacing w:val="-5"/>
        </w:rPr>
        <w:t xml:space="preserve"> </w:t>
      </w:r>
      <w:r>
        <w:t>thus</w:t>
      </w:r>
      <w:r>
        <w:rPr>
          <w:spacing w:val="-4"/>
        </w:rPr>
        <w:t xml:space="preserve"> </w:t>
      </w:r>
      <w:r>
        <w:t>both</w:t>
      </w:r>
      <w:r>
        <w:rPr>
          <w:spacing w:val="1"/>
        </w:rPr>
        <w:t xml:space="preserve"> </w:t>
      </w:r>
      <w:r>
        <w:t>to show the way and afford a grateful shade. This is done whenever the nature of the soil admits of plantation; but</w:t>
      </w:r>
      <w:r>
        <w:rPr>
          <w:spacing w:val="1"/>
        </w:rPr>
        <w:t xml:space="preserve"> </w:t>
      </w:r>
      <w:r>
        <w:t xml:space="preserve">when the route lies through sandy deserts </w:t>
      </w:r>
      <w:r>
        <w:lastRenderedPageBreak/>
        <w:t>or over rocky mountains, he has ordered stones to be set up, or columns</w:t>
      </w:r>
      <w:r>
        <w:rPr>
          <w:spacing w:val="1"/>
        </w:rPr>
        <w:t xml:space="preserve"> </w:t>
      </w:r>
      <w:r>
        <w:t>erected, to guide the traveller. Officers of rank are appointed, whose duty it is to take care that these matters be</w:t>
      </w:r>
      <w:r>
        <w:rPr>
          <w:spacing w:val="1"/>
        </w:rPr>
        <w:t xml:space="preserve"> </w:t>
      </w:r>
      <w:r>
        <w:t>properly arranged, and the roads kept constantly in good order. Besides other motives, the great khan is influenced</w:t>
      </w:r>
      <w:r>
        <w:rPr>
          <w:spacing w:val="-52"/>
        </w:rPr>
        <w:t xml:space="preserve"> </w:t>
      </w:r>
      <w:r>
        <w:t>by</w:t>
      </w:r>
      <w:r>
        <w:rPr>
          <w:spacing w:val="-8"/>
        </w:rPr>
        <w:t xml:space="preserve"> </w:t>
      </w:r>
      <w:r>
        <w:t>the</w:t>
      </w:r>
      <w:r>
        <w:rPr>
          <w:spacing w:val="-8"/>
        </w:rPr>
        <w:t xml:space="preserve"> </w:t>
      </w:r>
      <w:r>
        <w:t>declaration</w:t>
      </w:r>
      <w:r>
        <w:rPr>
          <w:spacing w:val="-7"/>
        </w:rPr>
        <w:t xml:space="preserve"> </w:t>
      </w:r>
      <w:r>
        <w:t>of</w:t>
      </w:r>
      <w:r>
        <w:rPr>
          <w:spacing w:val="-8"/>
        </w:rPr>
        <w:t xml:space="preserve"> </w:t>
      </w:r>
      <w:r>
        <w:t>his</w:t>
      </w:r>
      <w:r>
        <w:rPr>
          <w:spacing w:val="-8"/>
        </w:rPr>
        <w:t xml:space="preserve"> </w:t>
      </w:r>
      <w:r>
        <w:t>soothsayers</w:t>
      </w:r>
      <w:r>
        <w:rPr>
          <w:spacing w:val="-7"/>
        </w:rPr>
        <w:t xml:space="preserve"> </w:t>
      </w:r>
      <w:r>
        <w:t>and</w:t>
      </w:r>
      <w:r>
        <w:rPr>
          <w:spacing w:val="-8"/>
        </w:rPr>
        <w:t xml:space="preserve"> </w:t>
      </w:r>
      <w:r>
        <w:t>astrologers,</w:t>
      </w:r>
      <w:r>
        <w:rPr>
          <w:spacing w:val="-7"/>
        </w:rPr>
        <w:t xml:space="preserve"> </w:t>
      </w:r>
      <w:r>
        <w:t>that</w:t>
      </w:r>
      <w:r>
        <w:rPr>
          <w:spacing w:val="-8"/>
        </w:rPr>
        <w:t xml:space="preserve"> </w:t>
      </w:r>
      <w:r>
        <w:t>those</w:t>
      </w:r>
      <w:r>
        <w:rPr>
          <w:spacing w:val="-8"/>
        </w:rPr>
        <w:t xml:space="preserve"> </w:t>
      </w:r>
      <w:r>
        <w:t>who</w:t>
      </w:r>
      <w:r>
        <w:rPr>
          <w:spacing w:val="-7"/>
        </w:rPr>
        <w:t xml:space="preserve"> </w:t>
      </w:r>
      <w:r>
        <w:t>plant</w:t>
      </w:r>
      <w:r>
        <w:rPr>
          <w:spacing w:val="-8"/>
        </w:rPr>
        <w:t xml:space="preserve"> </w:t>
      </w:r>
      <w:r>
        <w:t>trees</w:t>
      </w:r>
      <w:r>
        <w:rPr>
          <w:spacing w:val="-7"/>
        </w:rPr>
        <w:t xml:space="preserve"> </w:t>
      </w:r>
      <w:r>
        <w:t>receive</w:t>
      </w:r>
      <w:r>
        <w:rPr>
          <w:spacing w:val="-8"/>
        </w:rPr>
        <w:t xml:space="preserve"> </w:t>
      </w:r>
      <w:r>
        <w:t>long</w:t>
      </w:r>
      <w:r>
        <w:rPr>
          <w:spacing w:val="-8"/>
        </w:rPr>
        <w:t xml:space="preserve"> </w:t>
      </w:r>
      <w:r>
        <w:t>life</w:t>
      </w:r>
      <w:r>
        <w:rPr>
          <w:spacing w:val="-7"/>
        </w:rPr>
        <w:t xml:space="preserve"> </w:t>
      </w:r>
      <w:r>
        <w:t>as</w:t>
      </w:r>
      <w:r>
        <w:rPr>
          <w:spacing w:val="-8"/>
        </w:rPr>
        <w:t xml:space="preserve"> </w:t>
      </w:r>
      <w:r>
        <w:t>their</w:t>
      </w:r>
      <w:r>
        <w:rPr>
          <w:spacing w:val="-7"/>
        </w:rPr>
        <w:t xml:space="preserve"> </w:t>
      </w:r>
      <w:r>
        <w:t>reward.</w:t>
      </w:r>
    </w:p>
    <w:p w14:paraId="002B0AC4" w14:textId="77777777" w:rsidR="00FA16D1" w:rsidRDefault="00FA16D1" w:rsidP="00FA16D1">
      <w:pPr>
        <w:pStyle w:val="Body"/>
      </w:pPr>
    </w:p>
    <w:p w14:paraId="64DB35E9" w14:textId="77777777" w:rsidR="000276C6" w:rsidRPr="00FA16D1" w:rsidRDefault="000276C6" w:rsidP="00FA16D1">
      <w:pPr>
        <w:pStyle w:val="Heading4"/>
      </w:pPr>
      <w:r w:rsidRPr="00FA16D1">
        <w:t>XXX—Liquor used for Wine in Cathay</w:t>
      </w:r>
    </w:p>
    <w:p w14:paraId="48B011D9" w14:textId="0E48C025" w:rsidR="000276C6" w:rsidRDefault="000276C6" w:rsidP="00FA16D1">
      <w:pPr>
        <w:pStyle w:val="Body"/>
      </w:pPr>
      <w:r>
        <w:t>You</w:t>
      </w:r>
      <w:r>
        <w:rPr>
          <w:spacing w:val="-7"/>
        </w:rPr>
        <w:t xml:space="preserve"> </w:t>
      </w:r>
      <w:r>
        <w:t>must</w:t>
      </w:r>
      <w:r>
        <w:rPr>
          <w:spacing w:val="-6"/>
        </w:rPr>
        <w:t xml:space="preserve"> </w:t>
      </w:r>
      <w:r>
        <w:t>know</w:t>
      </w:r>
      <w:r>
        <w:rPr>
          <w:spacing w:val="-6"/>
        </w:rPr>
        <w:t xml:space="preserve"> </w:t>
      </w:r>
      <w:r>
        <w:t>that</w:t>
      </w:r>
      <w:r>
        <w:rPr>
          <w:spacing w:val="-6"/>
        </w:rPr>
        <w:t xml:space="preserve"> </w:t>
      </w:r>
      <w:r>
        <w:t>the</w:t>
      </w:r>
      <w:r>
        <w:rPr>
          <w:spacing w:val="-6"/>
        </w:rPr>
        <w:t xml:space="preserve"> </w:t>
      </w:r>
      <w:r>
        <w:t>greater</w:t>
      </w:r>
      <w:r>
        <w:rPr>
          <w:spacing w:val="-7"/>
        </w:rPr>
        <w:t xml:space="preserve"> </w:t>
      </w:r>
      <w:r>
        <w:t>part</w:t>
      </w:r>
      <w:r>
        <w:rPr>
          <w:spacing w:val="-6"/>
        </w:rPr>
        <w:t xml:space="preserve"> </w:t>
      </w:r>
      <w:r>
        <w:t>of</w:t>
      </w:r>
      <w:r>
        <w:rPr>
          <w:spacing w:val="-6"/>
        </w:rPr>
        <w:t xml:space="preserve"> </w:t>
      </w:r>
      <w:r>
        <w:t>the</w:t>
      </w:r>
      <w:r>
        <w:rPr>
          <w:spacing w:val="-6"/>
        </w:rPr>
        <w:t xml:space="preserve"> </w:t>
      </w:r>
      <w:r>
        <w:t>people</w:t>
      </w:r>
      <w:r>
        <w:rPr>
          <w:spacing w:val="-6"/>
        </w:rPr>
        <w:t xml:space="preserve"> </w:t>
      </w:r>
      <w:r>
        <w:t>of</w:t>
      </w:r>
      <w:r>
        <w:rPr>
          <w:spacing w:val="-6"/>
        </w:rPr>
        <w:t xml:space="preserve"> </w:t>
      </w:r>
      <w:r>
        <w:t>Cathay</w:t>
      </w:r>
      <w:r>
        <w:rPr>
          <w:spacing w:val="-7"/>
        </w:rPr>
        <w:t xml:space="preserve"> </w:t>
      </w:r>
      <w:r>
        <w:t>drink</w:t>
      </w:r>
      <w:r>
        <w:rPr>
          <w:spacing w:val="-6"/>
        </w:rPr>
        <w:t xml:space="preserve"> </w:t>
      </w:r>
      <w:r>
        <w:t>a</w:t>
      </w:r>
      <w:r>
        <w:rPr>
          <w:spacing w:val="-6"/>
        </w:rPr>
        <w:t xml:space="preserve"> </w:t>
      </w:r>
      <w:r>
        <w:t>wine</w:t>
      </w:r>
      <w:r>
        <w:rPr>
          <w:spacing w:val="-6"/>
        </w:rPr>
        <w:t xml:space="preserve"> </w:t>
      </w:r>
      <w:r>
        <w:t>made</w:t>
      </w:r>
      <w:r>
        <w:rPr>
          <w:spacing w:val="-6"/>
        </w:rPr>
        <w:t xml:space="preserve"> </w:t>
      </w:r>
      <w:r>
        <w:t>of</w:t>
      </w:r>
      <w:r>
        <w:rPr>
          <w:spacing w:val="-6"/>
        </w:rPr>
        <w:t xml:space="preserve"> </w:t>
      </w:r>
      <w:r>
        <w:t>rice</w:t>
      </w:r>
      <w:r>
        <w:rPr>
          <w:spacing w:val="-7"/>
        </w:rPr>
        <w:t xml:space="preserve"> </w:t>
      </w:r>
      <w:r>
        <w:t>and</w:t>
      </w:r>
      <w:r>
        <w:rPr>
          <w:spacing w:val="-6"/>
        </w:rPr>
        <w:t xml:space="preserve"> </w:t>
      </w:r>
      <w:r>
        <w:t>many</w:t>
      </w:r>
      <w:r>
        <w:rPr>
          <w:spacing w:val="-6"/>
        </w:rPr>
        <w:t xml:space="preserve"> </w:t>
      </w:r>
      <w:r>
        <w:t>good</w:t>
      </w:r>
      <w:r>
        <w:rPr>
          <w:spacing w:val="-6"/>
        </w:rPr>
        <w:t xml:space="preserve"> </w:t>
      </w:r>
      <w:r>
        <w:t>spices,</w:t>
      </w:r>
      <w:r>
        <w:rPr>
          <w:spacing w:val="1"/>
        </w:rPr>
        <w:t xml:space="preserve"> </w:t>
      </w:r>
      <w:r>
        <w:t>and</w:t>
      </w:r>
      <w:r>
        <w:rPr>
          <w:spacing w:val="-4"/>
        </w:rPr>
        <w:t xml:space="preserve"> </w:t>
      </w:r>
      <w:r>
        <w:t>prepare</w:t>
      </w:r>
      <w:r>
        <w:rPr>
          <w:spacing w:val="-4"/>
        </w:rPr>
        <w:t xml:space="preserve"> </w:t>
      </w:r>
      <w:r>
        <w:t>it</w:t>
      </w:r>
      <w:r>
        <w:rPr>
          <w:spacing w:val="-4"/>
        </w:rPr>
        <w:t xml:space="preserve"> </w:t>
      </w:r>
      <w:r>
        <w:t>in</w:t>
      </w:r>
      <w:r>
        <w:rPr>
          <w:spacing w:val="-4"/>
        </w:rPr>
        <w:t xml:space="preserve"> </w:t>
      </w:r>
      <w:r>
        <w:t>such</w:t>
      </w:r>
      <w:r>
        <w:rPr>
          <w:spacing w:val="-4"/>
        </w:rPr>
        <w:t xml:space="preserve"> </w:t>
      </w:r>
      <w:r>
        <w:t>a</w:t>
      </w:r>
      <w:r>
        <w:rPr>
          <w:spacing w:val="-4"/>
        </w:rPr>
        <w:t xml:space="preserve"> </w:t>
      </w:r>
      <w:r>
        <w:t>way</w:t>
      </w:r>
      <w:r>
        <w:rPr>
          <w:spacing w:val="-4"/>
        </w:rPr>
        <w:t xml:space="preserve"> </w:t>
      </w:r>
      <w:r>
        <w:t>that</w:t>
      </w:r>
      <w:r>
        <w:rPr>
          <w:spacing w:val="-4"/>
        </w:rPr>
        <w:t xml:space="preserve"> </w:t>
      </w:r>
      <w:r>
        <w:t>it</w:t>
      </w:r>
      <w:r>
        <w:rPr>
          <w:spacing w:val="-4"/>
        </w:rPr>
        <w:t xml:space="preserve"> </w:t>
      </w:r>
      <w:r>
        <w:t>is</w:t>
      </w:r>
      <w:r>
        <w:rPr>
          <w:spacing w:val="-4"/>
        </w:rPr>
        <w:t xml:space="preserve"> </w:t>
      </w:r>
      <w:r>
        <w:t>more</w:t>
      </w:r>
      <w:r>
        <w:rPr>
          <w:spacing w:val="-4"/>
        </w:rPr>
        <w:t xml:space="preserve"> </w:t>
      </w:r>
      <w:r>
        <w:t>agreeable</w:t>
      </w:r>
      <w:r>
        <w:rPr>
          <w:spacing w:val="-4"/>
        </w:rPr>
        <w:t xml:space="preserve"> </w:t>
      </w:r>
      <w:r>
        <w:t>to</w:t>
      </w:r>
      <w:r>
        <w:rPr>
          <w:spacing w:val="-4"/>
        </w:rPr>
        <w:t xml:space="preserve"> </w:t>
      </w:r>
      <w:r>
        <w:t>drink</w:t>
      </w:r>
      <w:r>
        <w:rPr>
          <w:spacing w:val="-4"/>
        </w:rPr>
        <w:t xml:space="preserve"> </w:t>
      </w:r>
      <w:r>
        <w:t>than</w:t>
      </w:r>
      <w:r>
        <w:rPr>
          <w:spacing w:val="-4"/>
        </w:rPr>
        <w:t xml:space="preserve"> </w:t>
      </w:r>
      <w:r>
        <w:t>any</w:t>
      </w:r>
      <w:r>
        <w:rPr>
          <w:spacing w:val="-4"/>
        </w:rPr>
        <w:t xml:space="preserve"> </w:t>
      </w:r>
      <w:r>
        <w:t>other</w:t>
      </w:r>
      <w:r>
        <w:rPr>
          <w:spacing w:val="-4"/>
        </w:rPr>
        <w:t xml:space="preserve"> </w:t>
      </w:r>
      <w:r>
        <w:t>liquid.</w:t>
      </w:r>
      <w:r>
        <w:rPr>
          <w:spacing w:val="-4"/>
        </w:rPr>
        <w:t xml:space="preserve"> </w:t>
      </w:r>
      <w:r>
        <w:t>It</w:t>
      </w:r>
      <w:r>
        <w:rPr>
          <w:spacing w:val="-3"/>
        </w:rPr>
        <w:t xml:space="preserve"> </w:t>
      </w:r>
      <w:r>
        <w:t>is</w:t>
      </w:r>
      <w:r>
        <w:rPr>
          <w:spacing w:val="-4"/>
        </w:rPr>
        <w:t xml:space="preserve"> </w:t>
      </w:r>
      <w:r>
        <w:t>clear</w:t>
      </w:r>
      <w:r>
        <w:rPr>
          <w:spacing w:val="-4"/>
        </w:rPr>
        <w:t xml:space="preserve"> </w:t>
      </w:r>
      <w:r>
        <w:t>and</w:t>
      </w:r>
      <w:r>
        <w:rPr>
          <w:spacing w:val="-4"/>
        </w:rPr>
        <w:t xml:space="preserve"> </w:t>
      </w:r>
      <w:r>
        <w:t>beautiful,</w:t>
      </w:r>
      <w:r>
        <w:rPr>
          <w:spacing w:val="-4"/>
        </w:rPr>
        <w:t xml:space="preserve"> </w:t>
      </w:r>
      <w:r>
        <w:t>and</w:t>
      </w:r>
      <w:r>
        <w:rPr>
          <w:spacing w:val="-4"/>
        </w:rPr>
        <w:t xml:space="preserve"> </w:t>
      </w:r>
      <w:r>
        <w:t>it</w:t>
      </w:r>
      <w:r>
        <w:rPr>
          <w:spacing w:val="-53"/>
        </w:rPr>
        <w:t xml:space="preserve"> </w:t>
      </w:r>
      <w:r>
        <w:t>makes</w:t>
      </w:r>
      <w:r>
        <w:rPr>
          <w:spacing w:val="-6"/>
        </w:rPr>
        <w:t xml:space="preserve"> </w:t>
      </w:r>
      <w:r>
        <w:t>a</w:t>
      </w:r>
      <w:r>
        <w:rPr>
          <w:spacing w:val="-5"/>
        </w:rPr>
        <w:t xml:space="preserve"> </w:t>
      </w:r>
      <w:r>
        <w:t>man</w:t>
      </w:r>
      <w:r>
        <w:rPr>
          <w:spacing w:val="-6"/>
        </w:rPr>
        <w:t xml:space="preserve"> </w:t>
      </w:r>
      <w:r>
        <w:t>drunk</w:t>
      </w:r>
      <w:r>
        <w:rPr>
          <w:spacing w:val="-5"/>
        </w:rPr>
        <w:t xml:space="preserve"> </w:t>
      </w:r>
      <w:r>
        <w:t>sooner</w:t>
      </w:r>
      <w:r>
        <w:rPr>
          <w:spacing w:val="-5"/>
        </w:rPr>
        <w:t xml:space="preserve"> </w:t>
      </w:r>
      <w:r>
        <w:t>than</w:t>
      </w:r>
      <w:r>
        <w:rPr>
          <w:spacing w:val="-6"/>
        </w:rPr>
        <w:t xml:space="preserve"> </w:t>
      </w:r>
      <w:r>
        <w:t>any</w:t>
      </w:r>
      <w:r>
        <w:rPr>
          <w:spacing w:val="-5"/>
        </w:rPr>
        <w:t xml:space="preserve"> </w:t>
      </w:r>
      <w:r>
        <w:t>other</w:t>
      </w:r>
      <w:r>
        <w:rPr>
          <w:spacing w:val="-6"/>
        </w:rPr>
        <w:t xml:space="preserve"> </w:t>
      </w:r>
      <w:r>
        <w:t>wine,</w:t>
      </w:r>
      <w:r>
        <w:rPr>
          <w:spacing w:val="-5"/>
        </w:rPr>
        <w:t xml:space="preserve"> </w:t>
      </w:r>
      <w:r>
        <w:t>for</w:t>
      </w:r>
      <w:r>
        <w:rPr>
          <w:spacing w:val="-5"/>
        </w:rPr>
        <w:t xml:space="preserve"> </w:t>
      </w:r>
      <w:r>
        <w:t>it</w:t>
      </w:r>
      <w:r>
        <w:rPr>
          <w:spacing w:val="-6"/>
        </w:rPr>
        <w:t xml:space="preserve"> </w:t>
      </w:r>
      <w:r>
        <w:t>is</w:t>
      </w:r>
      <w:r>
        <w:rPr>
          <w:spacing w:val="-5"/>
        </w:rPr>
        <w:t xml:space="preserve"> </w:t>
      </w:r>
      <w:r>
        <w:t>extremely</w:t>
      </w:r>
      <w:r>
        <w:rPr>
          <w:spacing w:val="-5"/>
        </w:rPr>
        <w:t xml:space="preserve"> </w:t>
      </w:r>
      <w:r>
        <w:t>hot.</w:t>
      </w:r>
    </w:p>
    <w:p w14:paraId="1800151A" w14:textId="77777777" w:rsidR="00FA16D1" w:rsidRDefault="00FA16D1" w:rsidP="00FA16D1">
      <w:pPr>
        <w:pStyle w:val="Body"/>
      </w:pPr>
    </w:p>
    <w:p w14:paraId="25A98262" w14:textId="77777777" w:rsidR="000276C6" w:rsidRPr="00FA16D1" w:rsidRDefault="000276C6" w:rsidP="00FA16D1">
      <w:pPr>
        <w:pStyle w:val="Heading4"/>
      </w:pPr>
      <w:r w:rsidRPr="00FA16D1">
        <w:t>XXXI—Stones which are burnt instead of Wood</w:t>
      </w:r>
    </w:p>
    <w:p w14:paraId="72FBA731" w14:textId="56363721" w:rsidR="000276C6" w:rsidRDefault="000276C6" w:rsidP="00FA16D1">
      <w:pPr>
        <w:pStyle w:val="Body"/>
      </w:pPr>
      <w:r>
        <w:t>It may be observed, also, that throughout the whole province of Cathay, there are a kind of black stones cut</w:t>
      </w:r>
      <w:r>
        <w:rPr>
          <w:spacing w:val="1"/>
        </w:rPr>
        <w:t xml:space="preserve"> </w:t>
      </w:r>
      <w:r>
        <w:t>from the mountains in veins, which burn like logs. They maintain the fire better than wood. If you put them on in</w:t>
      </w:r>
      <w:r>
        <w:rPr>
          <w:spacing w:val="1"/>
        </w:rPr>
        <w:t xml:space="preserve"> </w:t>
      </w:r>
      <w:r>
        <w:t>the</w:t>
      </w:r>
      <w:r>
        <w:rPr>
          <w:spacing w:val="-4"/>
        </w:rPr>
        <w:t xml:space="preserve"> </w:t>
      </w:r>
      <w:r>
        <w:t>evening,</w:t>
      </w:r>
      <w:r>
        <w:rPr>
          <w:spacing w:val="-3"/>
        </w:rPr>
        <w:t xml:space="preserve"> </w:t>
      </w:r>
      <w:r>
        <w:t>they</w:t>
      </w:r>
      <w:r>
        <w:rPr>
          <w:spacing w:val="-3"/>
        </w:rPr>
        <w:t xml:space="preserve"> </w:t>
      </w:r>
      <w:r>
        <w:t>will</w:t>
      </w:r>
      <w:r>
        <w:rPr>
          <w:spacing w:val="-3"/>
        </w:rPr>
        <w:t xml:space="preserve"> </w:t>
      </w:r>
      <w:r>
        <w:t>preserve</w:t>
      </w:r>
      <w:r>
        <w:rPr>
          <w:spacing w:val="-3"/>
        </w:rPr>
        <w:t xml:space="preserve"> </w:t>
      </w:r>
      <w:r>
        <w:t>it</w:t>
      </w:r>
      <w:r>
        <w:rPr>
          <w:spacing w:val="-3"/>
        </w:rPr>
        <w:t xml:space="preserve"> </w:t>
      </w:r>
      <w:r>
        <w:t>the</w:t>
      </w:r>
      <w:r>
        <w:rPr>
          <w:spacing w:val="-3"/>
        </w:rPr>
        <w:t xml:space="preserve"> </w:t>
      </w:r>
      <w:r>
        <w:t>whole</w:t>
      </w:r>
      <w:r>
        <w:rPr>
          <w:spacing w:val="-3"/>
        </w:rPr>
        <w:t xml:space="preserve"> </w:t>
      </w:r>
      <w:r>
        <w:t>night,</w:t>
      </w:r>
      <w:r>
        <w:rPr>
          <w:spacing w:val="-3"/>
        </w:rPr>
        <w:t xml:space="preserve"> </w:t>
      </w:r>
      <w:r>
        <w:t>and</w:t>
      </w:r>
      <w:r>
        <w:rPr>
          <w:spacing w:val="-4"/>
        </w:rPr>
        <w:t xml:space="preserve"> </w:t>
      </w:r>
      <w:r>
        <w:t>will</w:t>
      </w:r>
      <w:r>
        <w:rPr>
          <w:spacing w:val="-3"/>
        </w:rPr>
        <w:t xml:space="preserve"> </w:t>
      </w:r>
      <w:r>
        <w:t>be</w:t>
      </w:r>
      <w:r>
        <w:rPr>
          <w:spacing w:val="-3"/>
        </w:rPr>
        <w:t xml:space="preserve"> </w:t>
      </w:r>
      <w:r>
        <w:t>found</w:t>
      </w:r>
      <w:r>
        <w:rPr>
          <w:spacing w:val="-3"/>
        </w:rPr>
        <w:t xml:space="preserve"> </w:t>
      </w:r>
      <w:r>
        <w:t>burning</w:t>
      </w:r>
      <w:r>
        <w:rPr>
          <w:spacing w:val="-3"/>
        </w:rPr>
        <w:t xml:space="preserve"> </w:t>
      </w:r>
      <w:r>
        <w:t>in</w:t>
      </w:r>
      <w:r>
        <w:rPr>
          <w:spacing w:val="-3"/>
        </w:rPr>
        <w:t xml:space="preserve"> </w:t>
      </w:r>
      <w:r>
        <w:t>the</w:t>
      </w:r>
      <w:r>
        <w:rPr>
          <w:spacing w:val="-3"/>
        </w:rPr>
        <w:t xml:space="preserve"> </w:t>
      </w:r>
      <w:r>
        <w:t>morning.</w:t>
      </w:r>
      <w:r>
        <w:rPr>
          <w:spacing w:val="-3"/>
        </w:rPr>
        <w:t xml:space="preserve"> </w:t>
      </w:r>
      <w:r>
        <w:t>Throughout</w:t>
      </w:r>
      <w:r>
        <w:rPr>
          <w:spacing w:val="-3"/>
        </w:rPr>
        <w:t xml:space="preserve"> </w:t>
      </w:r>
      <w:r>
        <w:t>the</w:t>
      </w:r>
      <w:r>
        <w:rPr>
          <w:spacing w:val="-3"/>
        </w:rPr>
        <w:t xml:space="preserve"> </w:t>
      </w:r>
      <w:r>
        <w:t>whole</w:t>
      </w:r>
      <w:r>
        <w:rPr>
          <w:spacing w:val="-52"/>
        </w:rPr>
        <w:t xml:space="preserve"> </w:t>
      </w:r>
      <w:r>
        <w:t>of</w:t>
      </w:r>
      <w:r>
        <w:rPr>
          <w:spacing w:val="-8"/>
        </w:rPr>
        <w:t xml:space="preserve"> </w:t>
      </w:r>
      <w:r>
        <w:t>Cathay</w:t>
      </w:r>
      <w:r>
        <w:rPr>
          <w:spacing w:val="-8"/>
        </w:rPr>
        <w:t xml:space="preserve"> </w:t>
      </w:r>
      <w:r>
        <w:t>this</w:t>
      </w:r>
      <w:r>
        <w:rPr>
          <w:spacing w:val="-8"/>
        </w:rPr>
        <w:t xml:space="preserve"> </w:t>
      </w:r>
      <w:r>
        <w:t>fuel</w:t>
      </w:r>
      <w:r>
        <w:rPr>
          <w:spacing w:val="-8"/>
        </w:rPr>
        <w:t xml:space="preserve"> </w:t>
      </w:r>
      <w:r>
        <w:t>is</w:t>
      </w:r>
      <w:r>
        <w:rPr>
          <w:spacing w:val="-7"/>
        </w:rPr>
        <w:t xml:space="preserve"> </w:t>
      </w:r>
      <w:r>
        <w:t>used.</w:t>
      </w:r>
      <w:r>
        <w:rPr>
          <w:spacing w:val="-8"/>
        </w:rPr>
        <w:t xml:space="preserve"> </w:t>
      </w:r>
      <w:r>
        <w:t>They</w:t>
      </w:r>
      <w:r>
        <w:rPr>
          <w:spacing w:val="-8"/>
        </w:rPr>
        <w:t xml:space="preserve"> </w:t>
      </w:r>
      <w:r>
        <w:t>have</w:t>
      </w:r>
      <w:r>
        <w:rPr>
          <w:spacing w:val="-8"/>
        </w:rPr>
        <w:t xml:space="preserve"> </w:t>
      </w:r>
      <w:r>
        <w:t>also</w:t>
      </w:r>
      <w:r>
        <w:rPr>
          <w:spacing w:val="-7"/>
        </w:rPr>
        <w:t xml:space="preserve"> </w:t>
      </w:r>
      <w:r>
        <w:t>wood</w:t>
      </w:r>
      <w:r>
        <w:rPr>
          <w:spacing w:val="-8"/>
        </w:rPr>
        <w:t xml:space="preserve"> </w:t>
      </w:r>
      <w:r>
        <w:t>indeed;</w:t>
      </w:r>
      <w:r>
        <w:rPr>
          <w:spacing w:val="-8"/>
        </w:rPr>
        <w:t xml:space="preserve"> </w:t>
      </w:r>
      <w:r>
        <w:t>but</w:t>
      </w:r>
      <w:r>
        <w:rPr>
          <w:spacing w:val="-8"/>
        </w:rPr>
        <w:t xml:space="preserve"> </w:t>
      </w:r>
      <w:r>
        <w:t>the</w:t>
      </w:r>
      <w:r>
        <w:rPr>
          <w:spacing w:val="-7"/>
        </w:rPr>
        <w:t xml:space="preserve"> </w:t>
      </w:r>
      <w:r>
        <w:t>stones</w:t>
      </w:r>
      <w:r>
        <w:rPr>
          <w:spacing w:val="-8"/>
        </w:rPr>
        <w:t xml:space="preserve"> </w:t>
      </w:r>
      <w:r>
        <w:t>are</w:t>
      </w:r>
      <w:r>
        <w:rPr>
          <w:spacing w:val="-8"/>
        </w:rPr>
        <w:t xml:space="preserve"> </w:t>
      </w:r>
      <w:r>
        <w:t>much</w:t>
      </w:r>
      <w:r>
        <w:rPr>
          <w:spacing w:val="-8"/>
        </w:rPr>
        <w:t xml:space="preserve"> </w:t>
      </w:r>
      <w:r>
        <w:t>less</w:t>
      </w:r>
      <w:r>
        <w:rPr>
          <w:spacing w:val="-7"/>
        </w:rPr>
        <w:t xml:space="preserve"> </w:t>
      </w:r>
      <w:r>
        <w:t>expensive.</w:t>
      </w:r>
    </w:p>
    <w:p w14:paraId="78EDD138" w14:textId="77777777" w:rsidR="00FA16D1" w:rsidRDefault="00FA16D1" w:rsidP="00FA16D1">
      <w:pPr>
        <w:pStyle w:val="Body"/>
      </w:pPr>
    </w:p>
    <w:p w14:paraId="3B49E87B" w14:textId="77777777" w:rsidR="000276C6" w:rsidRPr="00FA16D1" w:rsidRDefault="000276C6" w:rsidP="00FA16D1">
      <w:pPr>
        <w:pStyle w:val="Heading4"/>
      </w:pPr>
      <w:r w:rsidRPr="00FA16D1">
        <w:t>XXXII—The Astrologers of Kambalu—the Tartar Computation of Time</w:t>
      </w:r>
    </w:p>
    <w:p w14:paraId="1D687CE5" w14:textId="77777777" w:rsidR="000276C6" w:rsidRDefault="000276C6" w:rsidP="00FA16D1">
      <w:pPr>
        <w:pStyle w:val="Body"/>
      </w:pPr>
      <w:r>
        <w:t>The city of Kambalu contains, inclusive of Christians, Saracens, and Kataians, about 5,000 astrologers and</w:t>
      </w:r>
      <w:r>
        <w:rPr>
          <w:spacing w:val="1"/>
        </w:rPr>
        <w:t xml:space="preserve"> </w:t>
      </w:r>
      <w:r>
        <w:t>soothsayers, whom the emperor provides with food and clothing, as he does the poor families; and they are con-</w:t>
      </w:r>
      <w:r>
        <w:rPr>
          <w:spacing w:val="1"/>
        </w:rPr>
        <w:t xml:space="preserve"> </w:t>
      </w:r>
      <w:r>
        <w:t>stantly practising their art. They have astrolabes, on which are delineated the planetary signs, the hours of passing</w:t>
      </w:r>
      <w:r>
        <w:rPr>
          <w:spacing w:val="1"/>
        </w:rPr>
        <w:t xml:space="preserve"> </w:t>
      </w:r>
      <w:r>
        <w:t>the meridian, and their successive aspects during the whole year. The astrologers of each separate sect annually</w:t>
      </w:r>
      <w:r>
        <w:rPr>
          <w:spacing w:val="1"/>
        </w:rPr>
        <w:t xml:space="preserve"> </w:t>
      </w:r>
      <w:r>
        <w:t>examine their respective tables, to ascertain thence the course of the heavenly bodies, and their relative positions</w:t>
      </w:r>
      <w:r>
        <w:rPr>
          <w:spacing w:val="1"/>
        </w:rPr>
        <w:t xml:space="preserve"> </w:t>
      </w:r>
      <w:r>
        <w:t>for</w:t>
      </w:r>
      <w:r>
        <w:rPr>
          <w:spacing w:val="-7"/>
        </w:rPr>
        <w:t xml:space="preserve"> </w:t>
      </w:r>
      <w:r>
        <w:t>every</w:t>
      </w:r>
      <w:r>
        <w:rPr>
          <w:spacing w:val="-6"/>
        </w:rPr>
        <w:t xml:space="preserve"> </w:t>
      </w:r>
      <w:r>
        <w:t>lunation.</w:t>
      </w:r>
      <w:r>
        <w:rPr>
          <w:spacing w:val="-6"/>
        </w:rPr>
        <w:t xml:space="preserve"> </w:t>
      </w:r>
      <w:r>
        <w:t>From</w:t>
      </w:r>
      <w:r>
        <w:rPr>
          <w:spacing w:val="-6"/>
        </w:rPr>
        <w:t xml:space="preserve"> </w:t>
      </w:r>
      <w:r>
        <w:t>the</w:t>
      </w:r>
      <w:r>
        <w:rPr>
          <w:spacing w:val="-6"/>
        </w:rPr>
        <w:t xml:space="preserve"> </w:t>
      </w:r>
      <w:r>
        <w:t>paths</w:t>
      </w:r>
      <w:r>
        <w:rPr>
          <w:spacing w:val="-6"/>
        </w:rPr>
        <w:t xml:space="preserve"> </w:t>
      </w:r>
      <w:r>
        <w:t>and</w:t>
      </w:r>
      <w:r>
        <w:rPr>
          <w:spacing w:val="-6"/>
        </w:rPr>
        <w:t xml:space="preserve"> </w:t>
      </w:r>
      <w:r>
        <w:t>configurations</w:t>
      </w:r>
      <w:r>
        <w:rPr>
          <w:spacing w:val="-6"/>
        </w:rPr>
        <w:t xml:space="preserve"> </w:t>
      </w:r>
      <w:r>
        <w:t>of</w:t>
      </w:r>
      <w:r>
        <w:rPr>
          <w:spacing w:val="-7"/>
        </w:rPr>
        <w:t xml:space="preserve"> </w:t>
      </w:r>
      <w:r>
        <w:t>the</w:t>
      </w:r>
      <w:r>
        <w:rPr>
          <w:spacing w:val="-6"/>
        </w:rPr>
        <w:t xml:space="preserve"> </w:t>
      </w:r>
      <w:r>
        <w:t>planets</w:t>
      </w:r>
      <w:r>
        <w:rPr>
          <w:spacing w:val="-6"/>
        </w:rPr>
        <w:t xml:space="preserve"> </w:t>
      </w:r>
      <w:r>
        <w:t>in</w:t>
      </w:r>
      <w:r>
        <w:rPr>
          <w:spacing w:val="-6"/>
        </w:rPr>
        <w:t xml:space="preserve"> </w:t>
      </w:r>
      <w:r>
        <w:t>the</w:t>
      </w:r>
      <w:r>
        <w:rPr>
          <w:spacing w:val="-6"/>
        </w:rPr>
        <w:t xml:space="preserve"> </w:t>
      </w:r>
      <w:r>
        <w:t>several</w:t>
      </w:r>
      <w:r>
        <w:rPr>
          <w:spacing w:val="-6"/>
        </w:rPr>
        <w:t xml:space="preserve"> </w:t>
      </w:r>
      <w:r>
        <w:t>signs,</w:t>
      </w:r>
      <w:r>
        <w:rPr>
          <w:spacing w:val="-6"/>
        </w:rPr>
        <w:t xml:space="preserve"> </w:t>
      </w:r>
      <w:r>
        <w:t>they</w:t>
      </w:r>
      <w:r>
        <w:rPr>
          <w:spacing w:val="-6"/>
        </w:rPr>
        <w:t xml:space="preserve"> </w:t>
      </w:r>
      <w:r>
        <w:t>foretell</w:t>
      </w:r>
      <w:r>
        <w:rPr>
          <w:spacing w:val="-7"/>
        </w:rPr>
        <w:t xml:space="preserve"> </w:t>
      </w:r>
      <w:r>
        <w:t>the</w:t>
      </w:r>
      <w:r>
        <w:rPr>
          <w:spacing w:val="-6"/>
        </w:rPr>
        <w:t xml:space="preserve"> </w:t>
      </w:r>
      <w:r>
        <w:t>state</w:t>
      </w:r>
      <w:r>
        <w:rPr>
          <w:spacing w:val="-6"/>
        </w:rPr>
        <w:t xml:space="preserve"> </w:t>
      </w:r>
      <w:r>
        <w:t>of</w:t>
      </w:r>
      <w:r>
        <w:rPr>
          <w:spacing w:val="-6"/>
        </w:rPr>
        <w:t xml:space="preserve"> </w:t>
      </w:r>
      <w:r>
        <w:t>the</w:t>
      </w:r>
      <w:r>
        <w:rPr>
          <w:spacing w:val="-52"/>
        </w:rPr>
        <w:t xml:space="preserve"> </w:t>
      </w:r>
      <w:r>
        <w:t>weather and the peculiar phenomena which are to occur in each month. In one, for instance, there will be thunder</w:t>
      </w:r>
      <w:r>
        <w:rPr>
          <w:spacing w:val="1"/>
        </w:rPr>
        <w:t xml:space="preserve"> </w:t>
      </w:r>
      <w:r>
        <w:t>and storms; in another earthquakes; in a third violent lightning and rain; in a fourth pestilence, mortality, war, dis-</w:t>
      </w:r>
      <w:r>
        <w:rPr>
          <w:spacing w:val="1"/>
        </w:rPr>
        <w:t xml:space="preserve"> </w:t>
      </w:r>
      <w:r>
        <w:t>cord, conspiracy. What they find in their astrolabes they predict, adding, however, that God may at his pleasure do</w:t>
      </w:r>
      <w:r>
        <w:rPr>
          <w:spacing w:val="-52"/>
        </w:rPr>
        <w:t xml:space="preserve"> </w:t>
      </w:r>
      <w:r>
        <w:t>either</w:t>
      </w:r>
      <w:r>
        <w:rPr>
          <w:spacing w:val="-6"/>
        </w:rPr>
        <w:t xml:space="preserve"> </w:t>
      </w:r>
      <w:r>
        <w:t>more</w:t>
      </w:r>
      <w:r>
        <w:rPr>
          <w:spacing w:val="-6"/>
        </w:rPr>
        <w:t xml:space="preserve"> </w:t>
      </w:r>
      <w:r>
        <w:t>or</w:t>
      </w:r>
      <w:r>
        <w:rPr>
          <w:spacing w:val="-6"/>
        </w:rPr>
        <w:t xml:space="preserve"> </w:t>
      </w:r>
      <w:r>
        <w:t>less</w:t>
      </w:r>
      <w:r>
        <w:rPr>
          <w:spacing w:val="-5"/>
        </w:rPr>
        <w:t xml:space="preserve"> </w:t>
      </w:r>
      <w:r>
        <w:t>than</w:t>
      </w:r>
      <w:r>
        <w:rPr>
          <w:spacing w:val="-6"/>
        </w:rPr>
        <w:t xml:space="preserve"> </w:t>
      </w:r>
      <w:r>
        <w:t>they</w:t>
      </w:r>
      <w:r>
        <w:rPr>
          <w:spacing w:val="-6"/>
        </w:rPr>
        <w:t xml:space="preserve"> </w:t>
      </w:r>
      <w:r>
        <w:t>have</w:t>
      </w:r>
      <w:r>
        <w:rPr>
          <w:spacing w:val="-6"/>
        </w:rPr>
        <w:t xml:space="preserve"> </w:t>
      </w:r>
      <w:r>
        <w:t>announced.</w:t>
      </w:r>
    </w:p>
    <w:p w14:paraId="4C8C183C" w14:textId="77777777" w:rsidR="000276C6" w:rsidRDefault="000276C6" w:rsidP="00FA16D1">
      <w:pPr>
        <w:pStyle w:val="Body"/>
      </w:pPr>
      <w:r>
        <w:lastRenderedPageBreak/>
        <w:t xml:space="preserve">Their annual prophecies are written on small squares called </w:t>
      </w:r>
      <w:r>
        <w:rPr>
          <w:i/>
        </w:rPr>
        <w:t>takuini</w:t>
      </w:r>
      <w:r>
        <w:t>, which are sold at a moderate price to all</w:t>
      </w:r>
      <w:r>
        <w:rPr>
          <w:spacing w:val="1"/>
        </w:rPr>
        <w:t xml:space="preserve"> </w:t>
      </w:r>
      <w:r>
        <w:t>persons anxious to search into futurity. Those whose announcements prove more generally correct are accounted</w:t>
      </w:r>
      <w:r>
        <w:rPr>
          <w:spacing w:val="1"/>
        </w:rPr>
        <w:t xml:space="preserve"> </w:t>
      </w:r>
      <w:r>
        <w:t>the most perfect masters of their art, and consequently held in the highest honour. When any one projects a great</w:t>
      </w:r>
      <w:r>
        <w:rPr>
          <w:spacing w:val="1"/>
        </w:rPr>
        <w:t xml:space="preserve"> </w:t>
      </w:r>
      <w:r>
        <w:t>work, a long journey for commercial purposes, or any other undertaking, the probable success of which he is desir-</w:t>
      </w:r>
      <w:r>
        <w:rPr>
          <w:spacing w:val="-52"/>
        </w:rPr>
        <w:t xml:space="preserve"> </w:t>
      </w:r>
      <w:r>
        <w:t>ous</w:t>
      </w:r>
      <w:r>
        <w:rPr>
          <w:spacing w:val="-4"/>
        </w:rPr>
        <w:t xml:space="preserve"> </w:t>
      </w:r>
      <w:r>
        <w:t>to</w:t>
      </w:r>
      <w:r>
        <w:rPr>
          <w:spacing w:val="-4"/>
        </w:rPr>
        <w:t xml:space="preserve"> </w:t>
      </w:r>
      <w:r>
        <w:t>learn,</w:t>
      </w:r>
      <w:r>
        <w:rPr>
          <w:spacing w:val="-3"/>
        </w:rPr>
        <w:t xml:space="preserve"> </w:t>
      </w:r>
      <w:r>
        <w:t>he</w:t>
      </w:r>
      <w:r>
        <w:rPr>
          <w:spacing w:val="-4"/>
        </w:rPr>
        <w:t xml:space="preserve"> </w:t>
      </w:r>
      <w:r>
        <w:t>goes</w:t>
      </w:r>
      <w:r>
        <w:rPr>
          <w:spacing w:val="-3"/>
        </w:rPr>
        <w:t xml:space="preserve"> </w:t>
      </w:r>
      <w:r>
        <w:t>to</w:t>
      </w:r>
      <w:r>
        <w:rPr>
          <w:spacing w:val="-4"/>
        </w:rPr>
        <w:t xml:space="preserve"> </w:t>
      </w:r>
      <w:r>
        <w:t>one</w:t>
      </w:r>
      <w:r>
        <w:rPr>
          <w:spacing w:val="-3"/>
        </w:rPr>
        <w:t xml:space="preserve"> </w:t>
      </w:r>
      <w:r>
        <w:t>of</w:t>
      </w:r>
      <w:r>
        <w:rPr>
          <w:spacing w:val="-4"/>
        </w:rPr>
        <w:t xml:space="preserve"> </w:t>
      </w:r>
      <w:r>
        <w:t>these</w:t>
      </w:r>
      <w:r>
        <w:rPr>
          <w:spacing w:val="-4"/>
        </w:rPr>
        <w:t xml:space="preserve"> </w:t>
      </w:r>
      <w:r>
        <w:t>astrologers,</w:t>
      </w:r>
      <w:r>
        <w:rPr>
          <w:spacing w:val="-3"/>
        </w:rPr>
        <w:t xml:space="preserve"> </w:t>
      </w:r>
      <w:r>
        <w:t>informs</w:t>
      </w:r>
      <w:r>
        <w:rPr>
          <w:spacing w:val="-4"/>
        </w:rPr>
        <w:t xml:space="preserve"> </w:t>
      </w:r>
      <w:r>
        <w:t>him</w:t>
      </w:r>
      <w:r>
        <w:rPr>
          <w:spacing w:val="-3"/>
        </w:rPr>
        <w:t xml:space="preserve"> </w:t>
      </w:r>
      <w:r>
        <w:t>of</w:t>
      </w:r>
      <w:r>
        <w:rPr>
          <w:spacing w:val="-4"/>
        </w:rPr>
        <w:t xml:space="preserve"> </w:t>
      </w:r>
      <w:r>
        <w:t>the</w:t>
      </w:r>
      <w:r>
        <w:rPr>
          <w:spacing w:val="-3"/>
        </w:rPr>
        <w:t xml:space="preserve"> </w:t>
      </w:r>
      <w:r>
        <w:t>time</w:t>
      </w:r>
      <w:r>
        <w:rPr>
          <w:spacing w:val="-4"/>
        </w:rPr>
        <w:t xml:space="preserve"> </w:t>
      </w:r>
      <w:r>
        <w:t>at</w:t>
      </w:r>
      <w:r>
        <w:rPr>
          <w:spacing w:val="-4"/>
        </w:rPr>
        <w:t xml:space="preserve"> </w:t>
      </w:r>
      <w:r>
        <w:t>which</w:t>
      </w:r>
      <w:r>
        <w:rPr>
          <w:spacing w:val="-3"/>
        </w:rPr>
        <w:t xml:space="preserve"> </w:t>
      </w:r>
      <w:r>
        <w:t>he</w:t>
      </w:r>
      <w:r>
        <w:rPr>
          <w:spacing w:val="-4"/>
        </w:rPr>
        <w:t xml:space="preserve"> </w:t>
      </w:r>
      <w:r>
        <w:t>intends</w:t>
      </w:r>
      <w:r>
        <w:rPr>
          <w:spacing w:val="-3"/>
        </w:rPr>
        <w:t xml:space="preserve"> </w:t>
      </w:r>
      <w:r>
        <w:t>to</w:t>
      </w:r>
      <w:r>
        <w:rPr>
          <w:spacing w:val="-4"/>
        </w:rPr>
        <w:t xml:space="preserve"> </w:t>
      </w:r>
      <w:r>
        <w:t>set</w:t>
      </w:r>
      <w:r>
        <w:rPr>
          <w:spacing w:val="-3"/>
        </w:rPr>
        <w:t xml:space="preserve"> </w:t>
      </w:r>
      <w:r>
        <w:t>out,</w:t>
      </w:r>
      <w:r>
        <w:rPr>
          <w:spacing w:val="-4"/>
        </w:rPr>
        <w:t xml:space="preserve"> </w:t>
      </w:r>
      <w:r>
        <w:t>and</w:t>
      </w:r>
      <w:r>
        <w:rPr>
          <w:spacing w:val="-3"/>
        </w:rPr>
        <w:t xml:space="preserve"> </w:t>
      </w:r>
      <w:r>
        <w:t>inquires</w:t>
      </w:r>
      <w:r>
        <w:rPr>
          <w:spacing w:val="-52"/>
        </w:rPr>
        <w:t xml:space="preserve"> </w:t>
      </w:r>
      <w:r>
        <w:t>what aspect the heavens then exhibit. The astrologer replies, that before he can answer, he must be informed of the</w:t>
      </w:r>
      <w:r>
        <w:rPr>
          <w:spacing w:val="-52"/>
        </w:rPr>
        <w:t xml:space="preserve"> </w:t>
      </w:r>
      <w:r>
        <w:t>year, month, and hour of his nativity, on learning which he examines how the constellation that was then in the</w:t>
      </w:r>
      <w:r>
        <w:rPr>
          <w:spacing w:val="1"/>
        </w:rPr>
        <w:t xml:space="preserve"> </w:t>
      </w:r>
      <w:r>
        <w:t>ascendant corresponds with the aspect of the celestial bodies at the time of the inquiry. Upon this comparison he</w:t>
      </w:r>
      <w:r>
        <w:rPr>
          <w:spacing w:val="1"/>
        </w:rPr>
        <w:t xml:space="preserve"> </w:t>
      </w:r>
      <w:r>
        <w:t>founds</w:t>
      </w:r>
      <w:r>
        <w:rPr>
          <w:spacing w:val="-6"/>
        </w:rPr>
        <w:t xml:space="preserve"> </w:t>
      </w:r>
      <w:r>
        <w:t>his</w:t>
      </w:r>
      <w:r>
        <w:rPr>
          <w:spacing w:val="-6"/>
        </w:rPr>
        <w:t xml:space="preserve"> </w:t>
      </w:r>
      <w:r>
        <w:t>prediction</w:t>
      </w:r>
      <w:r>
        <w:rPr>
          <w:spacing w:val="-6"/>
        </w:rPr>
        <w:t xml:space="preserve"> </w:t>
      </w:r>
      <w:r>
        <w:t>as</w:t>
      </w:r>
      <w:r>
        <w:rPr>
          <w:spacing w:val="-6"/>
        </w:rPr>
        <w:t xml:space="preserve"> </w:t>
      </w:r>
      <w:r>
        <w:t>to</w:t>
      </w:r>
      <w:r>
        <w:rPr>
          <w:spacing w:val="-6"/>
        </w:rPr>
        <w:t xml:space="preserve"> </w:t>
      </w:r>
      <w:r>
        <w:t>the</w:t>
      </w:r>
      <w:r>
        <w:rPr>
          <w:spacing w:val="-6"/>
        </w:rPr>
        <w:t xml:space="preserve"> </w:t>
      </w:r>
      <w:r>
        <w:t>favourable</w:t>
      </w:r>
      <w:r>
        <w:rPr>
          <w:spacing w:val="-6"/>
        </w:rPr>
        <w:t xml:space="preserve"> </w:t>
      </w:r>
      <w:r>
        <w:t>or</w:t>
      </w:r>
      <w:r>
        <w:rPr>
          <w:spacing w:val="-6"/>
        </w:rPr>
        <w:t xml:space="preserve"> </w:t>
      </w:r>
      <w:r>
        <w:t>unfavourable</w:t>
      </w:r>
      <w:r>
        <w:rPr>
          <w:spacing w:val="-6"/>
        </w:rPr>
        <w:t xml:space="preserve"> </w:t>
      </w:r>
      <w:r>
        <w:t>issue</w:t>
      </w:r>
      <w:r>
        <w:rPr>
          <w:spacing w:val="-6"/>
        </w:rPr>
        <w:t xml:space="preserve"> </w:t>
      </w:r>
      <w:r>
        <w:t>of</w:t>
      </w:r>
      <w:r>
        <w:rPr>
          <w:spacing w:val="-6"/>
        </w:rPr>
        <w:t xml:space="preserve"> </w:t>
      </w:r>
      <w:r>
        <w:t>the</w:t>
      </w:r>
      <w:r>
        <w:rPr>
          <w:spacing w:val="-6"/>
        </w:rPr>
        <w:t xml:space="preserve"> </w:t>
      </w:r>
      <w:r>
        <w:t>enterprise.</w:t>
      </w:r>
    </w:p>
    <w:p w14:paraId="66D75CDD" w14:textId="0C179018" w:rsidR="000276C6" w:rsidRDefault="000276C6" w:rsidP="00FA16D1">
      <w:pPr>
        <w:pStyle w:val="Body"/>
      </w:pPr>
      <w:r>
        <w:t>The</w:t>
      </w:r>
      <w:r>
        <w:rPr>
          <w:spacing w:val="-11"/>
        </w:rPr>
        <w:t xml:space="preserve"> </w:t>
      </w:r>
      <w:r>
        <w:t>Tartars</w:t>
      </w:r>
      <w:r>
        <w:rPr>
          <w:spacing w:val="-10"/>
        </w:rPr>
        <w:t xml:space="preserve"> </w:t>
      </w:r>
      <w:r>
        <w:t>compute</w:t>
      </w:r>
      <w:r>
        <w:rPr>
          <w:spacing w:val="-11"/>
        </w:rPr>
        <w:t xml:space="preserve"> </w:t>
      </w:r>
      <w:r>
        <w:t>time</w:t>
      </w:r>
      <w:r>
        <w:rPr>
          <w:spacing w:val="-10"/>
        </w:rPr>
        <w:t xml:space="preserve"> </w:t>
      </w:r>
      <w:r>
        <w:t>by</w:t>
      </w:r>
      <w:r>
        <w:rPr>
          <w:spacing w:val="-11"/>
        </w:rPr>
        <w:t xml:space="preserve"> </w:t>
      </w:r>
      <w:r>
        <w:t>a</w:t>
      </w:r>
      <w:r>
        <w:rPr>
          <w:spacing w:val="-10"/>
        </w:rPr>
        <w:t xml:space="preserve"> </w:t>
      </w:r>
      <w:r>
        <w:t>cycle</w:t>
      </w:r>
      <w:r>
        <w:rPr>
          <w:spacing w:val="-11"/>
        </w:rPr>
        <w:t xml:space="preserve"> </w:t>
      </w:r>
      <w:r>
        <w:t>of</w:t>
      </w:r>
      <w:r>
        <w:rPr>
          <w:spacing w:val="-10"/>
        </w:rPr>
        <w:t xml:space="preserve"> </w:t>
      </w:r>
      <w:r>
        <w:t>twelve</w:t>
      </w:r>
      <w:r>
        <w:rPr>
          <w:spacing w:val="-11"/>
        </w:rPr>
        <w:t xml:space="preserve"> </w:t>
      </w:r>
      <w:r>
        <w:t>years,</w:t>
      </w:r>
      <w:r>
        <w:rPr>
          <w:spacing w:val="-10"/>
        </w:rPr>
        <w:t xml:space="preserve"> </w:t>
      </w:r>
      <w:r>
        <w:t>the</w:t>
      </w:r>
      <w:r>
        <w:rPr>
          <w:spacing w:val="-10"/>
        </w:rPr>
        <w:t xml:space="preserve"> </w:t>
      </w:r>
      <w:r>
        <w:t>first</w:t>
      </w:r>
      <w:r>
        <w:rPr>
          <w:spacing w:val="-11"/>
        </w:rPr>
        <w:t xml:space="preserve"> </w:t>
      </w:r>
      <w:r>
        <w:t>of</w:t>
      </w:r>
      <w:r>
        <w:rPr>
          <w:spacing w:val="-10"/>
        </w:rPr>
        <w:t xml:space="preserve"> </w:t>
      </w:r>
      <w:r>
        <w:t>which</w:t>
      </w:r>
      <w:r>
        <w:rPr>
          <w:spacing w:val="-11"/>
        </w:rPr>
        <w:t xml:space="preserve"> </w:t>
      </w:r>
      <w:r>
        <w:t>they</w:t>
      </w:r>
      <w:r>
        <w:rPr>
          <w:spacing w:val="-10"/>
        </w:rPr>
        <w:t xml:space="preserve"> </w:t>
      </w:r>
      <w:r>
        <w:t>name</w:t>
      </w:r>
      <w:r>
        <w:rPr>
          <w:spacing w:val="-11"/>
        </w:rPr>
        <w:t xml:space="preserve"> </w:t>
      </w:r>
      <w:r>
        <w:t>the</w:t>
      </w:r>
      <w:r>
        <w:rPr>
          <w:spacing w:val="-10"/>
        </w:rPr>
        <w:t xml:space="preserve"> </w:t>
      </w:r>
      <w:r>
        <w:t>lion;</w:t>
      </w:r>
      <w:r>
        <w:rPr>
          <w:spacing w:val="-11"/>
        </w:rPr>
        <w:t xml:space="preserve"> </w:t>
      </w:r>
      <w:r>
        <w:t>the</w:t>
      </w:r>
      <w:r>
        <w:rPr>
          <w:spacing w:val="-10"/>
        </w:rPr>
        <w:t xml:space="preserve"> </w:t>
      </w:r>
      <w:r>
        <w:t>second,</w:t>
      </w:r>
      <w:r>
        <w:rPr>
          <w:spacing w:val="-10"/>
        </w:rPr>
        <w:t xml:space="preserve"> </w:t>
      </w:r>
      <w:r>
        <w:t>the</w:t>
      </w:r>
      <w:r>
        <w:rPr>
          <w:spacing w:val="-11"/>
        </w:rPr>
        <w:t xml:space="preserve"> </w:t>
      </w:r>
      <w:r>
        <w:t>ox;</w:t>
      </w:r>
      <w:r w:rsidR="00FA16D1">
        <w:t xml:space="preserve"> </w:t>
      </w:r>
      <w:r>
        <w:t>the third, the dragon; the fourth, the dog; and so on till all the twelve have elapsed. When any one, therefore, is</w:t>
      </w:r>
      <w:r>
        <w:rPr>
          <w:spacing w:val="1"/>
        </w:rPr>
        <w:t xml:space="preserve"> </w:t>
      </w:r>
      <w:r>
        <w:t>asked</w:t>
      </w:r>
      <w:r>
        <w:rPr>
          <w:spacing w:val="-5"/>
        </w:rPr>
        <w:t xml:space="preserve"> </w:t>
      </w:r>
      <w:r>
        <w:t>the</w:t>
      </w:r>
      <w:r>
        <w:rPr>
          <w:spacing w:val="-5"/>
        </w:rPr>
        <w:t xml:space="preserve"> </w:t>
      </w:r>
      <w:r>
        <w:t>year</w:t>
      </w:r>
      <w:r>
        <w:rPr>
          <w:spacing w:val="-5"/>
        </w:rPr>
        <w:t xml:space="preserve"> </w:t>
      </w:r>
      <w:r>
        <w:t>in</w:t>
      </w:r>
      <w:r>
        <w:rPr>
          <w:spacing w:val="-5"/>
        </w:rPr>
        <w:t xml:space="preserve"> </w:t>
      </w:r>
      <w:r>
        <w:t>which</w:t>
      </w:r>
      <w:r>
        <w:rPr>
          <w:spacing w:val="-5"/>
        </w:rPr>
        <w:t xml:space="preserve"> </w:t>
      </w:r>
      <w:r>
        <w:t>he</w:t>
      </w:r>
      <w:r>
        <w:rPr>
          <w:spacing w:val="-5"/>
        </w:rPr>
        <w:t xml:space="preserve"> </w:t>
      </w:r>
      <w:r>
        <w:t>was</w:t>
      </w:r>
      <w:r>
        <w:rPr>
          <w:spacing w:val="-5"/>
        </w:rPr>
        <w:t xml:space="preserve"> </w:t>
      </w:r>
      <w:r>
        <w:t>born,</w:t>
      </w:r>
      <w:r>
        <w:rPr>
          <w:spacing w:val="-5"/>
        </w:rPr>
        <w:t xml:space="preserve"> </w:t>
      </w:r>
      <w:r>
        <w:t>he</w:t>
      </w:r>
      <w:r>
        <w:rPr>
          <w:spacing w:val="-5"/>
        </w:rPr>
        <w:t xml:space="preserve"> </w:t>
      </w:r>
      <w:r>
        <w:t>answers,</w:t>
      </w:r>
      <w:r>
        <w:rPr>
          <w:spacing w:val="-5"/>
        </w:rPr>
        <w:t xml:space="preserve"> </w:t>
      </w:r>
      <w:r>
        <w:t>it</w:t>
      </w:r>
      <w:r>
        <w:rPr>
          <w:spacing w:val="-5"/>
        </w:rPr>
        <w:t xml:space="preserve"> </w:t>
      </w:r>
      <w:r>
        <w:t>was</w:t>
      </w:r>
      <w:r>
        <w:rPr>
          <w:spacing w:val="-5"/>
        </w:rPr>
        <w:t xml:space="preserve"> </w:t>
      </w:r>
      <w:r>
        <w:t>in</w:t>
      </w:r>
      <w:r>
        <w:rPr>
          <w:spacing w:val="-5"/>
        </w:rPr>
        <w:t xml:space="preserve"> </w:t>
      </w:r>
      <w:r>
        <w:t>that</w:t>
      </w:r>
      <w:r>
        <w:rPr>
          <w:spacing w:val="-5"/>
        </w:rPr>
        <w:t xml:space="preserve"> </w:t>
      </w:r>
      <w:r>
        <w:t>of</w:t>
      </w:r>
      <w:r>
        <w:rPr>
          <w:spacing w:val="-5"/>
        </w:rPr>
        <w:t xml:space="preserve"> </w:t>
      </w:r>
      <w:r>
        <w:t>the</w:t>
      </w:r>
      <w:r>
        <w:rPr>
          <w:spacing w:val="-5"/>
        </w:rPr>
        <w:t xml:space="preserve"> </w:t>
      </w:r>
      <w:r>
        <w:t>lion,</w:t>
      </w:r>
      <w:r>
        <w:rPr>
          <w:spacing w:val="-5"/>
        </w:rPr>
        <w:t xml:space="preserve"> </w:t>
      </w:r>
      <w:r>
        <w:t>on</w:t>
      </w:r>
      <w:r>
        <w:rPr>
          <w:spacing w:val="-5"/>
        </w:rPr>
        <w:t xml:space="preserve"> </w:t>
      </w:r>
      <w:r>
        <w:t>such</w:t>
      </w:r>
      <w:r>
        <w:rPr>
          <w:spacing w:val="-5"/>
        </w:rPr>
        <w:t xml:space="preserve"> </w:t>
      </w:r>
      <w:r>
        <w:t>a</w:t>
      </w:r>
      <w:r>
        <w:rPr>
          <w:spacing w:val="-5"/>
        </w:rPr>
        <w:t xml:space="preserve"> </w:t>
      </w:r>
      <w:r>
        <w:t>day,</w:t>
      </w:r>
      <w:r>
        <w:rPr>
          <w:spacing w:val="-5"/>
        </w:rPr>
        <w:t xml:space="preserve"> </w:t>
      </w:r>
      <w:r>
        <w:t>and</w:t>
      </w:r>
      <w:r>
        <w:rPr>
          <w:spacing w:val="-5"/>
        </w:rPr>
        <w:t xml:space="preserve"> </w:t>
      </w:r>
      <w:r>
        <w:t>at</w:t>
      </w:r>
      <w:r>
        <w:rPr>
          <w:spacing w:val="-5"/>
        </w:rPr>
        <w:t xml:space="preserve"> </w:t>
      </w:r>
      <w:r>
        <w:t>such</w:t>
      </w:r>
      <w:r>
        <w:rPr>
          <w:spacing w:val="-5"/>
        </w:rPr>
        <w:t xml:space="preserve"> </w:t>
      </w:r>
      <w:r>
        <w:t>an</w:t>
      </w:r>
      <w:r>
        <w:rPr>
          <w:spacing w:val="-5"/>
        </w:rPr>
        <w:t xml:space="preserve"> </w:t>
      </w:r>
      <w:r>
        <w:t>hour</w:t>
      </w:r>
      <w:r>
        <w:rPr>
          <w:spacing w:val="-5"/>
        </w:rPr>
        <w:t xml:space="preserve"> </w:t>
      </w:r>
      <w:r>
        <w:t>and</w:t>
      </w:r>
      <w:r>
        <w:rPr>
          <w:spacing w:val="-52"/>
        </w:rPr>
        <w:t xml:space="preserve"> </w:t>
      </w:r>
      <w:r>
        <w:t>minute; all of which had been care fully noted in a book. When the years of the cycle are completed, they begin</w:t>
      </w:r>
      <w:r>
        <w:rPr>
          <w:spacing w:val="1"/>
        </w:rPr>
        <w:t xml:space="preserve"> </w:t>
      </w:r>
      <w:r>
        <w:t>again</w:t>
      </w:r>
      <w:r>
        <w:rPr>
          <w:spacing w:val="-6"/>
        </w:rPr>
        <w:t xml:space="preserve"> </w:t>
      </w:r>
      <w:r>
        <w:t>with</w:t>
      </w:r>
      <w:r>
        <w:rPr>
          <w:spacing w:val="-6"/>
        </w:rPr>
        <w:t xml:space="preserve"> </w:t>
      </w:r>
      <w:r>
        <w:t>the</w:t>
      </w:r>
      <w:r>
        <w:rPr>
          <w:spacing w:val="-6"/>
        </w:rPr>
        <w:t xml:space="preserve"> </w:t>
      </w:r>
      <w:r>
        <w:t>first,</w:t>
      </w:r>
      <w:r>
        <w:rPr>
          <w:spacing w:val="-6"/>
        </w:rPr>
        <w:t xml:space="preserve"> </w:t>
      </w:r>
      <w:r>
        <w:t>and</w:t>
      </w:r>
      <w:r>
        <w:rPr>
          <w:spacing w:val="-6"/>
        </w:rPr>
        <w:t xml:space="preserve"> </w:t>
      </w:r>
      <w:r>
        <w:t>constantly</w:t>
      </w:r>
      <w:r>
        <w:rPr>
          <w:spacing w:val="-6"/>
        </w:rPr>
        <w:t xml:space="preserve"> </w:t>
      </w:r>
      <w:r>
        <w:t>go</w:t>
      </w:r>
      <w:r>
        <w:rPr>
          <w:spacing w:val="-6"/>
        </w:rPr>
        <w:t xml:space="preserve"> </w:t>
      </w:r>
      <w:r>
        <w:t>over</w:t>
      </w:r>
      <w:r>
        <w:rPr>
          <w:spacing w:val="-6"/>
        </w:rPr>
        <w:t xml:space="preserve"> </w:t>
      </w:r>
      <w:r>
        <w:t>the</w:t>
      </w:r>
      <w:r>
        <w:rPr>
          <w:spacing w:val="-6"/>
        </w:rPr>
        <w:t xml:space="preserve"> </w:t>
      </w:r>
      <w:r>
        <w:t>same</w:t>
      </w:r>
      <w:r>
        <w:rPr>
          <w:spacing w:val="-6"/>
        </w:rPr>
        <w:t xml:space="preserve"> </w:t>
      </w:r>
      <w:r>
        <w:t>ground.</w:t>
      </w:r>
    </w:p>
    <w:p w14:paraId="7EFF900D" w14:textId="77777777" w:rsidR="00FA16D1" w:rsidRDefault="00FA16D1" w:rsidP="00FA16D1">
      <w:pPr>
        <w:pStyle w:val="Body"/>
      </w:pPr>
    </w:p>
    <w:p w14:paraId="6F12688B" w14:textId="77777777" w:rsidR="000276C6" w:rsidRPr="00FA16D1" w:rsidRDefault="000276C6" w:rsidP="00FA16D1">
      <w:pPr>
        <w:pStyle w:val="Heading4"/>
      </w:pPr>
      <w:r w:rsidRPr="00FA16D1">
        <w:t>XXXIII—Religion and Customs of the Tartars (Chinese)</w:t>
      </w:r>
    </w:p>
    <w:p w14:paraId="304189AB" w14:textId="77777777" w:rsidR="000276C6" w:rsidRDefault="000276C6" w:rsidP="00FA16D1">
      <w:pPr>
        <w:pStyle w:val="Body"/>
      </w:pPr>
      <w:r>
        <w:t>These</w:t>
      </w:r>
      <w:r>
        <w:rPr>
          <w:spacing w:val="-10"/>
        </w:rPr>
        <w:t xml:space="preserve"> </w:t>
      </w:r>
      <w:r>
        <w:t>people</w:t>
      </w:r>
      <w:r>
        <w:rPr>
          <w:spacing w:val="-9"/>
        </w:rPr>
        <w:t xml:space="preserve"> </w:t>
      </w:r>
      <w:r>
        <w:t>are</w:t>
      </w:r>
      <w:r>
        <w:rPr>
          <w:spacing w:val="-10"/>
        </w:rPr>
        <w:t xml:space="preserve"> </w:t>
      </w:r>
      <w:r>
        <w:t>idolaters,</w:t>
      </w:r>
      <w:r>
        <w:rPr>
          <w:spacing w:val="-9"/>
        </w:rPr>
        <w:t xml:space="preserve"> </w:t>
      </w:r>
      <w:r>
        <w:t>and</w:t>
      </w:r>
      <w:r>
        <w:rPr>
          <w:spacing w:val="-10"/>
        </w:rPr>
        <w:t xml:space="preserve"> </w:t>
      </w:r>
      <w:r>
        <w:t>each</w:t>
      </w:r>
      <w:r>
        <w:rPr>
          <w:spacing w:val="-9"/>
        </w:rPr>
        <w:t xml:space="preserve"> </w:t>
      </w:r>
      <w:r>
        <w:t>person</w:t>
      </w:r>
      <w:r>
        <w:rPr>
          <w:spacing w:val="-9"/>
        </w:rPr>
        <w:t xml:space="preserve"> </w:t>
      </w:r>
      <w:r>
        <w:t>has,</w:t>
      </w:r>
      <w:r>
        <w:rPr>
          <w:spacing w:val="-10"/>
        </w:rPr>
        <w:t xml:space="preserve"> </w:t>
      </w:r>
      <w:r>
        <w:t>for</w:t>
      </w:r>
      <w:r>
        <w:rPr>
          <w:spacing w:val="-9"/>
        </w:rPr>
        <w:t xml:space="preserve"> </w:t>
      </w:r>
      <w:r>
        <w:t>the</w:t>
      </w:r>
      <w:r>
        <w:rPr>
          <w:spacing w:val="-10"/>
        </w:rPr>
        <w:t xml:space="preserve"> </w:t>
      </w:r>
      <w:r>
        <w:t>object</w:t>
      </w:r>
      <w:r>
        <w:rPr>
          <w:spacing w:val="-9"/>
        </w:rPr>
        <w:t xml:space="preserve"> </w:t>
      </w:r>
      <w:r>
        <w:t>of</w:t>
      </w:r>
      <w:r>
        <w:rPr>
          <w:spacing w:val="-10"/>
        </w:rPr>
        <w:t xml:space="preserve"> </w:t>
      </w:r>
      <w:r>
        <w:t>worship,</w:t>
      </w:r>
      <w:r>
        <w:rPr>
          <w:spacing w:val="-9"/>
        </w:rPr>
        <w:t xml:space="preserve"> </w:t>
      </w:r>
      <w:r>
        <w:t>a</w:t>
      </w:r>
      <w:r>
        <w:rPr>
          <w:spacing w:val="-9"/>
        </w:rPr>
        <w:t xml:space="preserve"> </w:t>
      </w:r>
      <w:r>
        <w:t>tablet</w:t>
      </w:r>
      <w:r>
        <w:rPr>
          <w:spacing w:val="-10"/>
        </w:rPr>
        <w:t xml:space="preserve"> </w:t>
      </w:r>
      <w:r>
        <w:t>fixed</w:t>
      </w:r>
      <w:r>
        <w:rPr>
          <w:spacing w:val="-9"/>
        </w:rPr>
        <w:t xml:space="preserve"> </w:t>
      </w:r>
      <w:r>
        <w:t>against</w:t>
      </w:r>
      <w:r>
        <w:rPr>
          <w:spacing w:val="-10"/>
        </w:rPr>
        <w:t xml:space="preserve"> </w:t>
      </w:r>
      <w:r>
        <w:t>an</w:t>
      </w:r>
      <w:r>
        <w:rPr>
          <w:spacing w:val="-9"/>
        </w:rPr>
        <w:t xml:space="preserve"> </w:t>
      </w:r>
      <w:r>
        <w:t>elevated</w:t>
      </w:r>
      <w:r>
        <w:rPr>
          <w:spacing w:val="-10"/>
        </w:rPr>
        <w:t xml:space="preserve"> </w:t>
      </w:r>
      <w:r>
        <w:t>part</w:t>
      </w:r>
      <w:r>
        <w:rPr>
          <w:spacing w:val="-52"/>
        </w:rPr>
        <w:t xml:space="preserve"> </w:t>
      </w:r>
      <w:r>
        <w:t>of the wall of his apartment, having a name written on it which denotes the high, heavenly, and mighty God, and</w:t>
      </w:r>
      <w:r>
        <w:rPr>
          <w:spacing w:val="1"/>
        </w:rPr>
        <w:t xml:space="preserve"> </w:t>
      </w:r>
      <w:r>
        <w:t>this they daily worship, burning incense before it. Raising their hands, and beating their faces three times against</w:t>
      </w:r>
      <w:r>
        <w:rPr>
          <w:spacing w:val="1"/>
        </w:rPr>
        <w:t xml:space="preserve"> </w:t>
      </w:r>
      <w:r>
        <w:t>the floor, they entreat from him the blessings of sound understanding and bodily health, addressing no other peti-</w:t>
      </w:r>
      <w:r>
        <w:rPr>
          <w:spacing w:val="1"/>
        </w:rPr>
        <w:t xml:space="preserve"> </w:t>
      </w:r>
      <w:r>
        <w:t>tion.</w:t>
      </w:r>
      <w:r>
        <w:rPr>
          <w:spacing w:val="-10"/>
        </w:rPr>
        <w:t xml:space="preserve"> </w:t>
      </w:r>
      <w:r>
        <w:t>Below,</w:t>
      </w:r>
      <w:r>
        <w:rPr>
          <w:spacing w:val="-10"/>
        </w:rPr>
        <w:t xml:space="preserve"> </w:t>
      </w:r>
      <w:r>
        <w:t>on</w:t>
      </w:r>
      <w:r>
        <w:rPr>
          <w:spacing w:val="-9"/>
        </w:rPr>
        <w:t xml:space="preserve"> </w:t>
      </w:r>
      <w:r>
        <w:t>the</w:t>
      </w:r>
      <w:r>
        <w:rPr>
          <w:spacing w:val="-10"/>
        </w:rPr>
        <w:t xml:space="preserve"> </w:t>
      </w:r>
      <w:r>
        <w:t>floor,</w:t>
      </w:r>
      <w:r>
        <w:rPr>
          <w:spacing w:val="-9"/>
        </w:rPr>
        <w:t xml:space="preserve"> </w:t>
      </w:r>
      <w:r>
        <w:t>they</w:t>
      </w:r>
      <w:r>
        <w:rPr>
          <w:spacing w:val="-10"/>
        </w:rPr>
        <w:t xml:space="preserve"> </w:t>
      </w:r>
      <w:r>
        <w:t>have</w:t>
      </w:r>
      <w:r>
        <w:rPr>
          <w:spacing w:val="-10"/>
        </w:rPr>
        <w:t xml:space="preserve"> </w:t>
      </w:r>
      <w:r>
        <w:t>a</w:t>
      </w:r>
      <w:r>
        <w:rPr>
          <w:spacing w:val="-9"/>
        </w:rPr>
        <w:t xml:space="preserve"> </w:t>
      </w:r>
      <w:r>
        <w:t>statue</w:t>
      </w:r>
      <w:r>
        <w:rPr>
          <w:spacing w:val="-10"/>
        </w:rPr>
        <w:t xml:space="preserve"> </w:t>
      </w:r>
      <w:r>
        <w:t>named</w:t>
      </w:r>
      <w:r>
        <w:rPr>
          <w:spacing w:val="-9"/>
        </w:rPr>
        <w:t xml:space="preserve"> </w:t>
      </w:r>
      <w:r>
        <w:rPr>
          <w:i/>
        </w:rPr>
        <w:t>Natigai</w:t>
      </w:r>
      <w:r>
        <w:t>,</w:t>
      </w:r>
      <w:r>
        <w:rPr>
          <w:spacing w:val="-10"/>
        </w:rPr>
        <w:t xml:space="preserve"> </w:t>
      </w:r>
      <w:r>
        <w:t>considered</w:t>
      </w:r>
      <w:r>
        <w:rPr>
          <w:spacing w:val="-10"/>
        </w:rPr>
        <w:t xml:space="preserve"> </w:t>
      </w:r>
      <w:r>
        <w:t>as</w:t>
      </w:r>
      <w:r>
        <w:rPr>
          <w:spacing w:val="-9"/>
        </w:rPr>
        <w:t xml:space="preserve"> </w:t>
      </w:r>
      <w:r>
        <w:t>the</w:t>
      </w:r>
      <w:r>
        <w:rPr>
          <w:spacing w:val="-10"/>
        </w:rPr>
        <w:t xml:space="preserve"> </w:t>
      </w:r>
      <w:r>
        <w:t>god</w:t>
      </w:r>
      <w:r>
        <w:rPr>
          <w:spacing w:val="-9"/>
        </w:rPr>
        <w:t xml:space="preserve"> </w:t>
      </w:r>
      <w:r>
        <w:t>of</w:t>
      </w:r>
      <w:r>
        <w:rPr>
          <w:spacing w:val="-10"/>
        </w:rPr>
        <w:t xml:space="preserve"> </w:t>
      </w:r>
      <w:r>
        <w:t>terrestrial</w:t>
      </w:r>
      <w:r>
        <w:rPr>
          <w:spacing w:val="-10"/>
        </w:rPr>
        <w:t xml:space="preserve"> </w:t>
      </w:r>
      <w:r>
        <w:t>objects,</w:t>
      </w:r>
      <w:r>
        <w:rPr>
          <w:spacing w:val="-9"/>
        </w:rPr>
        <w:t xml:space="preserve"> </w:t>
      </w:r>
      <w:r>
        <w:t>or</w:t>
      </w:r>
      <w:r>
        <w:rPr>
          <w:spacing w:val="-10"/>
        </w:rPr>
        <w:t xml:space="preserve"> </w:t>
      </w:r>
      <w:r>
        <w:t>of</w:t>
      </w:r>
      <w:r>
        <w:rPr>
          <w:spacing w:val="-9"/>
        </w:rPr>
        <w:t xml:space="preserve"> </w:t>
      </w:r>
      <w:r>
        <w:t>what-</w:t>
      </w:r>
      <w:r>
        <w:rPr>
          <w:spacing w:val="1"/>
        </w:rPr>
        <w:t xml:space="preserve"> </w:t>
      </w:r>
      <w:r>
        <w:t>ever</w:t>
      </w:r>
      <w:r>
        <w:rPr>
          <w:spacing w:val="-3"/>
        </w:rPr>
        <w:t xml:space="preserve"> </w:t>
      </w:r>
      <w:r>
        <w:t>is</w:t>
      </w:r>
      <w:r>
        <w:rPr>
          <w:spacing w:val="-2"/>
        </w:rPr>
        <w:t xml:space="preserve"> </w:t>
      </w:r>
      <w:r>
        <w:t>produced</w:t>
      </w:r>
      <w:r>
        <w:rPr>
          <w:spacing w:val="-2"/>
        </w:rPr>
        <w:t xml:space="preserve"> </w:t>
      </w:r>
      <w:r>
        <w:t>on</w:t>
      </w:r>
      <w:r>
        <w:rPr>
          <w:spacing w:val="-3"/>
        </w:rPr>
        <w:t xml:space="preserve"> </w:t>
      </w:r>
      <w:r>
        <w:t>the</w:t>
      </w:r>
      <w:r>
        <w:rPr>
          <w:spacing w:val="-2"/>
        </w:rPr>
        <w:t xml:space="preserve"> </w:t>
      </w:r>
      <w:r>
        <w:t>earth.</w:t>
      </w:r>
      <w:r>
        <w:rPr>
          <w:spacing w:val="-2"/>
        </w:rPr>
        <w:t xml:space="preserve"> </w:t>
      </w:r>
      <w:r>
        <w:t>They</w:t>
      </w:r>
      <w:r>
        <w:rPr>
          <w:spacing w:val="-2"/>
        </w:rPr>
        <w:t xml:space="preserve"> </w:t>
      </w:r>
      <w:r>
        <w:t>suppose</w:t>
      </w:r>
      <w:r>
        <w:rPr>
          <w:spacing w:val="-3"/>
        </w:rPr>
        <w:t xml:space="preserve"> </w:t>
      </w:r>
      <w:r>
        <w:t>him</w:t>
      </w:r>
      <w:r>
        <w:rPr>
          <w:spacing w:val="-2"/>
        </w:rPr>
        <w:t xml:space="preserve"> </w:t>
      </w:r>
      <w:r>
        <w:t>to</w:t>
      </w:r>
      <w:r>
        <w:rPr>
          <w:spacing w:val="-2"/>
        </w:rPr>
        <w:t xml:space="preserve"> </w:t>
      </w:r>
      <w:r>
        <w:t>have</w:t>
      </w:r>
      <w:r>
        <w:rPr>
          <w:spacing w:val="-2"/>
        </w:rPr>
        <w:t xml:space="preserve"> </w:t>
      </w:r>
      <w:r>
        <w:t>a</w:t>
      </w:r>
      <w:r>
        <w:rPr>
          <w:spacing w:val="-3"/>
        </w:rPr>
        <w:t xml:space="preserve"> </w:t>
      </w:r>
      <w:r>
        <w:t>wife</w:t>
      </w:r>
      <w:r>
        <w:rPr>
          <w:spacing w:val="-2"/>
        </w:rPr>
        <w:t xml:space="preserve"> </w:t>
      </w:r>
      <w:r>
        <w:t>and</w:t>
      </w:r>
      <w:r>
        <w:rPr>
          <w:spacing w:val="-2"/>
        </w:rPr>
        <w:t xml:space="preserve"> </w:t>
      </w:r>
      <w:r>
        <w:t>children,</w:t>
      </w:r>
      <w:r>
        <w:rPr>
          <w:spacing w:val="-3"/>
        </w:rPr>
        <w:t xml:space="preserve"> </w:t>
      </w:r>
      <w:r>
        <w:t>and</w:t>
      </w:r>
      <w:r>
        <w:rPr>
          <w:spacing w:val="-2"/>
        </w:rPr>
        <w:t xml:space="preserve"> </w:t>
      </w:r>
      <w:r>
        <w:t>worship</w:t>
      </w:r>
      <w:r>
        <w:rPr>
          <w:spacing w:val="-2"/>
        </w:rPr>
        <w:t xml:space="preserve"> </w:t>
      </w:r>
      <w:r>
        <w:t>him</w:t>
      </w:r>
      <w:r>
        <w:rPr>
          <w:spacing w:val="-2"/>
        </w:rPr>
        <w:t xml:space="preserve"> </w:t>
      </w:r>
      <w:r>
        <w:t>in</w:t>
      </w:r>
      <w:r>
        <w:rPr>
          <w:spacing w:val="-3"/>
        </w:rPr>
        <w:t xml:space="preserve"> </w:t>
      </w:r>
      <w:r>
        <w:t>the</w:t>
      </w:r>
      <w:r>
        <w:rPr>
          <w:spacing w:val="-2"/>
        </w:rPr>
        <w:t xml:space="preserve"> </w:t>
      </w:r>
      <w:r>
        <w:t>same</w:t>
      </w:r>
      <w:r>
        <w:rPr>
          <w:spacing w:val="-2"/>
        </w:rPr>
        <w:t xml:space="preserve"> </w:t>
      </w:r>
      <w:r>
        <w:t>manner</w:t>
      </w:r>
      <w:r>
        <w:rPr>
          <w:spacing w:val="-52"/>
        </w:rPr>
        <w:t xml:space="preserve"> </w:t>
      </w:r>
      <w:r>
        <w:t>with incense, lifting their hands, and bending to the ground. They pray to him for good weather, plentiful crops,</w:t>
      </w:r>
      <w:r>
        <w:rPr>
          <w:spacing w:val="1"/>
        </w:rPr>
        <w:t xml:space="preserve"> </w:t>
      </w:r>
      <w:r>
        <w:t>increase</w:t>
      </w:r>
      <w:r>
        <w:rPr>
          <w:spacing w:val="-9"/>
        </w:rPr>
        <w:t xml:space="preserve"> </w:t>
      </w:r>
      <w:r>
        <w:t>of</w:t>
      </w:r>
      <w:r>
        <w:rPr>
          <w:spacing w:val="-9"/>
        </w:rPr>
        <w:t xml:space="preserve"> </w:t>
      </w:r>
      <w:r>
        <w:t>family,</w:t>
      </w:r>
      <w:r>
        <w:rPr>
          <w:spacing w:val="-8"/>
        </w:rPr>
        <w:t xml:space="preserve"> </w:t>
      </w:r>
      <w:r>
        <w:t>and</w:t>
      </w:r>
      <w:r>
        <w:rPr>
          <w:spacing w:val="-9"/>
        </w:rPr>
        <w:t xml:space="preserve"> </w:t>
      </w:r>
      <w:r>
        <w:t>other</w:t>
      </w:r>
      <w:r>
        <w:rPr>
          <w:spacing w:val="-8"/>
        </w:rPr>
        <w:t xml:space="preserve"> </w:t>
      </w:r>
      <w:r>
        <w:t>such</w:t>
      </w:r>
      <w:r>
        <w:rPr>
          <w:spacing w:val="-9"/>
        </w:rPr>
        <w:t xml:space="preserve"> </w:t>
      </w:r>
      <w:r>
        <w:t>objects.</w:t>
      </w:r>
      <w:r>
        <w:rPr>
          <w:spacing w:val="-9"/>
        </w:rPr>
        <w:t xml:space="preserve"> </w:t>
      </w:r>
      <w:r>
        <w:t>They</w:t>
      </w:r>
      <w:r>
        <w:rPr>
          <w:spacing w:val="-8"/>
        </w:rPr>
        <w:t xml:space="preserve"> </w:t>
      </w:r>
      <w:r>
        <w:t>believe</w:t>
      </w:r>
      <w:r>
        <w:rPr>
          <w:spacing w:val="-9"/>
        </w:rPr>
        <w:t xml:space="preserve"> </w:t>
      </w:r>
      <w:r>
        <w:t>the</w:t>
      </w:r>
      <w:r>
        <w:rPr>
          <w:spacing w:val="-8"/>
        </w:rPr>
        <w:t xml:space="preserve"> </w:t>
      </w:r>
      <w:r>
        <w:t>soul</w:t>
      </w:r>
      <w:r>
        <w:rPr>
          <w:spacing w:val="-9"/>
        </w:rPr>
        <w:t xml:space="preserve"> </w:t>
      </w:r>
      <w:r>
        <w:t>to</w:t>
      </w:r>
      <w:r>
        <w:rPr>
          <w:spacing w:val="-9"/>
        </w:rPr>
        <w:t xml:space="preserve"> </w:t>
      </w:r>
      <w:r>
        <w:t>be</w:t>
      </w:r>
      <w:r>
        <w:rPr>
          <w:spacing w:val="-8"/>
        </w:rPr>
        <w:t xml:space="preserve"> </w:t>
      </w:r>
      <w:r>
        <w:t>so</w:t>
      </w:r>
      <w:r>
        <w:rPr>
          <w:spacing w:val="-9"/>
        </w:rPr>
        <w:t xml:space="preserve"> </w:t>
      </w:r>
      <w:r>
        <w:t>far</w:t>
      </w:r>
      <w:r>
        <w:rPr>
          <w:spacing w:val="-8"/>
        </w:rPr>
        <w:t xml:space="preserve"> </w:t>
      </w:r>
      <w:r>
        <w:t>immortal,</w:t>
      </w:r>
      <w:r>
        <w:rPr>
          <w:spacing w:val="-9"/>
        </w:rPr>
        <w:t xml:space="preserve"> </w:t>
      </w:r>
      <w:r>
        <w:t>that</w:t>
      </w:r>
      <w:r>
        <w:rPr>
          <w:spacing w:val="-9"/>
        </w:rPr>
        <w:t xml:space="preserve"> </w:t>
      </w:r>
      <w:r>
        <w:t>immediately</w:t>
      </w:r>
      <w:r>
        <w:rPr>
          <w:spacing w:val="-8"/>
        </w:rPr>
        <w:t xml:space="preserve"> </w:t>
      </w:r>
      <w:r>
        <w:t>after</w:t>
      </w:r>
      <w:r>
        <w:rPr>
          <w:spacing w:val="-9"/>
        </w:rPr>
        <w:t xml:space="preserve"> </w:t>
      </w:r>
      <w:r>
        <w:t>death</w:t>
      </w:r>
      <w:r>
        <w:rPr>
          <w:spacing w:val="1"/>
        </w:rPr>
        <w:t xml:space="preserve"> </w:t>
      </w:r>
      <w:r>
        <w:t>it enters another body, and according as a man’s actions in this life have been virtuous or wicked, his future state</w:t>
      </w:r>
      <w:r>
        <w:rPr>
          <w:spacing w:val="1"/>
        </w:rPr>
        <w:t xml:space="preserve"> </w:t>
      </w:r>
      <w:r>
        <w:t>will</w:t>
      </w:r>
      <w:r>
        <w:rPr>
          <w:spacing w:val="-11"/>
        </w:rPr>
        <w:t xml:space="preserve"> </w:t>
      </w:r>
      <w:r>
        <w:t>be</w:t>
      </w:r>
      <w:r>
        <w:rPr>
          <w:spacing w:val="-11"/>
        </w:rPr>
        <w:t xml:space="preserve"> </w:t>
      </w:r>
      <w:r>
        <w:t>progressively</w:t>
      </w:r>
      <w:r>
        <w:rPr>
          <w:spacing w:val="-10"/>
        </w:rPr>
        <w:t xml:space="preserve"> </w:t>
      </w:r>
      <w:r>
        <w:t>more</w:t>
      </w:r>
      <w:r>
        <w:rPr>
          <w:spacing w:val="-11"/>
        </w:rPr>
        <w:t xml:space="preserve"> </w:t>
      </w:r>
      <w:r>
        <w:t>or</w:t>
      </w:r>
      <w:r>
        <w:rPr>
          <w:spacing w:val="-11"/>
        </w:rPr>
        <w:t xml:space="preserve"> </w:t>
      </w:r>
      <w:r>
        <w:t>less</w:t>
      </w:r>
      <w:r>
        <w:rPr>
          <w:spacing w:val="-10"/>
        </w:rPr>
        <w:t xml:space="preserve"> </w:t>
      </w:r>
      <w:r>
        <w:t>fortunate.</w:t>
      </w:r>
      <w:r>
        <w:rPr>
          <w:spacing w:val="-11"/>
        </w:rPr>
        <w:t xml:space="preserve"> </w:t>
      </w:r>
      <w:r>
        <w:t>If</w:t>
      </w:r>
      <w:r>
        <w:rPr>
          <w:spacing w:val="-11"/>
        </w:rPr>
        <w:t xml:space="preserve"> </w:t>
      </w:r>
      <w:r>
        <w:t>he</w:t>
      </w:r>
      <w:r>
        <w:rPr>
          <w:spacing w:val="-10"/>
        </w:rPr>
        <w:t xml:space="preserve"> </w:t>
      </w:r>
      <w:r>
        <w:t>has</w:t>
      </w:r>
      <w:r>
        <w:rPr>
          <w:spacing w:val="-11"/>
        </w:rPr>
        <w:t xml:space="preserve"> </w:t>
      </w:r>
      <w:r>
        <w:t>been</w:t>
      </w:r>
      <w:r>
        <w:rPr>
          <w:spacing w:val="-11"/>
        </w:rPr>
        <w:t xml:space="preserve"> </w:t>
      </w:r>
      <w:r>
        <w:t>poor,</w:t>
      </w:r>
      <w:r>
        <w:rPr>
          <w:spacing w:val="-10"/>
        </w:rPr>
        <w:t xml:space="preserve"> </w:t>
      </w:r>
      <w:r>
        <w:t>yet</w:t>
      </w:r>
      <w:r>
        <w:rPr>
          <w:spacing w:val="-11"/>
        </w:rPr>
        <w:t xml:space="preserve"> </w:t>
      </w:r>
      <w:r>
        <w:t>acted</w:t>
      </w:r>
      <w:r>
        <w:rPr>
          <w:spacing w:val="-11"/>
        </w:rPr>
        <w:t xml:space="preserve"> </w:t>
      </w:r>
      <w:r>
        <w:t>worthily</w:t>
      </w:r>
      <w:r>
        <w:rPr>
          <w:spacing w:val="-10"/>
        </w:rPr>
        <w:t xml:space="preserve"> </w:t>
      </w:r>
      <w:r>
        <w:t>and</w:t>
      </w:r>
      <w:r>
        <w:rPr>
          <w:spacing w:val="-11"/>
        </w:rPr>
        <w:t xml:space="preserve"> </w:t>
      </w:r>
      <w:r>
        <w:t>respectably,</w:t>
      </w:r>
      <w:r>
        <w:rPr>
          <w:spacing w:val="-11"/>
        </w:rPr>
        <w:t xml:space="preserve"> </w:t>
      </w:r>
      <w:r>
        <w:t>he</w:t>
      </w:r>
      <w:r>
        <w:rPr>
          <w:spacing w:val="-10"/>
        </w:rPr>
        <w:t xml:space="preserve"> </w:t>
      </w:r>
      <w:r>
        <w:t>will</w:t>
      </w:r>
      <w:r>
        <w:rPr>
          <w:spacing w:val="-11"/>
        </w:rPr>
        <w:t xml:space="preserve"> </w:t>
      </w:r>
      <w:r>
        <w:t>be</w:t>
      </w:r>
      <w:r>
        <w:rPr>
          <w:spacing w:val="-11"/>
        </w:rPr>
        <w:t xml:space="preserve"> </w:t>
      </w:r>
      <w:r>
        <w:t>born</w:t>
      </w:r>
      <w:r>
        <w:rPr>
          <w:spacing w:val="1"/>
        </w:rPr>
        <w:t xml:space="preserve"> </w:t>
      </w:r>
      <w:r>
        <w:t>anew, first of a lady, becoming himself a gentleman; then of a woman of rank, becoming a noble man, and he will</w:t>
      </w:r>
      <w:r>
        <w:rPr>
          <w:spacing w:val="-52"/>
        </w:rPr>
        <w:t xml:space="preserve"> </w:t>
      </w:r>
      <w:r>
        <w:t xml:space="preserve">continually ascend in the scale of existence till he becomes united with the divinity. On the </w:t>
      </w:r>
      <w:r>
        <w:lastRenderedPageBreak/>
        <w:t>contrary, if a gentle-</w:t>
      </w:r>
      <w:r>
        <w:rPr>
          <w:spacing w:val="1"/>
        </w:rPr>
        <w:t xml:space="preserve"> </w:t>
      </w:r>
      <w:r>
        <w:t>man’s</w:t>
      </w:r>
      <w:r>
        <w:rPr>
          <w:spacing w:val="-12"/>
        </w:rPr>
        <w:t xml:space="preserve"> </w:t>
      </w:r>
      <w:r>
        <w:t>son</w:t>
      </w:r>
      <w:r>
        <w:rPr>
          <w:spacing w:val="-11"/>
        </w:rPr>
        <w:t xml:space="preserve"> </w:t>
      </w:r>
      <w:r>
        <w:t>have</w:t>
      </w:r>
      <w:r>
        <w:rPr>
          <w:spacing w:val="-12"/>
        </w:rPr>
        <w:t xml:space="preserve"> </w:t>
      </w:r>
      <w:r>
        <w:t>acted</w:t>
      </w:r>
      <w:r>
        <w:rPr>
          <w:spacing w:val="-11"/>
        </w:rPr>
        <w:t xml:space="preserve"> </w:t>
      </w:r>
      <w:r>
        <w:t>unworthily,</w:t>
      </w:r>
      <w:r>
        <w:rPr>
          <w:spacing w:val="-11"/>
        </w:rPr>
        <w:t xml:space="preserve"> </w:t>
      </w:r>
      <w:r>
        <w:t>he</w:t>
      </w:r>
      <w:r>
        <w:rPr>
          <w:spacing w:val="-12"/>
        </w:rPr>
        <w:t xml:space="preserve"> </w:t>
      </w:r>
      <w:r>
        <w:t>will,</w:t>
      </w:r>
      <w:r>
        <w:rPr>
          <w:spacing w:val="-11"/>
        </w:rPr>
        <w:t xml:space="preserve"> </w:t>
      </w:r>
      <w:r>
        <w:t>at</w:t>
      </w:r>
      <w:r>
        <w:rPr>
          <w:spacing w:val="-11"/>
        </w:rPr>
        <w:t xml:space="preserve"> </w:t>
      </w:r>
      <w:r>
        <w:t>his</w:t>
      </w:r>
      <w:r>
        <w:rPr>
          <w:spacing w:val="-12"/>
        </w:rPr>
        <w:t xml:space="preserve"> </w:t>
      </w:r>
      <w:r>
        <w:t>next</w:t>
      </w:r>
      <w:r>
        <w:rPr>
          <w:spacing w:val="-11"/>
        </w:rPr>
        <w:t xml:space="preserve"> </w:t>
      </w:r>
      <w:r>
        <w:t>birth,</w:t>
      </w:r>
      <w:r>
        <w:rPr>
          <w:spacing w:val="-11"/>
        </w:rPr>
        <w:t xml:space="preserve"> </w:t>
      </w:r>
      <w:r>
        <w:t>become</w:t>
      </w:r>
      <w:r>
        <w:rPr>
          <w:spacing w:val="-12"/>
        </w:rPr>
        <w:t xml:space="preserve"> </w:t>
      </w:r>
      <w:r>
        <w:t>a</w:t>
      </w:r>
      <w:r>
        <w:rPr>
          <w:spacing w:val="-11"/>
        </w:rPr>
        <w:t xml:space="preserve"> </w:t>
      </w:r>
      <w:r>
        <w:t>clown,</w:t>
      </w:r>
      <w:r>
        <w:rPr>
          <w:spacing w:val="-11"/>
        </w:rPr>
        <w:t xml:space="preserve"> </w:t>
      </w:r>
      <w:r>
        <w:t>and</w:t>
      </w:r>
      <w:r>
        <w:rPr>
          <w:spacing w:val="-12"/>
        </w:rPr>
        <w:t xml:space="preserve"> </w:t>
      </w:r>
      <w:r>
        <w:t>at</w:t>
      </w:r>
      <w:r>
        <w:rPr>
          <w:spacing w:val="-11"/>
        </w:rPr>
        <w:t xml:space="preserve"> </w:t>
      </w:r>
      <w:r>
        <w:t>length</w:t>
      </w:r>
      <w:r>
        <w:rPr>
          <w:spacing w:val="-11"/>
        </w:rPr>
        <w:t xml:space="preserve"> </w:t>
      </w:r>
      <w:r>
        <w:t>a</w:t>
      </w:r>
      <w:r>
        <w:rPr>
          <w:spacing w:val="-12"/>
        </w:rPr>
        <w:t xml:space="preserve"> </w:t>
      </w:r>
      <w:r>
        <w:t>dog;</w:t>
      </w:r>
      <w:r>
        <w:rPr>
          <w:spacing w:val="-11"/>
        </w:rPr>
        <w:t xml:space="preserve"> </w:t>
      </w:r>
      <w:r>
        <w:t>descending</w:t>
      </w:r>
      <w:r>
        <w:rPr>
          <w:spacing w:val="-11"/>
        </w:rPr>
        <w:t xml:space="preserve"> </w:t>
      </w:r>
      <w:r>
        <w:t>always</w:t>
      </w:r>
      <w:r>
        <w:rPr>
          <w:spacing w:val="1"/>
        </w:rPr>
        <w:t xml:space="preserve"> </w:t>
      </w:r>
      <w:r>
        <w:rPr>
          <w:w w:val="105"/>
        </w:rPr>
        <w:t>to</w:t>
      </w:r>
      <w:r>
        <w:rPr>
          <w:spacing w:val="-10"/>
          <w:w w:val="105"/>
        </w:rPr>
        <w:t xml:space="preserve"> </w:t>
      </w:r>
      <w:r>
        <w:rPr>
          <w:w w:val="105"/>
        </w:rPr>
        <w:t>a</w:t>
      </w:r>
      <w:r>
        <w:rPr>
          <w:spacing w:val="-10"/>
          <w:w w:val="105"/>
        </w:rPr>
        <w:t xml:space="preserve"> </w:t>
      </w:r>
      <w:r>
        <w:rPr>
          <w:w w:val="105"/>
        </w:rPr>
        <w:t>condition</w:t>
      </w:r>
      <w:r>
        <w:rPr>
          <w:spacing w:val="-9"/>
          <w:w w:val="105"/>
        </w:rPr>
        <w:t xml:space="preserve"> </w:t>
      </w:r>
      <w:r>
        <w:rPr>
          <w:w w:val="105"/>
        </w:rPr>
        <w:t>more</w:t>
      </w:r>
      <w:r>
        <w:rPr>
          <w:spacing w:val="-10"/>
          <w:w w:val="105"/>
        </w:rPr>
        <w:t xml:space="preserve"> </w:t>
      </w:r>
      <w:r>
        <w:rPr>
          <w:w w:val="105"/>
        </w:rPr>
        <w:t>vile</w:t>
      </w:r>
      <w:r>
        <w:rPr>
          <w:spacing w:val="-10"/>
          <w:w w:val="105"/>
        </w:rPr>
        <w:t xml:space="preserve"> </w:t>
      </w:r>
      <w:r>
        <w:rPr>
          <w:w w:val="105"/>
        </w:rPr>
        <w:t>than</w:t>
      </w:r>
      <w:r>
        <w:rPr>
          <w:spacing w:val="-9"/>
          <w:w w:val="105"/>
        </w:rPr>
        <w:t xml:space="preserve"> </w:t>
      </w:r>
      <w:r>
        <w:rPr>
          <w:w w:val="105"/>
        </w:rPr>
        <w:t>the</w:t>
      </w:r>
      <w:r>
        <w:rPr>
          <w:spacing w:val="-10"/>
          <w:w w:val="105"/>
        </w:rPr>
        <w:t xml:space="preserve"> </w:t>
      </w:r>
      <w:r>
        <w:rPr>
          <w:w w:val="105"/>
        </w:rPr>
        <w:t>former.</w:t>
      </w:r>
    </w:p>
    <w:p w14:paraId="5D4B319F" w14:textId="77777777" w:rsidR="000276C6" w:rsidRDefault="000276C6" w:rsidP="00FA16D1">
      <w:pPr>
        <w:pStyle w:val="Body"/>
      </w:pPr>
      <w:r>
        <w:rPr>
          <w:spacing w:val="-1"/>
        </w:rPr>
        <w:t>They</w:t>
      </w:r>
      <w:r>
        <w:rPr>
          <w:spacing w:val="-13"/>
        </w:rPr>
        <w:t xml:space="preserve"> </w:t>
      </w:r>
      <w:r>
        <w:rPr>
          <w:spacing w:val="-1"/>
        </w:rPr>
        <w:t>converse</w:t>
      </w:r>
      <w:r>
        <w:rPr>
          <w:spacing w:val="-12"/>
        </w:rPr>
        <w:t xml:space="preserve"> </w:t>
      </w:r>
      <w:r>
        <w:rPr>
          <w:spacing w:val="-1"/>
        </w:rPr>
        <w:t>courteously,</w:t>
      </w:r>
      <w:r>
        <w:rPr>
          <w:spacing w:val="-12"/>
        </w:rPr>
        <w:t xml:space="preserve"> </w:t>
      </w:r>
      <w:r>
        <w:t>accosting</w:t>
      </w:r>
      <w:r>
        <w:rPr>
          <w:spacing w:val="-13"/>
        </w:rPr>
        <w:t xml:space="preserve"> </w:t>
      </w:r>
      <w:r>
        <w:t>each</w:t>
      </w:r>
      <w:r>
        <w:rPr>
          <w:spacing w:val="-12"/>
        </w:rPr>
        <w:t xml:space="preserve"> </w:t>
      </w:r>
      <w:r>
        <w:t>other</w:t>
      </w:r>
      <w:r>
        <w:rPr>
          <w:spacing w:val="-12"/>
        </w:rPr>
        <w:t xml:space="preserve"> </w:t>
      </w:r>
      <w:r>
        <w:t>with</w:t>
      </w:r>
      <w:r>
        <w:rPr>
          <w:spacing w:val="-13"/>
        </w:rPr>
        <w:t xml:space="preserve"> </w:t>
      </w:r>
      <w:r>
        <w:t>politeness</w:t>
      </w:r>
      <w:r>
        <w:rPr>
          <w:spacing w:val="-12"/>
        </w:rPr>
        <w:t xml:space="preserve"> </w:t>
      </w:r>
      <w:r>
        <w:t>and</w:t>
      </w:r>
      <w:r>
        <w:rPr>
          <w:spacing w:val="-12"/>
        </w:rPr>
        <w:t xml:space="preserve"> </w:t>
      </w:r>
      <w:r>
        <w:t>with</w:t>
      </w:r>
      <w:r>
        <w:rPr>
          <w:spacing w:val="-13"/>
        </w:rPr>
        <w:t xml:space="preserve"> </w:t>
      </w:r>
      <w:r>
        <w:t>countenances</w:t>
      </w:r>
      <w:r>
        <w:rPr>
          <w:spacing w:val="-12"/>
        </w:rPr>
        <w:t xml:space="preserve"> </w:t>
      </w:r>
      <w:r>
        <w:t>expressive</w:t>
      </w:r>
      <w:r>
        <w:rPr>
          <w:spacing w:val="-12"/>
        </w:rPr>
        <w:t xml:space="preserve"> </w:t>
      </w:r>
      <w:r>
        <w:t>of</w:t>
      </w:r>
      <w:r>
        <w:rPr>
          <w:spacing w:val="-13"/>
        </w:rPr>
        <w:t xml:space="preserve"> </w:t>
      </w:r>
      <w:r>
        <w:t>pleasure;</w:t>
      </w:r>
      <w:r>
        <w:rPr>
          <w:spacing w:val="-52"/>
        </w:rPr>
        <w:t xml:space="preserve"> </w:t>
      </w:r>
      <w:r>
        <w:t>they have a well-bred air, and a manner of eating particularly cleanly. The utmost reverence is shown to parents;</w:t>
      </w:r>
      <w:r>
        <w:rPr>
          <w:spacing w:val="1"/>
        </w:rPr>
        <w:t xml:space="preserve"> </w:t>
      </w:r>
      <w:r>
        <w:t>and should any child treat his with disrespect, or neglect to assist them, there is a public tribunal having for its es-</w:t>
      </w:r>
      <w:r>
        <w:rPr>
          <w:spacing w:val="-52"/>
        </w:rPr>
        <w:t xml:space="preserve"> </w:t>
      </w:r>
      <w:r>
        <w:t>pecial</w:t>
      </w:r>
      <w:r>
        <w:rPr>
          <w:spacing w:val="-8"/>
        </w:rPr>
        <w:t xml:space="preserve"> </w:t>
      </w:r>
      <w:r>
        <w:t>object</w:t>
      </w:r>
      <w:r>
        <w:rPr>
          <w:spacing w:val="-7"/>
        </w:rPr>
        <w:t xml:space="preserve"> </w:t>
      </w:r>
      <w:r>
        <w:t>to</w:t>
      </w:r>
      <w:r>
        <w:rPr>
          <w:spacing w:val="-8"/>
        </w:rPr>
        <w:t xml:space="preserve"> </w:t>
      </w:r>
      <w:r>
        <w:t>punish</w:t>
      </w:r>
      <w:r>
        <w:rPr>
          <w:spacing w:val="-7"/>
        </w:rPr>
        <w:t xml:space="preserve"> </w:t>
      </w:r>
      <w:r>
        <w:t>the</w:t>
      </w:r>
      <w:r>
        <w:rPr>
          <w:spacing w:val="-8"/>
        </w:rPr>
        <w:t xml:space="preserve"> </w:t>
      </w:r>
      <w:r>
        <w:t>crime</w:t>
      </w:r>
      <w:r>
        <w:rPr>
          <w:spacing w:val="-7"/>
        </w:rPr>
        <w:t xml:space="preserve"> </w:t>
      </w:r>
      <w:r>
        <w:t>of</w:t>
      </w:r>
      <w:r>
        <w:rPr>
          <w:spacing w:val="-8"/>
        </w:rPr>
        <w:t xml:space="preserve"> </w:t>
      </w:r>
      <w:r>
        <w:t>filial</w:t>
      </w:r>
      <w:r>
        <w:rPr>
          <w:spacing w:val="-7"/>
        </w:rPr>
        <w:t xml:space="preserve"> </w:t>
      </w:r>
      <w:r>
        <w:t>ingratitude.</w:t>
      </w:r>
      <w:r>
        <w:rPr>
          <w:spacing w:val="-8"/>
        </w:rPr>
        <w:t xml:space="preserve"> </w:t>
      </w:r>
      <w:r>
        <w:t>Malefactors,</w:t>
      </w:r>
      <w:r>
        <w:rPr>
          <w:spacing w:val="-7"/>
        </w:rPr>
        <w:t xml:space="preserve"> </w:t>
      </w:r>
      <w:r>
        <w:t>when</w:t>
      </w:r>
      <w:r>
        <w:rPr>
          <w:spacing w:val="-8"/>
        </w:rPr>
        <w:t xml:space="preserve"> </w:t>
      </w:r>
      <w:r>
        <w:t>found</w:t>
      </w:r>
      <w:r>
        <w:rPr>
          <w:spacing w:val="-7"/>
        </w:rPr>
        <w:t xml:space="preserve"> </w:t>
      </w:r>
      <w:r>
        <w:t>guilty,</w:t>
      </w:r>
      <w:r>
        <w:rPr>
          <w:spacing w:val="-8"/>
        </w:rPr>
        <w:t xml:space="preserve"> </w:t>
      </w:r>
      <w:r>
        <w:t>after</w:t>
      </w:r>
      <w:r>
        <w:rPr>
          <w:spacing w:val="-7"/>
        </w:rPr>
        <w:t xml:space="preserve"> </w:t>
      </w:r>
      <w:r>
        <w:t>being</w:t>
      </w:r>
      <w:r>
        <w:rPr>
          <w:spacing w:val="-8"/>
        </w:rPr>
        <w:t xml:space="preserve"> </w:t>
      </w:r>
      <w:r>
        <w:t>apprehended</w:t>
      </w:r>
      <w:r>
        <w:rPr>
          <w:spacing w:val="-7"/>
        </w:rPr>
        <w:t xml:space="preserve"> </w:t>
      </w:r>
      <w:r>
        <w:t>and</w:t>
      </w:r>
      <w:r>
        <w:rPr>
          <w:spacing w:val="-52"/>
        </w:rPr>
        <w:t xml:space="preserve"> </w:t>
      </w:r>
      <w:r>
        <w:t>thrown</w:t>
      </w:r>
      <w:r>
        <w:rPr>
          <w:spacing w:val="-5"/>
        </w:rPr>
        <w:t xml:space="preserve"> </w:t>
      </w:r>
      <w:r>
        <w:t>into</w:t>
      </w:r>
      <w:r>
        <w:rPr>
          <w:spacing w:val="-5"/>
        </w:rPr>
        <w:t xml:space="preserve"> </w:t>
      </w:r>
      <w:r>
        <w:t>prison,</w:t>
      </w:r>
      <w:r>
        <w:rPr>
          <w:spacing w:val="-5"/>
        </w:rPr>
        <w:t xml:space="preserve"> </w:t>
      </w:r>
      <w:r>
        <w:t>are</w:t>
      </w:r>
      <w:r>
        <w:rPr>
          <w:spacing w:val="-5"/>
        </w:rPr>
        <w:t xml:space="preserve"> </w:t>
      </w:r>
      <w:r>
        <w:t>strangled;</w:t>
      </w:r>
      <w:r>
        <w:rPr>
          <w:spacing w:val="-5"/>
        </w:rPr>
        <w:t xml:space="preserve"> </w:t>
      </w:r>
      <w:r>
        <w:t>but</w:t>
      </w:r>
      <w:r>
        <w:rPr>
          <w:spacing w:val="-5"/>
        </w:rPr>
        <w:t xml:space="preserve"> </w:t>
      </w:r>
      <w:r>
        <w:t>such</w:t>
      </w:r>
      <w:r>
        <w:rPr>
          <w:spacing w:val="-5"/>
        </w:rPr>
        <w:t xml:space="preserve"> </w:t>
      </w:r>
      <w:r>
        <w:t>as</w:t>
      </w:r>
      <w:r>
        <w:rPr>
          <w:spacing w:val="-5"/>
        </w:rPr>
        <w:t xml:space="preserve"> </w:t>
      </w:r>
      <w:r>
        <w:t>remain</w:t>
      </w:r>
      <w:r>
        <w:rPr>
          <w:spacing w:val="-5"/>
        </w:rPr>
        <w:t xml:space="preserve"> </w:t>
      </w:r>
      <w:r>
        <w:t>till</w:t>
      </w:r>
      <w:r>
        <w:rPr>
          <w:spacing w:val="-5"/>
        </w:rPr>
        <w:t xml:space="preserve"> </w:t>
      </w:r>
      <w:r>
        <w:t>the</w:t>
      </w:r>
      <w:r>
        <w:rPr>
          <w:spacing w:val="-5"/>
        </w:rPr>
        <w:t xml:space="preserve"> </w:t>
      </w:r>
      <w:r>
        <w:t>expiry</w:t>
      </w:r>
      <w:r>
        <w:rPr>
          <w:spacing w:val="-5"/>
        </w:rPr>
        <w:t xml:space="preserve"> </w:t>
      </w:r>
      <w:r>
        <w:t>of</w:t>
      </w:r>
      <w:r>
        <w:rPr>
          <w:spacing w:val="-4"/>
        </w:rPr>
        <w:t xml:space="preserve"> </w:t>
      </w:r>
      <w:r>
        <w:t>three</w:t>
      </w:r>
      <w:r>
        <w:rPr>
          <w:spacing w:val="-5"/>
        </w:rPr>
        <w:t xml:space="preserve"> </w:t>
      </w:r>
      <w:r>
        <w:t>years,</w:t>
      </w:r>
      <w:r>
        <w:rPr>
          <w:spacing w:val="-5"/>
        </w:rPr>
        <w:t xml:space="preserve"> </w:t>
      </w:r>
      <w:r>
        <w:t>a</w:t>
      </w:r>
      <w:r>
        <w:rPr>
          <w:spacing w:val="-5"/>
        </w:rPr>
        <w:t xml:space="preserve"> </w:t>
      </w:r>
      <w:r>
        <w:t>time</w:t>
      </w:r>
      <w:r>
        <w:rPr>
          <w:spacing w:val="-5"/>
        </w:rPr>
        <w:t xml:space="preserve"> </w:t>
      </w:r>
      <w:r>
        <w:t>appointed</w:t>
      </w:r>
      <w:r>
        <w:rPr>
          <w:spacing w:val="-5"/>
        </w:rPr>
        <w:t xml:space="preserve"> </w:t>
      </w:r>
      <w:r>
        <w:t>by</w:t>
      </w:r>
      <w:r>
        <w:rPr>
          <w:spacing w:val="-5"/>
        </w:rPr>
        <w:t xml:space="preserve"> </w:t>
      </w:r>
      <w:r>
        <w:t>his</w:t>
      </w:r>
      <w:r>
        <w:rPr>
          <w:spacing w:val="-5"/>
        </w:rPr>
        <w:t xml:space="preserve"> </w:t>
      </w:r>
      <w:r>
        <w:t>majesty</w:t>
      </w:r>
      <w:r>
        <w:rPr>
          <w:spacing w:val="1"/>
        </w:rPr>
        <w:t xml:space="preserve"> </w:t>
      </w:r>
      <w:r>
        <w:t>for a general release, are set at liberty, having however a brand fixed on one of the cheeks, by which they may be</w:t>
      </w:r>
      <w:r>
        <w:rPr>
          <w:spacing w:val="-52"/>
        </w:rPr>
        <w:t xml:space="preserve"> </w:t>
      </w:r>
      <w:r>
        <w:t>recognised.</w:t>
      </w:r>
    </w:p>
    <w:p w14:paraId="3DF8F97C" w14:textId="021D97BC" w:rsidR="000276C6" w:rsidRDefault="000276C6" w:rsidP="00FA16D1">
      <w:pPr>
        <w:pStyle w:val="Body"/>
      </w:pPr>
      <w:r>
        <w:t>The</w:t>
      </w:r>
      <w:r>
        <w:rPr>
          <w:spacing w:val="-6"/>
        </w:rPr>
        <w:t xml:space="preserve"> </w:t>
      </w:r>
      <w:r>
        <w:t>great</w:t>
      </w:r>
      <w:r>
        <w:rPr>
          <w:spacing w:val="-5"/>
        </w:rPr>
        <w:t xml:space="preserve"> </w:t>
      </w:r>
      <w:r>
        <w:t>khan</w:t>
      </w:r>
      <w:r>
        <w:rPr>
          <w:spacing w:val="-6"/>
        </w:rPr>
        <w:t xml:space="preserve"> </w:t>
      </w:r>
      <w:r>
        <w:t>has</w:t>
      </w:r>
      <w:r>
        <w:rPr>
          <w:spacing w:val="-5"/>
        </w:rPr>
        <w:t xml:space="preserve"> </w:t>
      </w:r>
      <w:r>
        <w:t>prohibited</w:t>
      </w:r>
      <w:r>
        <w:rPr>
          <w:spacing w:val="-5"/>
        </w:rPr>
        <w:t xml:space="preserve"> </w:t>
      </w:r>
      <w:r>
        <w:t>all</w:t>
      </w:r>
      <w:r>
        <w:rPr>
          <w:spacing w:val="-6"/>
        </w:rPr>
        <w:t xml:space="preserve"> </w:t>
      </w:r>
      <w:r>
        <w:t>gambling</w:t>
      </w:r>
      <w:r>
        <w:rPr>
          <w:spacing w:val="-5"/>
        </w:rPr>
        <w:t xml:space="preserve"> </w:t>
      </w:r>
      <w:r>
        <w:t>and</w:t>
      </w:r>
      <w:r>
        <w:rPr>
          <w:spacing w:val="-5"/>
        </w:rPr>
        <w:t xml:space="preserve"> </w:t>
      </w:r>
      <w:r>
        <w:t>other</w:t>
      </w:r>
      <w:r>
        <w:rPr>
          <w:spacing w:val="-6"/>
        </w:rPr>
        <w:t xml:space="preserve"> </w:t>
      </w:r>
      <w:r>
        <w:t>species</w:t>
      </w:r>
      <w:r>
        <w:rPr>
          <w:spacing w:val="-5"/>
        </w:rPr>
        <w:t xml:space="preserve"> </w:t>
      </w:r>
      <w:r>
        <w:t>of</w:t>
      </w:r>
      <w:r>
        <w:rPr>
          <w:spacing w:val="-5"/>
        </w:rPr>
        <w:t xml:space="preserve"> </w:t>
      </w:r>
      <w:r>
        <w:t>fraud,</w:t>
      </w:r>
      <w:r>
        <w:rPr>
          <w:spacing w:val="-6"/>
        </w:rPr>
        <w:t xml:space="preserve"> </w:t>
      </w:r>
      <w:r>
        <w:t>to</w:t>
      </w:r>
      <w:r>
        <w:rPr>
          <w:spacing w:val="-5"/>
        </w:rPr>
        <w:t xml:space="preserve"> </w:t>
      </w:r>
      <w:r>
        <w:t>which</w:t>
      </w:r>
      <w:r>
        <w:rPr>
          <w:spacing w:val="-5"/>
        </w:rPr>
        <w:t xml:space="preserve"> </w:t>
      </w:r>
      <w:r>
        <w:t>this</w:t>
      </w:r>
      <w:r>
        <w:rPr>
          <w:spacing w:val="-6"/>
        </w:rPr>
        <w:t xml:space="preserve"> </w:t>
      </w:r>
      <w:r>
        <w:t>people</w:t>
      </w:r>
      <w:r>
        <w:rPr>
          <w:spacing w:val="-5"/>
        </w:rPr>
        <w:t xml:space="preserve"> </w:t>
      </w:r>
      <w:r>
        <w:t>are</w:t>
      </w:r>
      <w:r>
        <w:rPr>
          <w:spacing w:val="-5"/>
        </w:rPr>
        <w:t xml:space="preserve"> </w:t>
      </w:r>
      <w:r>
        <w:t>addicted</w:t>
      </w:r>
      <w:r>
        <w:rPr>
          <w:spacing w:val="-6"/>
        </w:rPr>
        <w:t xml:space="preserve"> </w:t>
      </w:r>
      <w:r>
        <w:t>beyond</w:t>
      </w:r>
      <w:r>
        <w:rPr>
          <w:spacing w:val="-52"/>
        </w:rPr>
        <w:t xml:space="preserve"> </w:t>
      </w:r>
      <w:r>
        <w:t>any</w:t>
      </w:r>
      <w:r>
        <w:rPr>
          <w:spacing w:val="-4"/>
        </w:rPr>
        <w:t xml:space="preserve"> </w:t>
      </w:r>
      <w:r>
        <w:t>other</w:t>
      </w:r>
      <w:r>
        <w:rPr>
          <w:spacing w:val="-4"/>
        </w:rPr>
        <w:t xml:space="preserve"> </w:t>
      </w:r>
      <w:r>
        <w:t>upon</w:t>
      </w:r>
      <w:r>
        <w:rPr>
          <w:spacing w:val="-3"/>
        </w:rPr>
        <w:t xml:space="preserve"> </w:t>
      </w:r>
      <w:r>
        <w:t>earth;</w:t>
      </w:r>
      <w:r>
        <w:rPr>
          <w:spacing w:val="-4"/>
        </w:rPr>
        <w:t xml:space="preserve"> </w:t>
      </w:r>
      <w:r>
        <w:t>and</w:t>
      </w:r>
      <w:r>
        <w:rPr>
          <w:spacing w:val="-3"/>
        </w:rPr>
        <w:t xml:space="preserve"> </w:t>
      </w:r>
      <w:r>
        <w:t>as</w:t>
      </w:r>
      <w:r>
        <w:rPr>
          <w:spacing w:val="-4"/>
        </w:rPr>
        <w:t xml:space="preserve"> </w:t>
      </w:r>
      <w:r>
        <w:t>a</w:t>
      </w:r>
      <w:r>
        <w:rPr>
          <w:spacing w:val="-3"/>
        </w:rPr>
        <w:t xml:space="preserve"> </w:t>
      </w:r>
      <w:r>
        <w:t>reason</w:t>
      </w:r>
      <w:r>
        <w:rPr>
          <w:spacing w:val="-4"/>
        </w:rPr>
        <w:t xml:space="preserve"> </w:t>
      </w:r>
      <w:r>
        <w:t>for</w:t>
      </w:r>
      <w:r>
        <w:rPr>
          <w:spacing w:val="-3"/>
        </w:rPr>
        <w:t xml:space="preserve"> </w:t>
      </w:r>
      <w:r>
        <w:t>this</w:t>
      </w:r>
      <w:r>
        <w:rPr>
          <w:spacing w:val="-4"/>
        </w:rPr>
        <w:t xml:space="preserve"> </w:t>
      </w:r>
      <w:r>
        <w:t>prohibition,</w:t>
      </w:r>
      <w:r>
        <w:rPr>
          <w:spacing w:val="-3"/>
        </w:rPr>
        <w:t xml:space="preserve"> </w:t>
      </w:r>
      <w:r>
        <w:t>he</w:t>
      </w:r>
      <w:r>
        <w:rPr>
          <w:spacing w:val="-4"/>
        </w:rPr>
        <w:t xml:space="preserve"> </w:t>
      </w:r>
      <w:r>
        <w:t>tells</w:t>
      </w:r>
      <w:r>
        <w:rPr>
          <w:spacing w:val="-3"/>
        </w:rPr>
        <w:t xml:space="preserve"> </w:t>
      </w:r>
      <w:r>
        <w:t>them</w:t>
      </w:r>
      <w:r>
        <w:rPr>
          <w:spacing w:val="-4"/>
        </w:rPr>
        <w:t xml:space="preserve"> </w:t>
      </w:r>
      <w:r>
        <w:t>in</w:t>
      </w:r>
      <w:r>
        <w:rPr>
          <w:spacing w:val="-3"/>
        </w:rPr>
        <w:t xml:space="preserve"> </w:t>
      </w:r>
      <w:r>
        <w:t>his</w:t>
      </w:r>
      <w:r>
        <w:rPr>
          <w:spacing w:val="-4"/>
        </w:rPr>
        <w:t xml:space="preserve"> </w:t>
      </w:r>
      <w:r>
        <w:t>edict,</w:t>
      </w:r>
      <w:r>
        <w:rPr>
          <w:spacing w:val="-4"/>
        </w:rPr>
        <w:t xml:space="preserve"> </w:t>
      </w:r>
      <w:r>
        <w:t>“I</w:t>
      </w:r>
      <w:r>
        <w:rPr>
          <w:spacing w:val="-3"/>
        </w:rPr>
        <w:t xml:space="preserve"> </w:t>
      </w:r>
      <w:r>
        <w:t>subdued</w:t>
      </w:r>
      <w:r>
        <w:rPr>
          <w:spacing w:val="-4"/>
        </w:rPr>
        <w:t xml:space="preserve"> </w:t>
      </w:r>
      <w:r>
        <w:t>you</w:t>
      </w:r>
      <w:r>
        <w:rPr>
          <w:spacing w:val="-3"/>
        </w:rPr>
        <w:t xml:space="preserve"> </w:t>
      </w:r>
      <w:r>
        <w:t>by</w:t>
      </w:r>
      <w:r>
        <w:rPr>
          <w:spacing w:val="-4"/>
        </w:rPr>
        <w:t xml:space="preserve"> </w:t>
      </w:r>
      <w:r>
        <w:t>the</w:t>
      </w:r>
      <w:r>
        <w:rPr>
          <w:spacing w:val="-3"/>
        </w:rPr>
        <w:t xml:space="preserve"> </w:t>
      </w:r>
      <w:r>
        <w:t>power</w:t>
      </w:r>
      <w:r w:rsidR="00FA16D1">
        <w:t xml:space="preserve"> </w:t>
      </w:r>
      <w:r>
        <w:t>of</w:t>
      </w:r>
      <w:r>
        <w:rPr>
          <w:spacing w:val="-10"/>
        </w:rPr>
        <w:t xml:space="preserve"> </w:t>
      </w:r>
      <w:r>
        <w:t>my</w:t>
      </w:r>
      <w:r>
        <w:rPr>
          <w:spacing w:val="-9"/>
        </w:rPr>
        <w:t xml:space="preserve"> </w:t>
      </w:r>
      <w:r>
        <w:t>sword,</w:t>
      </w:r>
      <w:r>
        <w:rPr>
          <w:spacing w:val="-10"/>
        </w:rPr>
        <w:t xml:space="preserve"> </w:t>
      </w:r>
      <w:r>
        <w:t>and</w:t>
      </w:r>
      <w:r>
        <w:rPr>
          <w:spacing w:val="-9"/>
        </w:rPr>
        <w:t xml:space="preserve"> </w:t>
      </w:r>
      <w:r>
        <w:t>consequently</w:t>
      </w:r>
      <w:r>
        <w:rPr>
          <w:spacing w:val="-10"/>
        </w:rPr>
        <w:t xml:space="preserve"> </w:t>
      </w:r>
      <w:r>
        <w:t>whatever</w:t>
      </w:r>
      <w:r>
        <w:rPr>
          <w:spacing w:val="-9"/>
        </w:rPr>
        <w:t xml:space="preserve"> </w:t>
      </w:r>
      <w:r>
        <w:t>you</w:t>
      </w:r>
      <w:r>
        <w:rPr>
          <w:spacing w:val="-10"/>
        </w:rPr>
        <w:t xml:space="preserve"> </w:t>
      </w:r>
      <w:r>
        <w:t>possess</w:t>
      </w:r>
      <w:r>
        <w:rPr>
          <w:spacing w:val="-9"/>
        </w:rPr>
        <w:t xml:space="preserve"> </w:t>
      </w:r>
      <w:r>
        <w:t>belongs</w:t>
      </w:r>
      <w:r>
        <w:rPr>
          <w:spacing w:val="-10"/>
        </w:rPr>
        <w:t xml:space="preserve"> </w:t>
      </w:r>
      <w:r>
        <w:t>of</w:t>
      </w:r>
      <w:r>
        <w:rPr>
          <w:spacing w:val="-9"/>
        </w:rPr>
        <w:t xml:space="preserve"> </w:t>
      </w:r>
      <w:r>
        <w:t>right</w:t>
      </w:r>
      <w:r>
        <w:rPr>
          <w:spacing w:val="-10"/>
        </w:rPr>
        <w:t xml:space="preserve"> </w:t>
      </w:r>
      <w:r>
        <w:t>to</w:t>
      </w:r>
      <w:r>
        <w:rPr>
          <w:spacing w:val="-9"/>
        </w:rPr>
        <w:t xml:space="preserve"> </w:t>
      </w:r>
      <w:r>
        <w:t>me;</w:t>
      </w:r>
      <w:r>
        <w:rPr>
          <w:spacing w:val="-9"/>
        </w:rPr>
        <w:t xml:space="preserve"> </w:t>
      </w:r>
      <w:r>
        <w:t>in</w:t>
      </w:r>
      <w:r>
        <w:rPr>
          <w:spacing w:val="-10"/>
        </w:rPr>
        <w:t xml:space="preserve"> </w:t>
      </w:r>
      <w:r>
        <w:t>gambling,</w:t>
      </w:r>
      <w:r>
        <w:rPr>
          <w:spacing w:val="-9"/>
        </w:rPr>
        <w:t xml:space="preserve"> </w:t>
      </w:r>
      <w:r>
        <w:t>there</w:t>
      </w:r>
      <w:r>
        <w:rPr>
          <w:spacing w:val="-10"/>
        </w:rPr>
        <w:t xml:space="preserve"> </w:t>
      </w:r>
      <w:r>
        <w:t>fore,</w:t>
      </w:r>
      <w:r>
        <w:rPr>
          <w:spacing w:val="-9"/>
        </w:rPr>
        <w:t xml:space="preserve"> </w:t>
      </w:r>
      <w:r>
        <w:t>you</w:t>
      </w:r>
      <w:r>
        <w:rPr>
          <w:spacing w:val="-10"/>
        </w:rPr>
        <w:t xml:space="preserve"> </w:t>
      </w:r>
      <w:r>
        <w:t>sport</w:t>
      </w:r>
      <w:r>
        <w:rPr>
          <w:spacing w:val="-9"/>
        </w:rPr>
        <w:t xml:space="preserve"> </w:t>
      </w:r>
      <w:r>
        <w:t>with</w:t>
      </w:r>
      <w:r>
        <w:rPr>
          <w:spacing w:val="-52"/>
        </w:rPr>
        <w:t xml:space="preserve"> </w:t>
      </w:r>
      <w:r>
        <w:t>my property.” Yet he does not, by the right thus claimed, take any thing on an arbitrary principle. The orderly and</w:t>
      </w:r>
      <w:r>
        <w:rPr>
          <w:spacing w:val="1"/>
        </w:rPr>
        <w:t xml:space="preserve"> </w:t>
      </w:r>
      <w:r>
        <w:t>regular manner in which all ranks present themselves before him deserves notice. On approaching within half a</w:t>
      </w:r>
      <w:r>
        <w:rPr>
          <w:spacing w:val="1"/>
        </w:rPr>
        <w:t xml:space="preserve"> </w:t>
      </w:r>
      <w:r>
        <w:t>mile</w:t>
      </w:r>
      <w:r>
        <w:rPr>
          <w:spacing w:val="-7"/>
        </w:rPr>
        <w:t xml:space="preserve"> </w:t>
      </w:r>
      <w:r>
        <w:t>of</w:t>
      </w:r>
      <w:r>
        <w:rPr>
          <w:spacing w:val="-6"/>
        </w:rPr>
        <w:t xml:space="preserve"> </w:t>
      </w:r>
      <w:r>
        <w:t>his</w:t>
      </w:r>
      <w:r>
        <w:rPr>
          <w:spacing w:val="-6"/>
        </w:rPr>
        <w:t xml:space="preserve"> </w:t>
      </w:r>
      <w:r>
        <w:t>residence,</w:t>
      </w:r>
      <w:r>
        <w:rPr>
          <w:spacing w:val="-6"/>
        </w:rPr>
        <w:t xml:space="preserve"> </w:t>
      </w:r>
      <w:r>
        <w:t>they</w:t>
      </w:r>
      <w:r>
        <w:rPr>
          <w:spacing w:val="-6"/>
        </w:rPr>
        <w:t xml:space="preserve"> </w:t>
      </w:r>
      <w:r>
        <w:t>testify</w:t>
      </w:r>
      <w:r>
        <w:rPr>
          <w:spacing w:val="-6"/>
        </w:rPr>
        <w:t xml:space="preserve"> </w:t>
      </w:r>
      <w:r>
        <w:t>their</w:t>
      </w:r>
      <w:r>
        <w:rPr>
          <w:spacing w:val="-6"/>
        </w:rPr>
        <w:t xml:space="preserve"> </w:t>
      </w:r>
      <w:r>
        <w:t>reverence</w:t>
      </w:r>
      <w:r>
        <w:rPr>
          <w:spacing w:val="-6"/>
        </w:rPr>
        <w:t xml:space="preserve"> </w:t>
      </w:r>
      <w:r>
        <w:t>for</w:t>
      </w:r>
      <w:r>
        <w:rPr>
          <w:spacing w:val="-6"/>
        </w:rPr>
        <w:t xml:space="preserve"> </w:t>
      </w:r>
      <w:r>
        <w:t>his</w:t>
      </w:r>
      <w:r>
        <w:rPr>
          <w:spacing w:val="-6"/>
        </w:rPr>
        <w:t xml:space="preserve"> </w:t>
      </w:r>
      <w:r>
        <w:t>exalted</w:t>
      </w:r>
      <w:r>
        <w:rPr>
          <w:spacing w:val="-6"/>
        </w:rPr>
        <w:t xml:space="preserve"> </w:t>
      </w:r>
      <w:r>
        <w:t>rank</w:t>
      </w:r>
      <w:r>
        <w:rPr>
          <w:spacing w:val="-6"/>
        </w:rPr>
        <w:t xml:space="preserve"> </w:t>
      </w:r>
      <w:r>
        <w:t>by</w:t>
      </w:r>
      <w:r>
        <w:rPr>
          <w:spacing w:val="-6"/>
        </w:rPr>
        <w:t xml:space="preserve"> </w:t>
      </w:r>
      <w:r>
        <w:t>an</w:t>
      </w:r>
      <w:r>
        <w:rPr>
          <w:spacing w:val="-6"/>
        </w:rPr>
        <w:t xml:space="preserve"> </w:t>
      </w:r>
      <w:r>
        <w:t>humble,</w:t>
      </w:r>
      <w:r>
        <w:rPr>
          <w:spacing w:val="-6"/>
        </w:rPr>
        <w:t xml:space="preserve"> </w:t>
      </w:r>
      <w:r>
        <w:t>subdued,</w:t>
      </w:r>
      <w:r>
        <w:rPr>
          <w:spacing w:val="-6"/>
        </w:rPr>
        <w:t xml:space="preserve"> </w:t>
      </w:r>
      <w:r>
        <w:t>and</w:t>
      </w:r>
      <w:r>
        <w:rPr>
          <w:spacing w:val="-6"/>
        </w:rPr>
        <w:t xml:space="preserve"> </w:t>
      </w:r>
      <w:r>
        <w:t>quiet</w:t>
      </w:r>
      <w:r>
        <w:rPr>
          <w:spacing w:val="-6"/>
        </w:rPr>
        <w:t xml:space="preserve"> </w:t>
      </w:r>
      <w:r>
        <w:t>demeanour,</w:t>
      </w:r>
      <w:r>
        <w:rPr>
          <w:spacing w:val="-52"/>
        </w:rPr>
        <w:t xml:space="preserve"> </w:t>
      </w:r>
      <w:r>
        <w:t>so</w:t>
      </w:r>
      <w:r>
        <w:rPr>
          <w:spacing w:val="-6"/>
        </w:rPr>
        <w:t xml:space="preserve"> </w:t>
      </w:r>
      <w:r>
        <w:t>that</w:t>
      </w:r>
      <w:r>
        <w:rPr>
          <w:spacing w:val="-5"/>
        </w:rPr>
        <w:t xml:space="preserve"> </w:t>
      </w:r>
      <w:r>
        <w:t>not</w:t>
      </w:r>
      <w:r>
        <w:rPr>
          <w:spacing w:val="-6"/>
        </w:rPr>
        <w:t xml:space="preserve"> </w:t>
      </w:r>
      <w:r>
        <w:t>the</w:t>
      </w:r>
      <w:r>
        <w:rPr>
          <w:spacing w:val="-5"/>
        </w:rPr>
        <w:t xml:space="preserve"> </w:t>
      </w:r>
      <w:r>
        <w:t>least</w:t>
      </w:r>
      <w:r>
        <w:rPr>
          <w:spacing w:val="-5"/>
        </w:rPr>
        <w:t xml:space="preserve"> </w:t>
      </w:r>
      <w:r>
        <w:t>noise</w:t>
      </w:r>
      <w:r>
        <w:rPr>
          <w:spacing w:val="-6"/>
        </w:rPr>
        <w:t xml:space="preserve"> </w:t>
      </w:r>
      <w:r>
        <w:t>is</w:t>
      </w:r>
      <w:r>
        <w:rPr>
          <w:spacing w:val="-5"/>
        </w:rPr>
        <w:t xml:space="preserve"> </w:t>
      </w:r>
      <w:r>
        <w:t>heard,</w:t>
      </w:r>
      <w:r>
        <w:rPr>
          <w:spacing w:val="-6"/>
        </w:rPr>
        <w:t xml:space="preserve"> </w:t>
      </w:r>
      <w:r>
        <w:t>nor</w:t>
      </w:r>
      <w:r>
        <w:rPr>
          <w:spacing w:val="-5"/>
        </w:rPr>
        <w:t xml:space="preserve"> </w:t>
      </w:r>
      <w:r>
        <w:t>does</w:t>
      </w:r>
      <w:r>
        <w:rPr>
          <w:spacing w:val="-5"/>
        </w:rPr>
        <w:t xml:space="preserve"> </w:t>
      </w:r>
      <w:r>
        <w:t>any</w:t>
      </w:r>
      <w:r>
        <w:rPr>
          <w:spacing w:val="-6"/>
        </w:rPr>
        <w:t xml:space="preserve"> </w:t>
      </w:r>
      <w:r>
        <w:t>one</w:t>
      </w:r>
      <w:r>
        <w:rPr>
          <w:spacing w:val="-5"/>
        </w:rPr>
        <w:t xml:space="preserve"> </w:t>
      </w:r>
      <w:r>
        <w:t>call,</w:t>
      </w:r>
      <w:r>
        <w:rPr>
          <w:spacing w:val="-6"/>
        </w:rPr>
        <w:t xml:space="preserve"> </w:t>
      </w:r>
      <w:r>
        <w:t>or</w:t>
      </w:r>
      <w:r>
        <w:rPr>
          <w:spacing w:val="-5"/>
        </w:rPr>
        <w:t xml:space="preserve"> </w:t>
      </w:r>
      <w:r>
        <w:t>even</w:t>
      </w:r>
      <w:r>
        <w:rPr>
          <w:spacing w:val="-5"/>
        </w:rPr>
        <w:t xml:space="preserve"> </w:t>
      </w:r>
      <w:r>
        <w:t>speak</w:t>
      </w:r>
      <w:r>
        <w:rPr>
          <w:spacing w:val="-6"/>
        </w:rPr>
        <w:t xml:space="preserve"> </w:t>
      </w:r>
      <w:r>
        <w:t>aloud.</w:t>
      </w:r>
      <w:r>
        <w:rPr>
          <w:spacing w:val="-5"/>
        </w:rPr>
        <w:t xml:space="preserve"> </w:t>
      </w:r>
      <w:r>
        <w:t>Every</w:t>
      </w:r>
      <w:r>
        <w:rPr>
          <w:spacing w:val="-6"/>
        </w:rPr>
        <w:t xml:space="preserve"> </w:t>
      </w:r>
      <w:r>
        <w:t>man</w:t>
      </w:r>
      <w:r>
        <w:rPr>
          <w:spacing w:val="-5"/>
        </w:rPr>
        <w:t xml:space="preserve"> </w:t>
      </w:r>
      <w:r>
        <w:t>of</w:t>
      </w:r>
      <w:r>
        <w:rPr>
          <w:spacing w:val="-5"/>
        </w:rPr>
        <w:t xml:space="preserve"> </w:t>
      </w:r>
      <w:r>
        <w:t>rank</w:t>
      </w:r>
      <w:r>
        <w:rPr>
          <w:spacing w:val="-6"/>
        </w:rPr>
        <w:t xml:space="preserve"> </w:t>
      </w:r>
      <w:r>
        <w:t>carries</w:t>
      </w:r>
      <w:r>
        <w:rPr>
          <w:spacing w:val="-5"/>
        </w:rPr>
        <w:t xml:space="preserve"> </w:t>
      </w:r>
      <w:r>
        <w:t>with</w:t>
      </w:r>
      <w:r>
        <w:rPr>
          <w:spacing w:val="-5"/>
        </w:rPr>
        <w:t xml:space="preserve"> </w:t>
      </w:r>
      <w:r>
        <w:t>him,</w:t>
      </w:r>
      <w:r>
        <w:rPr>
          <w:spacing w:val="1"/>
        </w:rPr>
        <w:t xml:space="preserve"> </w:t>
      </w:r>
      <w:r>
        <w:t>while he continues in the hall of audience, a vessel into which he spits, that he may not soil the floor; and having</w:t>
      </w:r>
      <w:r>
        <w:rPr>
          <w:spacing w:val="1"/>
        </w:rPr>
        <w:t xml:space="preserve"> </w:t>
      </w:r>
      <w:r>
        <w:t>done so, he replaces the cover, and makes a bow. They usually take with them handsome buskins of white leather,</w:t>
      </w:r>
      <w:r>
        <w:rPr>
          <w:spacing w:val="-52"/>
        </w:rPr>
        <w:t xml:space="preserve"> </w:t>
      </w:r>
      <w:r>
        <w:t>and on reaching the court, before entering the hall, where they wait to be summoned by his majesty, put them on,</w:t>
      </w:r>
      <w:r>
        <w:rPr>
          <w:spacing w:val="1"/>
        </w:rPr>
        <w:t xml:space="preserve"> </w:t>
      </w:r>
      <w:r>
        <w:t>giving</w:t>
      </w:r>
      <w:r>
        <w:rPr>
          <w:spacing w:val="-6"/>
        </w:rPr>
        <w:t xml:space="preserve"> </w:t>
      </w:r>
      <w:r>
        <w:t>those</w:t>
      </w:r>
      <w:r>
        <w:rPr>
          <w:spacing w:val="-5"/>
        </w:rPr>
        <w:t xml:space="preserve"> </w:t>
      </w:r>
      <w:r>
        <w:t>worn</w:t>
      </w:r>
      <w:r>
        <w:rPr>
          <w:spacing w:val="-6"/>
        </w:rPr>
        <w:t xml:space="preserve"> </w:t>
      </w:r>
      <w:r>
        <w:t>in</w:t>
      </w:r>
      <w:r>
        <w:rPr>
          <w:spacing w:val="-5"/>
        </w:rPr>
        <w:t xml:space="preserve"> </w:t>
      </w:r>
      <w:r>
        <w:t>walking</w:t>
      </w:r>
      <w:r>
        <w:rPr>
          <w:spacing w:val="-5"/>
        </w:rPr>
        <w:t xml:space="preserve"> </w:t>
      </w:r>
      <w:r>
        <w:t>to</w:t>
      </w:r>
      <w:r>
        <w:rPr>
          <w:spacing w:val="-6"/>
        </w:rPr>
        <w:t xml:space="preserve"> </w:t>
      </w:r>
      <w:r>
        <w:t>the</w:t>
      </w:r>
      <w:r>
        <w:rPr>
          <w:spacing w:val="-5"/>
        </w:rPr>
        <w:t xml:space="preserve"> </w:t>
      </w:r>
      <w:r>
        <w:t>care</w:t>
      </w:r>
      <w:r>
        <w:rPr>
          <w:spacing w:val="-5"/>
        </w:rPr>
        <w:t xml:space="preserve"> </w:t>
      </w:r>
      <w:r>
        <w:t>of</w:t>
      </w:r>
      <w:r>
        <w:rPr>
          <w:spacing w:val="-6"/>
        </w:rPr>
        <w:t xml:space="preserve"> </w:t>
      </w:r>
      <w:r>
        <w:t>the</w:t>
      </w:r>
      <w:r>
        <w:rPr>
          <w:spacing w:val="-5"/>
        </w:rPr>
        <w:t xml:space="preserve"> </w:t>
      </w:r>
      <w:r>
        <w:t>servants.</w:t>
      </w:r>
      <w:r>
        <w:rPr>
          <w:spacing w:val="-5"/>
        </w:rPr>
        <w:t xml:space="preserve"> </w:t>
      </w:r>
      <w:r>
        <w:t>This</w:t>
      </w:r>
      <w:r>
        <w:rPr>
          <w:spacing w:val="-6"/>
        </w:rPr>
        <w:t xml:space="preserve"> </w:t>
      </w:r>
      <w:r>
        <w:t>precaution</w:t>
      </w:r>
      <w:r>
        <w:rPr>
          <w:spacing w:val="-5"/>
        </w:rPr>
        <w:t xml:space="preserve"> </w:t>
      </w:r>
      <w:r>
        <w:t>is</w:t>
      </w:r>
      <w:r>
        <w:rPr>
          <w:spacing w:val="-5"/>
        </w:rPr>
        <w:t xml:space="preserve"> </w:t>
      </w:r>
      <w:r>
        <w:t>taken</w:t>
      </w:r>
      <w:r>
        <w:rPr>
          <w:spacing w:val="-6"/>
        </w:rPr>
        <w:t xml:space="preserve"> </w:t>
      </w:r>
      <w:r>
        <w:t>that</w:t>
      </w:r>
      <w:r>
        <w:rPr>
          <w:spacing w:val="-5"/>
        </w:rPr>
        <w:t xml:space="preserve"> </w:t>
      </w:r>
      <w:r>
        <w:t>they</w:t>
      </w:r>
      <w:r>
        <w:rPr>
          <w:spacing w:val="-6"/>
        </w:rPr>
        <w:t xml:space="preserve"> </w:t>
      </w:r>
      <w:r>
        <w:t>may</w:t>
      </w:r>
      <w:r>
        <w:rPr>
          <w:spacing w:val="-5"/>
        </w:rPr>
        <w:t xml:space="preserve"> </w:t>
      </w:r>
      <w:r>
        <w:t>not</w:t>
      </w:r>
      <w:r>
        <w:rPr>
          <w:spacing w:val="-5"/>
        </w:rPr>
        <w:t xml:space="preserve"> </w:t>
      </w:r>
      <w:r>
        <w:t>sully</w:t>
      </w:r>
      <w:r>
        <w:rPr>
          <w:spacing w:val="-6"/>
        </w:rPr>
        <w:t xml:space="preserve"> </w:t>
      </w:r>
      <w:r>
        <w:t>the</w:t>
      </w:r>
      <w:r>
        <w:rPr>
          <w:spacing w:val="-5"/>
        </w:rPr>
        <w:t xml:space="preserve"> </w:t>
      </w:r>
      <w:r>
        <w:t>beauti-</w:t>
      </w:r>
      <w:r>
        <w:rPr>
          <w:spacing w:val="-52"/>
        </w:rPr>
        <w:t xml:space="preserve"> </w:t>
      </w:r>
      <w:r>
        <w:t>ful</w:t>
      </w:r>
      <w:r>
        <w:rPr>
          <w:spacing w:val="-7"/>
        </w:rPr>
        <w:t xml:space="preserve"> </w:t>
      </w:r>
      <w:r>
        <w:t>carpets,</w:t>
      </w:r>
      <w:r>
        <w:rPr>
          <w:spacing w:val="-7"/>
        </w:rPr>
        <w:t xml:space="preserve"> </w:t>
      </w:r>
      <w:r>
        <w:t>curiously</w:t>
      </w:r>
      <w:r>
        <w:rPr>
          <w:spacing w:val="-6"/>
        </w:rPr>
        <w:t xml:space="preserve"> </w:t>
      </w:r>
      <w:r>
        <w:t>wrought</w:t>
      </w:r>
      <w:r>
        <w:rPr>
          <w:spacing w:val="-7"/>
        </w:rPr>
        <w:t xml:space="preserve"> </w:t>
      </w:r>
      <w:r>
        <w:t>with</w:t>
      </w:r>
      <w:r>
        <w:rPr>
          <w:spacing w:val="-6"/>
        </w:rPr>
        <w:t xml:space="preserve"> </w:t>
      </w:r>
      <w:r>
        <w:t>silk</w:t>
      </w:r>
      <w:r>
        <w:rPr>
          <w:spacing w:val="-7"/>
        </w:rPr>
        <w:t xml:space="preserve"> </w:t>
      </w:r>
      <w:r>
        <w:t>and</w:t>
      </w:r>
      <w:r>
        <w:rPr>
          <w:spacing w:val="-7"/>
        </w:rPr>
        <w:t xml:space="preserve"> </w:t>
      </w:r>
      <w:r>
        <w:t>gold,</w:t>
      </w:r>
      <w:r>
        <w:rPr>
          <w:spacing w:val="-6"/>
        </w:rPr>
        <w:t xml:space="preserve"> </w:t>
      </w:r>
      <w:r>
        <w:t>and</w:t>
      </w:r>
      <w:r>
        <w:rPr>
          <w:spacing w:val="-7"/>
        </w:rPr>
        <w:t xml:space="preserve"> </w:t>
      </w:r>
      <w:r>
        <w:t>exhibiting</w:t>
      </w:r>
      <w:r>
        <w:rPr>
          <w:spacing w:val="-6"/>
        </w:rPr>
        <w:t xml:space="preserve"> </w:t>
      </w:r>
      <w:r>
        <w:t>a</w:t>
      </w:r>
      <w:r>
        <w:rPr>
          <w:spacing w:val="-7"/>
        </w:rPr>
        <w:t xml:space="preserve"> </w:t>
      </w:r>
      <w:r>
        <w:t>variety</w:t>
      </w:r>
      <w:r>
        <w:rPr>
          <w:spacing w:val="-6"/>
        </w:rPr>
        <w:t xml:space="preserve"> </w:t>
      </w:r>
      <w:r>
        <w:t>of</w:t>
      </w:r>
      <w:r>
        <w:rPr>
          <w:spacing w:val="-7"/>
        </w:rPr>
        <w:t xml:space="preserve"> </w:t>
      </w:r>
      <w:r>
        <w:t>colours.</w:t>
      </w:r>
    </w:p>
    <w:p w14:paraId="4452A7E4" w14:textId="77777777" w:rsidR="00FA16D1" w:rsidRDefault="00FA16D1" w:rsidP="00FA16D1">
      <w:pPr>
        <w:pStyle w:val="Body"/>
      </w:pPr>
    </w:p>
    <w:p w14:paraId="1387E251" w14:textId="77777777" w:rsidR="000276C6" w:rsidRPr="00FA16D1" w:rsidRDefault="000276C6" w:rsidP="00FA16D1">
      <w:pPr>
        <w:pStyle w:val="Heading4"/>
      </w:pPr>
      <w:r w:rsidRPr="00FA16D1">
        <w:t>XXXIV—Marco Polo’s Journey—The River Pulisangan and its beautiful Bridge</w:t>
      </w:r>
    </w:p>
    <w:p w14:paraId="5F01EFDA" w14:textId="31FFB032" w:rsidR="000276C6" w:rsidRDefault="000276C6" w:rsidP="00FA16D1">
      <w:pPr>
        <w:pStyle w:val="Body"/>
      </w:pPr>
      <w:r>
        <w:t>I have now to inform you that the great khan having sent Messer Marco as his ambassador into the western</w:t>
      </w:r>
      <w:r>
        <w:rPr>
          <w:spacing w:val="1"/>
        </w:rPr>
        <w:t xml:space="preserve"> </w:t>
      </w:r>
      <w:r>
        <w:t>provinces, he departed from Kambalu, and travelled in that direction full four months. You shall now hear all that</w:t>
      </w:r>
      <w:r>
        <w:rPr>
          <w:spacing w:val="-52"/>
        </w:rPr>
        <w:t xml:space="preserve"> </w:t>
      </w:r>
      <w:r>
        <w:t>he saw on that journey going and returning. When a man leaves Kambalu and has gone ten miles, he finds a river</w:t>
      </w:r>
      <w:r>
        <w:rPr>
          <w:spacing w:val="1"/>
        </w:rPr>
        <w:t xml:space="preserve"> </w:t>
      </w:r>
      <w:r>
        <w:t>called Pulisangan, which flows on to the ocean, and is crossed by many merchants with their goods. Over it is a</w:t>
      </w:r>
      <w:r>
        <w:rPr>
          <w:spacing w:val="1"/>
        </w:rPr>
        <w:t xml:space="preserve"> </w:t>
      </w:r>
      <w:r>
        <w:t>grand stone bridge, which has not its equal in the world; it is 300 paces long and eight broad, and ten horsemen</w:t>
      </w:r>
      <w:r>
        <w:rPr>
          <w:spacing w:val="1"/>
        </w:rPr>
        <w:t xml:space="preserve"> </w:t>
      </w:r>
      <w:r>
        <w:t>can ride abreast over it. It has twenty-four arches, supported by piers in the water, and is wholly of marble, finely</w:t>
      </w:r>
      <w:r>
        <w:rPr>
          <w:spacing w:val="1"/>
        </w:rPr>
        <w:t xml:space="preserve"> </w:t>
      </w:r>
      <w:r>
        <w:t>wrought</w:t>
      </w:r>
      <w:r>
        <w:rPr>
          <w:spacing w:val="-5"/>
        </w:rPr>
        <w:t xml:space="preserve"> </w:t>
      </w:r>
      <w:r>
        <w:t>into</w:t>
      </w:r>
      <w:r>
        <w:rPr>
          <w:spacing w:val="-5"/>
        </w:rPr>
        <w:t xml:space="preserve"> </w:t>
      </w:r>
      <w:r>
        <w:t>columns</w:t>
      </w:r>
      <w:r>
        <w:rPr>
          <w:spacing w:val="-4"/>
        </w:rPr>
        <w:t xml:space="preserve"> </w:t>
      </w:r>
      <w:r>
        <w:t>in</w:t>
      </w:r>
      <w:r>
        <w:rPr>
          <w:spacing w:val="-5"/>
        </w:rPr>
        <w:t xml:space="preserve"> </w:t>
      </w:r>
      <w:r>
        <w:t>the</w:t>
      </w:r>
      <w:r>
        <w:rPr>
          <w:spacing w:val="-4"/>
        </w:rPr>
        <w:t xml:space="preserve"> </w:t>
      </w:r>
      <w:r>
        <w:t>manner</w:t>
      </w:r>
      <w:r>
        <w:rPr>
          <w:spacing w:val="-5"/>
        </w:rPr>
        <w:t xml:space="preserve"> </w:t>
      </w:r>
      <w:r>
        <w:t>that</w:t>
      </w:r>
      <w:r>
        <w:rPr>
          <w:spacing w:val="-4"/>
        </w:rPr>
        <w:t xml:space="preserve"> </w:t>
      </w:r>
      <w:r>
        <w:t>I</w:t>
      </w:r>
      <w:r>
        <w:rPr>
          <w:spacing w:val="-5"/>
        </w:rPr>
        <w:t xml:space="preserve"> </w:t>
      </w:r>
      <w:r>
        <w:t>will</w:t>
      </w:r>
      <w:r>
        <w:rPr>
          <w:spacing w:val="-4"/>
        </w:rPr>
        <w:t xml:space="preserve"> </w:t>
      </w:r>
      <w:r>
        <w:t>tell</w:t>
      </w:r>
      <w:r>
        <w:rPr>
          <w:spacing w:val="-5"/>
        </w:rPr>
        <w:t xml:space="preserve"> </w:t>
      </w:r>
      <w:r>
        <w:t>you.</w:t>
      </w:r>
      <w:r>
        <w:rPr>
          <w:spacing w:val="-4"/>
        </w:rPr>
        <w:t xml:space="preserve"> </w:t>
      </w:r>
      <w:r>
        <w:t>At</w:t>
      </w:r>
      <w:r>
        <w:rPr>
          <w:spacing w:val="-5"/>
        </w:rPr>
        <w:t xml:space="preserve"> </w:t>
      </w:r>
      <w:r>
        <w:t>the</w:t>
      </w:r>
      <w:r>
        <w:rPr>
          <w:spacing w:val="-4"/>
        </w:rPr>
        <w:t xml:space="preserve"> </w:t>
      </w:r>
      <w:r>
        <w:t>head</w:t>
      </w:r>
      <w:r>
        <w:rPr>
          <w:spacing w:val="-5"/>
        </w:rPr>
        <w:t xml:space="preserve"> </w:t>
      </w:r>
      <w:r>
        <w:t>of</w:t>
      </w:r>
      <w:r>
        <w:rPr>
          <w:spacing w:val="-5"/>
        </w:rPr>
        <w:t xml:space="preserve"> </w:t>
      </w:r>
      <w:r>
        <w:t>the</w:t>
      </w:r>
      <w:r>
        <w:rPr>
          <w:spacing w:val="-4"/>
        </w:rPr>
        <w:t xml:space="preserve"> </w:t>
      </w:r>
      <w:r>
        <w:t>bridge</w:t>
      </w:r>
      <w:r>
        <w:rPr>
          <w:spacing w:val="-5"/>
        </w:rPr>
        <w:t xml:space="preserve"> </w:t>
      </w:r>
      <w:r>
        <w:t>is</w:t>
      </w:r>
      <w:r>
        <w:rPr>
          <w:spacing w:val="-4"/>
        </w:rPr>
        <w:t xml:space="preserve"> </w:t>
      </w:r>
      <w:r>
        <w:t>a</w:t>
      </w:r>
      <w:r>
        <w:rPr>
          <w:spacing w:val="-5"/>
        </w:rPr>
        <w:t xml:space="preserve"> </w:t>
      </w:r>
      <w:r>
        <w:t>column</w:t>
      </w:r>
      <w:r>
        <w:rPr>
          <w:spacing w:val="-4"/>
        </w:rPr>
        <w:t xml:space="preserve"> </w:t>
      </w:r>
      <w:r>
        <w:lastRenderedPageBreak/>
        <w:t>of</w:t>
      </w:r>
      <w:r>
        <w:rPr>
          <w:spacing w:val="-5"/>
        </w:rPr>
        <w:t xml:space="preserve"> </w:t>
      </w:r>
      <w:r>
        <w:t>marble,</w:t>
      </w:r>
      <w:r>
        <w:rPr>
          <w:spacing w:val="-4"/>
        </w:rPr>
        <w:t xml:space="preserve"> </w:t>
      </w:r>
      <w:r>
        <w:t>above</w:t>
      </w:r>
      <w:r>
        <w:rPr>
          <w:spacing w:val="-5"/>
        </w:rPr>
        <w:t xml:space="preserve"> </w:t>
      </w:r>
      <w:r>
        <w:t>and</w:t>
      </w:r>
      <w:r>
        <w:rPr>
          <w:spacing w:val="-52"/>
        </w:rPr>
        <w:t xml:space="preserve"> </w:t>
      </w:r>
      <w:r>
        <w:t>beneath which are beautifully carved lions of the same material, and about a pace distant is another column, with</w:t>
      </w:r>
      <w:r>
        <w:rPr>
          <w:spacing w:val="1"/>
        </w:rPr>
        <w:t xml:space="preserve"> </w:t>
      </w:r>
      <w:r>
        <w:t>its lions, and between the two are slabs of gray marble, to secure passengers from falling into the water; and the</w:t>
      </w:r>
      <w:r>
        <w:rPr>
          <w:spacing w:val="1"/>
        </w:rPr>
        <w:t xml:space="preserve"> </w:t>
      </w:r>
      <w:r>
        <w:t>whole</w:t>
      </w:r>
      <w:r>
        <w:rPr>
          <w:spacing w:val="-6"/>
        </w:rPr>
        <w:t xml:space="preserve"> </w:t>
      </w:r>
      <w:r>
        <w:t>bridge</w:t>
      </w:r>
      <w:r>
        <w:rPr>
          <w:spacing w:val="-6"/>
        </w:rPr>
        <w:t xml:space="preserve"> </w:t>
      </w:r>
      <w:r>
        <w:t>thus</w:t>
      </w:r>
      <w:r>
        <w:rPr>
          <w:spacing w:val="-6"/>
        </w:rPr>
        <w:t xml:space="preserve"> </w:t>
      </w:r>
      <w:r>
        <w:t>formed</w:t>
      </w:r>
      <w:r>
        <w:rPr>
          <w:spacing w:val="-6"/>
        </w:rPr>
        <w:t xml:space="preserve"> </w:t>
      </w:r>
      <w:r>
        <w:t>is</w:t>
      </w:r>
      <w:r>
        <w:rPr>
          <w:spacing w:val="-6"/>
        </w:rPr>
        <w:t xml:space="preserve"> </w:t>
      </w:r>
      <w:r>
        <w:t>the</w:t>
      </w:r>
      <w:r>
        <w:rPr>
          <w:spacing w:val="-6"/>
        </w:rPr>
        <w:t xml:space="preserve"> </w:t>
      </w:r>
      <w:r>
        <w:t>most</w:t>
      </w:r>
      <w:r>
        <w:rPr>
          <w:spacing w:val="-5"/>
        </w:rPr>
        <w:t xml:space="preserve"> </w:t>
      </w:r>
      <w:r>
        <w:t>magnificent</w:t>
      </w:r>
      <w:r>
        <w:rPr>
          <w:spacing w:val="-6"/>
        </w:rPr>
        <w:t xml:space="preserve"> </w:t>
      </w:r>
      <w:r>
        <w:t>object</w:t>
      </w:r>
      <w:r>
        <w:rPr>
          <w:spacing w:val="-6"/>
        </w:rPr>
        <w:t xml:space="preserve"> </w:t>
      </w:r>
      <w:r>
        <w:t>in</w:t>
      </w:r>
      <w:r>
        <w:rPr>
          <w:spacing w:val="-6"/>
        </w:rPr>
        <w:t xml:space="preserve"> </w:t>
      </w:r>
      <w:r>
        <w:t>the</w:t>
      </w:r>
      <w:r>
        <w:rPr>
          <w:spacing w:val="-6"/>
        </w:rPr>
        <w:t xml:space="preserve"> </w:t>
      </w:r>
      <w:r>
        <w:t>world.</w:t>
      </w:r>
    </w:p>
    <w:p w14:paraId="39173AE4" w14:textId="77777777" w:rsidR="00FA16D1" w:rsidRDefault="00FA16D1" w:rsidP="00FA16D1">
      <w:pPr>
        <w:pStyle w:val="Body"/>
      </w:pPr>
    </w:p>
    <w:p w14:paraId="685B6166" w14:textId="77777777" w:rsidR="000276C6" w:rsidRPr="00FA16D1" w:rsidRDefault="000276C6" w:rsidP="00FA16D1">
      <w:pPr>
        <w:pStyle w:val="Heading4"/>
      </w:pPr>
      <w:r w:rsidRPr="00FA16D1">
        <w:t>XXXV—The great City of Gco-gui</w:t>
      </w:r>
    </w:p>
    <w:p w14:paraId="079FBCA5" w14:textId="478A9823" w:rsidR="000276C6" w:rsidRDefault="000276C6" w:rsidP="00FA16D1">
      <w:pPr>
        <w:pStyle w:val="Body"/>
      </w:pPr>
      <w:r>
        <w:t>After</w:t>
      </w:r>
      <w:r>
        <w:rPr>
          <w:spacing w:val="-12"/>
        </w:rPr>
        <w:t xml:space="preserve"> </w:t>
      </w:r>
      <w:r>
        <w:t>leaving</w:t>
      </w:r>
      <w:r>
        <w:rPr>
          <w:spacing w:val="-11"/>
        </w:rPr>
        <w:t xml:space="preserve"> </w:t>
      </w:r>
      <w:r>
        <w:t>that</w:t>
      </w:r>
      <w:r>
        <w:rPr>
          <w:spacing w:val="-11"/>
        </w:rPr>
        <w:t xml:space="preserve"> </w:t>
      </w:r>
      <w:r>
        <w:t>bridge</w:t>
      </w:r>
      <w:r>
        <w:rPr>
          <w:spacing w:val="-12"/>
        </w:rPr>
        <w:t xml:space="preserve"> </w:t>
      </w:r>
      <w:r>
        <w:t>a</w:t>
      </w:r>
      <w:r>
        <w:rPr>
          <w:spacing w:val="-11"/>
        </w:rPr>
        <w:t xml:space="preserve"> </w:t>
      </w:r>
      <w:r>
        <w:t>man</w:t>
      </w:r>
      <w:r>
        <w:rPr>
          <w:spacing w:val="-11"/>
        </w:rPr>
        <w:t xml:space="preserve"> </w:t>
      </w:r>
      <w:r>
        <w:t>travels</w:t>
      </w:r>
      <w:r>
        <w:rPr>
          <w:spacing w:val="-11"/>
        </w:rPr>
        <w:t xml:space="preserve"> </w:t>
      </w:r>
      <w:r>
        <w:t>thirty</w:t>
      </w:r>
      <w:r>
        <w:rPr>
          <w:spacing w:val="-12"/>
        </w:rPr>
        <w:t xml:space="preserve"> </w:t>
      </w:r>
      <w:r>
        <w:t>miles</w:t>
      </w:r>
      <w:r>
        <w:rPr>
          <w:spacing w:val="-11"/>
        </w:rPr>
        <w:t xml:space="preserve"> </w:t>
      </w:r>
      <w:r>
        <w:t>westward,</w:t>
      </w:r>
      <w:r>
        <w:rPr>
          <w:spacing w:val="-11"/>
        </w:rPr>
        <w:t xml:space="preserve"> </w:t>
      </w:r>
      <w:r>
        <w:t>finding</w:t>
      </w:r>
      <w:r>
        <w:rPr>
          <w:spacing w:val="-11"/>
        </w:rPr>
        <w:t xml:space="preserve"> </w:t>
      </w:r>
      <w:r>
        <w:t>every</w:t>
      </w:r>
      <w:r>
        <w:rPr>
          <w:spacing w:val="-12"/>
        </w:rPr>
        <w:t xml:space="preserve"> </w:t>
      </w:r>
      <w:r>
        <w:t>where</w:t>
      </w:r>
      <w:r>
        <w:rPr>
          <w:spacing w:val="-11"/>
        </w:rPr>
        <w:t xml:space="preserve"> </w:t>
      </w:r>
      <w:r>
        <w:t>fine</w:t>
      </w:r>
      <w:r>
        <w:rPr>
          <w:spacing w:val="-11"/>
        </w:rPr>
        <w:t xml:space="preserve"> </w:t>
      </w:r>
      <w:r>
        <w:t>trees,</w:t>
      </w:r>
      <w:r>
        <w:rPr>
          <w:spacing w:val="-11"/>
        </w:rPr>
        <w:t xml:space="preserve"> </w:t>
      </w:r>
      <w:r>
        <w:t>villages,</w:t>
      </w:r>
      <w:r>
        <w:rPr>
          <w:spacing w:val="-12"/>
        </w:rPr>
        <w:t xml:space="preserve"> </w:t>
      </w:r>
      <w:r>
        <w:t>and</w:t>
      </w:r>
      <w:r>
        <w:rPr>
          <w:spacing w:val="-11"/>
        </w:rPr>
        <w:t xml:space="preserve"> </w:t>
      </w:r>
      <w:r>
        <w:t>inns,</w:t>
      </w:r>
      <w:r>
        <w:rPr>
          <w:spacing w:val="-52"/>
        </w:rPr>
        <w:t xml:space="preserve"> </w:t>
      </w:r>
      <w:r>
        <w:t>and</w:t>
      </w:r>
      <w:r>
        <w:rPr>
          <w:spacing w:val="-6"/>
        </w:rPr>
        <w:t xml:space="preserve"> </w:t>
      </w:r>
      <w:r>
        <w:t>then</w:t>
      </w:r>
      <w:r>
        <w:rPr>
          <w:spacing w:val="-5"/>
        </w:rPr>
        <w:t xml:space="preserve"> </w:t>
      </w:r>
      <w:r>
        <w:t>comes</w:t>
      </w:r>
      <w:r>
        <w:rPr>
          <w:spacing w:val="-6"/>
        </w:rPr>
        <w:t xml:space="preserve"> </w:t>
      </w:r>
      <w:r>
        <w:t>to</w:t>
      </w:r>
      <w:r>
        <w:rPr>
          <w:spacing w:val="-5"/>
        </w:rPr>
        <w:t xml:space="preserve"> </w:t>
      </w:r>
      <w:r>
        <w:t>a</w:t>
      </w:r>
      <w:r>
        <w:rPr>
          <w:spacing w:val="-6"/>
        </w:rPr>
        <w:t xml:space="preserve"> </w:t>
      </w:r>
      <w:r>
        <w:t>city</w:t>
      </w:r>
      <w:r>
        <w:rPr>
          <w:spacing w:val="-5"/>
        </w:rPr>
        <w:t xml:space="preserve"> </w:t>
      </w:r>
      <w:r>
        <w:t>which</w:t>
      </w:r>
      <w:r>
        <w:rPr>
          <w:spacing w:val="-6"/>
        </w:rPr>
        <w:t xml:space="preserve"> </w:t>
      </w:r>
      <w:r>
        <w:t>is</w:t>
      </w:r>
      <w:r>
        <w:rPr>
          <w:spacing w:val="-5"/>
        </w:rPr>
        <w:t xml:space="preserve"> </w:t>
      </w:r>
      <w:r>
        <w:t>named</w:t>
      </w:r>
      <w:r>
        <w:rPr>
          <w:spacing w:val="-6"/>
        </w:rPr>
        <w:t xml:space="preserve"> </w:t>
      </w:r>
      <w:r>
        <w:t>Geo-gui.</w:t>
      </w:r>
      <w:r>
        <w:rPr>
          <w:spacing w:val="-5"/>
        </w:rPr>
        <w:t xml:space="preserve"> </w:t>
      </w:r>
      <w:r>
        <w:t>The</w:t>
      </w:r>
      <w:r>
        <w:rPr>
          <w:spacing w:val="-6"/>
        </w:rPr>
        <w:t xml:space="preserve"> </w:t>
      </w:r>
      <w:r>
        <w:t>country</w:t>
      </w:r>
      <w:r>
        <w:rPr>
          <w:spacing w:val="-5"/>
        </w:rPr>
        <w:t xml:space="preserve"> </w:t>
      </w:r>
      <w:r>
        <w:t>is</w:t>
      </w:r>
      <w:r>
        <w:rPr>
          <w:spacing w:val="-6"/>
        </w:rPr>
        <w:t xml:space="preserve"> </w:t>
      </w:r>
      <w:r>
        <w:t>rich</w:t>
      </w:r>
      <w:r>
        <w:rPr>
          <w:spacing w:val="-5"/>
        </w:rPr>
        <w:t xml:space="preserve"> </w:t>
      </w:r>
      <w:r>
        <w:t>in</w:t>
      </w:r>
      <w:r>
        <w:rPr>
          <w:spacing w:val="-6"/>
        </w:rPr>
        <w:t xml:space="preserve"> </w:t>
      </w:r>
      <w:r>
        <w:t>grain,</w:t>
      </w:r>
      <w:r>
        <w:rPr>
          <w:spacing w:val="-5"/>
        </w:rPr>
        <w:t xml:space="preserve"> </w:t>
      </w:r>
      <w:r>
        <w:t>the</w:t>
      </w:r>
      <w:r>
        <w:rPr>
          <w:spacing w:val="-6"/>
        </w:rPr>
        <w:t xml:space="preserve"> </w:t>
      </w:r>
      <w:r>
        <w:t>people</w:t>
      </w:r>
      <w:r>
        <w:rPr>
          <w:spacing w:val="-5"/>
        </w:rPr>
        <w:t xml:space="preserve"> </w:t>
      </w:r>
      <w:r>
        <w:t>are</w:t>
      </w:r>
      <w:r>
        <w:rPr>
          <w:spacing w:val="-6"/>
        </w:rPr>
        <w:t xml:space="preserve"> </w:t>
      </w:r>
      <w:r>
        <w:t>all</w:t>
      </w:r>
      <w:r>
        <w:rPr>
          <w:spacing w:val="-5"/>
        </w:rPr>
        <w:t xml:space="preserve"> </w:t>
      </w:r>
      <w:r>
        <w:t>idolaters;</w:t>
      </w:r>
      <w:r>
        <w:rPr>
          <w:spacing w:val="-6"/>
        </w:rPr>
        <w:t xml:space="preserve"> </w:t>
      </w:r>
      <w:r>
        <w:t>they</w:t>
      </w:r>
      <w:r w:rsidR="00FA16D1">
        <w:t xml:space="preserve"> </w:t>
      </w:r>
      <w:r>
        <w:t>live</w:t>
      </w:r>
      <w:r>
        <w:rPr>
          <w:spacing w:val="-9"/>
        </w:rPr>
        <w:t xml:space="preserve"> </w:t>
      </w:r>
      <w:r>
        <w:t>by</w:t>
      </w:r>
      <w:r>
        <w:rPr>
          <w:spacing w:val="-9"/>
        </w:rPr>
        <w:t xml:space="preserve"> </w:t>
      </w:r>
      <w:r>
        <w:t>merchandise</w:t>
      </w:r>
      <w:r>
        <w:rPr>
          <w:spacing w:val="-9"/>
        </w:rPr>
        <w:t xml:space="preserve"> </w:t>
      </w:r>
      <w:r>
        <w:t>and</w:t>
      </w:r>
      <w:r>
        <w:rPr>
          <w:spacing w:val="-8"/>
        </w:rPr>
        <w:t xml:space="preserve"> </w:t>
      </w:r>
      <w:r>
        <w:t>the</w:t>
      </w:r>
      <w:r>
        <w:rPr>
          <w:spacing w:val="-9"/>
        </w:rPr>
        <w:t xml:space="preserve"> </w:t>
      </w:r>
      <w:r>
        <w:t>arts,</w:t>
      </w:r>
      <w:r>
        <w:rPr>
          <w:spacing w:val="-9"/>
        </w:rPr>
        <w:t xml:space="preserve"> </w:t>
      </w:r>
      <w:r>
        <w:t>making</w:t>
      </w:r>
      <w:r>
        <w:rPr>
          <w:spacing w:val="-9"/>
        </w:rPr>
        <w:t xml:space="preserve"> </w:t>
      </w:r>
      <w:r>
        <w:t>cloth</w:t>
      </w:r>
      <w:r>
        <w:rPr>
          <w:spacing w:val="-8"/>
        </w:rPr>
        <w:t xml:space="preserve"> </w:t>
      </w:r>
      <w:r>
        <w:t>of</w:t>
      </w:r>
      <w:r>
        <w:rPr>
          <w:spacing w:val="-9"/>
        </w:rPr>
        <w:t xml:space="preserve"> </w:t>
      </w:r>
      <w:r>
        <w:t>gold,</w:t>
      </w:r>
      <w:r>
        <w:rPr>
          <w:spacing w:val="-9"/>
        </w:rPr>
        <w:t xml:space="preserve"> </w:t>
      </w:r>
      <w:r>
        <w:t>as</w:t>
      </w:r>
      <w:r>
        <w:rPr>
          <w:spacing w:val="-8"/>
        </w:rPr>
        <w:t xml:space="preserve"> </w:t>
      </w:r>
      <w:r>
        <w:t>well</w:t>
      </w:r>
      <w:r>
        <w:rPr>
          <w:spacing w:val="-9"/>
        </w:rPr>
        <w:t xml:space="preserve"> </w:t>
      </w:r>
      <w:r>
        <w:t>as</w:t>
      </w:r>
      <w:r>
        <w:rPr>
          <w:spacing w:val="-9"/>
        </w:rPr>
        <w:t xml:space="preserve"> </w:t>
      </w:r>
      <w:r>
        <w:t>silk,</w:t>
      </w:r>
      <w:r>
        <w:rPr>
          <w:spacing w:val="-9"/>
        </w:rPr>
        <w:t xml:space="preserve"> </w:t>
      </w:r>
      <w:r>
        <w:t>and</w:t>
      </w:r>
      <w:r>
        <w:rPr>
          <w:spacing w:val="-8"/>
        </w:rPr>
        <w:t xml:space="preserve"> </w:t>
      </w:r>
      <w:r>
        <w:t>beautiful</w:t>
      </w:r>
      <w:r>
        <w:rPr>
          <w:spacing w:val="-9"/>
        </w:rPr>
        <w:t xml:space="preserve"> </w:t>
      </w:r>
      <w:r>
        <w:t>linen.</w:t>
      </w:r>
      <w:r>
        <w:rPr>
          <w:spacing w:val="-9"/>
        </w:rPr>
        <w:t xml:space="preserve"> </w:t>
      </w:r>
      <w:r>
        <w:t>There</w:t>
      </w:r>
      <w:r>
        <w:rPr>
          <w:spacing w:val="-9"/>
        </w:rPr>
        <w:t xml:space="preserve"> </w:t>
      </w:r>
      <w:r>
        <w:t>are</w:t>
      </w:r>
      <w:r>
        <w:rPr>
          <w:spacing w:val="-8"/>
        </w:rPr>
        <w:t xml:space="preserve"> </w:t>
      </w:r>
      <w:r>
        <w:t>also</w:t>
      </w:r>
      <w:r>
        <w:rPr>
          <w:spacing w:val="-9"/>
        </w:rPr>
        <w:t xml:space="preserve"> </w:t>
      </w:r>
      <w:r>
        <w:t>numerous</w:t>
      </w:r>
      <w:r>
        <w:rPr>
          <w:spacing w:val="1"/>
        </w:rPr>
        <w:t xml:space="preserve"> </w:t>
      </w:r>
      <w:r>
        <w:t>houses</w:t>
      </w:r>
      <w:r>
        <w:rPr>
          <w:spacing w:val="-7"/>
        </w:rPr>
        <w:t xml:space="preserve"> </w:t>
      </w:r>
      <w:r>
        <w:t>for</w:t>
      </w:r>
      <w:r>
        <w:rPr>
          <w:spacing w:val="-7"/>
        </w:rPr>
        <w:t xml:space="preserve"> </w:t>
      </w:r>
      <w:r>
        <w:t>the</w:t>
      </w:r>
      <w:r>
        <w:rPr>
          <w:spacing w:val="-7"/>
        </w:rPr>
        <w:t xml:space="preserve"> </w:t>
      </w:r>
      <w:r>
        <w:t>reception</w:t>
      </w:r>
      <w:r>
        <w:rPr>
          <w:spacing w:val="-7"/>
        </w:rPr>
        <w:t xml:space="preserve"> </w:t>
      </w:r>
      <w:r>
        <w:t>of</w:t>
      </w:r>
      <w:r>
        <w:rPr>
          <w:spacing w:val="-7"/>
        </w:rPr>
        <w:t xml:space="preserve"> </w:t>
      </w:r>
      <w:r>
        <w:t>strangers.</w:t>
      </w:r>
      <w:r>
        <w:rPr>
          <w:spacing w:val="-7"/>
        </w:rPr>
        <w:t xml:space="preserve"> </w:t>
      </w:r>
      <w:r>
        <w:t>A</w:t>
      </w:r>
      <w:r>
        <w:rPr>
          <w:spacing w:val="-7"/>
        </w:rPr>
        <w:t xml:space="preserve"> </w:t>
      </w:r>
      <w:r>
        <w:t>mile</w:t>
      </w:r>
      <w:r>
        <w:rPr>
          <w:spacing w:val="-7"/>
        </w:rPr>
        <w:t xml:space="preserve"> </w:t>
      </w:r>
      <w:r>
        <w:t>beyond</w:t>
      </w:r>
      <w:r>
        <w:rPr>
          <w:spacing w:val="-7"/>
        </w:rPr>
        <w:t xml:space="preserve"> </w:t>
      </w:r>
      <w:r>
        <w:t>that</w:t>
      </w:r>
      <w:r>
        <w:rPr>
          <w:spacing w:val="-6"/>
        </w:rPr>
        <w:t xml:space="preserve"> </w:t>
      </w:r>
      <w:r>
        <w:t>city</w:t>
      </w:r>
      <w:r>
        <w:rPr>
          <w:spacing w:val="-7"/>
        </w:rPr>
        <w:t xml:space="preserve"> </w:t>
      </w:r>
      <w:r>
        <w:t>are</w:t>
      </w:r>
      <w:r>
        <w:rPr>
          <w:spacing w:val="-7"/>
        </w:rPr>
        <w:t xml:space="preserve"> </w:t>
      </w:r>
      <w:r>
        <w:t>two</w:t>
      </w:r>
      <w:r>
        <w:rPr>
          <w:spacing w:val="-7"/>
        </w:rPr>
        <w:t xml:space="preserve"> </w:t>
      </w:r>
      <w:r>
        <w:t>roads,</w:t>
      </w:r>
      <w:r>
        <w:rPr>
          <w:spacing w:val="-7"/>
        </w:rPr>
        <w:t xml:space="preserve"> </w:t>
      </w:r>
      <w:r>
        <w:t>one</w:t>
      </w:r>
      <w:r>
        <w:rPr>
          <w:spacing w:val="-7"/>
        </w:rPr>
        <w:t xml:space="preserve"> </w:t>
      </w:r>
      <w:r>
        <w:t>leading</w:t>
      </w:r>
      <w:r>
        <w:rPr>
          <w:spacing w:val="-7"/>
        </w:rPr>
        <w:t xml:space="preserve"> </w:t>
      </w:r>
      <w:r>
        <w:t>westward</w:t>
      </w:r>
      <w:r>
        <w:rPr>
          <w:spacing w:val="-7"/>
        </w:rPr>
        <w:t xml:space="preserve"> </w:t>
      </w:r>
      <w:r>
        <w:t>through</w:t>
      </w:r>
      <w:r>
        <w:rPr>
          <w:spacing w:val="-7"/>
        </w:rPr>
        <w:t xml:space="preserve"> </w:t>
      </w:r>
      <w:r>
        <w:t>Cathay,</w:t>
      </w:r>
      <w:r>
        <w:rPr>
          <w:spacing w:val="1"/>
        </w:rPr>
        <w:t xml:space="preserve"> </w:t>
      </w:r>
      <w:r>
        <w:t>the other southward to the great province of Manji. In riding westward through Cathay full ten days, you find al-</w:t>
      </w:r>
      <w:r>
        <w:rPr>
          <w:spacing w:val="1"/>
        </w:rPr>
        <w:t xml:space="preserve"> </w:t>
      </w:r>
      <w:r>
        <w:t>ways</w:t>
      </w:r>
      <w:r>
        <w:rPr>
          <w:spacing w:val="-10"/>
        </w:rPr>
        <w:t xml:space="preserve"> </w:t>
      </w:r>
      <w:r>
        <w:t>handsome</w:t>
      </w:r>
      <w:r>
        <w:rPr>
          <w:spacing w:val="-9"/>
        </w:rPr>
        <w:t xml:space="preserve"> </w:t>
      </w:r>
      <w:r>
        <w:t>cities</w:t>
      </w:r>
      <w:r>
        <w:rPr>
          <w:spacing w:val="-9"/>
        </w:rPr>
        <w:t xml:space="preserve"> </w:t>
      </w:r>
      <w:r>
        <w:t>and</w:t>
      </w:r>
      <w:r>
        <w:rPr>
          <w:spacing w:val="-10"/>
        </w:rPr>
        <w:t xml:space="preserve"> </w:t>
      </w:r>
      <w:r>
        <w:t>castles,</w:t>
      </w:r>
      <w:r>
        <w:rPr>
          <w:spacing w:val="-9"/>
        </w:rPr>
        <w:t xml:space="preserve"> </w:t>
      </w:r>
      <w:r>
        <w:t>abundance</w:t>
      </w:r>
      <w:r>
        <w:rPr>
          <w:spacing w:val="-9"/>
        </w:rPr>
        <w:t xml:space="preserve"> </w:t>
      </w:r>
      <w:r>
        <w:t>of</w:t>
      </w:r>
      <w:r>
        <w:rPr>
          <w:spacing w:val="-9"/>
        </w:rPr>
        <w:t xml:space="preserve"> </w:t>
      </w:r>
      <w:r>
        <w:t>arts</w:t>
      </w:r>
      <w:r>
        <w:rPr>
          <w:spacing w:val="-10"/>
        </w:rPr>
        <w:t xml:space="preserve"> </w:t>
      </w:r>
      <w:r>
        <w:t>and</w:t>
      </w:r>
      <w:r>
        <w:rPr>
          <w:spacing w:val="-9"/>
        </w:rPr>
        <w:t xml:space="preserve"> </w:t>
      </w:r>
      <w:r>
        <w:t>merchandise,</w:t>
      </w:r>
      <w:r>
        <w:rPr>
          <w:spacing w:val="-9"/>
        </w:rPr>
        <w:t xml:space="preserve"> </w:t>
      </w:r>
      <w:r>
        <w:t>fine</w:t>
      </w:r>
      <w:r>
        <w:rPr>
          <w:spacing w:val="-9"/>
        </w:rPr>
        <w:t xml:space="preserve"> </w:t>
      </w:r>
      <w:r>
        <w:t>inns,</w:t>
      </w:r>
      <w:r>
        <w:rPr>
          <w:spacing w:val="-10"/>
        </w:rPr>
        <w:t xml:space="preserve"> </w:t>
      </w:r>
      <w:r>
        <w:t>trees,</w:t>
      </w:r>
      <w:r>
        <w:rPr>
          <w:spacing w:val="-9"/>
        </w:rPr>
        <w:t xml:space="preserve"> </w:t>
      </w:r>
      <w:r>
        <w:t>vines,</w:t>
      </w:r>
      <w:r>
        <w:rPr>
          <w:spacing w:val="-9"/>
        </w:rPr>
        <w:t xml:space="preserve"> </w:t>
      </w:r>
      <w:r>
        <w:t>and</w:t>
      </w:r>
      <w:r>
        <w:rPr>
          <w:spacing w:val="-10"/>
        </w:rPr>
        <w:t xml:space="preserve"> </w:t>
      </w:r>
      <w:r>
        <w:t>a</w:t>
      </w:r>
      <w:r>
        <w:rPr>
          <w:spacing w:val="-9"/>
        </w:rPr>
        <w:t xml:space="preserve"> </w:t>
      </w:r>
      <w:r>
        <w:t>civilized</w:t>
      </w:r>
      <w:r>
        <w:rPr>
          <w:spacing w:val="-9"/>
        </w:rPr>
        <w:t xml:space="preserve"> </w:t>
      </w:r>
      <w:r>
        <w:t>people.</w:t>
      </w:r>
    </w:p>
    <w:p w14:paraId="2AFB44F1" w14:textId="77777777" w:rsidR="00FA16D1" w:rsidRDefault="00FA16D1" w:rsidP="00FA16D1">
      <w:pPr>
        <w:pStyle w:val="Body"/>
      </w:pPr>
    </w:p>
    <w:p w14:paraId="1614C46F" w14:textId="77777777" w:rsidR="000276C6" w:rsidRPr="00FA16D1" w:rsidRDefault="000276C6" w:rsidP="00FA16D1">
      <w:pPr>
        <w:pStyle w:val="Heading4"/>
      </w:pPr>
      <w:r w:rsidRPr="00FA16D1">
        <w:t>XXXVI—The Cities of Ta-in-fu and Pi-an-fu</w:t>
      </w:r>
    </w:p>
    <w:p w14:paraId="3941EED0" w14:textId="11DA2EF3" w:rsidR="000276C6" w:rsidRDefault="000276C6" w:rsidP="00FA16D1">
      <w:pPr>
        <w:pStyle w:val="Body"/>
      </w:pPr>
      <w:r>
        <w:t>At</w:t>
      </w:r>
      <w:r>
        <w:rPr>
          <w:spacing w:val="-5"/>
        </w:rPr>
        <w:t xml:space="preserve"> </w:t>
      </w:r>
      <w:r>
        <w:t>the</w:t>
      </w:r>
      <w:r>
        <w:rPr>
          <w:spacing w:val="-5"/>
        </w:rPr>
        <w:t xml:space="preserve"> </w:t>
      </w:r>
      <w:r>
        <w:t>end</w:t>
      </w:r>
      <w:r>
        <w:rPr>
          <w:spacing w:val="-5"/>
        </w:rPr>
        <w:t xml:space="preserve"> </w:t>
      </w:r>
      <w:r>
        <w:t>of</w:t>
      </w:r>
      <w:r>
        <w:rPr>
          <w:spacing w:val="-5"/>
        </w:rPr>
        <w:t xml:space="preserve"> </w:t>
      </w:r>
      <w:r>
        <w:t>this</w:t>
      </w:r>
      <w:r>
        <w:rPr>
          <w:spacing w:val="-5"/>
        </w:rPr>
        <w:t xml:space="preserve"> </w:t>
      </w:r>
      <w:r>
        <w:t>journey</w:t>
      </w:r>
      <w:r>
        <w:rPr>
          <w:spacing w:val="-4"/>
        </w:rPr>
        <w:t xml:space="preserve"> </w:t>
      </w:r>
      <w:r>
        <w:t>is</w:t>
      </w:r>
      <w:r>
        <w:rPr>
          <w:spacing w:val="-5"/>
        </w:rPr>
        <w:t xml:space="preserve"> </w:t>
      </w:r>
      <w:r>
        <w:t>a</w:t>
      </w:r>
      <w:r>
        <w:rPr>
          <w:spacing w:val="-5"/>
        </w:rPr>
        <w:t xml:space="preserve"> </w:t>
      </w:r>
      <w:r>
        <w:t>kingdom</w:t>
      </w:r>
      <w:r>
        <w:rPr>
          <w:spacing w:val="-5"/>
        </w:rPr>
        <w:t xml:space="preserve"> </w:t>
      </w:r>
      <w:r>
        <w:t>named</w:t>
      </w:r>
      <w:r>
        <w:rPr>
          <w:spacing w:val="-5"/>
        </w:rPr>
        <w:t xml:space="preserve"> </w:t>
      </w:r>
      <w:r>
        <w:t>Ta-in-fu,</w:t>
      </w:r>
      <w:r>
        <w:rPr>
          <w:spacing w:val="-4"/>
        </w:rPr>
        <w:t xml:space="preserve"> </w:t>
      </w:r>
      <w:r>
        <w:t>with</w:t>
      </w:r>
      <w:r>
        <w:rPr>
          <w:spacing w:val="-5"/>
        </w:rPr>
        <w:t xml:space="preserve"> </w:t>
      </w:r>
      <w:r>
        <w:t>a</w:t>
      </w:r>
      <w:r>
        <w:rPr>
          <w:spacing w:val="-5"/>
        </w:rPr>
        <w:t xml:space="preserve"> </w:t>
      </w:r>
      <w:r>
        <w:t>capital</w:t>
      </w:r>
      <w:r>
        <w:rPr>
          <w:spacing w:val="-5"/>
        </w:rPr>
        <w:t xml:space="preserve"> </w:t>
      </w:r>
      <w:r>
        <w:t>of</w:t>
      </w:r>
      <w:r>
        <w:rPr>
          <w:spacing w:val="-5"/>
        </w:rPr>
        <w:t xml:space="preserve"> </w:t>
      </w:r>
      <w:r>
        <w:t>the</w:t>
      </w:r>
      <w:r>
        <w:rPr>
          <w:spacing w:val="-5"/>
        </w:rPr>
        <w:t xml:space="preserve"> </w:t>
      </w:r>
      <w:r>
        <w:t>same</w:t>
      </w:r>
      <w:r>
        <w:rPr>
          <w:spacing w:val="-4"/>
        </w:rPr>
        <w:t xml:space="preserve"> </w:t>
      </w:r>
      <w:r>
        <w:t>name.</w:t>
      </w:r>
      <w:r>
        <w:rPr>
          <w:spacing w:val="-5"/>
        </w:rPr>
        <w:t xml:space="preserve"> </w:t>
      </w:r>
      <w:r>
        <w:t>It</w:t>
      </w:r>
      <w:r>
        <w:rPr>
          <w:spacing w:val="-5"/>
        </w:rPr>
        <w:t xml:space="preserve"> </w:t>
      </w:r>
      <w:r>
        <w:t>contains</w:t>
      </w:r>
      <w:r>
        <w:rPr>
          <w:spacing w:val="-5"/>
        </w:rPr>
        <w:t xml:space="preserve"> </w:t>
      </w:r>
      <w:r>
        <w:t>many</w:t>
      </w:r>
      <w:r>
        <w:rPr>
          <w:spacing w:val="-5"/>
        </w:rPr>
        <w:t xml:space="preserve"> </w:t>
      </w:r>
      <w:r>
        <w:t>arts</w:t>
      </w:r>
      <w:r>
        <w:rPr>
          <w:spacing w:val="1"/>
        </w:rPr>
        <w:t xml:space="preserve"> </w:t>
      </w:r>
      <w:r>
        <w:t>and</w:t>
      </w:r>
      <w:r>
        <w:rPr>
          <w:spacing w:val="-7"/>
        </w:rPr>
        <w:t xml:space="preserve"> </w:t>
      </w:r>
      <w:r>
        <w:t>much</w:t>
      </w:r>
      <w:r>
        <w:rPr>
          <w:spacing w:val="-7"/>
        </w:rPr>
        <w:t xml:space="preserve"> </w:t>
      </w:r>
      <w:r>
        <w:t>merchandise,</w:t>
      </w:r>
      <w:r>
        <w:rPr>
          <w:spacing w:val="-7"/>
        </w:rPr>
        <w:t xml:space="preserve"> </w:t>
      </w:r>
      <w:r>
        <w:t>with</w:t>
      </w:r>
      <w:r>
        <w:rPr>
          <w:spacing w:val="-6"/>
        </w:rPr>
        <w:t xml:space="preserve"> </w:t>
      </w:r>
      <w:r>
        <w:t>a</w:t>
      </w:r>
      <w:r>
        <w:rPr>
          <w:spacing w:val="-7"/>
        </w:rPr>
        <w:t xml:space="preserve"> </w:t>
      </w:r>
      <w:r>
        <w:t>large</w:t>
      </w:r>
      <w:r>
        <w:rPr>
          <w:spacing w:val="-7"/>
        </w:rPr>
        <w:t xml:space="preserve"> </w:t>
      </w:r>
      <w:r>
        <w:t>supply</w:t>
      </w:r>
      <w:r>
        <w:rPr>
          <w:spacing w:val="-6"/>
        </w:rPr>
        <w:t xml:space="preserve"> </w:t>
      </w:r>
      <w:r>
        <w:t>of</w:t>
      </w:r>
      <w:r>
        <w:rPr>
          <w:spacing w:val="-7"/>
        </w:rPr>
        <w:t xml:space="preserve"> </w:t>
      </w:r>
      <w:r>
        <w:t>stores</w:t>
      </w:r>
      <w:r>
        <w:rPr>
          <w:spacing w:val="-7"/>
        </w:rPr>
        <w:t xml:space="preserve"> </w:t>
      </w:r>
      <w:r>
        <w:t>necessary</w:t>
      </w:r>
      <w:r>
        <w:rPr>
          <w:spacing w:val="-7"/>
        </w:rPr>
        <w:t xml:space="preserve"> </w:t>
      </w:r>
      <w:r>
        <w:t>for</w:t>
      </w:r>
      <w:r>
        <w:rPr>
          <w:spacing w:val="-6"/>
        </w:rPr>
        <w:t xml:space="preserve"> </w:t>
      </w:r>
      <w:r>
        <w:t>the</w:t>
      </w:r>
      <w:r>
        <w:rPr>
          <w:spacing w:val="-7"/>
        </w:rPr>
        <w:t xml:space="preserve"> </w:t>
      </w:r>
      <w:r>
        <w:t>imperial</w:t>
      </w:r>
      <w:r>
        <w:rPr>
          <w:spacing w:val="-7"/>
        </w:rPr>
        <w:t xml:space="preserve"> </w:t>
      </w:r>
      <w:r>
        <w:t>army.</w:t>
      </w:r>
      <w:r>
        <w:rPr>
          <w:spacing w:val="-6"/>
        </w:rPr>
        <w:t xml:space="preserve"> </w:t>
      </w:r>
      <w:r>
        <w:t>The</w:t>
      </w:r>
      <w:r>
        <w:rPr>
          <w:spacing w:val="-7"/>
        </w:rPr>
        <w:t xml:space="preserve"> </w:t>
      </w:r>
      <w:r>
        <w:t>district</w:t>
      </w:r>
      <w:r>
        <w:rPr>
          <w:spacing w:val="-7"/>
        </w:rPr>
        <w:t xml:space="preserve"> </w:t>
      </w:r>
      <w:r>
        <w:t>presents</w:t>
      </w:r>
      <w:r>
        <w:rPr>
          <w:spacing w:val="-7"/>
        </w:rPr>
        <w:t xml:space="preserve"> </w:t>
      </w:r>
      <w:r>
        <w:t>numer-</w:t>
      </w:r>
      <w:r>
        <w:rPr>
          <w:spacing w:val="1"/>
        </w:rPr>
        <w:t xml:space="preserve"> </w:t>
      </w:r>
      <w:r>
        <w:t>ous vineyards, and being the only part of Cathay where wine is made, supplies it to the surrounding provinces. It</w:t>
      </w:r>
      <w:r>
        <w:rPr>
          <w:spacing w:val="1"/>
        </w:rPr>
        <w:t xml:space="preserve"> </w:t>
      </w:r>
      <w:r>
        <w:t>yields also much silk, abounding in the trees on which the worms are fed. A degree of civilisation prevails among</w:t>
      </w:r>
      <w:r>
        <w:rPr>
          <w:spacing w:val="-52"/>
        </w:rPr>
        <w:t xml:space="preserve"> </w:t>
      </w:r>
      <w:r>
        <w:t>all</w:t>
      </w:r>
      <w:r>
        <w:rPr>
          <w:spacing w:val="-5"/>
        </w:rPr>
        <w:t xml:space="preserve"> </w:t>
      </w:r>
      <w:r>
        <w:t>the</w:t>
      </w:r>
      <w:r>
        <w:rPr>
          <w:spacing w:val="-4"/>
        </w:rPr>
        <w:t xml:space="preserve"> </w:t>
      </w:r>
      <w:r>
        <w:t>people</w:t>
      </w:r>
      <w:r>
        <w:rPr>
          <w:spacing w:val="-5"/>
        </w:rPr>
        <w:t xml:space="preserve"> </w:t>
      </w:r>
      <w:r>
        <w:t>of</w:t>
      </w:r>
      <w:r>
        <w:rPr>
          <w:spacing w:val="-4"/>
        </w:rPr>
        <w:t xml:space="preserve"> </w:t>
      </w:r>
      <w:r>
        <w:t>this</w:t>
      </w:r>
      <w:r>
        <w:rPr>
          <w:spacing w:val="-5"/>
        </w:rPr>
        <w:t xml:space="preserve"> </w:t>
      </w:r>
      <w:r>
        <w:t>country,</w:t>
      </w:r>
      <w:r>
        <w:rPr>
          <w:spacing w:val="-4"/>
        </w:rPr>
        <w:t xml:space="preserve"> </w:t>
      </w:r>
      <w:r>
        <w:t>in</w:t>
      </w:r>
      <w:r>
        <w:rPr>
          <w:spacing w:val="-5"/>
        </w:rPr>
        <w:t xml:space="preserve"> </w:t>
      </w:r>
      <w:r>
        <w:t>consequence</w:t>
      </w:r>
      <w:r>
        <w:rPr>
          <w:spacing w:val="-4"/>
        </w:rPr>
        <w:t xml:space="preserve"> </w:t>
      </w:r>
      <w:r>
        <w:t>of</w:t>
      </w:r>
      <w:r>
        <w:rPr>
          <w:spacing w:val="-5"/>
        </w:rPr>
        <w:t xml:space="preserve"> </w:t>
      </w:r>
      <w:r>
        <w:t>their</w:t>
      </w:r>
      <w:r>
        <w:rPr>
          <w:spacing w:val="-4"/>
        </w:rPr>
        <w:t xml:space="preserve"> </w:t>
      </w:r>
      <w:r>
        <w:t>frequent</w:t>
      </w:r>
      <w:r>
        <w:rPr>
          <w:spacing w:val="-5"/>
        </w:rPr>
        <w:t xml:space="preserve"> </w:t>
      </w:r>
      <w:r>
        <w:t>intercourse</w:t>
      </w:r>
      <w:r>
        <w:rPr>
          <w:spacing w:val="-4"/>
        </w:rPr>
        <w:t xml:space="preserve"> </w:t>
      </w:r>
      <w:r>
        <w:t>with</w:t>
      </w:r>
      <w:r>
        <w:rPr>
          <w:spacing w:val="-5"/>
        </w:rPr>
        <w:t xml:space="preserve"> </w:t>
      </w:r>
      <w:r>
        <w:t>the</w:t>
      </w:r>
      <w:r>
        <w:rPr>
          <w:spacing w:val="-4"/>
        </w:rPr>
        <w:t xml:space="preserve"> </w:t>
      </w:r>
      <w:r>
        <w:t>numerous</w:t>
      </w:r>
      <w:r>
        <w:rPr>
          <w:spacing w:val="-5"/>
        </w:rPr>
        <w:t xml:space="preserve"> </w:t>
      </w:r>
      <w:r>
        <w:t>towns</w:t>
      </w:r>
      <w:r>
        <w:rPr>
          <w:spacing w:val="-4"/>
        </w:rPr>
        <w:t xml:space="preserve"> </w:t>
      </w:r>
      <w:r>
        <w:t>which</w:t>
      </w:r>
      <w:r>
        <w:rPr>
          <w:spacing w:val="-5"/>
        </w:rPr>
        <w:t xml:space="preserve"> </w:t>
      </w:r>
      <w:r>
        <w:t>lie</w:t>
      </w:r>
      <w:r>
        <w:rPr>
          <w:spacing w:val="-4"/>
        </w:rPr>
        <w:t xml:space="preserve"> </w:t>
      </w:r>
      <w:r>
        <w:t>very</w:t>
      </w:r>
      <w:r>
        <w:rPr>
          <w:spacing w:val="-52"/>
        </w:rPr>
        <w:t xml:space="preserve"> </w:t>
      </w:r>
      <w:r>
        <w:t>near each other. The merchants are constantly carrying their goods from one to another, as fairs are successively</w:t>
      </w:r>
      <w:r>
        <w:rPr>
          <w:spacing w:val="1"/>
        </w:rPr>
        <w:t xml:space="preserve"> </w:t>
      </w:r>
      <w:r>
        <w:t>held at each. Five days’ journey beyond the ten already mentioned, there is said to be another city still larger and</w:t>
      </w:r>
      <w:r>
        <w:rPr>
          <w:spacing w:val="1"/>
        </w:rPr>
        <w:t xml:space="preserve"> </w:t>
      </w:r>
      <w:r>
        <w:t>handsomer,</w:t>
      </w:r>
      <w:r>
        <w:rPr>
          <w:spacing w:val="-6"/>
        </w:rPr>
        <w:t xml:space="preserve"> </w:t>
      </w:r>
      <w:r>
        <w:t>named</w:t>
      </w:r>
      <w:r>
        <w:rPr>
          <w:spacing w:val="-5"/>
        </w:rPr>
        <w:t xml:space="preserve"> </w:t>
      </w:r>
      <w:r>
        <w:t>Achbaluch,</w:t>
      </w:r>
      <w:r>
        <w:rPr>
          <w:spacing w:val="-5"/>
        </w:rPr>
        <w:t xml:space="preserve"> </w:t>
      </w:r>
      <w:r>
        <w:t>where</w:t>
      </w:r>
      <w:r>
        <w:rPr>
          <w:spacing w:val="-5"/>
        </w:rPr>
        <w:t xml:space="preserve"> </w:t>
      </w:r>
      <w:r>
        <w:t>are</w:t>
      </w:r>
      <w:r>
        <w:rPr>
          <w:spacing w:val="-5"/>
        </w:rPr>
        <w:t xml:space="preserve"> </w:t>
      </w:r>
      <w:r>
        <w:t>the</w:t>
      </w:r>
      <w:r>
        <w:rPr>
          <w:spacing w:val="-5"/>
        </w:rPr>
        <w:t xml:space="preserve"> </w:t>
      </w:r>
      <w:r>
        <w:t>limits</w:t>
      </w:r>
      <w:r>
        <w:rPr>
          <w:spacing w:val="-5"/>
        </w:rPr>
        <w:t xml:space="preserve"> </w:t>
      </w:r>
      <w:r>
        <w:t>of</w:t>
      </w:r>
      <w:r>
        <w:rPr>
          <w:spacing w:val="-5"/>
        </w:rPr>
        <w:t xml:space="preserve"> </w:t>
      </w:r>
      <w:r>
        <w:t>his</w:t>
      </w:r>
      <w:r>
        <w:rPr>
          <w:spacing w:val="-5"/>
        </w:rPr>
        <w:t xml:space="preserve"> </w:t>
      </w:r>
      <w:r>
        <w:t>majesty’s</w:t>
      </w:r>
      <w:r>
        <w:rPr>
          <w:spacing w:val="-6"/>
        </w:rPr>
        <w:t xml:space="preserve"> </w:t>
      </w:r>
      <w:r>
        <w:t>hunting-ground,</w:t>
      </w:r>
      <w:r>
        <w:rPr>
          <w:spacing w:val="-5"/>
        </w:rPr>
        <w:t xml:space="preserve"> </w:t>
      </w:r>
      <w:r>
        <w:t>within</w:t>
      </w:r>
      <w:r>
        <w:rPr>
          <w:spacing w:val="-5"/>
        </w:rPr>
        <w:t xml:space="preserve"> </w:t>
      </w:r>
      <w:r>
        <w:t>which</w:t>
      </w:r>
      <w:r>
        <w:rPr>
          <w:spacing w:val="-5"/>
        </w:rPr>
        <w:t xml:space="preserve"> </w:t>
      </w:r>
      <w:r>
        <w:t>no</w:t>
      </w:r>
      <w:r>
        <w:rPr>
          <w:spacing w:val="-5"/>
        </w:rPr>
        <w:t xml:space="preserve"> </w:t>
      </w:r>
      <w:r>
        <w:t>person</w:t>
      </w:r>
      <w:r>
        <w:rPr>
          <w:spacing w:val="-5"/>
        </w:rPr>
        <w:t xml:space="preserve"> </w:t>
      </w:r>
      <w:r>
        <w:t>must</w:t>
      </w:r>
      <w:r>
        <w:rPr>
          <w:spacing w:val="1"/>
        </w:rPr>
        <w:t xml:space="preserve"> </w:t>
      </w:r>
      <w:r>
        <w:t>sport, except princes of his family, and others whose names are inscribed on the grand falconer’s list; beyond, all</w:t>
      </w:r>
      <w:r>
        <w:rPr>
          <w:spacing w:val="1"/>
        </w:rPr>
        <w:t xml:space="preserve"> </w:t>
      </w:r>
      <w:r>
        <w:t>persons</w:t>
      </w:r>
      <w:r>
        <w:rPr>
          <w:spacing w:val="-9"/>
        </w:rPr>
        <w:t xml:space="preserve"> </w:t>
      </w:r>
      <w:r>
        <w:t>qualified</w:t>
      </w:r>
      <w:r>
        <w:rPr>
          <w:spacing w:val="-8"/>
        </w:rPr>
        <w:t xml:space="preserve"> </w:t>
      </w:r>
      <w:r>
        <w:t>by</w:t>
      </w:r>
      <w:r>
        <w:rPr>
          <w:spacing w:val="-8"/>
        </w:rPr>
        <w:t xml:space="preserve"> </w:t>
      </w:r>
      <w:r>
        <w:t>their</w:t>
      </w:r>
      <w:r>
        <w:rPr>
          <w:spacing w:val="-8"/>
        </w:rPr>
        <w:t xml:space="preserve"> </w:t>
      </w:r>
      <w:r>
        <w:t>rank</w:t>
      </w:r>
      <w:r>
        <w:rPr>
          <w:spacing w:val="-9"/>
        </w:rPr>
        <w:t xml:space="preserve"> </w:t>
      </w:r>
      <w:r>
        <w:t>have</w:t>
      </w:r>
      <w:r>
        <w:rPr>
          <w:spacing w:val="-8"/>
        </w:rPr>
        <w:t xml:space="preserve"> </w:t>
      </w:r>
      <w:r>
        <w:t>that</w:t>
      </w:r>
      <w:r>
        <w:rPr>
          <w:spacing w:val="-8"/>
        </w:rPr>
        <w:t xml:space="preserve"> </w:t>
      </w:r>
      <w:r>
        <w:t>liberty.</w:t>
      </w:r>
      <w:r>
        <w:rPr>
          <w:spacing w:val="-8"/>
        </w:rPr>
        <w:t xml:space="preserve"> </w:t>
      </w:r>
      <w:r>
        <w:t>The</w:t>
      </w:r>
      <w:r>
        <w:rPr>
          <w:spacing w:val="-9"/>
        </w:rPr>
        <w:t xml:space="preserve"> </w:t>
      </w:r>
      <w:r>
        <w:t>khan</w:t>
      </w:r>
      <w:r>
        <w:rPr>
          <w:spacing w:val="-8"/>
        </w:rPr>
        <w:t xml:space="preserve"> </w:t>
      </w:r>
      <w:r>
        <w:t>scarcely</w:t>
      </w:r>
      <w:r>
        <w:rPr>
          <w:spacing w:val="-8"/>
        </w:rPr>
        <w:t xml:space="preserve"> </w:t>
      </w:r>
      <w:r>
        <w:t>ever</w:t>
      </w:r>
      <w:r>
        <w:rPr>
          <w:spacing w:val="-8"/>
        </w:rPr>
        <w:t xml:space="preserve"> </w:t>
      </w:r>
      <w:r>
        <w:t>follows</w:t>
      </w:r>
      <w:r>
        <w:rPr>
          <w:spacing w:val="-9"/>
        </w:rPr>
        <w:t xml:space="preserve"> </w:t>
      </w:r>
      <w:r>
        <w:t>the</w:t>
      </w:r>
      <w:r>
        <w:rPr>
          <w:spacing w:val="-8"/>
        </w:rPr>
        <w:t xml:space="preserve"> </w:t>
      </w:r>
      <w:r>
        <w:t>chase</w:t>
      </w:r>
      <w:r>
        <w:rPr>
          <w:spacing w:val="-8"/>
        </w:rPr>
        <w:t xml:space="preserve"> </w:t>
      </w:r>
      <w:r>
        <w:t>in</w:t>
      </w:r>
      <w:r>
        <w:rPr>
          <w:spacing w:val="-8"/>
        </w:rPr>
        <w:t xml:space="preserve"> </w:t>
      </w:r>
      <w:r>
        <w:t>this</w:t>
      </w:r>
      <w:r>
        <w:rPr>
          <w:spacing w:val="-9"/>
        </w:rPr>
        <w:t xml:space="preserve"> </w:t>
      </w:r>
      <w:r>
        <w:t>quarter;</w:t>
      </w:r>
      <w:r>
        <w:rPr>
          <w:spacing w:val="-8"/>
        </w:rPr>
        <w:t xml:space="preserve"> </w:t>
      </w:r>
      <w:r>
        <w:t>hence</w:t>
      </w:r>
      <w:r>
        <w:rPr>
          <w:spacing w:val="-8"/>
        </w:rPr>
        <w:t xml:space="preserve"> </w:t>
      </w:r>
      <w:r>
        <w:t>the</w:t>
      </w:r>
      <w:r>
        <w:rPr>
          <w:spacing w:val="1"/>
        </w:rPr>
        <w:t xml:space="preserve"> </w:t>
      </w:r>
      <w:r>
        <w:t>wild animals, especially hares, multiply to such a degree, as to cause the destruction of all the growing corn. This</w:t>
      </w:r>
      <w:r>
        <w:rPr>
          <w:spacing w:val="1"/>
        </w:rPr>
        <w:t xml:space="preserve"> </w:t>
      </w:r>
      <w:r>
        <w:t>having</w:t>
      </w:r>
      <w:r>
        <w:rPr>
          <w:spacing w:val="-4"/>
        </w:rPr>
        <w:t xml:space="preserve"> </w:t>
      </w:r>
      <w:r>
        <w:t>come</w:t>
      </w:r>
      <w:r>
        <w:rPr>
          <w:spacing w:val="-4"/>
        </w:rPr>
        <w:t xml:space="preserve"> </w:t>
      </w:r>
      <w:r>
        <w:t>to</w:t>
      </w:r>
      <w:r>
        <w:rPr>
          <w:spacing w:val="-4"/>
        </w:rPr>
        <w:t xml:space="preserve"> </w:t>
      </w:r>
      <w:r>
        <w:t>his</w:t>
      </w:r>
      <w:r>
        <w:rPr>
          <w:spacing w:val="-4"/>
        </w:rPr>
        <w:t xml:space="preserve"> </w:t>
      </w:r>
      <w:r>
        <w:t>knowledge,</w:t>
      </w:r>
      <w:r>
        <w:rPr>
          <w:spacing w:val="-4"/>
        </w:rPr>
        <w:t xml:space="preserve"> </w:t>
      </w:r>
      <w:r>
        <w:t>he</w:t>
      </w:r>
      <w:r>
        <w:rPr>
          <w:spacing w:val="-4"/>
        </w:rPr>
        <w:t xml:space="preserve"> </w:t>
      </w:r>
      <w:r>
        <w:t>was</w:t>
      </w:r>
      <w:r>
        <w:rPr>
          <w:spacing w:val="-4"/>
        </w:rPr>
        <w:t xml:space="preserve"> </w:t>
      </w:r>
      <w:r>
        <w:t>induced</w:t>
      </w:r>
      <w:r>
        <w:rPr>
          <w:spacing w:val="-4"/>
        </w:rPr>
        <w:t xml:space="preserve"> </w:t>
      </w:r>
      <w:r>
        <w:t>to</w:t>
      </w:r>
      <w:r>
        <w:rPr>
          <w:spacing w:val="-4"/>
        </w:rPr>
        <w:t xml:space="preserve"> </w:t>
      </w:r>
      <w:r>
        <w:t>repair</w:t>
      </w:r>
      <w:r>
        <w:rPr>
          <w:spacing w:val="-4"/>
        </w:rPr>
        <w:t xml:space="preserve"> </w:t>
      </w:r>
      <w:r>
        <w:t>thither</w:t>
      </w:r>
      <w:r>
        <w:rPr>
          <w:spacing w:val="-4"/>
        </w:rPr>
        <w:t xml:space="preserve"> </w:t>
      </w:r>
      <w:r>
        <w:t>with</w:t>
      </w:r>
      <w:r>
        <w:rPr>
          <w:spacing w:val="-4"/>
        </w:rPr>
        <w:t xml:space="preserve"> </w:t>
      </w:r>
      <w:r>
        <w:t>his</w:t>
      </w:r>
      <w:r>
        <w:rPr>
          <w:spacing w:val="-4"/>
        </w:rPr>
        <w:t xml:space="preserve"> </w:t>
      </w:r>
      <w:r>
        <w:t>whole</w:t>
      </w:r>
      <w:r>
        <w:rPr>
          <w:spacing w:val="-4"/>
        </w:rPr>
        <w:t xml:space="preserve"> </w:t>
      </w:r>
      <w:r>
        <w:t>court,</w:t>
      </w:r>
      <w:r>
        <w:rPr>
          <w:spacing w:val="-4"/>
        </w:rPr>
        <w:t xml:space="preserve"> </w:t>
      </w:r>
      <w:r>
        <w:t>and</w:t>
      </w:r>
      <w:r>
        <w:rPr>
          <w:spacing w:val="-4"/>
        </w:rPr>
        <w:t xml:space="preserve"> </w:t>
      </w:r>
      <w:r>
        <w:t>prodigious</w:t>
      </w:r>
      <w:r>
        <w:rPr>
          <w:spacing w:val="-4"/>
        </w:rPr>
        <w:t xml:space="preserve"> </w:t>
      </w:r>
      <w:r>
        <w:t>quantities</w:t>
      </w:r>
      <w:r w:rsidR="00FA16D1">
        <w:t xml:space="preserve"> </w:t>
      </w:r>
      <w:r>
        <w:t>of</w:t>
      </w:r>
      <w:r>
        <w:rPr>
          <w:spacing w:val="-9"/>
        </w:rPr>
        <w:t xml:space="preserve"> </w:t>
      </w:r>
      <w:r>
        <w:t>game</w:t>
      </w:r>
      <w:r>
        <w:rPr>
          <w:spacing w:val="-9"/>
        </w:rPr>
        <w:t xml:space="preserve"> </w:t>
      </w:r>
      <w:r>
        <w:t>were</w:t>
      </w:r>
      <w:r>
        <w:rPr>
          <w:spacing w:val="-9"/>
        </w:rPr>
        <w:t xml:space="preserve"> </w:t>
      </w:r>
      <w:r>
        <w:t>then</w:t>
      </w:r>
      <w:r>
        <w:rPr>
          <w:spacing w:val="-8"/>
        </w:rPr>
        <w:t xml:space="preserve"> </w:t>
      </w:r>
      <w:r>
        <w:t>taken.</w:t>
      </w:r>
      <w:r>
        <w:rPr>
          <w:spacing w:val="-9"/>
        </w:rPr>
        <w:t xml:space="preserve"> </w:t>
      </w:r>
      <w:r>
        <w:t>Leaving</w:t>
      </w:r>
      <w:r>
        <w:rPr>
          <w:spacing w:val="-9"/>
        </w:rPr>
        <w:t xml:space="preserve"> </w:t>
      </w:r>
      <w:r>
        <w:t>Ta-in-fu,</w:t>
      </w:r>
      <w:r>
        <w:rPr>
          <w:spacing w:val="-9"/>
        </w:rPr>
        <w:t xml:space="preserve"> </w:t>
      </w:r>
      <w:r>
        <w:t>and</w:t>
      </w:r>
      <w:r>
        <w:rPr>
          <w:spacing w:val="-8"/>
        </w:rPr>
        <w:t xml:space="preserve"> </w:t>
      </w:r>
      <w:r>
        <w:t>riding</w:t>
      </w:r>
      <w:r>
        <w:rPr>
          <w:spacing w:val="-9"/>
        </w:rPr>
        <w:t xml:space="preserve"> </w:t>
      </w:r>
      <w:r>
        <w:t>westward</w:t>
      </w:r>
      <w:r>
        <w:rPr>
          <w:spacing w:val="-9"/>
        </w:rPr>
        <w:t xml:space="preserve"> </w:t>
      </w:r>
      <w:r>
        <w:t>full</w:t>
      </w:r>
      <w:r>
        <w:rPr>
          <w:spacing w:val="-8"/>
        </w:rPr>
        <w:t xml:space="preserve"> </w:t>
      </w:r>
      <w:r>
        <w:t>seven</w:t>
      </w:r>
      <w:r>
        <w:rPr>
          <w:spacing w:val="-9"/>
        </w:rPr>
        <w:t xml:space="preserve"> </w:t>
      </w:r>
      <w:r>
        <w:t>days</w:t>
      </w:r>
      <w:r>
        <w:rPr>
          <w:spacing w:val="-9"/>
        </w:rPr>
        <w:t xml:space="preserve"> </w:t>
      </w:r>
      <w:r>
        <w:t>through</w:t>
      </w:r>
      <w:r>
        <w:rPr>
          <w:spacing w:val="-9"/>
        </w:rPr>
        <w:t xml:space="preserve"> </w:t>
      </w:r>
      <w:r>
        <w:t>very</w:t>
      </w:r>
      <w:r>
        <w:rPr>
          <w:spacing w:val="-8"/>
        </w:rPr>
        <w:t xml:space="preserve"> </w:t>
      </w:r>
      <w:r>
        <w:t>fine</w:t>
      </w:r>
      <w:r>
        <w:rPr>
          <w:spacing w:val="-9"/>
        </w:rPr>
        <w:t xml:space="preserve"> </w:t>
      </w:r>
      <w:r>
        <w:t>districts,</w:t>
      </w:r>
      <w:r>
        <w:rPr>
          <w:spacing w:val="-9"/>
        </w:rPr>
        <w:t xml:space="preserve"> </w:t>
      </w:r>
      <w:r>
        <w:t>amid</w:t>
      </w:r>
      <w:r>
        <w:rPr>
          <w:spacing w:val="-52"/>
        </w:rPr>
        <w:t xml:space="preserve"> </w:t>
      </w:r>
      <w:r>
        <w:t>numerous</w:t>
      </w:r>
      <w:r>
        <w:rPr>
          <w:spacing w:val="-2"/>
        </w:rPr>
        <w:t xml:space="preserve"> </w:t>
      </w:r>
      <w:r>
        <w:t>merchants,</w:t>
      </w:r>
      <w:r>
        <w:rPr>
          <w:spacing w:val="-2"/>
        </w:rPr>
        <w:t xml:space="preserve"> </w:t>
      </w:r>
      <w:r>
        <w:t>you</w:t>
      </w:r>
      <w:r>
        <w:rPr>
          <w:spacing w:val="-3"/>
        </w:rPr>
        <w:t xml:space="preserve"> </w:t>
      </w:r>
      <w:r>
        <w:t>find</w:t>
      </w:r>
      <w:r>
        <w:rPr>
          <w:spacing w:val="-2"/>
        </w:rPr>
        <w:t xml:space="preserve"> </w:t>
      </w:r>
      <w:r>
        <w:t>a</w:t>
      </w:r>
      <w:r>
        <w:rPr>
          <w:spacing w:val="-2"/>
        </w:rPr>
        <w:t xml:space="preserve"> </w:t>
      </w:r>
      <w:r>
        <w:t>large</w:t>
      </w:r>
      <w:r>
        <w:rPr>
          <w:spacing w:val="-2"/>
        </w:rPr>
        <w:t xml:space="preserve"> </w:t>
      </w:r>
      <w:r>
        <w:t>town,</w:t>
      </w:r>
      <w:r>
        <w:rPr>
          <w:spacing w:val="-2"/>
        </w:rPr>
        <w:t xml:space="preserve"> </w:t>
      </w:r>
      <w:r>
        <w:t>named</w:t>
      </w:r>
      <w:r>
        <w:rPr>
          <w:spacing w:val="-2"/>
        </w:rPr>
        <w:t xml:space="preserve"> </w:t>
      </w:r>
      <w:r>
        <w:t>Pi-an-fu,</w:t>
      </w:r>
      <w:r>
        <w:rPr>
          <w:spacing w:val="-2"/>
        </w:rPr>
        <w:t xml:space="preserve"> </w:t>
      </w:r>
      <w:r>
        <w:t>supported</w:t>
      </w:r>
      <w:r>
        <w:rPr>
          <w:spacing w:val="-2"/>
        </w:rPr>
        <w:t xml:space="preserve"> </w:t>
      </w:r>
      <w:r>
        <w:t>by</w:t>
      </w:r>
      <w:r>
        <w:rPr>
          <w:spacing w:val="-2"/>
        </w:rPr>
        <w:t xml:space="preserve"> </w:t>
      </w:r>
      <w:r>
        <w:t>commerce</w:t>
      </w:r>
      <w:r>
        <w:rPr>
          <w:spacing w:val="-2"/>
        </w:rPr>
        <w:t xml:space="preserve"> </w:t>
      </w:r>
      <w:r>
        <w:t>and</w:t>
      </w:r>
      <w:r>
        <w:rPr>
          <w:spacing w:val="-2"/>
        </w:rPr>
        <w:t xml:space="preserve"> </w:t>
      </w:r>
      <w:r>
        <w:t>the</w:t>
      </w:r>
      <w:r>
        <w:rPr>
          <w:spacing w:val="-2"/>
        </w:rPr>
        <w:t xml:space="preserve"> </w:t>
      </w:r>
      <w:r>
        <w:t>silk</w:t>
      </w:r>
      <w:r>
        <w:rPr>
          <w:spacing w:val="-2"/>
        </w:rPr>
        <w:t xml:space="preserve"> </w:t>
      </w:r>
      <w:r>
        <w:t>manufacture.</w:t>
      </w:r>
    </w:p>
    <w:p w14:paraId="7A47CE6E" w14:textId="77777777" w:rsidR="00FA16D1" w:rsidRDefault="00FA16D1" w:rsidP="00FA16D1">
      <w:pPr>
        <w:pStyle w:val="Body"/>
      </w:pPr>
    </w:p>
    <w:p w14:paraId="3173807F" w14:textId="77777777" w:rsidR="000276C6" w:rsidRPr="00FA16D1" w:rsidRDefault="000276C6" w:rsidP="00FA16D1">
      <w:pPr>
        <w:pStyle w:val="Heading4"/>
      </w:pPr>
      <w:r w:rsidRPr="00FA16D1">
        <w:lastRenderedPageBreak/>
        <w:t>XXXVII—The Castle of Caya-fu—Story of its King and Prester John</w:t>
      </w:r>
    </w:p>
    <w:p w14:paraId="015BB3E2" w14:textId="4E7234D1" w:rsidR="000276C6" w:rsidRDefault="000276C6" w:rsidP="00FA16D1">
      <w:pPr>
        <w:pStyle w:val="Body"/>
      </w:pPr>
      <w:r>
        <w:t>Two miles west of Pi-an-fu is a famous castle, named Caya-fu, built anciently by a king named Dor. In this</w:t>
      </w:r>
      <w:r>
        <w:rPr>
          <w:spacing w:val="1"/>
        </w:rPr>
        <w:t xml:space="preserve"> </w:t>
      </w:r>
      <w:r>
        <w:t>castle is a very beautiful palace, with a great hall, containing portraits, beautifully painted, of all the kings who</w:t>
      </w:r>
      <w:r>
        <w:rPr>
          <w:spacing w:val="1"/>
        </w:rPr>
        <w:t xml:space="preserve"> </w:t>
      </w:r>
      <w:r>
        <w:t>formerly</w:t>
      </w:r>
      <w:r>
        <w:rPr>
          <w:spacing w:val="-9"/>
        </w:rPr>
        <w:t xml:space="preserve"> </w:t>
      </w:r>
      <w:r>
        <w:t>reigned</w:t>
      </w:r>
      <w:r>
        <w:rPr>
          <w:spacing w:val="-8"/>
        </w:rPr>
        <w:t xml:space="preserve"> </w:t>
      </w:r>
      <w:r>
        <w:t>in</w:t>
      </w:r>
      <w:r>
        <w:rPr>
          <w:spacing w:val="-8"/>
        </w:rPr>
        <w:t xml:space="preserve"> </w:t>
      </w:r>
      <w:r>
        <w:t>these</w:t>
      </w:r>
      <w:r>
        <w:rPr>
          <w:spacing w:val="-8"/>
        </w:rPr>
        <w:t xml:space="preserve"> </w:t>
      </w:r>
      <w:r>
        <w:t>provinces.</w:t>
      </w:r>
      <w:r>
        <w:rPr>
          <w:spacing w:val="-8"/>
        </w:rPr>
        <w:t xml:space="preserve"> </w:t>
      </w:r>
      <w:r>
        <w:t>Having</w:t>
      </w:r>
      <w:r>
        <w:rPr>
          <w:spacing w:val="-8"/>
        </w:rPr>
        <w:t xml:space="preserve"> </w:t>
      </w:r>
      <w:r>
        <w:t>mentioned</w:t>
      </w:r>
      <w:r>
        <w:rPr>
          <w:spacing w:val="-8"/>
        </w:rPr>
        <w:t xml:space="preserve"> </w:t>
      </w:r>
      <w:r>
        <w:t>this</w:t>
      </w:r>
      <w:r>
        <w:rPr>
          <w:spacing w:val="-8"/>
        </w:rPr>
        <w:t xml:space="preserve"> </w:t>
      </w:r>
      <w:r>
        <w:t>King</w:t>
      </w:r>
      <w:r>
        <w:rPr>
          <w:spacing w:val="-8"/>
        </w:rPr>
        <w:t xml:space="preserve"> </w:t>
      </w:r>
      <w:r>
        <w:t>Dor,</w:t>
      </w:r>
      <w:r>
        <w:rPr>
          <w:spacing w:val="-8"/>
        </w:rPr>
        <w:t xml:space="preserve"> </w:t>
      </w:r>
      <w:r>
        <w:t>I</w:t>
      </w:r>
      <w:r>
        <w:rPr>
          <w:spacing w:val="-8"/>
        </w:rPr>
        <w:t xml:space="preserve"> </w:t>
      </w:r>
      <w:r>
        <w:t>will</w:t>
      </w:r>
      <w:r>
        <w:rPr>
          <w:spacing w:val="-8"/>
        </w:rPr>
        <w:t xml:space="preserve"> </w:t>
      </w:r>
      <w:r>
        <w:t>tell</w:t>
      </w:r>
      <w:r>
        <w:rPr>
          <w:spacing w:val="-8"/>
        </w:rPr>
        <w:t xml:space="preserve"> </w:t>
      </w:r>
      <w:r>
        <w:t>you</w:t>
      </w:r>
      <w:r>
        <w:rPr>
          <w:spacing w:val="-8"/>
        </w:rPr>
        <w:t xml:space="preserve"> </w:t>
      </w:r>
      <w:r>
        <w:t>a</w:t>
      </w:r>
      <w:r>
        <w:rPr>
          <w:spacing w:val="-8"/>
        </w:rPr>
        <w:t xml:space="preserve"> </w:t>
      </w:r>
      <w:r>
        <w:t>curious</w:t>
      </w:r>
      <w:r>
        <w:rPr>
          <w:spacing w:val="-8"/>
        </w:rPr>
        <w:t xml:space="preserve"> </w:t>
      </w:r>
      <w:r>
        <w:t>story</w:t>
      </w:r>
      <w:r>
        <w:rPr>
          <w:spacing w:val="-8"/>
        </w:rPr>
        <w:t xml:space="preserve"> </w:t>
      </w:r>
      <w:r>
        <w:t>of</w:t>
      </w:r>
      <w:r>
        <w:rPr>
          <w:spacing w:val="-8"/>
        </w:rPr>
        <w:t xml:space="preserve"> </w:t>
      </w:r>
      <w:r>
        <w:t>what</w:t>
      </w:r>
      <w:r>
        <w:rPr>
          <w:spacing w:val="-9"/>
        </w:rPr>
        <w:t xml:space="preserve"> </w:t>
      </w:r>
      <w:r>
        <w:t>passed</w:t>
      </w:r>
      <w:r>
        <w:rPr>
          <w:spacing w:val="-52"/>
        </w:rPr>
        <w:t xml:space="preserve"> </w:t>
      </w:r>
      <w:r>
        <w:t>between him and Prester John. The two sovereigns being at war, Dor was in so strong a situation that the other</w:t>
      </w:r>
      <w:r>
        <w:rPr>
          <w:spacing w:val="1"/>
        </w:rPr>
        <w:t xml:space="preserve"> </w:t>
      </w:r>
      <w:r>
        <w:t>could not reach him, and was therefore much chagrined; upon which seven of his servants said that they would</w:t>
      </w:r>
      <w:r>
        <w:rPr>
          <w:spacing w:val="1"/>
        </w:rPr>
        <w:t xml:space="preserve"> </w:t>
      </w:r>
      <w:r>
        <w:t>bring</w:t>
      </w:r>
      <w:r>
        <w:rPr>
          <w:spacing w:val="-8"/>
        </w:rPr>
        <w:t xml:space="preserve"> </w:t>
      </w:r>
      <w:r>
        <w:t>before</w:t>
      </w:r>
      <w:r>
        <w:rPr>
          <w:spacing w:val="-7"/>
        </w:rPr>
        <w:t xml:space="preserve"> </w:t>
      </w:r>
      <w:r>
        <w:t>him</w:t>
      </w:r>
      <w:r>
        <w:rPr>
          <w:spacing w:val="-8"/>
        </w:rPr>
        <w:t xml:space="preserve"> </w:t>
      </w:r>
      <w:r>
        <w:t>his</w:t>
      </w:r>
      <w:r>
        <w:rPr>
          <w:spacing w:val="-7"/>
        </w:rPr>
        <w:t xml:space="preserve"> </w:t>
      </w:r>
      <w:r>
        <w:t>adversary,</w:t>
      </w:r>
      <w:r>
        <w:rPr>
          <w:spacing w:val="-8"/>
        </w:rPr>
        <w:t xml:space="preserve"> </w:t>
      </w:r>
      <w:r>
        <w:t>and</w:t>
      </w:r>
      <w:r>
        <w:rPr>
          <w:spacing w:val="-7"/>
        </w:rPr>
        <w:t xml:space="preserve"> </w:t>
      </w:r>
      <w:r>
        <w:t>if</w:t>
      </w:r>
      <w:r>
        <w:rPr>
          <w:spacing w:val="-7"/>
        </w:rPr>
        <w:t xml:space="preserve"> </w:t>
      </w:r>
      <w:r>
        <w:t>he</w:t>
      </w:r>
      <w:r>
        <w:rPr>
          <w:spacing w:val="-8"/>
        </w:rPr>
        <w:t xml:space="preserve"> </w:t>
      </w:r>
      <w:r>
        <w:t>wished</w:t>
      </w:r>
      <w:r>
        <w:rPr>
          <w:spacing w:val="-7"/>
        </w:rPr>
        <w:t xml:space="preserve"> </w:t>
      </w:r>
      <w:r>
        <w:t>even</w:t>
      </w:r>
      <w:r>
        <w:rPr>
          <w:spacing w:val="-8"/>
        </w:rPr>
        <w:t xml:space="preserve"> </w:t>
      </w:r>
      <w:r>
        <w:t>alive.</w:t>
      </w:r>
      <w:r>
        <w:rPr>
          <w:spacing w:val="-7"/>
        </w:rPr>
        <w:t xml:space="preserve"> </w:t>
      </w:r>
      <w:r>
        <w:t>He</w:t>
      </w:r>
      <w:r>
        <w:rPr>
          <w:spacing w:val="-8"/>
        </w:rPr>
        <w:t xml:space="preserve"> </w:t>
      </w:r>
      <w:r>
        <w:t>said</w:t>
      </w:r>
      <w:r>
        <w:rPr>
          <w:spacing w:val="-7"/>
        </w:rPr>
        <w:t xml:space="preserve"> </w:t>
      </w:r>
      <w:r>
        <w:t>he</w:t>
      </w:r>
      <w:r>
        <w:rPr>
          <w:spacing w:val="-7"/>
        </w:rPr>
        <w:t xml:space="preserve"> </w:t>
      </w:r>
      <w:r>
        <w:t>should</w:t>
      </w:r>
      <w:r>
        <w:rPr>
          <w:spacing w:val="-8"/>
        </w:rPr>
        <w:t xml:space="preserve"> </w:t>
      </w:r>
      <w:r>
        <w:t>be</w:t>
      </w:r>
      <w:r>
        <w:rPr>
          <w:spacing w:val="-7"/>
        </w:rPr>
        <w:t xml:space="preserve"> </w:t>
      </w:r>
      <w:r>
        <w:t>very</w:t>
      </w:r>
      <w:r>
        <w:rPr>
          <w:spacing w:val="-8"/>
        </w:rPr>
        <w:t xml:space="preserve"> </w:t>
      </w:r>
      <w:r>
        <w:t>much</w:t>
      </w:r>
      <w:r>
        <w:rPr>
          <w:spacing w:val="-7"/>
        </w:rPr>
        <w:t xml:space="preserve"> </w:t>
      </w:r>
      <w:r>
        <w:t>obliged</w:t>
      </w:r>
      <w:r>
        <w:rPr>
          <w:spacing w:val="-8"/>
        </w:rPr>
        <w:t xml:space="preserve"> </w:t>
      </w:r>
      <w:r>
        <w:t>to</w:t>
      </w:r>
      <w:r>
        <w:rPr>
          <w:spacing w:val="-7"/>
        </w:rPr>
        <w:t xml:space="preserve"> </w:t>
      </w:r>
      <w:r>
        <w:t>them.</w:t>
      </w:r>
      <w:r w:rsidR="00FA16D1">
        <w:t xml:space="preserve"> </w:t>
      </w:r>
      <w:r>
        <w:t>Having obtained this permission, they went to the king and presented themselves as strangers desirous to serve</w:t>
      </w:r>
      <w:r>
        <w:rPr>
          <w:spacing w:val="1"/>
        </w:rPr>
        <w:t xml:space="preserve"> </w:t>
      </w:r>
      <w:r>
        <w:t>him.</w:t>
      </w:r>
      <w:r>
        <w:rPr>
          <w:spacing w:val="-4"/>
        </w:rPr>
        <w:t xml:space="preserve"> </w:t>
      </w:r>
      <w:r>
        <w:t>He</w:t>
      </w:r>
      <w:r>
        <w:rPr>
          <w:spacing w:val="-4"/>
        </w:rPr>
        <w:t xml:space="preserve"> </w:t>
      </w:r>
      <w:r>
        <w:t>gave</w:t>
      </w:r>
      <w:r>
        <w:rPr>
          <w:spacing w:val="-4"/>
        </w:rPr>
        <w:t xml:space="preserve"> </w:t>
      </w:r>
      <w:r>
        <w:t>them</w:t>
      </w:r>
      <w:r>
        <w:rPr>
          <w:spacing w:val="-4"/>
        </w:rPr>
        <w:t xml:space="preserve"> </w:t>
      </w:r>
      <w:r>
        <w:t>an</w:t>
      </w:r>
      <w:r>
        <w:rPr>
          <w:spacing w:val="-4"/>
        </w:rPr>
        <w:t xml:space="preserve"> </w:t>
      </w:r>
      <w:r>
        <w:t>honourable</w:t>
      </w:r>
      <w:r>
        <w:rPr>
          <w:spacing w:val="-4"/>
        </w:rPr>
        <w:t xml:space="preserve"> </w:t>
      </w:r>
      <w:r>
        <w:t>welcome,</w:t>
      </w:r>
      <w:r>
        <w:rPr>
          <w:spacing w:val="-3"/>
        </w:rPr>
        <w:t xml:space="preserve"> </w:t>
      </w:r>
      <w:r>
        <w:t>and</w:t>
      </w:r>
      <w:r>
        <w:rPr>
          <w:spacing w:val="-4"/>
        </w:rPr>
        <w:t xml:space="preserve"> </w:t>
      </w:r>
      <w:r>
        <w:t>they</w:t>
      </w:r>
      <w:r>
        <w:rPr>
          <w:spacing w:val="-4"/>
        </w:rPr>
        <w:t xml:space="preserve"> </w:t>
      </w:r>
      <w:r>
        <w:t>began</w:t>
      </w:r>
      <w:r>
        <w:rPr>
          <w:spacing w:val="-4"/>
        </w:rPr>
        <w:t xml:space="preserve"> </w:t>
      </w:r>
      <w:r>
        <w:t>their</w:t>
      </w:r>
      <w:r>
        <w:rPr>
          <w:spacing w:val="-4"/>
        </w:rPr>
        <w:t xml:space="preserve"> </w:t>
      </w:r>
      <w:r>
        <w:t>duties</w:t>
      </w:r>
      <w:r>
        <w:rPr>
          <w:spacing w:val="-4"/>
        </w:rPr>
        <w:t xml:space="preserve"> </w:t>
      </w:r>
      <w:r>
        <w:t>with</w:t>
      </w:r>
      <w:r>
        <w:rPr>
          <w:spacing w:val="-4"/>
        </w:rPr>
        <w:t xml:space="preserve"> </w:t>
      </w:r>
      <w:r>
        <w:t>the</w:t>
      </w:r>
      <w:r>
        <w:rPr>
          <w:spacing w:val="-3"/>
        </w:rPr>
        <w:t xml:space="preserve"> </w:t>
      </w:r>
      <w:r>
        <w:t>utmost</w:t>
      </w:r>
      <w:r>
        <w:rPr>
          <w:spacing w:val="-4"/>
        </w:rPr>
        <w:t xml:space="preserve"> </w:t>
      </w:r>
      <w:r>
        <w:t>zeal,</w:t>
      </w:r>
      <w:r>
        <w:rPr>
          <w:spacing w:val="-4"/>
        </w:rPr>
        <w:t xml:space="preserve"> </w:t>
      </w:r>
      <w:r>
        <w:t>rendering</w:t>
      </w:r>
      <w:r>
        <w:rPr>
          <w:spacing w:val="-4"/>
        </w:rPr>
        <w:t xml:space="preserve"> </w:t>
      </w:r>
      <w:r>
        <w:t>themselves</w:t>
      </w:r>
      <w:r>
        <w:rPr>
          <w:spacing w:val="-52"/>
        </w:rPr>
        <w:t xml:space="preserve"> </w:t>
      </w:r>
      <w:r>
        <w:t>extremely</w:t>
      </w:r>
      <w:r>
        <w:rPr>
          <w:spacing w:val="-7"/>
        </w:rPr>
        <w:t xml:space="preserve"> </w:t>
      </w:r>
      <w:r>
        <w:t>acceptable.</w:t>
      </w:r>
      <w:r>
        <w:rPr>
          <w:spacing w:val="-6"/>
        </w:rPr>
        <w:t xml:space="preserve"> </w:t>
      </w:r>
      <w:r>
        <w:t>After</w:t>
      </w:r>
      <w:r>
        <w:rPr>
          <w:spacing w:val="-7"/>
        </w:rPr>
        <w:t xml:space="preserve"> </w:t>
      </w:r>
      <w:r>
        <w:t>they</w:t>
      </w:r>
      <w:r>
        <w:rPr>
          <w:spacing w:val="-6"/>
        </w:rPr>
        <w:t xml:space="preserve"> </w:t>
      </w:r>
      <w:r>
        <w:t>had</w:t>
      </w:r>
      <w:r>
        <w:rPr>
          <w:spacing w:val="-7"/>
        </w:rPr>
        <w:t xml:space="preserve"> </w:t>
      </w:r>
      <w:r>
        <w:t>remained</w:t>
      </w:r>
      <w:r>
        <w:rPr>
          <w:spacing w:val="-6"/>
        </w:rPr>
        <w:t xml:space="preserve"> </w:t>
      </w:r>
      <w:r>
        <w:t>two</w:t>
      </w:r>
      <w:r>
        <w:rPr>
          <w:spacing w:val="-7"/>
        </w:rPr>
        <w:t xml:space="preserve"> </w:t>
      </w:r>
      <w:r>
        <w:t>years,</w:t>
      </w:r>
      <w:r>
        <w:rPr>
          <w:spacing w:val="-6"/>
        </w:rPr>
        <w:t xml:space="preserve"> </w:t>
      </w:r>
      <w:r>
        <w:t>he</w:t>
      </w:r>
      <w:r>
        <w:rPr>
          <w:spacing w:val="-7"/>
        </w:rPr>
        <w:t xml:space="preserve"> </w:t>
      </w:r>
      <w:r>
        <w:t>became</w:t>
      </w:r>
      <w:r>
        <w:rPr>
          <w:spacing w:val="-6"/>
        </w:rPr>
        <w:t xml:space="preserve"> </w:t>
      </w:r>
      <w:r>
        <w:t>greatly</w:t>
      </w:r>
      <w:r>
        <w:rPr>
          <w:spacing w:val="-7"/>
        </w:rPr>
        <w:t xml:space="preserve"> </w:t>
      </w:r>
      <w:r>
        <w:t>attached</w:t>
      </w:r>
      <w:r>
        <w:rPr>
          <w:spacing w:val="-6"/>
        </w:rPr>
        <w:t xml:space="preserve"> </w:t>
      </w:r>
      <w:r>
        <w:t>to</w:t>
      </w:r>
      <w:r>
        <w:rPr>
          <w:spacing w:val="-6"/>
        </w:rPr>
        <w:t xml:space="preserve"> </w:t>
      </w:r>
      <w:r>
        <w:t>them,</w:t>
      </w:r>
      <w:r>
        <w:rPr>
          <w:spacing w:val="-7"/>
        </w:rPr>
        <w:t xml:space="preserve"> </w:t>
      </w:r>
      <w:r>
        <w:t>and</w:t>
      </w:r>
      <w:r>
        <w:rPr>
          <w:spacing w:val="-6"/>
        </w:rPr>
        <w:t xml:space="preserve"> </w:t>
      </w:r>
      <w:r>
        <w:t>confided</w:t>
      </w:r>
      <w:r>
        <w:rPr>
          <w:spacing w:val="-7"/>
        </w:rPr>
        <w:t xml:space="preserve"> </w:t>
      </w:r>
      <w:r>
        <w:t>in</w:t>
      </w:r>
      <w:r>
        <w:rPr>
          <w:spacing w:val="-6"/>
        </w:rPr>
        <w:t xml:space="preserve"> </w:t>
      </w:r>
      <w:r>
        <w:t>their</w:t>
      </w:r>
      <w:r>
        <w:rPr>
          <w:spacing w:val="-52"/>
        </w:rPr>
        <w:t xml:space="preserve"> </w:t>
      </w:r>
      <w:r>
        <w:t>love as if they had been his sons. Now hear what these wicked fellows did, and how difficult it is to find defence</w:t>
      </w:r>
      <w:r>
        <w:rPr>
          <w:spacing w:val="1"/>
        </w:rPr>
        <w:t xml:space="preserve"> </w:t>
      </w:r>
      <w:r>
        <w:t>against a traitor. The king happened to go out on an excursion with a small number of persons, among whom were</w:t>
      </w:r>
      <w:r>
        <w:rPr>
          <w:spacing w:val="-52"/>
        </w:rPr>
        <w:t xml:space="preserve"> </w:t>
      </w:r>
      <w:r>
        <w:t>these seven. When they had passed a river distant from the palace, seeing that the king had not attendants enough</w:t>
      </w:r>
      <w:r>
        <w:rPr>
          <w:spacing w:val="1"/>
        </w:rPr>
        <w:t xml:space="preserve"> </w:t>
      </w:r>
      <w:r>
        <w:t>to</w:t>
      </w:r>
      <w:r>
        <w:rPr>
          <w:spacing w:val="-4"/>
        </w:rPr>
        <w:t xml:space="preserve"> </w:t>
      </w:r>
      <w:r>
        <w:t>defend</w:t>
      </w:r>
      <w:r>
        <w:rPr>
          <w:spacing w:val="-3"/>
        </w:rPr>
        <w:t xml:space="preserve"> </w:t>
      </w:r>
      <w:r>
        <w:t>him,</w:t>
      </w:r>
      <w:r>
        <w:rPr>
          <w:spacing w:val="-3"/>
        </w:rPr>
        <w:t xml:space="preserve"> </w:t>
      </w:r>
      <w:r>
        <w:t>they</w:t>
      </w:r>
      <w:r>
        <w:rPr>
          <w:spacing w:val="-3"/>
        </w:rPr>
        <w:t xml:space="preserve"> </w:t>
      </w:r>
      <w:r>
        <w:t>laid</w:t>
      </w:r>
      <w:r>
        <w:rPr>
          <w:spacing w:val="-3"/>
        </w:rPr>
        <w:t xml:space="preserve"> </w:t>
      </w:r>
      <w:r>
        <w:t>hands</w:t>
      </w:r>
      <w:r>
        <w:rPr>
          <w:spacing w:val="-3"/>
        </w:rPr>
        <w:t xml:space="preserve"> </w:t>
      </w:r>
      <w:r>
        <w:t>on</w:t>
      </w:r>
      <w:r>
        <w:rPr>
          <w:spacing w:val="-4"/>
        </w:rPr>
        <w:t xml:space="preserve"> </w:t>
      </w:r>
      <w:r>
        <w:t>him,</w:t>
      </w:r>
      <w:r>
        <w:rPr>
          <w:spacing w:val="-3"/>
        </w:rPr>
        <w:t xml:space="preserve"> </w:t>
      </w:r>
      <w:r>
        <w:t>drew</w:t>
      </w:r>
      <w:r>
        <w:rPr>
          <w:spacing w:val="-3"/>
        </w:rPr>
        <w:t xml:space="preserve"> </w:t>
      </w:r>
      <w:r>
        <w:t>their</w:t>
      </w:r>
      <w:r>
        <w:rPr>
          <w:spacing w:val="-3"/>
        </w:rPr>
        <w:t xml:space="preserve"> </w:t>
      </w:r>
      <w:r>
        <w:t>swords,</w:t>
      </w:r>
      <w:r>
        <w:rPr>
          <w:spacing w:val="-3"/>
        </w:rPr>
        <w:t xml:space="preserve"> </w:t>
      </w:r>
      <w:r>
        <w:t>and</w:t>
      </w:r>
      <w:r>
        <w:rPr>
          <w:spacing w:val="-3"/>
        </w:rPr>
        <w:t xml:space="preserve"> </w:t>
      </w:r>
      <w:r>
        <w:t>threatened</w:t>
      </w:r>
      <w:r>
        <w:rPr>
          <w:spacing w:val="-3"/>
        </w:rPr>
        <w:t xml:space="preserve"> </w:t>
      </w:r>
      <w:r>
        <w:t>to</w:t>
      </w:r>
      <w:r>
        <w:rPr>
          <w:spacing w:val="-4"/>
        </w:rPr>
        <w:t xml:space="preserve"> </w:t>
      </w:r>
      <w:r>
        <w:t>kill</w:t>
      </w:r>
      <w:r>
        <w:rPr>
          <w:spacing w:val="-3"/>
        </w:rPr>
        <w:t xml:space="preserve"> </w:t>
      </w:r>
      <w:r>
        <w:t>him</w:t>
      </w:r>
      <w:r>
        <w:rPr>
          <w:spacing w:val="-3"/>
        </w:rPr>
        <w:t xml:space="preserve"> </w:t>
      </w:r>
      <w:r>
        <w:t>unless</w:t>
      </w:r>
      <w:r>
        <w:rPr>
          <w:spacing w:val="-3"/>
        </w:rPr>
        <w:t xml:space="preserve"> </w:t>
      </w:r>
      <w:r>
        <w:t>he</w:t>
      </w:r>
      <w:r>
        <w:rPr>
          <w:spacing w:val="-3"/>
        </w:rPr>
        <w:t xml:space="preserve"> </w:t>
      </w:r>
      <w:r>
        <w:t>instantly</w:t>
      </w:r>
      <w:r>
        <w:rPr>
          <w:spacing w:val="-3"/>
        </w:rPr>
        <w:t xml:space="preserve"> </w:t>
      </w:r>
      <w:r>
        <w:t>went</w:t>
      </w:r>
      <w:r w:rsidR="00FA16D1">
        <w:t xml:space="preserve"> </w:t>
      </w:r>
      <w:r>
        <w:t>along with them. He was greatly surprised, and said to them,—“What mean you by this, my sons!—what are you</w:t>
      </w:r>
      <w:r>
        <w:rPr>
          <w:spacing w:val="1"/>
        </w:rPr>
        <w:t xml:space="preserve"> </w:t>
      </w:r>
      <w:r>
        <w:t>saying—whither</w:t>
      </w:r>
      <w:r>
        <w:rPr>
          <w:spacing w:val="-12"/>
        </w:rPr>
        <w:t xml:space="preserve"> </w:t>
      </w:r>
      <w:r>
        <w:t>do</w:t>
      </w:r>
      <w:r>
        <w:rPr>
          <w:spacing w:val="-12"/>
        </w:rPr>
        <w:t xml:space="preserve"> </w:t>
      </w:r>
      <w:r>
        <w:t>you</w:t>
      </w:r>
      <w:r>
        <w:rPr>
          <w:spacing w:val="-12"/>
        </w:rPr>
        <w:t xml:space="preserve"> </w:t>
      </w:r>
      <w:r>
        <w:t>wish</w:t>
      </w:r>
      <w:r>
        <w:rPr>
          <w:spacing w:val="-12"/>
        </w:rPr>
        <w:t xml:space="preserve"> </w:t>
      </w:r>
      <w:r>
        <w:t>me</w:t>
      </w:r>
      <w:r>
        <w:rPr>
          <w:spacing w:val="-11"/>
        </w:rPr>
        <w:t xml:space="preserve"> </w:t>
      </w:r>
      <w:r>
        <w:t>to</w:t>
      </w:r>
      <w:r>
        <w:rPr>
          <w:spacing w:val="-12"/>
        </w:rPr>
        <w:t xml:space="preserve"> </w:t>
      </w:r>
      <w:r>
        <w:t>go!”</w:t>
      </w:r>
      <w:r>
        <w:rPr>
          <w:spacing w:val="-12"/>
        </w:rPr>
        <w:t xml:space="preserve"> </w:t>
      </w:r>
      <w:r>
        <w:t>They</w:t>
      </w:r>
      <w:r>
        <w:rPr>
          <w:spacing w:val="-12"/>
        </w:rPr>
        <w:t xml:space="preserve"> </w:t>
      </w:r>
      <w:r>
        <w:t>replied:—“We</w:t>
      </w:r>
      <w:r>
        <w:rPr>
          <w:spacing w:val="-11"/>
        </w:rPr>
        <w:t xml:space="preserve"> </w:t>
      </w:r>
      <w:r>
        <w:t>wish</w:t>
      </w:r>
      <w:r>
        <w:rPr>
          <w:spacing w:val="-12"/>
        </w:rPr>
        <w:t xml:space="preserve"> </w:t>
      </w:r>
      <w:r>
        <w:t>you</w:t>
      </w:r>
      <w:r>
        <w:rPr>
          <w:spacing w:val="-12"/>
        </w:rPr>
        <w:t xml:space="preserve"> </w:t>
      </w:r>
      <w:r>
        <w:t>to</w:t>
      </w:r>
      <w:r>
        <w:rPr>
          <w:spacing w:val="-12"/>
        </w:rPr>
        <w:t xml:space="preserve"> </w:t>
      </w:r>
      <w:r>
        <w:t>come</w:t>
      </w:r>
      <w:r>
        <w:rPr>
          <w:spacing w:val="-11"/>
        </w:rPr>
        <w:t xml:space="preserve"> </w:t>
      </w:r>
      <w:r>
        <w:t>with</w:t>
      </w:r>
      <w:r>
        <w:rPr>
          <w:spacing w:val="-12"/>
        </w:rPr>
        <w:t xml:space="preserve"> </w:t>
      </w:r>
      <w:r>
        <w:t>us</w:t>
      </w:r>
      <w:r>
        <w:rPr>
          <w:spacing w:val="-12"/>
        </w:rPr>
        <w:t xml:space="preserve"> </w:t>
      </w:r>
      <w:r>
        <w:t>to</w:t>
      </w:r>
      <w:r>
        <w:rPr>
          <w:spacing w:val="-12"/>
        </w:rPr>
        <w:t xml:space="preserve"> </w:t>
      </w:r>
      <w:r>
        <w:t>Prester</w:t>
      </w:r>
      <w:r>
        <w:rPr>
          <w:spacing w:val="-11"/>
        </w:rPr>
        <w:t xml:space="preserve"> </w:t>
      </w:r>
      <w:r>
        <w:t>John,</w:t>
      </w:r>
      <w:r>
        <w:rPr>
          <w:spacing w:val="-12"/>
        </w:rPr>
        <w:t xml:space="preserve"> </w:t>
      </w:r>
      <w:r>
        <w:t>who</w:t>
      </w:r>
      <w:r>
        <w:rPr>
          <w:spacing w:val="-12"/>
        </w:rPr>
        <w:t xml:space="preserve"> </w:t>
      </w:r>
      <w:r>
        <w:t>is</w:t>
      </w:r>
      <w:r>
        <w:rPr>
          <w:spacing w:val="-12"/>
        </w:rPr>
        <w:t xml:space="preserve"> </w:t>
      </w:r>
      <w:r>
        <w:t>our</w:t>
      </w:r>
      <w:r>
        <w:rPr>
          <w:spacing w:val="1"/>
        </w:rPr>
        <w:t xml:space="preserve"> </w:t>
      </w:r>
      <w:r>
        <w:t>master.” When Dor heard this, he almost died with grief, and said,—“ha! my good friends, have I not honoured</w:t>
      </w:r>
      <w:r>
        <w:rPr>
          <w:spacing w:val="1"/>
        </w:rPr>
        <w:t xml:space="preserve"> </w:t>
      </w:r>
      <w:r>
        <w:t>and</w:t>
      </w:r>
      <w:r>
        <w:rPr>
          <w:spacing w:val="-8"/>
        </w:rPr>
        <w:t xml:space="preserve"> </w:t>
      </w:r>
      <w:r>
        <w:t>treated</w:t>
      </w:r>
      <w:r>
        <w:rPr>
          <w:spacing w:val="-8"/>
        </w:rPr>
        <w:t xml:space="preserve"> </w:t>
      </w:r>
      <w:r>
        <w:t>you</w:t>
      </w:r>
      <w:r>
        <w:rPr>
          <w:spacing w:val="-8"/>
        </w:rPr>
        <w:t xml:space="preserve"> </w:t>
      </w:r>
      <w:r>
        <w:t>as</w:t>
      </w:r>
      <w:r>
        <w:rPr>
          <w:spacing w:val="-8"/>
        </w:rPr>
        <w:t xml:space="preserve"> </w:t>
      </w:r>
      <w:r>
        <w:t>children;</w:t>
      </w:r>
      <w:r>
        <w:rPr>
          <w:spacing w:val="-7"/>
        </w:rPr>
        <w:t xml:space="preserve"> </w:t>
      </w:r>
      <w:r>
        <w:t>why</w:t>
      </w:r>
      <w:r>
        <w:rPr>
          <w:spacing w:val="-8"/>
        </w:rPr>
        <w:t xml:space="preserve"> </w:t>
      </w:r>
      <w:r>
        <w:t>will</w:t>
      </w:r>
      <w:r>
        <w:rPr>
          <w:spacing w:val="-8"/>
        </w:rPr>
        <w:t xml:space="preserve"> </w:t>
      </w:r>
      <w:r>
        <w:t>you</w:t>
      </w:r>
      <w:r>
        <w:rPr>
          <w:spacing w:val="-8"/>
        </w:rPr>
        <w:t xml:space="preserve"> </w:t>
      </w:r>
      <w:r>
        <w:t>betray</w:t>
      </w:r>
      <w:r>
        <w:rPr>
          <w:spacing w:val="-8"/>
        </w:rPr>
        <w:t xml:space="preserve"> </w:t>
      </w:r>
      <w:r>
        <w:t>me</w:t>
      </w:r>
      <w:r>
        <w:rPr>
          <w:spacing w:val="-7"/>
        </w:rPr>
        <w:t xml:space="preserve"> </w:t>
      </w:r>
      <w:r>
        <w:t>into</w:t>
      </w:r>
      <w:r>
        <w:rPr>
          <w:spacing w:val="-8"/>
        </w:rPr>
        <w:t xml:space="preserve"> </w:t>
      </w:r>
      <w:r>
        <w:t>the</w:t>
      </w:r>
      <w:r>
        <w:rPr>
          <w:spacing w:val="-8"/>
        </w:rPr>
        <w:t xml:space="preserve"> </w:t>
      </w:r>
      <w:r>
        <w:t>hands</w:t>
      </w:r>
      <w:r>
        <w:rPr>
          <w:spacing w:val="-8"/>
        </w:rPr>
        <w:t xml:space="preserve"> </w:t>
      </w:r>
      <w:r>
        <w:t>of</w:t>
      </w:r>
      <w:r>
        <w:rPr>
          <w:spacing w:val="-8"/>
        </w:rPr>
        <w:t xml:space="preserve"> </w:t>
      </w:r>
      <w:r>
        <w:t>my</w:t>
      </w:r>
      <w:r>
        <w:rPr>
          <w:spacing w:val="-7"/>
        </w:rPr>
        <w:t xml:space="preserve"> </w:t>
      </w:r>
      <w:r>
        <w:t>enemy!</w:t>
      </w:r>
      <w:r>
        <w:rPr>
          <w:spacing w:val="-8"/>
        </w:rPr>
        <w:t xml:space="preserve"> </w:t>
      </w:r>
      <w:r>
        <w:t>This</w:t>
      </w:r>
      <w:r>
        <w:rPr>
          <w:spacing w:val="-8"/>
        </w:rPr>
        <w:t xml:space="preserve"> </w:t>
      </w:r>
      <w:r>
        <w:t>would</w:t>
      </w:r>
      <w:r>
        <w:rPr>
          <w:spacing w:val="-8"/>
        </w:rPr>
        <w:t xml:space="preserve"> </w:t>
      </w:r>
      <w:r>
        <w:t>be</w:t>
      </w:r>
      <w:r>
        <w:rPr>
          <w:spacing w:val="-8"/>
        </w:rPr>
        <w:t xml:space="preserve"> </w:t>
      </w:r>
      <w:r>
        <w:t>a</w:t>
      </w:r>
      <w:r>
        <w:rPr>
          <w:spacing w:val="-7"/>
        </w:rPr>
        <w:t xml:space="preserve"> </w:t>
      </w:r>
      <w:r>
        <w:t>most</w:t>
      </w:r>
      <w:r>
        <w:rPr>
          <w:spacing w:val="-8"/>
        </w:rPr>
        <w:t xml:space="preserve"> </w:t>
      </w:r>
      <w:r>
        <w:t>wicked</w:t>
      </w:r>
      <w:r>
        <w:rPr>
          <w:spacing w:val="-8"/>
        </w:rPr>
        <w:t xml:space="preserve"> </w:t>
      </w:r>
      <w:r>
        <w:t>and</w:t>
      </w:r>
      <w:r w:rsidR="00FA16D1">
        <w:t xml:space="preserve"> </w:t>
      </w:r>
      <w:r>
        <w:t>disloyal</w:t>
      </w:r>
      <w:r>
        <w:rPr>
          <w:spacing w:val="-12"/>
        </w:rPr>
        <w:t xml:space="preserve"> </w:t>
      </w:r>
      <w:r>
        <w:t>action.”</w:t>
      </w:r>
      <w:r>
        <w:rPr>
          <w:spacing w:val="-12"/>
        </w:rPr>
        <w:t xml:space="preserve"> </w:t>
      </w:r>
      <w:r>
        <w:t>They</w:t>
      </w:r>
      <w:r>
        <w:rPr>
          <w:spacing w:val="-12"/>
        </w:rPr>
        <w:t xml:space="preserve"> </w:t>
      </w:r>
      <w:r>
        <w:t>replied</w:t>
      </w:r>
      <w:r>
        <w:rPr>
          <w:spacing w:val="-11"/>
        </w:rPr>
        <w:t xml:space="preserve"> </w:t>
      </w:r>
      <w:r>
        <w:t>that</w:t>
      </w:r>
      <w:r>
        <w:rPr>
          <w:spacing w:val="-12"/>
        </w:rPr>
        <w:t xml:space="preserve"> </w:t>
      </w:r>
      <w:r>
        <w:t>it</w:t>
      </w:r>
      <w:r>
        <w:rPr>
          <w:spacing w:val="-12"/>
        </w:rPr>
        <w:t xml:space="preserve"> </w:t>
      </w:r>
      <w:r>
        <w:t>must</w:t>
      </w:r>
      <w:r>
        <w:rPr>
          <w:spacing w:val="-11"/>
        </w:rPr>
        <w:t xml:space="preserve"> </w:t>
      </w:r>
      <w:r>
        <w:t>be</w:t>
      </w:r>
      <w:r>
        <w:rPr>
          <w:spacing w:val="-12"/>
        </w:rPr>
        <w:t xml:space="preserve"> </w:t>
      </w:r>
      <w:r>
        <w:t>so.</w:t>
      </w:r>
      <w:r>
        <w:rPr>
          <w:spacing w:val="-12"/>
        </w:rPr>
        <w:t xml:space="preserve"> </w:t>
      </w:r>
      <w:r>
        <w:t>They</w:t>
      </w:r>
      <w:r>
        <w:rPr>
          <w:spacing w:val="-11"/>
        </w:rPr>
        <w:t xml:space="preserve"> </w:t>
      </w:r>
      <w:r>
        <w:t>led</w:t>
      </w:r>
      <w:r>
        <w:rPr>
          <w:spacing w:val="-12"/>
        </w:rPr>
        <w:t xml:space="preserve"> </w:t>
      </w:r>
      <w:r>
        <w:t>him</w:t>
      </w:r>
      <w:r>
        <w:rPr>
          <w:spacing w:val="-12"/>
        </w:rPr>
        <w:t xml:space="preserve"> </w:t>
      </w:r>
      <w:r>
        <w:t>to</w:t>
      </w:r>
      <w:r>
        <w:rPr>
          <w:spacing w:val="-11"/>
        </w:rPr>
        <w:t xml:space="preserve"> </w:t>
      </w:r>
      <w:r>
        <w:t>their</w:t>
      </w:r>
      <w:r>
        <w:rPr>
          <w:spacing w:val="-12"/>
        </w:rPr>
        <w:t xml:space="preserve"> </w:t>
      </w:r>
      <w:r>
        <w:t>sovereign,</w:t>
      </w:r>
      <w:r>
        <w:rPr>
          <w:spacing w:val="-12"/>
        </w:rPr>
        <w:t xml:space="preserve"> </w:t>
      </w:r>
      <w:r>
        <w:t>who</w:t>
      </w:r>
      <w:r>
        <w:rPr>
          <w:spacing w:val="-12"/>
        </w:rPr>
        <w:t xml:space="preserve"> </w:t>
      </w:r>
      <w:r>
        <w:t>rejoiced</w:t>
      </w:r>
      <w:r>
        <w:rPr>
          <w:spacing w:val="-11"/>
        </w:rPr>
        <w:t xml:space="preserve"> </w:t>
      </w:r>
      <w:r>
        <w:t>greatly,</w:t>
      </w:r>
      <w:r>
        <w:rPr>
          <w:spacing w:val="-12"/>
        </w:rPr>
        <w:t xml:space="preserve"> </w:t>
      </w:r>
      <w:r>
        <w:t>and</w:t>
      </w:r>
      <w:r>
        <w:rPr>
          <w:spacing w:val="-12"/>
        </w:rPr>
        <w:t xml:space="preserve"> </w:t>
      </w:r>
      <w:r>
        <w:t>addressed</w:t>
      </w:r>
      <w:r>
        <w:rPr>
          <w:spacing w:val="-52"/>
        </w:rPr>
        <w:t xml:space="preserve"> </w:t>
      </w:r>
      <w:r>
        <w:t>the king in very rough language. He made no reply, not knowing what to answer; upon which, the other set him to</w:t>
      </w:r>
      <w:r>
        <w:rPr>
          <w:spacing w:val="1"/>
        </w:rPr>
        <w:t xml:space="preserve"> </w:t>
      </w:r>
      <w:r>
        <w:t>keep</w:t>
      </w:r>
      <w:r>
        <w:rPr>
          <w:spacing w:val="-7"/>
        </w:rPr>
        <w:t xml:space="preserve"> </w:t>
      </w:r>
      <w:r>
        <w:t>his</w:t>
      </w:r>
      <w:r>
        <w:rPr>
          <w:spacing w:val="-7"/>
        </w:rPr>
        <w:t xml:space="preserve"> </w:t>
      </w:r>
      <w:r>
        <w:t>cattle,</w:t>
      </w:r>
      <w:r>
        <w:rPr>
          <w:spacing w:val="-7"/>
        </w:rPr>
        <w:t xml:space="preserve"> </w:t>
      </w:r>
      <w:r>
        <w:t>as</w:t>
      </w:r>
      <w:r>
        <w:rPr>
          <w:spacing w:val="-6"/>
        </w:rPr>
        <w:t xml:space="preserve"> </w:t>
      </w:r>
      <w:r>
        <w:t>a</w:t>
      </w:r>
      <w:r>
        <w:rPr>
          <w:spacing w:val="-7"/>
        </w:rPr>
        <w:t xml:space="preserve"> </w:t>
      </w:r>
      <w:r>
        <w:t>mark</w:t>
      </w:r>
      <w:r>
        <w:rPr>
          <w:spacing w:val="-7"/>
        </w:rPr>
        <w:t xml:space="preserve"> </w:t>
      </w:r>
      <w:r>
        <w:t>of</w:t>
      </w:r>
      <w:r>
        <w:rPr>
          <w:spacing w:val="-7"/>
        </w:rPr>
        <w:t xml:space="preserve"> </w:t>
      </w:r>
      <w:r>
        <w:t>disgrace</w:t>
      </w:r>
      <w:r>
        <w:rPr>
          <w:spacing w:val="-6"/>
        </w:rPr>
        <w:t xml:space="preserve"> </w:t>
      </w:r>
      <w:r>
        <w:t>and</w:t>
      </w:r>
      <w:r>
        <w:rPr>
          <w:spacing w:val="-7"/>
        </w:rPr>
        <w:t xml:space="preserve"> </w:t>
      </w:r>
      <w:r>
        <w:t>contempt,</w:t>
      </w:r>
      <w:r>
        <w:rPr>
          <w:spacing w:val="-7"/>
        </w:rPr>
        <w:t xml:space="preserve"> </w:t>
      </w:r>
      <w:r>
        <w:t>and</w:t>
      </w:r>
      <w:r>
        <w:rPr>
          <w:spacing w:val="-7"/>
        </w:rPr>
        <w:t xml:space="preserve"> </w:t>
      </w:r>
      <w:r>
        <w:t>during</w:t>
      </w:r>
      <w:r>
        <w:rPr>
          <w:spacing w:val="-6"/>
        </w:rPr>
        <w:t xml:space="preserve"> </w:t>
      </w:r>
      <w:r>
        <w:t>two</w:t>
      </w:r>
      <w:r>
        <w:rPr>
          <w:spacing w:val="-7"/>
        </w:rPr>
        <w:t xml:space="preserve"> </w:t>
      </w:r>
      <w:r>
        <w:t>years</w:t>
      </w:r>
      <w:r>
        <w:rPr>
          <w:spacing w:val="-7"/>
        </w:rPr>
        <w:t xml:space="preserve"> </w:t>
      </w:r>
      <w:r>
        <w:t>he</w:t>
      </w:r>
      <w:r>
        <w:rPr>
          <w:spacing w:val="-7"/>
        </w:rPr>
        <w:t xml:space="preserve"> </w:t>
      </w:r>
      <w:r>
        <w:t>performed</w:t>
      </w:r>
      <w:r>
        <w:rPr>
          <w:spacing w:val="-6"/>
        </w:rPr>
        <w:t xml:space="preserve"> </w:t>
      </w:r>
      <w:r>
        <w:t>this</w:t>
      </w:r>
      <w:r>
        <w:rPr>
          <w:spacing w:val="-7"/>
        </w:rPr>
        <w:t xml:space="preserve"> </w:t>
      </w:r>
      <w:r>
        <w:t>menial</w:t>
      </w:r>
      <w:r>
        <w:rPr>
          <w:spacing w:val="-7"/>
        </w:rPr>
        <w:t xml:space="preserve"> </w:t>
      </w:r>
      <w:r>
        <w:t>office.</w:t>
      </w:r>
      <w:r>
        <w:rPr>
          <w:spacing w:val="-7"/>
        </w:rPr>
        <w:t xml:space="preserve"> </w:t>
      </w:r>
      <w:r>
        <w:t>After</w:t>
      </w:r>
      <w:r>
        <w:rPr>
          <w:spacing w:val="-6"/>
        </w:rPr>
        <w:t xml:space="preserve"> </w:t>
      </w:r>
      <w:r>
        <w:t>that</w:t>
      </w:r>
      <w:r>
        <w:rPr>
          <w:spacing w:val="-52"/>
        </w:rPr>
        <w:t xml:space="preserve"> </w:t>
      </w:r>
      <w:r>
        <w:t>time Prester John was appeased, and resolved to spare his captive. He bestowed on him splendid regal vestments,</w:t>
      </w:r>
      <w:r>
        <w:rPr>
          <w:spacing w:val="1"/>
        </w:rPr>
        <w:t xml:space="preserve"> </w:t>
      </w:r>
      <w:r>
        <w:t>paying</w:t>
      </w:r>
      <w:r>
        <w:rPr>
          <w:spacing w:val="-12"/>
        </w:rPr>
        <w:t xml:space="preserve"> </w:t>
      </w:r>
      <w:r>
        <w:t>him</w:t>
      </w:r>
      <w:r>
        <w:rPr>
          <w:spacing w:val="-12"/>
        </w:rPr>
        <w:t xml:space="preserve"> </w:t>
      </w:r>
      <w:r>
        <w:t>great</w:t>
      </w:r>
      <w:r>
        <w:rPr>
          <w:spacing w:val="-12"/>
        </w:rPr>
        <w:t xml:space="preserve"> </w:t>
      </w:r>
      <w:r>
        <w:t>honour,</w:t>
      </w:r>
      <w:r>
        <w:rPr>
          <w:spacing w:val="-12"/>
        </w:rPr>
        <w:t xml:space="preserve"> </w:t>
      </w:r>
      <w:r>
        <w:t>and</w:t>
      </w:r>
      <w:r>
        <w:rPr>
          <w:spacing w:val="-12"/>
        </w:rPr>
        <w:t xml:space="preserve"> </w:t>
      </w:r>
      <w:r>
        <w:t>saying,—“Now</w:t>
      </w:r>
      <w:r>
        <w:rPr>
          <w:spacing w:val="-12"/>
        </w:rPr>
        <w:t xml:space="preserve"> </w:t>
      </w:r>
      <w:r>
        <w:t>own</w:t>
      </w:r>
      <w:r>
        <w:rPr>
          <w:spacing w:val="-12"/>
        </w:rPr>
        <w:t xml:space="preserve"> </w:t>
      </w:r>
      <w:r>
        <w:t>you</w:t>
      </w:r>
      <w:r>
        <w:rPr>
          <w:spacing w:val="-12"/>
        </w:rPr>
        <w:t xml:space="preserve"> </w:t>
      </w:r>
      <w:r>
        <w:t>were</w:t>
      </w:r>
      <w:r>
        <w:rPr>
          <w:spacing w:val="-12"/>
        </w:rPr>
        <w:t xml:space="preserve"> </w:t>
      </w:r>
      <w:r>
        <w:t>not</w:t>
      </w:r>
      <w:r>
        <w:rPr>
          <w:spacing w:val="-12"/>
        </w:rPr>
        <w:t xml:space="preserve"> </w:t>
      </w:r>
      <w:r>
        <w:t>a</w:t>
      </w:r>
      <w:r>
        <w:rPr>
          <w:spacing w:val="-12"/>
        </w:rPr>
        <w:t xml:space="preserve"> </w:t>
      </w:r>
      <w:r>
        <w:t>man</w:t>
      </w:r>
      <w:r>
        <w:rPr>
          <w:spacing w:val="-12"/>
        </w:rPr>
        <w:t xml:space="preserve"> </w:t>
      </w:r>
      <w:r>
        <w:t>capable</w:t>
      </w:r>
      <w:r>
        <w:rPr>
          <w:spacing w:val="-12"/>
        </w:rPr>
        <w:t xml:space="preserve"> </w:t>
      </w:r>
      <w:r>
        <w:t>of</w:t>
      </w:r>
      <w:r>
        <w:rPr>
          <w:spacing w:val="-12"/>
        </w:rPr>
        <w:t xml:space="preserve"> </w:t>
      </w:r>
      <w:r>
        <w:t>making</w:t>
      </w:r>
      <w:r>
        <w:rPr>
          <w:spacing w:val="-12"/>
        </w:rPr>
        <w:t xml:space="preserve"> </w:t>
      </w:r>
      <w:r>
        <w:t>war</w:t>
      </w:r>
      <w:r>
        <w:rPr>
          <w:spacing w:val="-12"/>
        </w:rPr>
        <w:t xml:space="preserve"> </w:t>
      </w:r>
      <w:r>
        <w:t>against</w:t>
      </w:r>
      <w:r>
        <w:rPr>
          <w:spacing w:val="-12"/>
        </w:rPr>
        <w:t xml:space="preserve"> </w:t>
      </w:r>
      <w:r>
        <w:t>me.”</w:t>
      </w:r>
      <w:r>
        <w:rPr>
          <w:spacing w:val="-12"/>
        </w:rPr>
        <w:t xml:space="preserve"> </w:t>
      </w:r>
      <w:r>
        <w:t>The</w:t>
      </w:r>
      <w:r>
        <w:rPr>
          <w:spacing w:val="-12"/>
        </w:rPr>
        <w:t xml:space="preserve"> </w:t>
      </w:r>
      <w:r>
        <w:t>king</w:t>
      </w:r>
      <w:r>
        <w:rPr>
          <w:spacing w:val="-52"/>
        </w:rPr>
        <w:t xml:space="preserve"> </w:t>
      </w:r>
      <w:r>
        <w:t>then replied,—“Sire, I always knew that I was unable to contend with you; I repent much of my former bad con-</w:t>
      </w:r>
      <w:r>
        <w:rPr>
          <w:spacing w:val="1"/>
        </w:rPr>
        <w:t xml:space="preserve"> </w:t>
      </w:r>
      <w:r>
        <w:t>duct,</w:t>
      </w:r>
      <w:r>
        <w:rPr>
          <w:spacing w:val="-10"/>
        </w:rPr>
        <w:t xml:space="preserve"> </w:t>
      </w:r>
      <w:r>
        <w:t>and</w:t>
      </w:r>
      <w:r>
        <w:rPr>
          <w:spacing w:val="-9"/>
        </w:rPr>
        <w:t xml:space="preserve"> </w:t>
      </w:r>
      <w:r>
        <w:t>promise</w:t>
      </w:r>
      <w:r>
        <w:rPr>
          <w:spacing w:val="-10"/>
        </w:rPr>
        <w:t xml:space="preserve"> </w:t>
      </w:r>
      <w:r>
        <w:t>faithfully</w:t>
      </w:r>
      <w:r>
        <w:rPr>
          <w:spacing w:val="-9"/>
        </w:rPr>
        <w:t xml:space="preserve"> </w:t>
      </w:r>
      <w:r>
        <w:t>that</w:t>
      </w:r>
      <w:r>
        <w:rPr>
          <w:spacing w:val="-10"/>
        </w:rPr>
        <w:t xml:space="preserve"> </w:t>
      </w:r>
      <w:r>
        <w:t>I</w:t>
      </w:r>
      <w:r>
        <w:rPr>
          <w:spacing w:val="-9"/>
        </w:rPr>
        <w:t xml:space="preserve"> </w:t>
      </w:r>
      <w:r>
        <w:t>will</w:t>
      </w:r>
      <w:r>
        <w:rPr>
          <w:spacing w:val="-10"/>
        </w:rPr>
        <w:t xml:space="preserve"> </w:t>
      </w:r>
      <w:r>
        <w:t>always</w:t>
      </w:r>
      <w:r>
        <w:rPr>
          <w:spacing w:val="-9"/>
        </w:rPr>
        <w:t xml:space="preserve"> </w:t>
      </w:r>
      <w:r>
        <w:t>be</w:t>
      </w:r>
      <w:r>
        <w:rPr>
          <w:spacing w:val="-10"/>
        </w:rPr>
        <w:t xml:space="preserve"> </w:t>
      </w:r>
      <w:r>
        <w:t>your</w:t>
      </w:r>
      <w:r>
        <w:rPr>
          <w:spacing w:val="-9"/>
        </w:rPr>
        <w:t xml:space="preserve"> </w:t>
      </w:r>
      <w:r>
        <w:t>friend.”</w:t>
      </w:r>
      <w:r>
        <w:rPr>
          <w:spacing w:val="-10"/>
        </w:rPr>
        <w:t xml:space="preserve"> </w:t>
      </w:r>
      <w:r>
        <w:t>Then</w:t>
      </w:r>
      <w:r>
        <w:rPr>
          <w:spacing w:val="-9"/>
        </w:rPr>
        <w:t xml:space="preserve"> </w:t>
      </w:r>
      <w:r>
        <w:t>said</w:t>
      </w:r>
      <w:r>
        <w:rPr>
          <w:spacing w:val="-10"/>
        </w:rPr>
        <w:t xml:space="preserve"> </w:t>
      </w:r>
      <w:r>
        <w:t>the</w:t>
      </w:r>
      <w:r>
        <w:rPr>
          <w:spacing w:val="-9"/>
        </w:rPr>
        <w:t xml:space="preserve"> </w:t>
      </w:r>
      <w:r>
        <w:t>Christian</w:t>
      </w:r>
      <w:r>
        <w:rPr>
          <w:spacing w:val="-10"/>
        </w:rPr>
        <w:t xml:space="preserve"> </w:t>
      </w:r>
      <w:r>
        <w:t>prince,—“I</w:t>
      </w:r>
      <w:r>
        <w:rPr>
          <w:spacing w:val="-9"/>
        </w:rPr>
        <w:t xml:space="preserve"> </w:t>
      </w:r>
      <w:r>
        <w:t>will</w:t>
      </w:r>
      <w:r>
        <w:rPr>
          <w:spacing w:val="-10"/>
        </w:rPr>
        <w:t xml:space="preserve"> </w:t>
      </w:r>
      <w:r>
        <w:t>impose</w:t>
      </w:r>
      <w:r>
        <w:rPr>
          <w:spacing w:val="-9"/>
        </w:rPr>
        <w:t xml:space="preserve"> </w:t>
      </w:r>
      <w:r>
        <w:t>upon</w:t>
      </w:r>
      <w:r>
        <w:rPr>
          <w:spacing w:val="1"/>
        </w:rPr>
        <w:t xml:space="preserve"> </w:t>
      </w:r>
      <w:r>
        <w:t>you</w:t>
      </w:r>
      <w:r>
        <w:rPr>
          <w:spacing w:val="-8"/>
        </w:rPr>
        <w:t xml:space="preserve"> </w:t>
      </w:r>
      <w:r>
        <w:t>no</w:t>
      </w:r>
      <w:r>
        <w:rPr>
          <w:spacing w:val="-7"/>
        </w:rPr>
        <w:t xml:space="preserve"> </w:t>
      </w:r>
      <w:r>
        <w:t>more</w:t>
      </w:r>
      <w:r>
        <w:rPr>
          <w:spacing w:val="-7"/>
        </w:rPr>
        <w:t xml:space="preserve"> </w:t>
      </w:r>
      <w:r>
        <w:t>hardship</w:t>
      </w:r>
      <w:r>
        <w:rPr>
          <w:spacing w:val="-7"/>
        </w:rPr>
        <w:t xml:space="preserve"> </w:t>
      </w:r>
      <w:r>
        <w:t>and</w:t>
      </w:r>
      <w:r>
        <w:rPr>
          <w:spacing w:val="-7"/>
        </w:rPr>
        <w:t xml:space="preserve"> </w:t>
      </w:r>
      <w:r>
        <w:t>grief;</w:t>
      </w:r>
      <w:r>
        <w:rPr>
          <w:spacing w:val="-7"/>
        </w:rPr>
        <w:t xml:space="preserve"> </w:t>
      </w:r>
      <w:r>
        <w:t>you</w:t>
      </w:r>
      <w:r>
        <w:rPr>
          <w:spacing w:val="-7"/>
        </w:rPr>
        <w:t xml:space="preserve"> </w:t>
      </w:r>
      <w:r>
        <w:t>shall</w:t>
      </w:r>
      <w:r>
        <w:rPr>
          <w:spacing w:val="-7"/>
        </w:rPr>
        <w:t xml:space="preserve"> </w:t>
      </w:r>
      <w:r>
        <w:t>receive</w:t>
      </w:r>
      <w:r>
        <w:rPr>
          <w:spacing w:val="-7"/>
        </w:rPr>
        <w:t xml:space="preserve"> </w:t>
      </w:r>
      <w:r>
        <w:t>favour</w:t>
      </w:r>
      <w:r>
        <w:rPr>
          <w:spacing w:val="-8"/>
        </w:rPr>
        <w:t xml:space="preserve"> </w:t>
      </w:r>
      <w:r>
        <w:t>and</w:t>
      </w:r>
      <w:r>
        <w:rPr>
          <w:spacing w:val="-7"/>
        </w:rPr>
        <w:t xml:space="preserve"> </w:t>
      </w:r>
      <w:r>
        <w:t>honour.”</w:t>
      </w:r>
      <w:r>
        <w:rPr>
          <w:spacing w:val="-7"/>
        </w:rPr>
        <w:t xml:space="preserve"> </w:t>
      </w:r>
      <w:r>
        <w:t>Having</w:t>
      </w:r>
      <w:r>
        <w:rPr>
          <w:spacing w:val="-7"/>
        </w:rPr>
        <w:t xml:space="preserve"> </w:t>
      </w:r>
      <w:r>
        <w:t>then</w:t>
      </w:r>
      <w:r>
        <w:rPr>
          <w:spacing w:val="-7"/>
        </w:rPr>
        <w:t xml:space="preserve"> </w:t>
      </w:r>
      <w:r>
        <w:t>supplied</w:t>
      </w:r>
      <w:r>
        <w:rPr>
          <w:spacing w:val="-7"/>
        </w:rPr>
        <w:t xml:space="preserve"> </w:t>
      </w:r>
      <w:r>
        <w:t>him</w:t>
      </w:r>
      <w:r>
        <w:rPr>
          <w:spacing w:val="-7"/>
        </w:rPr>
        <w:t xml:space="preserve"> </w:t>
      </w:r>
      <w:r>
        <w:t>with</w:t>
      </w:r>
      <w:r>
        <w:rPr>
          <w:spacing w:val="-7"/>
        </w:rPr>
        <w:t xml:space="preserve"> </w:t>
      </w:r>
      <w:r>
        <w:t>many</w:t>
      </w:r>
      <w:r>
        <w:rPr>
          <w:spacing w:val="-7"/>
        </w:rPr>
        <w:t xml:space="preserve"> </w:t>
      </w:r>
      <w:r>
        <w:t>horses</w:t>
      </w:r>
      <w:r>
        <w:rPr>
          <w:spacing w:val="1"/>
        </w:rPr>
        <w:t xml:space="preserve"> </w:t>
      </w:r>
      <w:r>
        <w:t>handsomely</w:t>
      </w:r>
      <w:r>
        <w:rPr>
          <w:spacing w:val="2"/>
        </w:rPr>
        <w:t xml:space="preserve"> </w:t>
      </w:r>
      <w:r>
        <w:t>equipped,</w:t>
      </w:r>
      <w:r>
        <w:rPr>
          <w:spacing w:val="2"/>
        </w:rPr>
        <w:t xml:space="preserve"> </w:t>
      </w:r>
      <w:r>
        <w:t>and</w:t>
      </w:r>
      <w:r>
        <w:rPr>
          <w:spacing w:val="3"/>
        </w:rPr>
        <w:t xml:space="preserve"> </w:t>
      </w:r>
      <w:r>
        <w:t>a</w:t>
      </w:r>
      <w:r>
        <w:rPr>
          <w:spacing w:val="2"/>
        </w:rPr>
        <w:t xml:space="preserve"> </w:t>
      </w:r>
      <w:r>
        <w:t>numerous</w:t>
      </w:r>
      <w:r>
        <w:rPr>
          <w:spacing w:val="3"/>
        </w:rPr>
        <w:t xml:space="preserve"> </w:t>
      </w:r>
      <w:r>
        <w:t>attendance,</w:t>
      </w:r>
      <w:r>
        <w:rPr>
          <w:spacing w:val="2"/>
        </w:rPr>
        <w:t xml:space="preserve"> </w:t>
      </w:r>
      <w:r>
        <w:t>he</w:t>
      </w:r>
      <w:r>
        <w:rPr>
          <w:spacing w:val="2"/>
        </w:rPr>
        <w:t xml:space="preserve"> </w:t>
      </w:r>
      <w:r>
        <w:t>permitted</w:t>
      </w:r>
      <w:r>
        <w:rPr>
          <w:spacing w:val="3"/>
        </w:rPr>
        <w:t xml:space="preserve"> </w:t>
      </w:r>
      <w:r>
        <w:t>him</w:t>
      </w:r>
      <w:r>
        <w:rPr>
          <w:spacing w:val="2"/>
        </w:rPr>
        <w:t xml:space="preserve"> </w:t>
      </w:r>
      <w:r>
        <w:t>to</w:t>
      </w:r>
      <w:r>
        <w:rPr>
          <w:spacing w:val="3"/>
        </w:rPr>
        <w:t xml:space="preserve"> </w:t>
      </w:r>
      <w:r>
        <w:t>go.</w:t>
      </w:r>
      <w:r>
        <w:rPr>
          <w:spacing w:val="2"/>
        </w:rPr>
        <w:t xml:space="preserve"> </w:t>
      </w:r>
      <w:r>
        <w:t>Dor</w:t>
      </w:r>
      <w:r>
        <w:rPr>
          <w:spacing w:val="3"/>
        </w:rPr>
        <w:t xml:space="preserve"> </w:t>
      </w:r>
      <w:r>
        <w:t>then</w:t>
      </w:r>
      <w:r>
        <w:rPr>
          <w:spacing w:val="2"/>
        </w:rPr>
        <w:t xml:space="preserve"> </w:t>
      </w:r>
      <w:r>
        <w:t>returned</w:t>
      </w:r>
      <w:r>
        <w:rPr>
          <w:spacing w:val="2"/>
        </w:rPr>
        <w:t xml:space="preserve"> </w:t>
      </w:r>
      <w:r>
        <w:t>to</w:t>
      </w:r>
      <w:r>
        <w:rPr>
          <w:spacing w:val="3"/>
        </w:rPr>
        <w:t xml:space="preserve"> </w:t>
      </w:r>
      <w:r>
        <w:t>his</w:t>
      </w:r>
      <w:r>
        <w:rPr>
          <w:spacing w:val="2"/>
        </w:rPr>
        <w:t xml:space="preserve"> </w:t>
      </w:r>
      <w:r>
        <w:t>kingdom,</w:t>
      </w:r>
      <w:r>
        <w:rPr>
          <w:spacing w:val="3"/>
        </w:rPr>
        <w:t xml:space="preserve"> </w:t>
      </w:r>
      <w:r>
        <w:t>and</w:t>
      </w:r>
      <w:r>
        <w:rPr>
          <w:spacing w:val="1"/>
        </w:rPr>
        <w:t xml:space="preserve"> </w:t>
      </w:r>
      <w:r>
        <w:t>from</w:t>
      </w:r>
      <w:r>
        <w:rPr>
          <w:spacing w:val="-6"/>
        </w:rPr>
        <w:t xml:space="preserve"> </w:t>
      </w:r>
      <w:r>
        <w:t>that</w:t>
      </w:r>
      <w:r>
        <w:rPr>
          <w:spacing w:val="-6"/>
        </w:rPr>
        <w:t xml:space="preserve"> </w:t>
      </w:r>
      <w:r>
        <w:t>time</w:t>
      </w:r>
      <w:r>
        <w:rPr>
          <w:spacing w:val="-6"/>
        </w:rPr>
        <w:t xml:space="preserve"> </w:t>
      </w:r>
      <w:r>
        <w:t>was</w:t>
      </w:r>
      <w:r>
        <w:rPr>
          <w:spacing w:val="-5"/>
        </w:rPr>
        <w:t xml:space="preserve"> </w:t>
      </w:r>
      <w:r>
        <w:t>a</w:t>
      </w:r>
      <w:r>
        <w:rPr>
          <w:spacing w:val="-6"/>
        </w:rPr>
        <w:t xml:space="preserve"> </w:t>
      </w:r>
      <w:r>
        <w:t>faithful</w:t>
      </w:r>
      <w:r>
        <w:rPr>
          <w:spacing w:val="-6"/>
        </w:rPr>
        <w:t xml:space="preserve"> </w:t>
      </w:r>
      <w:r>
        <w:t>friend</w:t>
      </w:r>
      <w:r>
        <w:rPr>
          <w:spacing w:val="-6"/>
        </w:rPr>
        <w:t xml:space="preserve"> </w:t>
      </w:r>
      <w:r>
        <w:t>and</w:t>
      </w:r>
      <w:r>
        <w:rPr>
          <w:spacing w:val="-6"/>
        </w:rPr>
        <w:t xml:space="preserve"> </w:t>
      </w:r>
      <w:r>
        <w:t>servant</w:t>
      </w:r>
      <w:r>
        <w:rPr>
          <w:spacing w:val="-5"/>
        </w:rPr>
        <w:t xml:space="preserve"> </w:t>
      </w:r>
      <w:r>
        <w:t>of</w:t>
      </w:r>
      <w:r>
        <w:rPr>
          <w:spacing w:val="-6"/>
        </w:rPr>
        <w:t xml:space="preserve"> </w:t>
      </w:r>
      <w:r>
        <w:t>Prester</w:t>
      </w:r>
      <w:r>
        <w:rPr>
          <w:spacing w:val="-6"/>
        </w:rPr>
        <w:t xml:space="preserve"> </w:t>
      </w:r>
      <w:r>
        <w:t>John.</w:t>
      </w:r>
    </w:p>
    <w:p w14:paraId="0E611696" w14:textId="77777777" w:rsidR="00FA16D1" w:rsidRDefault="00FA16D1" w:rsidP="00FA16D1">
      <w:pPr>
        <w:pStyle w:val="Body"/>
      </w:pPr>
    </w:p>
    <w:p w14:paraId="36109D13" w14:textId="77777777" w:rsidR="000276C6" w:rsidRPr="00FA16D1" w:rsidRDefault="000276C6" w:rsidP="00FA16D1">
      <w:pPr>
        <w:pStyle w:val="Heading4"/>
      </w:pPr>
      <w:r w:rsidRPr="00FA16D1">
        <w:lastRenderedPageBreak/>
        <w:t>XXXVIII—The great River Kara-moran, and the City Ca-cian-fu</w:t>
      </w:r>
    </w:p>
    <w:p w14:paraId="53F1836E" w14:textId="12F145D1" w:rsidR="000276C6" w:rsidRDefault="000276C6" w:rsidP="00FA16D1">
      <w:pPr>
        <w:pStyle w:val="Body"/>
      </w:pPr>
      <w:r>
        <w:t>Twenty miles westward from that castle is a river called Kara-moran, so large and broad that it cannot be</w:t>
      </w:r>
      <w:r>
        <w:rPr>
          <w:spacing w:val="1"/>
        </w:rPr>
        <w:t xml:space="preserve"> </w:t>
      </w:r>
      <w:r>
        <w:t>crossed by a bridge, and flows on even to the ocean. On its banks are many cities and castles, likewise many mer-</w:t>
      </w:r>
      <w:r>
        <w:rPr>
          <w:spacing w:val="-52"/>
        </w:rPr>
        <w:t xml:space="preserve"> </w:t>
      </w:r>
      <w:r>
        <w:t>chants and manufactured goods; and in the country around ginger grows in great abundance. The number of birds</w:t>
      </w:r>
      <w:r>
        <w:rPr>
          <w:spacing w:val="-52"/>
        </w:rPr>
        <w:t xml:space="preserve"> </w:t>
      </w:r>
      <w:r>
        <w:t>is</w:t>
      </w:r>
      <w:r>
        <w:rPr>
          <w:spacing w:val="-8"/>
        </w:rPr>
        <w:t xml:space="preserve"> </w:t>
      </w:r>
      <w:r>
        <w:t>wonderful,</w:t>
      </w:r>
      <w:r>
        <w:rPr>
          <w:spacing w:val="-8"/>
        </w:rPr>
        <w:t xml:space="preserve"> </w:t>
      </w:r>
      <w:r>
        <w:t>so</w:t>
      </w:r>
      <w:r>
        <w:rPr>
          <w:spacing w:val="-7"/>
        </w:rPr>
        <w:t xml:space="preserve"> </w:t>
      </w:r>
      <w:r>
        <w:t>that</w:t>
      </w:r>
      <w:r>
        <w:rPr>
          <w:spacing w:val="-8"/>
        </w:rPr>
        <w:t xml:space="preserve"> </w:t>
      </w:r>
      <w:r>
        <w:t>for</w:t>
      </w:r>
      <w:r>
        <w:rPr>
          <w:spacing w:val="-7"/>
        </w:rPr>
        <w:t xml:space="preserve"> </w:t>
      </w:r>
      <w:r>
        <w:t>a</w:t>
      </w:r>
      <w:r>
        <w:rPr>
          <w:spacing w:val="-8"/>
        </w:rPr>
        <w:t xml:space="preserve"> </w:t>
      </w:r>
      <w:r>
        <w:t>Venetian</w:t>
      </w:r>
      <w:r>
        <w:rPr>
          <w:spacing w:val="-8"/>
        </w:rPr>
        <w:t xml:space="preserve"> </w:t>
      </w:r>
      <w:r>
        <w:t>grosso</w:t>
      </w:r>
      <w:r>
        <w:rPr>
          <w:spacing w:val="-7"/>
        </w:rPr>
        <w:t xml:space="preserve"> </w:t>
      </w:r>
      <w:r>
        <w:t>one</w:t>
      </w:r>
      <w:r>
        <w:rPr>
          <w:spacing w:val="-8"/>
        </w:rPr>
        <w:t xml:space="preserve"> </w:t>
      </w:r>
      <w:r>
        <w:t>can</w:t>
      </w:r>
      <w:r>
        <w:rPr>
          <w:spacing w:val="-7"/>
        </w:rPr>
        <w:t xml:space="preserve"> </w:t>
      </w:r>
      <w:r>
        <w:t>buy</w:t>
      </w:r>
      <w:r>
        <w:rPr>
          <w:spacing w:val="-8"/>
        </w:rPr>
        <w:t xml:space="preserve"> </w:t>
      </w:r>
      <w:r>
        <w:t>three</w:t>
      </w:r>
      <w:r>
        <w:rPr>
          <w:spacing w:val="-8"/>
        </w:rPr>
        <w:t xml:space="preserve"> </w:t>
      </w:r>
      <w:r>
        <w:t>pheasants;</w:t>
      </w:r>
      <w:r>
        <w:rPr>
          <w:spacing w:val="-7"/>
        </w:rPr>
        <w:t xml:space="preserve"> </w:t>
      </w:r>
      <w:r>
        <w:t>and</w:t>
      </w:r>
      <w:r>
        <w:rPr>
          <w:spacing w:val="-8"/>
        </w:rPr>
        <w:t xml:space="preserve"> </w:t>
      </w:r>
      <w:r>
        <w:t>after</w:t>
      </w:r>
      <w:r>
        <w:rPr>
          <w:spacing w:val="-7"/>
        </w:rPr>
        <w:t xml:space="preserve"> </w:t>
      </w:r>
      <w:r>
        <w:t>travelling</w:t>
      </w:r>
      <w:r>
        <w:rPr>
          <w:spacing w:val="-8"/>
        </w:rPr>
        <w:t xml:space="preserve"> </w:t>
      </w:r>
      <w:r>
        <w:t>three</w:t>
      </w:r>
      <w:r>
        <w:rPr>
          <w:spacing w:val="-8"/>
        </w:rPr>
        <w:t xml:space="preserve"> </w:t>
      </w:r>
      <w:r>
        <w:t>days,</w:t>
      </w:r>
      <w:r>
        <w:rPr>
          <w:spacing w:val="-7"/>
        </w:rPr>
        <w:t xml:space="preserve"> </w:t>
      </w:r>
      <w:r>
        <w:t>you</w:t>
      </w:r>
      <w:r>
        <w:rPr>
          <w:spacing w:val="-8"/>
        </w:rPr>
        <w:t xml:space="preserve"> </w:t>
      </w:r>
      <w:r>
        <w:t>find</w:t>
      </w:r>
      <w:r>
        <w:rPr>
          <w:spacing w:val="-7"/>
        </w:rPr>
        <w:t xml:space="preserve"> </w:t>
      </w:r>
      <w:r>
        <w:t>a</w:t>
      </w:r>
      <w:r w:rsidR="00FA16D1">
        <w:t xml:space="preserve"> </w:t>
      </w:r>
      <w:r>
        <w:t>noble</w:t>
      </w:r>
      <w:r>
        <w:rPr>
          <w:spacing w:val="-12"/>
        </w:rPr>
        <w:t xml:space="preserve"> </w:t>
      </w:r>
      <w:r>
        <w:t>city</w:t>
      </w:r>
      <w:r>
        <w:rPr>
          <w:spacing w:val="-12"/>
        </w:rPr>
        <w:t xml:space="preserve"> </w:t>
      </w:r>
      <w:r>
        <w:t>named</w:t>
      </w:r>
      <w:r>
        <w:rPr>
          <w:spacing w:val="-12"/>
        </w:rPr>
        <w:t xml:space="preserve"> </w:t>
      </w:r>
      <w:r>
        <w:t>Ca-cian-fu.</w:t>
      </w:r>
      <w:r>
        <w:rPr>
          <w:spacing w:val="-12"/>
        </w:rPr>
        <w:t xml:space="preserve"> </w:t>
      </w:r>
      <w:r>
        <w:t>The</w:t>
      </w:r>
      <w:r>
        <w:rPr>
          <w:spacing w:val="-12"/>
        </w:rPr>
        <w:t xml:space="preserve"> </w:t>
      </w:r>
      <w:r>
        <w:t>people</w:t>
      </w:r>
      <w:r>
        <w:rPr>
          <w:spacing w:val="-12"/>
        </w:rPr>
        <w:t xml:space="preserve"> </w:t>
      </w:r>
      <w:r>
        <w:t>are</w:t>
      </w:r>
      <w:r>
        <w:rPr>
          <w:spacing w:val="-12"/>
        </w:rPr>
        <w:t xml:space="preserve"> </w:t>
      </w:r>
      <w:r>
        <w:t>idolaters,</w:t>
      </w:r>
      <w:r>
        <w:rPr>
          <w:spacing w:val="-12"/>
        </w:rPr>
        <w:t xml:space="preserve"> </w:t>
      </w:r>
      <w:r>
        <w:t>as</w:t>
      </w:r>
      <w:r>
        <w:rPr>
          <w:spacing w:val="-11"/>
        </w:rPr>
        <w:t xml:space="preserve"> </w:t>
      </w:r>
      <w:r>
        <w:t>likewise</w:t>
      </w:r>
      <w:r>
        <w:rPr>
          <w:spacing w:val="-12"/>
        </w:rPr>
        <w:t xml:space="preserve"> </w:t>
      </w:r>
      <w:r>
        <w:t>those</w:t>
      </w:r>
      <w:r>
        <w:rPr>
          <w:spacing w:val="-12"/>
        </w:rPr>
        <w:t xml:space="preserve"> </w:t>
      </w:r>
      <w:r>
        <w:t>of</w:t>
      </w:r>
      <w:r>
        <w:rPr>
          <w:spacing w:val="-12"/>
        </w:rPr>
        <w:t xml:space="preserve"> </w:t>
      </w:r>
      <w:r>
        <w:t>Cathay.</w:t>
      </w:r>
      <w:r>
        <w:rPr>
          <w:spacing w:val="-12"/>
        </w:rPr>
        <w:t xml:space="preserve"> </w:t>
      </w:r>
      <w:r>
        <w:t>It</w:t>
      </w:r>
      <w:r>
        <w:rPr>
          <w:spacing w:val="-12"/>
        </w:rPr>
        <w:t xml:space="preserve"> </w:t>
      </w:r>
      <w:r>
        <w:t>is</w:t>
      </w:r>
      <w:r>
        <w:rPr>
          <w:spacing w:val="-12"/>
        </w:rPr>
        <w:t xml:space="preserve"> </w:t>
      </w:r>
      <w:r>
        <w:t>a</w:t>
      </w:r>
      <w:r>
        <w:rPr>
          <w:spacing w:val="-12"/>
        </w:rPr>
        <w:t xml:space="preserve"> </w:t>
      </w:r>
      <w:r>
        <w:t>city</w:t>
      </w:r>
      <w:r>
        <w:rPr>
          <w:spacing w:val="-12"/>
        </w:rPr>
        <w:t xml:space="preserve"> </w:t>
      </w:r>
      <w:r>
        <w:t>of</w:t>
      </w:r>
      <w:r>
        <w:rPr>
          <w:spacing w:val="-11"/>
        </w:rPr>
        <w:t xml:space="preserve"> </w:t>
      </w:r>
      <w:r>
        <w:t>great</w:t>
      </w:r>
      <w:r>
        <w:rPr>
          <w:spacing w:val="-12"/>
        </w:rPr>
        <w:t xml:space="preserve"> </w:t>
      </w:r>
      <w:r>
        <w:t>merchandise</w:t>
      </w:r>
      <w:r>
        <w:rPr>
          <w:spacing w:val="-53"/>
        </w:rPr>
        <w:t xml:space="preserve"> </w:t>
      </w:r>
      <w:r>
        <w:t>and</w:t>
      </w:r>
      <w:r>
        <w:rPr>
          <w:spacing w:val="-11"/>
        </w:rPr>
        <w:t xml:space="preserve"> </w:t>
      </w:r>
      <w:r>
        <w:t>many</w:t>
      </w:r>
      <w:r>
        <w:rPr>
          <w:spacing w:val="-10"/>
        </w:rPr>
        <w:t xml:space="preserve"> </w:t>
      </w:r>
      <w:r>
        <w:t>arts.</w:t>
      </w:r>
      <w:r>
        <w:rPr>
          <w:spacing w:val="-11"/>
        </w:rPr>
        <w:t xml:space="preserve"> </w:t>
      </w:r>
      <w:r>
        <w:t>They</w:t>
      </w:r>
      <w:r>
        <w:rPr>
          <w:spacing w:val="-10"/>
        </w:rPr>
        <w:t xml:space="preserve"> </w:t>
      </w:r>
      <w:r>
        <w:t>have</w:t>
      </w:r>
      <w:r>
        <w:rPr>
          <w:spacing w:val="-10"/>
        </w:rPr>
        <w:t xml:space="preserve"> </w:t>
      </w:r>
      <w:r>
        <w:t>abundance</w:t>
      </w:r>
      <w:r>
        <w:rPr>
          <w:spacing w:val="-11"/>
        </w:rPr>
        <w:t xml:space="preserve"> </w:t>
      </w:r>
      <w:r>
        <w:t>of</w:t>
      </w:r>
      <w:r>
        <w:rPr>
          <w:spacing w:val="-10"/>
        </w:rPr>
        <w:t xml:space="preserve"> </w:t>
      </w:r>
      <w:r>
        <w:t>silk,</w:t>
      </w:r>
      <w:r>
        <w:rPr>
          <w:spacing w:val="-10"/>
        </w:rPr>
        <w:t xml:space="preserve"> </w:t>
      </w:r>
      <w:r>
        <w:t>with</w:t>
      </w:r>
      <w:r>
        <w:rPr>
          <w:spacing w:val="-11"/>
        </w:rPr>
        <w:t xml:space="preserve"> </w:t>
      </w:r>
      <w:r>
        <w:t>cloth</w:t>
      </w:r>
      <w:r>
        <w:rPr>
          <w:spacing w:val="-10"/>
        </w:rPr>
        <w:t xml:space="preserve"> </w:t>
      </w:r>
      <w:r>
        <w:t>of</w:t>
      </w:r>
      <w:r>
        <w:rPr>
          <w:spacing w:val="-10"/>
        </w:rPr>
        <w:t xml:space="preserve"> </w:t>
      </w:r>
      <w:r>
        <w:t>gold</w:t>
      </w:r>
      <w:r>
        <w:rPr>
          <w:spacing w:val="-11"/>
        </w:rPr>
        <w:t xml:space="preserve"> </w:t>
      </w:r>
      <w:r>
        <w:t>of</w:t>
      </w:r>
      <w:r>
        <w:rPr>
          <w:spacing w:val="-10"/>
        </w:rPr>
        <w:t xml:space="preserve"> </w:t>
      </w:r>
      <w:r>
        <w:t>all</w:t>
      </w:r>
      <w:r>
        <w:rPr>
          <w:spacing w:val="-10"/>
        </w:rPr>
        <w:t xml:space="preserve"> </w:t>
      </w:r>
      <w:r>
        <w:t>fashions.</w:t>
      </w:r>
      <w:r>
        <w:rPr>
          <w:spacing w:val="-11"/>
        </w:rPr>
        <w:t xml:space="preserve"> </w:t>
      </w:r>
      <w:r>
        <w:t>I</w:t>
      </w:r>
      <w:r>
        <w:rPr>
          <w:spacing w:val="-10"/>
        </w:rPr>
        <w:t xml:space="preserve"> </w:t>
      </w:r>
      <w:r>
        <w:t>will</w:t>
      </w:r>
      <w:r>
        <w:rPr>
          <w:spacing w:val="-10"/>
        </w:rPr>
        <w:t xml:space="preserve"> </w:t>
      </w:r>
      <w:r>
        <w:t>go</w:t>
      </w:r>
      <w:r>
        <w:rPr>
          <w:spacing w:val="-11"/>
        </w:rPr>
        <w:t xml:space="preserve"> </w:t>
      </w:r>
      <w:r>
        <w:t>on</w:t>
      </w:r>
      <w:r>
        <w:rPr>
          <w:spacing w:val="-10"/>
        </w:rPr>
        <w:t xml:space="preserve"> </w:t>
      </w:r>
      <w:r>
        <w:t>to</w:t>
      </w:r>
      <w:r>
        <w:rPr>
          <w:spacing w:val="-10"/>
        </w:rPr>
        <w:t xml:space="preserve"> </w:t>
      </w:r>
      <w:r>
        <w:t>tell</w:t>
      </w:r>
      <w:r>
        <w:rPr>
          <w:spacing w:val="-11"/>
        </w:rPr>
        <w:t xml:space="preserve"> </w:t>
      </w:r>
      <w:r>
        <w:t>you</w:t>
      </w:r>
      <w:r>
        <w:rPr>
          <w:spacing w:val="-10"/>
        </w:rPr>
        <w:t xml:space="preserve"> </w:t>
      </w:r>
      <w:r>
        <w:t>of</w:t>
      </w:r>
      <w:r>
        <w:rPr>
          <w:spacing w:val="-10"/>
        </w:rPr>
        <w:t xml:space="preserve"> </w:t>
      </w:r>
      <w:r>
        <w:t>the</w:t>
      </w:r>
      <w:r>
        <w:rPr>
          <w:spacing w:val="-11"/>
        </w:rPr>
        <w:t xml:space="preserve"> </w:t>
      </w:r>
      <w:r>
        <w:t>capital</w:t>
      </w:r>
      <w:r>
        <w:rPr>
          <w:spacing w:val="1"/>
        </w:rPr>
        <w:t xml:space="preserve"> </w:t>
      </w:r>
      <w:r>
        <w:t>of</w:t>
      </w:r>
      <w:r>
        <w:rPr>
          <w:spacing w:val="-6"/>
        </w:rPr>
        <w:t xml:space="preserve"> </w:t>
      </w:r>
      <w:r>
        <w:t>the</w:t>
      </w:r>
      <w:r>
        <w:rPr>
          <w:spacing w:val="-6"/>
        </w:rPr>
        <w:t xml:space="preserve"> </w:t>
      </w:r>
      <w:r>
        <w:t>kingdom.</w:t>
      </w:r>
    </w:p>
    <w:p w14:paraId="734BEF6B" w14:textId="77777777" w:rsidR="000276C6" w:rsidRDefault="000276C6" w:rsidP="000276C6">
      <w:pPr>
        <w:pStyle w:val="BodyText"/>
        <w:spacing w:before="3"/>
        <w:rPr>
          <w:sz w:val="12"/>
        </w:rPr>
      </w:pPr>
    </w:p>
    <w:p w14:paraId="432CE19E" w14:textId="77777777" w:rsidR="000276C6" w:rsidRPr="00FA16D1" w:rsidRDefault="000276C6" w:rsidP="00FA16D1">
      <w:pPr>
        <w:pStyle w:val="Heading4"/>
      </w:pPr>
      <w:r w:rsidRPr="00FA16D1">
        <w:t>XXXIX—The City of Quen-gian-fu</w:t>
      </w:r>
    </w:p>
    <w:p w14:paraId="2411DA93" w14:textId="2C5D45F2" w:rsidR="000276C6" w:rsidRDefault="000276C6" w:rsidP="00FA16D1">
      <w:pPr>
        <w:pStyle w:val="Body"/>
      </w:pPr>
      <w:r>
        <w:t>When a man has left the city of Ca-cian-fu, and travel led eight days westward, he finds always cities and cas-</w:t>
      </w:r>
      <w:r>
        <w:rPr>
          <w:spacing w:val="-52"/>
        </w:rPr>
        <w:t xml:space="preserve"> </w:t>
      </w:r>
      <w:r>
        <w:t>tles, merchandise and arts, pleasure-grounds and houses; and the whole country is full of mulberries, producing</w:t>
      </w:r>
      <w:r>
        <w:rPr>
          <w:spacing w:val="1"/>
        </w:rPr>
        <w:t xml:space="preserve"> </w:t>
      </w:r>
      <w:r>
        <w:t>abundance</w:t>
      </w:r>
      <w:r>
        <w:rPr>
          <w:spacing w:val="-6"/>
        </w:rPr>
        <w:t xml:space="preserve"> </w:t>
      </w:r>
      <w:r>
        <w:t>of</w:t>
      </w:r>
      <w:r>
        <w:rPr>
          <w:spacing w:val="-5"/>
        </w:rPr>
        <w:t xml:space="preserve"> </w:t>
      </w:r>
      <w:r>
        <w:t>silk.</w:t>
      </w:r>
      <w:r>
        <w:rPr>
          <w:spacing w:val="-5"/>
        </w:rPr>
        <w:t xml:space="preserve"> </w:t>
      </w:r>
      <w:r>
        <w:t>The</w:t>
      </w:r>
      <w:r>
        <w:rPr>
          <w:spacing w:val="-5"/>
        </w:rPr>
        <w:t xml:space="preserve"> </w:t>
      </w:r>
      <w:r>
        <w:t>men</w:t>
      </w:r>
      <w:r>
        <w:rPr>
          <w:spacing w:val="-5"/>
        </w:rPr>
        <w:t xml:space="preserve"> </w:t>
      </w:r>
      <w:r>
        <w:t>are</w:t>
      </w:r>
      <w:r>
        <w:rPr>
          <w:spacing w:val="-5"/>
        </w:rPr>
        <w:t xml:space="preserve"> </w:t>
      </w:r>
      <w:r>
        <w:t>idolaters</w:t>
      </w:r>
      <w:r>
        <w:rPr>
          <w:spacing w:val="-5"/>
        </w:rPr>
        <w:t xml:space="preserve"> </w:t>
      </w:r>
      <w:r>
        <w:t>and</w:t>
      </w:r>
      <w:r>
        <w:rPr>
          <w:spacing w:val="-5"/>
        </w:rPr>
        <w:t xml:space="preserve"> </w:t>
      </w:r>
      <w:r>
        <w:t>live</w:t>
      </w:r>
      <w:r>
        <w:rPr>
          <w:spacing w:val="-6"/>
        </w:rPr>
        <w:t xml:space="preserve"> </w:t>
      </w:r>
      <w:r>
        <w:t>by</w:t>
      </w:r>
      <w:r>
        <w:rPr>
          <w:spacing w:val="-5"/>
        </w:rPr>
        <w:t xml:space="preserve"> </w:t>
      </w:r>
      <w:r>
        <w:t>labouring</w:t>
      </w:r>
      <w:r>
        <w:rPr>
          <w:spacing w:val="-5"/>
        </w:rPr>
        <w:t xml:space="preserve"> </w:t>
      </w:r>
      <w:r>
        <w:t>the</w:t>
      </w:r>
      <w:r>
        <w:rPr>
          <w:spacing w:val="-5"/>
        </w:rPr>
        <w:t xml:space="preserve"> </w:t>
      </w:r>
      <w:r>
        <w:t>ground,</w:t>
      </w:r>
      <w:r>
        <w:rPr>
          <w:spacing w:val="-5"/>
        </w:rPr>
        <w:t xml:space="preserve"> </w:t>
      </w:r>
      <w:r>
        <w:t>hunting,</w:t>
      </w:r>
      <w:r>
        <w:rPr>
          <w:spacing w:val="-5"/>
        </w:rPr>
        <w:t xml:space="preserve"> </w:t>
      </w:r>
      <w:r>
        <w:t>and</w:t>
      </w:r>
      <w:r>
        <w:rPr>
          <w:spacing w:val="-5"/>
        </w:rPr>
        <w:t xml:space="preserve"> </w:t>
      </w:r>
      <w:r>
        <w:t>hawking.</w:t>
      </w:r>
      <w:r>
        <w:rPr>
          <w:spacing w:val="-5"/>
        </w:rPr>
        <w:t xml:space="preserve"> </w:t>
      </w:r>
      <w:r>
        <w:t>At</w:t>
      </w:r>
      <w:r>
        <w:rPr>
          <w:spacing w:val="-6"/>
        </w:rPr>
        <w:t xml:space="preserve"> </w:t>
      </w:r>
      <w:r>
        <w:t>the</w:t>
      </w:r>
      <w:r>
        <w:rPr>
          <w:spacing w:val="-5"/>
        </w:rPr>
        <w:t xml:space="preserve"> </w:t>
      </w:r>
      <w:r>
        <w:t>end</w:t>
      </w:r>
      <w:r>
        <w:rPr>
          <w:spacing w:val="-5"/>
        </w:rPr>
        <w:t xml:space="preserve"> </w:t>
      </w:r>
      <w:r>
        <w:t>of</w:t>
      </w:r>
      <w:r>
        <w:rPr>
          <w:spacing w:val="-5"/>
        </w:rPr>
        <w:t xml:space="preserve"> </w:t>
      </w:r>
      <w:r>
        <w:t>the</w:t>
      </w:r>
      <w:r>
        <w:rPr>
          <w:spacing w:val="-52"/>
        </w:rPr>
        <w:t xml:space="preserve"> </w:t>
      </w:r>
      <w:r>
        <w:t>eight days he comes to the noble city of Quen-gian-fu, capital of a kingdom anciently magnificent and powerful,</w:t>
      </w:r>
      <w:r>
        <w:rPr>
          <w:spacing w:val="1"/>
        </w:rPr>
        <w:t xml:space="preserve"> </w:t>
      </w:r>
      <w:r>
        <w:t>and</w:t>
      </w:r>
      <w:r>
        <w:rPr>
          <w:spacing w:val="-6"/>
        </w:rPr>
        <w:t xml:space="preserve"> </w:t>
      </w:r>
      <w:r>
        <w:t>which</w:t>
      </w:r>
      <w:r>
        <w:rPr>
          <w:spacing w:val="-6"/>
        </w:rPr>
        <w:t xml:space="preserve"> </w:t>
      </w:r>
      <w:r>
        <w:t>had</w:t>
      </w:r>
      <w:r>
        <w:rPr>
          <w:spacing w:val="-6"/>
        </w:rPr>
        <w:t xml:space="preserve"> </w:t>
      </w:r>
      <w:r>
        <w:t>many</w:t>
      </w:r>
      <w:r>
        <w:rPr>
          <w:spacing w:val="-6"/>
        </w:rPr>
        <w:t xml:space="preserve"> </w:t>
      </w:r>
      <w:r>
        <w:t>noble</w:t>
      </w:r>
      <w:r>
        <w:rPr>
          <w:spacing w:val="-6"/>
        </w:rPr>
        <w:t xml:space="preserve"> </w:t>
      </w:r>
      <w:r>
        <w:t>and</w:t>
      </w:r>
      <w:r>
        <w:rPr>
          <w:spacing w:val="-6"/>
        </w:rPr>
        <w:t xml:space="preserve"> </w:t>
      </w:r>
      <w:r>
        <w:t>valiant</w:t>
      </w:r>
      <w:r>
        <w:rPr>
          <w:spacing w:val="-6"/>
        </w:rPr>
        <w:t xml:space="preserve"> </w:t>
      </w:r>
      <w:r>
        <w:t>kings.</w:t>
      </w:r>
      <w:r>
        <w:rPr>
          <w:spacing w:val="-6"/>
        </w:rPr>
        <w:t xml:space="preserve"> </w:t>
      </w:r>
      <w:r>
        <w:t>At</w:t>
      </w:r>
      <w:r>
        <w:rPr>
          <w:spacing w:val="-6"/>
        </w:rPr>
        <w:t xml:space="preserve"> </w:t>
      </w:r>
      <w:r>
        <w:t>present</w:t>
      </w:r>
      <w:r>
        <w:rPr>
          <w:spacing w:val="-6"/>
        </w:rPr>
        <w:t xml:space="preserve"> </w:t>
      </w:r>
      <w:r>
        <w:t>the</w:t>
      </w:r>
      <w:r>
        <w:rPr>
          <w:spacing w:val="-6"/>
        </w:rPr>
        <w:t xml:space="preserve"> </w:t>
      </w:r>
      <w:r>
        <w:t>crown</w:t>
      </w:r>
      <w:r>
        <w:rPr>
          <w:spacing w:val="-6"/>
        </w:rPr>
        <w:t xml:space="preserve"> </w:t>
      </w:r>
      <w:r>
        <w:t>is</w:t>
      </w:r>
      <w:r>
        <w:rPr>
          <w:spacing w:val="-6"/>
        </w:rPr>
        <w:t xml:space="preserve"> </w:t>
      </w:r>
      <w:r>
        <w:t>held</w:t>
      </w:r>
      <w:r>
        <w:rPr>
          <w:spacing w:val="-6"/>
        </w:rPr>
        <w:t xml:space="preserve"> </w:t>
      </w:r>
      <w:r>
        <w:t>by</w:t>
      </w:r>
      <w:r>
        <w:rPr>
          <w:spacing w:val="-6"/>
        </w:rPr>
        <w:t xml:space="preserve"> </w:t>
      </w:r>
      <w:r>
        <w:t>Mangalu,</w:t>
      </w:r>
      <w:r>
        <w:rPr>
          <w:spacing w:val="-6"/>
        </w:rPr>
        <w:t xml:space="preserve"> </w:t>
      </w:r>
      <w:r>
        <w:t>a</w:t>
      </w:r>
      <w:r>
        <w:rPr>
          <w:spacing w:val="-5"/>
        </w:rPr>
        <w:t xml:space="preserve"> </w:t>
      </w:r>
      <w:r>
        <w:t>son</w:t>
      </w:r>
      <w:r>
        <w:rPr>
          <w:spacing w:val="-6"/>
        </w:rPr>
        <w:t xml:space="preserve"> </w:t>
      </w:r>
      <w:r>
        <w:t>of</w:t>
      </w:r>
      <w:r>
        <w:rPr>
          <w:spacing w:val="-6"/>
        </w:rPr>
        <w:t xml:space="preserve"> </w:t>
      </w:r>
      <w:r>
        <w:t>the</w:t>
      </w:r>
      <w:r>
        <w:rPr>
          <w:spacing w:val="-6"/>
        </w:rPr>
        <w:t xml:space="preserve"> </w:t>
      </w:r>
      <w:r>
        <w:t>great</w:t>
      </w:r>
      <w:r>
        <w:rPr>
          <w:spacing w:val="-6"/>
        </w:rPr>
        <w:t xml:space="preserve"> </w:t>
      </w:r>
      <w:r>
        <w:t>khan.</w:t>
      </w:r>
      <w:r w:rsidR="00FA16D1">
        <w:t xml:space="preserve"> </w:t>
      </w:r>
      <w:r>
        <w:t>That city is rich in merchandise and manufactures, particularly of implements for the supply of an army; likewise</w:t>
      </w:r>
      <w:r>
        <w:rPr>
          <w:spacing w:val="1"/>
        </w:rPr>
        <w:t xml:space="preserve"> </w:t>
      </w:r>
      <w:r>
        <w:t>every</w:t>
      </w:r>
      <w:r>
        <w:rPr>
          <w:spacing w:val="-13"/>
        </w:rPr>
        <w:t xml:space="preserve"> </w:t>
      </w:r>
      <w:r>
        <w:t>thing</w:t>
      </w:r>
      <w:r>
        <w:rPr>
          <w:spacing w:val="-12"/>
        </w:rPr>
        <w:t xml:space="preserve"> </w:t>
      </w:r>
      <w:r>
        <w:t>necessary</w:t>
      </w:r>
      <w:r>
        <w:rPr>
          <w:spacing w:val="-12"/>
        </w:rPr>
        <w:t xml:space="preserve"> </w:t>
      </w:r>
      <w:r>
        <w:t>for</w:t>
      </w:r>
      <w:r>
        <w:rPr>
          <w:spacing w:val="-12"/>
        </w:rPr>
        <w:t xml:space="preserve"> </w:t>
      </w:r>
      <w:r>
        <w:t>the</w:t>
      </w:r>
      <w:r>
        <w:rPr>
          <w:spacing w:val="-12"/>
        </w:rPr>
        <w:t xml:space="preserve"> </w:t>
      </w:r>
      <w:r>
        <w:t>subsistence</w:t>
      </w:r>
      <w:r>
        <w:rPr>
          <w:spacing w:val="-12"/>
        </w:rPr>
        <w:t xml:space="preserve"> </w:t>
      </w:r>
      <w:r>
        <w:t>of</w:t>
      </w:r>
      <w:r>
        <w:rPr>
          <w:spacing w:val="-12"/>
        </w:rPr>
        <w:t xml:space="preserve"> </w:t>
      </w:r>
      <w:r>
        <w:t>man.</w:t>
      </w:r>
      <w:r>
        <w:rPr>
          <w:spacing w:val="-12"/>
        </w:rPr>
        <w:t xml:space="preserve"> </w:t>
      </w:r>
      <w:r>
        <w:t>The</w:t>
      </w:r>
      <w:r>
        <w:rPr>
          <w:spacing w:val="-12"/>
        </w:rPr>
        <w:t xml:space="preserve"> </w:t>
      </w:r>
      <w:r>
        <w:t>people</w:t>
      </w:r>
      <w:r>
        <w:rPr>
          <w:spacing w:val="-12"/>
        </w:rPr>
        <w:t xml:space="preserve"> </w:t>
      </w:r>
      <w:r>
        <w:t>are</w:t>
      </w:r>
      <w:r>
        <w:rPr>
          <w:spacing w:val="-12"/>
        </w:rPr>
        <w:t xml:space="preserve"> </w:t>
      </w:r>
      <w:r>
        <w:t>all</w:t>
      </w:r>
      <w:r>
        <w:rPr>
          <w:spacing w:val="-12"/>
        </w:rPr>
        <w:t xml:space="preserve"> </w:t>
      </w:r>
      <w:r>
        <w:t>idolaters.</w:t>
      </w:r>
      <w:r>
        <w:rPr>
          <w:spacing w:val="-12"/>
        </w:rPr>
        <w:t xml:space="preserve"> </w:t>
      </w:r>
      <w:r>
        <w:t>Westward</w:t>
      </w:r>
      <w:r>
        <w:rPr>
          <w:spacing w:val="-12"/>
        </w:rPr>
        <w:t xml:space="preserve"> </w:t>
      </w:r>
      <w:r>
        <w:t>is</w:t>
      </w:r>
      <w:r>
        <w:rPr>
          <w:spacing w:val="-12"/>
        </w:rPr>
        <w:t xml:space="preserve"> </w:t>
      </w:r>
      <w:r>
        <w:t>a</w:t>
      </w:r>
      <w:r>
        <w:rPr>
          <w:spacing w:val="-12"/>
        </w:rPr>
        <w:t xml:space="preserve"> </w:t>
      </w:r>
      <w:r>
        <w:t>beautiful</w:t>
      </w:r>
      <w:r>
        <w:rPr>
          <w:spacing w:val="-12"/>
        </w:rPr>
        <w:t xml:space="preserve"> </w:t>
      </w:r>
      <w:r>
        <w:t>palace</w:t>
      </w:r>
      <w:r>
        <w:rPr>
          <w:spacing w:val="-12"/>
        </w:rPr>
        <w:t xml:space="preserve"> </w:t>
      </w:r>
      <w:r>
        <w:t>of</w:t>
      </w:r>
      <w:r>
        <w:rPr>
          <w:spacing w:val="-12"/>
        </w:rPr>
        <w:t xml:space="preserve"> </w:t>
      </w:r>
      <w:r>
        <w:t>King</w:t>
      </w:r>
      <w:r>
        <w:rPr>
          <w:spacing w:val="-52"/>
        </w:rPr>
        <w:t xml:space="preserve"> </w:t>
      </w:r>
      <w:r>
        <w:t>Mangalu,</w:t>
      </w:r>
      <w:r>
        <w:rPr>
          <w:spacing w:val="-11"/>
        </w:rPr>
        <w:t xml:space="preserve"> </w:t>
      </w:r>
      <w:r>
        <w:t>which</w:t>
      </w:r>
      <w:r>
        <w:rPr>
          <w:spacing w:val="-11"/>
        </w:rPr>
        <w:t xml:space="preserve"> </w:t>
      </w:r>
      <w:r>
        <w:t>I</w:t>
      </w:r>
      <w:r>
        <w:rPr>
          <w:spacing w:val="-11"/>
        </w:rPr>
        <w:t xml:space="preserve"> </w:t>
      </w:r>
      <w:r>
        <w:t>will</w:t>
      </w:r>
      <w:r>
        <w:rPr>
          <w:spacing w:val="-11"/>
        </w:rPr>
        <w:t xml:space="preserve"> </w:t>
      </w:r>
      <w:r>
        <w:t>describe</w:t>
      </w:r>
      <w:r>
        <w:rPr>
          <w:spacing w:val="-11"/>
        </w:rPr>
        <w:t xml:space="preserve"> </w:t>
      </w:r>
      <w:r>
        <w:t>to</w:t>
      </w:r>
      <w:r>
        <w:rPr>
          <w:spacing w:val="-11"/>
        </w:rPr>
        <w:t xml:space="preserve"> </w:t>
      </w:r>
      <w:r>
        <w:t>you.</w:t>
      </w:r>
      <w:r>
        <w:rPr>
          <w:spacing w:val="-10"/>
        </w:rPr>
        <w:t xml:space="preserve"> </w:t>
      </w:r>
      <w:r>
        <w:t>It</w:t>
      </w:r>
      <w:r>
        <w:rPr>
          <w:spacing w:val="-11"/>
        </w:rPr>
        <w:t xml:space="preserve"> </w:t>
      </w:r>
      <w:r>
        <w:t>lies</w:t>
      </w:r>
      <w:r>
        <w:rPr>
          <w:spacing w:val="-11"/>
        </w:rPr>
        <w:t xml:space="preserve"> </w:t>
      </w:r>
      <w:r>
        <w:t>in</w:t>
      </w:r>
      <w:r>
        <w:rPr>
          <w:spacing w:val="-11"/>
        </w:rPr>
        <w:t xml:space="preserve"> </w:t>
      </w:r>
      <w:r>
        <w:t>a</w:t>
      </w:r>
      <w:r>
        <w:rPr>
          <w:spacing w:val="-11"/>
        </w:rPr>
        <w:t xml:space="preserve"> </w:t>
      </w:r>
      <w:r>
        <w:t>great</w:t>
      </w:r>
      <w:r>
        <w:rPr>
          <w:spacing w:val="-11"/>
        </w:rPr>
        <w:t xml:space="preserve"> </w:t>
      </w:r>
      <w:r>
        <w:t>plain</w:t>
      </w:r>
      <w:r>
        <w:rPr>
          <w:spacing w:val="-10"/>
        </w:rPr>
        <w:t xml:space="preserve"> </w:t>
      </w:r>
      <w:r>
        <w:t>watered</w:t>
      </w:r>
      <w:r>
        <w:rPr>
          <w:spacing w:val="-11"/>
        </w:rPr>
        <w:t xml:space="preserve"> </w:t>
      </w:r>
      <w:r>
        <w:t>by</w:t>
      </w:r>
      <w:r>
        <w:rPr>
          <w:spacing w:val="-11"/>
        </w:rPr>
        <w:t xml:space="preserve"> </w:t>
      </w:r>
      <w:r>
        <w:t>a</w:t>
      </w:r>
      <w:r>
        <w:rPr>
          <w:spacing w:val="-11"/>
        </w:rPr>
        <w:t xml:space="preserve"> </w:t>
      </w:r>
      <w:r>
        <w:t>river,</w:t>
      </w:r>
      <w:r>
        <w:rPr>
          <w:spacing w:val="-11"/>
        </w:rPr>
        <w:t xml:space="preserve"> </w:t>
      </w:r>
      <w:r>
        <w:t>as</w:t>
      </w:r>
      <w:r>
        <w:rPr>
          <w:spacing w:val="-11"/>
        </w:rPr>
        <w:t xml:space="preserve"> </w:t>
      </w:r>
      <w:r>
        <w:t>also</w:t>
      </w:r>
      <w:r>
        <w:rPr>
          <w:spacing w:val="-10"/>
        </w:rPr>
        <w:t xml:space="preserve"> </w:t>
      </w:r>
      <w:r>
        <w:t>by</w:t>
      </w:r>
      <w:r>
        <w:rPr>
          <w:spacing w:val="-11"/>
        </w:rPr>
        <w:t xml:space="preserve"> </w:t>
      </w:r>
      <w:r>
        <w:t>many</w:t>
      </w:r>
      <w:r>
        <w:rPr>
          <w:spacing w:val="-11"/>
        </w:rPr>
        <w:t xml:space="preserve"> </w:t>
      </w:r>
      <w:r>
        <w:t>lakes</w:t>
      </w:r>
      <w:r>
        <w:rPr>
          <w:spacing w:val="-11"/>
        </w:rPr>
        <w:t xml:space="preserve"> </w:t>
      </w:r>
      <w:r>
        <w:t>and</w:t>
      </w:r>
      <w:r>
        <w:rPr>
          <w:spacing w:val="-11"/>
        </w:rPr>
        <w:t xml:space="preserve"> </w:t>
      </w:r>
      <w:r>
        <w:t>fountains.</w:t>
      </w:r>
      <w:r>
        <w:rPr>
          <w:spacing w:val="1"/>
        </w:rPr>
        <w:t xml:space="preserve"> </w:t>
      </w:r>
      <w:r>
        <w:t>A</w:t>
      </w:r>
      <w:r>
        <w:rPr>
          <w:spacing w:val="-11"/>
        </w:rPr>
        <w:t xml:space="preserve"> </w:t>
      </w:r>
      <w:r>
        <w:t>wall</w:t>
      </w:r>
      <w:r>
        <w:rPr>
          <w:spacing w:val="-10"/>
        </w:rPr>
        <w:t xml:space="preserve"> </w:t>
      </w:r>
      <w:r>
        <w:t>five</w:t>
      </w:r>
      <w:r>
        <w:rPr>
          <w:spacing w:val="-10"/>
        </w:rPr>
        <w:t xml:space="preserve"> </w:t>
      </w:r>
      <w:r>
        <w:t>miles</w:t>
      </w:r>
      <w:r>
        <w:rPr>
          <w:spacing w:val="-10"/>
        </w:rPr>
        <w:t xml:space="preserve"> </w:t>
      </w:r>
      <w:r>
        <w:t>in</w:t>
      </w:r>
      <w:r>
        <w:rPr>
          <w:spacing w:val="-11"/>
        </w:rPr>
        <w:t xml:space="preserve"> </w:t>
      </w:r>
      <w:r>
        <w:t>circuit,</w:t>
      </w:r>
      <w:r>
        <w:rPr>
          <w:spacing w:val="-10"/>
        </w:rPr>
        <w:t xml:space="preserve"> </w:t>
      </w:r>
      <w:r>
        <w:t>surrounded</w:t>
      </w:r>
      <w:r>
        <w:rPr>
          <w:spacing w:val="-10"/>
        </w:rPr>
        <w:t xml:space="preserve"> </w:t>
      </w:r>
      <w:r>
        <w:t>with</w:t>
      </w:r>
      <w:r>
        <w:rPr>
          <w:spacing w:val="-10"/>
        </w:rPr>
        <w:t xml:space="preserve"> </w:t>
      </w:r>
      <w:r>
        <w:t>battlements,</w:t>
      </w:r>
      <w:r>
        <w:rPr>
          <w:spacing w:val="-10"/>
        </w:rPr>
        <w:t xml:space="preserve"> </w:t>
      </w:r>
      <w:r>
        <w:t>and</w:t>
      </w:r>
      <w:r>
        <w:rPr>
          <w:spacing w:val="-11"/>
        </w:rPr>
        <w:t xml:space="preserve"> </w:t>
      </w:r>
      <w:r>
        <w:t>well</w:t>
      </w:r>
      <w:r>
        <w:rPr>
          <w:spacing w:val="-10"/>
        </w:rPr>
        <w:t xml:space="preserve"> </w:t>
      </w:r>
      <w:r>
        <w:t>built,</w:t>
      </w:r>
      <w:r>
        <w:rPr>
          <w:spacing w:val="-10"/>
        </w:rPr>
        <w:t xml:space="preserve"> </w:t>
      </w:r>
      <w:r>
        <w:t>encloses</w:t>
      </w:r>
      <w:r>
        <w:rPr>
          <w:spacing w:val="-10"/>
        </w:rPr>
        <w:t xml:space="preserve"> </w:t>
      </w:r>
      <w:r>
        <w:t>this</w:t>
      </w:r>
      <w:r>
        <w:rPr>
          <w:spacing w:val="-10"/>
        </w:rPr>
        <w:t xml:space="preserve"> </w:t>
      </w:r>
      <w:r>
        <w:t>splendid</w:t>
      </w:r>
      <w:r>
        <w:rPr>
          <w:spacing w:val="-11"/>
        </w:rPr>
        <w:t xml:space="preserve"> </w:t>
      </w:r>
      <w:r>
        <w:t>edifice,</w:t>
      </w:r>
      <w:r>
        <w:rPr>
          <w:spacing w:val="-10"/>
        </w:rPr>
        <w:t xml:space="preserve"> </w:t>
      </w:r>
      <w:r>
        <w:t>having</w:t>
      </w:r>
      <w:r>
        <w:rPr>
          <w:spacing w:val="-10"/>
        </w:rPr>
        <w:t xml:space="preserve"> </w:t>
      </w:r>
      <w:r>
        <w:t>halls</w:t>
      </w:r>
      <w:r>
        <w:rPr>
          <w:spacing w:val="1"/>
        </w:rPr>
        <w:t xml:space="preserve"> </w:t>
      </w:r>
      <w:r>
        <w:t>and chambers adorned with beaten gold. Mangalu exercises his dominion with great justice, and is much beloved</w:t>
      </w:r>
      <w:r>
        <w:rPr>
          <w:spacing w:val="1"/>
        </w:rPr>
        <w:t xml:space="preserve"> </w:t>
      </w:r>
      <w:r>
        <w:t>by</w:t>
      </w:r>
      <w:r>
        <w:rPr>
          <w:spacing w:val="-6"/>
        </w:rPr>
        <w:t xml:space="preserve"> </w:t>
      </w:r>
      <w:r>
        <w:t>his</w:t>
      </w:r>
      <w:r>
        <w:rPr>
          <w:spacing w:val="-5"/>
        </w:rPr>
        <w:t xml:space="preserve"> </w:t>
      </w:r>
      <w:r>
        <w:t>people;</w:t>
      </w:r>
      <w:r>
        <w:rPr>
          <w:spacing w:val="-5"/>
        </w:rPr>
        <w:t xml:space="preserve"> </w:t>
      </w:r>
      <w:r>
        <w:t>the</w:t>
      </w:r>
      <w:r>
        <w:rPr>
          <w:spacing w:val="-6"/>
        </w:rPr>
        <w:t xml:space="preserve"> </w:t>
      </w:r>
      <w:r>
        <w:t>residents</w:t>
      </w:r>
      <w:r>
        <w:rPr>
          <w:spacing w:val="-5"/>
        </w:rPr>
        <w:t xml:space="preserve"> </w:t>
      </w:r>
      <w:r>
        <w:t>in</w:t>
      </w:r>
      <w:r>
        <w:rPr>
          <w:spacing w:val="-5"/>
        </w:rPr>
        <w:t xml:space="preserve"> </w:t>
      </w:r>
      <w:r>
        <w:t>the</w:t>
      </w:r>
      <w:r>
        <w:rPr>
          <w:spacing w:val="-6"/>
        </w:rPr>
        <w:t xml:space="preserve"> </w:t>
      </w:r>
      <w:r>
        <w:t>district</w:t>
      </w:r>
      <w:r>
        <w:rPr>
          <w:spacing w:val="-5"/>
        </w:rPr>
        <w:t xml:space="preserve"> </w:t>
      </w:r>
      <w:r>
        <w:t>enjoy</w:t>
      </w:r>
      <w:r>
        <w:rPr>
          <w:spacing w:val="-5"/>
        </w:rPr>
        <w:t xml:space="preserve"> </w:t>
      </w:r>
      <w:r>
        <w:t>great</w:t>
      </w:r>
      <w:r>
        <w:rPr>
          <w:spacing w:val="-6"/>
        </w:rPr>
        <w:t xml:space="preserve"> </w:t>
      </w:r>
      <w:r>
        <w:t>amusement</w:t>
      </w:r>
      <w:r>
        <w:rPr>
          <w:spacing w:val="-5"/>
        </w:rPr>
        <w:t xml:space="preserve"> </w:t>
      </w:r>
      <w:r>
        <w:t>in</w:t>
      </w:r>
      <w:r>
        <w:rPr>
          <w:spacing w:val="-5"/>
        </w:rPr>
        <w:t xml:space="preserve"> </w:t>
      </w:r>
      <w:r>
        <w:t>hawking</w:t>
      </w:r>
      <w:r>
        <w:rPr>
          <w:spacing w:val="-6"/>
        </w:rPr>
        <w:t xml:space="preserve"> </w:t>
      </w:r>
      <w:r>
        <w:t>and</w:t>
      </w:r>
      <w:r>
        <w:rPr>
          <w:spacing w:val="-5"/>
        </w:rPr>
        <w:t xml:space="preserve"> </w:t>
      </w:r>
      <w:r>
        <w:t>hunting.</w:t>
      </w:r>
    </w:p>
    <w:p w14:paraId="11512072" w14:textId="77777777" w:rsidR="00FA16D1" w:rsidRDefault="00FA16D1" w:rsidP="00FA16D1">
      <w:pPr>
        <w:pStyle w:val="Body"/>
      </w:pPr>
    </w:p>
    <w:p w14:paraId="5BFAF8DD" w14:textId="77777777" w:rsidR="000276C6" w:rsidRPr="00FA16D1" w:rsidRDefault="000276C6" w:rsidP="00FA16D1">
      <w:pPr>
        <w:pStyle w:val="Heading4"/>
      </w:pPr>
      <w:r w:rsidRPr="00FA16D1">
        <w:t>XL—The Province of Cun-chin</w:t>
      </w:r>
    </w:p>
    <w:p w14:paraId="462A30B8" w14:textId="705677FC" w:rsidR="000276C6" w:rsidRDefault="000276C6" w:rsidP="00FA16D1">
      <w:pPr>
        <w:pStyle w:val="Body"/>
      </w:pPr>
      <w:r>
        <w:t>A</w:t>
      </w:r>
      <w:r>
        <w:rPr>
          <w:spacing w:val="-10"/>
        </w:rPr>
        <w:t xml:space="preserve"> </w:t>
      </w:r>
      <w:r>
        <w:t>man</w:t>
      </w:r>
      <w:r>
        <w:rPr>
          <w:spacing w:val="-10"/>
        </w:rPr>
        <w:t xml:space="preserve"> </w:t>
      </w:r>
      <w:r>
        <w:t>departing</w:t>
      </w:r>
      <w:r>
        <w:rPr>
          <w:spacing w:val="-9"/>
        </w:rPr>
        <w:t xml:space="preserve"> </w:t>
      </w:r>
      <w:r>
        <w:t>from</w:t>
      </w:r>
      <w:r>
        <w:rPr>
          <w:spacing w:val="-10"/>
        </w:rPr>
        <w:t xml:space="preserve"> </w:t>
      </w:r>
      <w:r>
        <w:t>this</w:t>
      </w:r>
      <w:r>
        <w:rPr>
          <w:spacing w:val="-9"/>
        </w:rPr>
        <w:t xml:space="preserve"> </w:t>
      </w:r>
      <w:r>
        <w:t>palace</w:t>
      </w:r>
      <w:r>
        <w:rPr>
          <w:spacing w:val="-10"/>
        </w:rPr>
        <w:t xml:space="preserve"> </w:t>
      </w:r>
      <w:r>
        <w:t>travels</w:t>
      </w:r>
      <w:r>
        <w:rPr>
          <w:spacing w:val="-10"/>
        </w:rPr>
        <w:t xml:space="preserve"> </w:t>
      </w:r>
      <w:r>
        <w:t>three</w:t>
      </w:r>
      <w:r>
        <w:rPr>
          <w:spacing w:val="-9"/>
        </w:rPr>
        <w:t xml:space="preserve"> </w:t>
      </w:r>
      <w:r>
        <w:t>days</w:t>
      </w:r>
      <w:r>
        <w:rPr>
          <w:spacing w:val="-10"/>
        </w:rPr>
        <w:t xml:space="preserve"> </w:t>
      </w:r>
      <w:r>
        <w:t>westward</w:t>
      </w:r>
      <w:r>
        <w:rPr>
          <w:spacing w:val="-9"/>
        </w:rPr>
        <w:t xml:space="preserve"> </w:t>
      </w:r>
      <w:r>
        <w:t>through</w:t>
      </w:r>
      <w:r>
        <w:rPr>
          <w:spacing w:val="-10"/>
        </w:rPr>
        <w:t xml:space="preserve"> </w:t>
      </w:r>
      <w:r>
        <w:t>a</w:t>
      </w:r>
      <w:r>
        <w:rPr>
          <w:spacing w:val="-10"/>
        </w:rPr>
        <w:t xml:space="preserve"> </w:t>
      </w:r>
      <w:r>
        <w:t>very</w:t>
      </w:r>
      <w:r>
        <w:rPr>
          <w:spacing w:val="-9"/>
        </w:rPr>
        <w:t xml:space="preserve"> </w:t>
      </w:r>
      <w:r>
        <w:t>fine</w:t>
      </w:r>
      <w:r>
        <w:rPr>
          <w:spacing w:val="-10"/>
        </w:rPr>
        <w:t xml:space="preserve"> </w:t>
      </w:r>
      <w:r>
        <w:t>plain,</w:t>
      </w:r>
      <w:r>
        <w:rPr>
          <w:spacing w:val="-9"/>
        </w:rPr>
        <w:t xml:space="preserve"> </w:t>
      </w:r>
      <w:r>
        <w:t>always</w:t>
      </w:r>
      <w:r>
        <w:rPr>
          <w:spacing w:val="-10"/>
        </w:rPr>
        <w:t xml:space="preserve"> </w:t>
      </w:r>
      <w:r>
        <w:t>finding</w:t>
      </w:r>
      <w:r>
        <w:rPr>
          <w:spacing w:val="-10"/>
        </w:rPr>
        <w:t xml:space="preserve"> </w:t>
      </w:r>
      <w:r>
        <w:t>villages</w:t>
      </w:r>
      <w:r>
        <w:rPr>
          <w:spacing w:val="1"/>
        </w:rPr>
        <w:t xml:space="preserve"> </w:t>
      </w:r>
      <w:r>
        <w:t>and</w:t>
      </w:r>
      <w:r>
        <w:rPr>
          <w:spacing w:val="-4"/>
        </w:rPr>
        <w:t xml:space="preserve"> </w:t>
      </w:r>
      <w:r>
        <w:t>castles,</w:t>
      </w:r>
      <w:r>
        <w:rPr>
          <w:spacing w:val="-4"/>
        </w:rPr>
        <w:t xml:space="preserve"> </w:t>
      </w:r>
      <w:r>
        <w:t>with</w:t>
      </w:r>
      <w:r>
        <w:rPr>
          <w:spacing w:val="-3"/>
        </w:rPr>
        <w:t xml:space="preserve"> </w:t>
      </w:r>
      <w:r>
        <w:t>men</w:t>
      </w:r>
      <w:r>
        <w:rPr>
          <w:spacing w:val="-4"/>
        </w:rPr>
        <w:t xml:space="preserve"> </w:t>
      </w:r>
      <w:r>
        <w:t>living</w:t>
      </w:r>
      <w:r>
        <w:rPr>
          <w:spacing w:val="-4"/>
        </w:rPr>
        <w:t xml:space="preserve"> </w:t>
      </w:r>
      <w:r>
        <w:t>by</w:t>
      </w:r>
      <w:r>
        <w:rPr>
          <w:spacing w:val="-3"/>
        </w:rPr>
        <w:t xml:space="preserve"> </w:t>
      </w:r>
      <w:r>
        <w:t>merchandise</w:t>
      </w:r>
      <w:r>
        <w:rPr>
          <w:spacing w:val="-4"/>
        </w:rPr>
        <w:t xml:space="preserve"> </w:t>
      </w:r>
      <w:r>
        <w:t>and</w:t>
      </w:r>
      <w:r>
        <w:rPr>
          <w:spacing w:val="-4"/>
        </w:rPr>
        <w:t xml:space="preserve"> </w:t>
      </w:r>
      <w:r>
        <w:t>rearing</w:t>
      </w:r>
      <w:r>
        <w:rPr>
          <w:spacing w:val="-4"/>
        </w:rPr>
        <w:t xml:space="preserve"> </w:t>
      </w:r>
      <w:r>
        <w:t>silk</w:t>
      </w:r>
      <w:r>
        <w:rPr>
          <w:spacing w:val="-3"/>
        </w:rPr>
        <w:t xml:space="preserve"> </w:t>
      </w:r>
      <w:r>
        <w:t>in</w:t>
      </w:r>
      <w:r>
        <w:rPr>
          <w:spacing w:val="-4"/>
        </w:rPr>
        <w:t xml:space="preserve"> </w:t>
      </w:r>
      <w:r>
        <w:t>great</w:t>
      </w:r>
      <w:r>
        <w:rPr>
          <w:spacing w:val="-4"/>
        </w:rPr>
        <w:t xml:space="preserve"> </w:t>
      </w:r>
      <w:r>
        <w:t>abundance.</w:t>
      </w:r>
      <w:r>
        <w:rPr>
          <w:spacing w:val="-3"/>
        </w:rPr>
        <w:t xml:space="preserve"> </w:t>
      </w:r>
      <w:r>
        <w:t>He</w:t>
      </w:r>
      <w:r>
        <w:rPr>
          <w:spacing w:val="-4"/>
        </w:rPr>
        <w:t xml:space="preserve"> </w:t>
      </w:r>
      <w:r>
        <w:t>then</w:t>
      </w:r>
      <w:r>
        <w:rPr>
          <w:spacing w:val="-4"/>
        </w:rPr>
        <w:t xml:space="preserve"> </w:t>
      </w:r>
      <w:r>
        <w:t>comes</w:t>
      </w:r>
      <w:r>
        <w:rPr>
          <w:spacing w:val="-3"/>
        </w:rPr>
        <w:t xml:space="preserve"> </w:t>
      </w:r>
      <w:r>
        <w:t>to</w:t>
      </w:r>
      <w:r>
        <w:rPr>
          <w:spacing w:val="-4"/>
        </w:rPr>
        <w:t xml:space="preserve"> </w:t>
      </w:r>
      <w:r>
        <w:t>great</w:t>
      </w:r>
      <w:r>
        <w:rPr>
          <w:spacing w:val="-4"/>
        </w:rPr>
        <w:t xml:space="preserve"> </w:t>
      </w:r>
      <w:r>
        <w:t>mountains</w:t>
      </w:r>
      <w:r>
        <w:rPr>
          <w:spacing w:val="-52"/>
        </w:rPr>
        <w:t xml:space="preserve"> </w:t>
      </w:r>
      <w:r>
        <w:t>and valleys belonging to the province of Cun-chin; the people are all idolaters, and subsist by agriculture and hunt-</w:t>
      </w:r>
      <w:r>
        <w:rPr>
          <w:spacing w:val="-52"/>
        </w:rPr>
        <w:t xml:space="preserve"> </w:t>
      </w:r>
      <w:r>
        <w:t>ing,</w:t>
      </w:r>
      <w:r>
        <w:rPr>
          <w:spacing w:val="-10"/>
        </w:rPr>
        <w:t xml:space="preserve"> </w:t>
      </w:r>
      <w:r>
        <w:t>having</w:t>
      </w:r>
      <w:r>
        <w:rPr>
          <w:spacing w:val="-10"/>
        </w:rPr>
        <w:t xml:space="preserve"> </w:t>
      </w:r>
      <w:r>
        <w:t>many</w:t>
      </w:r>
      <w:r>
        <w:rPr>
          <w:spacing w:val="-9"/>
        </w:rPr>
        <w:t xml:space="preserve"> </w:t>
      </w:r>
      <w:r>
        <w:t>forests</w:t>
      </w:r>
      <w:r>
        <w:rPr>
          <w:spacing w:val="-10"/>
        </w:rPr>
        <w:t xml:space="preserve"> </w:t>
      </w:r>
      <w:r>
        <w:t>full</w:t>
      </w:r>
      <w:r>
        <w:rPr>
          <w:spacing w:val="-9"/>
        </w:rPr>
        <w:t xml:space="preserve"> </w:t>
      </w:r>
      <w:r>
        <w:t>of</w:t>
      </w:r>
      <w:r>
        <w:rPr>
          <w:spacing w:val="-10"/>
        </w:rPr>
        <w:t xml:space="preserve"> </w:t>
      </w:r>
      <w:r>
        <w:t>various</w:t>
      </w:r>
      <w:r>
        <w:rPr>
          <w:spacing w:val="-9"/>
        </w:rPr>
        <w:t xml:space="preserve"> </w:t>
      </w:r>
      <w:r>
        <w:t>wild</w:t>
      </w:r>
      <w:r>
        <w:rPr>
          <w:spacing w:val="-10"/>
        </w:rPr>
        <w:t xml:space="preserve"> </w:t>
      </w:r>
      <w:r>
        <w:t>animals.</w:t>
      </w:r>
      <w:r>
        <w:rPr>
          <w:spacing w:val="-9"/>
        </w:rPr>
        <w:t xml:space="preserve"> </w:t>
      </w:r>
      <w:r>
        <w:t>Thus</w:t>
      </w:r>
      <w:r>
        <w:rPr>
          <w:spacing w:val="-10"/>
        </w:rPr>
        <w:t xml:space="preserve"> </w:t>
      </w:r>
      <w:r>
        <w:t>a</w:t>
      </w:r>
      <w:r>
        <w:rPr>
          <w:spacing w:val="-9"/>
        </w:rPr>
        <w:t xml:space="preserve"> </w:t>
      </w:r>
      <w:r>
        <w:t>man</w:t>
      </w:r>
      <w:r>
        <w:rPr>
          <w:spacing w:val="-10"/>
        </w:rPr>
        <w:t xml:space="preserve"> </w:t>
      </w:r>
      <w:r>
        <w:t>rides</w:t>
      </w:r>
      <w:r>
        <w:rPr>
          <w:spacing w:val="-9"/>
        </w:rPr>
        <w:t xml:space="preserve"> </w:t>
      </w:r>
      <w:r>
        <w:t>for</w:t>
      </w:r>
      <w:r>
        <w:rPr>
          <w:spacing w:val="-10"/>
        </w:rPr>
        <w:t xml:space="preserve"> </w:t>
      </w:r>
      <w:r>
        <w:t>twenty</w:t>
      </w:r>
      <w:r>
        <w:rPr>
          <w:spacing w:val="-9"/>
        </w:rPr>
        <w:t xml:space="preserve"> </w:t>
      </w:r>
      <w:r>
        <w:t>days</w:t>
      </w:r>
      <w:r>
        <w:rPr>
          <w:spacing w:val="-10"/>
        </w:rPr>
        <w:t xml:space="preserve"> </w:t>
      </w:r>
      <w:r>
        <w:t>through</w:t>
      </w:r>
      <w:r>
        <w:rPr>
          <w:spacing w:val="-9"/>
        </w:rPr>
        <w:t xml:space="preserve"> </w:t>
      </w:r>
      <w:r>
        <w:t>mountains,</w:t>
      </w:r>
      <w:r>
        <w:rPr>
          <w:spacing w:val="-10"/>
        </w:rPr>
        <w:t xml:space="preserve"> </w:t>
      </w:r>
      <w:r>
        <w:t>valleys,</w:t>
      </w:r>
      <w:r>
        <w:rPr>
          <w:spacing w:val="1"/>
        </w:rPr>
        <w:t xml:space="preserve"> </w:t>
      </w:r>
      <w:r>
        <w:t>and</w:t>
      </w:r>
      <w:r>
        <w:rPr>
          <w:spacing w:val="-7"/>
        </w:rPr>
        <w:t xml:space="preserve"> </w:t>
      </w:r>
      <w:r>
        <w:t>woods,</w:t>
      </w:r>
      <w:r>
        <w:rPr>
          <w:spacing w:val="-6"/>
        </w:rPr>
        <w:t xml:space="preserve"> </w:t>
      </w:r>
      <w:r>
        <w:t>always</w:t>
      </w:r>
      <w:r>
        <w:rPr>
          <w:spacing w:val="-7"/>
        </w:rPr>
        <w:t xml:space="preserve"> </w:t>
      </w:r>
      <w:r>
        <w:t>finding</w:t>
      </w:r>
      <w:r>
        <w:rPr>
          <w:spacing w:val="-6"/>
        </w:rPr>
        <w:t xml:space="preserve"> </w:t>
      </w:r>
      <w:r>
        <w:t>cities,</w:t>
      </w:r>
      <w:r>
        <w:rPr>
          <w:spacing w:val="-7"/>
        </w:rPr>
        <w:t xml:space="preserve"> </w:t>
      </w:r>
      <w:r>
        <w:t>castles,</w:t>
      </w:r>
      <w:r>
        <w:rPr>
          <w:spacing w:val="-6"/>
        </w:rPr>
        <w:t xml:space="preserve"> </w:t>
      </w:r>
      <w:r>
        <w:t>and</w:t>
      </w:r>
      <w:r>
        <w:rPr>
          <w:spacing w:val="-7"/>
        </w:rPr>
        <w:t xml:space="preserve"> </w:t>
      </w:r>
      <w:r>
        <w:t>good</w:t>
      </w:r>
      <w:r>
        <w:rPr>
          <w:spacing w:val="-6"/>
        </w:rPr>
        <w:t xml:space="preserve"> </w:t>
      </w:r>
      <w:r>
        <w:t>inns.</w:t>
      </w:r>
    </w:p>
    <w:p w14:paraId="4045FA71" w14:textId="77777777" w:rsidR="00FA16D1" w:rsidRDefault="00FA16D1" w:rsidP="00FA16D1">
      <w:pPr>
        <w:pStyle w:val="Body"/>
      </w:pPr>
    </w:p>
    <w:p w14:paraId="5B9BD50A" w14:textId="77777777" w:rsidR="000276C6" w:rsidRPr="00FA16D1" w:rsidRDefault="000276C6" w:rsidP="00FA16D1">
      <w:pPr>
        <w:pStyle w:val="Heading4"/>
      </w:pPr>
      <w:r w:rsidRPr="00FA16D1">
        <w:t>XLI—The Province of Achalech-Manji</w:t>
      </w:r>
    </w:p>
    <w:p w14:paraId="76A4D46D" w14:textId="064DF8DA" w:rsidR="000276C6" w:rsidRDefault="000276C6" w:rsidP="00FA16D1">
      <w:pPr>
        <w:pStyle w:val="Body"/>
      </w:pPr>
      <w:r>
        <w:lastRenderedPageBreak/>
        <w:t>After</w:t>
      </w:r>
      <w:r>
        <w:rPr>
          <w:spacing w:val="-13"/>
        </w:rPr>
        <w:t xml:space="preserve"> </w:t>
      </w:r>
      <w:r>
        <w:t>this</w:t>
      </w:r>
      <w:r>
        <w:rPr>
          <w:spacing w:val="-13"/>
        </w:rPr>
        <w:t xml:space="preserve"> </w:t>
      </w:r>
      <w:r>
        <w:t>journey,</w:t>
      </w:r>
      <w:r>
        <w:rPr>
          <w:spacing w:val="-13"/>
        </w:rPr>
        <w:t xml:space="preserve"> </w:t>
      </w:r>
      <w:r>
        <w:t>he</w:t>
      </w:r>
      <w:r>
        <w:rPr>
          <w:spacing w:val="-12"/>
        </w:rPr>
        <w:t xml:space="preserve"> </w:t>
      </w:r>
      <w:r>
        <w:t>enters</w:t>
      </w:r>
      <w:r>
        <w:rPr>
          <w:spacing w:val="-13"/>
        </w:rPr>
        <w:t xml:space="preserve"> </w:t>
      </w:r>
      <w:r>
        <w:t>a</w:t>
      </w:r>
      <w:r>
        <w:rPr>
          <w:spacing w:val="-13"/>
        </w:rPr>
        <w:t xml:space="preserve"> </w:t>
      </w:r>
      <w:r>
        <w:t>province</w:t>
      </w:r>
      <w:r>
        <w:rPr>
          <w:spacing w:val="-13"/>
        </w:rPr>
        <w:t xml:space="preserve"> </w:t>
      </w:r>
      <w:r>
        <w:t>named</w:t>
      </w:r>
      <w:r>
        <w:rPr>
          <w:spacing w:val="-12"/>
        </w:rPr>
        <w:t xml:space="preserve"> </w:t>
      </w:r>
      <w:r>
        <w:t>Acha</w:t>
      </w:r>
      <w:r>
        <w:rPr>
          <w:spacing w:val="-13"/>
        </w:rPr>
        <w:t xml:space="preserve"> </w:t>
      </w:r>
      <w:r>
        <w:t>lech-Manji,</w:t>
      </w:r>
      <w:r>
        <w:rPr>
          <w:spacing w:val="-13"/>
        </w:rPr>
        <w:t xml:space="preserve"> </w:t>
      </w:r>
      <w:r>
        <w:t>entirely</w:t>
      </w:r>
      <w:r>
        <w:rPr>
          <w:spacing w:val="-13"/>
        </w:rPr>
        <w:t xml:space="preserve"> </w:t>
      </w:r>
      <w:r>
        <w:t>level,</w:t>
      </w:r>
      <w:r>
        <w:rPr>
          <w:spacing w:val="-12"/>
        </w:rPr>
        <w:t xml:space="preserve"> </w:t>
      </w:r>
      <w:r>
        <w:t>and</w:t>
      </w:r>
      <w:r>
        <w:rPr>
          <w:spacing w:val="-13"/>
        </w:rPr>
        <w:t xml:space="preserve"> </w:t>
      </w:r>
      <w:r>
        <w:t>full</w:t>
      </w:r>
      <w:r>
        <w:rPr>
          <w:spacing w:val="-13"/>
        </w:rPr>
        <w:t xml:space="preserve"> </w:t>
      </w:r>
      <w:r>
        <w:t>of</w:t>
      </w:r>
      <w:r>
        <w:rPr>
          <w:spacing w:val="-12"/>
        </w:rPr>
        <w:t xml:space="preserve"> </w:t>
      </w:r>
      <w:r>
        <w:t>cities</w:t>
      </w:r>
      <w:r>
        <w:rPr>
          <w:spacing w:val="-13"/>
        </w:rPr>
        <w:t xml:space="preserve"> </w:t>
      </w:r>
      <w:r>
        <w:t>and</w:t>
      </w:r>
      <w:r>
        <w:rPr>
          <w:spacing w:val="-13"/>
        </w:rPr>
        <w:t xml:space="preserve"> </w:t>
      </w:r>
      <w:r>
        <w:t>castles.</w:t>
      </w:r>
      <w:r>
        <w:rPr>
          <w:spacing w:val="-13"/>
        </w:rPr>
        <w:t xml:space="preserve"> </w:t>
      </w:r>
      <w:r>
        <w:t>The</w:t>
      </w:r>
      <w:r>
        <w:rPr>
          <w:spacing w:val="-52"/>
        </w:rPr>
        <w:t xml:space="preserve"> </w:t>
      </w:r>
      <w:r>
        <w:t>people</w:t>
      </w:r>
      <w:r>
        <w:rPr>
          <w:spacing w:val="-8"/>
        </w:rPr>
        <w:t xml:space="preserve"> </w:t>
      </w:r>
      <w:r>
        <w:t>are</w:t>
      </w:r>
      <w:r>
        <w:rPr>
          <w:spacing w:val="-7"/>
        </w:rPr>
        <w:t xml:space="preserve"> </w:t>
      </w:r>
      <w:r>
        <w:t>all</w:t>
      </w:r>
      <w:r>
        <w:rPr>
          <w:spacing w:val="-7"/>
        </w:rPr>
        <w:t xml:space="preserve"> </w:t>
      </w:r>
      <w:r>
        <w:t>idolaters,</w:t>
      </w:r>
      <w:r>
        <w:rPr>
          <w:spacing w:val="-8"/>
        </w:rPr>
        <w:t xml:space="preserve"> </w:t>
      </w:r>
      <w:r>
        <w:t>and</w:t>
      </w:r>
      <w:r>
        <w:rPr>
          <w:spacing w:val="-7"/>
        </w:rPr>
        <w:t xml:space="preserve"> </w:t>
      </w:r>
      <w:r>
        <w:t>live</w:t>
      </w:r>
      <w:r>
        <w:rPr>
          <w:spacing w:val="-7"/>
        </w:rPr>
        <w:t xml:space="preserve"> </w:t>
      </w:r>
      <w:r>
        <w:t>by</w:t>
      </w:r>
      <w:r>
        <w:rPr>
          <w:spacing w:val="-7"/>
        </w:rPr>
        <w:t xml:space="preserve"> </w:t>
      </w:r>
      <w:r>
        <w:t>merchandise</w:t>
      </w:r>
      <w:r>
        <w:rPr>
          <w:spacing w:val="-8"/>
        </w:rPr>
        <w:t xml:space="preserve"> </w:t>
      </w:r>
      <w:r>
        <w:t>and</w:t>
      </w:r>
      <w:r>
        <w:rPr>
          <w:spacing w:val="-7"/>
        </w:rPr>
        <w:t xml:space="preserve"> </w:t>
      </w:r>
      <w:r>
        <w:t>art,</w:t>
      </w:r>
      <w:r>
        <w:rPr>
          <w:spacing w:val="-7"/>
        </w:rPr>
        <w:t xml:space="preserve"> </w:t>
      </w:r>
      <w:r>
        <w:t>and</w:t>
      </w:r>
      <w:r>
        <w:rPr>
          <w:spacing w:val="-8"/>
        </w:rPr>
        <w:t xml:space="preserve"> </w:t>
      </w:r>
      <w:r>
        <w:t>the</w:t>
      </w:r>
      <w:r>
        <w:rPr>
          <w:spacing w:val="-7"/>
        </w:rPr>
        <w:t xml:space="preserve"> </w:t>
      </w:r>
      <w:r>
        <w:t>province</w:t>
      </w:r>
      <w:r>
        <w:rPr>
          <w:spacing w:val="-7"/>
        </w:rPr>
        <w:t xml:space="preserve"> </w:t>
      </w:r>
      <w:r>
        <w:t>yields</w:t>
      </w:r>
      <w:r>
        <w:rPr>
          <w:spacing w:val="-7"/>
        </w:rPr>
        <w:t xml:space="preserve"> </w:t>
      </w:r>
      <w:r>
        <w:t>such</w:t>
      </w:r>
      <w:r>
        <w:rPr>
          <w:spacing w:val="-8"/>
        </w:rPr>
        <w:t xml:space="preserve"> </w:t>
      </w:r>
      <w:r>
        <w:t>a</w:t>
      </w:r>
      <w:r>
        <w:rPr>
          <w:spacing w:val="-7"/>
        </w:rPr>
        <w:t xml:space="preserve"> </w:t>
      </w:r>
      <w:r>
        <w:t>quantity</w:t>
      </w:r>
      <w:r>
        <w:rPr>
          <w:spacing w:val="-7"/>
        </w:rPr>
        <w:t xml:space="preserve"> </w:t>
      </w:r>
      <w:r>
        <w:t>of</w:t>
      </w:r>
      <w:r>
        <w:rPr>
          <w:spacing w:val="-7"/>
        </w:rPr>
        <w:t xml:space="preserve"> </w:t>
      </w:r>
      <w:r>
        <w:t>ginger,</w:t>
      </w:r>
      <w:r>
        <w:rPr>
          <w:spacing w:val="-8"/>
        </w:rPr>
        <w:t xml:space="preserve"> </w:t>
      </w:r>
      <w:r>
        <w:t>that</w:t>
      </w:r>
      <w:r>
        <w:rPr>
          <w:spacing w:val="-7"/>
        </w:rPr>
        <w:t xml:space="preserve"> </w:t>
      </w:r>
      <w:r>
        <w:t>it</w:t>
      </w:r>
      <w:r w:rsidR="00FA16D1">
        <w:t xml:space="preserve"> </w:t>
      </w:r>
      <w:r>
        <w:t>is distributed throughout Cathay, to the great profit of the inhabitants. The land also yields rice, wheat, and other</w:t>
      </w:r>
      <w:r>
        <w:rPr>
          <w:spacing w:val="1"/>
        </w:rPr>
        <w:t xml:space="preserve"> </w:t>
      </w:r>
      <w:r>
        <w:t>grain, and is rich in all productions. The principal country is called Achalech-Manji, which means in our language</w:t>
      </w:r>
      <w:r>
        <w:rPr>
          <w:spacing w:val="1"/>
        </w:rPr>
        <w:t xml:space="preserve"> </w:t>
      </w:r>
      <w:r>
        <w:t>one</w:t>
      </w:r>
      <w:r>
        <w:rPr>
          <w:spacing w:val="-8"/>
        </w:rPr>
        <w:t xml:space="preserve"> </w:t>
      </w:r>
      <w:r>
        <w:t>of</w:t>
      </w:r>
      <w:r>
        <w:rPr>
          <w:spacing w:val="-8"/>
        </w:rPr>
        <w:t xml:space="preserve"> </w:t>
      </w:r>
      <w:r>
        <w:t>the</w:t>
      </w:r>
      <w:r>
        <w:rPr>
          <w:spacing w:val="-8"/>
        </w:rPr>
        <w:t xml:space="preserve"> </w:t>
      </w:r>
      <w:r>
        <w:t>borders</w:t>
      </w:r>
      <w:r>
        <w:rPr>
          <w:spacing w:val="-8"/>
        </w:rPr>
        <w:t xml:space="preserve"> </w:t>
      </w:r>
      <w:r>
        <w:t>of</w:t>
      </w:r>
      <w:r>
        <w:rPr>
          <w:spacing w:val="-7"/>
        </w:rPr>
        <w:t xml:space="preserve"> </w:t>
      </w:r>
      <w:r>
        <w:t>Manji.</w:t>
      </w:r>
      <w:r>
        <w:rPr>
          <w:spacing w:val="-8"/>
        </w:rPr>
        <w:t xml:space="preserve"> </w:t>
      </w:r>
      <w:r>
        <w:t>This</w:t>
      </w:r>
      <w:r>
        <w:rPr>
          <w:spacing w:val="-8"/>
        </w:rPr>
        <w:t xml:space="preserve"> </w:t>
      </w:r>
      <w:r>
        <w:t>plain</w:t>
      </w:r>
      <w:r>
        <w:rPr>
          <w:spacing w:val="-8"/>
        </w:rPr>
        <w:t xml:space="preserve"> </w:t>
      </w:r>
      <w:r>
        <w:t>lasts</w:t>
      </w:r>
      <w:r>
        <w:rPr>
          <w:spacing w:val="-8"/>
        </w:rPr>
        <w:t xml:space="preserve"> </w:t>
      </w:r>
      <w:r>
        <w:t>for</w:t>
      </w:r>
      <w:r>
        <w:rPr>
          <w:spacing w:val="-7"/>
        </w:rPr>
        <w:t xml:space="preserve"> </w:t>
      </w:r>
      <w:r>
        <w:t>two</w:t>
      </w:r>
      <w:r>
        <w:rPr>
          <w:spacing w:val="-8"/>
        </w:rPr>
        <w:t xml:space="preserve"> </w:t>
      </w:r>
      <w:r>
        <w:t>days,</w:t>
      </w:r>
      <w:r>
        <w:rPr>
          <w:spacing w:val="-8"/>
        </w:rPr>
        <w:t xml:space="preserve"> </w:t>
      </w:r>
      <w:r>
        <w:t>and</w:t>
      </w:r>
      <w:r>
        <w:rPr>
          <w:spacing w:val="-8"/>
        </w:rPr>
        <w:t xml:space="preserve"> </w:t>
      </w:r>
      <w:r>
        <w:t>we</w:t>
      </w:r>
      <w:r>
        <w:rPr>
          <w:spacing w:val="-8"/>
        </w:rPr>
        <w:t xml:space="preserve"> </w:t>
      </w:r>
      <w:r>
        <w:t>then</w:t>
      </w:r>
      <w:r>
        <w:rPr>
          <w:spacing w:val="-7"/>
        </w:rPr>
        <w:t xml:space="preserve"> </w:t>
      </w:r>
      <w:r>
        <w:t>travel</w:t>
      </w:r>
      <w:r>
        <w:rPr>
          <w:spacing w:val="-8"/>
        </w:rPr>
        <w:t xml:space="preserve"> </w:t>
      </w:r>
      <w:r>
        <w:t>twenty</w:t>
      </w:r>
      <w:r>
        <w:rPr>
          <w:spacing w:val="-8"/>
        </w:rPr>
        <w:t xml:space="preserve"> </w:t>
      </w:r>
      <w:r>
        <w:t>through</w:t>
      </w:r>
      <w:r>
        <w:rPr>
          <w:spacing w:val="-8"/>
        </w:rPr>
        <w:t xml:space="preserve"> </w:t>
      </w:r>
      <w:r>
        <w:t>mountains,</w:t>
      </w:r>
      <w:r>
        <w:rPr>
          <w:spacing w:val="-8"/>
        </w:rPr>
        <w:t xml:space="preserve"> </w:t>
      </w:r>
      <w:r>
        <w:t>valleys,</w:t>
      </w:r>
      <w:r>
        <w:rPr>
          <w:spacing w:val="-7"/>
        </w:rPr>
        <w:t xml:space="preserve"> </w:t>
      </w:r>
      <w:r>
        <w:t>and</w:t>
      </w:r>
      <w:r>
        <w:rPr>
          <w:spacing w:val="-52"/>
        </w:rPr>
        <w:t xml:space="preserve"> </w:t>
      </w:r>
      <w:r>
        <w:t>woods, seeing many cities and castles. These people are idolaters, and live on the fruits of the earth and the flesh of</w:t>
      </w:r>
      <w:r>
        <w:rPr>
          <w:spacing w:val="-53"/>
        </w:rPr>
        <w:t xml:space="preserve"> </w:t>
      </w:r>
      <w:r>
        <w:t>birds</w:t>
      </w:r>
      <w:r>
        <w:rPr>
          <w:spacing w:val="-10"/>
        </w:rPr>
        <w:t xml:space="preserve"> </w:t>
      </w:r>
      <w:r>
        <w:t>and</w:t>
      </w:r>
      <w:r>
        <w:rPr>
          <w:spacing w:val="-9"/>
        </w:rPr>
        <w:t xml:space="preserve"> </w:t>
      </w:r>
      <w:r>
        <w:t>beasts;</w:t>
      </w:r>
      <w:r>
        <w:rPr>
          <w:spacing w:val="-9"/>
        </w:rPr>
        <w:t xml:space="preserve"> </w:t>
      </w:r>
      <w:r>
        <w:t>for</w:t>
      </w:r>
      <w:r>
        <w:rPr>
          <w:spacing w:val="-10"/>
        </w:rPr>
        <w:t xml:space="preserve"> </w:t>
      </w:r>
      <w:r>
        <w:t>there</w:t>
      </w:r>
      <w:r>
        <w:rPr>
          <w:spacing w:val="-9"/>
        </w:rPr>
        <w:t xml:space="preserve"> </w:t>
      </w:r>
      <w:r>
        <w:t>are</w:t>
      </w:r>
      <w:r>
        <w:rPr>
          <w:spacing w:val="-9"/>
        </w:rPr>
        <w:t xml:space="preserve"> </w:t>
      </w:r>
      <w:r>
        <w:t>abundance</w:t>
      </w:r>
      <w:r>
        <w:rPr>
          <w:spacing w:val="-10"/>
        </w:rPr>
        <w:t xml:space="preserve"> </w:t>
      </w:r>
      <w:r>
        <w:t>of</w:t>
      </w:r>
      <w:r>
        <w:rPr>
          <w:spacing w:val="-9"/>
        </w:rPr>
        <w:t xml:space="preserve"> </w:t>
      </w:r>
      <w:r>
        <w:t>lions,</w:t>
      </w:r>
      <w:r>
        <w:rPr>
          <w:spacing w:val="-9"/>
        </w:rPr>
        <w:t xml:space="preserve"> </w:t>
      </w:r>
      <w:r>
        <w:t>bears,</w:t>
      </w:r>
      <w:r>
        <w:rPr>
          <w:spacing w:val="-10"/>
        </w:rPr>
        <w:t xml:space="preserve"> </w:t>
      </w:r>
      <w:r>
        <w:t>wolves,</w:t>
      </w:r>
      <w:r>
        <w:rPr>
          <w:spacing w:val="-9"/>
        </w:rPr>
        <w:t xml:space="preserve"> </w:t>
      </w:r>
      <w:r>
        <w:t>stags,</w:t>
      </w:r>
      <w:r>
        <w:rPr>
          <w:spacing w:val="-9"/>
        </w:rPr>
        <w:t xml:space="preserve"> </w:t>
      </w:r>
      <w:r>
        <w:t>deer,</w:t>
      </w:r>
      <w:r>
        <w:rPr>
          <w:spacing w:val="-9"/>
        </w:rPr>
        <w:t xml:space="preserve"> </w:t>
      </w:r>
      <w:r>
        <w:t>and</w:t>
      </w:r>
      <w:r>
        <w:rPr>
          <w:spacing w:val="-10"/>
        </w:rPr>
        <w:t xml:space="preserve"> </w:t>
      </w:r>
      <w:r>
        <w:t>particularly</w:t>
      </w:r>
      <w:r>
        <w:rPr>
          <w:spacing w:val="-9"/>
        </w:rPr>
        <w:t xml:space="preserve"> </w:t>
      </w:r>
      <w:r>
        <w:t>of</w:t>
      </w:r>
      <w:r>
        <w:rPr>
          <w:spacing w:val="-9"/>
        </w:rPr>
        <w:t xml:space="preserve"> </w:t>
      </w:r>
      <w:r>
        <w:t>those</w:t>
      </w:r>
      <w:r>
        <w:rPr>
          <w:spacing w:val="-10"/>
        </w:rPr>
        <w:t xml:space="preserve"> </w:t>
      </w:r>
      <w:r>
        <w:t>animals</w:t>
      </w:r>
      <w:r>
        <w:rPr>
          <w:spacing w:val="-9"/>
        </w:rPr>
        <w:t xml:space="preserve"> </w:t>
      </w:r>
      <w:r>
        <w:t>which</w:t>
      </w:r>
      <w:r>
        <w:rPr>
          <w:spacing w:val="1"/>
        </w:rPr>
        <w:t xml:space="preserve"> </w:t>
      </w:r>
      <w:r>
        <w:t>yield</w:t>
      </w:r>
      <w:r>
        <w:rPr>
          <w:spacing w:val="-7"/>
        </w:rPr>
        <w:t xml:space="preserve"> </w:t>
      </w:r>
      <w:r>
        <w:t>the</w:t>
      </w:r>
      <w:r>
        <w:rPr>
          <w:spacing w:val="-6"/>
        </w:rPr>
        <w:t xml:space="preserve"> </w:t>
      </w:r>
      <w:r>
        <w:t>musk.</w:t>
      </w:r>
    </w:p>
    <w:p w14:paraId="2C764E56" w14:textId="77777777" w:rsidR="000276C6" w:rsidRDefault="000276C6" w:rsidP="000276C6">
      <w:pPr>
        <w:pStyle w:val="BodyText"/>
        <w:spacing w:before="2"/>
        <w:rPr>
          <w:sz w:val="12"/>
        </w:rPr>
      </w:pPr>
    </w:p>
    <w:p w14:paraId="51A81315" w14:textId="77777777" w:rsidR="000276C6" w:rsidRPr="00FA16D1" w:rsidRDefault="000276C6" w:rsidP="00FA16D1">
      <w:pPr>
        <w:pStyle w:val="Heading4"/>
      </w:pPr>
      <w:r w:rsidRPr="00FA16D1">
        <w:t>XLII—The Province and City of Sin-din-fu</w:t>
      </w:r>
    </w:p>
    <w:p w14:paraId="37F0DE4D" w14:textId="77777777" w:rsidR="000276C6" w:rsidRDefault="000276C6" w:rsidP="00FA16D1">
      <w:pPr>
        <w:pStyle w:val="Body"/>
      </w:pPr>
      <w:r>
        <w:t>When</w:t>
      </w:r>
      <w:r>
        <w:rPr>
          <w:spacing w:val="-5"/>
        </w:rPr>
        <w:t xml:space="preserve"> </w:t>
      </w:r>
      <w:r>
        <w:t>a</w:t>
      </w:r>
      <w:r>
        <w:rPr>
          <w:spacing w:val="-5"/>
        </w:rPr>
        <w:t xml:space="preserve"> </w:t>
      </w:r>
      <w:r>
        <w:t>man</w:t>
      </w:r>
      <w:r>
        <w:rPr>
          <w:spacing w:val="-5"/>
        </w:rPr>
        <w:t xml:space="preserve"> </w:t>
      </w:r>
      <w:r>
        <w:t>has</w:t>
      </w:r>
      <w:r>
        <w:rPr>
          <w:spacing w:val="-5"/>
        </w:rPr>
        <w:t xml:space="preserve"> </w:t>
      </w:r>
      <w:r>
        <w:t>left</w:t>
      </w:r>
      <w:r>
        <w:rPr>
          <w:spacing w:val="-4"/>
        </w:rPr>
        <w:t xml:space="preserve"> </w:t>
      </w:r>
      <w:r>
        <w:t>this</w:t>
      </w:r>
      <w:r>
        <w:rPr>
          <w:spacing w:val="-5"/>
        </w:rPr>
        <w:t xml:space="preserve"> </w:t>
      </w:r>
      <w:r>
        <w:t>country</w:t>
      </w:r>
      <w:r>
        <w:rPr>
          <w:spacing w:val="-5"/>
        </w:rPr>
        <w:t xml:space="preserve"> </w:t>
      </w:r>
      <w:r>
        <w:t>and</w:t>
      </w:r>
      <w:r>
        <w:rPr>
          <w:spacing w:val="-5"/>
        </w:rPr>
        <w:t xml:space="preserve"> </w:t>
      </w:r>
      <w:r>
        <w:t>travelled</w:t>
      </w:r>
      <w:r>
        <w:rPr>
          <w:spacing w:val="-5"/>
        </w:rPr>
        <w:t xml:space="preserve"> </w:t>
      </w:r>
      <w:r>
        <w:t>twenty</w:t>
      </w:r>
      <w:r>
        <w:rPr>
          <w:spacing w:val="-4"/>
        </w:rPr>
        <w:t xml:space="preserve"> </w:t>
      </w:r>
      <w:r>
        <w:t>days</w:t>
      </w:r>
      <w:r>
        <w:rPr>
          <w:spacing w:val="-5"/>
        </w:rPr>
        <w:t xml:space="preserve"> </w:t>
      </w:r>
      <w:r>
        <w:t>westward,</w:t>
      </w:r>
      <w:r>
        <w:rPr>
          <w:spacing w:val="-5"/>
        </w:rPr>
        <w:t xml:space="preserve"> </w:t>
      </w:r>
      <w:r>
        <w:t>he</w:t>
      </w:r>
      <w:r>
        <w:rPr>
          <w:spacing w:val="-5"/>
        </w:rPr>
        <w:t xml:space="preserve"> </w:t>
      </w:r>
      <w:r>
        <w:t>approaches</w:t>
      </w:r>
      <w:r>
        <w:rPr>
          <w:spacing w:val="-4"/>
        </w:rPr>
        <w:t xml:space="preserve"> </w:t>
      </w:r>
      <w:r>
        <w:t>a</w:t>
      </w:r>
      <w:r>
        <w:rPr>
          <w:spacing w:val="-5"/>
        </w:rPr>
        <w:t xml:space="preserve"> </w:t>
      </w:r>
      <w:r>
        <w:t>province</w:t>
      </w:r>
      <w:r>
        <w:rPr>
          <w:spacing w:val="-5"/>
        </w:rPr>
        <w:t xml:space="preserve"> </w:t>
      </w:r>
      <w:r>
        <w:t>on</w:t>
      </w:r>
      <w:r>
        <w:rPr>
          <w:spacing w:val="-5"/>
        </w:rPr>
        <w:t xml:space="preserve"> </w:t>
      </w:r>
      <w:r>
        <w:t>the</w:t>
      </w:r>
      <w:r>
        <w:rPr>
          <w:spacing w:val="-5"/>
        </w:rPr>
        <w:t xml:space="preserve"> </w:t>
      </w:r>
      <w:r>
        <w:t>borders</w:t>
      </w:r>
      <w:r>
        <w:rPr>
          <w:spacing w:val="-52"/>
        </w:rPr>
        <w:t xml:space="preserve"> </w:t>
      </w:r>
      <w:r>
        <w:t>of</w:t>
      </w:r>
      <w:r>
        <w:rPr>
          <w:spacing w:val="-9"/>
        </w:rPr>
        <w:t xml:space="preserve"> </w:t>
      </w:r>
      <w:r>
        <w:t>Manji</w:t>
      </w:r>
      <w:r>
        <w:rPr>
          <w:spacing w:val="-9"/>
        </w:rPr>
        <w:t xml:space="preserve"> </w:t>
      </w:r>
      <w:r>
        <w:t>named</w:t>
      </w:r>
      <w:r>
        <w:rPr>
          <w:spacing w:val="-9"/>
        </w:rPr>
        <w:t xml:space="preserve"> </w:t>
      </w:r>
      <w:r>
        <w:t>Sin-din-fu.</w:t>
      </w:r>
      <w:r>
        <w:rPr>
          <w:spacing w:val="-9"/>
        </w:rPr>
        <w:t xml:space="preserve"> </w:t>
      </w:r>
      <w:r>
        <w:t>The</w:t>
      </w:r>
      <w:r>
        <w:rPr>
          <w:spacing w:val="-9"/>
        </w:rPr>
        <w:t xml:space="preserve"> </w:t>
      </w:r>
      <w:r>
        <w:t>capital,</w:t>
      </w:r>
      <w:r>
        <w:rPr>
          <w:spacing w:val="-9"/>
        </w:rPr>
        <w:t xml:space="preserve"> </w:t>
      </w:r>
      <w:r>
        <w:t>bearing</w:t>
      </w:r>
      <w:r>
        <w:rPr>
          <w:spacing w:val="-9"/>
        </w:rPr>
        <w:t xml:space="preserve"> </w:t>
      </w:r>
      <w:r>
        <w:t>the</w:t>
      </w:r>
      <w:r>
        <w:rPr>
          <w:spacing w:val="-9"/>
        </w:rPr>
        <w:t xml:space="preserve"> </w:t>
      </w:r>
      <w:r>
        <w:t>same</w:t>
      </w:r>
      <w:r>
        <w:rPr>
          <w:spacing w:val="-9"/>
        </w:rPr>
        <w:t xml:space="preserve"> </w:t>
      </w:r>
      <w:r>
        <w:t>name,</w:t>
      </w:r>
      <w:r>
        <w:rPr>
          <w:spacing w:val="-8"/>
        </w:rPr>
        <w:t xml:space="preserve"> </w:t>
      </w:r>
      <w:r>
        <w:t>was</w:t>
      </w:r>
      <w:r>
        <w:rPr>
          <w:spacing w:val="-9"/>
        </w:rPr>
        <w:t xml:space="preserve"> </w:t>
      </w:r>
      <w:r>
        <w:t>anciently</w:t>
      </w:r>
      <w:r>
        <w:rPr>
          <w:spacing w:val="-9"/>
        </w:rPr>
        <w:t xml:space="preserve"> </w:t>
      </w:r>
      <w:r>
        <w:t>very</w:t>
      </w:r>
      <w:r>
        <w:rPr>
          <w:spacing w:val="-9"/>
        </w:rPr>
        <w:t xml:space="preserve"> </w:t>
      </w:r>
      <w:r>
        <w:t>great</w:t>
      </w:r>
      <w:r>
        <w:rPr>
          <w:spacing w:val="-9"/>
        </w:rPr>
        <w:t xml:space="preserve"> </w:t>
      </w:r>
      <w:r>
        <w:t>and</w:t>
      </w:r>
      <w:r>
        <w:rPr>
          <w:spacing w:val="-9"/>
        </w:rPr>
        <w:t xml:space="preserve"> </w:t>
      </w:r>
      <w:r>
        <w:t>noble,</w:t>
      </w:r>
      <w:r>
        <w:rPr>
          <w:spacing w:val="-9"/>
        </w:rPr>
        <w:t xml:space="preserve"> </w:t>
      </w:r>
      <w:r>
        <w:t>governed</w:t>
      </w:r>
      <w:r>
        <w:rPr>
          <w:spacing w:val="-9"/>
        </w:rPr>
        <w:t xml:space="preserve"> </w:t>
      </w:r>
      <w:r>
        <w:t>by</w:t>
      </w:r>
      <w:r>
        <w:rPr>
          <w:spacing w:val="-9"/>
        </w:rPr>
        <w:t xml:space="preserve"> </w:t>
      </w:r>
      <w:r>
        <w:t>a</w:t>
      </w:r>
      <w:r>
        <w:rPr>
          <w:spacing w:val="1"/>
        </w:rPr>
        <w:t xml:space="preserve"> </w:t>
      </w:r>
      <w:r>
        <w:t>mighty</w:t>
      </w:r>
      <w:r>
        <w:rPr>
          <w:spacing w:val="-7"/>
        </w:rPr>
        <w:t xml:space="preserve"> </w:t>
      </w:r>
      <w:r>
        <w:t>and</w:t>
      </w:r>
      <w:r>
        <w:rPr>
          <w:spacing w:val="-7"/>
        </w:rPr>
        <w:t xml:space="preserve"> </w:t>
      </w:r>
      <w:r>
        <w:t>wealthy</w:t>
      </w:r>
      <w:r>
        <w:rPr>
          <w:spacing w:val="-7"/>
        </w:rPr>
        <w:t xml:space="preserve"> </w:t>
      </w:r>
      <w:r>
        <w:t>sovereign.</w:t>
      </w:r>
      <w:r>
        <w:rPr>
          <w:spacing w:val="-6"/>
        </w:rPr>
        <w:t xml:space="preserve"> </w:t>
      </w:r>
      <w:r>
        <w:t>He</w:t>
      </w:r>
      <w:r>
        <w:rPr>
          <w:spacing w:val="-7"/>
        </w:rPr>
        <w:t xml:space="preserve"> </w:t>
      </w:r>
      <w:r>
        <w:t>died,</w:t>
      </w:r>
      <w:r>
        <w:rPr>
          <w:spacing w:val="-7"/>
        </w:rPr>
        <w:t xml:space="preserve"> </w:t>
      </w:r>
      <w:r>
        <w:t>leaving</w:t>
      </w:r>
      <w:r>
        <w:rPr>
          <w:spacing w:val="-6"/>
        </w:rPr>
        <w:t xml:space="preserve"> </w:t>
      </w:r>
      <w:r>
        <w:t>three</w:t>
      </w:r>
      <w:r>
        <w:rPr>
          <w:spacing w:val="-7"/>
        </w:rPr>
        <w:t xml:space="preserve"> </w:t>
      </w:r>
      <w:r>
        <w:t>sons,</w:t>
      </w:r>
      <w:r>
        <w:rPr>
          <w:spacing w:val="-7"/>
        </w:rPr>
        <w:t xml:space="preserve"> </w:t>
      </w:r>
      <w:r>
        <w:t>who</w:t>
      </w:r>
      <w:r>
        <w:rPr>
          <w:spacing w:val="-7"/>
        </w:rPr>
        <w:t xml:space="preserve"> </w:t>
      </w:r>
      <w:r>
        <w:t>divided</w:t>
      </w:r>
      <w:r>
        <w:rPr>
          <w:spacing w:val="-6"/>
        </w:rPr>
        <w:t xml:space="preserve"> </w:t>
      </w:r>
      <w:r>
        <w:t>the</w:t>
      </w:r>
      <w:r>
        <w:rPr>
          <w:spacing w:val="-7"/>
        </w:rPr>
        <w:t xml:space="preserve"> </w:t>
      </w:r>
      <w:r>
        <w:t>city</w:t>
      </w:r>
      <w:r>
        <w:rPr>
          <w:spacing w:val="-7"/>
        </w:rPr>
        <w:t xml:space="preserve"> </w:t>
      </w:r>
      <w:r>
        <w:t>into</w:t>
      </w:r>
      <w:r>
        <w:rPr>
          <w:spacing w:val="-6"/>
        </w:rPr>
        <w:t xml:space="preserve"> </w:t>
      </w:r>
      <w:r>
        <w:t>three</w:t>
      </w:r>
      <w:r>
        <w:rPr>
          <w:spacing w:val="-7"/>
        </w:rPr>
        <w:t xml:space="preserve"> </w:t>
      </w:r>
      <w:r>
        <w:t>parts,</w:t>
      </w:r>
      <w:r>
        <w:rPr>
          <w:spacing w:val="-7"/>
        </w:rPr>
        <w:t xml:space="preserve"> </w:t>
      </w:r>
      <w:r>
        <w:t>and</w:t>
      </w:r>
      <w:r>
        <w:rPr>
          <w:spacing w:val="-7"/>
        </w:rPr>
        <w:t xml:space="preserve"> </w:t>
      </w:r>
      <w:r>
        <w:t>each</w:t>
      </w:r>
      <w:r>
        <w:rPr>
          <w:spacing w:val="-6"/>
        </w:rPr>
        <w:t xml:space="preserve"> </w:t>
      </w:r>
      <w:r>
        <w:t>enclosed</w:t>
      </w:r>
      <w:r>
        <w:rPr>
          <w:spacing w:val="-52"/>
        </w:rPr>
        <w:t xml:space="preserve"> </w:t>
      </w:r>
      <w:r>
        <w:t>his portion with a wall, which was within the great wall of twenty miles in circuit. They ranked still as kings, and</w:t>
      </w:r>
      <w:r>
        <w:rPr>
          <w:spacing w:val="1"/>
        </w:rPr>
        <w:t xml:space="preserve"> </w:t>
      </w:r>
      <w:r>
        <w:t>had ample possessions; but the great khan overcame them, and took full possession of their territory. Through the</w:t>
      </w:r>
      <w:r>
        <w:rPr>
          <w:spacing w:val="1"/>
        </w:rPr>
        <w:t xml:space="preserve"> </w:t>
      </w:r>
      <w:r>
        <w:t>city,</w:t>
      </w:r>
      <w:r>
        <w:rPr>
          <w:spacing w:val="-9"/>
        </w:rPr>
        <w:t xml:space="preserve"> </w:t>
      </w:r>
      <w:r>
        <w:t>a</w:t>
      </w:r>
      <w:r>
        <w:rPr>
          <w:spacing w:val="-9"/>
        </w:rPr>
        <w:t xml:space="preserve"> </w:t>
      </w:r>
      <w:r>
        <w:t>large</w:t>
      </w:r>
      <w:r>
        <w:rPr>
          <w:spacing w:val="-8"/>
        </w:rPr>
        <w:t xml:space="preserve"> </w:t>
      </w:r>
      <w:r>
        <w:t>river</w:t>
      </w:r>
      <w:r>
        <w:rPr>
          <w:spacing w:val="-9"/>
        </w:rPr>
        <w:t xml:space="preserve"> </w:t>
      </w:r>
      <w:r>
        <w:t>of</w:t>
      </w:r>
      <w:r>
        <w:rPr>
          <w:spacing w:val="-8"/>
        </w:rPr>
        <w:t xml:space="preserve"> </w:t>
      </w:r>
      <w:r>
        <w:t>fresh</w:t>
      </w:r>
      <w:r>
        <w:rPr>
          <w:spacing w:val="-9"/>
        </w:rPr>
        <w:t xml:space="preserve"> </w:t>
      </w:r>
      <w:r>
        <w:t>water,</w:t>
      </w:r>
      <w:r>
        <w:rPr>
          <w:spacing w:val="-8"/>
        </w:rPr>
        <w:t xml:space="preserve"> </w:t>
      </w:r>
      <w:r>
        <w:t>abounding</w:t>
      </w:r>
      <w:r>
        <w:rPr>
          <w:spacing w:val="-9"/>
        </w:rPr>
        <w:t xml:space="preserve"> </w:t>
      </w:r>
      <w:r>
        <w:t>with</w:t>
      </w:r>
      <w:r>
        <w:rPr>
          <w:spacing w:val="-8"/>
        </w:rPr>
        <w:t xml:space="preserve"> </w:t>
      </w:r>
      <w:r>
        <w:t>fish,</w:t>
      </w:r>
      <w:r>
        <w:rPr>
          <w:spacing w:val="-9"/>
        </w:rPr>
        <w:t xml:space="preserve"> </w:t>
      </w:r>
      <w:r>
        <w:t>passes</w:t>
      </w:r>
      <w:r>
        <w:rPr>
          <w:spacing w:val="-9"/>
        </w:rPr>
        <w:t xml:space="preserve"> </w:t>
      </w:r>
      <w:r>
        <w:t>and</w:t>
      </w:r>
      <w:r>
        <w:rPr>
          <w:spacing w:val="-8"/>
        </w:rPr>
        <w:t xml:space="preserve"> </w:t>
      </w:r>
      <w:r>
        <w:t>flows</w:t>
      </w:r>
      <w:r>
        <w:rPr>
          <w:spacing w:val="-9"/>
        </w:rPr>
        <w:t xml:space="preserve"> </w:t>
      </w:r>
      <w:r>
        <w:t>on</w:t>
      </w:r>
      <w:r>
        <w:rPr>
          <w:spacing w:val="-8"/>
        </w:rPr>
        <w:t xml:space="preserve"> </w:t>
      </w:r>
      <w:r>
        <w:t>to</w:t>
      </w:r>
      <w:r>
        <w:rPr>
          <w:spacing w:val="-9"/>
        </w:rPr>
        <w:t xml:space="preserve"> </w:t>
      </w:r>
      <w:r>
        <w:t>the</w:t>
      </w:r>
      <w:r>
        <w:rPr>
          <w:spacing w:val="-8"/>
        </w:rPr>
        <w:t xml:space="preserve"> </w:t>
      </w:r>
      <w:r>
        <w:t>ocean,</w:t>
      </w:r>
      <w:r>
        <w:rPr>
          <w:spacing w:val="-9"/>
        </w:rPr>
        <w:t xml:space="preserve"> </w:t>
      </w:r>
      <w:r>
        <w:t>distant</w:t>
      </w:r>
      <w:r>
        <w:rPr>
          <w:spacing w:val="-8"/>
        </w:rPr>
        <w:t xml:space="preserve"> </w:t>
      </w:r>
      <w:r>
        <w:t>eighty</w:t>
      </w:r>
      <w:r>
        <w:rPr>
          <w:spacing w:val="-9"/>
        </w:rPr>
        <w:t xml:space="preserve"> </w:t>
      </w:r>
      <w:r>
        <w:t>or</w:t>
      </w:r>
      <w:r>
        <w:rPr>
          <w:spacing w:val="-9"/>
        </w:rPr>
        <w:t xml:space="preserve"> </w:t>
      </w:r>
      <w:r>
        <w:t>a</w:t>
      </w:r>
      <w:r>
        <w:rPr>
          <w:spacing w:val="-8"/>
        </w:rPr>
        <w:t xml:space="preserve"> </w:t>
      </w:r>
      <w:r>
        <w:t>hundred</w:t>
      </w:r>
      <w:r>
        <w:rPr>
          <w:spacing w:val="1"/>
        </w:rPr>
        <w:t xml:space="preserve"> </w:t>
      </w:r>
      <w:r>
        <w:t>days’ journey; it is called Quian-su. On that current is a very great number of cities and castles, and such a multi-</w:t>
      </w:r>
      <w:r>
        <w:rPr>
          <w:spacing w:val="1"/>
        </w:rPr>
        <w:t xml:space="preserve"> </w:t>
      </w:r>
      <w:r>
        <w:t>tude</w:t>
      </w:r>
      <w:r>
        <w:rPr>
          <w:spacing w:val="-9"/>
        </w:rPr>
        <w:t xml:space="preserve"> </w:t>
      </w:r>
      <w:r>
        <w:t>of</w:t>
      </w:r>
      <w:r>
        <w:rPr>
          <w:spacing w:val="-8"/>
        </w:rPr>
        <w:t xml:space="preserve"> </w:t>
      </w:r>
      <w:r>
        <w:t>ships,</w:t>
      </w:r>
      <w:r>
        <w:rPr>
          <w:spacing w:val="-8"/>
        </w:rPr>
        <w:t xml:space="preserve"> </w:t>
      </w:r>
      <w:r>
        <w:t>as</w:t>
      </w:r>
      <w:r>
        <w:rPr>
          <w:spacing w:val="-8"/>
        </w:rPr>
        <w:t xml:space="preserve"> </w:t>
      </w:r>
      <w:r>
        <w:t>no</w:t>
      </w:r>
      <w:r>
        <w:rPr>
          <w:spacing w:val="-8"/>
        </w:rPr>
        <w:t xml:space="preserve"> </w:t>
      </w:r>
      <w:r>
        <w:t>one</w:t>
      </w:r>
      <w:r>
        <w:rPr>
          <w:spacing w:val="-8"/>
        </w:rPr>
        <w:t xml:space="preserve"> </w:t>
      </w:r>
      <w:r>
        <w:t>who</w:t>
      </w:r>
      <w:r>
        <w:rPr>
          <w:spacing w:val="-8"/>
        </w:rPr>
        <w:t xml:space="preserve"> </w:t>
      </w:r>
      <w:r>
        <w:t>has</w:t>
      </w:r>
      <w:r>
        <w:rPr>
          <w:spacing w:val="-8"/>
        </w:rPr>
        <w:t xml:space="preserve"> </w:t>
      </w:r>
      <w:r>
        <w:t>not</w:t>
      </w:r>
      <w:r>
        <w:rPr>
          <w:spacing w:val="-8"/>
        </w:rPr>
        <w:t xml:space="preserve"> </w:t>
      </w:r>
      <w:r>
        <w:t>seen</w:t>
      </w:r>
      <w:r>
        <w:rPr>
          <w:spacing w:val="-8"/>
        </w:rPr>
        <w:t xml:space="preserve"> </w:t>
      </w:r>
      <w:r>
        <w:t>could</w:t>
      </w:r>
      <w:r>
        <w:rPr>
          <w:spacing w:val="-8"/>
        </w:rPr>
        <w:t xml:space="preserve"> </w:t>
      </w:r>
      <w:r>
        <w:t>possibly</w:t>
      </w:r>
      <w:r>
        <w:rPr>
          <w:spacing w:val="-8"/>
        </w:rPr>
        <w:t xml:space="preserve"> </w:t>
      </w:r>
      <w:r>
        <w:t>believe.</w:t>
      </w:r>
      <w:r>
        <w:rPr>
          <w:spacing w:val="-8"/>
        </w:rPr>
        <w:t xml:space="preserve"> </w:t>
      </w:r>
      <w:r>
        <w:t>Equally</w:t>
      </w:r>
      <w:r>
        <w:rPr>
          <w:spacing w:val="-8"/>
        </w:rPr>
        <w:t xml:space="preserve"> </w:t>
      </w:r>
      <w:r>
        <w:t>wonderful</w:t>
      </w:r>
      <w:r>
        <w:rPr>
          <w:spacing w:val="-8"/>
        </w:rPr>
        <w:t xml:space="preserve"> </w:t>
      </w:r>
      <w:r>
        <w:t>is</w:t>
      </w:r>
      <w:r>
        <w:rPr>
          <w:spacing w:val="-8"/>
        </w:rPr>
        <w:t xml:space="preserve"> </w:t>
      </w:r>
      <w:r>
        <w:t>the</w:t>
      </w:r>
      <w:r>
        <w:rPr>
          <w:spacing w:val="-8"/>
        </w:rPr>
        <w:t xml:space="preserve"> </w:t>
      </w:r>
      <w:r>
        <w:t>quantity</w:t>
      </w:r>
      <w:r>
        <w:rPr>
          <w:spacing w:val="-8"/>
        </w:rPr>
        <w:t xml:space="preserve"> </w:t>
      </w:r>
      <w:r>
        <w:t>of</w:t>
      </w:r>
      <w:r>
        <w:rPr>
          <w:spacing w:val="-8"/>
        </w:rPr>
        <w:t xml:space="preserve"> </w:t>
      </w:r>
      <w:r>
        <w:t>merchandise</w:t>
      </w:r>
      <w:r>
        <w:rPr>
          <w:spacing w:val="1"/>
        </w:rPr>
        <w:t xml:space="preserve"> </w:t>
      </w:r>
      <w:r>
        <w:t>conveyed;</w:t>
      </w:r>
      <w:r>
        <w:rPr>
          <w:spacing w:val="-10"/>
        </w:rPr>
        <w:t xml:space="preserve"> </w:t>
      </w:r>
      <w:r>
        <w:t>indeed</w:t>
      </w:r>
      <w:r>
        <w:rPr>
          <w:spacing w:val="-9"/>
        </w:rPr>
        <w:t xml:space="preserve"> </w:t>
      </w:r>
      <w:r>
        <w:t>it</w:t>
      </w:r>
      <w:r>
        <w:rPr>
          <w:spacing w:val="-10"/>
        </w:rPr>
        <w:t xml:space="preserve"> </w:t>
      </w:r>
      <w:r>
        <w:t>is</w:t>
      </w:r>
      <w:r>
        <w:rPr>
          <w:spacing w:val="-9"/>
        </w:rPr>
        <w:t xml:space="preserve"> </w:t>
      </w:r>
      <w:r>
        <w:t>so</w:t>
      </w:r>
      <w:r>
        <w:rPr>
          <w:spacing w:val="-9"/>
        </w:rPr>
        <w:t xml:space="preserve"> </w:t>
      </w:r>
      <w:r>
        <w:t>broad</w:t>
      </w:r>
      <w:r>
        <w:rPr>
          <w:spacing w:val="-10"/>
        </w:rPr>
        <w:t xml:space="preserve"> </w:t>
      </w:r>
      <w:r>
        <w:t>as</w:t>
      </w:r>
      <w:r>
        <w:rPr>
          <w:spacing w:val="-9"/>
        </w:rPr>
        <w:t xml:space="preserve"> </w:t>
      </w:r>
      <w:r>
        <w:t>to</w:t>
      </w:r>
      <w:r>
        <w:rPr>
          <w:spacing w:val="-9"/>
        </w:rPr>
        <w:t xml:space="preserve"> </w:t>
      </w:r>
      <w:r>
        <w:t>appear</w:t>
      </w:r>
      <w:r>
        <w:rPr>
          <w:spacing w:val="-10"/>
        </w:rPr>
        <w:t xml:space="preserve"> </w:t>
      </w:r>
      <w:r>
        <w:t>a</w:t>
      </w:r>
      <w:r>
        <w:rPr>
          <w:spacing w:val="-9"/>
        </w:rPr>
        <w:t xml:space="preserve"> </w:t>
      </w:r>
      <w:r>
        <w:t>sea</w:t>
      </w:r>
      <w:r>
        <w:rPr>
          <w:spacing w:val="-9"/>
        </w:rPr>
        <w:t xml:space="preserve"> </w:t>
      </w:r>
      <w:r>
        <w:t>and</w:t>
      </w:r>
      <w:r>
        <w:rPr>
          <w:spacing w:val="-10"/>
        </w:rPr>
        <w:t xml:space="preserve"> </w:t>
      </w:r>
      <w:r>
        <w:t>not</w:t>
      </w:r>
      <w:r>
        <w:rPr>
          <w:spacing w:val="-9"/>
        </w:rPr>
        <w:t xml:space="preserve"> </w:t>
      </w:r>
      <w:r>
        <w:t>a</w:t>
      </w:r>
      <w:r>
        <w:rPr>
          <w:spacing w:val="-9"/>
        </w:rPr>
        <w:t xml:space="preserve"> </w:t>
      </w:r>
      <w:r>
        <w:t>river.</w:t>
      </w:r>
      <w:r>
        <w:rPr>
          <w:spacing w:val="-10"/>
        </w:rPr>
        <w:t xml:space="preserve"> </w:t>
      </w:r>
      <w:r>
        <w:t>Within</w:t>
      </w:r>
      <w:r>
        <w:rPr>
          <w:spacing w:val="-9"/>
        </w:rPr>
        <w:t xml:space="preserve"> </w:t>
      </w:r>
      <w:r>
        <w:t>the</w:t>
      </w:r>
      <w:r>
        <w:rPr>
          <w:spacing w:val="-9"/>
        </w:rPr>
        <w:t xml:space="preserve"> </w:t>
      </w:r>
      <w:r>
        <w:t>city,</w:t>
      </w:r>
      <w:r>
        <w:rPr>
          <w:spacing w:val="-10"/>
        </w:rPr>
        <w:t xml:space="preserve"> </w:t>
      </w:r>
      <w:r>
        <w:t>it</w:t>
      </w:r>
      <w:r>
        <w:rPr>
          <w:spacing w:val="-9"/>
        </w:rPr>
        <w:t xml:space="preserve"> </w:t>
      </w:r>
      <w:r>
        <w:t>is</w:t>
      </w:r>
      <w:r>
        <w:rPr>
          <w:spacing w:val="-9"/>
        </w:rPr>
        <w:t xml:space="preserve"> </w:t>
      </w:r>
      <w:r>
        <w:t>crossed</w:t>
      </w:r>
      <w:r>
        <w:rPr>
          <w:spacing w:val="-10"/>
        </w:rPr>
        <w:t xml:space="preserve"> </w:t>
      </w:r>
      <w:r>
        <w:t>by</w:t>
      </w:r>
      <w:r>
        <w:rPr>
          <w:spacing w:val="-9"/>
        </w:rPr>
        <w:t xml:space="preserve"> </w:t>
      </w:r>
      <w:r>
        <w:t>a</w:t>
      </w:r>
      <w:r>
        <w:rPr>
          <w:spacing w:val="-9"/>
        </w:rPr>
        <w:t xml:space="preserve"> </w:t>
      </w:r>
      <w:r>
        <w:t>bridge,</w:t>
      </w:r>
      <w:r>
        <w:rPr>
          <w:spacing w:val="-10"/>
        </w:rPr>
        <w:t xml:space="preserve"> </w:t>
      </w:r>
      <w:r>
        <w:t>wholly</w:t>
      </w:r>
      <w:r>
        <w:rPr>
          <w:spacing w:val="-9"/>
        </w:rPr>
        <w:t xml:space="preserve"> </w:t>
      </w:r>
      <w:r>
        <w:t>of</w:t>
      </w:r>
      <w:r>
        <w:rPr>
          <w:spacing w:val="1"/>
        </w:rPr>
        <w:t xml:space="preserve"> </w:t>
      </w:r>
      <w:r>
        <w:t>marble, half a mile long and eight paces broad; the upper part is supported by marble columns, and richly painted;</w:t>
      </w:r>
      <w:r>
        <w:rPr>
          <w:spacing w:val="-52"/>
        </w:rPr>
        <w:t xml:space="preserve"> </w:t>
      </w:r>
      <w:r>
        <w:t>and upon it are many houses where merchants expose goods for sale; but these are set up in the morning and taken</w:t>
      </w:r>
      <w:r>
        <w:rPr>
          <w:spacing w:val="-52"/>
        </w:rPr>
        <w:t xml:space="preserve"> </w:t>
      </w:r>
      <w:r>
        <w:t>down in the evening. At one of them, larger than the others, stands the chamberlain of the khan, who receives the</w:t>
      </w:r>
      <w:r>
        <w:rPr>
          <w:spacing w:val="1"/>
        </w:rPr>
        <w:t xml:space="preserve"> </w:t>
      </w:r>
      <w:r>
        <w:t>duty</w:t>
      </w:r>
      <w:r>
        <w:rPr>
          <w:spacing w:val="-6"/>
        </w:rPr>
        <w:t xml:space="preserve"> </w:t>
      </w:r>
      <w:r>
        <w:t>on</w:t>
      </w:r>
      <w:r>
        <w:rPr>
          <w:spacing w:val="-5"/>
        </w:rPr>
        <w:t xml:space="preserve"> </w:t>
      </w:r>
      <w:r>
        <w:t>the</w:t>
      </w:r>
      <w:r>
        <w:rPr>
          <w:spacing w:val="-5"/>
        </w:rPr>
        <w:t xml:space="preserve"> </w:t>
      </w:r>
      <w:r>
        <w:t>merchandise</w:t>
      </w:r>
      <w:r>
        <w:rPr>
          <w:spacing w:val="-5"/>
        </w:rPr>
        <w:t xml:space="preserve"> </w:t>
      </w:r>
      <w:r>
        <w:t>sold,</w:t>
      </w:r>
      <w:r>
        <w:rPr>
          <w:spacing w:val="-5"/>
        </w:rPr>
        <w:t xml:space="preserve"> </w:t>
      </w:r>
      <w:r>
        <w:t>which</w:t>
      </w:r>
      <w:r>
        <w:rPr>
          <w:spacing w:val="-5"/>
        </w:rPr>
        <w:t xml:space="preserve"> </w:t>
      </w:r>
      <w:r>
        <w:t>is</w:t>
      </w:r>
      <w:r>
        <w:rPr>
          <w:spacing w:val="-5"/>
        </w:rPr>
        <w:t xml:space="preserve"> </w:t>
      </w:r>
      <w:r>
        <w:t>worth</w:t>
      </w:r>
      <w:r>
        <w:rPr>
          <w:spacing w:val="-5"/>
        </w:rPr>
        <w:t xml:space="preserve"> </w:t>
      </w:r>
      <w:r>
        <w:t>annually</w:t>
      </w:r>
      <w:r>
        <w:rPr>
          <w:spacing w:val="-5"/>
        </w:rPr>
        <w:t xml:space="preserve"> </w:t>
      </w:r>
      <w:r>
        <w:t>a</w:t>
      </w:r>
      <w:r>
        <w:rPr>
          <w:spacing w:val="-5"/>
        </w:rPr>
        <w:t xml:space="preserve"> </w:t>
      </w:r>
      <w:r>
        <w:t>thousand</w:t>
      </w:r>
      <w:r>
        <w:rPr>
          <w:spacing w:val="-5"/>
        </w:rPr>
        <w:t xml:space="preserve"> </w:t>
      </w:r>
      <w:r>
        <w:t>golden</w:t>
      </w:r>
      <w:r>
        <w:rPr>
          <w:spacing w:val="-5"/>
        </w:rPr>
        <w:t xml:space="preserve"> </w:t>
      </w:r>
      <w:r>
        <w:t>bezants.</w:t>
      </w:r>
      <w:r>
        <w:rPr>
          <w:spacing w:val="-5"/>
        </w:rPr>
        <w:t xml:space="preserve"> </w:t>
      </w:r>
      <w:r>
        <w:t>The</w:t>
      </w:r>
      <w:r>
        <w:rPr>
          <w:spacing w:val="-5"/>
        </w:rPr>
        <w:t xml:space="preserve"> </w:t>
      </w:r>
      <w:r>
        <w:t>inhabitants</w:t>
      </w:r>
      <w:r>
        <w:rPr>
          <w:spacing w:val="-5"/>
        </w:rPr>
        <w:t xml:space="preserve"> </w:t>
      </w:r>
      <w:r>
        <w:t>are</w:t>
      </w:r>
      <w:r>
        <w:rPr>
          <w:spacing w:val="-5"/>
        </w:rPr>
        <w:t xml:space="preserve"> </w:t>
      </w:r>
      <w:r>
        <w:t>all</w:t>
      </w:r>
      <w:r>
        <w:rPr>
          <w:spacing w:val="-5"/>
        </w:rPr>
        <w:t xml:space="preserve"> </w:t>
      </w:r>
      <w:r>
        <w:t>idolaters;</w:t>
      </w:r>
      <w:r>
        <w:rPr>
          <w:spacing w:val="-52"/>
        </w:rPr>
        <w:t xml:space="preserve"> </w:t>
      </w:r>
      <w:r>
        <w:t>and</w:t>
      </w:r>
      <w:r>
        <w:rPr>
          <w:spacing w:val="-12"/>
        </w:rPr>
        <w:t xml:space="preserve"> </w:t>
      </w:r>
      <w:r>
        <w:t>from</w:t>
      </w:r>
      <w:r>
        <w:rPr>
          <w:spacing w:val="-11"/>
        </w:rPr>
        <w:t xml:space="preserve"> </w:t>
      </w:r>
      <w:r>
        <w:t>that</w:t>
      </w:r>
      <w:r>
        <w:rPr>
          <w:spacing w:val="-12"/>
        </w:rPr>
        <w:t xml:space="preserve"> </w:t>
      </w:r>
      <w:r>
        <w:t>city</w:t>
      </w:r>
      <w:r>
        <w:rPr>
          <w:spacing w:val="-11"/>
        </w:rPr>
        <w:t xml:space="preserve"> </w:t>
      </w:r>
      <w:r>
        <w:t>a</w:t>
      </w:r>
      <w:r>
        <w:rPr>
          <w:spacing w:val="-11"/>
        </w:rPr>
        <w:t xml:space="preserve"> </w:t>
      </w:r>
      <w:r>
        <w:t>man</w:t>
      </w:r>
      <w:r>
        <w:rPr>
          <w:spacing w:val="-12"/>
        </w:rPr>
        <w:t xml:space="preserve"> </w:t>
      </w:r>
      <w:r>
        <w:t>goes</w:t>
      </w:r>
      <w:r>
        <w:rPr>
          <w:spacing w:val="-11"/>
        </w:rPr>
        <w:t xml:space="preserve"> </w:t>
      </w:r>
      <w:r>
        <w:t>five</w:t>
      </w:r>
      <w:r>
        <w:rPr>
          <w:spacing w:val="-12"/>
        </w:rPr>
        <w:t xml:space="preserve"> </w:t>
      </w:r>
      <w:r>
        <w:t>days’</w:t>
      </w:r>
      <w:r>
        <w:rPr>
          <w:spacing w:val="-11"/>
        </w:rPr>
        <w:t xml:space="preserve"> </w:t>
      </w:r>
      <w:r>
        <w:t>journey</w:t>
      </w:r>
      <w:r>
        <w:rPr>
          <w:spacing w:val="-11"/>
        </w:rPr>
        <w:t xml:space="preserve"> </w:t>
      </w:r>
      <w:r>
        <w:t>through</w:t>
      </w:r>
      <w:r>
        <w:rPr>
          <w:spacing w:val="-12"/>
        </w:rPr>
        <w:t xml:space="preserve"> </w:t>
      </w:r>
      <w:r>
        <w:t>castles,</w:t>
      </w:r>
      <w:r>
        <w:rPr>
          <w:spacing w:val="-11"/>
        </w:rPr>
        <w:t xml:space="preserve"> </w:t>
      </w:r>
      <w:r>
        <w:t>villages,</w:t>
      </w:r>
      <w:r>
        <w:rPr>
          <w:spacing w:val="-11"/>
        </w:rPr>
        <w:t xml:space="preserve"> </w:t>
      </w:r>
      <w:r>
        <w:t>and</w:t>
      </w:r>
      <w:r>
        <w:rPr>
          <w:spacing w:val="-12"/>
        </w:rPr>
        <w:t xml:space="preserve"> </w:t>
      </w:r>
      <w:r>
        <w:t>scattered</w:t>
      </w:r>
      <w:r>
        <w:rPr>
          <w:spacing w:val="-11"/>
        </w:rPr>
        <w:t xml:space="preserve"> </w:t>
      </w:r>
      <w:r>
        <w:t>houses.</w:t>
      </w:r>
      <w:r>
        <w:rPr>
          <w:spacing w:val="-12"/>
        </w:rPr>
        <w:t xml:space="preserve"> </w:t>
      </w:r>
      <w:r>
        <w:t>The</w:t>
      </w:r>
      <w:r>
        <w:rPr>
          <w:spacing w:val="-11"/>
        </w:rPr>
        <w:t xml:space="preserve"> </w:t>
      </w:r>
      <w:r>
        <w:t>people</w:t>
      </w:r>
      <w:r>
        <w:rPr>
          <w:spacing w:val="-11"/>
        </w:rPr>
        <w:t xml:space="preserve"> </w:t>
      </w:r>
      <w:r>
        <w:t>subsist</w:t>
      </w:r>
      <w:r>
        <w:rPr>
          <w:spacing w:val="1"/>
        </w:rPr>
        <w:t xml:space="preserve"> </w:t>
      </w:r>
      <w:r>
        <w:t>by agriculture, and the tract abounds with wild beasts. There are also large manufactures of gauzes and cloth of</w:t>
      </w:r>
      <w:r>
        <w:rPr>
          <w:spacing w:val="1"/>
        </w:rPr>
        <w:t xml:space="preserve"> </w:t>
      </w:r>
      <w:r>
        <w:t>gold.</w:t>
      </w:r>
      <w:r>
        <w:rPr>
          <w:spacing w:val="-7"/>
        </w:rPr>
        <w:t xml:space="preserve"> </w:t>
      </w:r>
      <w:r>
        <w:t>After</w:t>
      </w:r>
      <w:r>
        <w:rPr>
          <w:spacing w:val="-7"/>
        </w:rPr>
        <w:t xml:space="preserve"> </w:t>
      </w:r>
      <w:r>
        <w:t>travelling</w:t>
      </w:r>
      <w:r>
        <w:rPr>
          <w:spacing w:val="-7"/>
        </w:rPr>
        <w:t xml:space="preserve"> </w:t>
      </w:r>
      <w:r>
        <w:t>these</w:t>
      </w:r>
      <w:r>
        <w:rPr>
          <w:spacing w:val="-7"/>
        </w:rPr>
        <w:t xml:space="preserve"> </w:t>
      </w:r>
      <w:r>
        <w:t>five</w:t>
      </w:r>
      <w:r>
        <w:rPr>
          <w:spacing w:val="-7"/>
        </w:rPr>
        <w:t xml:space="preserve"> </w:t>
      </w:r>
      <w:r>
        <w:t>days,</w:t>
      </w:r>
      <w:r>
        <w:rPr>
          <w:spacing w:val="-7"/>
        </w:rPr>
        <w:t xml:space="preserve"> </w:t>
      </w:r>
      <w:r>
        <w:t>he</w:t>
      </w:r>
      <w:r>
        <w:rPr>
          <w:spacing w:val="-7"/>
        </w:rPr>
        <w:t xml:space="preserve"> </w:t>
      </w:r>
      <w:r>
        <w:t>comes</w:t>
      </w:r>
      <w:r>
        <w:rPr>
          <w:spacing w:val="-7"/>
        </w:rPr>
        <w:t xml:space="preserve"> </w:t>
      </w:r>
      <w:r>
        <w:t>to</w:t>
      </w:r>
      <w:r>
        <w:rPr>
          <w:spacing w:val="-7"/>
        </w:rPr>
        <w:t xml:space="preserve"> </w:t>
      </w:r>
      <w:r>
        <w:t>Thibet.</w:t>
      </w:r>
    </w:p>
    <w:p w14:paraId="4F5955D7" w14:textId="77777777" w:rsidR="000276C6" w:rsidRDefault="000276C6" w:rsidP="000276C6">
      <w:pPr>
        <w:pStyle w:val="BodyText"/>
      </w:pPr>
    </w:p>
    <w:p w14:paraId="313F0B86" w14:textId="77777777" w:rsidR="000276C6" w:rsidRPr="00FA16D1" w:rsidRDefault="000276C6" w:rsidP="00FA16D1">
      <w:pPr>
        <w:pStyle w:val="Heading4"/>
      </w:pPr>
      <w:r w:rsidRPr="00FA16D1">
        <w:t>XLIII—The Province of Thibet</w:t>
      </w:r>
    </w:p>
    <w:p w14:paraId="4063A305" w14:textId="6C163151" w:rsidR="000276C6" w:rsidRDefault="000276C6" w:rsidP="00FA16D1">
      <w:pPr>
        <w:pStyle w:val="Body"/>
      </w:pPr>
      <w:r>
        <w:t>This</w:t>
      </w:r>
      <w:r>
        <w:rPr>
          <w:spacing w:val="-9"/>
        </w:rPr>
        <w:t xml:space="preserve"> </w:t>
      </w:r>
      <w:r>
        <w:t>is</w:t>
      </w:r>
      <w:r>
        <w:rPr>
          <w:spacing w:val="-9"/>
        </w:rPr>
        <w:t xml:space="preserve"> </w:t>
      </w:r>
      <w:r>
        <w:t>a</w:t>
      </w:r>
      <w:r>
        <w:rPr>
          <w:spacing w:val="-9"/>
        </w:rPr>
        <w:t xml:space="preserve"> </w:t>
      </w:r>
      <w:r>
        <w:t>very</w:t>
      </w:r>
      <w:r>
        <w:rPr>
          <w:spacing w:val="-9"/>
        </w:rPr>
        <w:t xml:space="preserve"> </w:t>
      </w:r>
      <w:r>
        <w:t>large</w:t>
      </w:r>
      <w:r>
        <w:rPr>
          <w:spacing w:val="-9"/>
        </w:rPr>
        <w:t xml:space="preserve"> </w:t>
      </w:r>
      <w:r>
        <w:t>province;</w:t>
      </w:r>
      <w:r>
        <w:rPr>
          <w:spacing w:val="-9"/>
        </w:rPr>
        <w:t xml:space="preserve"> </w:t>
      </w:r>
      <w:r>
        <w:t>the</w:t>
      </w:r>
      <w:r>
        <w:rPr>
          <w:spacing w:val="-9"/>
        </w:rPr>
        <w:t xml:space="preserve"> </w:t>
      </w:r>
      <w:r>
        <w:t>men</w:t>
      </w:r>
      <w:r>
        <w:rPr>
          <w:spacing w:val="-9"/>
        </w:rPr>
        <w:t xml:space="preserve"> </w:t>
      </w:r>
      <w:r>
        <w:t>have</w:t>
      </w:r>
      <w:r>
        <w:rPr>
          <w:spacing w:val="-9"/>
        </w:rPr>
        <w:t xml:space="preserve"> </w:t>
      </w:r>
      <w:r>
        <w:t>a</w:t>
      </w:r>
      <w:r>
        <w:rPr>
          <w:spacing w:val="-9"/>
        </w:rPr>
        <w:t xml:space="preserve"> </w:t>
      </w:r>
      <w:r>
        <w:t>language</w:t>
      </w:r>
      <w:r>
        <w:rPr>
          <w:spacing w:val="-9"/>
        </w:rPr>
        <w:t xml:space="preserve"> </w:t>
      </w:r>
      <w:r>
        <w:t>of</w:t>
      </w:r>
      <w:r>
        <w:rPr>
          <w:spacing w:val="-9"/>
        </w:rPr>
        <w:t xml:space="preserve"> </w:t>
      </w:r>
      <w:r>
        <w:t>their</w:t>
      </w:r>
      <w:r>
        <w:rPr>
          <w:spacing w:val="-9"/>
        </w:rPr>
        <w:t xml:space="preserve"> </w:t>
      </w:r>
      <w:r>
        <w:t>own,</w:t>
      </w:r>
      <w:r>
        <w:rPr>
          <w:spacing w:val="-9"/>
        </w:rPr>
        <w:t xml:space="preserve"> </w:t>
      </w:r>
      <w:r>
        <w:t>and</w:t>
      </w:r>
      <w:r>
        <w:rPr>
          <w:spacing w:val="-9"/>
        </w:rPr>
        <w:t xml:space="preserve"> </w:t>
      </w:r>
      <w:r>
        <w:t>are</w:t>
      </w:r>
      <w:r>
        <w:rPr>
          <w:spacing w:val="-9"/>
        </w:rPr>
        <w:t xml:space="preserve"> </w:t>
      </w:r>
      <w:r>
        <w:t>idolaters.</w:t>
      </w:r>
      <w:r>
        <w:rPr>
          <w:spacing w:val="-9"/>
        </w:rPr>
        <w:t xml:space="preserve"> </w:t>
      </w:r>
      <w:r>
        <w:t>They</w:t>
      </w:r>
      <w:r>
        <w:rPr>
          <w:spacing w:val="-9"/>
        </w:rPr>
        <w:t xml:space="preserve"> </w:t>
      </w:r>
      <w:r>
        <w:t>border</w:t>
      </w:r>
      <w:r>
        <w:rPr>
          <w:spacing w:val="-9"/>
        </w:rPr>
        <w:t xml:space="preserve"> </w:t>
      </w:r>
      <w:r>
        <w:t>upon</w:t>
      </w:r>
      <w:r>
        <w:rPr>
          <w:spacing w:val="-9"/>
        </w:rPr>
        <w:t xml:space="preserve"> </w:t>
      </w:r>
      <w:r>
        <w:t>Manji</w:t>
      </w:r>
      <w:r>
        <w:rPr>
          <w:spacing w:val="1"/>
        </w:rPr>
        <w:t xml:space="preserve"> </w:t>
      </w:r>
      <w:r>
        <w:t>and</w:t>
      </w:r>
      <w:r>
        <w:rPr>
          <w:spacing w:val="-4"/>
        </w:rPr>
        <w:t xml:space="preserve"> </w:t>
      </w:r>
      <w:r>
        <w:t>many</w:t>
      </w:r>
      <w:r>
        <w:rPr>
          <w:spacing w:val="-3"/>
        </w:rPr>
        <w:t xml:space="preserve"> </w:t>
      </w:r>
      <w:r>
        <w:t>other</w:t>
      </w:r>
      <w:r>
        <w:rPr>
          <w:spacing w:val="-3"/>
        </w:rPr>
        <w:t xml:space="preserve"> </w:t>
      </w:r>
      <w:r>
        <w:t>countries,</w:t>
      </w:r>
      <w:r>
        <w:rPr>
          <w:spacing w:val="-3"/>
        </w:rPr>
        <w:t xml:space="preserve"> </w:t>
      </w:r>
      <w:r>
        <w:t>and</w:t>
      </w:r>
      <w:r>
        <w:rPr>
          <w:spacing w:val="-3"/>
        </w:rPr>
        <w:t xml:space="preserve"> </w:t>
      </w:r>
      <w:r>
        <w:t>are</w:t>
      </w:r>
      <w:r>
        <w:rPr>
          <w:spacing w:val="-3"/>
        </w:rPr>
        <w:t xml:space="preserve"> </w:t>
      </w:r>
      <w:r>
        <w:t>very</w:t>
      </w:r>
      <w:r>
        <w:rPr>
          <w:spacing w:val="-3"/>
        </w:rPr>
        <w:t xml:space="preserve"> </w:t>
      </w:r>
      <w:r>
        <w:t>great</w:t>
      </w:r>
      <w:r>
        <w:rPr>
          <w:spacing w:val="-3"/>
        </w:rPr>
        <w:t xml:space="preserve"> </w:t>
      </w:r>
      <w:r>
        <w:t>robbers;</w:t>
      </w:r>
      <w:r>
        <w:rPr>
          <w:spacing w:val="-3"/>
        </w:rPr>
        <w:t xml:space="preserve"> </w:t>
      </w:r>
      <w:r>
        <w:t>the</w:t>
      </w:r>
      <w:r>
        <w:rPr>
          <w:spacing w:val="-3"/>
        </w:rPr>
        <w:t xml:space="preserve"> </w:t>
      </w:r>
      <w:r>
        <w:t>extent</w:t>
      </w:r>
      <w:r>
        <w:rPr>
          <w:spacing w:val="-3"/>
        </w:rPr>
        <w:t xml:space="preserve"> </w:t>
      </w:r>
      <w:r>
        <w:t>is</w:t>
      </w:r>
      <w:r>
        <w:rPr>
          <w:spacing w:val="-3"/>
        </w:rPr>
        <w:t xml:space="preserve"> </w:t>
      </w:r>
      <w:r>
        <w:t>such,</w:t>
      </w:r>
      <w:r>
        <w:rPr>
          <w:spacing w:val="-3"/>
        </w:rPr>
        <w:t xml:space="preserve"> </w:t>
      </w:r>
      <w:r>
        <w:t>that</w:t>
      </w:r>
      <w:r>
        <w:rPr>
          <w:spacing w:val="-3"/>
        </w:rPr>
        <w:t xml:space="preserve"> </w:t>
      </w:r>
      <w:r>
        <w:lastRenderedPageBreak/>
        <w:t>it</w:t>
      </w:r>
      <w:r>
        <w:rPr>
          <w:spacing w:val="-3"/>
        </w:rPr>
        <w:t xml:space="preserve"> </w:t>
      </w:r>
      <w:r>
        <w:t>contains</w:t>
      </w:r>
      <w:r>
        <w:rPr>
          <w:spacing w:val="-3"/>
        </w:rPr>
        <w:t xml:space="preserve"> </w:t>
      </w:r>
      <w:r>
        <w:t>eight</w:t>
      </w:r>
      <w:r>
        <w:rPr>
          <w:spacing w:val="-3"/>
        </w:rPr>
        <w:t xml:space="preserve"> </w:t>
      </w:r>
      <w:r>
        <w:t>kingdoms</w:t>
      </w:r>
      <w:r>
        <w:rPr>
          <w:spacing w:val="-3"/>
        </w:rPr>
        <w:t xml:space="preserve"> </w:t>
      </w:r>
      <w:r>
        <w:t>and</w:t>
      </w:r>
      <w:r>
        <w:rPr>
          <w:spacing w:val="-3"/>
        </w:rPr>
        <w:t xml:space="preserve"> </w:t>
      </w:r>
      <w:r>
        <w:t>many</w:t>
      </w:r>
      <w:r>
        <w:rPr>
          <w:spacing w:val="-53"/>
        </w:rPr>
        <w:t xml:space="preserve"> </w:t>
      </w:r>
      <w:r>
        <w:t>cities</w:t>
      </w:r>
      <w:r>
        <w:rPr>
          <w:spacing w:val="-10"/>
        </w:rPr>
        <w:t xml:space="preserve"> </w:t>
      </w:r>
      <w:r>
        <w:t>and</w:t>
      </w:r>
      <w:r>
        <w:rPr>
          <w:spacing w:val="-10"/>
        </w:rPr>
        <w:t xml:space="preserve"> </w:t>
      </w:r>
      <w:r>
        <w:t>castles.</w:t>
      </w:r>
      <w:r>
        <w:rPr>
          <w:spacing w:val="-10"/>
        </w:rPr>
        <w:t xml:space="preserve"> </w:t>
      </w:r>
      <w:r>
        <w:t>There</w:t>
      </w:r>
      <w:r>
        <w:rPr>
          <w:spacing w:val="-10"/>
        </w:rPr>
        <w:t xml:space="preserve"> </w:t>
      </w:r>
      <w:r>
        <w:t>are</w:t>
      </w:r>
      <w:r>
        <w:rPr>
          <w:spacing w:val="-10"/>
        </w:rPr>
        <w:t xml:space="preserve"> </w:t>
      </w:r>
      <w:r>
        <w:t>also</w:t>
      </w:r>
      <w:r>
        <w:rPr>
          <w:spacing w:val="-10"/>
        </w:rPr>
        <w:t xml:space="preserve"> </w:t>
      </w:r>
      <w:r>
        <w:t>extensive</w:t>
      </w:r>
      <w:r>
        <w:rPr>
          <w:spacing w:val="-9"/>
        </w:rPr>
        <w:t xml:space="preserve"> </w:t>
      </w:r>
      <w:r>
        <w:t>rivers,</w:t>
      </w:r>
      <w:r>
        <w:rPr>
          <w:spacing w:val="-10"/>
        </w:rPr>
        <w:t xml:space="preserve"> </w:t>
      </w:r>
      <w:r>
        <w:t>lakes,</w:t>
      </w:r>
      <w:r>
        <w:rPr>
          <w:spacing w:val="-10"/>
        </w:rPr>
        <w:t xml:space="preserve"> </w:t>
      </w:r>
      <w:r>
        <w:t>and</w:t>
      </w:r>
      <w:r>
        <w:rPr>
          <w:spacing w:val="-10"/>
        </w:rPr>
        <w:t xml:space="preserve"> </w:t>
      </w:r>
      <w:r>
        <w:t>mountains,</w:t>
      </w:r>
      <w:r>
        <w:rPr>
          <w:spacing w:val="-10"/>
        </w:rPr>
        <w:t xml:space="preserve"> </w:t>
      </w:r>
      <w:r>
        <w:t>where</w:t>
      </w:r>
      <w:r>
        <w:rPr>
          <w:spacing w:val="-10"/>
        </w:rPr>
        <w:t xml:space="preserve"> </w:t>
      </w:r>
      <w:r>
        <w:t>is</w:t>
      </w:r>
      <w:r>
        <w:rPr>
          <w:spacing w:val="-9"/>
        </w:rPr>
        <w:t xml:space="preserve"> </w:t>
      </w:r>
      <w:r>
        <w:t>found</w:t>
      </w:r>
      <w:r>
        <w:rPr>
          <w:spacing w:val="-10"/>
        </w:rPr>
        <w:t xml:space="preserve"> </w:t>
      </w:r>
      <w:r>
        <w:t>a</w:t>
      </w:r>
      <w:r>
        <w:rPr>
          <w:spacing w:val="-10"/>
        </w:rPr>
        <w:t xml:space="preserve"> </w:t>
      </w:r>
      <w:r>
        <w:t>vast</w:t>
      </w:r>
      <w:r>
        <w:rPr>
          <w:spacing w:val="-10"/>
        </w:rPr>
        <w:t xml:space="preserve"> </w:t>
      </w:r>
      <w:r>
        <w:t>quantity</w:t>
      </w:r>
      <w:r>
        <w:rPr>
          <w:spacing w:val="-10"/>
        </w:rPr>
        <w:t xml:space="preserve"> </w:t>
      </w:r>
      <w:r>
        <w:t>of</w:t>
      </w:r>
      <w:r>
        <w:rPr>
          <w:spacing w:val="-10"/>
        </w:rPr>
        <w:t xml:space="preserve"> </w:t>
      </w:r>
      <w:r>
        <w:t>gold.</w:t>
      </w:r>
      <w:r w:rsidR="00FA16D1">
        <w:t xml:space="preserve"> </w:t>
      </w:r>
      <w:r>
        <w:t>Cinnamon and coral occur, which last is very dear, because they place it round the neck of their women and their</w:t>
      </w:r>
      <w:r>
        <w:rPr>
          <w:spacing w:val="1"/>
        </w:rPr>
        <w:t xml:space="preserve"> </w:t>
      </w:r>
      <w:r>
        <w:t>idols,</w:t>
      </w:r>
      <w:r>
        <w:rPr>
          <w:spacing w:val="-10"/>
        </w:rPr>
        <w:t xml:space="preserve"> </w:t>
      </w:r>
      <w:r>
        <w:t>and</w:t>
      </w:r>
      <w:r>
        <w:rPr>
          <w:spacing w:val="-9"/>
        </w:rPr>
        <w:t xml:space="preserve"> </w:t>
      </w:r>
      <w:r>
        <w:t>hold</w:t>
      </w:r>
      <w:r>
        <w:rPr>
          <w:spacing w:val="-10"/>
        </w:rPr>
        <w:t xml:space="preserve"> </w:t>
      </w:r>
      <w:r>
        <w:t>it</w:t>
      </w:r>
      <w:r>
        <w:rPr>
          <w:spacing w:val="-9"/>
        </w:rPr>
        <w:t xml:space="preserve"> </w:t>
      </w:r>
      <w:r>
        <w:t>as</w:t>
      </w:r>
      <w:r>
        <w:rPr>
          <w:spacing w:val="-9"/>
        </w:rPr>
        <w:t xml:space="preserve"> </w:t>
      </w:r>
      <w:r>
        <w:t>a</w:t>
      </w:r>
      <w:r>
        <w:rPr>
          <w:spacing w:val="-10"/>
        </w:rPr>
        <w:t xml:space="preserve"> </w:t>
      </w:r>
      <w:r>
        <w:t>precious</w:t>
      </w:r>
      <w:r>
        <w:rPr>
          <w:spacing w:val="-9"/>
        </w:rPr>
        <w:t xml:space="preserve"> </w:t>
      </w:r>
      <w:r>
        <w:t>jewel.</w:t>
      </w:r>
      <w:r>
        <w:rPr>
          <w:spacing w:val="-10"/>
        </w:rPr>
        <w:t xml:space="preserve"> </w:t>
      </w:r>
      <w:r>
        <w:t>Here</w:t>
      </w:r>
      <w:r>
        <w:rPr>
          <w:spacing w:val="-9"/>
        </w:rPr>
        <w:t xml:space="preserve"> </w:t>
      </w:r>
      <w:r>
        <w:t>are</w:t>
      </w:r>
      <w:r>
        <w:rPr>
          <w:spacing w:val="-9"/>
        </w:rPr>
        <w:t xml:space="preserve"> </w:t>
      </w:r>
      <w:r>
        <w:t>made</w:t>
      </w:r>
      <w:r>
        <w:rPr>
          <w:spacing w:val="-10"/>
        </w:rPr>
        <w:t xml:space="preserve"> </w:t>
      </w:r>
      <w:r>
        <w:t>camlets,</w:t>
      </w:r>
      <w:r>
        <w:rPr>
          <w:spacing w:val="-9"/>
        </w:rPr>
        <w:t xml:space="preserve"> </w:t>
      </w:r>
      <w:r>
        <w:t>and</w:t>
      </w:r>
      <w:r>
        <w:rPr>
          <w:spacing w:val="-10"/>
        </w:rPr>
        <w:t xml:space="preserve"> </w:t>
      </w:r>
      <w:r>
        <w:t>other</w:t>
      </w:r>
      <w:r>
        <w:rPr>
          <w:spacing w:val="-9"/>
        </w:rPr>
        <w:t xml:space="preserve"> </w:t>
      </w:r>
      <w:r>
        <w:t>cloths</w:t>
      </w:r>
      <w:r>
        <w:rPr>
          <w:spacing w:val="-9"/>
        </w:rPr>
        <w:t xml:space="preserve"> </w:t>
      </w:r>
      <w:r>
        <w:t>of</w:t>
      </w:r>
      <w:r>
        <w:rPr>
          <w:spacing w:val="-10"/>
        </w:rPr>
        <w:t xml:space="preserve"> </w:t>
      </w:r>
      <w:r>
        <w:t>silk</w:t>
      </w:r>
      <w:r>
        <w:rPr>
          <w:spacing w:val="-9"/>
        </w:rPr>
        <w:t xml:space="preserve"> </w:t>
      </w:r>
      <w:r>
        <w:t>and</w:t>
      </w:r>
      <w:r>
        <w:rPr>
          <w:spacing w:val="-10"/>
        </w:rPr>
        <w:t xml:space="preserve"> </w:t>
      </w:r>
      <w:r>
        <w:t>gold.</w:t>
      </w:r>
      <w:r>
        <w:rPr>
          <w:spacing w:val="-9"/>
        </w:rPr>
        <w:t xml:space="preserve"> </w:t>
      </w:r>
      <w:r>
        <w:t>There</w:t>
      </w:r>
      <w:r>
        <w:rPr>
          <w:spacing w:val="-9"/>
        </w:rPr>
        <w:t xml:space="preserve"> </w:t>
      </w:r>
      <w:r>
        <w:t>are</w:t>
      </w:r>
      <w:r>
        <w:rPr>
          <w:spacing w:val="-10"/>
        </w:rPr>
        <w:t xml:space="preserve"> </w:t>
      </w:r>
      <w:r>
        <w:t>very</w:t>
      </w:r>
      <w:r>
        <w:rPr>
          <w:spacing w:val="-9"/>
        </w:rPr>
        <w:t xml:space="preserve"> </w:t>
      </w:r>
      <w:r>
        <w:t>skilful</w:t>
      </w:r>
      <w:r>
        <w:rPr>
          <w:spacing w:val="1"/>
        </w:rPr>
        <w:t xml:space="preserve"> </w:t>
      </w:r>
      <w:r>
        <w:t>enchanters and astrologers, but extremely wicked men, who perform works of the devil, which it were unlawful to</w:t>
      </w:r>
      <w:r>
        <w:rPr>
          <w:spacing w:val="1"/>
        </w:rPr>
        <w:t xml:space="preserve"> </w:t>
      </w:r>
      <w:r>
        <w:t>relate,</w:t>
      </w:r>
      <w:r>
        <w:rPr>
          <w:spacing w:val="-13"/>
        </w:rPr>
        <w:t xml:space="preserve"> </w:t>
      </w:r>
      <w:r>
        <w:t>they</w:t>
      </w:r>
      <w:r>
        <w:rPr>
          <w:spacing w:val="-12"/>
        </w:rPr>
        <w:t xml:space="preserve"> </w:t>
      </w:r>
      <w:r>
        <w:t>would</w:t>
      </w:r>
      <w:r>
        <w:rPr>
          <w:spacing w:val="-13"/>
        </w:rPr>
        <w:t xml:space="preserve"> </w:t>
      </w:r>
      <w:r>
        <w:t>strike</w:t>
      </w:r>
      <w:r>
        <w:rPr>
          <w:spacing w:val="-12"/>
        </w:rPr>
        <w:t xml:space="preserve"> </w:t>
      </w:r>
      <w:r>
        <w:t>with</w:t>
      </w:r>
      <w:r>
        <w:rPr>
          <w:spacing w:val="-13"/>
        </w:rPr>
        <w:t xml:space="preserve"> </w:t>
      </w:r>
      <w:r>
        <w:t>such</w:t>
      </w:r>
      <w:r>
        <w:rPr>
          <w:spacing w:val="-12"/>
        </w:rPr>
        <w:t xml:space="preserve"> </w:t>
      </w:r>
      <w:r>
        <w:t>amazement.</w:t>
      </w:r>
      <w:r>
        <w:rPr>
          <w:spacing w:val="-12"/>
        </w:rPr>
        <w:t xml:space="preserve"> </w:t>
      </w:r>
      <w:r>
        <w:t>They</w:t>
      </w:r>
      <w:r>
        <w:rPr>
          <w:spacing w:val="-13"/>
        </w:rPr>
        <w:t xml:space="preserve"> </w:t>
      </w:r>
      <w:r>
        <w:t>have</w:t>
      </w:r>
      <w:r>
        <w:rPr>
          <w:spacing w:val="-12"/>
        </w:rPr>
        <w:t xml:space="preserve"> </w:t>
      </w:r>
      <w:r>
        <w:t>mastiff</w:t>
      </w:r>
      <w:r>
        <w:rPr>
          <w:spacing w:val="-13"/>
        </w:rPr>
        <w:t xml:space="preserve"> </w:t>
      </w:r>
      <w:r>
        <w:t>dogs</w:t>
      </w:r>
      <w:r>
        <w:rPr>
          <w:spacing w:val="-12"/>
        </w:rPr>
        <w:t xml:space="preserve"> </w:t>
      </w:r>
      <w:r>
        <w:t>as</w:t>
      </w:r>
      <w:r>
        <w:rPr>
          <w:spacing w:val="-12"/>
        </w:rPr>
        <w:t xml:space="preserve"> </w:t>
      </w:r>
      <w:r>
        <w:t>large</w:t>
      </w:r>
      <w:r>
        <w:rPr>
          <w:spacing w:val="-13"/>
        </w:rPr>
        <w:t xml:space="preserve"> </w:t>
      </w:r>
      <w:r>
        <w:t>as</w:t>
      </w:r>
      <w:r>
        <w:rPr>
          <w:spacing w:val="-12"/>
        </w:rPr>
        <w:t xml:space="preserve"> </w:t>
      </w:r>
      <w:r>
        <w:t>asses,</w:t>
      </w:r>
      <w:r>
        <w:rPr>
          <w:spacing w:val="-13"/>
        </w:rPr>
        <w:t xml:space="preserve"> </w:t>
      </w:r>
      <w:r>
        <w:t>and</w:t>
      </w:r>
      <w:r>
        <w:rPr>
          <w:spacing w:val="-12"/>
        </w:rPr>
        <w:t xml:space="preserve"> </w:t>
      </w:r>
      <w:r>
        <w:t>excellent</w:t>
      </w:r>
      <w:r>
        <w:rPr>
          <w:spacing w:val="-12"/>
        </w:rPr>
        <w:t xml:space="preserve"> </w:t>
      </w:r>
      <w:r>
        <w:t>in</w:t>
      </w:r>
      <w:r>
        <w:rPr>
          <w:spacing w:val="-13"/>
        </w:rPr>
        <w:t xml:space="preserve"> </w:t>
      </w:r>
      <w:r>
        <w:t>taking</w:t>
      </w:r>
      <w:r>
        <w:rPr>
          <w:spacing w:val="-12"/>
        </w:rPr>
        <w:t xml:space="preserve"> </w:t>
      </w:r>
      <w:r>
        <w:t>wild</w:t>
      </w:r>
      <w:r>
        <w:rPr>
          <w:spacing w:val="1"/>
        </w:rPr>
        <w:t xml:space="preserve"> </w:t>
      </w:r>
      <w:r>
        <w:t>animals.</w:t>
      </w:r>
      <w:r>
        <w:rPr>
          <w:spacing w:val="-12"/>
        </w:rPr>
        <w:t xml:space="preserve"> </w:t>
      </w:r>
      <w:r>
        <w:t>This</w:t>
      </w:r>
      <w:r>
        <w:rPr>
          <w:spacing w:val="-11"/>
        </w:rPr>
        <w:t xml:space="preserve"> </w:t>
      </w:r>
      <w:r>
        <w:t>province</w:t>
      </w:r>
      <w:r>
        <w:rPr>
          <w:spacing w:val="-11"/>
        </w:rPr>
        <w:t xml:space="preserve"> </w:t>
      </w:r>
      <w:r>
        <w:t>was</w:t>
      </w:r>
      <w:r>
        <w:rPr>
          <w:spacing w:val="-11"/>
        </w:rPr>
        <w:t xml:space="preserve"> </w:t>
      </w:r>
      <w:r>
        <w:t>entirely</w:t>
      </w:r>
      <w:r>
        <w:rPr>
          <w:spacing w:val="-12"/>
        </w:rPr>
        <w:t xml:space="preserve"> </w:t>
      </w:r>
      <w:r>
        <w:t>destroyed</w:t>
      </w:r>
      <w:r>
        <w:rPr>
          <w:spacing w:val="-11"/>
        </w:rPr>
        <w:t xml:space="preserve"> </w:t>
      </w:r>
      <w:r>
        <w:t>by</w:t>
      </w:r>
      <w:r>
        <w:rPr>
          <w:spacing w:val="-11"/>
        </w:rPr>
        <w:t xml:space="preserve"> </w:t>
      </w:r>
      <w:r>
        <w:t>Mangou,</w:t>
      </w:r>
      <w:r>
        <w:rPr>
          <w:spacing w:val="-11"/>
        </w:rPr>
        <w:t xml:space="preserve"> </w:t>
      </w:r>
      <w:r>
        <w:t>the</w:t>
      </w:r>
      <w:r>
        <w:rPr>
          <w:spacing w:val="-11"/>
        </w:rPr>
        <w:t xml:space="preserve"> </w:t>
      </w:r>
      <w:r>
        <w:t>fifth</w:t>
      </w:r>
      <w:r>
        <w:rPr>
          <w:spacing w:val="-12"/>
        </w:rPr>
        <w:t xml:space="preserve"> </w:t>
      </w:r>
      <w:r>
        <w:t>great</w:t>
      </w:r>
      <w:r>
        <w:rPr>
          <w:spacing w:val="-11"/>
        </w:rPr>
        <w:t xml:space="preserve"> </w:t>
      </w:r>
      <w:r>
        <w:t>khan,</w:t>
      </w:r>
      <w:r>
        <w:rPr>
          <w:spacing w:val="-11"/>
        </w:rPr>
        <w:t xml:space="preserve"> </w:t>
      </w:r>
      <w:r>
        <w:t>in</w:t>
      </w:r>
      <w:r>
        <w:rPr>
          <w:spacing w:val="-11"/>
        </w:rPr>
        <w:t xml:space="preserve"> </w:t>
      </w:r>
      <w:r>
        <w:t>his</w:t>
      </w:r>
      <w:r>
        <w:rPr>
          <w:spacing w:val="-12"/>
        </w:rPr>
        <w:t xml:space="preserve"> </w:t>
      </w:r>
      <w:r>
        <w:t>wars;</w:t>
      </w:r>
      <w:r>
        <w:rPr>
          <w:spacing w:val="-11"/>
        </w:rPr>
        <w:t xml:space="preserve"> </w:t>
      </w:r>
      <w:r>
        <w:t>and</w:t>
      </w:r>
      <w:r>
        <w:rPr>
          <w:spacing w:val="-11"/>
        </w:rPr>
        <w:t xml:space="preserve"> </w:t>
      </w:r>
      <w:r>
        <w:t>its</w:t>
      </w:r>
      <w:r>
        <w:rPr>
          <w:spacing w:val="-11"/>
        </w:rPr>
        <w:t xml:space="preserve"> </w:t>
      </w:r>
      <w:r>
        <w:t>many</w:t>
      </w:r>
      <w:r>
        <w:rPr>
          <w:spacing w:val="-11"/>
        </w:rPr>
        <w:t xml:space="preserve"> </w:t>
      </w:r>
      <w:r>
        <w:t>villages</w:t>
      </w:r>
      <w:r>
        <w:rPr>
          <w:spacing w:val="-12"/>
        </w:rPr>
        <w:t xml:space="preserve"> </w:t>
      </w:r>
      <w:r>
        <w:t>and</w:t>
      </w:r>
      <w:r>
        <w:rPr>
          <w:spacing w:val="-52"/>
        </w:rPr>
        <w:t xml:space="preserve"> </w:t>
      </w:r>
      <w:r>
        <w:t>castles are all demolished. Here grow large canes, fifteen paces long and four palms thick, while from one knot to</w:t>
      </w:r>
      <w:r>
        <w:rPr>
          <w:spacing w:val="1"/>
        </w:rPr>
        <w:t xml:space="preserve"> </w:t>
      </w:r>
      <w:r>
        <w:t>the other is full three palms. The merchants and travellers, who pass through that country in the night, take these</w:t>
      </w:r>
      <w:r>
        <w:rPr>
          <w:spacing w:val="1"/>
        </w:rPr>
        <w:t xml:space="preserve"> </w:t>
      </w:r>
      <w:r>
        <w:t>canes and set them on fire, when they make such a loud crackling noise that lions, bears, and other destructive ani-</w:t>
      </w:r>
      <w:r>
        <w:rPr>
          <w:spacing w:val="-52"/>
        </w:rPr>
        <w:t xml:space="preserve"> </w:t>
      </w:r>
      <w:r>
        <w:t>mals are terrified, and dare not approach. They also split them in the middle, and produce thus so mighty a sound,</w:t>
      </w:r>
      <w:r>
        <w:rPr>
          <w:spacing w:val="1"/>
        </w:rPr>
        <w:t xml:space="preserve"> </w:t>
      </w:r>
      <w:r>
        <w:t>that it would be heard in the night at the distance of five miles; and the explosion is so alarming, that horses unac-</w:t>
      </w:r>
      <w:r>
        <w:rPr>
          <w:spacing w:val="1"/>
        </w:rPr>
        <w:t xml:space="preserve"> </w:t>
      </w:r>
      <w:r>
        <w:t>customed to it often break their reins and harness, and take to flight. For this reason, travellers, riding such horses,</w:t>
      </w:r>
      <w:r>
        <w:rPr>
          <w:spacing w:val="1"/>
        </w:rPr>
        <w:t xml:space="preserve"> </w:t>
      </w:r>
      <w:r>
        <w:t>bind them by the feet, and stop their eyes and ears. A man travels twenty days through these countries without</w:t>
      </w:r>
      <w:r>
        <w:rPr>
          <w:spacing w:val="1"/>
        </w:rPr>
        <w:t xml:space="preserve"> </w:t>
      </w:r>
      <w:r>
        <w:t>finding either inns or victuals; he must therefore carry with him food for himself and his cattle during the whole of</w:t>
      </w:r>
      <w:r>
        <w:rPr>
          <w:spacing w:val="-52"/>
        </w:rPr>
        <w:t xml:space="preserve"> </w:t>
      </w:r>
      <w:r>
        <w:t>that</w:t>
      </w:r>
      <w:r>
        <w:rPr>
          <w:spacing w:val="-8"/>
        </w:rPr>
        <w:t xml:space="preserve"> </w:t>
      </w:r>
      <w:r>
        <w:t>space,</w:t>
      </w:r>
      <w:r>
        <w:rPr>
          <w:spacing w:val="-7"/>
        </w:rPr>
        <w:t xml:space="preserve"> </w:t>
      </w:r>
      <w:r>
        <w:t>meeting</w:t>
      </w:r>
      <w:r>
        <w:rPr>
          <w:spacing w:val="-7"/>
        </w:rPr>
        <w:t xml:space="preserve"> </w:t>
      </w:r>
      <w:r>
        <w:t>always,</w:t>
      </w:r>
      <w:r>
        <w:rPr>
          <w:spacing w:val="-7"/>
        </w:rPr>
        <w:t xml:space="preserve"> </w:t>
      </w:r>
      <w:r>
        <w:t>too,</w:t>
      </w:r>
      <w:r>
        <w:rPr>
          <w:spacing w:val="-7"/>
        </w:rPr>
        <w:t xml:space="preserve"> </w:t>
      </w:r>
      <w:r>
        <w:t>ferocious</w:t>
      </w:r>
      <w:r>
        <w:rPr>
          <w:spacing w:val="-7"/>
        </w:rPr>
        <w:t xml:space="preserve"> </w:t>
      </w:r>
      <w:r>
        <w:t>wild</w:t>
      </w:r>
      <w:r>
        <w:rPr>
          <w:spacing w:val="-7"/>
        </w:rPr>
        <w:t xml:space="preserve"> </w:t>
      </w:r>
      <w:r>
        <w:t>beasts,</w:t>
      </w:r>
      <w:r>
        <w:rPr>
          <w:spacing w:val="-8"/>
        </w:rPr>
        <w:t xml:space="preserve"> </w:t>
      </w:r>
      <w:r>
        <w:t>which</w:t>
      </w:r>
      <w:r>
        <w:rPr>
          <w:spacing w:val="-7"/>
        </w:rPr>
        <w:t xml:space="preserve"> </w:t>
      </w:r>
      <w:r>
        <w:t>are</w:t>
      </w:r>
      <w:r>
        <w:rPr>
          <w:spacing w:val="-7"/>
        </w:rPr>
        <w:t xml:space="preserve"> </w:t>
      </w:r>
      <w:r>
        <w:t>very</w:t>
      </w:r>
      <w:r>
        <w:rPr>
          <w:spacing w:val="-7"/>
        </w:rPr>
        <w:t xml:space="preserve"> </w:t>
      </w:r>
      <w:r>
        <w:t>dangerous.</w:t>
      </w:r>
    </w:p>
    <w:p w14:paraId="2A6EE192" w14:textId="77777777" w:rsidR="00FA16D1" w:rsidRDefault="00FA16D1" w:rsidP="00FA16D1">
      <w:pPr>
        <w:pStyle w:val="Body"/>
      </w:pPr>
    </w:p>
    <w:p w14:paraId="4971CCD5" w14:textId="77777777" w:rsidR="000276C6" w:rsidRPr="00FA16D1" w:rsidRDefault="000276C6" w:rsidP="00FA16D1">
      <w:pPr>
        <w:pStyle w:val="Heading4"/>
      </w:pPr>
      <w:r w:rsidRPr="00FA16D1">
        <w:t>XLIV—Another Part of Thibet</w:t>
      </w:r>
    </w:p>
    <w:p w14:paraId="2DCBF54D" w14:textId="7AD05C4D" w:rsidR="000276C6" w:rsidRDefault="000276C6" w:rsidP="00FA16D1">
      <w:pPr>
        <w:pStyle w:val="Body"/>
      </w:pPr>
      <w:r>
        <w:t>The traveller then comes to a part of Thibet where there are houses and castles; but the people have a bad cus-</w:t>
      </w:r>
      <w:r>
        <w:rPr>
          <w:spacing w:val="1"/>
        </w:rPr>
        <w:t xml:space="preserve"> </w:t>
      </w:r>
      <w:r>
        <w:t>tom.</w:t>
      </w:r>
      <w:r>
        <w:rPr>
          <w:spacing w:val="-4"/>
        </w:rPr>
        <w:t xml:space="preserve"> </w:t>
      </w:r>
      <w:r>
        <w:t>None</w:t>
      </w:r>
      <w:r>
        <w:rPr>
          <w:spacing w:val="-3"/>
        </w:rPr>
        <w:t xml:space="preserve"> </w:t>
      </w:r>
      <w:r>
        <w:t>of</w:t>
      </w:r>
      <w:r>
        <w:rPr>
          <w:spacing w:val="-3"/>
        </w:rPr>
        <w:t xml:space="preserve"> </w:t>
      </w:r>
      <w:r>
        <w:t>them</w:t>
      </w:r>
      <w:r>
        <w:rPr>
          <w:spacing w:val="-3"/>
        </w:rPr>
        <w:t xml:space="preserve"> </w:t>
      </w:r>
      <w:r>
        <w:t>for</w:t>
      </w:r>
      <w:r>
        <w:rPr>
          <w:spacing w:val="-3"/>
        </w:rPr>
        <w:t xml:space="preserve"> </w:t>
      </w:r>
      <w:r>
        <w:t>the</w:t>
      </w:r>
      <w:r>
        <w:rPr>
          <w:spacing w:val="-3"/>
        </w:rPr>
        <w:t xml:space="preserve"> </w:t>
      </w:r>
      <w:r>
        <w:t>whole</w:t>
      </w:r>
      <w:r>
        <w:rPr>
          <w:spacing w:val="-3"/>
        </w:rPr>
        <w:t xml:space="preserve"> </w:t>
      </w:r>
      <w:r>
        <w:t>world</w:t>
      </w:r>
      <w:r>
        <w:rPr>
          <w:spacing w:val="-4"/>
        </w:rPr>
        <w:t xml:space="preserve"> </w:t>
      </w:r>
      <w:r>
        <w:t>will</w:t>
      </w:r>
      <w:r>
        <w:rPr>
          <w:spacing w:val="-3"/>
        </w:rPr>
        <w:t xml:space="preserve"> </w:t>
      </w:r>
      <w:r>
        <w:t>marry</w:t>
      </w:r>
      <w:r>
        <w:rPr>
          <w:spacing w:val="-3"/>
        </w:rPr>
        <w:t xml:space="preserve"> </w:t>
      </w:r>
      <w:r>
        <w:t>a</w:t>
      </w:r>
      <w:r>
        <w:rPr>
          <w:spacing w:val="-3"/>
        </w:rPr>
        <w:t xml:space="preserve"> </w:t>
      </w:r>
      <w:r>
        <w:t>virtuous</w:t>
      </w:r>
      <w:r>
        <w:rPr>
          <w:spacing w:val="-3"/>
        </w:rPr>
        <w:t xml:space="preserve"> </w:t>
      </w:r>
      <w:r>
        <w:t>maiden,</w:t>
      </w:r>
      <w:r>
        <w:rPr>
          <w:spacing w:val="-3"/>
        </w:rPr>
        <w:t xml:space="preserve"> </w:t>
      </w:r>
      <w:r>
        <w:t>saying</w:t>
      </w:r>
      <w:r>
        <w:rPr>
          <w:spacing w:val="-3"/>
        </w:rPr>
        <w:t xml:space="preserve"> </w:t>
      </w:r>
      <w:r>
        <w:t>that</w:t>
      </w:r>
      <w:r>
        <w:rPr>
          <w:spacing w:val="-4"/>
        </w:rPr>
        <w:t xml:space="preserve"> </w:t>
      </w:r>
      <w:r>
        <w:t>she</w:t>
      </w:r>
      <w:r>
        <w:rPr>
          <w:spacing w:val="-3"/>
        </w:rPr>
        <w:t xml:space="preserve"> </w:t>
      </w:r>
      <w:r>
        <w:t>is</w:t>
      </w:r>
      <w:r>
        <w:rPr>
          <w:spacing w:val="-3"/>
        </w:rPr>
        <w:t xml:space="preserve"> </w:t>
      </w:r>
      <w:r>
        <w:t>worth</w:t>
      </w:r>
      <w:r>
        <w:rPr>
          <w:spacing w:val="-3"/>
        </w:rPr>
        <w:t xml:space="preserve"> </w:t>
      </w:r>
      <w:r>
        <w:t>nothing</w:t>
      </w:r>
      <w:r>
        <w:rPr>
          <w:spacing w:val="-3"/>
        </w:rPr>
        <w:t xml:space="preserve"> </w:t>
      </w:r>
      <w:r>
        <w:t>without</w:t>
      </w:r>
      <w:r>
        <w:rPr>
          <w:spacing w:val="-3"/>
        </w:rPr>
        <w:t xml:space="preserve"> </w:t>
      </w:r>
      <w:r>
        <w:t>hav-</w:t>
      </w:r>
      <w:r>
        <w:rPr>
          <w:spacing w:val="-52"/>
        </w:rPr>
        <w:t xml:space="preserve"> </w:t>
      </w:r>
      <w:r>
        <w:t>ing</w:t>
      </w:r>
      <w:r>
        <w:rPr>
          <w:spacing w:val="1"/>
        </w:rPr>
        <w:t xml:space="preserve"> </w:t>
      </w:r>
      <w:r>
        <w:t>had</w:t>
      </w:r>
      <w:r>
        <w:rPr>
          <w:spacing w:val="1"/>
        </w:rPr>
        <w:t xml:space="preserve"> </w:t>
      </w:r>
      <w:r>
        <w:t>many</w:t>
      </w:r>
      <w:r>
        <w:rPr>
          <w:spacing w:val="1"/>
        </w:rPr>
        <w:t xml:space="preserve"> </w:t>
      </w:r>
      <w:r>
        <w:t>lovers.</w:t>
      </w:r>
      <w:r>
        <w:rPr>
          <w:spacing w:val="1"/>
        </w:rPr>
        <w:t xml:space="preserve"> </w:t>
      </w:r>
      <w:r>
        <w:t>When</w:t>
      </w:r>
      <w:r>
        <w:rPr>
          <w:spacing w:val="1"/>
        </w:rPr>
        <w:t xml:space="preserve"> </w:t>
      </w:r>
      <w:r>
        <w:t>strangers,</w:t>
      </w:r>
      <w:r>
        <w:rPr>
          <w:spacing w:val="1"/>
        </w:rPr>
        <w:t xml:space="preserve"> </w:t>
      </w:r>
      <w:r>
        <w:t>therefore,</w:t>
      </w:r>
      <w:r>
        <w:rPr>
          <w:spacing w:val="1"/>
        </w:rPr>
        <w:t xml:space="preserve"> </w:t>
      </w:r>
      <w:r>
        <w:t>pass</w:t>
      </w:r>
      <w:r>
        <w:rPr>
          <w:spacing w:val="1"/>
        </w:rPr>
        <w:t xml:space="preserve"> </w:t>
      </w:r>
      <w:r>
        <w:t>through,</w:t>
      </w:r>
      <w:r>
        <w:rPr>
          <w:spacing w:val="1"/>
        </w:rPr>
        <w:t xml:space="preserve"> </w:t>
      </w:r>
      <w:r>
        <w:t>and</w:t>
      </w:r>
      <w:r>
        <w:rPr>
          <w:spacing w:val="1"/>
        </w:rPr>
        <w:t xml:space="preserve"> </w:t>
      </w:r>
      <w:r>
        <w:t>have</w:t>
      </w:r>
      <w:r>
        <w:rPr>
          <w:spacing w:val="1"/>
        </w:rPr>
        <w:t xml:space="preserve"> </w:t>
      </w:r>
      <w:r>
        <w:t>pitched</w:t>
      </w:r>
      <w:r>
        <w:rPr>
          <w:spacing w:val="1"/>
        </w:rPr>
        <w:t xml:space="preserve"> </w:t>
      </w:r>
      <w:r>
        <w:t>their</w:t>
      </w:r>
      <w:r>
        <w:rPr>
          <w:spacing w:val="1"/>
        </w:rPr>
        <w:t xml:space="preserve"> </w:t>
      </w:r>
      <w:r>
        <w:t>tents,</w:t>
      </w:r>
      <w:r>
        <w:rPr>
          <w:spacing w:val="1"/>
        </w:rPr>
        <w:t xml:space="preserve"> </w:t>
      </w:r>
      <w:r>
        <w:t>or</w:t>
      </w:r>
      <w:r>
        <w:rPr>
          <w:spacing w:val="1"/>
        </w:rPr>
        <w:t xml:space="preserve"> </w:t>
      </w:r>
      <w:r>
        <w:t>taken</w:t>
      </w:r>
      <w:r>
        <w:rPr>
          <w:spacing w:val="1"/>
        </w:rPr>
        <w:t xml:space="preserve"> </w:t>
      </w:r>
      <w:r>
        <w:t>their</w:t>
      </w:r>
      <w:r>
        <w:rPr>
          <w:spacing w:val="1"/>
        </w:rPr>
        <w:t xml:space="preserve"> </w:t>
      </w:r>
      <w:r>
        <w:t>lodging</w:t>
      </w:r>
      <w:r>
        <w:rPr>
          <w:spacing w:val="1"/>
        </w:rPr>
        <w:t xml:space="preserve"> </w:t>
      </w:r>
      <w:r>
        <w:t>in inns, the old women bring their daughters, often to the number of thirty or forty, and offer them as wives during</w:t>
      </w:r>
      <w:r>
        <w:rPr>
          <w:spacing w:val="1"/>
        </w:rPr>
        <w:t xml:space="preserve"> </w:t>
      </w:r>
      <w:r>
        <w:t>their stay; but they must not carry them thence, either back or forward. When the merchant is about to depart, he</w:t>
      </w:r>
      <w:r>
        <w:rPr>
          <w:spacing w:val="1"/>
        </w:rPr>
        <w:t xml:space="preserve"> </w:t>
      </w:r>
      <w:r>
        <w:t>gives to the lady some toy or jewel as a testimony that she has lived with him. These jewels she hangs to her neck,</w:t>
      </w:r>
      <w:r>
        <w:rPr>
          <w:spacing w:val="1"/>
        </w:rPr>
        <w:t xml:space="preserve"> </w:t>
      </w:r>
      <w:r>
        <w:t>and</w:t>
      </w:r>
      <w:r>
        <w:rPr>
          <w:spacing w:val="-7"/>
        </w:rPr>
        <w:t xml:space="preserve"> </w:t>
      </w:r>
      <w:r>
        <w:t>is</w:t>
      </w:r>
      <w:r>
        <w:rPr>
          <w:spacing w:val="-7"/>
        </w:rPr>
        <w:t xml:space="preserve"> </w:t>
      </w:r>
      <w:r>
        <w:t>anxious</w:t>
      </w:r>
      <w:r>
        <w:rPr>
          <w:spacing w:val="-7"/>
        </w:rPr>
        <w:t xml:space="preserve"> </w:t>
      </w:r>
      <w:r>
        <w:t>to</w:t>
      </w:r>
      <w:r>
        <w:rPr>
          <w:spacing w:val="-7"/>
        </w:rPr>
        <w:t xml:space="preserve"> </w:t>
      </w:r>
      <w:r>
        <w:t>have</w:t>
      </w:r>
      <w:r>
        <w:rPr>
          <w:spacing w:val="-7"/>
        </w:rPr>
        <w:t xml:space="preserve"> </w:t>
      </w:r>
      <w:r>
        <w:t>at</w:t>
      </w:r>
      <w:r>
        <w:rPr>
          <w:spacing w:val="-7"/>
        </w:rPr>
        <w:t xml:space="preserve"> </w:t>
      </w:r>
      <w:r>
        <w:t>least</w:t>
      </w:r>
      <w:r>
        <w:rPr>
          <w:spacing w:val="-6"/>
        </w:rPr>
        <w:t xml:space="preserve"> </w:t>
      </w:r>
      <w:r>
        <w:t>twenty;</w:t>
      </w:r>
      <w:r>
        <w:rPr>
          <w:spacing w:val="-7"/>
        </w:rPr>
        <w:t xml:space="preserve"> </w:t>
      </w:r>
      <w:r>
        <w:t>for</w:t>
      </w:r>
      <w:r>
        <w:rPr>
          <w:spacing w:val="-7"/>
        </w:rPr>
        <w:t xml:space="preserve"> </w:t>
      </w:r>
      <w:r>
        <w:t>the</w:t>
      </w:r>
      <w:r>
        <w:rPr>
          <w:spacing w:val="-7"/>
        </w:rPr>
        <w:t xml:space="preserve"> </w:t>
      </w:r>
      <w:r>
        <w:t>more</w:t>
      </w:r>
      <w:r>
        <w:rPr>
          <w:spacing w:val="-7"/>
        </w:rPr>
        <w:t xml:space="preserve"> </w:t>
      </w:r>
      <w:r>
        <w:t>she</w:t>
      </w:r>
      <w:r>
        <w:rPr>
          <w:spacing w:val="-7"/>
        </w:rPr>
        <w:t xml:space="preserve"> </w:t>
      </w:r>
      <w:r>
        <w:t>can</w:t>
      </w:r>
      <w:r>
        <w:rPr>
          <w:spacing w:val="-7"/>
        </w:rPr>
        <w:t xml:space="preserve"> </w:t>
      </w:r>
      <w:r>
        <w:t>show,</w:t>
      </w:r>
      <w:r>
        <w:rPr>
          <w:spacing w:val="-6"/>
        </w:rPr>
        <w:t xml:space="preserve"> </w:t>
      </w:r>
      <w:r>
        <w:t>the</w:t>
      </w:r>
      <w:r>
        <w:rPr>
          <w:spacing w:val="-7"/>
        </w:rPr>
        <w:t xml:space="preserve"> </w:t>
      </w:r>
      <w:r>
        <w:t>higher</w:t>
      </w:r>
      <w:r>
        <w:rPr>
          <w:spacing w:val="-7"/>
        </w:rPr>
        <w:t xml:space="preserve"> </w:t>
      </w:r>
      <w:r>
        <w:t>is</w:t>
      </w:r>
      <w:r>
        <w:rPr>
          <w:spacing w:val="-7"/>
        </w:rPr>
        <w:t xml:space="preserve"> </w:t>
      </w:r>
      <w:r>
        <w:t>she</w:t>
      </w:r>
      <w:r>
        <w:rPr>
          <w:spacing w:val="-7"/>
        </w:rPr>
        <w:t xml:space="preserve"> </w:t>
      </w:r>
      <w:r>
        <w:t>valued,</w:t>
      </w:r>
      <w:r>
        <w:rPr>
          <w:spacing w:val="-7"/>
        </w:rPr>
        <w:t xml:space="preserve"> </w:t>
      </w:r>
      <w:r>
        <w:t>and</w:t>
      </w:r>
      <w:r>
        <w:rPr>
          <w:spacing w:val="-7"/>
        </w:rPr>
        <w:t xml:space="preserve"> </w:t>
      </w:r>
      <w:r>
        <w:t>the</w:t>
      </w:r>
      <w:r>
        <w:rPr>
          <w:spacing w:val="-6"/>
        </w:rPr>
        <w:t xml:space="preserve"> </w:t>
      </w:r>
      <w:r>
        <w:t>more</w:t>
      </w:r>
      <w:r>
        <w:rPr>
          <w:spacing w:val="-7"/>
        </w:rPr>
        <w:t xml:space="preserve"> </w:t>
      </w:r>
      <w:r>
        <w:t>readily</w:t>
      </w:r>
      <w:r>
        <w:rPr>
          <w:spacing w:val="-7"/>
        </w:rPr>
        <w:t xml:space="preserve"> </w:t>
      </w:r>
      <w:r>
        <w:t>ob-</w:t>
      </w:r>
      <w:r>
        <w:rPr>
          <w:spacing w:val="1"/>
        </w:rPr>
        <w:t xml:space="preserve"> </w:t>
      </w:r>
      <w:r>
        <w:t>tains</w:t>
      </w:r>
      <w:r>
        <w:rPr>
          <w:spacing w:val="-10"/>
        </w:rPr>
        <w:t xml:space="preserve"> </w:t>
      </w:r>
      <w:r>
        <w:t>a</w:t>
      </w:r>
      <w:r>
        <w:rPr>
          <w:spacing w:val="-10"/>
        </w:rPr>
        <w:t xml:space="preserve"> </w:t>
      </w:r>
      <w:r>
        <w:t>husband.</w:t>
      </w:r>
      <w:r>
        <w:rPr>
          <w:spacing w:val="-10"/>
        </w:rPr>
        <w:t xml:space="preserve"> </w:t>
      </w:r>
      <w:r>
        <w:t>After</w:t>
      </w:r>
      <w:r>
        <w:rPr>
          <w:spacing w:val="-10"/>
        </w:rPr>
        <w:t xml:space="preserve"> </w:t>
      </w:r>
      <w:r>
        <w:t>being</w:t>
      </w:r>
      <w:r>
        <w:rPr>
          <w:spacing w:val="-9"/>
        </w:rPr>
        <w:t xml:space="preserve"> </w:t>
      </w:r>
      <w:r>
        <w:t>married,</w:t>
      </w:r>
      <w:r>
        <w:rPr>
          <w:spacing w:val="-10"/>
        </w:rPr>
        <w:t xml:space="preserve"> </w:t>
      </w:r>
      <w:r>
        <w:t>she</w:t>
      </w:r>
      <w:r>
        <w:rPr>
          <w:spacing w:val="-10"/>
        </w:rPr>
        <w:t xml:space="preserve"> </w:t>
      </w:r>
      <w:r>
        <w:t>is</w:t>
      </w:r>
      <w:r>
        <w:rPr>
          <w:spacing w:val="-10"/>
        </w:rPr>
        <w:t xml:space="preserve"> </w:t>
      </w:r>
      <w:r>
        <w:t>strictly</w:t>
      </w:r>
      <w:r>
        <w:rPr>
          <w:spacing w:val="-9"/>
        </w:rPr>
        <w:t xml:space="preserve"> </w:t>
      </w:r>
      <w:r>
        <w:t>watched,</w:t>
      </w:r>
      <w:r>
        <w:rPr>
          <w:spacing w:val="-10"/>
        </w:rPr>
        <w:t xml:space="preserve"> </w:t>
      </w:r>
      <w:r>
        <w:t>and</w:t>
      </w:r>
      <w:r>
        <w:rPr>
          <w:spacing w:val="-10"/>
        </w:rPr>
        <w:t xml:space="preserve"> </w:t>
      </w:r>
      <w:r>
        <w:t>any</w:t>
      </w:r>
      <w:r>
        <w:rPr>
          <w:spacing w:val="-10"/>
        </w:rPr>
        <w:t xml:space="preserve"> </w:t>
      </w:r>
      <w:r>
        <w:t>infidelity</w:t>
      </w:r>
      <w:r>
        <w:rPr>
          <w:spacing w:val="-10"/>
        </w:rPr>
        <w:t xml:space="preserve"> </w:t>
      </w:r>
      <w:r>
        <w:t>is</w:t>
      </w:r>
      <w:r>
        <w:rPr>
          <w:spacing w:val="-9"/>
        </w:rPr>
        <w:t xml:space="preserve"> </w:t>
      </w:r>
      <w:r>
        <w:t>deeply</w:t>
      </w:r>
      <w:r>
        <w:rPr>
          <w:spacing w:val="-10"/>
        </w:rPr>
        <w:t xml:space="preserve"> </w:t>
      </w:r>
      <w:r>
        <w:t>resented.</w:t>
      </w:r>
      <w:r>
        <w:rPr>
          <w:spacing w:val="-10"/>
        </w:rPr>
        <w:t xml:space="preserve"> </w:t>
      </w:r>
      <w:r>
        <w:t>These</w:t>
      </w:r>
      <w:r>
        <w:rPr>
          <w:spacing w:val="-10"/>
        </w:rPr>
        <w:t xml:space="preserve"> </w:t>
      </w:r>
      <w:r>
        <w:t>people</w:t>
      </w:r>
      <w:r>
        <w:rPr>
          <w:spacing w:val="-9"/>
        </w:rPr>
        <w:t xml:space="preserve"> </w:t>
      </w:r>
      <w:r>
        <w:t>are</w:t>
      </w:r>
      <w:r>
        <w:rPr>
          <w:spacing w:val="1"/>
        </w:rPr>
        <w:t xml:space="preserve"> </w:t>
      </w:r>
      <w:r>
        <w:t>idolatrous and wicked, not holding it sinful to commit wrong and robbery; in short, they are the greatest thieves in</w:t>
      </w:r>
      <w:r>
        <w:rPr>
          <w:spacing w:val="1"/>
        </w:rPr>
        <w:t xml:space="preserve"> </w:t>
      </w:r>
      <w:r>
        <w:t>the world. They live on the fruits of the earth, but mostly by hunting and falconry; and the country contains many</w:t>
      </w:r>
      <w:r>
        <w:rPr>
          <w:spacing w:val="1"/>
        </w:rPr>
        <w:t xml:space="preserve"> </w:t>
      </w:r>
      <w:r>
        <w:t xml:space="preserve">of those animals which produce musk, and are called in the Tartar language </w:t>
      </w:r>
      <w:r>
        <w:rPr>
          <w:i/>
        </w:rPr>
        <w:t>gudderi</w:t>
      </w:r>
      <w:r>
        <w:t>. That sinful people have many</w:t>
      </w:r>
      <w:r>
        <w:rPr>
          <w:spacing w:val="-52"/>
        </w:rPr>
        <w:t xml:space="preserve"> </w:t>
      </w:r>
      <w:r>
        <w:t xml:space="preserve">good dogs, which they employ in the pursuit of wild animals. They have neither the </w:t>
      </w:r>
      <w:r>
        <w:lastRenderedPageBreak/>
        <w:t>cards nor money circulated by</w:t>
      </w:r>
      <w:r>
        <w:rPr>
          <w:spacing w:val="-52"/>
        </w:rPr>
        <w:t xml:space="preserve"> </w:t>
      </w:r>
      <w:r>
        <w:t>the great khan, but make money of salt. They are poorly clad with the skins of beasts, canvass, and buckram; they</w:t>
      </w:r>
      <w:r>
        <w:rPr>
          <w:spacing w:val="1"/>
        </w:rPr>
        <w:t xml:space="preserve"> </w:t>
      </w:r>
      <w:r>
        <w:t>have</w:t>
      </w:r>
      <w:r>
        <w:rPr>
          <w:spacing w:val="-8"/>
        </w:rPr>
        <w:t xml:space="preserve"> </w:t>
      </w:r>
      <w:r>
        <w:t>a</w:t>
      </w:r>
      <w:r>
        <w:rPr>
          <w:spacing w:val="-8"/>
        </w:rPr>
        <w:t xml:space="preserve"> </w:t>
      </w:r>
      <w:r>
        <w:t>language</w:t>
      </w:r>
      <w:r>
        <w:rPr>
          <w:spacing w:val="-7"/>
        </w:rPr>
        <w:t xml:space="preserve"> </w:t>
      </w:r>
      <w:r>
        <w:t>of</w:t>
      </w:r>
      <w:r>
        <w:rPr>
          <w:spacing w:val="-8"/>
        </w:rPr>
        <w:t xml:space="preserve"> </w:t>
      </w:r>
      <w:r>
        <w:t>their</w:t>
      </w:r>
      <w:r>
        <w:rPr>
          <w:spacing w:val="-8"/>
        </w:rPr>
        <w:t xml:space="preserve"> </w:t>
      </w:r>
      <w:r>
        <w:t>own,</w:t>
      </w:r>
      <w:r>
        <w:rPr>
          <w:spacing w:val="-7"/>
        </w:rPr>
        <w:t xml:space="preserve"> </w:t>
      </w:r>
      <w:r>
        <w:t>which</w:t>
      </w:r>
      <w:r>
        <w:rPr>
          <w:spacing w:val="-8"/>
        </w:rPr>
        <w:t xml:space="preserve"> </w:t>
      </w:r>
      <w:r>
        <w:t>they</w:t>
      </w:r>
      <w:r>
        <w:rPr>
          <w:spacing w:val="-7"/>
        </w:rPr>
        <w:t xml:space="preserve"> </w:t>
      </w:r>
      <w:r>
        <w:t>call</w:t>
      </w:r>
      <w:r>
        <w:rPr>
          <w:spacing w:val="-8"/>
        </w:rPr>
        <w:t xml:space="preserve"> </w:t>
      </w:r>
      <w:r>
        <w:t>Tebet.</w:t>
      </w:r>
      <w:r>
        <w:rPr>
          <w:spacing w:val="-8"/>
        </w:rPr>
        <w:t xml:space="preserve"> </w:t>
      </w:r>
      <w:r>
        <w:t>Now</w:t>
      </w:r>
      <w:r>
        <w:rPr>
          <w:spacing w:val="-7"/>
        </w:rPr>
        <w:t xml:space="preserve"> </w:t>
      </w:r>
      <w:r>
        <w:t>I</w:t>
      </w:r>
      <w:r>
        <w:rPr>
          <w:spacing w:val="-8"/>
        </w:rPr>
        <w:t xml:space="preserve"> </w:t>
      </w:r>
      <w:r>
        <w:t>will</w:t>
      </w:r>
      <w:r>
        <w:rPr>
          <w:spacing w:val="-8"/>
        </w:rPr>
        <w:t xml:space="preserve"> </w:t>
      </w:r>
      <w:r>
        <w:t>tell</w:t>
      </w:r>
      <w:r>
        <w:rPr>
          <w:spacing w:val="-7"/>
        </w:rPr>
        <w:t xml:space="preserve"> </w:t>
      </w:r>
      <w:r>
        <w:t>you</w:t>
      </w:r>
      <w:r>
        <w:rPr>
          <w:spacing w:val="-8"/>
        </w:rPr>
        <w:t xml:space="preserve"> </w:t>
      </w:r>
      <w:r>
        <w:t>of</w:t>
      </w:r>
      <w:r>
        <w:rPr>
          <w:spacing w:val="-7"/>
        </w:rPr>
        <w:t xml:space="preserve"> </w:t>
      </w:r>
      <w:r>
        <w:t>Kain-du.</w:t>
      </w:r>
    </w:p>
    <w:p w14:paraId="2671F401" w14:textId="77777777" w:rsidR="00FA16D1" w:rsidRDefault="00FA16D1" w:rsidP="00FA16D1">
      <w:pPr>
        <w:pStyle w:val="Body"/>
      </w:pPr>
    </w:p>
    <w:p w14:paraId="048E505C" w14:textId="77777777" w:rsidR="000276C6" w:rsidRPr="00FA16D1" w:rsidRDefault="000276C6" w:rsidP="00FA16D1">
      <w:pPr>
        <w:pStyle w:val="Heading4"/>
      </w:pPr>
      <w:r w:rsidRPr="00FA16D1">
        <w:t>XLV—The Province of Kain-du</w:t>
      </w:r>
    </w:p>
    <w:p w14:paraId="7EC62C4E" w14:textId="37F05EE2" w:rsidR="000276C6" w:rsidRDefault="000276C6" w:rsidP="00FA16D1">
      <w:pPr>
        <w:pStyle w:val="Body"/>
      </w:pPr>
      <w:r>
        <w:t>This is a province lying to the west, having only one king, the inhabitants idolaters, and subject to the great</w:t>
      </w:r>
      <w:r>
        <w:rPr>
          <w:spacing w:val="1"/>
        </w:rPr>
        <w:t xml:space="preserve"> </w:t>
      </w:r>
      <w:r>
        <w:t>khan. It contains a number of cities and castles, with a lake, in which are found many pearls; but the monarch</w:t>
      </w:r>
      <w:r>
        <w:rPr>
          <w:spacing w:val="1"/>
        </w:rPr>
        <w:t xml:space="preserve"> </w:t>
      </w:r>
      <w:r>
        <w:t>forbids</w:t>
      </w:r>
      <w:r>
        <w:rPr>
          <w:spacing w:val="-11"/>
        </w:rPr>
        <w:t xml:space="preserve"> </w:t>
      </w:r>
      <w:r>
        <w:t>them,</w:t>
      </w:r>
      <w:r>
        <w:rPr>
          <w:spacing w:val="-10"/>
        </w:rPr>
        <w:t xml:space="preserve"> </w:t>
      </w:r>
      <w:r>
        <w:t>under</w:t>
      </w:r>
      <w:r>
        <w:rPr>
          <w:spacing w:val="-10"/>
        </w:rPr>
        <w:t xml:space="preserve"> </w:t>
      </w:r>
      <w:r>
        <w:t>a</w:t>
      </w:r>
      <w:r>
        <w:rPr>
          <w:spacing w:val="-10"/>
        </w:rPr>
        <w:t xml:space="preserve"> </w:t>
      </w:r>
      <w:r>
        <w:t>severe</w:t>
      </w:r>
      <w:r>
        <w:rPr>
          <w:spacing w:val="-11"/>
        </w:rPr>
        <w:t xml:space="preserve"> </w:t>
      </w:r>
      <w:r>
        <w:t>penalty,</w:t>
      </w:r>
      <w:r>
        <w:rPr>
          <w:spacing w:val="-10"/>
        </w:rPr>
        <w:t xml:space="preserve"> </w:t>
      </w:r>
      <w:r>
        <w:t>to</w:t>
      </w:r>
      <w:r>
        <w:rPr>
          <w:spacing w:val="-10"/>
        </w:rPr>
        <w:t xml:space="preserve"> </w:t>
      </w:r>
      <w:r>
        <w:t>be</w:t>
      </w:r>
      <w:r>
        <w:rPr>
          <w:spacing w:val="-10"/>
        </w:rPr>
        <w:t xml:space="preserve"> </w:t>
      </w:r>
      <w:r>
        <w:t>removed</w:t>
      </w:r>
      <w:r>
        <w:rPr>
          <w:spacing w:val="-10"/>
        </w:rPr>
        <w:t xml:space="preserve"> </w:t>
      </w:r>
      <w:r>
        <w:t>except</w:t>
      </w:r>
      <w:r>
        <w:rPr>
          <w:spacing w:val="-11"/>
        </w:rPr>
        <w:t xml:space="preserve"> </w:t>
      </w:r>
      <w:r>
        <w:t>for</w:t>
      </w:r>
      <w:r>
        <w:rPr>
          <w:spacing w:val="-10"/>
        </w:rPr>
        <w:t xml:space="preserve"> </w:t>
      </w:r>
      <w:r>
        <w:t>his</w:t>
      </w:r>
      <w:r>
        <w:rPr>
          <w:spacing w:val="-10"/>
        </w:rPr>
        <w:t xml:space="preserve"> </w:t>
      </w:r>
      <w:r>
        <w:t>own</w:t>
      </w:r>
      <w:r>
        <w:rPr>
          <w:spacing w:val="-10"/>
        </w:rPr>
        <w:t xml:space="preserve"> </w:t>
      </w:r>
      <w:r>
        <w:t>use;</w:t>
      </w:r>
      <w:r>
        <w:rPr>
          <w:spacing w:val="-10"/>
        </w:rPr>
        <w:t xml:space="preserve"> </w:t>
      </w:r>
      <w:r>
        <w:t>because,</w:t>
      </w:r>
      <w:r>
        <w:rPr>
          <w:spacing w:val="-11"/>
        </w:rPr>
        <w:t xml:space="preserve"> </w:t>
      </w:r>
      <w:r>
        <w:t>if</w:t>
      </w:r>
      <w:r>
        <w:rPr>
          <w:spacing w:val="-10"/>
        </w:rPr>
        <w:t xml:space="preserve"> </w:t>
      </w:r>
      <w:r>
        <w:t>any</w:t>
      </w:r>
      <w:r>
        <w:rPr>
          <w:spacing w:val="-10"/>
        </w:rPr>
        <w:t xml:space="preserve"> </w:t>
      </w:r>
      <w:r>
        <w:t>one</w:t>
      </w:r>
      <w:r>
        <w:rPr>
          <w:spacing w:val="-10"/>
        </w:rPr>
        <w:t xml:space="preserve"> </w:t>
      </w:r>
      <w:r>
        <w:t>were</w:t>
      </w:r>
      <w:r>
        <w:rPr>
          <w:spacing w:val="-10"/>
        </w:rPr>
        <w:t xml:space="preserve"> </w:t>
      </w:r>
      <w:r>
        <w:t>allowed</w:t>
      </w:r>
      <w:r>
        <w:rPr>
          <w:spacing w:val="-11"/>
        </w:rPr>
        <w:t xml:space="preserve"> </w:t>
      </w:r>
      <w:r>
        <w:t>to</w:t>
      </w:r>
      <w:r>
        <w:rPr>
          <w:spacing w:val="-10"/>
        </w:rPr>
        <w:t xml:space="preserve"> </w:t>
      </w:r>
      <w:r>
        <w:t>take</w:t>
      </w:r>
      <w:r>
        <w:rPr>
          <w:spacing w:val="-52"/>
        </w:rPr>
        <w:t xml:space="preserve"> </w:t>
      </w:r>
      <w:r>
        <w:t>them,</w:t>
      </w:r>
      <w:r>
        <w:rPr>
          <w:spacing w:val="-4"/>
        </w:rPr>
        <w:t xml:space="preserve"> </w:t>
      </w:r>
      <w:r>
        <w:t>they</w:t>
      </w:r>
      <w:r>
        <w:rPr>
          <w:spacing w:val="-3"/>
        </w:rPr>
        <w:t xml:space="preserve"> </w:t>
      </w:r>
      <w:r>
        <w:t>would</w:t>
      </w:r>
      <w:r>
        <w:rPr>
          <w:spacing w:val="-3"/>
        </w:rPr>
        <w:t xml:space="preserve"> </w:t>
      </w:r>
      <w:r>
        <w:t>become</w:t>
      </w:r>
      <w:r>
        <w:rPr>
          <w:spacing w:val="-3"/>
        </w:rPr>
        <w:t xml:space="preserve"> </w:t>
      </w:r>
      <w:r>
        <w:t>worth</w:t>
      </w:r>
      <w:r>
        <w:rPr>
          <w:spacing w:val="-3"/>
        </w:rPr>
        <w:t xml:space="preserve"> </w:t>
      </w:r>
      <w:r>
        <w:t>almost</w:t>
      </w:r>
      <w:r>
        <w:rPr>
          <w:spacing w:val="-3"/>
        </w:rPr>
        <w:t xml:space="preserve"> </w:t>
      </w:r>
      <w:r>
        <w:t>nothing.</w:t>
      </w:r>
      <w:r>
        <w:rPr>
          <w:spacing w:val="-3"/>
        </w:rPr>
        <w:t xml:space="preserve"> </w:t>
      </w:r>
      <w:r>
        <w:t>There</w:t>
      </w:r>
      <w:r>
        <w:rPr>
          <w:spacing w:val="-3"/>
        </w:rPr>
        <w:t xml:space="preserve"> </w:t>
      </w:r>
      <w:r>
        <w:t>is</w:t>
      </w:r>
      <w:r>
        <w:rPr>
          <w:spacing w:val="-3"/>
        </w:rPr>
        <w:t xml:space="preserve"> </w:t>
      </w:r>
      <w:r>
        <w:t>also</w:t>
      </w:r>
      <w:r>
        <w:rPr>
          <w:spacing w:val="-3"/>
        </w:rPr>
        <w:t xml:space="preserve"> </w:t>
      </w:r>
      <w:r>
        <w:t>a</w:t>
      </w:r>
      <w:r>
        <w:rPr>
          <w:spacing w:val="-3"/>
        </w:rPr>
        <w:t xml:space="preserve"> </w:t>
      </w:r>
      <w:r>
        <w:t>mountain,</w:t>
      </w:r>
      <w:r>
        <w:rPr>
          <w:spacing w:val="-3"/>
        </w:rPr>
        <w:t xml:space="preserve"> </w:t>
      </w:r>
      <w:r>
        <w:t>whence</w:t>
      </w:r>
      <w:r>
        <w:rPr>
          <w:spacing w:val="-3"/>
        </w:rPr>
        <w:t xml:space="preserve"> </w:t>
      </w:r>
      <w:r>
        <w:t>are</w:t>
      </w:r>
      <w:r>
        <w:rPr>
          <w:spacing w:val="-3"/>
        </w:rPr>
        <w:t xml:space="preserve"> </w:t>
      </w:r>
      <w:r>
        <w:t>quarried</w:t>
      </w:r>
      <w:r>
        <w:rPr>
          <w:spacing w:val="-3"/>
        </w:rPr>
        <w:t xml:space="preserve"> </w:t>
      </w:r>
      <w:r>
        <w:t>turquoise</w:t>
      </w:r>
      <w:r>
        <w:rPr>
          <w:spacing w:val="-3"/>
        </w:rPr>
        <w:t xml:space="preserve"> </w:t>
      </w:r>
      <w:r>
        <w:t>stones</w:t>
      </w:r>
      <w:r w:rsidR="00FA16D1">
        <w:t xml:space="preserve"> </w:t>
      </w:r>
      <w:r>
        <w:t>in great abundance, very large and beautiful; but he does not allow them to be removed unless by his mandate. In</w:t>
      </w:r>
      <w:r>
        <w:rPr>
          <w:spacing w:val="1"/>
        </w:rPr>
        <w:t xml:space="preserve"> </w:t>
      </w:r>
      <w:r>
        <w:t>this province they have a strange and base custom, that a man thinks there is no disgrace in an improper intimacy</w:t>
      </w:r>
      <w:r>
        <w:rPr>
          <w:spacing w:val="1"/>
        </w:rPr>
        <w:t xml:space="preserve"> </w:t>
      </w:r>
      <w:r>
        <w:t>between his wife or sister and a stranger or other person. On the contrary, when such a one comes to reside in his</w:t>
      </w:r>
      <w:r>
        <w:rPr>
          <w:spacing w:val="1"/>
        </w:rPr>
        <w:t xml:space="preserve"> </w:t>
      </w:r>
      <w:r>
        <w:t>house,</w:t>
      </w:r>
      <w:r>
        <w:rPr>
          <w:spacing w:val="-10"/>
        </w:rPr>
        <w:t xml:space="preserve"> </w:t>
      </w:r>
      <w:r>
        <w:t>the</w:t>
      </w:r>
      <w:r>
        <w:rPr>
          <w:spacing w:val="-10"/>
        </w:rPr>
        <w:t xml:space="preserve"> </w:t>
      </w:r>
      <w:r>
        <w:t>master</w:t>
      </w:r>
      <w:r>
        <w:rPr>
          <w:spacing w:val="-9"/>
        </w:rPr>
        <w:t xml:space="preserve"> </w:t>
      </w:r>
      <w:r>
        <w:t>presently</w:t>
      </w:r>
      <w:r>
        <w:rPr>
          <w:spacing w:val="-10"/>
        </w:rPr>
        <w:t xml:space="preserve"> </w:t>
      </w:r>
      <w:r>
        <w:t>goes</w:t>
      </w:r>
      <w:r>
        <w:rPr>
          <w:spacing w:val="-9"/>
        </w:rPr>
        <w:t xml:space="preserve"> </w:t>
      </w:r>
      <w:r>
        <w:t>out,</w:t>
      </w:r>
      <w:r>
        <w:rPr>
          <w:spacing w:val="-10"/>
        </w:rPr>
        <w:t xml:space="preserve"> </w:t>
      </w:r>
      <w:r>
        <w:t>and</w:t>
      </w:r>
      <w:r>
        <w:rPr>
          <w:spacing w:val="-10"/>
        </w:rPr>
        <w:t xml:space="preserve"> </w:t>
      </w:r>
      <w:r>
        <w:t>leaves</w:t>
      </w:r>
      <w:r>
        <w:rPr>
          <w:spacing w:val="-9"/>
        </w:rPr>
        <w:t xml:space="preserve"> </w:t>
      </w:r>
      <w:r>
        <w:t>him</w:t>
      </w:r>
      <w:r>
        <w:rPr>
          <w:spacing w:val="-10"/>
        </w:rPr>
        <w:t xml:space="preserve"> </w:t>
      </w:r>
      <w:r>
        <w:t>with</w:t>
      </w:r>
      <w:r>
        <w:rPr>
          <w:spacing w:val="-9"/>
        </w:rPr>
        <w:t xml:space="preserve"> </w:t>
      </w:r>
      <w:r>
        <w:t>his</w:t>
      </w:r>
      <w:r>
        <w:rPr>
          <w:spacing w:val="-10"/>
        </w:rPr>
        <w:t xml:space="preserve"> </w:t>
      </w:r>
      <w:r>
        <w:t>wife.</w:t>
      </w:r>
      <w:r>
        <w:rPr>
          <w:spacing w:val="-10"/>
        </w:rPr>
        <w:t xml:space="preserve"> </w:t>
      </w:r>
      <w:r>
        <w:t>The</w:t>
      </w:r>
      <w:r>
        <w:rPr>
          <w:spacing w:val="-9"/>
        </w:rPr>
        <w:t xml:space="preserve"> </w:t>
      </w:r>
      <w:r>
        <w:t>visiter</w:t>
      </w:r>
      <w:r>
        <w:rPr>
          <w:spacing w:val="-10"/>
        </w:rPr>
        <w:t xml:space="preserve"> </w:t>
      </w:r>
      <w:r>
        <w:t>remains</w:t>
      </w:r>
      <w:r>
        <w:rPr>
          <w:spacing w:val="-9"/>
        </w:rPr>
        <w:t xml:space="preserve"> </w:t>
      </w:r>
      <w:r>
        <w:t>often</w:t>
      </w:r>
      <w:r>
        <w:rPr>
          <w:spacing w:val="-10"/>
        </w:rPr>
        <w:t xml:space="preserve"> </w:t>
      </w:r>
      <w:r>
        <w:t>three</w:t>
      </w:r>
      <w:r>
        <w:rPr>
          <w:spacing w:val="-9"/>
        </w:rPr>
        <w:t xml:space="preserve"> </w:t>
      </w:r>
      <w:r>
        <w:t>days,</w:t>
      </w:r>
      <w:r>
        <w:rPr>
          <w:spacing w:val="-10"/>
        </w:rPr>
        <w:t xml:space="preserve"> </w:t>
      </w:r>
      <w:r>
        <w:t>and</w:t>
      </w:r>
      <w:r>
        <w:rPr>
          <w:spacing w:val="-10"/>
        </w:rPr>
        <w:t xml:space="preserve"> </w:t>
      </w:r>
      <w:r>
        <w:t>places</w:t>
      </w:r>
      <w:r>
        <w:rPr>
          <w:spacing w:val="1"/>
        </w:rPr>
        <w:t xml:space="preserve"> </w:t>
      </w:r>
      <w:r>
        <w:t>a hat or something else at the window as a signal; and the husband never returns till he sees this taken away. This</w:t>
      </w:r>
      <w:r>
        <w:rPr>
          <w:spacing w:val="1"/>
        </w:rPr>
        <w:t xml:space="preserve"> </w:t>
      </w:r>
      <w:r>
        <w:t>is said to be done in honour of their idols, who on that account bestow on them many blessings. Their gold is in</w:t>
      </w:r>
      <w:r>
        <w:rPr>
          <w:spacing w:val="1"/>
        </w:rPr>
        <w:t xml:space="preserve"> </w:t>
      </w:r>
      <w:r>
        <w:t>small</w:t>
      </w:r>
      <w:r>
        <w:rPr>
          <w:spacing w:val="-7"/>
        </w:rPr>
        <w:t xml:space="preserve"> </w:t>
      </w:r>
      <w:r>
        <w:t>rods,—the</w:t>
      </w:r>
      <w:r>
        <w:rPr>
          <w:spacing w:val="-6"/>
        </w:rPr>
        <w:t xml:space="preserve"> </w:t>
      </w:r>
      <w:r>
        <w:t>value</w:t>
      </w:r>
      <w:r>
        <w:rPr>
          <w:spacing w:val="-6"/>
        </w:rPr>
        <w:t xml:space="preserve"> </w:t>
      </w:r>
      <w:r>
        <w:t>being</w:t>
      </w:r>
      <w:r>
        <w:rPr>
          <w:spacing w:val="-6"/>
        </w:rPr>
        <w:t xml:space="preserve"> </w:t>
      </w:r>
      <w:r>
        <w:t>determined</w:t>
      </w:r>
      <w:r>
        <w:rPr>
          <w:spacing w:val="-6"/>
        </w:rPr>
        <w:t xml:space="preserve"> </w:t>
      </w:r>
      <w:r>
        <w:t>according</w:t>
      </w:r>
      <w:r>
        <w:rPr>
          <w:spacing w:val="-6"/>
        </w:rPr>
        <w:t xml:space="preserve"> </w:t>
      </w:r>
      <w:r>
        <w:t>to</w:t>
      </w:r>
      <w:r>
        <w:rPr>
          <w:spacing w:val="-6"/>
        </w:rPr>
        <w:t xml:space="preserve"> </w:t>
      </w:r>
      <w:r>
        <w:t>the</w:t>
      </w:r>
      <w:r>
        <w:rPr>
          <w:spacing w:val="-6"/>
        </w:rPr>
        <w:t xml:space="preserve"> </w:t>
      </w:r>
      <w:r>
        <w:t>weight,</w:t>
      </w:r>
      <w:r>
        <w:rPr>
          <w:spacing w:val="-6"/>
        </w:rPr>
        <w:t xml:space="preserve"> </w:t>
      </w:r>
      <w:r>
        <w:t>and</w:t>
      </w:r>
      <w:r>
        <w:rPr>
          <w:spacing w:val="-6"/>
        </w:rPr>
        <w:t xml:space="preserve"> </w:t>
      </w:r>
      <w:r>
        <w:t>not</w:t>
      </w:r>
      <w:r>
        <w:rPr>
          <w:spacing w:val="-6"/>
        </w:rPr>
        <w:t xml:space="preserve"> </w:t>
      </w:r>
      <w:r>
        <w:t>marked</w:t>
      </w:r>
      <w:r>
        <w:rPr>
          <w:spacing w:val="-6"/>
        </w:rPr>
        <w:t xml:space="preserve"> </w:t>
      </w:r>
      <w:r>
        <w:t>by</w:t>
      </w:r>
      <w:r>
        <w:rPr>
          <w:spacing w:val="-7"/>
        </w:rPr>
        <w:t xml:space="preserve"> </w:t>
      </w:r>
      <w:r>
        <w:t>any</w:t>
      </w:r>
      <w:r>
        <w:rPr>
          <w:spacing w:val="-6"/>
        </w:rPr>
        <w:t xml:space="preserve"> </w:t>
      </w:r>
      <w:r>
        <w:t>stamp.</w:t>
      </w:r>
      <w:r>
        <w:rPr>
          <w:spacing w:val="-6"/>
        </w:rPr>
        <w:t xml:space="preserve"> </w:t>
      </w:r>
      <w:r>
        <w:t>The</w:t>
      </w:r>
      <w:r>
        <w:rPr>
          <w:spacing w:val="-6"/>
        </w:rPr>
        <w:t xml:space="preserve"> </w:t>
      </w:r>
      <w:r>
        <w:t>small</w:t>
      </w:r>
      <w:r>
        <w:rPr>
          <w:spacing w:val="-6"/>
        </w:rPr>
        <w:t xml:space="preserve"> </w:t>
      </w:r>
      <w:r>
        <w:t>money</w:t>
      </w:r>
      <w:r>
        <w:rPr>
          <w:spacing w:val="1"/>
        </w:rPr>
        <w:t xml:space="preserve"> </w:t>
      </w:r>
      <w:r>
        <w:t>is</w:t>
      </w:r>
      <w:r>
        <w:rPr>
          <w:spacing w:val="-6"/>
        </w:rPr>
        <w:t xml:space="preserve"> </w:t>
      </w:r>
      <w:r>
        <w:t>thus</w:t>
      </w:r>
      <w:r>
        <w:rPr>
          <w:spacing w:val="-5"/>
        </w:rPr>
        <w:t xml:space="preserve"> </w:t>
      </w:r>
      <w:r>
        <w:t>made:</w:t>
      </w:r>
      <w:r>
        <w:rPr>
          <w:spacing w:val="-6"/>
        </w:rPr>
        <w:t xml:space="preserve"> </w:t>
      </w:r>
      <w:r>
        <w:t>they</w:t>
      </w:r>
      <w:r>
        <w:rPr>
          <w:spacing w:val="-5"/>
        </w:rPr>
        <w:t xml:space="preserve"> </w:t>
      </w:r>
      <w:r>
        <w:t>take</w:t>
      </w:r>
      <w:r>
        <w:rPr>
          <w:spacing w:val="-6"/>
        </w:rPr>
        <w:t xml:space="preserve"> </w:t>
      </w:r>
      <w:r>
        <w:t>salt,</w:t>
      </w:r>
      <w:r>
        <w:rPr>
          <w:spacing w:val="-5"/>
        </w:rPr>
        <w:t xml:space="preserve"> </w:t>
      </w:r>
      <w:r>
        <w:t>form</w:t>
      </w:r>
      <w:r>
        <w:rPr>
          <w:spacing w:val="-6"/>
        </w:rPr>
        <w:t xml:space="preserve"> </w:t>
      </w:r>
      <w:r>
        <w:t>it</w:t>
      </w:r>
      <w:r>
        <w:rPr>
          <w:spacing w:val="-5"/>
        </w:rPr>
        <w:t xml:space="preserve"> </w:t>
      </w:r>
      <w:r>
        <w:t>into</w:t>
      </w:r>
      <w:r>
        <w:rPr>
          <w:spacing w:val="-6"/>
        </w:rPr>
        <w:t xml:space="preserve"> </w:t>
      </w:r>
      <w:r>
        <w:t>a</w:t>
      </w:r>
      <w:r>
        <w:rPr>
          <w:spacing w:val="-5"/>
        </w:rPr>
        <w:t xml:space="preserve"> </w:t>
      </w:r>
      <w:r>
        <w:t>shape,</w:t>
      </w:r>
      <w:r>
        <w:rPr>
          <w:spacing w:val="-6"/>
        </w:rPr>
        <w:t xml:space="preserve"> </w:t>
      </w:r>
      <w:r>
        <w:t>so</w:t>
      </w:r>
      <w:r>
        <w:rPr>
          <w:spacing w:val="-5"/>
        </w:rPr>
        <w:t xml:space="preserve"> </w:t>
      </w:r>
      <w:r>
        <w:t>that</w:t>
      </w:r>
      <w:r>
        <w:rPr>
          <w:spacing w:val="-6"/>
        </w:rPr>
        <w:t xml:space="preserve"> </w:t>
      </w:r>
      <w:r>
        <w:t>it</w:t>
      </w:r>
      <w:r>
        <w:rPr>
          <w:spacing w:val="-5"/>
        </w:rPr>
        <w:t xml:space="preserve"> </w:t>
      </w:r>
      <w:r>
        <w:t>weighs</w:t>
      </w:r>
      <w:r>
        <w:rPr>
          <w:spacing w:val="-6"/>
        </w:rPr>
        <w:t xml:space="preserve"> </w:t>
      </w:r>
      <w:r>
        <w:t>about</w:t>
      </w:r>
      <w:r>
        <w:rPr>
          <w:spacing w:val="-5"/>
        </w:rPr>
        <w:t xml:space="preserve"> </w:t>
      </w:r>
      <w:r>
        <w:t>half</w:t>
      </w:r>
      <w:r>
        <w:rPr>
          <w:spacing w:val="-6"/>
        </w:rPr>
        <w:t xml:space="preserve"> </w:t>
      </w:r>
      <w:r>
        <w:t>a</w:t>
      </w:r>
      <w:r>
        <w:rPr>
          <w:spacing w:val="-5"/>
        </w:rPr>
        <w:t xml:space="preserve"> </w:t>
      </w:r>
      <w:r>
        <w:t>pound,</w:t>
      </w:r>
      <w:r>
        <w:rPr>
          <w:spacing w:val="-6"/>
        </w:rPr>
        <w:t xml:space="preserve"> </w:t>
      </w:r>
      <w:r>
        <w:t>and</w:t>
      </w:r>
      <w:r>
        <w:rPr>
          <w:spacing w:val="-5"/>
        </w:rPr>
        <w:t xml:space="preserve"> </w:t>
      </w:r>
      <w:r>
        <w:t>eighty</w:t>
      </w:r>
      <w:r>
        <w:rPr>
          <w:spacing w:val="-6"/>
        </w:rPr>
        <w:t xml:space="preserve"> </w:t>
      </w:r>
      <w:r>
        <w:t>of</w:t>
      </w:r>
      <w:r>
        <w:rPr>
          <w:spacing w:val="-5"/>
        </w:rPr>
        <w:t xml:space="preserve"> </w:t>
      </w:r>
      <w:r>
        <w:t>these</w:t>
      </w:r>
      <w:r>
        <w:rPr>
          <w:spacing w:val="-6"/>
        </w:rPr>
        <w:t xml:space="preserve"> </w:t>
      </w:r>
      <w:r>
        <w:t>are</w:t>
      </w:r>
      <w:r>
        <w:rPr>
          <w:spacing w:val="-5"/>
        </w:rPr>
        <w:t xml:space="preserve"> </w:t>
      </w:r>
      <w:r>
        <w:t>worth</w:t>
      </w:r>
      <w:r>
        <w:rPr>
          <w:spacing w:val="-52"/>
        </w:rPr>
        <w:t xml:space="preserve"> </w:t>
      </w:r>
      <w:r>
        <w:t>a</w:t>
      </w:r>
      <w:r>
        <w:rPr>
          <w:spacing w:val="-10"/>
        </w:rPr>
        <w:t xml:space="preserve"> </w:t>
      </w:r>
      <w:r>
        <w:t>rod</w:t>
      </w:r>
      <w:r>
        <w:rPr>
          <w:spacing w:val="-9"/>
        </w:rPr>
        <w:t xml:space="preserve"> </w:t>
      </w:r>
      <w:r>
        <w:t>of</w:t>
      </w:r>
      <w:r>
        <w:rPr>
          <w:spacing w:val="-10"/>
        </w:rPr>
        <w:t xml:space="preserve"> </w:t>
      </w:r>
      <w:r>
        <w:t>gold.</w:t>
      </w:r>
      <w:r>
        <w:rPr>
          <w:spacing w:val="-9"/>
        </w:rPr>
        <w:t xml:space="preserve"> </w:t>
      </w:r>
      <w:r>
        <w:t>They</w:t>
      </w:r>
      <w:r>
        <w:rPr>
          <w:spacing w:val="-9"/>
        </w:rPr>
        <w:t xml:space="preserve"> </w:t>
      </w:r>
      <w:r>
        <w:t>have</w:t>
      </w:r>
      <w:r>
        <w:rPr>
          <w:spacing w:val="-10"/>
        </w:rPr>
        <w:t xml:space="preserve"> </w:t>
      </w:r>
      <w:r>
        <w:t>a</w:t>
      </w:r>
      <w:r>
        <w:rPr>
          <w:spacing w:val="-9"/>
        </w:rPr>
        <w:t xml:space="preserve"> </w:t>
      </w:r>
      <w:r>
        <w:t>very</w:t>
      </w:r>
      <w:r>
        <w:rPr>
          <w:spacing w:val="-10"/>
        </w:rPr>
        <w:t xml:space="preserve"> </w:t>
      </w:r>
      <w:r>
        <w:t>great</w:t>
      </w:r>
      <w:r>
        <w:rPr>
          <w:spacing w:val="-9"/>
        </w:rPr>
        <w:t xml:space="preserve"> </w:t>
      </w:r>
      <w:r>
        <w:t>number</w:t>
      </w:r>
      <w:r>
        <w:rPr>
          <w:spacing w:val="-9"/>
        </w:rPr>
        <w:t xml:space="preserve"> </w:t>
      </w:r>
      <w:r>
        <w:t>of</w:t>
      </w:r>
      <w:r>
        <w:rPr>
          <w:spacing w:val="-10"/>
        </w:rPr>
        <w:t xml:space="preserve"> </w:t>
      </w:r>
      <w:r>
        <w:t>the</w:t>
      </w:r>
      <w:r>
        <w:rPr>
          <w:spacing w:val="-9"/>
        </w:rPr>
        <w:t xml:space="preserve"> </w:t>
      </w:r>
      <w:r>
        <w:t>animals</w:t>
      </w:r>
      <w:r>
        <w:rPr>
          <w:spacing w:val="-10"/>
        </w:rPr>
        <w:t xml:space="preserve"> </w:t>
      </w:r>
      <w:r>
        <w:t>which</w:t>
      </w:r>
      <w:r>
        <w:rPr>
          <w:spacing w:val="-9"/>
        </w:rPr>
        <w:t xml:space="preserve"> </w:t>
      </w:r>
      <w:r>
        <w:t>yield</w:t>
      </w:r>
      <w:r>
        <w:rPr>
          <w:spacing w:val="-9"/>
        </w:rPr>
        <w:t xml:space="preserve"> </w:t>
      </w:r>
      <w:r>
        <w:t>the</w:t>
      </w:r>
      <w:r>
        <w:rPr>
          <w:spacing w:val="-10"/>
        </w:rPr>
        <w:t xml:space="preserve"> </w:t>
      </w:r>
      <w:r>
        <w:t>musk;</w:t>
      </w:r>
      <w:r>
        <w:rPr>
          <w:spacing w:val="-9"/>
        </w:rPr>
        <w:t xml:space="preserve"> </w:t>
      </w:r>
      <w:r>
        <w:t>likewise</w:t>
      </w:r>
      <w:r>
        <w:rPr>
          <w:spacing w:val="-10"/>
        </w:rPr>
        <w:t xml:space="preserve"> </w:t>
      </w:r>
      <w:r>
        <w:t>fishes</w:t>
      </w:r>
      <w:r>
        <w:rPr>
          <w:spacing w:val="-9"/>
        </w:rPr>
        <w:t xml:space="preserve"> </w:t>
      </w:r>
      <w:r>
        <w:t>from</w:t>
      </w:r>
      <w:r>
        <w:rPr>
          <w:spacing w:val="-9"/>
        </w:rPr>
        <w:t xml:space="preserve"> </w:t>
      </w:r>
      <w:r>
        <w:t>the</w:t>
      </w:r>
      <w:r>
        <w:rPr>
          <w:spacing w:val="-10"/>
        </w:rPr>
        <w:t xml:space="preserve"> </w:t>
      </w:r>
      <w:r>
        <w:t>same</w:t>
      </w:r>
      <w:r w:rsidR="00FA16D1">
        <w:t xml:space="preserve"> </w:t>
      </w:r>
      <w:r>
        <w:t>lake</w:t>
      </w:r>
      <w:r>
        <w:rPr>
          <w:spacing w:val="-7"/>
        </w:rPr>
        <w:t xml:space="preserve"> </w:t>
      </w:r>
      <w:r>
        <w:t>whence</w:t>
      </w:r>
      <w:r>
        <w:rPr>
          <w:spacing w:val="-7"/>
        </w:rPr>
        <w:t xml:space="preserve"> </w:t>
      </w:r>
      <w:r>
        <w:t>the</w:t>
      </w:r>
      <w:r>
        <w:rPr>
          <w:spacing w:val="-7"/>
        </w:rPr>
        <w:t xml:space="preserve"> </w:t>
      </w:r>
      <w:r>
        <w:t>pearls</w:t>
      </w:r>
      <w:r>
        <w:rPr>
          <w:spacing w:val="-7"/>
        </w:rPr>
        <w:t xml:space="preserve"> </w:t>
      </w:r>
      <w:r>
        <w:t>are</w:t>
      </w:r>
      <w:r>
        <w:rPr>
          <w:spacing w:val="-7"/>
        </w:rPr>
        <w:t xml:space="preserve"> </w:t>
      </w:r>
      <w:r>
        <w:t>drawn;</w:t>
      </w:r>
      <w:r>
        <w:rPr>
          <w:spacing w:val="-7"/>
        </w:rPr>
        <w:t xml:space="preserve"> </w:t>
      </w:r>
      <w:r>
        <w:t>also</w:t>
      </w:r>
      <w:r>
        <w:rPr>
          <w:spacing w:val="-6"/>
        </w:rPr>
        <w:t xml:space="preserve"> </w:t>
      </w:r>
      <w:r>
        <w:t>the</w:t>
      </w:r>
      <w:r>
        <w:rPr>
          <w:spacing w:val="-7"/>
        </w:rPr>
        <w:t xml:space="preserve"> </w:t>
      </w:r>
      <w:r>
        <w:t>usual</w:t>
      </w:r>
      <w:r>
        <w:rPr>
          <w:spacing w:val="-7"/>
        </w:rPr>
        <w:t xml:space="preserve"> </w:t>
      </w:r>
      <w:r>
        <w:t>kinds</w:t>
      </w:r>
      <w:r>
        <w:rPr>
          <w:spacing w:val="-7"/>
        </w:rPr>
        <w:t xml:space="preserve"> </w:t>
      </w:r>
      <w:r>
        <w:t>of</w:t>
      </w:r>
      <w:r>
        <w:rPr>
          <w:spacing w:val="-7"/>
        </w:rPr>
        <w:t xml:space="preserve"> </w:t>
      </w:r>
      <w:r>
        <w:t>wild</w:t>
      </w:r>
      <w:r>
        <w:rPr>
          <w:spacing w:val="-7"/>
        </w:rPr>
        <w:t xml:space="preserve"> </w:t>
      </w:r>
      <w:r>
        <w:t>birds</w:t>
      </w:r>
      <w:r>
        <w:rPr>
          <w:spacing w:val="-7"/>
        </w:rPr>
        <w:t xml:space="preserve"> </w:t>
      </w:r>
      <w:r>
        <w:t>and</w:t>
      </w:r>
      <w:r>
        <w:rPr>
          <w:spacing w:val="-7"/>
        </w:rPr>
        <w:t xml:space="preserve"> </w:t>
      </w:r>
      <w:r>
        <w:t>beasts.</w:t>
      </w:r>
      <w:r>
        <w:rPr>
          <w:spacing w:val="-6"/>
        </w:rPr>
        <w:t xml:space="preserve"> </w:t>
      </w:r>
      <w:r>
        <w:t>No</w:t>
      </w:r>
      <w:r>
        <w:rPr>
          <w:spacing w:val="-7"/>
        </w:rPr>
        <w:t xml:space="preserve"> </w:t>
      </w:r>
      <w:r>
        <w:t>wine</w:t>
      </w:r>
      <w:r>
        <w:rPr>
          <w:spacing w:val="-7"/>
        </w:rPr>
        <w:t xml:space="preserve"> </w:t>
      </w:r>
      <w:r>
        <w:t>is</w:t>
      </w:r>
      <w:r>
        <w:rPr>
          <w:spacing w:val="-7"/>
        </w:rPr>
        <w:t xml:space="preserve"> </w:t>
      </w:r>
      <w:r>
        <w:t>obtained</w:t>
      </w:r>
      <w:r>
        <w:rPr>
          <w:spacing w:val="-7"/>
        </w:rPr>
        <w:t xml:space="preserve"> </w:t>
      </w:r>
      <w:r>
        <w:t>from</w:t>
      </w:r>
      <w:r>
        <w:rPr>
          <w:spacing w:val="-7"/>
        </w:rPr>
        <w:t xml:space="preserve"> </w:t>
      </w:r>
      <w:r>
        <w:t>vines,</w:t>
      </w:r>
      <w:r>
        <w:rPr>
          <w:spacing w:val="-7"/>
        </w:rPr>
        <w:t xml:space="preserve"> </w:t>
      </w:r>
      <w:r>
        <w:t>but</w:t>
      </w:r>
      <w:r>
        <w:rPr>
          <w:spacing w:val="-52"/>
        </w:rPr>
        <w:t xml:space="preserve"> </w:t>
      </w:r>
      <w:r>
        <w:t>it</w:t>
      </w:r>
      <w:r>
        <w:rPr>
          <w:spacing w:val="-8"/>
        </w:rPr>
        <w:t xml:space="preserve"> </w:t>
      </w:r>
      <w:r>
        <w:t>is</w:t>
      </w:r>
      <w:r>
        <w:rPr>
          <w:spacing w:val="-7"/>
        </w:rPr>
        <w:t xml:space="preserve"> </w:t>
      </w:r>
      <w:r>
        <w:t>made</w:t>
      </w:r>
      <w:r>
        <w:rPr>
          <w:spacing w:val="-7"/>
        </w:rPr>
        <w:t xml:space="preserve"> </w:t>
      </w:r>
      <w:r>
        <w:t>from</w:t>
      </w:r>
      <w:r>
        <w:rPr>
          <w:spacing w:val="-8"/>
        </w:rPr>
        <w:t xml:space="preserve"> </w:t>
      </w:r>
      <w:r>
        <w:t>grain</w:t>
      </w:r>
      <w:r>
        <w:rPr>
          <w:spacing w:val="-7"/>
        </w:rPr>
        <w:t xml:space="preserve"> </w:t>
      </w:r>
      <w:r>
        <w:t>or</w:t>
      </w:r>
      <w:r>
        <w:rPr>
          <w:spacing w:val="-7"/>
        </w:rPr>
        <w:t xml:space="preserve"> </w:t>
      </w:r>
      <w:r>
        <w:t>rice</w:t>
      </w:r>
      <w:r>
        <w:rPr>
          <w:spacing w:val="-7"/>
        </w:rPr>
        <w:t xml:space="preserve"> </w:t>
      </w:r>
      <w:r>
        <w:t>with</w:t>
      </w:r>
      <w:r>
        <w:rPr>
          <w:spacing w:val="-8"/>
        </w:rPr>
        <w:t xml:space="preserve"> </w:t>
      </w:r>
      <w:r>
        <w:t>many</w:t>
      </w:r>
      <w:r>
        <w:rPr>
          <w:spacing w:val="-7"/>
        </w:rPr>
        <w:t xml:space="preserve"> </w:t>
      </w:r>
      <w:r>
        <w:t>spices,</w:t>
      </w:r>
      <w:r>
        <w:rPr>
          <w:spacing w:val="-7"/>
        </w:rPr>
        <w:t xml:space="preserve"> </w:t>
      </w:r>
      <w:r>
        <w:t>which</w:t>
      </w:r>
      <w:r>
        <w:rPr>
          <w:spacing w:val="-7"/>
        </w:rPr>
        <w:t xml:space="preserve"> </w:t>
      </w:r>
      <w:r>
        <w:t>makes</w:t>
      </w:r>
      <w:r>
        <w:rPr>
          <w:spacing w:val="-8"/>
        </w:rPr>
        <w:t xml:space="preserve"> </w:t>
      </w:r>
      <w:r>
        <w:t>a</w:t>
      </w:r>
      <w:r>
        <w:rPr>
          <w:spacing w:val="-7"/>
        </w:rPr>
        <w:t xml:space="preserve"> </w:t>
      </w:r>
      <w:r>
        <w:t>good</w:t>
      </w:r>
      <w:r>
        <w:rPr>
          <w:spacing w:val="-7"/>
        </w:rPr>
        <w:t xml:space="preserve"> </w:t>
      </w:r>
      <w:r>
        <w:t>liquor.</w:t>
      </w:r>
      <w:r>
        <w:rPr>
          <w:spacing w:val="-7"/>
        </w:rPr>
        <w:t xml:space="preserve"> </w:t>
      </w:r>
      <w:r>
        <w:t>In</w:t>
      </w:r>
      <w:r>
        <w:rPr>
          <w:spacing w:val="-8"/>
        </w:rPr>
        <w:t xml:space="preserve"> </w:t>
      </w:r>
      <w:r>
        <w:t>that</w:t>
      </w:r>
      <w:r>
        <w:rPr>
          <w:spacing w:val="-7"/>
        </w:rPr>
        <w:t xml:space="preserve"> </w:t>
      </w:r>
      <w:r>
        <w:t>province</w:t>
      </w:r>
      <w:r>
        <w:rPr>
          <w:spacing w:val="-7"/>
        </w:rPr>
        <w:t xml:space="preserve"> </w:t>
      </w:r>
      <w:r>
        <w:t>also</w:t>
      </w:r>
      <w:r>
        <w:rPr>
          <w:spacing w:val="-8"/>
        </w:rPr>
        <w:t xml:space="preserve"> </w:t>
      </w:r>
      <w:r>
        <w:t>grows</w:t>
      </w:r>
      <w:r>
        <w:rPr>
          <w:spacing w:val="-7"/>
        </w:rPr>
        <w:t xml:space="preserve"> </w:t>
      </w:r>
      <w:r>
        <w:t>a</w:t>
      </w:r>
      <w:r>
        <w:rPr>
          <w:spacing w:val="-7"/>
        </w:rPr>
        <w:t xml:space="preserve"> </w:t>
      </w:r>
      <w:r>
        <w:t>tree</w:t>
      </w:r>
      <w:r>
        <w:rPr>
          <w:spacing w:val="-7"/>
        </w:rPr>
        <w:t xml:space="preserve"> </w:t>
      </w:r>
      <w:r>
        <w:t>called</w:t>
      </w:r>
      <w:r>
        <w:rPr>
          <w:spacing w:val="1"/>
        </w:rPr>
        <w:t xml:space="preserve"> </w:t>
      </w:r>
      <w:r>
        <w:rPr>
          <w:i/>
          <w:spacing w:val="-1"/>
        </w:rPr>
        <w:t>garofol</w:t>
      </w:r>
      <w:r>
        <w:rPr>
          <w:spacing w:val="-1"/>
        </w:rPr>
        <w:t>;</w:t>
      </w:r>
      <w:r>
        <w:rPr>
          <w:spacing w:val="-13"/>
        </w:rPr>
        <w:t xml:space="preserve"> </w:t>
      </w:r>
      <w:r>
        <w:rPr>
          <w:spacing w:val="-1"/>
        </w:rPr>
        <w:t>it</w:t>
      </w:r>
      <w:r>
        <w:rPr>
          <w:spacing w:val="-13"/>
        </w:rPr>
        <w:t xml:space="preserve"> </w:t>
      </w:r>
      <w:r>
        <w:rPr>
          <w:spacing w:val="-1"/>
        </w:rPr>
        <w:t>is</w:t>
      </w:r>
      <w:r>
        <w:rPr>
          <w:spacing w:val="-12"/>
        </w:rPr>
        <w:t xml:space="preserve"> </w:t>
      </w:r>
      <w:r>
        <w:rPr>
          <w:spacing w:val="-1"/>
        </w:rPr>
        <w:t>small,</w:t>
      </w:r>
      <w:r>
        <w:rPr>
          <w:spacing w:val="-13"/>
        </w:rPr>
        <w:t xml:space="preserve"> </w:t>
      </w:r>
      <w:r>
        <w:rPr>
          <w:spacing w:val="-1"/>
        </w:rPr>
        <w:t>with</w:t>
      </w:r>
      <w:r>
        <w:rPr>
          <w:spacing w:val="-12"/>
        </w:rPr>
        <w:t xml:space="preserve"> </w:t>
      </w:r>
      <w:r>
        <w:rPr>
          <w:spacing w:val="-1"/>
        </w:rPr>
        <w:t>leaves</w:t>
      </w:r>
      <w:r>
        <w:rPr>
          <w:spacing w:val="-13"/>
        </w:rPr>
        <w:t xml:space="preserve"> </w:t>
      </w:r>
      <w:r>
        <w:rPr>
          <w:spacing w:val="-1"/>
        </w:rPr>
        <w:t>like</w:t>
      </w:r>
      <w:r>
        <w:rPr>
          <w:spacing w:val="-13"/>
        </w:rPr>
        <w:t xml:space="preserve"> </w:t>
      </w:r>
      <w:r>
        <w:rPr>
          <w:spacing w:val="-1"/>
        </w:rPr>
        <w:t>a</w:t>
      </w:r>
      <w:r>
        <w:rPr>
          <w:spacing w:val="-12"/>
        </w:rPr>
        <w:t xml:space="preserve"> </w:t>
      </w:r>
      <w:r>
        <w:rPr>
          <w:spacing w:val="-1"/>
        </w:rPr>
        <w:t>laurel,</w:t>
      </w:r>
      <w:r>
        <w:rPr>
          <w:spacing w:val="-13"/>
        </w:rPr>
        <w:t xml:space="preserve"> </w:t>
      </w:r>
      <w:r>
        <w:rPr>
          <w:spacing w:val="-1"/>
        </w:rPr>
        <w:t>but</w:t>
      </w:r>
      <w:r>
        <w:rPr>
          <w:spacing w:val="-12"/>
        </w:rPr>
        <w:t xml:space="preserve"> </w:t>
      </w:r>
      <w:r>
        <w:rPr>
          <w:spacing w:val="-1"/>
        </w:rPr>
        <w:t>longer</w:t>
      </w:r>
      <w:r>
        <w:rPr>
          <w:spacing w:val="-13"/>
        </w:rPr>
        <w:t xml:space="preserve"> </w:t>
      </w:r>
      <w:r>
        <w:rPr>
          <w:spacing w:val="-1"/>
        </w:rPr>
        <w:t>and</w:t>
      </w:r>
      <w:r>
        <w:rPr>
          <w:spacing w:val="-12"/>
        </w:rPr>
        <w:t xml:space="preserve"> </w:t>
      </w:r>
      <w:r>
        <w:rPr>
          <w:spacing w:val="-1"/>
        </w:rPr>
        <w:t>narrower;</w:t>
      </w:r>
      <w:r>
        <w:rPr>
          <w:spacing w:val="-13"/>
        </w:rPr>
        <w:t xml:space="preserve"> </w:t>
      </w:r>
      <w:r>
        <w:t>it</w:t>
      </w:r>
      <w:r>
        <w:rPr>
          <w:spacing w:val="-13"/>
        </w:rPr>
        <w:t xml:space="preserve"> </w:t>
      </w:r>
      <w:r>
        <w:t>bears</w:t>
      </w:r>
      <w:r>
        <w:rPr>
          <w:spacing w:val="-12"/>
        </w:rPr>
        <w:t xml:space="preserve"> </w:t>
      </w:r>
      <w:r>
        <w:t>a</w:t>
      </w:r>
      <w:r>
        <w:rPr>
          <w:spacing w:val="-13"/>
        </w:rPr>
        <w:t xml:space="preserve"> </w:t>
      </w:r>
      <w:r>
        <w:t>small</w:t>
      </w:r>
      <w:r>
        <w:rPr>
          <w:spacing w:val="-12"/>
        </w:rPr>
        <w:t xml:space="preserve"> </w:t>
      </w:r>
      <w:r>
        <w:t>white</w:t>
      </w:r>
      <w:r>
        <w:rPr>
          <w:spacing w:val="-13"/>
        </w:rPr>
        <w:t xml:space="preserve"> </w:t>
      </w:r>
      <w:r>
        <w:t>flower.</w:t>
      </w:r>
      <w:r>
        <w:rPr>
          <w:spacing w:val="-12"/>
        </w:rPr>
        <w:t xml:space="preserve"> </w:t>
      </w:r>
      <w:r>
        <w:t>It</w:t>
      </w:r>
      <w:r>
        <w:rPr>
          <w:spacing w:val="-13"/>
        </w:rPr>
        <w:t xml:space="preserve"> </w:t>
      </w:r>
      <w:r>
        <w:t>yields</w:t>
      </w:r>
      <w:r>
        <w:rPr>
          <w:spacing w:val="-13"/>
        </w:rPr>
        <w:t xml:space="preserve"> </w:t>
      </w:r>
      <w:r>
        <w:t>ginger,</w:t>
      </w:r>
      <w:r>
        <w:rPr>
          <w:spacing w:val="1"/>
        </w:rPr>
        <w:t xml:space="preserve"> </w:t>
      </w:r>
      <w:r>
        <w:t>cinnamon, and other spices, which come into our country; but I have now said to you enough of Kain-du. After</w:t>
      </w:r>
      <w:r>
        <w:rPr>
          <w:spacing w:val="1"/>
        </w:rPr>
        <w:t xml:space="preserve"> </w:t>
      </w:r>
      <w:r>
        <w:t>travelling ten days you come to a river which bounds it, named Brius. In it is found a great quantity of gold dust;</w:t>
      </w:r>
      <w:r>
        <w:rPr>
          <w:spacing w:val="1"/>
        </w:rPr>
        <w:t xml:space="preserve"> </w:t>
      </w:r>
      <w:r>
        <w:t>and</w:t>
      </w:r>
      <w:r>
        <w:rPr>
          <w:spacing w:val="-6"/>
        </w:rPr>
        <w:t xml:space="preserve"> </w:t>
      </w:r>
      <w:r>
        <w:t>on</w:t>
      </w:r>
      <w:r>
        <w:rPr>
          <w:spacing w:val="-6"/>
        </w:rPr>
        <w:t xml:space="preserve"> </w:t>
      </w:r>
      <w:r>
        <w:t>its</w:t>
      </w:r>
      <w:r>
        <w:rPr>
          <w:spacing w:val="-6"/>
        </w:rPr>
        <w:t xml:space="preserve"> </w:t>
      </w:r>
      <w:r>
        <w:t>banks</w:t>
      </w:r>
      <w:r>
        <w:rPr>
          <w:spacing w:val="-6"/>
        </w:rPr>
        <w:t xml:space="preserve"> </w:t>
      </w:r>
      <w:r>
        <w:t>abundance</w:t>
      </w:r>
      <w:r>
        <w:rPr>
          <w:spacing w:val="-6"/>
        </w:rPr>
        <w:t xml:space="preserve"> </w:t>
      </w:r>
      <w:r>
        <w:t>of</w:t>
      </w:r>
      <w:r>
        <w:rPr>
          <w:spacing w:val="-6"/>
        </w:rPr>
        <w:t xml:space="preserve"> </w:t>
      </w:r>
      <w:r>
        <w:t>cinnamon;</w:t>
      </w:r>
      <w:r>
        <w:rPr>
          <w:spacing w:val="-6"/>
        </w:rPr>
        <w:t xml:space="preserve"> </w:t>
      </w:r>
      <w:r>
        <w:t>it</w:t>
      </w:r>
      <w:r>
        <w:rPr>
          <w:spacing w:val="-6"/>
        </w:rPr>
        <w:t xml:space="preserve"> </w:t>
      </w:r>
      <w:r>
        <w:t>flows</w:t>
      </w:r>
      <w:r>
        <w:rPr>
          <w:spacing w:val="-6"/>
        </w:rPr>
        <w:t xml:space="preserve"> </w:t>
      </w:r>
      <w:r>
        <w:t>on</w:t>
      </w:r>
      <w:r>
        <w:rPr>
          <w:spacing w:val="-6"/>
        </w:rPr>
        <w:t xml:space="preserve"> </w:t>
      </w:r>
      <w:r>
        <w:t>to</w:t>
      </w:r>
      <w:r>
        <w:rPr>
          <w:spacing w:val="-6"/>
        </w:rPr>
        <w:t xml:space="preserve"> </w:t>
      </w:r>
      <w:r>
        <w:t>the</w:t>
      </w:r>
      <w:r>
        <w:rPr>
          <w:spacing w:val="-6"/>
        </w:rPr>
        <w:t xml:space="preserve"> </w:t>
      </w:r>
      <w:r>
        <w:t>ocean.</w:t>
      </w:r>
      <w:r>
        <w:rPr>
          <w:spacing w:val="-6"/>
        </w:rPr>
        <w:t xml:space="preserve"> </w:t>
      </w:r>
      <w:r>
        <w:t>Now</w:t>
      </w:r>
      <w:r>
        <w:rPr>
          <w:spacing w:val="-6"/>
        </w:rPr>
        <w:t xml:space="preserve"> </w:t>
      </w:r>
      <w:r>
        <w:t>let</w:t>
      </w:r>
      <w:r>
        <w:rPr>
          <w:spacing w:val="-6"/>
        </w:rPr>
        <w:t xml:space="preserve"> </w:t>
      </w:r>
      <w:r>
        <w:t>us</w:t>
      </w:r>
      <w:r>
        <w:rPr>
          <w:spacing w:val="-6"/>
        </w:rPr>
        <w:t xml:space="preserve"> </w:t>
      </w:r>
      <w:r>
        <w:t>tell</w:t>
      </w:r>
      <w:r>
        <w:rPr>
          <w:spacing w:val="-6"/>
        </w:rPr>
        <w:t xml:space="preserve"> </w:t>
      </w:r>
      <w:r>
        <w:t>you</w:t>
      </w:r>
      <w:r>
        <w:rPr>
          <w:spacing w:val="-6"/>
        </w:rPr>
        <w:t xml:space="preserve"> </w:t>
      </w:r>
      <w:r>
        <w:t>of</w:t>
      </w:r>
      <w:r>
        <w:rPr>
          <w:spacing w:val="-6"/>
        </w:rPr>
        <w:t xml:space="preserve"> </w:t>
      </w:r>
      <w:r>
        <w:t>Caraian.</w:t>
      </w:r>
    </w:p>
    <w:p w14:paraId="2E98B622" w14:textId="77777777" w:rsidR="000276C6" w:rsidRDefault="000276C6" w:rsidP="000276C6">
      <w:pPr>
        <w:pStyle w:val="BodyText"/>
      </w:pPr>
    </w:p>
    <w:p w14:paraId="33900E3E" w14:textId="77777777" w:rsidR="000276C6" w:rsidRPr="00FA16D1" w:rsidRDefault="000276C6" w:rsidP="00FA16D1">
      <w:pPr>
        <w:pStyle w:val="Heading4"/>
      </w:pPr>
      <w:r w:rsidRPr="00FA16D1">
        <w:t>XLVI—The Province of Caraian</w:t>
      </w:r>
    </w:p>
    <w:p w14:paraId="3346AF49" w14:textId="6F9D42B6" w:rsidR="000276C6" w:rsidRDefault="000276C6" w:rsidP="00FA16D1">
      <w:pPr>
        <w:pStyle w:val="Body"/>
      </w:pPr>
      <w:r>
        <w:t>When a man has departed and crossed the river, he enters this province, which is large, and contains seven</w:t>
      </w:r>
      <w:r>
        <w:rPr>
          <w:spacing w:val="1"/>
        </w:rPr>
        <w:t xml:space="preserve"> </w:t>
      </w:r>
      <w:r>
        <w:t>kingdoms extending westward. The people are all idolaters, and under the dominion of the great khan. The king</w:t>
      </w:r>
      <w:r>
        <w:rPr>
          <w:spacing w:val="1"/>
        </w:rPr>
        <w:t xml:space="preserve"> </w:t>
      </w:r>
      <w:r>
        <w:t>is</w:t>
      </w:r>
      <w:r>
        <w:rPr>
          <w:spacing w:val="-7"/>
        </w:rPr>
        <w:t xml:space="preserve"> </w:t>
      </w:r>
      <w:r>
        <w:t>a</w:t>
      </w:r>
      <w:r>
        <w:rPr>
          <w:spacing w:val="-6"/>
        </w:rPr>
        <w:t xml:space="preserve"> </w:t>
      </w:r>
      <w:r>
        <w:t>son</w:t>
      </w:r>
      <w:r>
        <w:rPr>
          <w:spacing w:val="-6"/>
        </w:rPr>
        <w:t xml:space="preserve"> </w:t>
      </w:r>
      <w:r>
        <w:t>of</w:t>
      </w:r>
      <w:r>
        <w:rPr>
          <w:spacing w:val="-6"/>
        </w:rPr>
        <w:t xml:space="preserve"> </w:t>
      </w:r>
      <w:r>
        <w:t>his,</w:t>
      </w:r>
      <w:r>
        <w:rPr>
          <w:spacing w:val="-6"/>
        </w:rPr>
        <w:t xml:space="preserve"> </w:t>
      </w:r>
      <w:r>
        <w:t>named</w:t>
      </w:r>
      <w:r>
        <w:rPr>
          <w:spacing w:val="-6"/>
        </w:rPr>
        <w:t xml:space="preserve"> </w:t>
      </w:r>
      <w:r>
        <w:t>Essetemur,</w:t>
      </w:r>
      <w:r>
        <w:rPr>
          <w:spacing w:val="-6"/>
        </w:rPr>
        <w:t xml:space="preserve"> </w:t>
      </w:r>
      <w:r>
        <w:t>and</w:t>
      </w:r>
      <w:r>
        <w:rPr>
          <w:spacing w:val="-6"/>
        </w:rPr>
        <w:t xml:space="preserve"> </w:t>
      </w:r>
      <w:r>
        <w:t>is</w:t>
      </w:r>
      <w:r>
        <w:rPr>
          <w:spacing w:val="-6"/>
        </w:rPr>
        <w:t xml:space="preserve"> </w:t>
      </w:r>
      <w:r>
        <w:t>great,</w:t>
      </w:r>
      <w:r>
        <w:rPr>
          <w:spacing w:val="-6"/>
        </w:rPr>
        <w:t xml:space="preserve"> </w:t>
      </w:r>
      <w:r>
        <w:t>rich,</w:t>
      </w:r>
      <w:r>
        <w:rPr>
          <w:spacing w:val="-6"/>
        </w:rPr>
        <w:t xml:space="preserve"> </w:t>
      </w:r>
      <w:r>
        <w:t>and</w:t>
      </w:r>
      <w:r>
        <w:rPr>
          <w:spacing w:val="-6"/>
        </w:rPr>
        <w:t xml:space="preserve"> </w:t>
      </w:r>
      <w:r>
        <w:t>powerful.</w:t>
      </w:r>
      <w:r>
        <w:rPr>
          <w:spacing w:val="-6"/>
        </w:rPr>
        <w:t xml:space="preserve"> </w:t>
      </w:r>
      <w:r>
        <w:t>He</w:t>
      </w:r>
      <w:r>
        <w:rPr>
          <w:spacing w:val="-6"/>
        </w:rPr>
        <w:t xml:space="preserve"> </w:t>
      </w:r>
      <w:r>
        <w:t>is</w:t>
      </w:r>
      <w:r>
        <w:rPr>
          <w:spacing w:val="-6"/>
        </w:rPr>
        <w:t xml:space="preserve"> </w:t>
      </w:r>
      <w:r>
        <w:t>also</w:t>
      </w:r>
      <w:r>
        <w:rPr>
          <w:spacing w:val="-6"/>
        </w:rPr>
        <w:t xml:space="preserve"> </w:t>
      </w:r>
      <w:r>
        <w:t>brave</w:t>
      </w:r>
      <w:r>
        <w:rPr>
          <w:spacing w:val="-6"/>
        </w:rPr>
        <w:t xml:space="preserve"> </w:t>
      </w:r>
      <w:r>
        <w:t>and</w:t>
      </w:r>
      <w:r>
        <w:rPr>
          <w:spacing w:val="-6"/>
        </w:rPr>
        <w:t xml:space="preserve"> </w:t>
      </w:r>
      <w:r>
        <w:t>upright,</w:t>
      </w:r>
      <w:r>
        <w:rPr>
          <w:spacing w:val="-6"/>
        </w:rPr>
        <w:t xml:space="preserve"> </w:t>
      </w:r>
      <w:r>
        <w:t>ruling</w:t>
      </w:r>
      <w:r>
        <w:rPr>
          <w:spacing w:val="-6"/>
        </w:rPr>
        <w:t xml:space="preserve"> </w:t>
      </w:r>
      <w:r>
        <w:t>his</w:t>
      </w:r>
      <w:r>
        <w:rPr>
          <w:spacing w:val="-6"/>
        </w:rPr>
        <w:t xml:space="preserve"> </w:t>
      </w:r>
      <w:r>
        <w:t>country</w:t>
      </w:r>
      <w:r>
        <w:rPr>
          <w:spacing w:val="1"/>
        </w:rPr>
        <w:t xml:space="preserve"> </w:t>
      </w:r>
      <w:r>
        <w:t xml:space="preserve">with much justice.” When the traveller </w:t>
      </w:r>
      <w:r>
        <w:lastRenderedPageBreak/>
        <w:t>has crossed the river, he passes, during a journey of five days, through a</w:t>
      </w:r>
      <w:r>
        <w:rPr>
          <w:spacing w:val="1"/>
        </w:rPr>
        <w:t xml:space="preserve"> </w:t>
      </w:r>
      <w:r>
        <w:t>country</w:t>
      </w:r>
      <w:r>
        <w:rPr>
          <w:spacing w:val="-5"/>
        </w:rPr>
        <w:t xml:space="preserve"> </w:t>
      </w:r>
      <w:r>
        <w:t>where</w:t>
      </w:r>
      <w:r>
        <w:rPr>
          <w:spacing w:val="-5"/>
        </w:rPr>
        <w:t xml:space="preserve"> </w:t>
      </w:r>
      <w:r>
        <w:t>there</w:t>
      </w:r>
      <w:r>
        <w:rPr>
          <w:spacing w:val="-5"/>
        </w:rPr>
        <w:t xml:space="preserve"> </w:t>
      </w:r>
      <w:r>
        <w:t>is</w:t>
      </w:r>
      <w:r>
        <w:rPr>
          <w:spacing w:val="-5"/>
        </w:rPr>
        <w:t xml:space="preserve"> </w:t>
      </w:r>
      <w:r>
        <w:t>abundance</w:t>
      </w:r>
      <w:r>
        <w:rPr>
          <w:spacing w:val="-5"/>
        </w:rPr>
        <w:t xml:space="preserve"> </w:t>
      </w:r>
      <w:r>
        <w:t>of</w:t>
      </w:r>
      <w:r>
        <w:rPr>
          <w:spacing w:val="-5"/>
        </w:rPr>
        <w:t xml:space="preserve"> </w:t>
      </w:r>
      <w:r>
        <w:t>cities</w:t>
      </w:r>
      <w:r>
        <w:rPr>
          <w:spacing w:val="-5"/>
        </w:rPr>
        <w:t xml:space="preserve"> </w:t>
      </w:r>
      <w:r>
        <w:t>and</w:t>
      </w:r>
      <w:r>
        <w:rPr>
          <w:spacing w:val="-5"/>
        </w:rPr>
        <w:t xml:space="preserve"> </w:t>
      </w:r>
      <w:r>
        <w:t>castles,</w:t>
      </w:r>
      <w:r>
        <w:rPr>
          <w:spacing w:val="-5"/>
        </w:rPr>
        <w:t xml:space="preserve"> </w:t>
      </w:r>
      <w:r>
        <w:t>with</w:t>
      </w:r>
      <w:r>
        <w:rPr>
          <w:spacing w:val="-5"/>
        </w:rPr>
        <w:t xml:space="preserve"> </w:t>
      </w:r>
      <w:r>
        <w:t>many</w:t>
      </w:r>
      <w:r>
        <w:rPr>
          <w:spacing w:val="-5"/>
        </w:rPr>
        <w:t xml:space="preserve"> </w:t>
      </w:r>
      <w:r>
        <w:t>very</w:t>
      </w:r>
      <w:r>
        <w:rPr>
          <w:spacing w:val="-5"/>
        </w:rPr>
        <w:t xml:space="preserve"> </w:t>
      </w:r>
      <w:r>
        <w:t>good</w:t>
      </w:r>
      <w:r>
        <w:rPr>
          <w:spacing w:val="-5"/>
        </w:rPr>
        <w:t xml:space="preserve"> </w:t>
      </w:r>
      <w:r>
        <w:t>horses;</w:t>
      </w:r>
      <w:r>
        <w:rPr>
          <w:spacing w:val="-5"/>
        </w:rPr>
        <w:t xml:space="preserve"> </w:t>
      </w:r>
      <w:r>
        <w:t>and</w:t>
      </w:r>
      <w:r>
        <w:rPr>
          <w:spacing w:val="-5"/>
        </w:rPr>
        <w:t xml:space="preserve"> </w:t>
      </w:r>
      <w:r>
        <w:t>the</w:t>
      </w:r>
      <w:r>
        <w:rPr>
          <w:spacing w:val="-5"/>
        </w:rPr>
        <w:t xml:space="preserve"> </w:t>
      </w:r>
      <w:r>
        <w:t>people</w:t>
      </w:r>
      <w:r>
        <w:rPr>
          <w:spacing w:val="-5"/>
        </w:rPr>
        <w:t xml:space="preserve"> </w:t>
      </w:r>
      <w:r>
        <w:t>are</w:t>
      </w:r>
      <w:r>
        <w:rPr>
          <w:spacing w:val="-5"/>
        </w:rPr>
        <w:t xml:space="preserve"> </w:t>
      </w:r>
      <w:r>
        <w:t>supported</w:t>
      </w:r>
      <w:r w:rsidR="00FA16D1">
        <w:t xml:space="preserve"> </w:t>
      </w:r>
      <w:r>
        <w:t>by</w:t>
      </w:r>
      <w:r>
        <w:rPr>
          <w:spacing w:val="-10"/>
        </w:rPr>
        <w:t xml:space="preserve"> </w:t>
      </w:r>
      <w:r>
        <w:t>cattle</w:t>
      </w:r>
      <w:r>
        <w:rPr>
          <w:spacing w:val="-10"/>
        </w:rPr>
        <w:t xml:space="preserve"> </w:t>
      </w:r>
      <w:r>
        <w:t>and</w:t>
      </w:r>
      <w:r>
        <w:rPr>
          <w:spacing w:val="-9"/>
        </w:rPr>
        <w:t xml:space="preserve"> </w:t>
      </w:r>
      <w:r>
        <w:t>the</w:t>
      </w:r>
      <w:r>
        <w:rPr>
          <w:spacing w:val="-10"/>
        </w:rPr>
        <w:t xml:space="preserve"> </w:t>
      </w:r>
      <w:r>
        <w:t>produce</w:t>
      </w:r>
      <w:r>
        <w:rPr>
          <w:spacing w:val="-9"/>
        </w:rPr>
        <w:t xml:space="preserve"> </w:t>
      </w:r>
      <w:r>
        <w:t>of</w:t>
      </w:r>
      <w:r>
        <w:rPr>
          <w:spacing w:val="-10"/>
        </w:rPr>
        <w:t xml:space="preserve"> </w:t>
      </w:r>
      <w:r>
        <w:t>land.</w:t>
      </w:r>
      <w:r>
        <w:rPr>
          <w:spacing w:val="-9"/>
        </w:rPr>
        <w:t xml:space="preserve"> </w:t>
      </w:r>
      <w:r>
        <w:t>Their</w:t>
      </w:r>
      <w:r>
        <w:rPr>
          <w:spacing w:val="-10"/>
        </w:rPr>
        <w:t xml:space="preserve"> </w:t>
      </w:r>
      <w:r>
        <w:t>language</w:t>
      </w:r>
      <w:r>
        <w:rPr>
          <w:spacing w:val="-9"/>
        </w:rPr>
        <w:t xml:space="preserve"> </w:t>
      </w:r>
      <w:r>
        <w:t>is</w:t>
      </w:r>
      <w:r>
        <w:rPr>
          <w:spacing w:val="-10"/>
        </w:rPr>
        <w:t xml:space="preserve"> </w:t>
      </w:r>
      <w:r>
        <w:t>extremely</w:t>
      </w:r>
      <w:r>
        <w:rPr>
          <w:spacing w:val="-9"/>
        </w:rPr>
        <w:t xml:space="preserve"> </w:t>
      </w:r>
      <w:r>
        <w:t>difficult</w:t>
      </w:r>
      <w:r>
        <w:rPr>
          <w:spacing w:val="-10"/>
        </w:rPr>
        <w:t xml:space="preserve"> </w:t>
      </w:r>
      <w:r>
        <w:t>to</w:t>
      </w:r>
      <w:r>
        <w:rPr>
          <w:spacing w:val="-9"/>
        </w:rPr>
        <w:t xml:space="preserve"> </w:t>
      </w:r>
      <w:r>
        <w:t>understand.</w:t>
      </w:r>
      <w:r>
        <w:rPr>
          <w:spacing w:val="-10"/>
        </w:rPr>
        <w:t xml:space="preserve"> </w:t>
      </w:r>
      <w:r>
        <w:t>At</w:t>
      </w:r>
      <w:r>
        <w:rPr>
          <w:spacing w:val="-9"/>
        </w:rPr>
        <w:t xml:space="preserve"> </w:t>
      </w:r>
      <w:r>
        <w:t>the</w:t>
      </w:r>
      <w:r>
        <w:rPr>
          <w:spacing w:val="-10"/>
        </w:rPr>
        <w:t xml:space="preserve"> </w:t>
      </w:r>
      <w:r>
        <w:t>end</w:t>
      </w:r>
      <w:r>
        <w:rPr>
          <w:spacing w:val="-10"/>
        </w:rPr>
        <w:t xml:space="preserve"> </w:t>
      </w:r>
      <w:r>
        <w:t>of</w:t>
      </w:r>
      <w:r>
        <w:rPr>
          <w:spacing w:val="-9"/>
        </w:rPr>
        <w:t xml:space="preserve"> </w:t>
      </w:r>
      <w:r>
        <w:t>these</w:t>
      </w:r>
      <w:r>
        <w:rPr>
          <w:spacing w:val="-10"/>
        </w:rPr>
        <w:t xml:space="preserve"> </w:t>
      </w:r>
      <w:r>
        <w:t>five</w:t>
      </w:r>
      <w:r>
        <w:rPr>
          <w:spacing w:val="-9"/>
        </w:rPr>
        <w:t xml:space="preserve"> </w:t>
      </w:r>
      <w:r>
        <w:t>days,</w:t>
      </w:r>
      <w:r>
        <w:rPr>
          <w:spacing w:val="1"/>
        </w:rPr>
        <w:t xml:space="preserve"> </w:t>
      </w:r>
      <w:r>
        <w:t>he</w:t>
      </w:r>
      <w:r>
        <w:rPr>
          <w:spacing w:val="-8"/>
        </w:rPr>
        <w:t xml:space="preserve"> </w:t>
      </w:r>
      <w:r>
        <w:t>comes</w:t>
      </w:r>
      <w:r>
        <w:rPr>
          <w:spacing w:val="-7"/>
        </w:rPr>
        <w:t xml:space="preserve"> </w:t>
      </w:r>
      <w:r>
        <w:t>to</w:t>
      </w:r>
      <w:r>
        <w:rPr>
          <w:spacing w:val="-7"/>
        </w:rPr>
        <w:t xml:space="preserve"> </w:t>
      </w:r>
      <w:r>
        <w:t>the</w:t>
      </w:r>
      <w:r>
        <w:rPr>
          <w:spacing w:val="-7"/>
        </w:rPr>
        <w:t xml:space="preserve"> </w:t>
      </w:r>
      <w:r>
        <w:t>capital</w:t>
      </w:r>
      <w:r>
        <w:rPr>
          <w:spacing w:val="-7"/>
        </w:rPr>
        <w:t xml:space="preserve"> </w:t>
      </w:r>
      <w:r>
        <w:t>of</w:t>
      </w:r>
      <w:r>
        <w:rPr>
          <w:spacing w:val="-7"/>
        </w:rPr>
        <w:t xml:space="preserve"> </w:t>
      </w:r>
      <w:r>
        <w:t>the</w:t>
      </w:r>
      <w:r>
        <w:rPr>
          <w:spacing w:val="-7"/>
        </w:rPr>
        <w:t xml:space="preserve"> </w:t>
      </w:r>
      <w:r>
        <w:t>country,</w:t>
      </w:r>
      <w:r>
        <w:rPr>
          <w:spacing w:val="-7"/>
        </w:rPr>
        <w:t xml:space="preserve"> </w:t>
      </w:r>
      <w:r>
        <w:t>named</w:t>
      </w:r>
      <w:r>
        <w:rPr>
          <w:spacing w:val="-7"/>
        </w:rPr>
        <w:t xml:space="preserve"> </w:t>
      </w:r>
      <w:r>
        <w:t>Yaci,</w:t>
      </w:r>
      <w:r>
        <w:rPr>
          <w:spacing w:val="-7"/>
        </w:rPr>
        <w:t xml:space="preserve"> </w:t>
      </w:r>
      <w:r>
        <w:t>which</w:t>
      </w:r>
      <w:r>
        <w:rPr>
          <w:spacing w:val="-7"/>
        </w:rPr>
        <w:t xml:space="preserve"> </w:t>
      </w:r>
      <w:r>
        <w:t>is</w:t>
      </w:r>
      <w:r>
        <w:rPr>
          <w:spacing w:val="-7"/>
        </w:rPr>
        <w:t xml:space="preserve"> </w:t>
      </w:r>
      <w:r>
        <w:t>particularly</w:t>
      </w:r>
      <w:r>
        <w:rPr>
          <w:spacing w:val="-7"/>
        </w:rPr>
        <w:t xml:space="preserve"> </w:t>
      </w:r>
      <w:r>
        <w:t>great</w:t>
      </w:r>
      <w:r>
        <w:rPr>
          <w:spacing w:val="-7"/>
        </w:rPr>
        <w:t xml:space="preserve"> </w:t>
      </w:r>
      <w:r>
        <w:t>and</w:t>
      </w:r>
      <w:r>
        <w:rPr>
          <w:spacing w:val="-8"/>
        </w:rPr>
        <w:t xml:space="preserve"> </w:t>
      </w:r>
      <w:r>
        <w:t>noble,</w:t>
      </w:r>
      <w:r>
        <w:rPr>
          <w:spacing w:val="-7"/>
        </w:rPr>
        <w:t xml:space="preserve"> </w:t>
      </w:r>
      <w:r>
        <w:t>with</w:t>
      </w:r>
      <w:r>
        <w:rPr>
          <w:spacing w:val="-7"/>
        </w:rPr>
        <w:t xml:space="preserve"> </w:t>
      </w:r>
      <w:r>
        <w:t>many</w:t>
      </w:r>
      <w:r>
        <w:rPr>
          <w:spacing w:val="-7"/>
        </w:rPr>
        <w:t xml:space="preserve"> </w:t>
      </w:r>
      <w:r>
        <w:t>merchants</w:t>
      </w:r>
      <w:r>
        <w:rPr>
          <w:spacing w:val="-7"/>
        </w:rPr>
        <w:t xml:space="preserve"> </w:t>
      </w:r>
      <w:r>
        <w:t>and</w:t>
      </w:r>
      <w:r>
        <w:rPr>
          <w:spacing w:val="1"/>
        </w:rPr>
        <w:t xml:space="preserve"> </w:t>
      </w:r>
      <w:r>
        <w:t>numerous arts. There are here various sects, Saracens, idolaters, and Nestorian Christians. There is a good deal of</w:t>
      </w:r>
      <w:r>
        <w:rPr>
          <w:spacing w:val="1"/>
        </w:rPr>
        <w:t xml:space="preserve"> </w:t>
      </w:r>
      <w:r>
        <w:t>grain</w:t>
      </w:r>
      <w:r>
        <w:rPr>
          <w:spacing w:val="-8"/>
        </w:rPr>
        <w:t xml:space="preserve"> </w:t>
      </w:r>
      <w:r>
        <w:t>and</w:t>
      </w:r>
      <w:r>
        <w:rPr>
          <w:spacing w:val="-8"/>
        </w:rPr>
        <w:t xml:space="preserve"> </w:t>
      </w:r>
      <w:r>
        <w:t>rice,</w:t>
      </w:r>
      <w:r>
        <w:rPr>
          <w:spacing w:val="-8"/>
        </w:rPr>
        <w:t xml:space="preserve"> </w:t>
      </w:r>
      <w:r>
        <w:t>yet</w:t>
      </w:r>
      <w:r>
        <w:rPr>
          <w:spacing w:val="-8"/>
        </w:rPr>
        <w:t xml:space="preserve"> </w:t>
      </w:r>
      <w:r>
        <w:t>the</w:t>
      </w:r>
      <w:r>
        <w:rPr>
          <w:spacing w:val="-7"/>
        </w:rPr>
        <w:t xml:space="preserve"> </w:t>
      </w:r>
      <w:r>
        <w:t>country</w:t>
      </w:r>
      <w:r>
        <w:rPr>
          <w:spacing w:val="-8"/>
        </w:rPr>
        <w:t xml:space="preserve"> </w:t>
      </w:r>
      <w:r>
        <w:t>is</w:t>
      </w:r>
      <w:r>
        <w:rPr>
          <w:spacing w:val="-8"/>
        </w:rPr>
        <w:t xml:space="preserve"> </w:t>
      </w:r>
      <w:r>
        <w:t>not</w:t>
      </w:r>
      <w:r>
        <w:rPr>
          <w:spacing w:val="-8"/>
        </w:rPr>
        <w:t xml:space="preserve"> </w:t>
      </w:r>
      <w:r>
        <w:t>very</w:t>
      </w:r>
      <w:r>
        <w:rPr>
          <w:spacing w:val="-8"/>
        </w:rPr>
        <w:t xml:space="preserve"> </w:t>
      </w:r>
      <w:r>
        <w:t>fertile.</w:t>
      </w:r>
      <w:r>
        <w:rPr>
          <w:spacing w:val="-7"/>
        </w:rPr>
        <w:t xml:space="preserve"> </w:t>
      </w:r>
      <w:r>
        <w:t>They</w:t>
      </w:r>
      <w:r>
        <w:rPr>
          <w:spacing w:val="-8"/>
        </w:rPr>
        <w:t xml:space="preserve"> </w:t>
      </w:r>
      <w:r>
        <w:t>make</w:t>
      </w:r>
      <w:r>
        <w:rPr>
          <w:spacing w:val="-8"/>
        </w:rPr>
        <w:t xml:space="preserve"> </w:t>
      </w:r>
      <w:r>
        <w:t>a</w:t>
      </w:r>
      <w:r>
        <w:rPr>
          <w:spacing w:val="-8"/>
        </w:rPr>
        <w:t xml:space="preserve"> </w:t>
      </w:r>
      <w:r>
        <w:t>drink</w:t>
      </w:r>
      <w:r>
        <w:rPr>
          <w:spacing w:val="-7"/>
        </w:rPr>
        <w:t xml:space="preserve"> </w:t>
      </w:r>
      <w:r>
        <w:t>of</w:t>
      </w:r>
      <w:r>
        <w:rPr>
          <w:spacing w:val="-8"/>
        </w:rPr>
        <w:t xml:space="preserve"> </w:t>
      </w:r>
      <w:r>
        <w:t>the</w:t>
      </w:r>
      <w:r>
        <w:rPr>
          <w:spacing w:val="-8"/>
        </w:rPr>
        <w:t xml:space="preserve"> </w:t>
      </w:r>
      <w:r>
        <w:t>latter</w:t>
      </w:r>
      <w:r>
        <w:rPr>
          <w:spacing w:val="-8"/>
        </w:rPr>
        <w:t xml:space="preserve"> </w:t>
      </w:r>
      <w:r>
        <w:t>which</w:t>
      </w:r>
      <w:r>
        <w:rPr>
          <w:spacing w:val="-8"/>
        </w:rPr>
        <w:t xml:space="preserve"> </w:t>
      </w:r>
      <w:r>
        <w:t>intoxicates</w:t>
      </w:r>
      <w:r>
        <w:rPr>
          <w:spacing w:val="-7"/>
        </w:rPr>
        <w:t xml:space="preserve"> </w:t>
      </w:r>
      <w:r>
        <w:t>like</w:t>
      </w:r>
      <w:r>
        <w:rPr>
          <w:spacing w:val="-8"/>
        </w:rPr>
        <w:t xml:space="preserve"> </w:t>
      </w:r>
      <w:r>
        <w:t>wine.</w:t>
      </w:r>
      <w:r>
        <w:rPr>
          <w:spacing w:val="-8"/>
        </w:rPr>
        <w:t xml:space="preserve"> </w:t>
      </w:r>
      <w:r>
        <w:t>Money</w:t>
      </w:r>
      <w:r>
        <w:rPr>
          <w:spacing w:val="-52"/>
        </w:rPr>
        <w:t xml:space="preserve"> </w:t>
      </w:r>
      <w:r>
        <w:t>is</w:t>
      </w:r>
      <w:r>
        <w:rPr>
          <w:spacing w:val="-9"/>
        </w:rPr>
        <w:t xml:space="preserve"> </w:t>
      </w:r>
      <w:r>
        <w:t>formed</w:t>
      </w:r>
      <w:r>
        <w:rPr>
          <w:spacing w:val="-8"/>
        </w:rPr>
        <w:t xml:space="preserve"> </w:t>
      </w:r>
      <w:r>
        <w:t>of</w:t>
      </w:r>
      <w:r>
        <w:rPr>
          <w:spacing w:val="-8"/>
        </w:rPr>
        <w:t xml:space="preserve"> </w:t>
      </w:r>
      <w:r>
        <w:t>porcelain,</w:t>
      </w:r>
      <w:r>
        <w:rPr>
          <w:spacing w:val="-8"/>
        </w:rPr>
        <w:t xml:space="preserve"> </w:t>
      </w:r>
      <w:r>
        <w:t>such</w:t>
      </w:r>
      <w:r>
        <w:rPr>
          <w:spacing w:val="-9"/>
        </w:rPr>
        <w:t xml:space="preserve"> </w:t>
      </w:r>
      <w:r>
        <w:t>as</w:t>
      </w:r>
      <w:r>
        <w:rPr>
          <w:spacing w:val="-8"/>
        </w:rPr>
        <w:t xml:space="preserve"> </w:t>
      </w:r>
      <w:r>
        <w:t>is</w:t>
      </w:r>
      <w:r>
        <w:rPr>
          <w:spacing w:val="-8"/>
        </w:rPr>
        <w:t xml:space="preserve"> </w:t>
      </w:r>
      <w:r>
        <w:t>found</w:t>
      </w:r>
      <w:r>
        <w:rPr>
          <w:spacing w:val="-8"/>
        </w:rPr>
        <w:t xml:space="preserve"> </w:t>
      </w:r>
      <w:r>
        <w:t>in</w:t>
      </w:r>
      <w:r>
        <w:rPr>
          <w:spacing w:val="-8"/>
        </w:rPr>
        <w:t xml:space="preserve"> </w:t>
      </w:r>
      <w:r>
        <w:t>the</w:t>
      </w:r>
      <w:r>
        <w:rPr>
          <w:spacing w:val="-9"/>
        </w:rPr>
        <w:t xml:space="preserve"> </w:t>
      </w:r>
      <w:r>
        <w:t>sea,</w:t>
      </w:r>
      <w:r>
        <w:rPr>
          <w:spacing w:val="-8"/>
        </w:rPr>
        <w:t xml:space="preserve"> </w:t>
      </w:r>
      <w:r>
        <w:t>and</w:t>
      </w:r>
      <w:r>
        <w:rPr>
          <w:spacing w:val="-8"/>
        </w:rPr>
        <w:t xml:space="preserve"> </w:t>
      </w:r>
      <w:r>
        <w:t>eighty</w:t>
      </w:r>
      <w:r>
        <w:rPr>
          <w:spacing w:val="-8"/>
        </w:rPr>
        <w:t xml:space="preserve"> </w:t>
      </w:r>
      <w:r>
        <w:t>pieces</w:t>
      </w:r>
      <w:r>
        <w:rPr>
          <w:spacing w:val="-8"/>
        </w:rPr>
        <w:t xml:space="preserve"> </w:t>
      </w:r>
      <w:r>
        <w:t>are</w:t>
      </w:r>
      <w:r>
        <w:rPr>
          <w:spacing w:val="-9"/>
        </w:rPr>
        <w:t xml:space="preserve"> </w:t>
      </w:r>
      <w:r>
        <w:t>worth</w:t>
      </w:r>
      <w:r>
        <w:rPr>
          <w:spacing w:val="-8"/>
        </w:rPr>
        <w:t xml:space="preserve"> </w:t>
      </w:r>
      <w:r>
        <w:t>one</w:t>
      </w:r>
      <w:r>
        <w:rPr>
          <w:spacing w:val="-8"/>
        </w:rPr>
        <w:t xml:space="preserve"> </w:t>
      </w:r>
      <w:r>
        <w:t>bar</w:t>
      </w:r>
      <w:r>
        <w:rPr>
          <w:spacing w:val="-8"/>
        </w:rPr>
        <w:t xml:space="preserve"> </w:t>
      </w:r>
      <w:r>
        <w:t>of</w:t>
      </w:r>
      <w:r>
        <w:rPr>
          <w:spacing w:val="-9"/>
        </w:rPr>
        <w:t xml:space="preserve"> </w:t>
      </w:r>
      <w:r>
        <w:t>gold,</w:t>
      </w:r>
      <w:r>
        <w:rPr>
          <w:spacing w:val="-8"/>
        </w:rPr>
        <w:t xml:space="preserve"> </w:t>
      </w:r>
      <w:r>
        <w:t>or</w:t>
      </w:r>
      <w:r>
        <w:rPr>
          <w:spacing w:val="-8"/>
        </w:rPr>
        <w:t xml:space="preserve"> </w:t>
      </w:r>
      <w:r>
        <w:t>eight</w:t>
      </w:r>
      <w:r>
        <w:rPr>
          <w:spacing w:val="-8"/>
        </w:rPr>
        <w:t xml:space="preserve"> </w:t>
      </w:r>
      <w:r>
        <w:t>of</w:t>
      </w:r>
      <w:r>
        <w:rPr>
          <w:spacing w:val="-8"/>
        </w:rPr>
        <w:t xml:space="preserve"> </w:t>
      </w:r>
      <w:r>
        <w:t>silver.</w:t>
      </w:r>
      <w:r w:rsidR="00FA16D1">
        <w:t xml:space="preserve"> </w:t>
      </w:r>
      <w:r>
        <w:t>They have pits whence they draw vast quantities of salt, from which the king derives a great revenue. Adultery is</w:t>
      </w:r>
      <w:r>
        <w:rPr>
          <w:spacing w:val="1"/>
        </w:rPr>
        <w:t xml:space="preserve"> </w:t>
      </w:r>
      <w:r>
        <w:t>not</w:t>
      </w:r>
      <w:r>
        <w:rPr>
          <w:spacing w:val="-7"/>
        </w:rPr>
        <w:t xml:space="preserve"> </w:t>
      </w:r>
      <w:r>
        <w:t>considered</w:t>
      </w:r>
      <w:r>
        <w:rPr>
          <w:spacing w:val="-6"/>
        </w:rPr>
        <w:t xml:space="preserve"> </w:t>
      </w:r>
      <w:r>
        <w:t>as</w:t>
      </w:r>
      <w:r>
        <w:rPr>
          <w:spacing w:val="-7"/>
        </w:rPr>
        <w:t xml:space="preserve"> </w:t>
      </w:r>
      <w:r>
        <w:t>a</w:t>
      </w:r>
      <w:r>
        <w:rPr>
          <w:spacing w:val="-6"/>
        </w:rPr>
        <w:t xml:space="preserve"> </w:t>
      </w:r>
      <w:r>
        <w:t>crime,</w:t>
      </w:r>
      <w:r>
        <w:rPr>
          <w:spacing w:val="-7"/>
        </w:rPr>
        <w:t xml:space="preserve"> </w:t>
      </w:r>
      <w:r>
        <w:t>unless</w:t>
      </w:r>
      <w:r>
        <w:rPr>
          <w:spacing w:val="-6"/>
        </w:rPr>
        <w:t xml:space="preserve"> </w:t>
      </w:r>
      <w:r>
        <w:t>when</w:t>
      </w:r>
      <w:r>
        <w:rPr>
          <w:spacing w:val="-7"/>
        </w:rPr>
        <w:t xml:space="preserve"> </w:t>
      </w:r>
      <w:r>
        <w:t>accompanied</w:t>
      </w:r>
      <w:r>
        <w:rPr>
          <w:spacing w:val="-6"/>
        </w:rPr>
        <w:t xml:space="preserve"> </w:t>
      </w:r>
      <w:r>
        <w:t>with</w:t>
      </w:r>
      <w:r>
        <w:rPr>
          <w:spacing w:val="-7"/>
        </w:rPr>
        <w:t xml:space="preserve"> </w:t>
      </w:r>
      <w:r>
        <w:t>violence.</w:t>
      </w:r>
      <w:r>
        <w:rPr>
          <w:spacing w:val="-6"/>
        </w:rPr>
        <w:t xml:space="preserve"> </w:t>
      </w:r>
      <w:r>
        <w:t>There</w:t>
      </w:r>
      <w:r>
        <w:rPr>
          <w:spacing w:val="-7"/>
        </w:rPr>
        <w:t xml:space="preserve"> </w:t>
      </w:r>
      <w:r>
        <w:t>is</w:t>
      </w:r>
      <w:r>
        <w:rPr>
          <w:spacing w:val="-6"/>
        </w:rPr>
        <w:t xml:space="preserve"> </w:t>
      </w:r>
      <w:r>
        <w:t>a</w:t>
      </w:r>
      <w:r>
        <w:rPr>
          <w:spacing w:val="-6"/>
        </w:rPr>
        <w:t xml:space="preserve"> </w:t>
      </w:r>
      <w:r>
        <w:t>lake</w:t>
      </w:r>
      <w:r>
        <w:rPr>
          <w:spacing w:val="-7"/>
        </w:rPr>
        <w:t xml:space="preserve"> </w:t>
      </w:r>
      <w:r>
        <w:t>here</w:t>
      </w:r>
      <w:r>
        <w:rPr>
          <w:spacing w:val="-6"/>
        </w:rPr>
        <w:t xml:space="preserve"> </w:t>
      </w:r>
      <w:r>
        <w:t>extending</w:t>
      </w:r>
      <w:r>
        <w:rPr>
          <w:spacing w:val="-7"/>
        </w:rPr>
        <w:t xml:space="preserve"> </w:t>
      </w:r>
      <w:r>
        <w:t>a</w:t>
      </w:r>
      <w:r>
        <w:rPr>
          <w:spacing w:val="-6"/>
        </w:rPr>
        <w:t xml:space="preserve"> </w:t>
      </w:r>
      <w:r>
        <w:t>hundred</w:t>
      </w:r>
      <w:r>
        <w:rPr>
          <w:spacing w:val="-7"/>
        </w:rPr>
        <w:t xml:space="preserve"> </w:t>
      </w:r>
      <w:r>
        <w:t>miles,</w:t>
      </w:r>
      <w:r>
        <w:rPr>
          <w:spacing w:val="-52"/>
        </w:rPr>
        <w:t xml:space="preserve"> </w:t>
      </w:r>
      <w:r>
        <w:t>and</w:t>
      </w:r>
      <w:r>
        <w:rPr>
          <w:spacing w:val="-10"/>
        </w:rPr>
        <w:t xml:space="preserve"> </w:t>
      </w:r>
      <w:r>
        <w:t>containing</w:t>
      </w:r>
      <w:r>
        <w:rPr>
          <w:spacing w:val="-9"/>
        </w:rPr>
        <w:t xml:space="preserve"> </w:t>
      </w:r>
      <w:r>
        <w:t>many</w:t>
      </w:r>
      <w:r>
        <w:rPr>
          <w:spacing w:val="-9"/>
        </w:rPr>
        <w:t xml:space="preserve"> </w:t>
      </w:r>
      <w:r>
        <w:t>large</w:t>
      </w:r>
      <w:r>
        <w:rPr>
          <w:spacing w:val="-9"/>
        </w:rPr>
        <w:t xml:space="preserve"> </w:t>
      </w:r>
      <w:r>
        <w:t>fishes,</w:t>
      </w:r>
      <w:r>
        <w:rPr>
          <w:spacing w:val="-9"/>
        </w:rPr>
        <w:t xml:space="preserve"> </w:t>
      </w:r>
      <w:r>
        <w:t>the</w:t>
      </w:r>
      <w:r>
        <w:rPr>
          <w:spacing w:val="-9"/>
        </w:rPr>
        <w:t xml:space="preserve"> </w:t>
      </w:r>
      <w:r>
        <w:t>best</w:t>
      </w:r>
      <w:r>
        <w:rPr>
          <w:spacing w:val="-9"/>
        </w:rPr>
        <w:t xml:space="preserve"> </w:t>
      </w:r>
      <w:r>
        <w:t>in</w:t>
      </w:r>
      <w:r>
        <w:rPr>
          <w:spacing w:val="-9"/>
        </w:rPr>
        <w:t xml:space="preserve"> </w:t>
      </w:r>
      <w:r>
        <w:t>the</w:t>
      </w:r>
      <w:r>
        <w:rPr>
          <w:spacing w:val="-9"/>
        </w:rPr>
        <w:t xml:space="preserve"> </w:t>
      </w:r>
      <w:r>
        <w:t>world.</w:t>
      </w:r>
      <w:r>
        <w:rPr>
          <w:spacing w:val="-9"/>
        </w:rPr>
        <w:t xml:space="preserve"> </w:t>
      </w:r>
      <w:r>
        <w:t>They</w:t>
      </w:r>
      <w:r>
        <w:rPr>
          <w:spacing w:val="-9"/>
        </w:rPr>
        <w:t xml:space="preserve"> </w:t>
      </w:r>
      <w:r>
        <w:t>use</w:t>
      </w:r>
      <w:r>
        <w:rPr>
          <w:spacing w:val="-9"/>
        </w:rPr>
        <w:t xml:space="preserve"> </w:t>
      </w:r>
      <w:r>
        <w:t>the</w:t>
      </w:r>
      <w:r>
        <w:rPr>
          <w:spacing w:val="-9"/>
        </w:rPr>
        <w:t xml:space="preserve"> </w:t>
      </w:r>
      <w:r>
        <w:t>raw</w:t>
      </w:r>
      <w:r>
        <w:rPr>
          <w:spacing w:val="-9"/>
        </w:rPr>
        <w:t xml:space="preserve"> </w:t>
      </w:r>
      <w:r>
        <w:t>flesh</w:t>
      </w:r>
      <w:r>
        <w:rPr>
          <w:spacing w:val="-9"/>
        </w:rPr>
        <w:t xml:space="preserve"> </w:t>
      </w:r>
      <w:r>
        <w:t>of</w:t>
      </w:r>
      <w:r>
        <w:rPr>
          <w:spacing w:val="-9"/>
        </w:rPr>
        <w:t xml:space="preserve"> </w:t>
      </w:r>
      <w:r>
        <w:t>all</w:t>
      </w:r>
      <w:r>
        <w:rPr>
          <w:spacing w:val="-9"/>
        </w:rPr>
        <w:t xml:space="preserve"> </w:t>
      </w:r>
      <w:r>
        <w:t>fowls</w:t>
      </w:r>
      <w:r>
        <w:rPr>
          <w:spacing w:val="-10"/>
        </w:rPr>
        <w:t xml:space="preserve"> </w:t>
      </w:r>
      <w:r>
        <w:t>and</w:t>
      </w:r>
      <w:r>
        <w:rPr>
          <w:spacing w:val="-9"/>
        </w:rPr>
        <w:t xml:space="preserve"> </w:t>
      </w:r>
      <w:r>
        <w:t>beasts;</w:t>
      </w:r>
      <w:r>
        <w:rPr>
          <w:spacing w:val="-9"/>
        </w:rPr>
        <w:t xml:space="preserve"> </w:t>
      </w:r>
      <w:r>
        <w:t>for</w:t>
      </w:r>
      <w:r>
        <w:rPr>
          <w:spacing w:val="-9"/>
        </w:rPr>
        <w:t xml:space="preserve"> </w:t>
      </w:r>
      <w:r>
        <w:t>the</w:t>
      </w:r>
      <w:r>
        <w:rPr>
          <w:spacing w:val="-9"/>
        </w:rPr>
        <w:t xml:space="preserve"> </w:t>
      </w:r>
      <w:r>
        <w:t>poor</w:t>
      </w:r>
      <w:r>
        <w:rPr>
          <w:spacing w:val="1"/>
        </w:rPr>
        <w:t xml:space="preserve"> </w:t>
      </w:r>
      <w:r>
        <w:t>people go to the market and get it newly taken from the animal, put it in garlic sauce, then eat it; the rich likewise</w:t>
      </w:r>
      <w:r>
        <w:rPr>
          <w:spacing w:val="1"/>
        </w:rPr>
        <w:t xml:space="preserve"> </w:t>
      </w:r>
      <w:r>
        <w:t>eat</w:t>
      </w:r>
      <w:r>
        <w:rPr>
          <w:spacing w:val="-7"/>
        </w:rPr>
        <w:t xml:space="preserve"> </w:t>
      </w:r>
      <w:r>
        <w:t>it</w:t>
      </w:r>
      <w:r>
        <w:rPr>
          <w:spacing w:val="-7"/>
        </w:rPr>
        <w:t xml:space="preserve"> </w:t>
      </w:r>
      <w:r>
        <w:t>raw,</w:t>
      </w:r>
      <w:r>
        <w:rPr>
          <w:spacing w:val="-7"/>
        </w:rPr>
        <w:t xml:space="preserve"> </w:t>
      </w:r>
      <w:r>
        <w:t>but</w:t>
      </w:r>
      <w:r>
        <w:rPr>
          <w:spacing w:val="-7"/>
        </w:rPr>
        <w:t xml:space="preserve"> </w:t>
      </w:r>
      <w:r>
        <w:t>previously</w:t>
      </w:r>
      <w:r>
        <w:rPr>
          <w:spacing w:val="-7"/>
        </w:rPr>
        <w:t xml:space="preserve"> </w:t>
      </w:r>
      <w:r>
        <w:t>cut</w:t>
      </w:r>
      <w:r>
        <w:rPr>
          <w:spacing w:val="-7"/>
        </w:rPr>
        <w:t xml:space="preserve"> </w:t>
      </w:r>
      <w:r>
        <w:t>into</w:t>
      </w:r>
      <w:r>
        <w:rPr>
          <w:spacing w:val="-7"/>
        </w:rPr>
        <w:t xml:space="preserve"> </w:t>
      </w:r>
      <w:r>
        <w:t>small</w:t>
      </w:r>
      <w:r>
        <w:rPr>
          <w:spacing w:val="-7"/>
        </w:rPr>
        <w:t xml:space="preserve"> </w:t>
      </w:r>
      <w:r>
        <w:t>pieces,</w:t>
      </w:r>
      <w:r>
        <w:rPr>
          <w:spacing w:val="-7"/>
        </w:rPr>
        <w:t xml:space="preserve"> </w:t>
      </w:r>
      <w:r>
        <w:t>and</w:t>
      </w:r>
      <w:r>
        <w:rPr>
          <w:spacing w:val="-7"/>
        </w:rPr>
        <w:t xml:space="preserve"> </w:t>
      </w:r>
      <w:r>
        <w:t>the</w:t>
      </w:r>
      <w:r>
        <w:rPr>
          <w:spacing w:val="-7"/>
        </w:rPr>
        <w:t xml:space="preserve"> </w:t>
      </w:r>
      <w:r>
        <w:t>sauce</w:t>
      </w:r>
      <w:r>
        <w:rPr>
          <w:spacing w:val="-7"/>
        </w:rPr>
        <w:t xml:space="preserve"> </w:t>
      </w:r>
      <w:r>
        <w:t>mixed</w:t>
      </w:r>
      <w:r>
        <w:rPr>
          <w:spacing w:val="-7"/>
        </w:rPr>
        <w:t xml:space="preserve"> </w:t>
      </w:r>
      <w:r>
        <w:t>with</w:t>
      </w:r>
      <w:r>
        <w:rPr>
          <w:spacing w:val="-7"/>
        </w:rPr>
        <w:t xml:space="preserve"> </w:t>
      </w:r>
      <w:r>
        <w:t>good</w:t>
      </w:r>
      <w:r>
        <w:rPr>
          <w:spacing w:val="-7"/>
        </w:rPr>
        <w:t xml:space="preserve"> </w:t>
      </w:r>
      <w:r>
        <w:t>spices.</w:t>
      </w:r>
    </w:p>
    <w:p w14:paraId="7F1521AC" w14:textId="77777777" w:rsidR="00FA16D1" w:rsidRDefault="00FA16D1" w:rsidP="00FA16D1">
      <w:pPr>
        <w:pStyle w:val="Body"/>
      </w:pPr>
    </w:p>
    <w:p w14:paraId="39BF5E1C" w14:textId="77777777" w:rsidR="000276C6" w:rsidRPr="00FA16D1" w:rsidRDefault="000276C6" w:rsidP="00FA16D1">
      <w:pPr>
        <w:pStyle w:val="Heading4"/>
      </w:pPr>
      <w:r w:rsidRPr="00FA16D1">
        <w:t>XLVII—The Province of Karazan and its great Serpents</w:t>
      </w:r>
    </w:p>
    <w:p w14:paraId="3765E904" w14:textId="5F111DEC" w:rsidR="000276C6" w:rsidRDefault="000276C6" w:rsidP="00FA16D1">
      <w:pPr>
        <w:pStyle w:val="Body"/>
      </w:pPr>
      <w:r>
        <w:t>When</w:t>
      </w:r>
      <w:r>
        <w:rPr>
          <w:spacing w:val="-12"/>
        </w:rPr>
        <w:t xml:space="preserve"> </w:t>
      </w:r>
      <w:r>
        <w:t>a</w:t>
      </w:r>
      <w:r>
        <w:rPr>
          <w:spacing w:val="-12"/>
        </w:rPr>
        <w:t xml:space="preserve"> </w:t>
      </w:r>
      <w:r>
        <w:t>man</w:t>
      </w:r>
      <w:r>
        <w:rPr>
          <w:spacing w:val="-12"/>
        </w:rPr>
        <w:t xml:space="preserve"> </w:t>
      </w:r>
      <w:r>
        <w:t>leaves</w:t>
      </w:r>
      <w:r>
        <w:rPr>
          <w:spacing w:val="-12"/>
        </w:rPr>
        <w:t xml:space="preserve"> </w:t>
      </w:r>
      <w:r>
        <w:t>Yaci,</w:t>
      </w:r>
      <w:r>
        <w:rPr>
          <w:spacing w:val="-12"/>
        </w:rPr>
        <w:t xml:space="preserve"> </w:t>
      </w:r>
      <w:r>
        <w:t>or</w:t>
      </w:r>
      <w:r>
        <w:rPr>
          <w:spacing w:val="-12"/>
        </w:rPr>
        <w:t xml:space="preserve"> </w:t>
      </w:r>
      <w:r>
        <w:t>Chiaci,</w:t>
      </w:r>
      <w:r>
        <w:rPr>
          <w:spacing w:val="-12"/>
        </w:rPr>
        <w:t xml:space="preserve"> </w:t>
      </w:r>
      <w:r>
        <w:t>and</w:t>
      </w:r>
      <w:r>
        <w:rPr>
          <w:spacing w:val="-12"/>
        </w:rPr>
        <w:t xml:space="preserve"> </w:t>
      </w:r>
      <w:r>
        <w:t>goes</w:t>
      </w:r>
      <w:r>
        <w:rPr>
          <w:spacing w:val="-12"/>
        </w:rPr>
        <w:t xml:space="preserve"> </w:t>
      </w:r>
      <w:r>
        <w:t>ten</w:t>
      </w:r>
      <w:r>
        <w:rPr>
          <w:spacing w:val="-12"/>
        </w:rPr>
        <w:t xml:space="preserve"> </w:t>
      </w:r>
      <w:r>
        <w:t>days</w:t>
      </w:r>
      <w:r>
        <w:rPr>
          <w:spacing w:val="-12"/>
        </w:rPr>
        <w:t xml:space="preserve"> </w:t>
      </w:r>
      <w:r>
        <w:t>westward,</w:t>
      </w:r>
      <w:r>
        <w:rPr>
          <w:spacing w:val="-12"/>
        </w:rPr>
        <w:t xml:space="preserve"> </w:t>
      </w:r>
      <w:r>
        <w:t>he</w:t>
      </w:r>
      <w:r>
        <w:rPr>
          <w:spacing w:val="-12"/>
        </w:rPr>
        <w:t xml:space="preserve"> </w:t>
      </w:r>
      <w:r>
        <w:t>finds</w:t>
      </w:r>
      <w:r>
        <w:rPr>
          <w:spacing w:val="-12"/>
        </w:rPr>
        <w:t xml:space="preserve"> </w:t>
      </w:r>
      <w:r>
        <w:t>the</w:t>
      </w:r>
      <w:r>
        <w:rPr>
          <w:spacing w:val="-12"/>
        </w:rPr>
        <w:t xml:space="preserve"> </w:t>
      </w:r>
      <w:r>
        <w:t>province</w:t>
      </w:r>
      <w:r>
        <w:rPr>
          <w:spacing w:val="-12"/>
        </w:rPr>
        <w:t xml:space="preserve"> </w:t>
      </w:r>
      <w:r>
        <w:t>of</w:t>
      </w:r>
      <w:r>
        <w:rPr>
          <w:spacing w:val="-12"/>
        </w:rPr>
        <w:t xml:space="preserve"> </w:t>
      </w:r>
      <w:r>
        <w:t>Karazan,</w:t>
      </w:r>
      <w:r>
        <w:rPr>
          <w:spacing w:val="-12"/>
        </w:rPr>
        <w:t xml:space="preserve"> </w:t>
      </w:r>
      <w:r>
        <w:t>with</w:t>
      </w:r>
      <w:r>
        <w:rPr>
          <w:spacing w:val="-11"/>
        </w:rPr>
        <w:t xml:space="preserve"> </w:t>
      </w:r>
      <w:r>
        <w:t>a</w:t>
      </w:r>
      <w:r>
        <w:rPr>
          <w:spacing w:val="-12"/>
        </w:rPr>
        <w:t xml:space="preserve"> </w:t>
      </w:r>
      <w:r>
        <w:t>capital</w:t>
      </w:r>
      <w:r>
        <w:rPr>
          <w:spacing w:val="-52"/>
        </w:rPr>
        <w:t xml:space="preserve"> </w:t>
      </w:r>
      <w:r>
        <w:t>of the same name. The people are all idolaters, and subject to the great khan; the king is a son of that monarch,</w:t>
      </w:r>
      <w:r>
        <w:rPr>
          <w:spacing w:val="1"/>
        </w:rPr>
        <w:t xml:space="preserve"> </w:t>
      </w:r>
      <w:r>
        <w:t>named Kogatin. Gold dust is found in the river, and on the mountains in large pieces so abundantly that a bar is</w:t>
      </w:r>
      <w:r>
        <w:rPr>
          <w:spacing w:val="1"/>
        </w:rPr>
        <w:t xml:space="preserve"> </w:t>
      </w:r>
      <w:r>
        <w:t>given</w:t>
      </w:r>
      <w:r>
        <w:rPr>
          <w:spacing w:val="-11"/>
        </w:rPr>
        <w:t xml:space="preserve"> </w:t>
      </w:r>
      <w:r>
        <w:t>for</w:t>
      </w:r>
      <w:r>
        <w:rPr>
          <w:spacing w:val="-11"/>
        </w:rPr>
        <w:t xml:space="preserve"> </w:t>
      </w:r>
      <w:r>
        <w:t>six</w:t>
      </w:r>
      <w:r>
        <w:rPr>
          <w:spacing w:val="-11"/>
        </w:rPr>
        <w:t xml:space="preserve"> </w:t>
      </w:r>
      <w:r>
        <w:t>of</w:t>
      </w:r>
      <w:r>
        <w:rPr>
          <w:spacing w:val="-11"/>
        </w:rPr>
        <w:t xml:space="preserve"> </w:t>
      </w:r>
      <w:r>
        <w:t>silver.</w:t>
      </w:r>
      <w:r>
        <w:rPr>
          <w:spacing w:val="-10"/>
        </w:rPr>
        <w:t xml:space="preserve"> </w:t>
      </w:r>
      <w:r>
        <w:t>The</w:t>
      </w:r>
      <w:r>
        <w:rPr>
          <w:spacing w:val="-11"/>
        </w:rPr>
        <w:t xml:space="preserve"> </w:t>
      </w:r>
      <w:r>
        <w:t>porcelain,</w:t>
      </w:r>
      <w:r>
        <w:rPr>
          <w:spacing w:val="-11"/>
        </w:rPr>
        <w:t xml:space="preserve"> </w:t>
      </w:r>
      <w:r>
        <w:t>too,</w:t>
      </w:r>
      <w:r>
        <w:rPr>
          <w:spacing w:val="-11"/>
        </w:rPr>
        <w:t xml:space="preserve"> </w:t>
      </w:r>
      <w:r>
        <w:t>formerly</w:t>
      </w:r>
      <w:r>
        <w:rPr>
          <w:spacing w:val="-10"/>
        </w:rPr>
        <w:t xml:space="preserve"> </w:t>
      </w:r>
      <w:r>
        <w:t>described</w:t>
      </w:r>
      <w:r>
        <w:rPr>
          <w:spacing w:val="-11"/>
        </w:rPr>
        <w:t xml:space="preserve"> </w:t>
      </w:r>
      <w:r>
        <w:t>circulates</w:t>
      </w:r>
      <w:r>
        <w:rPr>
          <w:spacing w:val="-11"/>
        </w:rPr>
        <w:t xml:space="preserve"> </w:t>
      </w:r>
      <w:r>
        <w:t>for</w:t>
      </w:r>
      <w:r>
        <w:rPr>
          <w:spacing w:val="-11"/>
        </w:rPr>
        <w:t xml:space="preserve"> </w:t>
      </w:r>
      <w:r>
        <w:t>money,</w:t>
      </w:r>
      <w:r>
        <w:rPr>
          <w:spacing w:val="-10"/>
        </w:rPr>
        <w:t xml:space="preserve"> </w:t>
      </w:r>
      <w:r>
        <w:t>but</w:t>
      </w:r>
      <w:r>
        <w:rPr>
          <w:spacing w:val="-11"/>
        </w:rPr>
        <w:t xml:space="preserve"> </w:t>
      </w:r>
      <w:r>
        <w:t>is</w:t>
      </w:r>
      <w:r>
        <w:rPr>
          <w:spacing w:val="-11"/>
        </w:rPr>
        <w:t xml:space="preserve"> </w:t>
      </w:r>
      <w:r>
        <w:t>procured</w:t>
      </w:r>
      <w:r>
        <w:rPr>
          <w:spacing w:val="-11"/>
        </w:rPr>
        <w:t xml:space="preserve"> </w:t>
      </w:r>
      <w:r>
        <w:t>from</w:t>
      </w:r>
      <w:r>
        <w:rPr>
          <w:spacing w:val="-10"/>
        </w:rPr>
        <w:t xml:space="preserve"> </w:t>
      </w:r>
      <w:r>
        <w:t>India.</w:t>
      </w:r>
      <w:r>
        <w:rPr>
          <w:spacing w:val="-11"/>
        </w:rPr>
        <w:t xml:space="preserve"> </w:t>
      </w:r>
      <w:r>
        <w:t>Here</w:t>
      </w:r>
      <w:r>
        <w:rPr>
          <w:spacing w:val="1"/>
        </w:rPr>
        <w:t xml:space="preserve"> </w:t>
      </w:r>
      <w:r>
        <w:t>are snakes and serpents so huge as to strike all men with astonishment; they are ten paces long, ten palms broad,</w:t>
      </w:r>
      <w:r>
        <w:rPr>
          <w:spacing w:val="1"/>
        </w:rPr>
        <w:t xml:space="preserve"> </w:t>
      </w:r>
      <w:r>
        <w:t>and have no feet, but only a hoof like that of the lion; the nose is like a loaf of bread, the mouth so huge that it</w:t>
      </w:r>
      <w:r>
        <w:rPr>
          <w:spacing w:val="1"/>
        </w:rPr>
        <w:t xml:space="preserve"> </w:t>
      </w:r>
      <w:r>
        <w:t>would swallow at once a man whole; the teeth are immense, nor is there any wild beast whom they do not strike</w:t>
      </w:r>
      <w:r>
        <w:rPr>
          <w:spacing w:val="1"/>
        </w:rPr>
        <w:t xml:space="preserve"> </w:t>
      </w:r>
      <w:r>
        <w:t>with</w:t>
      </w:r>
      <w:r>
        <w:rPr>
          <w:spacing w:val="-10"/>
        </w:rPr>
        <w:t xml:space="preserve"> </w:t>
      </w:r>
      <w:r>
        <w:t>terror.</w:t>
      </w:r>
      <w:r>
        <w:rPr>
          <w:spacing w:val="-9"/>
        </w:rPr>
        <w:t xml:space="preserve"> </w:t>
      </w:r>
      <w:r>
        <w:t>There</w:t>
      </w:r>
      <w:r>
        <w:rPr>
          <w:spacing w:val="-10"/>
        </w:rPr>
        <w:t xml:space="preserve"> </w:t>
      </w:r>
      <w:r>
        <w:t>are</w:t>
      </w:r>
      <w:r>
        <w:rPr>
          <w:spacing w:val="-9"/>
        </w:rPr>
        <w:t xml:space="preserve"> </w:t>
      </w:r>
      <w:r>
        <w:t>smaller</w:t>
      </w:r>
      <w:r>
        <w:rPr>
          <w:spacing w:val="-9"/>
        </w:rPr>
        <w:t xml:space="preserve"> </w:t>
      </w:r>
      <w:r>
        <w:t>ones</w:t>
      </w:r>
      <w:r>
        <w:rPr>
          <w:spacing w:val="-10"/>
        </w:rPr>
        <w:t xml:space="preserve"> </w:t>
      </w:r>
      <w:r>
        <w:t>eight</w:t>
      </w:r>
      <w:r>
        <w:rPr>
          <w:spacing w:val="-9"/>
        </w:rPr>
        <w:t xml:space="preserve"> </w:t>
      </w:r>
      <w:r>
        <w:t>paces</w:t>
      </w:r>
      <w:r>
        <w:rPr>
          <w:spacing w:val="-10"/>
        </w:rPr>
        <w:t xml:space="preserve"> </w:t>
      </w:r>
      <w:r>
        <w:t>long</w:t>
      </w:r>
      <w:r>
        <w:rPr>
          <w:spacing w:val="-9"/>
        </w:rPr>
        <w:t xml:space="preserve"> </w:t>
      </w:r>
      <w:r>
        <w:t>and</w:t>
      </w:r>
      <w:r>
        <w:rPr>
          <w:spacing w:val="-9"/>
        </w:rPr>
        <w:t xml:space="preserve"> </w:t>
      </w:r>
      <w:r>
        <w:t>six</w:t>
      </w:r>
      <w:r>
        <w:rPr>
          <w:spacing w:val="-10"/>
        </w:rPr>
        <w:t xml:space="preserve"> </w:t>
      </w:r>
      <w:r>
        <w:t>palms</w:t>
      </w:r>
      <w:r>
        <w:rPr>
          <w:spacing w:val="-9"/>
        </w:rPr>
        <w:t xml:space="preserve"> </w:t>
      </w:r>
      <w:r>
        <w:t>broad.</w:t>
      </w:r>
      <w:r>
        <w:rPr>
          <w:spacing w:val="-10"/>
        </w:rPr>
        <w:t xml:space="preserve"> </w:t>
      </w:r>
      <w:r>
        <w:t>The</w:t>
      </w:r>
      <w:r>
        <w:rPr>
          <w:spacing w:val="-9"/>
        </w:rPr>
        <w:t xml:space="preserve"> </w:t>
      </w:r>
      <w:r>
        <w:t>mode</w:t>
      </w:r>
      <w:r>
        <w:rPr>
          <w:spacing w:val="-9"/>
        </w:rPr>
        <w:t xml:space="preserve"> </w:t>
      </w:r>
      <w:r>
        <w:t>of</w:t>
      </w:r>
      <w:r>
        <w:rPr>
          <w:spacing w:val="-10"/>
        </w:rPr>
        <w:t xml:space="preserve"> </w:t>
      </w:r>
      <w:r>
        <w:t>catching</w:t>
      </w:r>
      <w:r>
        <w:rPr>
          <w:spacing w:val="-9"/>
        </w:rPr>
        <w:t xml:space="preserve"> </w:t>
      </w:r>
      <w:r>
        <w:t>them</w:t>
      </w:r>
      <w:r>
        <w:rPr>
          <w:spacing w:val="-10"/>
        </w:rPr>
        <w:t xml:space="preserve"> </w:t>
      </w:r>
      <w:r>
        <w:t>is</w:t>
      </w:r>
      <w:r>
        <w:rPr>
          <w:spacing w:val="-9"/>
        </w:rPr>
        <w:t xml:space="preserve"> </w:t>
      </w:r>
      <w:r>
        <w:t>this:—They</w:t>
      </w:r>
      <w:r>
        <w:rPr>
          <w:spacing w:val="1"/>
        </w:rPr>
        <w:t xml:space="preserve"> </w:t>
      </w:r>
      <w:r>
        <w:t>remain during the day in great caverns under the earth, to avoid the heat, but at night go out to feed, and seize all</w:t>
      </w:r>
      <w:r>
        <w:rPr>
          <w:spacing w:val="1"/>
        </w:rPr>
        <w:t xml:space="preserve"> </w:t>
      </w:r>
      <w:r>
        <w:t>the animals whom they can reach; they also seek drink at the rivers, fountains, and lakes, and then make a deep</w:t>
      </w:r>
      <w:r>
        <w:rPr>
          <w:spacing w:val="1"/>
        </w:rPr>
        <w:t xml:space="preserve"> </w:t>
      </w:r>
      <w:r>
        <w:t>track in the sand, as if a barrel had been dragged through it. In it the people fix a stake, fasten to it a steel instru-</w:t>
      </w:r>
      <w:r>
        <w:rPr>
          <w:spacing w:val="1"/>
        </w:rPr>
        <w:t xml:space="preserve"> </w:t>
      </w:r>
      <w:r>
        <w:t>ment sharpened like a razor, and cover it over with sand. When the serpent comes through the track, and strikes</w:t>
      </w:r>
      <w:r>
        <w:rPr>
          <w:spacing w:val="1"/>
        </w:rPr>
        <w:t xml:space="preserve"> </w:t>
      </w:r>
      <w:r>
        <w:t>against</w:t>
      </w:r>
      <w:r>
        <w:rPr>
          <w:spacing w:val="-7"/>
        </w:rPr>
        <w:t xml:space="preserve"> </w:t>
      </w:r>
      <w:r>
        <w:t>the</w:t>
      </w:r>
      <w:r>
        <w:rPr>
          <w:spacing w:val="-7"/>
        </w:rPr>
        <w:t xml:space="preserve"> </w:t>
      </w:r>
      <w:r>
        <w:t>steel,</w:t>
      </w:r>
      <w:r>
        <w:rPr>
          <w:spacing w:val="-7"/>
        </w:rPr>
        <w:t xml:space="preserve"> </w:t>
      </w:r>
      <w:r>
        <w:t>he</w:t>
      </w:r>
      <w:r>
        <w:rPr>
          <w:spacing w:val="-7"/>
        </w:rPr>
        <w:t xml:space="preserve"> </w:t>
      </w:r>
      <w:r>
        <w:t>is</w:t>
      </w:r>
      <w:r>
        <w:rPr>
          <w:spacing w:val="-7"/>
        </w:rPr>
        <w:t xml:space="preserve"> </w:t>
      </w:r>
      <w:r>
        <w:t>pierced</w:t>
      </w:r>
      <w:r>
        <w:rPr>
          <w:spacing w:val="-7"/>
        </w:rPr>
        <w:t xml:space="preserve"> </w:t>
      </w:r>
      <w:r>
        <w:t>with</w:t>
      </w:r>
      <w:r>
        <w:rPr>
          <w:spacing w:val="-7"/>
        </w:rPr>
        <w:t xml:space="preserve"> </w:t>
      </w:r>
      <w:r>
        <w:t>such</w:t>
      </w:r>
      <w:r>
        <w:rPr>
          <w:spacing w:val="-6"/>
        </w:rPr>
        <w:t xml:space="preserve"> </w:t>
      </w:r>
      <w:r>
        <w:t>violence,</w:t>
      </w:r>
      <w:r>
        <w:rPr>
          <w:spacing w:val="-7"/>
        </w:rPr>
        <w:t xml:space="preserve"> </w:t>
      </w:r>
      <w:r>
        <w:t>that</w:t>
      </w:r>
      <w:r>
        <w:rPr>
          <w:spacing w:val="-7"/>
        </w:rPr>
        <w:t xml:space="preserve"> </w:t>
      </w:r>
      <w:r>
        <w:t>his</w:t>
      </w:r>
      <w:r>
        <w:rPr>
          <w:spacing w:val="-7"/>
        </w:rPr>
        <w:t xml:space="preserve"> </w:t>
      </w:r>
      <w:r>
        <w:t>body</w:t>
      </w:r>
      <w:r>
        <w:rPr>
          <w:spacing w:val="-7"/>
        </w:rPr>
        <w:t xml:space="preserve"> </w:t>
      </w:r>
      <w:r>
        <w:t>is</w:t>
      </w:r>
      <w:r>
        <w:rPr>
          <w:spacing w:val="-7"/>
        </w:rPr>
        <w:t xml:space="preserve"> </w:t>
      </w:r>
      <w:r>
        <w:t>divided</w:t>
      </w:r>
      <w:r>
        <w:rPr>
          <w:spacing w:val="-7"/>
        </w:rPr>
        <w:t xml:space="preserve"> </w:t>
      </w:r>
      <w:r>
        <w:t>from</w:t>
      </w:r>
      <w:r>
        <w:rPr>
          <w:spacing w:val="-7"/>
        </w:rPr>
        <w:t xml:space="preserve"> </w:t>
      </w:r>
      <w:r>
        <w:t>one</w:t>
      </w:r>
      <w:r>
        <w:rPr>
          <w:spacing w:val="-6"/>
        </w:rPr>
        <w:t xml:space="preserve"> </w:t>
      </w:r>
      <w:r>
        <w:t>side</w:t>
      </w:r>
      <w:r>
        <w:rPr>
          <w:spacing w:val="-7"/>
        </w:rPr>
        <w:t xml:space="preserve"> </w:t>
      </w:r>
      <w:r>
        <w:t>to</w:t>
      </w:r>
      <w:r>
        <w:rPr>
          <w:spacing w:val="-7"/>
        </w:rPr>
        <w:t xml:space="preserve"> </w:t>
      </w:r>
      <w:r>
        <w:t>the</w:t>
      </w:r>
      <w:r>
        <w:rPr>
          <w:spacing w:val="-7"/>
        </w:rPr>
        <w:t xml:space="preserve"> </w:t>
      </w:r>
      <w:r>
        <w:t>other,</w:t>
      </w:r>
      <w:r>
        <w:rPr>
          <w:spacing w:val="-7"/>
        </w:rPr>
        <w:t xml:space="preserve"> </w:t>
      </w:r>
      <w:r>
        <w:t>as</w:t>
      </w:r>
      <w:r>
        <w:rPr>
          <w:spacing w:val="-7"/>
        </w:rPr>
        <w:t xml:space="preserve"> </w:t>
      </w:r>
      <w:r>
        <w:t>high</w:t>
      </w:r>
      <w:r>
        <w:rPr>
          <w:spacing w:val="-7"/>
        </w:rPr>
        <w:t xml:space="preserve"> </w:t>
      </w:r>
      <w:r>
        <w:t>as</w:t>
      </w:r>
      <w:r>
        <w:rPr>
          <w:spacing w:val="-6"/>
        </w:rPr>
        <w:t xml:space="preserve"> </w:t>
      </w:r>
      <w:r>
        <w:t>the</w:t>
      </w:r>
      <w:r>
        <w:rPr>
          <w:spacing w:val="1"/>
        </w:rPr>
        <w:t xml:space="preserve"> </w:t>
      </w:r>
      <w:r>
        <w:t>umbilical cord, and he presently dies. They then take the body and extract the gall-bladder, which they sell very</w:t>
      </w:r>
      <w:r>
        <w:rPr>
          <w:spacing w:val="1"/>
        </w:rPr>
        <w:t xml:space="preserve"> </w:t>
      </w:r>
      <w:r>
        <w:t>dear,</w:t>
      </w:r>
      <w:r>
        <w:rPr>
          <w:spacing w:val="-8"/>
        </w:rPr>
        <w:t xml:space="preserve"> </w:t>
      </w:r>
      <w:r>
        <w:t>being</w:t>
      </w:r>
      <w:r>
        <w:rPr>
          <w:spacing w:val="-8"/>
        </w:rPr>
        <w:t xml:space="preserve"> </w:t>
      </w:r>
      <w:r>
        <w:t>an</w:t>
      </w:r>
      <w:r>
        <w:rPr>
          <w:spacing w:val="-8"/>
        </w:rPr>
        <w:t xml:space="preserve"> </w:t>
      </w:r>
      <w:r>
        <w:t>excellent</w:t>
      </w:r>
      <w:r>
        <w:rPr>
          <w:spacing w:val="-8"/>
        </w:rPr>
        <w:t xml:space="preserve"> </w:t>
      </w:r>
      <w:r>
        <w:t>medicine</w:t>
      </w:r>
      <w:r>
        <w:rPr>
          <w:spacing w:val="-7"/>
        </w:rPr>
        <w:t xml:space="preserve"> </w:t>
      </w:r>
      <w:r>
        <w:t>for</w:t>
      </w:r>
      <w:r>
        <w:rPr>
          <w:spacing w:val="-8"/>
        </w:rPr>
        <w:t xml:space="preserve"> </w:t>
      </w:r>
      <w:r>
        <w:t>the</w:t>
      </w:r>
      <w:r>
        <w:rPr>
          <w:spacing w:val="-8"/>
        </w:rPr>
        <w:t xml:space="preserve"> </w:t>
      </w:r>
      <w:r>
        <w:t>bite</w:t>
      </w:r>
      <w:r>
        <w:rPr>
          <w:spacing w:val="-8"/>
        </w:rPr>
        <w:t xml:space="preserve"> </w:t>
      </w:r>
      <w:r>
        <w:t>of</w:t>
      </w:r>
      <w:r>
        <w:rPr>
          <w:spacing w:val="-8"/>
        </w:rPr>
        <w:t xml:space="preserve"> </w:t>
      </w:r>
      <w:r>
        <w:t>a</w:t>
      </w:r>
      <w:r>
        <w:rPr>
          <w:spacing w:val="-7"/>
        </w:rPr>
        <w:t xml:space="preserve"> </w:t>
      </w:r>
      <w:r>
        <w:t>mad</w:t>
      </w:r>
      <w:r>
        <w:rPr>
          <w:spacing w:val="-8"/>
        </w:rPr>
        <w:t xml:space="preserve"> </w:t>
      </w:r>
      <w:r>
        <w:t>dog,</w:t>
      </w:r>
      <w:r>
        <w:rPr>
          <w:spacing w:val="-8"/>
        </w:rPr>
        <w:t xml:space="preserve"> </w:t>
      </w:r>
      <w:r>
        <w:t>when</w:t>
      </w:r>
      <w:r>
        <w:rPr>
          <w:spacing w:val="-8"/>
        </w:rPr>
        <w:t xml:space="preserve"> </w:t>
      </w:r>
      <w:r>
        <w:t>administered</w:t>
      </w:r>
      <w:r>
        <w:rPr>
          <w:spacing w:val="-8"/>
        </w:rPr>
        <w:t xml:space="preserve"> </w:t>
      </w:r>
      <w:r>
        <w:t>in</w:t>
      </w:r>
      <w:r>
        <w:rPr>
          <w:spacing w:val="-7"/>
        </w:rPr>
        <w:t xml:space="preserve"> </w:t>
      </w:r>
      <w:r>
        <w:t>small</w:t>
      </w:r>
      <w:r>
        <w:rPr>
          <w:spacing w:val="-8"/>
        </w:rPr>
        <w:t xml:space="preserve"> </w:t>
      </w:r>
      <w:r>
        <w:t>dozes.</w:t>
      </w:r>
      <w:r>
        <w:rPr>
          <w:spacing w:val="-8"/>
        </w:rPr>
        <w:t xml:space="preserve"> </w:t>
      </w:r>
      <w:r>
        <w:t>It</w:t>
      </w:r>
      <w:r>
        <w:rPr>
          <w:spacing w:val="-8"/>
        </w:rPr>
        <w:t xml:space="preserve"> </w:t>
      </w:r>
      <w:r>
        <w:t>is</w:t>
      </w:r>
      <w:r>
        <w:rPr>
          <w:spacing w:val="-8"/>
        </w:rPr>
        <w:t xml:space="preserve"> </w:t>
      </w:r>
      <w:r>
        <w:t>also</w:t>
      </w:r>
      <w:r>
        <w:rPr>
          <w:spacing w:val="-7"/>
        </w:rPr>
        <w:t xml:space="preserve"> </w:t>
      </w:r>
      <w:r>
        <w:t>valuable</w:t>
      </w:r>
      <w:r w:rsidR="00FA16D1">
        <w:t xml:space="preserve"> </w:t>
      </w:r>
      <w:r>
        <w:t xml:space="preserve">in childbirth, and when given to the </w:t>
      </w:r>
      <w:r>
        <w:lastRenderedPageBreak/>
        <w:t>woman, a safe delivery immediately follows. The flesh also is sold at a high</w:t>
      </w:r>
      <w:r>
        <w:rPr>
          <w:spacing w:val="1"/>
        </w:rPr>
        <w:t xml:space="preserve"> </w:t>
      </w:r>
      <w:r>
        <w:t>price,</w:t>
      </w:r>
      <w:r>
        <w:rPr>
          <w:spacing w:val="-8"/>
        </w:rPr>
        <w:t xml:space="preserve"> </w:t>
      </w:r>
      <w:r>
        <w:t>being</w:t>
      </w:r>
      <w:r>
        <w:rPr>
          <w:spacing w:val="-7"/>
        </w:rPr>
        <w:t xml:space="preserve"> </w:t>
      </w:r>
      <w:r>
        <w:t>considered</w:t>
      </w:r>
      <w:r>
        <w:rPr>
          <w:spacing w:val="-7"/>
        </w:rPr>
        <w:t xml:space="preserve"> </w:t>
      </w:r>
      <w:r>
        <w:t>delicate</w:t>
      </w:r>
      <w:r>
        <w:rPr>
          <w:spacing w:val="-7"/>
        </w:rPr>
        <w:t xml:space="preserve"> </w:t>
      </w:r>
      <w:r>
        <w:t>food.</w:t>
      </w:r>
      <w:r>
        <w:rPr>
          <w:spacing w:val="-7"/>
        </w:rPr>
        <w:t xml:space="preserve"> </w:t>
      </w:r>
      <w:r>
        <w:t>The</w:t>
      </w:r>
      <w:r>
        <w:rPr>
          <w:spacing w:val="-8"/>
        </w:rPr>
        <w:t xml:space="preserve"> </w:t>
      </w:r>
      <w:r>
        <w:t>serpent</w:t>
      </w:r>
      <w:r>
        <w:rPr>
          <w:spacing w:val="-7"/>
        </w:rPr>
        <w:t xml:space="preserve"> </w:t>
      </w:r>
      <w:r>
        <w:t>also</w:t>
      </w:r>
      <w:r>
        <w:rPr>
          <w:spacing w:val="-7"/>
        </w:rPr>
        <w:t xml:space="preserve"> </w:t>
      </w:r>
      <w:r>
        <w:t>enters</w:t>
      </w:r>
      <w:r>
        <w:rPr>
          <w:spacing w:val="-7"/>
        </w:rPr>
        <w:t xml:space="preserve"> </w:t>
      </w:r>
      <w:r>
        <w:t>the</w:t>
      </w:r>
      <w:r>
        <w:rPr>
          <w:spacing w:val="-7"/>
        </w:rPr>
        <w:t xml:space="preserve"> </w:t>
      </w:r>
      <w:r>
        <w:t>dens</w:t>
      </w:r>
      <w:r>
        <w:rPr>
          <w:spacing w:val="-7"/>
        </w:rPr>
        <w:t xml:space="preserve"> </w:t>
      </w:r>
      <w:r>
        <w:t>of</w:t>
      </w:r>
      <w:r>
        <w:rPr>
          <w:spacing w:val="-8"/>
        </w:rPr>
        <w:t xml:space="preserve"> </w:t>
      </w:r>
      <w:r>
        <w:t>lions,</w:t>
      </w:r>
      <w:r>
        <w:rPr>
          <w:spacing w:val="-7"/>
        </w:rPr>
        <w:t xml:space="preserve"> </w:t>
      </w:r>
      <w:r>
        <w:t>bears,</w:t>
      </w:r>
      <w:r>
        <w:rPr>
          <w:spacing w:val="-7"/>
        </w:rPr>
        <w:t xml:space="preserve"> </w:t>
      </w:r>
      <w:r>
        <w:t>and</w:t>
      </w:r>
      <w:r>
        <w:rPr>
          <w:spacing w:val="-7"/>
        </w:rPr>
        <w:t xml:space="preserve"> </w:t>
      </w:r>
      <w:r>
        <w:t>other</w:t>
      </w:r>
      <w:r>
        <w:rPr>
          <w:spacing w:val="-7"/>
        </w:rPr>
        <w:t xml:space="preserve"> </w:t>
      </w:r>
      <w:r>
        <w:t>fierce</w:t>
      </w:r>
      <w:r>
        <w:rPr>
          <w:spacing w:val="-7"/>
        </w:rPr>
        <w:t xml:space="preserve"> </w:t>
      </w:r>
      <w:r>
        <w:t>animals,</w:t>
      </w:r>
      <w:r>
        <w:rPr>
          <w:spacing w:val="-8"/>
        </w:rPr>
        <w:t xml:space="preserve"> </w:t>
      </w:r>
      <w:r>
        <w:t>and</w:t>
      </w:r>
      <w:r>
        <w:rPr>
          <w:spacing w:val="1"/>
        </w:rPr>
        <w:t xml:space="preserve"> </w:t>
      </w:r>
      <w:r>
        <w:t>devours their whelps, when he can get at them. Here, too, are very large horses, which are carried into India to be</w:t>
      </w:r>
      <w:r>
        <w:rPr>
          <w:spacing w:val="1"/>
        </w:rPr>
        <w:t xml:space="preserve"> </w:t>
      </w:r>
      <w:r>
        <w:t>sold. They cut two or three nerves from the tail, so that they may not strike with it the man who rides, which is</w:t>
      </w:r>
      <w:r>
        <w:rPr>
          <w:spacing w:val="1"/>
        </w:rPr>
        <w:t xml:space="preserve"> </w:t>
      </w:r>
      <w:r>
        <w:t>considered</w:t>
      </w:r>
      <w:r>
        <w:rPr>
          <w:spacing w:val="-12"/>
        </w:rPr>
        <w:t xml:space="preserve"> </w:t>
      </w:r>
      <w:r>
        <w:t>disgraceful.</w:t>
      </w:r>
      <w:r>
        <w:rPr>
          <w:spacing w:val="-12"/>
        </w:rPr>
        <w:t xml:space="preserve"> </w:t>
      </w:r>
      <w:r>
        <w:t>These</w:t>
      </w:r>
      <w:r>
        <w:rPr>
          <w:spacing w:val="-12"/>
        </w:rPr>
        <w:t xml:space="preserve"> </w:t>
      </w:r>
      <w:r>
        <w:t>people</w:t>
      </w:r>
      <w:r>
        <w:rPr>
          <w:spacing w:val="-12"/>
        </w:rPr>
        <w:t xml:space="preserve"> </w:t>
      </w:r>
      <w:r>
        <w:t>ride</w:t>
      </w:r>
      <w:r>
        <w:rPr>
          <w:spacing w:val="-11"/>
        </w:rPr>
        <w:t xml:space="preserve"> </w:t>
      </w:r>
      <w:r>
        <w:t>like</w:t>
      </w:r>
      <w:r>
        <w:rPr>
          <w:spacing w:val="-12"/>
        </w:rPr>
        <w:t xml:space="preserve"> </w:t>
      </w:r>
      <w:r>
        <w:t>the</w:t>
      </w:r>
      <w:r>
        <w:rPr>
          <w:spacing w:val="-12"/>
        </w:rPr>
        <w:t xml:space="preserve"> </w:t>
      </w:r>
      <w:r>
        <w:t>French,</w:t>
      </w:r>
      <w:r>
        <w:rPr>
          <w:spacing w:val="-12"/>
        </w:rPr>
        <w:t xml:space="preserve"> </w:t>
      </w:r>
      <w:r>
        <w:t>with</w:t>
      </w:r>
      <w:r>
        <w:rPr>
          <w:spacing w:val="-12"/>
        </w:rPr>
        <w:t xml:space="preserve"> </w:t>
      </w:r>
      <w:r>
        <w:t>long</w:t>
      </w:r>
      <w:r>
        <w:rPr>
          <w:spacing w:val="-11"/>
        </w:rPr>
        <w:t xml:space="preserve"> </w:t>
      </w:r>
      <w:r>
        <w:t>staffs,</w:t>
      </w:r>
      <w:r>
        <w:rPr>
          <w:spacing w:val="-12"/>
        </w:rPr>
        <w:t xml:space="preserve"> </w:t>
      </w:r>
      <w:r>
        <w:t>have</w:t>
      </w:r>
      <w:r>
        <w:rPr>
          <w:spacing w:val="-12"/>
        </w:rPr>
        <w:t xml:space="preserve"> </w:t>
      </w:r>
      <w:r>
        <w:t>arms</w:t>
      </w:r>
      <w:r>
        <w:rPr>
          <w:spacing w:val="-12"/>
        </w:rPr>
        <w:t xml:space="preserve"> </w:t>
      </w:r>
      <w:r>
        <w:t>covered</w:t>
      </w:r>
      <w:r>
        <w:rPr>
          <w:spacing w:val="-11"/>
        </w:rPr>
        <w:t xml:space="preserve"> </w:t>
      </w:r>
      <w:r>
        <w:t>with</w:t>
      </w:r>
      <w:r>
        <w:rPr>
          <w:spacing w:val="-12"/>
        </w:rPr>
        <w:t xml:space="preserve"> </w:t>
      </w:r>
      <w:r>
        <w:t>buffalo</w:t>
      </w:r>
      <w:r>
        <w:rPr>
          <w:spacing w:val="-12"/>
        </w:rPr>
        <w:t xml:space="preserve"> </w:t>
      </w:r>
      <w:r>
        <w:t>hide,</w:t>
      </w:r>
      <w:r>
        <w:rPr>
          <w:spacing w:val="-12"/>
        </w:rPr>
        <w:t xml:space="preserve"> </w:t>
      </w:r>
      <w:r>
        <w:t>and</w:t>
      </w:r>
      <w:r>
        <w:rPr>
          <w:spacing w:val="-52"/>
        </w:rPr>
        <w:t xml:space="preserve"> </w:t>
      </w:r>
      <w:r>
        <w:t>carry lances, spears, and poisoned arrows. Before the great khan conquered them they had a wicked custom, that</w:t>
      </w:r>
      <w:r>
        <w:rPr>
          <w:spacing w:val="1"/>
        </w:rPr>
        <w:t xml:space="preserve"> </w:t>
      </w:r>
      <w:r>
        <w:t>when</w:t>
      </w:r>
      <w:r>
        <w:rPr>
          <w:spacing w:val="-6"/>
        </w:rPr>
        <w:t xml:space="preserve"> </w:t>
      </w:r>
      <w:r>
        <w:t>any</w:t>
      </w:r>
      <w:r>
        <w:rPr>
          <w:spacing w:val="-5"/>
        </w:rPr>
        <w:t xml:space="preserve"> </w:t>
      </w:r>
      <w:r>
        <w:t>stranger</w:t>
      </w:r>
      <w:r>
        <w:rPr>
          <w:spacing w:val="-6"/>
        </w:rPr>
        <w:t xml:space="preserve"> </w:t>
      </w:r>
      <w:r>
        <w:t>came</w:t>
      </w:r>
      <w:r>
        <w:rPr>
          <w:spacing w:val="-5"/>
        </w:rPr>
        <w:t xml:space="preserve"> </w:t>
      </w:r>
      <w:r>
        <w:t>to</w:t>
      </w:r>
      <w:r>
        <w:rPr>
          <w:spacing w:val="-5"/>
        </w:rPr>
        <w:t xml:space="preserve"> </w:t>
      </w:r>
      <w:r>
        <w:t>lodge</w:t>
      </w:r>
      <w:r>
        <w:rPr>
          <w:spacing w:val="-6"/>
        </w:rPr>
        <w:t xml:space="preserve"> </w:t>
      </w:r>
      <w:r>
        <w:t>with</w:t>
      </w:r>
      <w:r>
        <w:rPr>
          <w:spacing w:val="-5"/>
        </w:rPr>
        <w:t xml:space="preserve"> </w:t>
      </w:r>
      <w:r>
        <w:t>them</w:t>
      </w:r>
      <w:r>
        <w:rPr>
          <w:spacing w:val="-5"/>
        </w:rPr>
        <w:t xml:space="preserve"> </w:t>
      </w:r>
      <w:r>
        <w:t>who</w:t>
      </w:r>
      <w:r>
        <w:rPr>
          <w:spacing w:val="-6"/>
        </w:rPr>
        <w:t xml:space="preserve"> </w:t>
      </w:r>
      <w:r>
        <w:t>was</w:t>
      </w:r>
      <w:r>
        <w:rPr>
          <w:spacing w:val="-5"/>
        </w:rPr>
        <w:t xml:space="preserve"> </w:t>
      </w:r>
      <w:r>
        <w:t>agreeable,</w:t>
      </w:r>
      <w:r>
        <w:rPr>
          <w:spacing w:val="-5"/>
        </w:rPr>
        <w:t xml:space="preserve"> </w:t>
      </w:r>
      <w:r>
        <w:t>wise,</w:t>
      </w:r>
      <w:r>
        <w:rPr>
          <w:spacing w:val="-6"/>
        </w:rPr>
        <w:t xml:space="preserve"> </w:t>
      </w:r>
      <w:r>
        <w:t>and</w:t>
      </w:r>
      <w:r>
        <w:rPr>
          <w:spacing w:val="-5"/>
        </w:rPr>
        <w:t xml:space="preserve"> </w:t>
      </w:r>
      <w:r>
        <w:t>opulent,</w:t>
      </w:r>
      <w:r>
        <w:rPr>
          <w:spacing w:val="-5"/>
        </w:rPr>
        <w:t xml:space="preserve"> </w:t>
      </w:r>
      <w:r>
        <w:t>they</w:t>
      </w:r>
      <w:r>
        <w:rPr>
          <w:spacing w:val="-6"/>
        </w:rPr>
        <w:t xml:space="preserve"> </w:t>
      </w:r>
      <w:r>
        <w:t>killed</w:t>
      </w:r>
      <w:r>
        <w:rPr>
          <w:spacing w:val="-5"/>
        </w:rPr>
        <w:t xml:space="preserve"> </w:t>
      </w:r>
      <w:r>
        <w:t>him</w:t>
      </w:r>
      <w:r>
        <w:rPr>
          <w:spacing w:val="-5"/>
        </w:rPr>
        <w:t xml:space="preserve"> </w:t>
      </w:r>
      <w:r>
        <w:t>during</w:t>
      </w:r>
      <w:r>
        <w:rPr>
          <w:spacing w:val="-6"/>
        </w:rPr>
        <w:t xml:space="preserve"> </w:t>
      </w:r>
      <w:r>
        <w:t>the</w:t>
      </w:r>
      <w:r>
        <w:rPr>
          <w:spacing w:val="-5"/>
        </w:rPr>
        <w:t xml:space="preserve"> </w:t>
      </w:r>
      <w:r>
        <w:t>night</w:t>
      </w:r>
      <w:r>
        <w:rPr>
          <w:spacing w:val="1"/>
        </w:rPr>
        <w:t xml:space="preserve"> </w:t>
      </w:r>
      <w:r>
        <w:t>by poison or some other mode. This was not out of enmity or with the view of taking his money, but because they</w:t>
      </w:r>
      <w:r>
        <w:rPr>
          <w:spacing w:val="1"/>
        </w:rPr>
        <w:t xml:space="preserve"> </w:t>
      </w:r>
      <w:r>
        <w:t>imagined that his wisdom and other good qualities would thus remain with them. However, about thirty-five years</w:t>
      </w:r>
      <w:r>
        <w:rPr>
          <w:spacing w:val="-52"/>
        </w:rPr>
        <w:t xml:space="preserve"> </w:t>
      </w:r>
      <w:r>
        <w:t>ago, after that monarch conquered the country, he prohibited this crime, which, from fear of him, they no longer</w:t>
      </w:r>
      <w:r>
        <w:rPr>
          <w:spacing w:val="1"/>
        </w:rPr>
        <w:t xml:space="preserve"> </w:t>
      </w:r>
      <w:r>
        <w:t>commit.</w:t>
      </w:r>
      <w:r>
        <w:rPr>
          <w:spacing w:val="-7"/>
        </w:rPr>
        <w:t xml:space="preserve"> </w:t>
      </w:r>
      <w:r>
        <w:t>Now</w:t>
      </w:r>
      <w:r>
        <w:rPr>
          <w:spacing w:val="-6"/>
        </w:rPr>
        <w:t xml:space="preserve"> </w:t>
      </w:r>
      <w:r>
        <w:t>let</w:t>
      </w:r>
      <w:r>
        <w:rPr>
          <w:spacing w:val="-6"/>
        </w:rPr>
        <w:t xml:space="preserve"> </w:t>
      </w:r>
      <w:r>
        <w:t>us</w:t>
      </w:r>
      <w:r>
        <w:rPr>
          <w:spacing w:val="-6"/>
        </w:rPr>
        <w:t xml:space="preserve"> </w:t>
      </w:r>
      <w:r>
        <w:t>tell</w:t>
      </w:r>
      <w:r>
        <w:rPr>
          <w:spacing w:val="-6"/>
        </w:rPr>
        <w:t xml:space="preserve"> </w:t>
      </w:r>
      <w:r>
        <w:t>of</w:t>
      </w:r>
      <w:r>
        <w:rPr>
          <w:spacing w:val="-6"/>
        </w:rPr>
        <w:t xml:space="preserve"> </w:t>
      </w:r>
      <w:r>
        <w:t>another</w:t>
      </w:r>
      <w:r>
        <w:rPr>
          <w:spacing w:val="-6"/>
        </w:rPr>
        <w:t xml:space="preserve"> </w:t>
      </w:r>
      <w:r>
        <w:t>province</w:t>
      </w:r>
      <w:r>
        <w:rPr>
          <w:spacing w:val="-6"/>
        </w:rPr>
        <w:t xml:space="preserve"> </w:t>
      </w:r>
      <w:r>
        <w:t>called</w:t>
      </w:r>
      <w:r>
        <w:rPr>
          <w:spacing w:val="-6"/>
        </w:rPr>
        <w:t xml:space="preserve"> </w:t>
      </w:r>
      <w:r>
        <w:t>Kardandan.</w:t>
      </w:r>
    </w:p>
    <w:p w14:paraId="2EB5C405" w14:textId="77777777" w:rsidR="00FA16D1" w:rsidRDefault="00FA16D1" w:rsidP="00FA16D1">
      <w:pPr>
        <w:pStyle w:val="Body"/>
      </w:pPr>
    </w:p>
    <w:p w14:paraId="5BA91080" w14:textId="77777777" w:rsidR="000276C6" w:rsidRPr="00FA16D1" w:rsidRDefault="000276C6" w:rsidP="00FA16D1">
      <w:pPr>
        <w:pStyle w:val="Heading4"/>
      </w:pPr>
      <w:r w:rsidRPr="00FA16D1">
        <w:t>XLVIII—The Province of Kardandan</w:t>
      </w:r>
    </w:p>
    <w:p w14:paraId="338B6319" w14:textId="7643A987" w:rsidR="000276C6" w:rsidRDefault="000276C6" w:rsidP="00C3057B">
      <w:pPr>
        <w:pStyle w:val="Body"/>
      </w:pPr>
      <w:r w:rsidRPr="00C3057B">
        <w:t>When a man departs from Karazan, and travels to the westward, he enters a province named Kardandan, inhabited by idolaters, and subject to the great khan. The chief city is called Vociam. All the people have their teeth, both upper and lower, covered with gold, which thus appear to be made of that metal. The men are soldiers, and re- gard nothing but war; the women, with the slaves, perform all the work. When any lady has been delivered of a boy, the husband goes to bed, taking the child with him, and remains there forty days. He thus allows rest to the mother, who is only obliged to suckle the infant. All his friends then come and make a festival, when the wife rises, manag- es the domestic affairs, and serves her husband, still lying in bed. They eat all kinds of flesh, both raw and cooked, and rice dressed along with it, and make a very good wine of rice and spices. They have money of gold and porce- lain, and give a bar of gold for five of silver, having no mines of the latter metal within five days’ distance; by this</w:t>
      </w:r>
      <w:r w:rsidR="00C3057B" w:rsidRPr="00C3057B">
        <w:t xml:space="preserve"> </w:t>
      </w:r>
      <w:r w:rsidRPr="00C3057B">
        <w:t xml:space="preserve">exchange the merchants make great profit. This people have neither idols nor churches, but adore the master of the house, and say of him, “we are his; and he is our god.” They have neither letters nor writing, which is not wonder- ful, because they live in an unfrequented place, that cannot be visited in the summer on account of the air, which is then so corrupted and pestilent that no foreigner can live there. Whenever they have dealings together, they select a piece of timber, square or round, cleave it in the middle, and each takes a half; this must be done before two, three, or four witnesses. When the payment comes to be made, the one receives the money and gives his half of the wood. In all those provinces there is no physician, but when any one is sick, doctors and exorcists of evil </w:t>
      </w:r>
      <w:r w:rsidRPr="00C3057B">
        <w:lastRenderedPageBreak/>
        <w:t>spirits are sent for, who, on coming to the patient, begin their incantations, beating instruments, singing and dancing. In a short time one of them falls to the ground, foams at the mouth, and becomes half-dead, when the devil enters into his body. The other magicians then ask the half-dead man what is the cause of the patient’s illness. The demon answers from his mouth that the sufferer has given displeasure to such or such a spirit, who is therefore tormenting him.</w:t>
      </w:r>
      <w:r w:rsidR="00C3057B">
        <w:t xml:space="preserve"> </w:t>
      </w:r>
      <w:r w:rsidRPr="00C3057B">
        <w:t>They then say, “we beseech you to pardon him, and take in compensation for his blood the presents which we now exhibit.” Then if the sick man is to die, the fiend in the body of the magician says,—“the spirit has been wronged and displeased to such a degree, that he will not spare him for any thing in the world.” If on the contrary a cure</w:t>
      </w:r>
      <w:r w:rsidR="00C3057B">
        <w:t xml:space="preserve"> </w:t>
      </w:r>
      <w:r w:rsidRPr="00C3057B">
        <w:t>is to take place, the devil from the body says, “take so many sheep and so many dishes of rich pottage, and make a sacrifice of them to the angry spirit.” The relations of the patient do every thing thus ordered, killing the sheep, sprinkling the blood, and preparing the dishes of pottage. A great assemblage is made of men and women, who</w:t>
      </w:r>
      <w:r w:rsidR="00C3057B">
        <w:t xml:space="preserve"> </w:t>
      </w:r>
      <w:r w:rsidRPr="00C3057B">
        <w:t>hold a joyous feast, dancing and singing songs in praise of the spirit. They burn incense and myrrh, with which they fumigate and illuminate the whole house. When they have acted thus for about an hour, the first magician again falls down, and they inquire if the sick man is now pardoned and will be cured. It is then answered that he is not yet pardoned, but something more must be done, after which forgiveness will be granted. This order is obeyed, when he says, “he is pardoned, and will be immediately cured.” The company then exclaim, “the spirit is on our side,” and having eaten the sheep and drunk the pottage with great joy and festivity, they return to their homes.</w:t>
      </w:r>
    </w:p>
    <w:p w14:paraId="1CCBA591" w14:textId="77777777" w:rsidR="00C3057B" w:rsidRPr="00C3057B" w:rsidRDefault="00C3057B" w:rsidP="00C3057B">
      <w:pPr>
        <w:pStyle w:val="Body"/>
      </w:pPr>
    </w:p>
    <w:p w14:paraId="0565824A" w14:textId="77777777" w:rsidR="000276C6" w:rsidRPr="00C3057B" w:rsidRDefault="000276C6" w:rsidP="00C3057B">
      <w:pPr>
        <w:pStyle w:val="Heading4"/>
      </w:pPr>
      <w:r w:rsidRPr="00C3057B">
        <w:t>XLIX—Of the great Battle fought between the Tartars and the King of Mien</w:t>
      </w:r>
    </w:p>
    <w:p w14:paraId="0C893A2F" w14:textId="1AFDD06D" w:rsidR="000276C6" w:rsidRDefault="000276C6" w:rsidP="00C3057B">
      <w:pPr>
        <w:pStyle w:val="Body"/>
      </w:pPr>
      <w:r w:rsidRPr="00C3057B">
        <w:t>Now I must mention a very great battle which was fought in the kingdom of Vociam, and you shall hear all how it happened. In the year of our Lord 1272, the great khan sent a mighty captain, named Nescardin, with 12,000 men, to defend the province of Caraian. He was a prudent man, very strong in arms and skilful in war; and the soldiers with him were good and very brave warriors. Now the King of Mien and of Ban-gala were afraid lest he should invade their territory; yet they thought they were able to overcome and destroy the whole army in such</w:t>
      </w:r>
      <w:r w:rsidR="00C3057B">
        <w:t xml:space="preserve"> </w:t>
      </w:r>
      <w:r w:rsidRPr="00C3057B">
        <w:t xml:space="preserve">a manner that the great khan might never feel inclined to send another into the same quarter. They assembled, therefore, 60,000 horse and foot, with 2,000 elephants, each of which had on its back a castle well fortified and defended by twelve, fourteen, or sixteen men. The King of Mien came with the above army to the city of Vociam, where was the array of the Tartars, and took post in a plain at the distance of three days’ journey. Nescardin was somewhat alarmed, considering how small a force he had in comparison with the host of the King of Mien; but he took courage, reflecting that his troops were brave and most valiant warriors. He therefore marched to meet them in the plain </w:t>
      </w:r>
      <w:r w:rsidRPr="00C3057B">
        <w:lastRenderedPageBreak/>
        <w:t>of Vociam, and pitched his camp near a great forest, filled with lofty trees, into which he was aware that elephants could not enter. The King of Mien, seeing the army of Nescardin, advanced to attack it. The Tartars went with great boldness to meet them, but when their horses saw the elephants with the wooden castles upon them, stationed and arranged in the first line, they were struck with such terror that the riders could not, either by force or any contrivance, make them approach. They, therefore, immediately alighted, and tied them to the trees, when the infantry returned to the line of elephants, and began to discharge their arrows with the utmost violence. Those who were on the backs of the animals fought bravely; but the Tartars were stronger, and more accustomed to battle. They wounded very severely with these missiles a multitude of the elephants, which, being terrified, took to flight and rushed with violence into the adjacent wood. As they could not be restrained from entering, and rushing backward and forward through the thick trees in confusion, they broke the wooden castles on their backs, and destroyed all their equipments. When the Tartars saw these animals disposed of, they ran to their horses, which were bound to the trees, mounted them, and rushed upon the warriors of the King of Mien. They began the attack with a shower of arrows, but as the king and his troops still defended themselves valiantly, they drew their swords, and rushed into close combat. Now mighty blows were struck; swords and spears were fiercely thrust on both sides; heads, arms, and hands were struck off; and many warriors fell to the earth dead and dying. The noise and cries would have drowned the loudest thunder. At length, after mid day, the host of Mien gave way; and the king, with all who sur- vived the battle, took to flight, pursued by the Tartars, who killed many of the fugitives. When satisfied with pursuit, they returned to the wood to catch the elephants. They endeavoured to stop the flight of these animals by cutting down the trees and laying them across; yet they are so intelligent, that the soldiers would not have succeeded but for the aid of some of the captives taken in battle, through whose means they were able to recover two hundred. From</w:t>
      </w:r>
      <w:r w:rsidR="00C3057B" w:rsidRPr="00C3057B">
        <w:t xml:space="preserve"> </w:t>
      </w:r>
      <w:r w:rsidRPr="00C3057B">
        <w:t>this time the great khan began to employ elephants in his army, which he had not hitherto done. Afterwards that monarch conquered the lands of Mien, and added them to his dominion.</w:t>
      </w:r>
    </w:p>
    <w:p w14:paraId="1631AF41" w14:textId="77777777" w:rsidR="00C3057B" w:rsidRPr="00C3057B" w:rsidRDefault="00C3057B" w:rsidP="00C3057B">
      <w:pPr>
        <w:pStyle w:val="Body"/>
      </w:pPr>
    </w:p>
    <w:p w14:paraId="0789DFC4" w14:textId="77777777" w:rsidR="000276C6" w:rsidRPr="00C3057B" w:rsidRDefault="000276C6" w:rsidP="00C3057B">
      <w:pPr>
        <w:pStyle w:val="Heading4"/>
      </w:pPr>
      <w:r w:rsidRPr="00C3057B">
        <w:t>L—Of the great Descent</w:t>
      </w:r>
    </w:p>
    <w:p w14:paraId="44870F84" w14:textId="69D7FBE6" w:rsidR="000276C6" w:rsidRDefault="000276C6" w:rsidP="00C3057B">
      <w:pPr>
        <w:pStyle w:val="Body"/>
      </w:pPr>
      <w:r>
        <w:t>When you have departed from the said province of Caraian, there begins a great descent, which continues</w:t>
      </w:r>
      <w:r>
        <w:rPr>
          <w:spacing w:val="1"/>
        </w:rPr>
        <w:t xml:space="preserve"> </w:t>
      </w:r>
      <w:r>
        <w:t>for</w:t>
      </w:r>
      <w:r>
        <w:rPr>
          <w:spacing w:val="-6"/>
        </w:rPr>
        <w:t xml:space="preserve"> </w:t>
      </w:r>
      <w:r>
        <w:t>two</w:t>
      </w:r>
      <w:r>
        <w:rPr>
          <w:spacing w:val="-6"/>
        </w:rPr>
        <w:t xml:space="preserve"> </w:t>
      </w:r>
      <w:r>
        <w:t>days</w:t>
      </w:r>
      <w:r>
        <w:rPr>
          <w:spacing w:val="-6"/>
        </w:rPr>
        <w:t xml:space="preserve"> </w:t>
      </w:r>
      <w:r>
        <w:t>and</w:t>
      </w:r>
      <w:r>
        <w:rPr>
          <w:spacing w:val="-6"/>
        </w:rPr>
        <w:t xml:space="preserve"> </w:t>
      </w:r>
      <w:r>
        <w:t>a</w:t>
      </w:r>
      <w:r>
        <w:rPr>
          <w:spacing w:val="-6"/>
        </w:rPr>
        <w:t xml:space="preserve"> </w:t>
      </w:r>
      <w:r>
        <w:t>half;</w:t>
      </w:r>
      <w:r>
        <w:rPr>
          <w:spacing w:val="-6"/>
        </w:rPr>
        <w:t xml:space="preserve"> </w:t>
      </w:r>
      <w:r>
        <w:t>and</w:t>
      </w:r>
      <w:r>
        <w:rPr>
          <w:spacing w:val="-6"/>
        </w:rPr>
        <w:t xml:space="preserve"> </w:t>
      </w:r>
      <w:r>
        <w:t>in</w:t>
      </w:r>
      <w:r>
        <w:rPr>
          <w:spacing w:val="-6"/>
        </w:rPr>
        <w:t xml:space="preserve"> </w:t>
      </w:r>
      <w:r>
        <w:t>all</w:t>
      </w:r>
      <w:r>
        <w:rPr>
          <w:spacing w:val="-6"/>
        </w:rPr>
        <w:t xml:space="preserve"> </w:t>
      </w:r>
      <w:r>
        <w:t>this</w:t>
      </w:r>
      <w:r>
        <w:rPr>
          <w:spacing w:val="-5"/>
        </w:rPr>
        <w:t xml:space="preserve"> </w:t>
      </w:r>
      <w:r>
        <w:t>journey</w:t>
      </w:r>
      <w:r>
        <w:rPr>
          <w:spacing w:val="-6"/>
        </w:rPr>
        <w:t xml:space="preserve"> </w:t>
      </w:r>
      <w:r>
        <w:t>nothing</w:t>
      </w:r>
      <w:r>
        <w:rPr>
          <w:spacing w:val="-6"/>
        </w:rPr>
        <w:t xml:space="preserve"> </w:t>
      </w:r>
      <w:r>
        <w:t>occurs</w:t>
      </w:r>
      <w:r>
        <w:rPr>
          <w:spacing w:val="-6"/>
        </w:rPr>
        <w:t xml:space="preserve"> </w:t>
      </w:r>
      <w:r>
        <w:t>worthy</w:t>
      </w:r>
      <w:r>
        <w:rPr>
          <w:spacing w:val="-6"/>
        </w:rPr>
        <w:t xml:space="preserve"> </w:t>
      </w:r>
      <w:r>
        <w:t>of</w:t>
      </w:r>
      <w:r>
        <w:rPr>
          <w:spacing w:val="-6"/>
        </w:rPr>
        <w:t xml:space="preserve"> </w:t>
      </w:r>
      <w:r>
        <w:t>notice,</w:t>
      </w:r>
      <w:r>
        <w:rPr>
          <w:spacing w:val="-6"/>
        </w:rPr>
        <w:t xml:space="preserve"> </w:t>
      </w:r>
      <w:r>
        <w:t>except</w:t>
      </w:r>
      <w:r>
        <w:rPr>
          <w:spacing w:val="-6"/>
        </w:rPr>
        <w:t xml:space="preserve"> </w:t>
      </w:r>
      <w:r>
        <w:t>that</w:t>
      </w:r>
      <w:r>
        <w:rPr>
          <w:spacing w:val="-6"/>
        </w:rPr>
        <w:t xml:space="preserve"> </w:t>
      </w:r>
      <w:r>
        <w:t>there</w:t>
      </w:r>
      <w:r>
        <w:rPr>
          <w:spacing w:val="-5"/>
        </w:rPr>
        <w:t xml:space="preserve"> </w:t>
      </w:r>
      <w:r>
        <w:t>is</w:t>
      </w:r>
      <w:r>
        <w:rPr>
          <w:spacing w:val="-6"/>
        </w:rPr>
        <w:t xml:space="preserve"> </w:t>
      </w:r>
      <w:r>
        <w:t>a</w:t>
      </w:r>
      <w:r>
        <w:rPr>
          <w:spacing w:val="-6"/>
        </w:rPr>
        <w:t xml:space="preserve"> </w:t>
      </w:r>
      <w:r>
        <w:t>great</w:t>
      </w:r>
      <w:r>
        <w:rPr>
          <w:spacing w:val="-6"/>
        </w:rPr>
        <w:t xml:space="preserve"> </w:t>
      </w:r>
      <w:r>
        <w:t>space</w:t>
      </w:r>
      <w:r>
        <w:rPr>
          <w:spacing w:val="-52"/>
        </w:rPr>
        <w:t xml:space="preserve"> </w:t>
      </w:r>
      <w:r>
        <w:t>in</w:t>
      </w:r>
      <w:r>
        <w:rPr>
          <w:spacing w:val="-5"/>
        </w:rPr>
        <w:t xml:space="preserve"> </w:t>
      </w:r>
      <w:r>
        <w:t>which</w:t>
      </w:r>
      <w:r>
        <w:rPr>
          <w:spacing w:val="-5"/>
        </w:rPr>
        <w:t xml:space="preserve"> </w:t>
      </w:r>
      <w:r>
        <w:t>a</w:t>
      </w:r>
      <w:r>
        <w:rPr>
          <w:spacing w:val="-4"/>
        </w:rPr>
        <w:t xml:space="preserve"> </w:t>
      </w:r>
      <w:r>
        <w:t>market</w:t>
      </w:r>
      <w:r>
        <w:rPr>
          <w:spacing w:val="-5"/>
        </w:rPr>
        <w:t xml:space="preserve"> </w:t>
      </w:r>
      <w:r>
        <w:t>is</w:t>
      </w:r>
      <w:r>
        <w:rPr>
          <w:spacing w:val="-5"/>
        </w:rPr>
        <w:t xml:space="preserve"> </w:t>
      </w:r>
      <w:r>
        <w:t>held</w:t>
      </w:r>
      <w:r>
        <w:rPr>
          <w:spacing w:val="-4"/>
        </w:rPr>
        <w:t xml:space="preserve"> </w:t>
      </w:r>
      <w:r>
        <w:t>on</w:t>
      </w:r>
      <w:r>
        <w:rPr>
          <w:spacing w:val="-5"/>
        </w:rPr>
        <w:t xml:space="preserve"> </w:t>
      </w:r>
      <w:r>
        <w:t>certain</w:t>
      </w:r>
      <w:r>
        <w:rPr>
          <w:spacing w:val="-5"/>
        </w:rPr>
        <w:t xml:space="preserve"> </w:t>
      </w:r>
      <w:r>
        <w:t>days</w:t>
      </w:r>
      <w:r>
        <w:rPr>
          <w:spacing w:val="-4"/>
        </w:rPr>
        <w:t xml:space="preserve"> </w:t>
      </w:r>
      <w:r>
        <w:t>of</w:t>
      </w:r>
      <w:r>
        <w:rPr>
          <w:spacing w:val="-5"/>
        </w:rPr>
        <w:t xml:space="preserve"> </w:t>
      </w:r>
      <w:r>
        <w:t>the</w:t>
      </w:r>
      <w:r>
        <w:rPr>
          <w:spacing w:val="-5"/>
        </w:rPr>
        <w:t xml:space="preserve"> </w:t>
      </w:r>
      <w:r>
        <w:t>year.</w:t>
      </w:r>
      <w:r>
        <w:rPr>
          <w:spacing w:val="-4"/>
        </w:rPr>
        <w:t xml:space="preserve"> </w:t>
      </w:r>
      <w:r>
        <w:t>Thither</w:t>
      </w:r>
      <w:r>
        <w:rPr>
          <w:spacing w:val="-5"/>
        </w:rPr>
        <w:t xml:space="preserve"> </w:t>
      </w:r>
      <w:r>
        <w:t>come</w:t>
      </w:r>
      <w:r>
        <w:rPr>
          <w:spacing w:val="-4"/>
        </w:rPr>
        <w:t xml:space="preserve"> </w:t>
      </w:r>
      <w:r>
        <w:t>many</w:t>
      </w:r>
      <w:r>
        <w:rPr>
          <w:spacing w:val="-5"/>
        </w:rPr>
        <w:t xml:space="preserve"> </w:t>
      </w:r>
      <w:r>
        <w:t>merchants</w:t>
      </w:r>
      <w:r>
        <w:rPr>
          <w:spacing w:val="-5"/>
        </w:rPr>
        <w:t xml:space="preserve"> </w:t>
      </w:r>
      <w:r>
        <w:t>from</w:t>
      </w:r>
      <w:r>
        <w:rPr>
          <w:spacing w:val="-4"/>
        </w:rPr>
        <w:t xml:space="preserve"> </w:t>
      </w:r>
      <w:r>
        <w:t>divers</w:t>
      </w:r>
      <w:r>
        <w:rPr>
          <w:spacing w:val="-5"/>
        </w:rPr>
        <w:t xml:space="preserve"> </w:t>
      </w:r>
      <w:r>
        <w:t>countries</w:t>
      </w:r>
      <w:r>
        <w:rPr>
          <w:spacing w:val="-5"/>
        </w:rPr>
        <w:t xml:space="preserve"> </w:t>
      </w:r>
      <w:r>
        <w:t>and</w:t>
      </w:r>
      <w:r w:rsidR="00C3057B">
        <w:t xml:space="preserve"> </w:t>
      </w:r>
      <w:r>
        <w:t>districts,</w:t>
      </w:r>
      <w:r>
        <w:rPr>
          <w:spacing w:val="-10"/>
        </w:rPr>
        <w:t xml:space="preserve"> </w:t>
      </w:r>
      <w:r>
        <w:t>some</w:t>
      </w:r>
      <w:r>
        <w:rPr>
          <w:spacing w:val="-9"/>
        </w:rPr>
        <w:t xml:space="preserve"> </w:t>
      </w:r>
      <w:r>
        <w:t>of</w:t>
      </w:r>
      <w:r>
        <w:rPr>
          <w:spacing w:val="-9"/>
        </w:rPr>
        <w:t xml:space="preserve"> </w:t>
      </w:r>
      <w:r>
        <w:t>whom</w:t>
      </w:r>
      <w:r>
        <w:rPr>
          <w:spacing w:val="-9"/>
        </w:rPr>
        <w:t xml:space="preserve"> </w:t>
      </w:r>
      <w:r>
        <w:t>bring</w:t>
      </w:r>
      <w:r>
        <w:rPr>
          <w:spacing w:val="-9"/>
        </w:rPr>
        <w:t xml:space="preserve"> </w:t>
      </w:r>
      <w:r>
        <w:t>gold</w:t>
      </w:r>
      <w:r>
        <w:rPr>
          <w:spacing w:val="-9"/>
        </w:rPr>
        <w:t xml:space="preserve"> </w:t>
      </w:r>
      <w:r>
        <w:t>and</w:t>
      </w:r>
      <w:r>
        <w:rPr>
          <w:spacing w:val="-10"/>
        </w:rPr>
        <w:t xml:space="preserve"> </w:t>
      </w:r>
      <w:r>
        <w:t>silver</w:t>
      </w:r>
      <w:r>
        <w:rPr>
          <w:spacing w:val="-9"/>
        </w:rPr>
        <w:t xml:space="preserve"> </w:t>
      </w:r>
      <w:r>
        <w:t>to</w:t>
      </w:r>
      <w:r>
        <w:rPr>
          <w:spacing w:val="-9"/>
        </w:rPr>
        <w:t xml:space="preserve"> </w:t>
      </w:r>
      <w:r>
        <w:t>exchange;</w:t>
      </w:r>
      <w:r>
        <w:rPr>
          <w:spacing w:val="-9"/>
        </w:rPr>
        <w:t xml:space="preserve"> </w:t>
      </w:r>
      <w:r>
        <w:t>and</w:t>
      </w:r>
      <w:r>
        <w:rPr>
          <w:spacing w:val="-9"/>
        </w:rPr>
        <w:t xml:space="preserve"> </w:t>
      </w:r>
      <w:r>
        <w:t>they</w:t>
      </w:r>
      <w:r>
        <w:rPr>
          <w:spacing w:val="-9"/>
        </w:rPr>
        <w:t xml:space="preserve"> </w:t>
      </w:r>
      <w:r>
        <w:t>give</w:t>
      </w:r>
      <w:r>
        <w:rPr>
          <w:spacing w:val="-10"/>
        </w:rPr>
        <w:t xml:space="preserve"> </w:t>
      </w:r>
      <w:r>
        <w:t>an</w:t>
      </w:r>
      <w:r>
        <w:rPr>
          <w:spacing w:val="-9"/>
        </w:rPr>
        <w:t xml:space="preserve"> </w:t>
      </w:r>
      <w:r>
        <w:t>ounce</w:t>
      </w:r>
      <w:r>
        <w:rPr>
          <w:spacing w:val="-9"/>
        </w:rPr>
        <w:t xml:space="preserve"> </w:t>
      </w:r>
      <w:r>
        <w:t>of</w:t>
      </w:r>
      <w:r>
        <w:rPr>
          <w:spacing w:val="-9"/>
        </w:rPr>
        <w:t xml:space="preserve"> </w:t>
      </w:r>
      <w:r>
        <w:t>the</w:t>
      </w:r>
      <w:r>
        <w:rPr>
          <w:spacing w:val="-9"/>
        </w:rPr>
        <w:t xml:space="preserve"> </w:t>
      </w:r>
      <w:r>
        <w:t>former</w:t>
      </w:r>
      <w:r>
        <w:rPr>
          <w:spacing w:val="-9"/>
        </w:rPr>
        <w:t xml:space="preserve"> </w:t>
      </w:r>
      <w:r>
        <w:t>for</w:t>
      </w:r>
      <w:r>
        <w:rPr>
          <w:spacing w:val="-10"/>
        </w:rPr>
        <w:t xml:space="preserve"> </w:t>
      </w:r>
      <w:r>
        <w:t>five</w:t>
      </w:r>
      <w:r>
        <w:rPr>
          <w:spacing w:val="-9"/>
        </w:rPr>
        <w:t xml:space="preserve"> </w:t>
      </w:r>
      <w:r>
        <w:t>of</w:t>
      </w:r>
      <w:r>
        <w:rPr>
          <w:spacing w:val="-9"/>
        </w:rPr>
        <w:t xml:space="preserve"> </w:t>
      </w:r>
      <w:r>
        <w:t>the</w:t>
      </w:r>
      <w:r>
        <w:rPr>
          <w:spacing w:val="-9"/>
        </w:rPr>
        <w:t xml:space="preserve"> </w:t>
      </w:r>
      <w:r>
        <w:t>latter.</w:t>
      </w:r>
      <w:r>
        <w:rPr>
          <w:spacing w:val="-52"/>
        </w:rPr>
        <w:t xml:space="preserve"> </w:t>
      </w:r>
      <w:r>
        <w:t>None but those who bring the gold can penetrate into the countries where it is produced, so difficult and intricate</w:t>
      </w:r>
      <w:r>
        <w:rPr>
          <w:spacing w:val="1"/>
        </w:rPr>
        <w:t xml:space="preserve"> </w:t>
      </w:r>
      <w:r>
        <w:t>are</w:t>
      </w:r>
      <w:r>
        <w:rPr>
          <w:spacing w:val="-6"/>
        </w:rPr>
        <w:t xml:space="preserve"> </w:t>
      </w:r>
      <w:r>
        <w:t>the</w:t>
      </w:r>
      <w:r>
        <w:rPr>
          <w:spacing w:val="-6"/>
        </w:rPr>
        <w:t xml:space="preserve"> </w:t>
      </w:r>
      <w:r>
        <w:t>roads.</w:t>
      </w:r>
      <w:r>
        <w:rPr>
          <w:spacing w:val="-6"/>
        </w:rPr>
        <w:t xml:space="preserve"> </w:t>
      </w:r>
      <w:r>
        <w:lastRenderedPageBreak/>
        <w:t>When</w:t>
      </w:r>
      <w:r>
        <w:rPr>
          <w:spacing w:val="-6"/>
        </w:rPr>
        <w:t xml:space="preserve"> </w:t>
      </w:r>
      <w:r>
        <w:t>a</w:t>
      </w:r>
      <w:r>
        <w:rPr>
          <w:spacing w:val="-6"/>
        </w:rPr>
        <w:t xml:space="preserve"> </w:t>
      </w:r>
      <w:r>
        <w:t>man</w:t>
      </w:r>
      <w:r>
        <w:rPr>
          <w:spacing w:val="-5"/>
        </w:rPr>
        <w:t xml:space="preserve"> </w:t>
      </w:r>
      <w:r>
        <w:t>has</w:t>
      </w:r>
      <w:r>
        <w:rPr>
          <w:spacing w:val="-6"/>
        </w:rPr>
        <w:t xml:space="preserve"> </w:t>
      </w:r>
      <w:r>
        <w:t>travelled</w:t>
      </w:r>
      <w:r>
        <w:rPr>
          <w:spacing w:val="-6"/>
        </w:rPr>
        <w:t xml:space="preserve"> </w:t>
      </w:r>
      <w:r>
        <w:t>these</w:t>
      </w:r>
      <w:r>
        <w:rPr>
          <w:spacing w:val="-6"/>
        </w:rPr>
        <w:t xml:space="preserve"> </w:t>
      </w:r>
      <w:r>
        <w:t>two</w:t>
      </w:r>
      <w:r>
        <w:rPr>
          <w:spacing w:val="-6"/>
        </w:rPr>
        <w:t xml:space="preserve"> </w:t>
      </w:r>
      <w:r>
        <w:t>days</w:t>
      </w:r>
      <w:r>
        <w:rPr>
          <w:spacing w:val="-6"/>
        </w:rPr>
        <w:t xml:space="preserve"> </w:t>
      </w:r>
      <w:r>
        <w:t>and</w:t>
      </w:r>
      <w:r>
        <w:rPr>
          <w:spacing w:val="-5"/>
        </w:rPr>
        <w:t xml:space="preserve"> </w:t>
      </w:r>
      <w:r>
        <w:t>a</w:t>
      </w:r>
      <w:r>
        <w:rPr>
          <w:spacing w:val="-6"/>
        </w:rPr>
        <w:t xml:space="preserve"> </w:t>
      </w:r>
      <w:r>
        <w:t>half,</w:t>
      </w:r>
      <w:r>
        <w:rPr>
          <w:spacing w:val="-6"/>
        </w:rPr>
        <w:t xml:space="preserve"> </w:t>
      </w:r>
      <w:r>
        <w:t>he</w:t>
      </w:r>
      <w:r>
        <w:rPr>
          <w:spacing w:val="-6"/>
        </w:rPr>
        <w:t xml:space="preserve"> </w:t>
      </w:r>
      <w:r>
        <w:t>comes</w:t>
      </w:r>
      <w:r>
        <w:rPr>
          <w:spacing w:val="-6"/>
        </w:rPr>
        <w:t xml:space="preserve"> </w:t>
      </w:r>
      <w:r>
        <w:t>to</w:t>
      </w:r>
      <w:r>
        <w:rPr>
          <w:spacing w:val="-6"/>
        </w:rPr>
        <w:t xml:space="preserve"> </w:t>
      </w:r>
      <w:r>
        <w:t>a</w:t>
      </w:r>
      <w:r>
        <w:rPr>
          <w:spacing w:val="-5"/>
        </w:rPr>
        <w:t xml:space="preserve"> </w:t>
      </w:r>
      <w:r>
        <w:t>district</w:t>
      </w:r>
      <w:r>
        <w:rPr>
          <w:spacing w:val="-6"/>
        </w:rPr>
        <w:t xml:space="preserve"> </w:t>
      </w:r>
      <w:r>
        <w:t>which</w:t>
      </w:r>
      <w:r>
        <w:rPr>
          <w:spacing w:val="-6"/>
        </w:rPr>
        <w:t xml:space="preserve"> </w:t>
      </w:r>
      <w:r>
        <w:t>is</w:t>
      </w:r>
      <w:r>
        <w:rPr>
          <w:spacing w:val="-6"/>
        </w:rPr>
        <w:t xml:space="preserve"> </w:t>
      </w:r>
      <w:r>
        <w:t>called</w:t>
      </w:r>
      <w:r>
        <w:rPr>
          <w:spacing w:val="-6"/>
        </w:rPr>
        <w:t xml:space="preserve"> </w:t>
      </w:r>
      <w:r>
        <w:t>Anniz,</w:t>
      </w:r>
      <w:r w:rsidR="00C3057B">
        <w:t xml:space="preserve"> </w:t>
      </w:r>
      <w:r>
        <w:t>on</w:t>
      </w:r>
      <w:r>
        <w:rPr>
          <w:spacing w:val="-5"/>
        </w:rPr>
        <w:t xml:space="preserve"> </w:t>
      </w:r>
      <w:r>
        <w:t>the</w:t>
      </w:r>
      <w:r>
        <w:rPr>
          <w:spacing w:val="-4"/>
        </w:rPr>
        <w:t xml:space="preserve"> </w:t>
      </w:r>
      <w:r>
        <w:t>borders</w:t>
      </w:r>
      <w:r>
        <w:rPr>
          <w:spacing w:val="-4"/>
        </w:rPr>
        <w:t xml:space="preserve"> </w:t>
      </w:r>
      <w:r>
        <w:t>of</w:t>
      </w:r>
      <w:r>
        <w:rPr>
          <w:spacing w:val="-4"/>
        </w:rPr>
        <w:t xml:space="preserve"> </w:t>
      </w:r>
      <w:r>
        <w:t>India,</w:t>
      </w:r>
      <w:r>
        <w:rPr>
          <w:spacing w:val="-5"/>
        </w:rPr>
        <w:t xml:space="preserve"> </w:t>
      </w:r>
      <w:r>
        <w:t>towards</w:t>
      </w:r>
      <w:r>
        <w:rPr>
          <w:spacing w:val="-4"/>
        </w:rPr>
        <w:t xml:space="preserve"> </w:t>
      </w:r>
      <w:r>
        <w:t>the</w:t>
      </w:r>
      <w:r>
        <w:rPr>
          <w:spacing w:val="-4"/>
        </w:rPr>
        <w:t xml:space="preserve"> </w:t>
      </w:r>
      <w:r>
        <w:t>south,</w:t>
      </w:r>
      <w:r>
        <w:rPr>
          <w:spacing w:val="-4"/>
        </w:rPr>
        <w:t xml:space="preserve"> </w:t>
      </w:r>
      <w:r>
        <w:t>and</w:t>
      </w:r>
      <w:r>
        <w:rPr>
          <w:spacing w:val="-5"/>
        </w:rPr>
        <w:t xml:space="preserve"> </w:t>
      </w:r>
      <w:r>
        <w:t>then</w:t>
      </w:r>
      <w:r>
        <w:rPr>
          <w:spacing w:val="-4"/>
        </w:rPr>
        <w:t xml:space="preserve"> </w:t>
      </w:r>
      <w:r>
        <w:t>he</w:t>
      </w:r>
      <w:r>
        <w:rPr>
          <w:spacing w:val="-4"/>
        </w:rPr>
        <w:t xml:space="preserve"> </w:t>
      </w:r>
      <w:r>
        <w:t>goes</w:t>
      </w:r>
      <w:r>
        <w:rPr>
          <w:spacing w:val="-4"/>
        </w:rPr>
        <w:t xml:space="preserve"> </w:t>
      </w:r>
      <w:r>
        <w:t>for</w:t>
      </w:r>
      <w:r>
        <w:rPr>
          <w:spacing w:val="-5"/>
        </w:rPr>
        <w:t xml:space="preserve"> </w:t>
      </w:r>
      <w:r>
        <w:t>fifteen</w:t>
      </w:r>
      <w:r>
        <w:rPr>
          <w:spacing w:val="-4"/>
        </w:rPr>
        <w:t xml:space="preserve"> </w:t>
      </w:r>
      <w:r>
        <w:t>days</w:t>
      </w:r>
      <w:r>
        <w:rPr>
          <w:spacing w:val="-4"/>
        </w:rPr>
        <w:t xml:space="preserve"> </w:t>
      </w:r>
      <w:r>
        <w:t>through</w:t>
      </w:r>
      <w:r>
        <w:rPr>
          <w:spacing w:val="-4"/>
        </w:rPr>
        <w:t xml:space="preserve"> </w:t>
      </w:r>
      <w:r>
        <w:t>a</w:t>
      </w:r>
      <w:r>
        <w:rPr>
          <w:spacing w:val="-4"/>
        </w:rPr>
        <w:t xml:space="preserve"> </w:t>
      </w:r>
      <w:r>
        <w:t>region</w:t>
      </w:r>
      <w:r>
        <w:rPr>
          <w:spacing w:val="-5"/>
        </w:rPr>
        <w:t xml:space="preserve"> </w:t>
      </w:r>
      <w:r>
        <w:t>covered</w:t>
      </w:r>
      <w:r>
        <w:rPr>
          <w:spacing w:val="-4"/>
        </w:rPr>
        <w:t xml:space="preserve"> </w:t>
      </w:r>
      <w:r>
        <w:t>with</w:t>
      </w:r>
      <w:r>
        <w:rPr>
          <w:spacing w:val="-4"/>
        </w:rPr>
        <w:t xml:space="preserve"> </w:t>
      </w:r>
      <w:r>
        <w:t>woods</w:t>
      </w:r>
      <w:r>
        <w:rPr>
          <w:spacing w:val="-52"/>
        </w:rPr>
        <w:t xml:space="preserve"> </w:t>
      </w:r>
      <w:r>
        <w:t>filled</w:t>
      </w:r>
      <w:r>
        <w:rPr>
          <w:spacing w:val="-6"/>
        </w:rPr>
        <w:t xml:space="preserve"> </w:t>
      </w:r>
      <w:r>
        <w:t>with</w:t>
      </w:r>
      <w:r>
        <w:rPr>
          <w:spacing w:val="-5"/>
        </w:rPr>
        <w:t xml:space="preserve"> </w:t>
      </w:r>
      <w:r>
        <w:t>elephants,</w:t>
      </w:r>
      <w:r>
        <w:rPr>
          <w:spacing w:val="-5"/>
        </w:rPr>
        <w:t xml:space="preserve"> </w:t>
      </w:r>
      <w:r>
        <w:t>unicorns,</w:t>
      </w:r>
      <w:r>
        <w:rPr>
          <w:spacing w:val="-6"/>
        </w:rPr>
        <w:t xml:space="preserve"> </w:t>
      </w:r>
      <w:r>
        <w:t>and</w:t>
      </w:r>
      <w:r>
        <w:rPr>
          <w:spacing w:val="-5"/>
        </w:rPr>
        <w:t xml:space="preserve"> </w:t>
      </w:r>
      <w:r>
        <w:t>other</w:t>
      </w:r>
      <w:r>
        <w:rPr>
          <w:spacing w:val="-5"/>
        </w:rPr>
        <w:t xml:space="preserve"> </w:t>
      </w:r>
      <w:r>
        <w:t>savage</w:t>
      </w:r>
      <w:r>
        <w:rPr>
          <w:spacing w:val="-5"/>
        </w:rPr>
        <w:t xml:space="preserve"> </w:t>
      </w:r>
      <w:r>
        <w:t>beasts,</w:t>
      </w:r>
      <w:r>
        <w:rPr>
          <w:spacing w:val="-6"/>
        </w:rPr>
        <w:t xml:space="preserve"> </w:t>
      </w:r>
      <w:r>
        <w:t>but</w:t>
      </w:r>
      <w:r>
        <w:rPr>
          <w:spacing w:val="-5"/>
        </w:rPr>
        <w:t xml:space="preserve"> </w:t>
      </w:r>
      <w:r>
        <w:t>not</w:t>
      </w:r>
      <w:r>
        <w:rPr>
          <w:spacing w:val="-5"/>
        </w:rPr>
        <w:t xml:space="preserve"> </w:t>
      </w:r>
      <w:r>
        <w:t>containing</w:t>
      </w:r>
      <w:r>
        <w:rPr>
          <w:spacing w:val="-5"/>
        </w:rPr>
        <w:t xml:space="preserve"> </w:t>
      </w:r>
      <w:r>
        <w:t>any</w:t>
      </w:r>
      <w:r>
        <w:rPr>
          <w:spacing w:val="-6"/>
        </w:rPr>
        <w:t xml:space="preserve"> </w:t>
      </w:r>
      <w:r>
        <w:t>human</w:t>
      </w:r>
      <w:r>
        <w:rPr>
          <w:spacing w:val="-5"/>
        </w:rPr>
        <w:t xml:space="preserve"> </w:t>
      </w:r>
      <w:r>
        <w:t>habitation.</w:t>
      </w:r>
    </w:p>
    <w:p w14:paraId="1DE798D3" w14:textId="77777777" w:rsidR="00C3057B" w:rsidRDefault="00C3057B" w:rsidP="00C3057B">
      <w:pPr>
        <w:pStyle w:val="Body"/>
      </w:pPr>
    </w:p>
    <w:p w14:paraId="0C6B14B8" w14:textId="77777777" w:rsidR="000276C6" w:rsidRPr="00C3057B" w:rsidRDefault="000276C6" w:rsidP="00C3057B">
      <w:pPr>
        <w:pStyle w:val="Heading4"/>
      </w:pPr>
      <w:r w:rsidRPr="00C3057B">
        <w:t>LI—Of the City of Men, and the most beautiful Tomb of the King</w:t>
      </w:r>
    </w:p>
    <w:p w14:paraId="0306A18D" w14:textId="58DE8A34" w:rsidR="000276C6" w:rsidRDefault="000276C6" w:rsidP="00C3057B">
      <w:pPr>
        <w:pStyle w:val="Body"/>
      </w:pPr>
      <w:r w:rsidRPr="00C3057B">
        <w:t>At the termination of these wild and pathless tracts is a large and noble city called Mien, the capital of the prov- ince. The people are all idolaters, with a language peculiar to themselves, and are subject to the great khan. About this city I will tell you a thing very remarkable. There was anciently in it a rich and powerful king, who, being about to die, commanded that on his tomb should be erected two towers, one of gold, and the other of silver. They are full ten paces high, and of a suitable thickness; the first, being composed of stone, is covered all over with gold to the thickness of a finger, so that to the spectator it appears wholly of that metal. The summit is round, and filled with little golden bells, which the wind, whenever it strikes them, causes to ring. The other tower is similarly formed, but is coated with silver, and has silver bells. By these buildings the king intended to display his greatness and dignity, and they are the most beautiful and valuable to be seen in the world. Between them he caused the sepulchre to be constructed, where he is now buried. When the great khan conquered that city, he desired all the players and buf- foons, of whom there were a great number in his court, to go and achieve the conquest, offering them a captain and some warlike aid. The jesters willingly undertook the affair, and setting out with the proffered assistance, subdued this province of Mien. When they came to that noble city, and saw these splendid edifices, they admired exceeding- ly, and sent to the great khan an account of their beauty, and of the manner in which they were constructed, asking if he wished them to be demolished, and the gold and silver sent to him. The monarch, on hearing this, command- ed that they should not be destroyed, since the king had erected them to commemorate his greatness, and no Tartar touches any thing belonging to a dead man. They were therefore to continue in the same condition as they now stood. This province contains elephants, wild oxen large and beautiful, stags, deer, and other animals. Now, let me tell you of another which is called Bangala.</w:t>
      </w:r>
    </w:p>
    <w:p w14:paraId="6C68C587" w14:textId="77777777" w:rsidR="00C3057B" w:rsidRPr="00C3057B" w:rsidRDefault="00C3057B" w:rsidP="00C3057B">
      <w:pPr>
        <w:pStyle w:val="Body"/>
      </w:pPr>
    </w:p>
    <w:p w14:paraId="3070555F" w14:textId="77777777" w:rsidR="000276C6" w:rsidRPr="00C3057B" w:rsidRDefault="000276C6" w:rsidP="00C3057B">
      <w:pPr>
        <w:pStyle w:val="Heading4"/>
      </w:pPr>
      <w:r w:rsidRPr="00C3057B">
        <w:t>LII—Of the Province of Bangala</w:t>
      </w:r>
    </w:p>
    <w:p w14:paraId="595D3510" w14:textId="56EF0699" w:rsidR="000276C6" w:rsidRPr="00C3057B" w:rsidRDefault="000276C6" w:rsidP="00C3057B">
      <w:pPr>
        <w:pStyle w:val="Body"/>
      </w:pPr>
      <w:r w:rsidRPr="00C3057B">
        <w:t>This is a province towards the south, which, in the year 1290, while I, Marco, was at the court of the great khan, was not yet conquered, but the army was there, ready to march for that purpose. It has a king and languages of</w:t>
      </w:r>
      <w:r w:rsidR="00C3057B">
        <w:t xml:space="preserve"> </w:t>
      </w:r>
      <w:r w:rsidRPr="00C3057B">
        <w:t xml:space="preserve">its own, and the people are most wicked idolaters. They are on the confines of India. The barons and lords of that country have oxen as tall as elephants, </w:t>
      </w:r>
      <w:r w:rsidRPr="00C3057B">
        <w:lastRenderedPageBreak/>
        <w:t>but not so weighty; and live on flesh and rice. They have great abundance of silk, with which they carry on extensive manufactures; also ginger, sugar, and many other costly spices. This place is visited by numerous merchants, who purchase slaves, make them eunuchs, and then either sell or convey them to other places.</w:t>
      </w:r>
    </w:p>
    <w:p w14:paraId="67C97E54" w14:textId="77777777" w:rsidR="000276C6" w:rsidRDefault="000276C6" w:rsidP="000276C6">
      <w:pPr>
        <w:pStyle w:val="BodyText"/>
        <w:spacing w:before="2"/>
        <w:rPr>
          <w:sz w:val="12"/>
        </w:rPr>
      </w:pPr>
    </w:p>
    <w:p w14:paraId="38003C5A" w14:textId="77777777" w:rsidR="000276C6" w:rsidRPr="00C3057B" w:rsidRDefault="000276C6" w:rsidP="00C3057B">
      <w:pPr>
        <w:pStyle w:val="Heading4"/>
      </w:pPr>
      <w:r w:rsidRPr="00C3057B">
        <w:t>LIU—Of the Province of Kangigu</w:t>
      </w:r>
    </w:p>
    <w:p w14:paraId="41068094" w14:textId="7933283D" w:rsidR="000276C6" w:rsidRDefault="000276C6" w:rsidP="00C3057B">
      <w:pPr>
        <w:pStyle w:val="Body"/>
      </w:pPr>
      <w:r>
        <w:t>Kangigu is a province towards the east, subject to a king; the people are all idolaters; have a language of their</w:t>
      </w:r>
      <w:r>
        <w:rPr>
          <w:spacing w:val="1"/>
        </w:rPr>
        <w:t xml:space="preserve"> </w:t>
      </w:r>
      <w:r>
        <w:t>own; and owning the supremacy of the great khan, they pay him an annual tribute. The king is so luxurious as to</w:t>
      </w:r>
      <w:r>
        <w:rPr>
          <w:spacing w:val="1"/>
        </w:rPr>
        <w:t xml:space="preserve"> </w:t>
      </w:r>
      <w:r>
        <w:t>have</w:t>
      </w:r>
      <w:r>
        <w:rPr>
          <w:spacing w:val="-9"/>
        </w:rPr>
        <w:t xml:space="preserve"> </w:t>
      </w:r>
      <w:r>
        <w:t>300</w:t>
      </w:r>
      <w:r>
        <w:rPr>
          <w:spacing w:val="-9"/>
        </w:rPr>
        <w:t xml:space="preserve"> </w:t>
      </w:r>
      <w:r>
        <w:t>wives,</w:t>
      </w:r>
      <w:r>
        <w:rPr>
          <w:spacing w:val="-9"/>
        </w:rPr>
        <w:t xml:space="preserve"> </w:t>
      </w:r>
      <w:r>
        <w:t>for</w:t>
      </w:r>
      <w:r>
        <w:rPr>
          <w:spacing w:val="-9"/>
        </w:rPr>
        <w:t xml:space="preserve"> </w:t>
      </w:r>
      <w:r>
        <w:t>as</w:t>
      </w:r>
      <w:r>
        <w:rPr>
          <w:spacing w:val="-9"/>
        </w:rPr>
        <w:t xml:space="preserve"> </w:t>
      </w:r>
      <w:r>
        <w:t>soon</w:t>
      </w:r>
      <w:r>
        <w:rPr>
          <w:spacing w:val="-9"/>
        </w:rPr>
        <w:t xml:space="preserve"> </w:t>
      </w:r>
      <w:r>
        <w:t>as</w:t>
      </w:r>
      <w:r>
        <w:rPr>
          <w:spacing w:val="-9"/>
        </w:rPr>
        <w:t xml:space="preserve"> </w:t>
      </w:r>
      <w:r>
        <w:t>he</w:t>
      </w:r>
      <w:r>
        <w:rPr>
          <w:spacing w:val="-9"/>
        </w:rPr>
        <w:t xml:space="preserve"> </w:t>
      </w:r>
      <w:r>
        <w:t>hears</w:t>
      </w:r>
      <w:r>
        <w:rPr>
          <w:spacing w:val="-9"/>
        </w:rPr>
        <w:t xml:space="preserve"> </w:t>
      </w:r>
      <w:r>
        <w:t>of</w:t>
      </w:r>
      <w:r>
        <w:rPr>
          <w:spacing w:val="-9"/>
        </w:rPr>
        <w:t xml:space="preserve"> </w:t>
      </w:r>
      <w:r>
        <w:t>a</w:t>
      </w:r>
      <w:r>
        <w:rPr>
          <w:spacing w:val="-9"/>
        </w:rPr>
        <w:t xml:space="preserve"> </w:t>
      </w:r>
      <w:r>
        <w:t>beautiful</w:t>
      </w:r>
      <w:r>
        <w:rPr>
          <w:spacing w:val="-9"/>
        </w:rPr>
        <w:t xml:space="preserve"> </w:t>
      </w:r>
      <w:r>
        <w:t>woman</w:t>
      </w:r>
      <w:r>
        <w:rPr>
          <w:spacing w:val="-9"/>
        </w:rPr>
        <w:t xml:space="preserve"> </w:t>
      </w:r>
      <w:r>
        <w:t>in</w:t>
      </w:r>
      <w:r>
        <w:rPr>
          <w:spacing w:val="-9"/>
        </w:rPr>
        <w:t xml:space="preserve"> </w:t>
      </w:r>
      <w:r>
        <w:t>the</w:t>
      </w:r>
      <w:r>
        <w:rPr>
          <w:spacing w:val="-9"/>
        </w:rPr>
        <w:t xml:space="preserve"> </w:t>
      </w:r>
      <w:r>
        <w:t>country</w:t>
      </w:r>
      <w:r>
        <w:rPr>
          <w:spacing w:val="-9"/>
        </w:rPr>
        <w:t xml:space="preserve"> </w:t>
      </w:r>
      <w:r>
        <w:t>he</w:t>
      </w:r>
      <w:r>
        <w:rPr>
          <w:spacing w:val="-9"/>
        </w:rPr>
        <w:t xml:space="preserve"> </w:t>
      </w:r>
      <w:r>
        <w:t>takes</w:t>
      </w:r>
      <w:r>
        <w:rPr>
          <w:spacing w:val="-9"/>
        </w:rPr>
        <w:t xml:space="preserve"> </w:t>
      </w:r>
      <w:r>
        <w:t>her</w:t>
      </w:r>
      <w:r>
        <w:rPr>
          <w:spacing w:val="-9"/>
        </w:rPr>
        <w:t xml:space="preserve"> </w:t>
      </w:r>
      <w:r>
        <w:t>to</w:t>
      </w:r>
      <w:r>
        <w:rPr>
          <w:spacing w:val="-9"/>
        </w:rPr>
        <w:t xml:space="preserve"> </w:t>
      </w:r>
      <w:r>
        <w:t>himself.</w:t>
      </w:r>
      <w:r>
        <w:rPr>
          <w:spacing w:val="-9"/>
        </w:rPr>
        <w:t xml:space="preserve"> </w:t>
      </w:r>
      <w:r>
        <w:t>The</w:t>
      </w:r>
      <w:r>
        <w:rPr>
          <w:spacing w:val="-9"/>
        </w:rPr>
        <w:t xml:space="preserve"> </w:t>
      </w:r>
      <w:r>
        <w:t>people</w:t>
      </w:r>
      <w:r>
        <w:rPr>
          <w:spacing w:val="-9"/>
        </w:rPr>
        <w:t xml:space="preserve"> </w:t>
      </w:r>
      <w:r>
        <w:t>have</w:t>
      </w:r>
      <w:r>
        <w:rPr>
          <w:spacing w:val="-52"/>
        </w:rPr>
        <w:t xml:space="preserve"> </w:t>
      </w:r>
      <w:r>
        <w:t>much</w:t>
      </w:r>
      <w:r>
        <w:rPr>
          <w:spacing w:val="-6"/>
        </w:rPr>
        <w:t xml:space="preserve"> </w:t>
      </w:r>
      <w:r>
        <w:t>gold</w:t>
      </w:r>
      <w:r>
        <w:rPr>
          <w:spacing w:val="-5"/>
        </w:rPr>
        <w:t xml:space="preserve"> </w:t>
      </w:r>
      <w:r>
        <w:t>and</w:t>
      </w:r>
      <w:r>
        <w:rPr>
          <w:spacing w:val="-5"/>
        </w:rPr>
        <w:t xml:space="preserve"> </w:t>
      </w:r>
      <w:r>
        <w:t>many</w:t>
      </w:r>
      <w:r>
        <w:rPr>
          <w:spacing w:val="-5"/>
        </w:rPr>
        <w:t xml:space="preserve"> </w:t>
      </w:r>
      <w:r>
        <w:t>precious</w:t>
      </w:r>
      <w:r>
        <w:rPr>
          <w:spacing w:val="-5"/>
        </w:rPr>
        <w:t xml:space="preserve"> </w:t>
      </w:r>
      <w:r>
        <w:t>spices;</w:t>
      </w:r>
      <w:r>
        <w:rPr>
          <w:spacing w:val="-5"/>
        </w:rPr>
        <w:t xml:space="preserve"> </w:t>
      </w:r>
      <w:r>
        <w:t>but</w:t>
      </w:r>
      <w:r>
        <w:rPr>
          <w:spacing w:val="-5"/>
        </w:rPr>
        <w:t xml:space="preserve"> </w:t>
      </w:r>
      <w:r>
        <w:t>being</w:t>
      </w:r>
      <w:r>
        <w:rPr>
          <w:spacing w:val="-5"/>
        </w:rPr>
        <w:t xml:space="preserve"> </w:t>
      </w:r>
      <w:r>
        <w:t>far</w:t>
      </w:r>
      <w:r>
        <w:rPr>
          <w:spacing w:val="-5"/>
        </w:rPr>
        <w:t xml:space="preserve"> </w:t>
      </w:r>
      <w:r>
        <w:t>from</w:t>
      </w:r>
      <w:r>
        <w:rPr>
          <w:spacing w:val="-5"/>
        </w:rPr>
        <w:t xml:space="preserve"> </w:t>
      </w:r>
      <w:r>
        <w:t>the</w:t>
      </w:r>
      <w:r>
        <w:rPr>
          <w:spacing w:val="-5"/>
        </w:rPr>
        <w:t xml:space="preserve"> </w:t>
      </w:r>
      <w:r>
        <w:t>sea,</w:t>
      </w:r>
      <w:r>
        <w:rPr>
          <w:spacing w:val="-5"/>
        </w:rPr>
        <w:t xml:space="preserve"> </w:t>
      </w:r>
      <w:r>
        <w:t>their</w:t>
      </w:r>
      <w:r>
        <w:rPr>
          <w:spacing w:val="-5"/>
        </w:rPr>
        <w:t xml:space="preserve"> </w:t>
      </w:r>
      <w:r>
        <w:t>commodities</w:t>
      </w:r>
      <w:r>
        <w:rPr>
          <w:spacing w:val="-5"/>
        </w:rPr>
        <w:t xml:space="preserve"> </w:t>
      </w:r>
      <w:r>
        <w:t>do</w:t>
      </w:r>
      <w:r>
        <w:rPr>
          <w:spacing w:val="-5"/>
        </w:rPr>
        <w:t xml:space="preserve"> </w:t>
      </w:r>
      <w:r>
        <w:t>not</w:t>
      </w:r>
      <w:r>
        <w:rPr>
          <w:spacing w:val="-5"/>
        </w:rPr>
        <w:t xml:space="preserve"> </w:t>
      </w:r>
      <w:r>
        <w:t>bring</w:t>
      </w:r>
      <w:r>
        <w:rPr>
          <w:spacing w:val="-6"/>
        </w:rPr>
        <w:t xml:space="preserve"> </w:t>
      </w:r>
      <w:r>
        <w:t>the</w:t>
      </w:r>
      <w:r>
        <w:rPr>
          <w:spacing w:val="-5"/>
        </w:rPr>
        <w:t xml:space="preserve"> </w:t>
      </w:r>
      <w:r>
        <w:t>full</w:t>
      </w:r>
      <w:r>
        <w:rPr>
          <w:spacing w:val="-5"/>
        </w:rPr>
        <w:t xml:space="preserve"> </w:t>
      </w:r>
      <w:r>
        <w:t>value.</w:t>
      </w:r>
      <w:r w:rsidR="00C3057B">
        <w:t xml:space="preserve"> </w:t>
      </w:r>
      <w:r>
        <w:t>They</w:t>
      </w:r>
      <w:r>
        <w:rPr>
          <w:spacing w:val="-5"/>
        </w:rPr>
        <w:t xml:space="preserve"> </w:t>
      </w:r>
      <w:r>
        <w:t>have</w:t>
      </w:r>
      <w:r>
        <w:rPr>
          <w:spacing w:val="-5"/>
        </w:rPr>
        <w:t xml:space="preserve"> </w:t>
      </w:r>
      <w:r>
        <w:t>many</w:t>
      </w:r>
      <w:r>
        <w:rPr>
          <w:spacing w:val="-4"/>
        </w:rPr>
        <w:t xml:space="preserve"> </w:t>
      </w:r>
      <w:r>
        <w:t>elephants</w:t>
      </w:r>
      <w:r>
        <w:rPr>
          <w:spacing w:val="-5"/>
        </w:rPr>
        <w:t xml:space="preserve"> </w:t>
      </w:r>
      <w:r>
        <w:t>and</w:t>
      </w:r>
      <w:r>
        <w:rPr>
          <w:spacing w:val="-5"/>
        </w:rPr>
        <w:t xml:space="preserve"> </w:t>
      </w:r>
      <w:r>
        <w:t>beasts</w:t>
      </w:r>
      <w:r>
        <w:rPr>
          <w:spacing w:val="-4"/>
        </w:rPr>
        <w:t xml:space="preserve"> </w:t>
      </w:r>
      <w:r>
        <w:t>of</w:t>
      </w:r>
      <w:r>
        <w:rPr>
          <w:spacing w:val="-5"/>
        </w:rPr>
        <w:t xml:space="preserve"> </w:t>
      </w:r>
      <w:r>
        <w:t>various</w:t>
      </w:r>
      <w:r>
        <w:rPr>
          <w:spacing w:val="-4"/>
        </w:rPr>
        <w:t xml:space="preserve"> </w:t>
      </w:r>
      <w:r>
        <w:t>other</w:t>
      </w:r>
      <w:r>
        <w:rPr>
          <w:spacing w:val="-5"/>
        </w:rPr>
        <w:t xml:space="preserve"> </w:t>
      </w:r>
      <w:r>
        <w:t>kinds.</w:t>
      </w:r>
      <w:r>
        <w:rPr>
          <w:spacing w:val="-5"/>
        </w:rPr>
        <w:t xml:space="preserve"> </w:t>
      </w:r>
      <w:r>
        <w:t>All</w:t>
      </w:r>
      <w:r>
        <w:rPr>
          <w:spacing w:val="-4"/>
        </w:rPr>
        <w:t xml:space="preserve"> </w:t>
      </w:r>
      <w:r>
        <w:t>the</w:t>
      </w:r>
      <w:r>
        <w:rPr>
          <w:spacing w:val="-5"/>
        </w:rPr>
        <w:t xml:space="preserve"> </w:t>
      </w:r>
      <w:r>
        <w:t>men</w:t>
      </w:r>
      <w:r>
        <w:rPr>
          <w:spacing w:val="-5"/>
        </w:rPr>
        <w:t xml:space="preserve"> </w:t>
      </w:r>
      <w:r>
        <w:t>and</w:t>
      </w:r>
      <w:r>
        <w:rPr>
          <w:spacing w:val="-4"/>
        </w:rPr>
        <w:t xml:space="preserve"> </w:t>
      </w:r>
      <w:r>
        <w:t>women</w:t>
      </w:r>
      <w:r>
        <w:rPr>
          <w:spacing w:val="-5"/>
        </w:rPr>
        <w:t xml:space="preserve"> </w:t>
      </w:r>
      <w:r>
        <w:t>paint</w:t>
      </w:r>
      <w:r>
        <w:rPr>
          <w:spacing w:val="-4"/>
        </w:rPr>
        <w:t xml:space="preserve"> </w:t>
      </w:r>
      <w:r>
        <w:t>their</w:t>
      </w:r>
      <w:r>
        <w:rPr>
          <w:spacing w:val="-5"/>
        </w:rPr>
        <w:t xml:space="preserve"> </w:t>
      </w:r>
      <w:r>
        <w:t>bodies,</w:t>
      </w:r>
      <w:r>
        <w:rPr>
          <w:spacing w:val="-5"/>
        </w:rPr>
        <w:t xml:space="preserve"> </w:t>
      </w:r>
      <w:r>
        <w:t>the</w:t>
      </w:r>
      <w:r>
        <w:rPr>
          <w:spacing w:val="-4"/>
        </w:rPr>
        <w:t xml:space="preserve"> </w:t>
      </w:r>
      <w:r>
        <w:t>colours</w:t>
      </w:r>
      <w:r>
        <w:rPr>
          <w:spacing w:val="-52"/>
        </w:rPr>
        <w:t xml:space="preserve"> </w:t>
      </w:r>
      <w:r>
        <w:t>being</w:t>
      </w:r>
      <w:r>
        <w:rPr>
          <w:spacing w:val="-7"/>
        </w:rPr>
        <w:t xml:space="preserve"> </w:t>
      </w:r>
      <w:r>
        <w:t>worked</w:t>
      </w:r>
      <w:r>
        <w:rPr>
          <w:spacing w:val="-6"/>
        </w:rPr>
        <w:t xml:space="preserve"> </w:t>
      </w:r>
      <w:r>
        <w:t>in</w:t>
      </w:r>
      <w:r>
        <w:rPr>
          <w:spacing w:val="-6"/>
        </w:rPr>
        <w:t xml:space="preserve"> </w:t>
      </w:r>
      <w:r>
        <w:t>with</w:t>
      </w:r>
      <w:r>
        <w:rPr>
          <w:spacing w:val="-6"/>
        </w:rPr>
        <w:t xml:space="preserve"> </w:t>
      </w:r>
      <w:r>
        <w:t>the</w:t>
      </w:r>
      <w:r>
        <w:rPr>
          <w:spacing w:val="-6"/>
        </w:rPr>
        <w:t xml:space="preserve"> </w:t>
      </w:r>
      <w:r>
        <w:t>claws</w:t>
      </w:r>
      <w:r>
        <w:rPr>
          <w:spacing w:val="-6"/>
        </w:rPr>
        <w:t xml:space="preserve"> </w:t>
      </w:r>
      <w:r>
        <w:t>of</w:t>
      </w:r>
      <w:r>
        <w:rPr>
          <w:spacing w:val="-6"/>
        </w:rPr>
        <w:t xml:space="preserve"> </w:t>
      </w:r>
      <w:r>
        <w:t>lions,</w:t>
      </w:r>
      <w:r>
        <w:rPr>
          <w:spacing w:val="-7"/>
        </w:rPr>
        <w:t xml:space="preserve"> </w:t>
      </w:r>
      <w:r>
        <w:t>dragons,</w:t>
      </w:r>
      <w:r>
        <w:rPr>
          <w:spacing w:val="-6"/>
        </w:rPr>
        <w:t xml:space="preserve"> </w:t>
      </w:r>
      <w:r>
        <w:t>and</w:t>
      </w:r>
      <w:r>
        <w:rPr>
          <w:spacing w:val="-6"/>
        </w:rPr>
        <w:t xml:space="preserve"> </w:t>
      </w:r>
      <w:r>
        <w:t>eagles,</w:t>
      </w:r>
      <w:r>
        <w:rPr>
          <w:spacing w:val="-6"/>
        </w:rPr>
        <w:t xml:space="preserve"> </w:t>
      </w:r>
      <w:r>
        <w:t>and</w:t>
      </w:r>
      <w:r>
        <w:rPr>
          <w:spacing w:val="-6"/>
        </w:rPr>
        <w:t xml:space="preserve"> </w:t>
      </w:r>
      <w:r>
        <w:t>thus</w:t>
      </w:r>
      <w:r>
        <w:rPr>
          <w:spacing w:val="-6"/>
        </w:rPr>
        <w:t xml:space="preserve"> </w:t>
      </w:r>
      <w:r>
        <w:t>never</w:t>
      </w:r>
      <w:r>
        <w:rPr>
          <w:spacing w:val="-6"/>
        </w:rPr>
        <w:t xml:space="preserve"> </w:t>
      </w:r>
      <w:r>
        <w:t>effaced.</w:t>
      </w:r>
      <w:r>
        <w:rPr>
          <w:spacing w:val="-7"/>
        </w:rPr>
        <w:t xml:space="preserve"> </w:t>
      </w:r>
      <w:r>
        <w:t>In</w:t>
      </w:r>
      <w:r>
        <w:rPr>
          <w:spacing w:val="-6"/>
        </w:rPr>
        <w:t xml:space="preserve"> </w:t>
      </w:r>
      <w:r>
        <w:t>this</w:t>
      </w:r>
      <w:r>
        <w:rPr>
          <w:spacing w:val="-6"/>
        </w:rPr>
        <w:t xml:space="preserve"> </w:t>
      </w:r>
      <w:r>
        <w:t>manner</w:t>
      </w:r>
      <w:r>
        <w:rPr>
          <w:spacing w:val="-6"/>
        </w:rPr>
        <w:t xml:space="preserve"> </w:t>
      </w:r>
      <w:r>
        <w:t>they</w:t>
      </w:r>
      <w:r>
        <w:rPr>
          <w:spacing w:val="-6"/>
        </w:rPr>
        <w:t xml:space="preserve"> </w:t>
      </w:r>
      <w:r>
        <w:t>stain</w:t>
      </w:r>
      <w:r>
        <w:rPr>
          <w:spacing w:val="-6"/>
        </w:rPr>
        <w:t xml:space="preserve"> </w:t>
      </w:r>
      <w:r>
        <w:t>their</w:t>
      </w:r>
      <w:r>
        <w:rPr>
          <w:spacing w:val="1"/>
        </w:rPr>
        <w:t xml:space="preserve"> </w:t>
      </w:r>
      <w:r>
        <w:t>neck, breast, hands, limbs, and indeed their whole person. This is considered extremely genteel, and the more any</w:t>
      </w:r>
      <w:r>
        <w:rPr>
          <w:spacing w:val="1"/>
        </w:rPr>
        <w:t xml:space="preserve"> </w:t>
      </w:r>
      <w:r>
        <w:t>one</w:t>
      </w:r>
      <w:r>
        <w:rPr>
          <w:spacing w:val="-6"/>
        </w:rPr>
        <w:t xml:space="preserve"> </w:t>
      </w:r>
      <w:r>
        <w:t>is</w:t>
      </w:r>
      <w:r>
        <w:rPr>
          <w:spacing w:val="-5"/>
        </w:rPr>
        <w:t xml:space="preserve"> </w:t>
      </w:r>
      <w:r>
        <w:t>painted,</w:t>
      </w:r>
      <w:r>
        <w:rPr>
          <w:spacing w:val="-6"/>
        </w:rPr>
        <w:t xml:space="preserve"> </w:t>
      </w:r>
      <w:r>
        <w:t>the</w:t>
      </w:r>
      <w:r>
        <w:rPr>
          <w:spacing w:val="-5"/>
        </w:rPr>
        <w:t xml:space="preserve"> </w:t>
      </w:r>
      <w:r>
        <w:t>higher</w:t>
      </w:r>
      <w:r>
        <w:rPr>
          <w:spacing w:val="-6"/>
        </w:rPr>
        <w:t xml:space="preserve"> </w:t>
      </w:r>
      <w:r>
        <w:t>is</w:t>
      </w:r>
      <w:r>
        <w:rPr>
          <w:spacing w:val="-5"/>
        </w:rPr>
        <w:t xml:space="preserve"> </w:t>
      </w:r>
      <w:r>
        <w:t>his</w:t>
      </w:r>
      <w:r>
        <w:rPr>
          <w:spacing w:val="-6"/>
        </w:rPr>
        <w:t xml:space="preserve"> </w:t>
      </w:r>
      <w:r>
        <w:t>rank</w:t>
      </w:r>
      <w:r>
        <w:rPr>
          <w:spacing w:val="-5"/>
        </w:rPr>
        <w:t xml:space="preserve"> </w:t>
      </w:r>
      <w:r>
        <w:t>considered.</w:t>
      </w:r>
      <w:r>
        <w:rPr>
          <w:spacing w:val="-6"/>
        </w:rPr>
        <w:t xml:space="preserve"> </w:t>
      </w:r>
      <w:r>
        <w:t>Now</w:t>
      </w:r>
      <w:r>
        <w:rPr>
          <w:spacing w:val="-5"/>
        </w:rPr>
        <w:t xml:space="preserve"> </w:t>
      </w:r>
      <w:r>
        <w:t>let</w:t>
      </w:r>
      <w:r>
        <w:rPr>
          <w:spacing w:val="-6"/>
        </w:rPr>
        <w:t xml:space="preserve"> </w:t>
      </w:r>
      <w:r>
        <w:t>us</w:t>
      </w:r>
      <w:r>
        <w:rPr>
          <w:spacing w:val="-5"/>
        </w:rPr>
        <w:t xml:space="preserve"> </w:t>
      </w:r>
      <w:r>
        <w:t>tell</w:t>
      </w:r>
      <w:r>
        <w:rPr>
          <w:spacing w:val="-6"/>
        </w:rPr>
        <w:t xml:space="preserve"> </w:t>
      </w:r>
      <w:r>
        <w:t>you</w:t>
      </w:r>
      <w:r>
        <w:rPr>
          <w:spacing w:val="-5"/>
        </w:rPr>
        <w:t xml:space="preserve"> </w:t>
      </w:r>
      <w:r>
        <w:t>of</w:t>
      </w:r>
      <w:r>
        <w:rPr>
          <w:spacing w:val="-6"/>
        </w:rPr>
        <w:t xml:space="preserve"> </w:t>
      </w:r>
      <w:r>
        <w:t>another</w:t>
      </w:r>
      <w:r>
        <w:rPr>
          <w:spacing w:val="-5"/>
        </w:rPr>
        <w:t xml:space="preserve"> </w:t>
      </w:r>
      <w:r>
        <w:t>province</w:t>
      </w:r>
      <w:r>
        <w:rPr>
          <w:spacing w:val="-6"/>
        </w:rPr>
        <w:t xml:space="preserve"> </w:t>
      </w:r>
      <w:r>
        <w:t>named</w:t>
      </w:r>
      <w:r>
        <w:rPr>
          <w:spacing w:val="-5"/>
        </w:rPr>
        <w:t xml:space="preserve"> </w:t>
      </w:r>
      <w:r>
        <w:t>Amu.</w:t>
      </w:r>
    </w:p>
    <w:p w14:paraId="788E6DA7" w14:textId="77777777" w:rsidR="000276C6" w:rsidRDefault="000276C6" w:rsidP="000276C6">
      <w:pPr>
        <w:pStyle w:val="BodyText"/>
      </w:pPr>
    </w:p>
    <w:p w14:paraId="0B11A3B2" w14:textId="77777777" w:rsidR="000276C6" w:rsidRPr="00C3057B" w:rsidRDefault="000276C6" w:rsidP="00C3057B">
      <w:pPr>
        <w:pStyle w:val="Heading4"/>
      </w:pPr>
      <w:r w:rsidRPr="00C3057B">
        <w:t>LIV—Of the Province of Amu</w:t>
      </w:r>
    </w:p>
    <w:p w14:paraId="3EC1A4A1" w14:textId="3A9BB607" w:rsidR="000276C6" w:rsidRDefault="000276C6" w:rsidP="00C3057B">
      <w:pPr>
        <w:pStyle w:val="Body"/>
      </w:pPr>
      <w:r>
        <w:t>Amu is also a province towards the east, subject to the great khan. The people are idolaters, live by pasturage</w:t>
      </w:r>
      <w:r>
        <w:rPr>
          <w:spacing w:val="1"/>
        </w:rPr>
        <w:t xml:space="preserve"> </w:t>
      </w:r>
      <w:r>
        <w:t>and</w:t>
      </w:r>
      <w:r>
        <w:rPr>
          <w:spacing w:val="-10"/>
        </w:rPr>
        <w:t xml:space="preserve"> </w:t>
      </w:r>
      <w:r>
        <w:t>agriculture,</w:t>
      </w:r>
      <w:r>
        <w:rPr>
          <w:spacing w:val="-9"/>
        </w:rPr>
        <w:t xml:space="preserve"> </w:t>
      </w:r>
      <w:r>
        <w:t>and</w:t>
      </w:r>
      <w:r>
        <w:rPr>
          <w:spacing w:val="-9"/>
        </w:rPr>
        <w:t xml:space="preserve"> </w:t>
      </w:r>
      <w:r>
        <w:t>have</w:t>
      </w:r>
      <w:r>
        <w:rPr>
          <w:spacing w:val="-9"/>
        </w:rPr>
        <w:t xml:space="preserve"> </w:t>
      </w:r>
      <w:r>
        <w:t>a</w:t>
      </w:r>
      <w:r>
        <w:rPr>
          <w:spacing w:val="-10"/>
        </w:rPr>
        <w:t xml:space="preserve"> </w:t>
      </w:r>
      <w:r>
        <w:t>language</w:t>
      </w:r>
      <w:r>
        <w:rPr>
          <w:spacing w:val="-9"/>
        </w:rPr>
        <w:t xml:space="preserve"> </w:t>
      </w:r>
      <w:r>
        <w:t>of</w:t>
      </w:r>
      <w:r>
        <w:rPr>
          <w:spacing w:val="-9"/>
        </w:rPr>
        <w:t xml:space="preserve"> </w:t>
      </w:r>
      <w:r>
        <w:t>their</w:t>
      </w:r>
      <w:r>
        <w:rPr>
          <w:spacing w:val="-9"/>
        </w:rPr>
        <w:t xml:space="preserve"> </w:t>
      </w:r>
      <w:r>
        <w:t>own.</w:t>
      </w:r>
      <w:r>
        <w:rPr>
          <w:spacing w:val="-9"/>
        </w:rPr>
        <w:t xml:space="preserve"> </w:t>
      </w:r>
      <w:r>
        <w:t>The</w:t>
      </w:r>
      <w:r>
        <w:rPr>
          <w:spacing w:val="-10"/>
        </w:rPr>
        <w:t xml:space="preserve"> </w:t>
      </w:r>
      <w:r>
        <w:t>ladies</w:t>
      </w:r>
      <w:r>
        <w:rPr>
          <w:spacing w:val="-9"/>
        </w:rPr>
        <w:t xml:space="preserve"> </w:t>
      </w:r>
      <w:r>
        <w:t>wear</w:t>
      </w:r>
      <w:r>
        <w:rPr>
          <w:spacing w:val="-9"/>
        </w:rPr>
        <w:t xml:space="preserve"> </w:t>
      </w:r>
      <w:r>
        <w:t>on</w:t>
      </w:r>
      <w:r>
        <w:rPr>
          <w:spacing w:val="-9"/>
        </w:rPr>
        <w:t xml:space="preserve"> </w:t>
      </w:r>
      <w:r>
        <w:t>their</w:t>
      </w:r>
      <w:r>
        <w:rPr>
          <w:spacing w:val="-9"/>
        </w:rPr>
        <w:t xml:space="preserve"> </w:t>
      </w:r>
      <w:r>
        <w:t>arms</w:t>
      </w:r>
      <w:r>
        <w:rPr>
          <w:spacing w:val="-10"/>
        </w:rPr>
        <w:t xml:space="preserve"> </w:t>
      </w:r>
      <w:r>
        <w:t>and</w:t>
      </w:r>
      <w:r>
        <w:rPr>
          <w:spacing w:val="-9"/>
        </w:rPr>
        <w:t xml:space="preserve"> </w:t>
      </w:r>
      <w:r>
        <w:t>legs</w:t>
      </w:r>
      <w:r>
        <w:rPr>
          <w:spacing w:val="-9"/>
        </w:rPr>
        <w:t xml:space="preserve"> </w:t>
      </w:r>
      <w:r>
        <w:t>valuable</w:t>
      </w:r>
      <w:r>
        <w:rPr>
          <w:spacing w:val="-9"/>
        </w:rPr>
        <w:t xml:space="preserve"> </w:t>
      </w:r>
      <w:r>
        <w:t>bracelets</w:t>
      </w:r>
      <w:r>
        <w:rPr>
          <w:spacing w:val="-10"/>
        </w:rPr>
        <w:t xml:space="preserve"> </w:t>
      </w:r>
      <w:r>
        <w:t>of</w:t>
      </w:r>
      <w:r>
        <w:rPr>
          <w:spacing w:val="-9"/>
        </w:rPr>
        <w:t xml:space="preserve"> </w:t>
      </w:r>
      <w:r>
        <w:t>gold</w:t>
      </w:r>
      <w:r>
        <w:rPr>
          <w:spacing w:val="-52"/>
        </w:rPr>
        <w:t xml:space="preserve"> </w:t>
      </w:r>
      <w:r>
        <w:t>and silver, and the men have these still finer and rarer. They have good horses in considerable numbers, many of</w:t>
      </w:r>
      <w:r>
        <w:rPr>
          <w:spacing w:val="1"/>
        </w:rPr>
        <w:t xml:space="preserve"> </w:t>
      </w:r>
      <w:r>
        <w:t>which the Indians purchase and sell again to much advantage. They have also abundance of oxen and buffaloes,</w:t>
      </w:r>
      <w:r>
        <w:rPr>
          <w:spacing w:val="1"/>
        </w:rPr>
        <w:t xml:space="preserve"> </w:t>
      </w:r>
      <w:r>
        <w:t>because</w:t>
      </w:r>
      <w:r>
        <w:rPr>
          <w:spacing w:val="-9"/>
        </w:rPr>
        <w:t xml:space="preserve"> </w:t>
      </w:r>
      <w:r>
        <w:t>they</w:t>
      </w:r>
      <w:r>
        <w:rPr>
          <w:spacing w:val="-9"/>
        </w:rPr>
        <w:t xml:space="preserve"> </w:t>
      </w:r>
      <w:r>
        <w:t>have</w:t>
      </w:r>
      <w:r>
        <w:rPr>
          <w:spacing w:val="-8"/>
        </w:rPr>
        <w:t xml:space="preserve"> </w:t>
      </w:r>
      <w:r>
        <w:t>extensive</w:t>
      </w:r>
      <w:r>
        <w:rPr>
          <w:spacing w:val="-9"/>
        </w:rPr>
        <w:t xml:space="preserve"> </w:t>
      </w:r>
      <w:r>
        <w:t>and</w:t>
      </w:r>
      <w:r>
        <w:rPr>
          <w:spacing w:val="-8"/>
        </w:rPr>
        <w:t xml:space="preserve"> </w:t>
      </w:r>
      <w:r>
        <w:t>good</w:t>
      </w:r>
      <w:r>
        <w:rPr>
          <w:spacing w:val="-9"/>
        </w:rPr>
        <w:t xml:space="preserve"> </w:t>
      </w:r>
      <w:r>
        <w:t>pastures;</w:t>
      </w:r>
      <w:r>
        <w:rPr>
          <w:spacing w:val="-9"/>
        </w:rPr>
        <w:t xml:space="preserve"> </w:t>
      </w:r>
      <w:r>
        <w:t>in</w:t>
      </w:r>
      <w:r>
        <w:rPr>
          <w:spacing w:val="-8"/>
        </w:rPr>
        <w:t xml:space="preserve"> </w:t>
      </w:r>
      <w:r>
        <w:t>short,</w:t>
      </w:r>
      <w:r>
        <w:rPr>
          <w:spacing w:val="-9"/>
        </w:rPr>
        <w:t xml:space="preserve"> </w:t>
      </w:r>
      <w:r>
        <w:t>they</w:t>
      </w:r>
      <w:r>
        <w:rPr>
          <w:spacing w:val="-8"/>
        </w:rPr>
        <w:t xml:space="preserve"> </w:t>
      </w:r>
      <w:r>
        <w:t>have</w:t>
      </w:r>
      <w:r>
        <w:rPr>
          <w:spacing w:val="-9"/>
        </w:rPr>
        <w:t xml:space="preserve"> </w:t>
      </w:r>
      <w:r>
        <w:t>plenty</w:t>
      </w:r>
      <w:r>
        <w:rPr>
          <w:spacing w:val="-9"/>
        </w:rPr>
        <w:t xml:space="preserve"> </w:t>
      </w:r>
      <w:r>
        <w:t>of</w:t>
      </w:r>
      <w:r>
        <w:rPr>
          <w:spacing w:val="-8"/>
        </w:rPr>
        <w:t xml:space="preserve"> </w:t>
      </w:r>
      <w:r>
        <w:t>the</w:t>
      </w:r>
      <w:r>
        <w:rPr>
          <w:spacing w:val="-9"/>
        </w:rPr>
        <w:t xml:space="preserve"> </w:t>
      </w:r>
      <w:r>
        <w:t>means</w:t>
      </w:r>
      <w:r>
        <w:rPr>
          <w:spacing w:val="-8"/>
        </w:rPr>
        <w:t xml:space="preserve"> </w:t>
      </w:r>
      <w:r>
        <w:t>of</w:t>
      </w:r>
      <w:r>
        <w:rPr>
          <w:spacing w:val="-9"/>
        </w:rPr>
        <w:t xml:space="preserve"> </w:t>
      </w:r>
      <w:r>
        <w:t>subsistence.</w:t>
      </w:r>
      <w:r>
        <w:rPr>
          <w:spacing w:val="-9"/>
        </w:rPr>
        <w:t xml:space="preserve"> </w:t>
      </w:r>
      <w:r>
        <w:t>From</w:t>
      </w:r>
      <w:r>
        <w:rPr>
          <w:spacing w:val="-8"/>
        </w:rPr>
        <w:t xml:space="preserve"> </w:t>
      </w:r>
      <w:r>
        <w:t>Amu</w:t>
      </w:r>
      <w:r>
        <w:rPr>
          <w:spacing w:val="1"/>
        </w:rPr>
        <w:t xml:space="preserve"> </w:t>
      </w:r>
      <w:r>
        <w:t>to</w:t>
      </w:r>
      <w:r>
        <w:rPr>
          <w:spacing w:val="-8"/>
        </w:rPr>
        <w:t xml:space="preserve"> </w:t>
      </w:r>
      <w:r>
        <w:t>Kangigu,</w:t>
      </w:r>
      <w:r>
        <w:rPr>
          <w:spacing w:val="-8"/>
        </w:rPr>
        <w:t xml:space="preserve"> </w:t>
      </w:r>
      <w:r>
        <w:t>are</w:t>
      </w:r>
      <w:r>
        <w:rPr>
          <w:spacing w:val="-8"/>
        </w:rPr>
        <w:t xml:space="preserve"> </w:t>
      </w:r>
      <w:r>
        <w:t>fifteen</w:t>
      </w:r>
      <w:r>
        <w:rPr>
          <w:spacing w:val="-8"/>
        </w:rPr>
        <w:t xml:space="preserve"> </w:t>
      </w:r>
      <w:r>
        <w:t>days,</w:t>
      </w:r>
      <w:r>
        <w:rPr>
          <w:spacing w:val="-8"/>
        </w:rPr>
        <w:t xml:space="preserve"> </w:t>
      </w:r>
      <w:r>
        <w:t>and</w:t>
      </w:r>
      <w:r>
        <w:rPr>
          <w:spacing w:val="-8"/>
        </w:rPr>
        <w:t xml:space="preserve"> </w:t>
      </w:r>
      <w:r>
        <w:t>thence</w:t>
      </w:r>
      <w:r>
        <w:rPr>
          <w:spacing w:val="-8"/>
        </w:rPr>
        <w:t xml:space="preserve"> </w:t>
      </w:r>
      <w:r>
        <w:t>to</w:t>
      </w:r>
      <w:r>
        <w:rPr>
          <w:spacing w:val="-7"/>
        </w:rPr>
        <w:t xml:space="preserve"> </w:t>
      </w:r>
      <w:r>
        <w:t>Bangala,</w:t>
      </w:r>
      <w:r>
        <w:rPr>
          <w:spacing w:val="-8"/>
        </w:rPr>
        <w:t xml:space="preserve"> </w:t>
      </w:r>
      <w:r>
        <w:t>which</w:t>
      </w:r>
      <w:r>
        <w:rPr>
          <w:spacing w:val="-8"/>
        </w:rPr>
        <w:t xml:space="preserve"> </w:t>
      </w:r>
      <w:r>
        <w:t>is</w:t>
      </w:r>
      <w:r>
        <w:rPr>
          <w:spacing w:val="-8"/>
        </w:rPr>
        <w:t xml:space="preserve"> </w:t>
      </w:r>
      <w:r>
        <w:t>the</w:t>
      </w:r>
      <w:r>
        <w:rPr>
          <w:spacing w:val="-8"/>
        </w:rPr>
        <w:t xml:space="preserve"> </w:t>
      </w:r>
      <w:r>
        <w:t>third</w:t>
      </w:r>
      <w:r>
        <w:rPr>
          <w:spacing w:val="-8"/>
        </w:rPr>
        <w:t xml:space="preserve"> </w:t>
      </w:r>
      <w:r>
        <w:t>province</w:t>
      </w:r>
      <w:r>
        <w:rPr>
          <w:spacing w:val="-8"/>
        </w:rPr>
        <w:t xml:space="preserve"> </w:t>
      </w:r>
      <w:r>
        <w:t>behind,</w:t>
      </w:r>
      <w:r>
        <w:rPr>
          <w:spacing w:val="-8"/>
        </w:rPr>
        <w:t xml:space="preserve"> </w:t>
      </w:r>
      <w:r>
        <w:t>are</w:t>
      </w:r>
      <w:r>
        <w:rPr>
          <w:spacing w:val="-7"/>
        </w:rPr>
        <w:t xml:space="preserve"> </w:t>
      </w:r>
      <w:r>
        <w:t>thirty</w:t>
      </w:r>
      <w:r>
        <w:rPr>
          <w:spacing w:val="-8"/>
        </w:rPr>
        <w:t xml:space="preserve"> </w:t>
      </w:r>
      <w:r>
        <w:t>days.</w:t>
      </w:r>
      <w:r>
        <w:rPr>
          <w:spacing w:val="-8"/>
        </w:rPr>
        <w:t xml:space="preserve"> </w:t>
      </w:r>
      <w:r>
        <w:t>Now</w:t>
      </w:r>
      <w:r>
        <w:rPr>
          <w:spacing w:val="-8"/>
        </w:rPr>
        <w:t xml:space="preserve"> </w:t>
      </w:r>
      <w:r>
        <w:t>let</w:t>
      </w:r>
      <w:r>
        <w:rPr>
          <w:spacing w:val="-8"/>
        </w:rPr>
        <w:t xml:space="preserve"> </w:t>
      </w:r>
      <w:r>
        <w:t>us</w:t>
      </w:r>
      <w:r>
        <w:rPr>
          <w:spacing w:val="1"/>
        </w:rPr>
        <w:t xml:space="preserve"> </w:t>
      </w:r>
      <w:r>
        <w:t>come</w:t>
      </w:r>
      <w:r>
        <w:rPr>
          <w:spacing w:val="-6"/>
        </w:rPr>
        <w:t xml:space="preserve"> </w:t>
      </w:r>
      <w:r>
        <w:t>to</w:t>
      </w:r>
      <w:r>
        <w:rPr>
          <w:spacing w:val="-6"/>
        </w:rPr>
        <w:t xml:space="preserve"> </w:t>
      </w:r>
      <w:r>
        <w:t>another</w:t>
      </w:r>
      <w:r>
        <w:rPr>
          <w:spacing w:val="-6"/>
        </w:rPr>
        <w:t xml:space="preserve"> </w:t>
      </w:r>
      <w:r>
        <w:t>province,</w:t>
      </w:r>
      <w:r>
        <w:rPr>
          <w:spacing w:val="-6"/>
        </w:rPr>
        <w:t xml:space="preserve"> </w:t>
      </w:r>
      <w:r>
        <w:t>which</w:t>
      </w:r>
      <w:r>
        <w:rPr>
          <w:spacing w:val="-6"/>
        </w:rPr>
        <w:t xml:space="preserve"> </w:t>
      </w:r>
      <w:r>
        <w:t>is</w:t>
      </w:r>
      <w:r>
        <w:rPr>
          <w:spacing w:val="-6"/>
        </w:rPr>
        <w:t xml:space="preserve"> </w:t>
      </w:r>
      <w:r>
        <w:t>called</w:t>
      </w:r>
      <w:r>
        <w:rPr>
          <w:spacing w:val="-6"/>
        </w:rPr>
        <w:t xml:space="preserve"> </w:t>
      </w:r>
      <w:r>
        <w:t>Tholoman,</w:t>
      </w:r>
      <w:r>
        <w:rPr>
          <w:spacing w:val="-6"/>
        </w:rPr>
        <w:t xml:space="preserve"> </w:t>
      </w:r>
      <w:r>
        <w:t>and</w:t>
      </w:r>
      <w:r>
        <w:rPr>
          <w:spacing w:val="-5"/>
        </w:rPr>
        <w:t xml:space="preserve"> </w:t>
      </w:r>
      <w:r>
        <w:t>lies</w:t>
      </w:r>
      <w:r>
        <w:rPr>
          <w:spacing w:val="-6"/>
        </w:rPr>
        <w:t xml:space="preserve"> </w:t>
      </w:r>
      <w:r>
        <w:t>eight</w:t>
      </w:r>
      <w:r>
        <w:rPr>
          <w:spacing w:val="-6"/>
        </w:rPr>
        <w:t xml:space="preserve"> </w:t>
      </w:r>
      <w:r>
        <w:t>journeys</w:t>
      </w:r>
      <w:r>
        <w:rPr>
          <w:spacing w:val="-6"/>
        </w:rPr>
        <w:t xml:space="preserve"> </w:t>
      </w:r>
      <w:r>
        <w:t>from</w:t>
      </w:r>
      <w:r>
        <w:rPr>
          <w:spacing w:val="-6"/>
        </w:rPr>
        <w:t xml:space="preserve"> </w:t>
      </w:r>
      <w:r>
        <w:t>this</w:t>
      </w:r>
      <w:r>
        <w:rPr>
          <w:spacing w:val="-6"/>
        </w:rPr>
        <w:t xml:space="preserve"> </w:t>
      </w:r>
      <w:r>
        <w:t>to</w:t>
      </w:r>
      <w:r>
        <w:rPr>
          <w:spacing w:val="-6"/>
        </w:rPr>
        <w:t xml:space="preserve"> </w:t>
      </w:r>
      <w:r>
        <w:t>the</w:t>
      </w:r>
      <w:r>
        <w:rPr>
          <w:spacing w:val="-6"/>
        </w:rPr>
        <w:t xml:space="preserve"> </w:t>
      </w:r>
      <w:r>
        <w:t>east.</w:t>
      </w:r>
    </w:p>
    <w:p w14:paraId="02A30CC7" w14:textId="77777777" w:rsidR="00C3057B" w:rsidRDefault="00C3057B" w:rsidP="00C3057B">
      <w:pPr>
        <w:pStyle w:val="Body"/>
      </w:pPr>
    </w:p>
    <w:p w14:paraId="25D57A79" w14:textId="77777777" w:rsidR="000276C6" w:rsidRPr="00C3057B" w:rsidRDefault="000276C6" w:rsidP="00C3057B">
      <w:pPr>
        <w:pStyle w:val="Heading4"/>
      </w:pPr>
      <w:r w:rsidRPr="00C3057B">
        <w:t>LV—Of the Province of Tholoman</w:t>
      </w:r>
    </w:p>
    <w:p w14:paraId="09C84076" w14:textId="77777777" w:rsidR="000276C6" w:rsidRDefault="000276C6" w:rsidP="00C3057B">
      <w:pPr>
        <w:pStyle w:val="Body"/>
      </w:pPr>
      <w:r>
        <w:t>Tholoman is a third province towards the east. All the people are idolaters, have a language of their own, and</w:t>
      </w:r>
      <w:r>
        <w:rPr>
          <w:spacing w:val="1"/>
        </w:rPr>
        <w:t xml:space="preserve"> </w:t>
      </w:r>
      <w:r>
        <w:t>are</w:t>
      </w:r>
      <w:r>
        <w:rPr>
          <w:spacing w:val="-3"/>
        </w:rPr>
        <w:t xml:space="preserve"> </w:t>
      </w:r>
      <w:r>
        <w:t>under</w:t>
      </w:r>
      <w:r>
        <w:rPr>
          <w:spacing w:val="-2"/>
        </w:rPr>
        <w:t xml:space="preserve"> </w:t>
      </w:r>
      <w:r>
        <w:t>the</w:t>
      </w:r>
      <w:r>
        <w:rPr>
          <w:spacing w:val="-3"/>
        </w:rPr>
        <w:t xml:space="preserve"> </w:t>
      </w:r>
      <w:r>
        <w:t>great</w:t>
      </w:r>
      <w:r>
        <w:rPr>
          <w:spacing w:val="-2"/>
        </w:rPr>
        <w:t xml:space="preserve"> </w:t>
      </w:r>
      <w:r>
        <w:t>khan.</w:t>
      </w:r>
      <w:r>
        <w:rPr>
          <w:spacing w:val="-3"/>
        </w:rPr>
        <w:t xml:space="preserve"> </w:t>
      </w:r>
      <w:r>
        <w:t>They</w:t>
      </w:r>
      <w:r>
        <w:rPr>
          <w:spacing w:val="-2"/>
        </w:rPr>
        <w:t xml:space="preserve"> </w:t>
      </w:r>
      <w:r>
        <w:t>are</w:t>
      </w:r>
      <w:r>
        <w:rPr>
          <w:spacing w:val="-3"/>
        </w:rPr>
        <w:t xml:space="preserve"> </w:t>
      </w:r>
      <w:r>
        <w:t>handsome,</w:t>
      </w:r>
      <w:r>
        <w:rPr>
          <w:spacing w:val="-2"/>
        </w:rPr>
        <w:t xml:space="preserve"> </w:t>
      </w:r>
      <w:r>
        <w:t>of</w:t>
      </w:r>
      <w:r>
        <w:rPr>
          <w:spacing w:val="-3"/>
        </w:rPr>
        <w:t xml:space="preserve"> </w:t>
      </w:r>
      <w:r>
        <w:t>rather</w:t>
      </w:r>
      <w:r>
        <w:rPr>
          <w:spacing w:val="-2"/>
        </w:rPr>
        <w:t xml:space="preserve"> </w:t>
      </w:r>
      <w:r>
        <w:t>a</w:t>
      </w:r>
      <w:r>
        <w:rPr>
          <w:spacing w:val="-3"/>
        </w:rPr>
        <w:t xml:space="preserve"> </w:t>
      </w:r>
      <w:r>
        <w:t>brown</w:t>
      </w:r>
      <w:r>
        <w:rPr>
          <w:spacing w:val="-2"/>
        </w:rPr>
        <w:t xml:space="preserve"> </w:t>
      </w:r>
      <w:r>
        <w:t>complexion,</w:t>
      </w:r>
      <w:r>
        <w:rPr>
          <w:spacing w:val="-2"/>
        </w:rPr>
        <w:t xml:space="preserve"> </w:t>
      </w:r>
      <w:r>
        <w:t>good</w:t>
      </w:r>
      <w:r>
        <w:rPr>
          <w:spacing w:val="-3"/>
        </w:rPr>
        <w:t xml:space="preserve"> </w:t>
      </w:r>
      <w:r>
        <w:t>men</w:t>
      </w:r>
      <w:r>
        <w:rPr>
          <w:spacing w:val="-2"/>
        </w:rPr>
        <w:t xml:space="preserve"> </w:t>
      </w:r>
      <w:r>
        <w:t>at</w:t>
      </w:r>
      <w:r>
        <w:rPr>
          <w:spacing w:val="-3"/>
        </w:rPr>
        <w:t xml:space="preserve"> </w:t>
      </w:r>
      <w:r>
        <w:t>arms,</w:t>
      </w:r>
      <w:r>
        <w:rPr>
          <w:spacing w:val="-2"/>
        </w:rPr>
        <w:t xml:space="preserve"> </w:t>
      </w:r>
      <w:r>
        <w:t>and</w:t>
      </w:r>
      <w:r>
        <w:rPr>
          <w:spacing w:val="-3"/>
        </w:rPr>
        <w:t xml:space="preserve"> </w:t>
      </w:r>
      <w:r>
        <w:t>have</w:t>
      </w:r>
      <w:r>
        <w:rPr>
          <w:spacing w:val="-2"/>
        </w:rPr>
        <w:t xml:space="preserve"> </w:t>
      </w:r>
      <w:r>
        <w:t>a</w:t>
      </w:r>
      <w:r>
        <w:rPr>
          <w:spacing w:val="-3"/>
        </w:rPr>
        <w:t xml:space="preserve"> </w:t>
      </w:r>
      <w:r>
        <w:t>number</w:t>
      </w:r>
      <w:r>
        <w:rPr>
          <w:spacing w:val="-52"/>
        </w:rPr>
        <w:t xml:space="preserve"> </w:t>
      </w:r>
      <w:r>
        <w:t>of cities, castles, and forts, on the top of very high mountains. When they die, the bodies are burned, and the bones</w:t>
      </w:r>
      <w:r>
        <w:rPr>
          <w:spacing w:val="-52"/>
        </w:rPr>
        <w:t xml:space="preserve"> </w:t>
      </w:r>
      <w:r>
        <w:t>which cannot be consumed are placed in chests and carried to the caverns of high mountains, where they are kept</w:t>
      </w:r>
      <w:r>
        <w:rPr>
          <w:spacing w:val="1"/>
        </w:rPr>
        <w:t xml:space="preserve"> </w:t>
      </w:r>
      <w:r>
        <w:t xml:space="preserve">suspended, so </w:t>
      </w:r>
      <w:r>
        <w:lastRenderedPageBreak/>
        <w:t>that neither man nor beast can touch them. Gold is found here; but the smart money is of porcelain,</w:t>
      </w:r>
      <w:r>
        <w:rPr>
          <w:spacing w:val="1"/>
        </w:rPr>
        <w:t xml:space="preserve"> </w:t>
      </w:r>
      <w:r>
        <w:t>which circulates in all these provinces. The merchants, though few, are rich; the people live on flesh and rice, and</w:t>
      </w:r>
      <w:r>
        <w:rPr>
          <w:spacing w:val="1"/>
        </w:rPr>
        <w:t xml:space="preserve"> </w:t>
      </w:r>
      <w:r>
        <w:t>have</w:t>
      </w:r>
      <w:r>
        <w:rPr>
          <w:spacing w:val="-7"/>
        </w:rPr>
        <w:t xml:space="preserve"> </w:t>
      </w:r>
      <w:r>
        <w:t>many</w:t>
      </w:r>
      <w:r>
        <w:rPr>
          <w:spacing w:val="-6"/>
        </w:rPr>
        <w:t xml:space="preserve"> </w:t>
      </w:r>
      <w:r>
        <w:t>good</w:t>
      </w:r>
      <w:r>
        <w:rPr>
          <w:spacing w:val="-6"/>
        </w:rPr>
        <w:t xml:space="preserve"> </w:t>
      </w:r>
      <w:r>
        <w:t>spices.</w:t>
      </w:r>
    </w:p>
    <w:p w14:paraId="625DB3CD" w14:textId="77777777" w:rsidR="000276C6" w:rsidRDefault="000276C6" w:rsidP="000276C6">
      <w:pPr>
        <w:pStyle w:val="BodyText"/>
        <w:spacing w:before="2"/>
        <w:rPr>
          <w:sz w:val="12"/>
        </w:rPr>
      </w:pPr>
    </w:p>
    <w:p w14:paraId="3FC79D82" w14:textId="77777777" w:rsidR="000276C6" w:rsidRPr="00C3057B" w:rsidRDefault="000276C6" w:rsidP="00C3057B">
      <w:pPr>
        <w:pStyle w:val="Heading4"/>
      </w:pPr>
      <w:r w:rsidRPr="00C3057B">
        <w:t>LVI—Of the Province of Cyn-gui and its Lions</w:t>
      </w:r>
    </w:p>
    <w:p w14:paraId="67F25C7D" w14:textId="442DE6CA" w:rsidR="000276C6" w:rsidRDefault="000276C6" w:rsidP="00C3057B">
      <w:pPr>
        <w:pStyle w:val="Body"/>
      </w:pPr>
      <w:r>
        <w:t>Cyn-gui</w:t>
      </w:r>
      <w:r>
        <w:rPr>
          <w:spacing w:val="-12"/>
        </w:rPr>
        <w:t xml:space="preserve"> </w:t>
      </w:r>
      <w:r>
        <w:t>is</w:t>
      </w:r>
      <w:r>
        <w:rPr>
          <w:spacing w:val="-12"/>
        </w:rPr>
        <w:t xml:space="preserve"> </w:t>
      </w:r>
      <w:r>
        <w:t>a</w:t>
      </w:r>
      <w:r>
        <w:rPr>
          <w:spacing w:val="-11"/>
        </w:rPr>
        <w:t xml:space="preserve"> </w:t>
      </w:r>
      <w:r>
        <w:t>province</w:t>
      </w:r>
      <w:r>
        <w:rPr>
          <w:spacing w:val="-12"/>
        </w:rPr>
        <w:t xml:space="preserve"> </w:t>
      </w:r>
      <w:r>
        <w:t>likewise</w:t>
      </w:r>
      <w:r>
        <w:rPr>
          <w:spacing w:val="-11"/>
        </w:rPr>
        <w:t xml:space="preserve"> </w:t>
      </w:r>
      <w:r>
        <w:t>situated</w:t>
      </w:r>
      <w:r>
        <w:rPr>
          <w:spacing w:val="-12"/>
        </w:rPr>
        <w:t xml:space="preserve"> </w:t>
      </w:r>
      <w:r>
        <w:t>towards</w:t>
      </w:r>
      <w:r>
        <w:rPr>
          <w:spacing w:val="-12"/>
        </w:rPr>
        <w:t xml:space="preserve"> </w:t>
      </w:r>
      <w:r>
        <w:t>the</w:t>
      </w:r>
      <w:r>
        <w:rPr>
          <w:spacing w:val="-11"/>
        </w:rPr>
        <w:t xml:space="preserve"> </w:t>
      </w:r>
      <w:r>
        <w:t>east,</w:t>
      </w:r>
      <w:r>
        <w:rPr>
          <w:spacing w:val="-12"/>
        </w:rPr>
        <w:t xml:space="preserve"> </w:t>
      </w:r>
      <w:r>
        <w:t>and</w:t>
      </w:r>
      <w:r>
        <w:rPr>
          <w:spacing w:val="-11"/>
        </w:rPr>
        <w:t xml:space="preserve"> </w:t>
      </w:r>
      <w:r>
        <w:t>when</w:t>
      </w:r>
      <w:r>
        <w:rPr>
          <w:spacing w:val="-12"/>
        </w:rPr>
        <w:t xml:space="preserve"> </w:t>
      </w:r>
      <w:r>
        <w:t>a</w:t>
      </w:r>
      <w:r>
        <w:rPr>
          <w:spacing w:val="-11"/>
        </w:rPr>
        <w:t xml:space="preserve"> </w:t>
      </w:r>
      <w:r>
        <w:t>man</w:t>
      </w:r>
      <w:r>
        <w:rPr>
          <w:spacing w:val="-12"/>
        </w:rPr>
        <w:t xml:space="preserve"> </w:t>
      </w:r>
      <w:r>
        <w:t>leaves</w:t>
      </w:r>
      <w:r>
        <w:rPr>
          <w:spacing w:val="-12"/>
        </w:rPr>
        <w:t xml:space="preserve"> </w:t>
      </w:r>
      <w:r>
        <w:t>Tholoman,</w:t>
      </w:r>
      <w:r>
        <w:rPr>
          <w:spacing w:val="-11"/>
        </w:rPr>
        <w:t xml:space="preserve"> </w:t>
      </w:r>
      <w:r>
        <w:t>he</w:t>
      </w:r>
      <w:r>
        <w:rPr>
          <w:spacing w:val="-12"/>
        </w:rPr>
        <w:t xml:space="preserve"> </w:t>
      </w:r>
      <w:r>
        <w:t>goes</w:t>
      </w:r>
      <w:r>
        <w:rPr>
          <w:spacing w:val="-11"/>
        </w:rPr>
        <w:t xml:space="preserve"> </w:t>
      </w:r>
      <w:r>
        <w:t>twelve</w:t>
      </w:r>
      <w:r>
        <w:rPr>
          <w:spacing w:val="-12"/>
        </w:rPr>
        <w:t xml:space="preserve"> </w:t>
      </w:r>
      <w:r>
        <w:t>days</w:t>
      </w:r>
      <w:r>
        <w:rPr>
          <w:spacing w:val="1"/>
        </w:rPr>
        <w:t xml:space="preserve"> </w:t>
      </w:r>
      <w:r>
        <w:t>along</w:t>
      </w:r>
      <w:r>
        <w:rPr>
          <w:spacing w:val="-8"/>
        </w:rPr>
        <w:t xml:space="preserve"> </w:t>
      </w:r>
      <w:r>
        <w:t>a</w:t>
      </w:r>
      <w:r>
        <w:rPr>
          <w:spacing w:val="-8"/>
        </w:rPr>
        <w:t xml:space="preserve"> </w:t>
      </w:r>
      <w:r>
        <w:t>river,</w:t>
      </w:r>
      <w:r>
        <w:rPr>
          <w:spacing w:val="-8"/>
        </w:rPr>
        <w:t xml:space="preserve"> </w:t>
      </w:r>
      <w:r>
        <w:t>where</w:t>
      </w:r>
      <w:r>
        <w:rPr>
          <w:spacing w:val="-8"/>
        </w:rPr>
        <w:t xml:space="preserve"> </w:t>
      </w:r>
      <w:r>
        <w:t>there</w:t>
      </w:r>
      <w:r>
        <w:rPr>
          <w:spacing w:val="-8"/>
        </w:rPr>
        <w:t xml:space="preserve"> </w:t>
      </w:r>
      <w:r>
        <w:t>are</w:t>
      </w:r>
      <w:r>
        <w:rPr>
          <w:spacing w:val="-8"/>
        </w:rPr>
        <w:t xml:space="preserve"> </w:t>
      </w:r>
      <w:r>
        <w:t>towns</w:t>
      </w:r>
      <w:r>
        <w:rPr>
          <w:spacing w:val="-8"/>
        </w:rPr>
        <w:t xml:space="preserve"> </w:t>
      </w:r>
      <w:r>
        <w:t>and</w:t>
      </w:r>
      <w:r>
        <w:rPr>
          <w:spacing w:val="-8"/>
        </w:rPr>
        <w:t xml:space="preserve"> </w:t>
      </w:r>
      <w:r>
        <w:t>castles,</w:t>
      </w:r>
      <w:r>
        <w:rPr>
          <w:spacing w:val="-8"/>
        </w:rPr>
        <w:t xml:space="preserve"> </w:t>
      </w:r>
      <w:r>
        <w:t>but</w:t>
      </w:r>
      <w:r>
        <w:rPr>
          <w:spacing w:val="-8"/>
        </w:rPr>
        <w:t xml:space="preserve"> </w:t>
      </w:r>
      <w:r>
        <w:t>nothing</w:t>
      </w:r>
      <w:r>
        <w:rPr>
          <w:spacing w:val="-8"/>
        </w:rPr>
        <w:t xml:space="preserve"> </w:t>
      </w:r>
      <w:r>
        <w:t>else</w:t>
      </w:r>
      <w:r>
        <w:rPr>
          <w:spacing w:val="-8"/>
        </w:rPr>
        <w:t xml:space="preserve"> </w:t>
      </w:r>
      <w:r>
        <w:t>worth</w:t>
      </w:r>
      <w:r>
        <w:rPr>
          <w:spacing w:val="-8"/>
        </w:rPr>
        <w:t xml:space="preserve"> </w:t>
      </w:r>
      <w:r>
        <w:t>mentioning.</w:t>
      </w:r>
      <w:r>
        <w:rPr>
          <w:spacing w:val="-8"/>
        </w:rPr>
        <w:t xml:space="preserve"> </w:t>
      </w:r>
      <w:r>
        <w:t>At</w:t>
      </w:r>
      <w:r>
        <w:rPr>
          <w:spacing w:val="-8"/>
        </w:rPr>
        <w:t xml:space="preserve"> </w:t>
      </w:r>
      <w:r>
        <w:t>the</w:t>
      </w:r>
      <w:r>
        <w:rPr>
          <w:spacing w:val="-8"/>
        </w:rPr>
        <w:t xml:space="preserve"> </w:t>
      </w:r>
      <w:r>
        <w:t>end</w:t>
      </w:r>
      <w:r>
        <w:rPr>
          <w:spacing w:val="-7"/>
        </w:rPr>
        <w:t xml:space="preserve"> </w:t>
      </w:r>
      <w:r>
        <w:t>of</w:t>
      </w:r>
      <w:r>
        <w:rPr>
          <w:spacing w:val="-8"/>
        </w:rPr>
        <w:t xml:space="preserve"> </w:t>
      </w:r>
      <w:r>
        <w:t>these</w:t>
      </w:r>
      <w:r>
        <w:rPr>
          <w:spacing w:val="-8"/>
        </w:rPr>
        <w:t xml:space="preserve"> </w:t>
      </w:r>
      <w:r>
        <w:t>twelve</w:t>
      </w:r>
      <w:r>
        <w:rPr>
          <w:spacing w:val="-8"/>
        </w:rPr>
        <w:t xml:space="preserve"> </w:t>
      </w:r>
      <w:r>
        <w:t>days,</w:t>
      </w:r>
      <w:r>
        <w:rPr>
          <w:spacing w:val="-52"/>
        </w:rPr>
        <w:t xml:space="preserve"> </w:t>
      </w:r>
      <w:r>
        <w:t>he</w:t>
      </w:r>
      <w:r>
        <w:rPr>
          <w:spacing w:val="-9"/>
        </w:rPr>
        <w:t xml:space="preserve"> </w:t>
      </w:r>
      <w:r>
        <w:t>finds</w:t>
      </w:r>
      <w:r>
        <w:rPr>
          <w:spacing w:val="-9"/>
        </w:rPr>
        <w:t xml:space="preserve"> </w:t>
      </w:r>
      <w:r>
        <w:t>the</w:t>
      </w:r>
      <w:r>
        <w:rPr>
          <w:spacing w:val="-9"/>
        </w:rPr>
        <w:t xml:space="preserve"> </w:t>
      </w:r>
      <w:r>
        <w:t>city</w:t>
      </w:r>
      <w:r>
        <w:rPr>
          <w:spacing w:val="-9"/>
        </w:rPr>
        <w:t xml:space="preserve"> </w:t>
      </w:r>
      <w:r>
        <w:t>Sinugul,</w:t>
      </w:r>
      <w:r>
        <w:rPr>
          <w:spacing w:val="-8"/>
        </w:rPr>
        <w:t xml:space="preserve"> </w:t>
      </w:r>
      <w:r>
        <w:t>very</w:t>
      </w:r>
      <w:r>
        <w:rPr>
          <w:spacing w:val="-9"/>
        </w:rPr>
        <w:t xml:space="preserve"> </w:t>
      </w:r>
      <w:r>
        <w:t>large</w:t>
      </w:r>
      <w:r>
        <w:rPr>
          <w:spacing w:val="-9"/>
        </w:rPr>
        <w:t xml:space="preserve"> </w:t>
      </w:r>
      <w:r>
        <w:t>and</w:t>
      </w:r>
      <w:r>
        <w:rPr>
          <w:spacing w:val="-9"/>
        </w:rPr>
        <w:t xml:space="preserve"> </w:t>
      </w:r>
      <w:r>
        <w:t>noble.</w:t>
      </w:r>
      <w:r>
        <w:rPr>
          <w:spacing w:val="-8"/>
        </w:rPr>
        <w:t xml:space="preserve"> </w:t>
      </w:r>
      <w:r>
        <w:t>The</w:t>
      </w:r>
      <w:r>
        <w:rPr>
          <w:spacing w:val="-9"/>
        </w:rPr>
        <w:t xml:space="preserve"> </w:t>
      </w:r>
      <w:r>
        <w:t>inhabitants</w:t>
      </w:r>
      <w:r>
        <w:rPr>
          <w:spacing w:val="-9"/>
        </w:rPr>
        <w:t xml:space="preserve"> </w:t>
      </w:r>
      <w:r>
        <w:t>are</w:t>
      </w:r>
      <w:r>
        <w:rPr>
          <w:spacing w:val="-9"/>
        </w:rPr>
        <w:t xml:space="preserve"> </w:t>
      </w:r>
      <w:r>
        <w:t>all</w:t>
      </w:r>
      <w:r>
        <w:rPr>
          <w:spacing w:val="-9"/>
        </w:rPr>
        <w:t xml:space="preserve"> </w:t>
      </w:r>
      <w:r>
        <w:t>idolaters,</w:t>
      </w:r>
      <w:r>
        <w:rPr>
          <w:spacing w:val="-8"/>
        </w:rPr>
        <w:t xml:space="preserve"> </w:t>
      </w:r>
      <w:r>
        <w:t>and</w:t>
      </w:r>
      <w:r>
        <w:rPr>
          <w:spacing w:val="-9"/>
        </w:rPr>
        <w:t xml:space="preserve"> </w:t>
      </w:r>
      <w:r>
        <w:t>subject</w:t>
      </w:r>
      <w:r>
        <w:rPr>
          <w:spacing w:val="-9"/>
        </w:rPr>
        <w:t xml:space="preserve"> </w:t>
      </w:r>
      <w:r>
        <w:t>to</w:t>
      </w:r>
      <w:r>
        <w:rPr>
          <w:spacing w:val="-9"/>
        </w:rPr>
        <w:t xml:space="preserve"> </w:t>
      </w:r>
      <w:r>
        <w:t>the</w:t>
      </w:r>
      <w:r>
        <w:rPr>
          <w:spacing w:val="-8"/>
        </w:rPr>
        <w:t xml:space="preserve"> </w:t>
      </w:r>
      <w:r>
        <w:t>great</w:t>
      </w:r>
      <w:r>
        <w:rPr>
          <w:spacing w:val="-9"/>
        </w:rPr>
        <w:t xml:space="preserve"> </w:t>
      </w:r>
      <w:r>
        <w:t>khan.</w:t>
      </w:r>
      <w:r>
        <w:rPr>
          <w:spacing w:val="-9"/>
        </w:rPr>
        <w:t xml:space="preserve"> </w:t>
      </w:r>
      <w:r>
        <w:t>They</w:t>
      </w:r>
      <w:r>
        <w:rPr>
          <w:spacing w:val="1"/>
        </w:rPr>
        <w:t xml:space="preserve"> </w:t>
      </w:r>
      <w:r>
        <w:t>live</w:t>
      </w:r>
      <w:r>
        <w:rPr>
          <w:spacing w:val="-10"/>
        </w:rPr>
        <w:t xml:space="preserve"> </w:t>
      </w:r>
      <w:r>
        <w:t>by</w:t>
      </w:r>
      <w:r>
        <w:rPr>
          <w:spacing w:val="-9"/>
        </w:rPr>
        <w:t xml:space="preserve"> </w:t>
      </w:r>
      <w:r>
        <w:t>merchandise</w:t>
      </w:r>
      <w:r>
        <w:rPr>
          <w:spacing w:val="-9"/>
        </w:rPr>
        <w:t xml:space="preserve"> </w:t>
      </w:r>
      <w:r>
        <w:t>and</w:t>
      </w:r>
      <w:r>
        <w:rPr>
          <w:spacing w:val="-10"/>
        </w:rPr>
        <w:t xml:space="preserve"> </w:t>
      </w:r>
      <w:r>
        <w:t>arts,</w:t>
      </w:r>
      <w:r>
        <w:rPr>
          <w:spacing w:val="-9"/>
        </w:rPr>
        <w:t xml:space="preserve"> </w:t>
      </w:r>
      <w:r>
        <w:t>and</w:t>
      </w:r>
      <w:r>
        <w:rPr>
          <w:spacing w:val="-9"/>
        </w:rPr>
        <w:t xml:space="preserve"> </w:t>
      </w:r>
      <w:r>
        <w:t>weave</w:t>
      </w:r>
      <w:r>
        <w:rPr>
          <w:spacing w:val="-10"/>
        </w:rPr>
        <w:t xml:space="preserve"> </w:t>
      </w:r>
      <w:r>
        <w:t>cloths</w:t>
      </w:r>
      <w:r>
        <w:rPr>
          <w:spacing w:val="-9"/>
        </w:rPr>
        <w:t xml:space="preserve"> </w:t>
      </w:r>
      <w:r>
        <w:t>of</w:t>
      </w:r>
      <w:r>
        <w:rPr>
          <w:spacing w:val="-9"/>
        </w:rPr>
        <w:t xml:space="preserve"> </w:t>
      </w:r>
      <w:r>
        <w:t>the</w:t>
      </w:r>
      <w:r>
        <w:rPr>
          <w:spacing w:val="-10"/>
        </w:rPr>
        <w:t xml:space="preserve"> </w:t>
      </w:r>
      <w:r>
        <w:t>bark</w:t>
      </w:r>
      <w:r>
        <w:rPr>
          <w:spacing w:val="-9"/>
        </w:rPr>
        <w:t xml:space="preserve"> </w:t>
      </w:r>
      <w:r>
        <w:t>of</w:t>
      </w:r>
      <w:r>
        <w:rPr>
          <w:spacing w:val="-9"/>
        </w:rPr>
        <w:t xml:space="preserve"> </w:t>
      </w:r>
      <w:r>
        <w:t>trees,</w:t>
      </w:r>
      <w:r>
        <w:rPr>
          <w:spacing w:val="-10"/>
        </w:rPr>
        <w:t xml:space="preserve"> </w:t>
      </w:r>
      <w:r>
        <w:t>which</w:t>
      </w:r>
      <w:r>
        <w:rPr>
          <w:spacing w:val="-9"/>
        </w:rPr>
        <w:t xml:space="preserve"> </w:t>
      </w:r>
      <w:r>
        <w:t>make</w:t>
      </w:r>
      <w:r>
        <w:rPr>
          <w:spacing w:val="-9"/>
        </w:rPr>
        <w:t xml:space="preserve"> </w:t>
      </w:r>
      <w:r>
        <w:t>fine</w:t>
      </w:r>
      <w:r>
        <w:rPr>
          <w:spacing w:val="-10"/>
        </w:rPr>
        <w:t xml:space="preserve"> </w:t>
      </w:r>
      <w:r>
        <w:t>summer</w:t>
      </w:r>
      <w:r>
        <w:rPr>
          <w:spacing w:val="-9"/>
        </w:rPr>
        <w:t xml:space="preserve"> </w:t>
      </w:r>
      <w:r>
        <w:t>dresses.</w:t>
      </w:r>
      <w:r>
        <w:rPr>
          <w:spacing w:val="-9"/>
        </w:rPr>
        <w:t xml:space="preserve"> </w:t>
      </w:r>
      <w:r>
        <w:t>They</w:t>
      </w:r>
      <w:r>
        <w:rPr>
          <w:spacing w:val="-10"/>
        </w:rPr>
        <w:t xml:space="preserve"> </w:t>
      </w:r>
      <w:r>
        <w:t>are</w:t>
      </w:r>
      <w:r>
        <w:rPr>
          <w:spacing w:val="-9"/>
        </w:rPr>
        <w:t xml:space="preserve"> </w:t>
      </w:r>
      <w:r>
        <w:t>good</w:t>
      </w:r>
      <w:r>
        <w:rPr>
          <w:spacing w:val="-52"/>
        </w:rPr>
        <w:t xml:space="preserve"> </w:t>
      </w:r>
      <w:r>
        <w:t>men at arms; but they have no money except paper. There are in this country so many lions, that if a man were to</w:t>
      </w:r>
      <w:r>
        <w:rPr>
          <w:spacing w:val="1"/>
        </w:rPr>
        <w:t xml:space="preserve"> </w:t>
      </w:r>
      <w:r>
        <w:t>sleep</w:t>
      </w:r>
      <w:r>
        <w:rPr>
          <w:spacing w:val="-8"/>
        </w:rPr>
        <w:t xml:space="preserve"> </w:t>
      </w:r>
      <w:r>
        <w:t>out</w:t>
      </w:r>
      <w:r>
        <w:rPr>
          <w:spacing w:val="-7"/>
        </w:rPr>
        <w:t xml:space="preserve"> </w:t>
      </w:r>
      <w:r>
        <w:t>of</w:t>
      </w:r>
      <w:r>
        <w:rPr>
          <w:spacing w:val="-8"/>
        </w:rPr>
        <w:t xml:space="preserve"> </w:t>
      </w:r>
      <w:r>
        <w:t>doors,</w:t>
      </w:r>
      <w:r>
        <w:rPr>
          <w:spacing w:val="-7"/>
        </w:rPr>
        <w:t xml:space="preserve"> </w:t>
      </w:r>
      <w:r>
        <w:t>he</w:t>
      </w:r>
      <w:r>
        <w:rPr>
          <w:spacing w:val="-7"/>
        </w:rPr>
        <w:t xml:space="preserve"> </w:t>
      </w:r>
      <w:r>
        <w:t>would</w:t>
      </w:r>
      <w:r>
        <w:rPr>
          <w:spacing w:val="-8"/>
        </w:rPr>
        <w:t xml:space="preserve"> </w:t>
      </w:r>
      <w:r>
        <w:t>presently</w:t>
      </w:r>
      <w:r>
        <w:rPr>
          <w:spacing w:val="-7"/>
        </w:rPr>
        <w:t xml:space="preserve"> </w:t>
      </w:r>
      <w:r>
        <w:t>be</w:t>
      </w:r>
      <w:r>
        <w:rPr>
          <w:spacing w:val="-7"/>
        </w:rPr>
        <w:t xml:space="preserve"> </w:t>
      </w:r>
      <w:r>
        <w:t>killed</w:t>
      </w:r>
      <w:r>
        <w:rPr>
          <w:spacing w:val="-8"/>
        </w:rPr>
        <w:t xml:space="preserve"> </w:t>
      </w:r>
      <w:r>
        <w:t>and</w:t>
      </w:r>
      <w:r>
        <w:rPr>
          <w:spacing w:val="-7"/>
        </w:rPr>
        <w:t xml:space="preserve"> </w:t>
      </w:r>
      <w:r>
        <w:t>eaten</w:t>
      </w:r>
      <w:r>
        <w:rPr>
          <w:spacing w:val="-8"/>
        </w:rPr>
        <w:t xml:space="preserve"> </w:t>
      </w:r>
      <w:r>
        <w:t>by</w:t>
      </w:r>
      <w:r>
        <w:rPr>
          <w:spacing w:val="-7"/>
        </w:rPr>
        <w:t xml:space="preserve"> </w:t>
      </w:r>
      <w:r>
        <w:t>them;</w:t>
      </w:r>
      <w:r>
        <w:rPr>
          <w:spacing w:val="-7"/>
        </w:rPr>
        <w:t xml:space="preserve"> </w:t>
      </w:r>
      <w:r>
        <w:t>and</w:t>
      </w:r>
      <w:r>
        <w:rPr>
          <w:spacing w:val="-8"/>
        </w:rPr>
        <w:t xml:space="preserve"> </w:t>
      </w:r>
      <w:r>
        <w:t>at</w:t>
      </w:r>
      <w:r>
        <w:rPr>
          <w:spacing w:val="-7"/>
        </w:rPr>
        <w:t xml:space="preserve"> </w:t>
      </w:r>
      <w:r>
        <w:t>night,</w:t>
      </w:r>
      <w:r>
        <w:rPr>
          <w:spacing w:val="-7"/>
        </w:rPr>
        <w:t xml:space="preserve"> </w:t>
      </w:r>
      <w:r>
        <w:t>when</w:t>
      </w:r>
      <w:r>
        <w:rPr>
          <w:spacing w:val="-8"/>
        </w:rPr>
        <w:t xml:space="preserve"> </w:t>
      </w:r>
      <w:r>
        <w:t>a</w:t>
      </w:r>
      <w:r>
        <w:rPr>
          <w:spacing w:val="-7"/>
        </w:rPr>
        <w:t xml:space="preserve"> </w:t>
      </w:r>
      <w:r>
        <w:t>bark</w:t>
      </w:r>
      <w:r>
        <w:rPr>
          <w:spacing w:val="-8"/>
        </w:rPr>
        <w:t xml:space="preserve"> </w:t>
      </w:r>
      <w:r>
        <w:t>sails</w:t>
      </w:r>
      <w:r>
        <w:rPr>
          <w:spacing w:val="-7"/>
        </w:rPr>
        <w:t xml:space="preserve"> </w:t>
      </w:r>
      <w:r>
        <w:t>along</w:t>
      </w:r>
      <w:r>
        <w:rPr>
          <w:spacing w:val="-7"/>
        </w:rPr>
        <w:t xml:space="preserve"> </w:t>
      </w:r>
      <w:r>
        <w:t>the</w:t>
      </w:r>
      <w:r>
        <w:rPr>
          <w:spacing w:val="-8"/>
        </w:rPr>
        <w:t xml:space="preserve"> </w:t>
      </w:r>
      <w:r>
        <w:t>river,</w:t>
      </w:r>
      <w:r>
        <w:rPr>
          <w:spacing w:val="-7"/>
        </w:rPr>
        <w:t xml:space="preserve"> </w:t>
      </w:r>
      <w:r>
        <w:t>if</w:t>
      </w:r>
      <w:r>
        <w:rPr>
          <w:spacing w:val="1"/>
        </w:rPr>
        <w:t xml:space="preserve"> </w:t>
      </w:r>
      <w:r>
        <w:t>it</w:t>
      </w:r>
      <w:r>
        <w:rPr>
          <w:spacing w:val="-6"/>
        </w:rPr>
        <w:t xml:space="preserve"> </w:t>
      </w:r>
      <w:r>
        <w:t>were</w:t>
      </w:r>
      <w:r>
        <w:rPr>
          <w:spacing w:val="-5"/>
        </w:rPr>
        <w:t xml:space="preserve"> </w:t>
      </w:r>
      <w:r>
        <w:t>not</w:t>
      </w:r>
      <w:r>
        <w:rPr>
          <w:spacing w:val="-6"/>
        </w:rPr>
        <w:t xml:space="preserve"> </w:t>
      </w:r>
      <w:r>
        <w:t>kept</w:t>
      </w:r>
      <w:r>
        <w:rPr>
          <w:spacing w:val="-5"/>
        </w:rPr>
        <w:t xml:space="preserve"> </w:t>
      </w:r>
      <w:r>
        <w:t>at</w:t>
      </w:r>
      <w:r>
        <w:rPr>
          <w:spacing w:val="-6"/>
        </w:rPr>
        <w:t xml:space="preserve"> </w:t>
      </w:r>
      <w:r>
        <w:t>a</w:t>
      </w:r>
      <w:r>
        <w:rPr>
          <w:spacing w:val="-5"/>
        </w:rPr>
        <w:t xml:space="preserve"> </w:t>
      </w:r>
      <w:r>
        <w:t>good</w:t>
      </w:r>
      <w:r>
        <w:rPr>
          <w:spacing w:val="-6"/>
        </w:rPr>
        <w:t xml:space="preserve"> </w:t>
      </w:r>
      <w:r>
        <w:t>distance</w:t>
      </w:r>
      <w:r>
        <w:rPr>
          <w:spacing w:val="-5"/>
        </w:rPr>
        <w:t xml:space="preserve"> </w:t>
      </w:r>
      <w:r>
        <w:t>from</w:t>
      </w:r>
      <w:r>
        <w:rPr>
          <w:spacing w:val="-6"/>
        </w:rPr>
        <w:t xml:space="preserve"> </w:t>
      </w:r>
      <w:r>
        <w:t>the</w:t>
      </w:r>
      <w:r>
        <w:rPr>
          <w:spacing w:val="-5"/>
        </w:rPr>
        <w:t xml:space="preserve"> </w:t>
      </w:r>
      <w:r>
        <w:t>bank,</w:t>
      </w:r>
      <w:r>
        <w:rPr>
          <w:spacing w:val="-6"/>
        </w:rPr>
        <w:t xml:space="preserve"> </w:t>
      </w:r>
      <w:r>
        <w:t>they</w:t>
      </w:r>
      <w:r>
        <w:rPr>
          <w:spacing w:val="-5"/>
        </w:rPr>
        <w:t xml:space="preserve"> </w:t>
      </w:r>
      <w:r>
        <w:t>would</w:t>
      </w:r>
      <w:r>
        <w:rPr>
          <w:spacing w:val="-6"/>
        </w:rPr>
        <w:t xml:space="preserve"> </w:t>
      </w:r>
      <w:r>
        <w:t>rush</w:t>
      </w:r>
      <w:r>
        <w:rPr>
          <w:spacing w:val="-5"/>
        </w:rPr>
        <w:t xml:space="preserve"> </w:t>
      </w:r>
      <w:r>
        <w:t>in</w:t>
      </w:r>
      <w:r>
        <w:rPr>
          <w:spacing w:val="-6"/>
        </w:rPr>
        <w:t xml:space="preserve"> </w:t>
      </w:r>
      <w:r>
        <w:t>and</w:t>
      </w:r>
      <w:r>
        <w:rPr>
          <w:spacing w:val="-5"/>
        </w:rPr>
        <w:t xml:space="preserve"> </w:t>
      </w:r>
      <w:r>
        <w:t>carry</w:t>
      </w:r>
      <w:r>
        <w:rPr>
          <w:spacing w:val="-6"/>
        </w:rPr>
        <w:t xml:space="preserve"> </w:t>
      </w:r>
      <w:r>
        <w:t>off</w:t>
      </w:r>
      <w:r>
        <w:rPr>
          <w:spacing w:val="-5"/>
        </w:rPr>
        <w:t xml:space="preserve"> </w:t>
      </w:r>
      <w:r>
        <w:t>the</w:t>
      </w:r>
      <w:r>
        <w:rPr>
          <w:spacing w:val="-6"/>
        </w:rPr>
        <w:t xml:space="preserve"> </w:t>
      </w:r>
      <w:r>
        <w:t>crew.</w:t>
      </w:r>
      <w:r>
        <w:rPr>
          <w:spacing w:val="-5"/>
        </w:rPr>
        <w:t xml:space="preserve"> </w:t>
      </w:r>
      <w:r>
        <w:t>However,</w:t>
      </w:r>
      <w:r>
        <w:rPr>
          <w:spacing w:val="-6"/>
        </w:rPr>
        <w:t xml:space="preserve"> </w:t>
      </w:r>
      <w:r>
        <w:t>though</w:t>
      </w:r>
      <w:r>
        <w:rPr>
          <w:spacing w:val="-5"/>
        </w:rPr>
        <w:t xml:space="preserve"> </w:t>
      </w:r>
      <w:r>
        <w:t>these</w:t>
      </w:r>
      <w:r>
        <w:rPr>
          <w:spacing w:val="-52"/>
        </w:rPr>
        <w:t xml:space="preserve"> </w:t>
      </w:r>
      <w:r>
        <w:t>animals be so large and dangerous, the natives have a wonderful manner of defending themselves; for the dogs of</w:t>
      </w:r>
      <w:r>
        <w:rPr>
          <w:spacing w:val="1"/>
        </w:rPr>
        <w:t xml:space="preserve"> </w:t>
      </w:r>
      <w:r>
        <w:t>that country are so daring, that they will assault a large one, and, seconded by a man, will kill him. I will tell you</w:t>
      </w:r>
      <w:r>
        <w:rPr>
          <w:spacing w:val="1"/>
        </w:rPr>
        <w:t xml:space="preserve"> </w:t>
      </w:r>
      <w:r>
        <w:t>how: when a man is on horseback with two of these dogs, as soon as they see a lion, they throw themselves behind</w:t>
      </w:r>
      <w:r>
        <w:rPr>
          <w:spacing w:val="-52"/>
        </w:rPr>
        <w:t xml:space="preserve"> </w:t>
      </w:r>
      <w:r>
        <w:t>him, and bite his thighs and body. The lion turns furiously round, but they wheel about with him so swiftly, that he</w:t>
      </w:r>
      <w:r>
        <w:rPr>
          <w:spacing w:val="-52"/>
        </w:rPr>
        <w:t xml:space="preserve"> </w:t>
      </w:r>
      <w:r>
        <w:t>cannot reach them. He then retreats till he comes to a tree, against which he places his back, and turns his face to</w:t>
      </w:r>
      <w:r>
        <w:rPr>
          <w:spacing w:val="1"/>
        </w:rPr>
        <w:t xml:space="preserve"> </w:t>
      </w:r>
      <w:r>
        <w:t>the</w:t>
      </w:r>
      <w:r>
        <w:rPr>
          <w:spacing w:val="1"/>
        </w:rPr>
        <w:t xml:space="preserve"> </w:t>
      </w:r>
      <w:r>
        <w:t>dogs;</w:t>
      </w:r>
      <w:r>
        <w:rPr>
          <w:spacing w:val="1"/>
        </w:rPr>
        <w:t xml:space="preserve"> </w:t>
      </w:r>
      <w:r>
        <w:t>but</w:t>
      </w:r>
      <w:r>
        <w:rPr>
          <w:spacing w:val="1"/>
        </w:rPr>
        <w:t xml:space="preserve"> </w:t>
      </w:r>
      <w:r>
        <w:t>they</w:t>
      </w:r>
      <w:r>
        <w:rPr>
          <w:spacing w:val="1"/>
        </w:rPr>
        <w:t xml:space="preserve"> </w:t>
      </w:r>
      <w:r>
        <w:t>continue</w:t>
      </w:r>
      <w:r>
        <w:rPr>
          <w:spacing w:val="1"/>
        </w:rPr>
        <w:t xml:space="preserve"> </w:t>
      </w:r>
      <w:r>
        <w:t>always</w:t>
      </w:r>
      <w:r>
        <w:rPr>
          <w:spacing w:val="1"/>
        </w:rPr>
        <w:t xml:space="preserve"> </w:t>
      </w:r>
      <w:r>
        <w:t>biting</w:t>
      </w:r>
      <w:r>
        <w:rPr>
          <w:spacing w:val="1"/>
        </w:rPr>
        <w:t xml:space="preserve"> </w:t>
      </w:r>
      <w:r>
        <w:t>him</w:t>
      </w:r>
      <w:r>
        <w:rPr>
          <w:spacing w:val="2"/>
        </w:rPr>
        <w:t xml:space="preserve"> </w:t>
      </w:r>
      <w:r>
        <w:t>from</w:t>
      </w:r>
      <w:r>
        <w:rPr>
          <w:spacing w:val="1"/>
        </w:rPr>
        <w:t xml:space="preserve"> </w:t>
      </w:r>
      <w:r>
        <w:t>behind,</w:t>
      </w:r>
      <w:r>
        <w:rPr>
          <w:spacing w:val="1"/>
        </w:rPr>
        <w:t xml:space="preserve"> </w:t>
      </w:r>
      <w:r>
        <w:t>and</w:t>
      </w:r>
      <w:r>
        <w:rPr>
          <w:spacing w:val="1"/>
        </w:rPr>
        <w:t xml:space="preserve"> </w:t>
      </w:r>
      <w:r>
        <w:t>making</w:t>
      </w:r>
      <w:r>
        <w:rPr>
          <w:spacing w:val="1"/>
        </w:rPr>
        <w:t xml:space="preserve"> </w:t>
      </w:r>
      <w:r>
        <w:t>him</w:t>
      </w:r>
      <w:r>
        <w:rPr>
          <w:spacing w:val="1"/>
        </w:rPr>
        <w:t xml:space="preserve"> </w:t>
      </w:r>
      <w:r>
        <w:t>turn</w:t>
      </w:r>
      <w:r>
        <w:rPr>
          <w:spacing w:val="1"/>
        </w:rPr>
        <w:t xml:space="preserve"> </w:t>
      </w:r>
      <w:r>
        <w:t>round</w:t>
      </w:r>
      <w:r>
        <w:rPr>
          <w:spacing w:val="2"/>
        </w:rPr>
        <w:t xml:space="preserve"> </w:t>
      </w:r>
      <w:r>
        <w:t>and</w:t>
      </w:r>
      <w:r>
        <w:rPr>
          <w:spacing w:val="1"/>
        </w:rPr>
        <w:t xml:space="preserve"> </w:t>
      </w:r>
      <w:r>
        <w:t>round.</w:t>
      </w:r>
      <w:r>
        <w:rPr>
          <w:spacing w:val="1"/>
        </w:rPr>
        <w:t xml:space="preserve"> </w:t>
      </w:r>
      <w:r>
        <w:t>Meantime</w:t>
      </w:r>
      <w:r>
        <w:rPr>
          <w:spacing w:val="1"/>
        </w:rPr>
        <w:t xml:space="preserve"> </w:t>
      </w:r>
      <w:r>
        <w:t>the</w:t>
      </w:r>
      <w:r>
        <w:rPr>
          <w:spacing w:val="1"/>
        </w:rPr>
        <w:t xml:space="preserve"> </w:t>
      </w:r>
      <w:r>
        <w:t>man</w:t>
      </w:r>
      <w:r>
        <w:rPr>
          <w:spacing w:val="-5"/>
        </w:rPr>
        <w:t xml:space="preserve"> </w:t>
      </w:r>
      <w:r>
        <w:t>discharges</w:t>
      </w:r>
      <w:r>
        <w:rPr>
          <w:spacing w:val="-4"/>
        </w:rPr>
        <w:t xml:space="preserve"> </w:t>
      </w:r>
      <w:r>
        <w:t>arrows</w:t>
      </w:r>
      <w:r>
        <w:rPr>
          <w:spacing w:val="-4"/>
        </w:rPr>
        <w:t xml:space="preserve"> </w:t>
      </w:r>
      <w:r>
        <w:t>without</w:t>
      </w:r>
      <w:r>
        <w:rPr>
          <w:spacing w:val="-5"/>
        </w:rPr>
        <w:t xml:space="preserve"> </w:t>
      </w:r>
      <w:r>
        <w:t>ceasing,</w:t>
      </w:r>
      <w:r>
        <w:rPr>
          <w:spacing w:val="-4"/>
        </w:rPr>
        <w:t xml:space="preserve"> </w:t>
      </w:r>
      <w:r>
        <w:t>till</w:t>
      </w:r>
      <w:r>
        <w:rPr>
          <w:spacing w:val="-4"/>
        </w:rPr>
        <w:t xml:space="preserve"> </w:t>
      </w:r>
      <w:r>
        <w:t>the</w:t>
      </w:r>
      <w:r>
        <w:rPr>
          <w:spacing w:val="-5"/>
        </w:rPr>
        <w:t xml:space="preserve"> </w:t>
      </w:r>
      <w:r>
        <w:t>animal</w:t>
      </w:r>
      <w:r>
        <w:rPr>
          <w:spacing w:val="-4"/>
        </w:rPr>
        <w:t xml:space="preserve"> </w:t>
      </w:r>
      <w:r>
        <w:t>falls</w:t>
      </w:r>
      <w:r>
        <w:rPr>
          <w:spacing w:val="-4"/>
        </w:rPr>
        <w:t xml:space="preserve"> </w:t>
      </w:r>
      <w:r>
        <w:t>down</w:t>
      </w:r>
      <w:r>
        <w:rPr>
          <w:spacing w:val="-4"/>
        </w:rPr>
        <w:t xml:space="preserve"> </w:t>
      </w:r>
      <w:r>
        <w:t>dead,</w:t>
      </w:r>
      <w:r>
        <w:rPr>
          <w:spacing w:val="-5"/>
        </w:rPr>
        <w:t xml:space="preserve"> </w:t>
      </w:r>
      <w:r>
        <w:t>and</w:t>
      </w:r>
      <w:r>
        <w:rPr>
          <w:spacing w:val="-4"/>
        </w:rPr>
        <w:t xml:space="preserve"> </w:t>
      </w:r>
      <w:r>
        <w:t>thus</w:t>
      </w:r>
      <w:r>
        <w:rPr>
          <w:spacing w:val="-4"/>
        </w:rPr>
        <w:t xml:space="preserve"> </w:t>
      </w:r>
      <w:r>
        <w:t>one</w:t>
      </w:r>
      <w:r>
        <w:rPr>
          <w:spacing w:val="-5"/>
        </w:rPr>
        <w:t xml:space="preserve"> </w:t>
      </w:r>
      <w:r>
        <w:t>man</w:t>
      </w:r>
      <w:r>
        <w:rPr>
          <w:spacing w:val="-4"/>
        </w:rPr>
        <w:t xml:space="preserve"> </w:t>
      </w:r>
      <w:r>
        <w:t>and</w:t>
      </w:r>
      <w:r>
        <w:rPr>
          <w:spacing w:val="-4"/>
        </w:rPr>
        <w:t xml:space="preserve"> </w:t>
      </w:r>
      <w:r>
        <w:t>two</w:t>
      </w:r>
      <w:r>
        <w:rPr>
          <w:spacing w:val="-5"/>
        </w:rPr>
        <w:t xml:space="preserve"> </w:t>
      </w:r>
      <w:r>
        <w:t>spirited</w:t>
      </w:r>
      <w:r>
        <w:rPr>
          <w:spacing w:val="-4"/>
        </w:rPr>
        <w:t xml:space="preserve"> </w:t>
      </w:r>
      <w:r>
        <w:t>dogs</w:t>
      </w:r>
      <w:r>
        <w:rPr>
          <w:spacing w:val="-4"/>
        </w:rPr>
        <w:t xml:space="preserve"> </w:t>
      </w:r>
      <w:r>
        <w:t>are</w:t>
      </w:r>
      <w:r>
        <w:rPr>
          <w:spacing w:val="-52"/>
        </w:rPr>
        <w:t xml:space="preserve"> </w:t>
      </w:r>
      <w:r>
        <w:t>sufficient</w:t>
      </w:r>
      <w:r>
        <w:rPr>
          <w:spacing w:val="-9"/>
        </w:rPr>
        <w:t xml:space="preserve"> </w:t>
      </w:r>
      <w:r>
        <w:t>to</w:t>
      </w:r>
      <w:r>
        <w:rPr>
          <w:spacing w:val="-8"/>
        </w:rPr>
        <w:t xml:space="preserve"> </w:t>
      </w:r>
      <w:r>
        <w:t>kill</w:t>
      </w:r>
      <w:r>
        <w:rPr>
          <w:spacing w:val="-9"/>
        </w:rPr>
        <w:t xml:space="preserve"> </w:t>
      </w:r>
      <w:r>
        <w:t>a</w:t>
      </w:r>
      <w:r>
        <w:rPr>
          <w:spacing w:val="-8"/>
        </w:rPr>
        <w:t xml:space="preserve"> </w:t>
      </w:r>
      <w:r>
        <w:t>large</w:t>
      </w:r>
      <w:r>
        <w:rPr>
          <w:spacing w:val="-9"/>
        </w:rPr>
        <w:t xml:space="preserve"> </w:t>
      </w:r>
      <w:r>
        <w:t>lion.</w:t>
      </w:r>
      <w:r>
        <w:rPr>
          <w:spacing w:val="-8"/>
        </w:rPr>
        <w:t xml:space="preserve"> </w:t>
      </w:r>
      <w:r>
        <w:t>The</w:t>
      </w:r>
      <w:r>
        <w:rPr>
          <w:spacing w:val="-9"/>
        </w:rPr>
        <w:t xml:space="preserve"> </w:t>
      </w:r>
      <w:r>
        <w:t>inhabitants</w:t>
      </w:r>
      <w:r>
        <w:rPr>
          <w:spacing w:val="-8"/>
        </w:rPr>
        <w:t xml:space="preserve"> </w:t>
      </w:r>
      <w:r>
        <w:t>of</w:t>
      </w:r>
      <w:r>
        <w:rPr>
          <w:spacing w:val="-9"/>
        </w:rPr>
        <w:t xml:space="preserve"> </w:t>
      </w:r>
      <w:r>
        <w:t>this</w:t>
      </w:r>
      <w:r>
        <w:rPr>
          <w:spacing w:val="-8"/>
        </w:rPr>
        <w:t xml:space="preserve"> </w:t>
      </w:r>
      <w:r>
        <w:t>province</w:t>
      </w:r>
      <w:r>
        <w:rPr>
          <w:spacing w:val="-9"/>
        </w:rPr>
        <w:t xml:space="preserve"> </w:t>
      </w:r>
      <w:r>
        <w:t>have</w:t>
      </w:r>
      <w:r>
        <w:rPr>
          <w:spacing w:val="-8"/>
        </w:rPr>
        <w:t xml:space="preserve"> </w:t>
      </w:r>
      <w:r>
        <w:t>a</w:t>
      </w:r>
      <w:r>
        <w:rPr>
          <w:spacing w:val="-8"/>
        </w:rPr>
        <w:t xml:space="preserve"> </w:t>
      </w:r>
      <w:r>
        <w:t>good</w:t>
      </w:r>
      <w:r>
        <w:rPr>
          <w:spacing w:val="-9"/>
        </w:rPr>
        <w:t xml:space="preserve"> </w:t>
      </w:r>
      <w:r>
        <w:t>deal</w:t>
      </w:r>
      <w:r>
        <w:rPr>
          <w:spacing w:val="-8"/>
        </w:rPr>
        <w:t xml:space="preserve"> </w:t>
      </w:r>
      <w:r>
        <w:t>of</w:t>
      </w:r>
      <w:r>
        <w:rPr>
          <w:spacing w:val="-9"/>
        </w:rPr>
        <w:t xml:space="preserve"> </w:t>
      </w:r>
      <w:r>
        <w:t>silk,</w:t>
      </w:r>
      <w:r>
        <w:rPr>
          <w:spacing w:val="-8"/>
        </w:rPr>
        <w:t xml:space="preserve"> </w:t>
      </w:r>
      <w:r>
        <w:t>and</w:t>
      </w:r>
      <w:r>
        <w:rPr>
          <w:spacing w:val="-9"/>
        </w:rPr>
        <w:t xml:space="preserve"> </w:t>
      </w:r>
      <w:r>
        <w:t>a</w:t>
      </w:r>
      <w:r>
        <w:rPr>
          <w:spacing w:val="-8"/>
        </w:rPr>
        <w:t xml:space="preserve"> </w:t>
      </w:r>
      <w:r>
        <w:t>great</w:t>
      </w:r>
      <w:r>
        <w:rPr>
          <w:spacing w:val="-9"/>
        </w:rPr>
        <w:t xml:space="preserve"> </w:t>
      </w:r>
      <w:r>
        <w:t>trade</w:t>
      </w:r>
      <w:r>
        <w:rPr>
          <w:spacing w:val="-8"/>
        </w:rPr>
        <w:t xml:space="preserve"> </w:t>
      </w:r>
      <w:r>
        <w:t>is</w:t>
      </w:r>
      <w:r>
        <w:rPr>
          <w:spacing w:val="-9"/>
        </w:rPr>
        <w:t xml:space="preserve"> </w:t>
      </w:r>
      <w:r>
        <w:t>carried</w:t>
      </w:r>
      <w:r>
        <w:rPr>
          <w:spacing w:val="-8"/>
        </w:rPr>
        <w:t xml:space="preserve"> </w:t>
      </w:r>
      <w:r>
        <w:t>on</w:t>
      </w:r>
      <w:r>
        <w:rPr>
          <w:spacing w:val="1"/>
        </w:rPr>
        <w:t xml:space="preserve"> </w:t>
      </w:r>
      <w:r>
        <w:t>to</w:t>
      </w:r>
      <w:r>
        <w:rPr>
          <w:spacing w:val="-7"/>
        </w:rPr>
        <w:t xml:space="preserve"> </w:t>
      </w:r>
      <w:r>
        <w:t>all</w:t>
      </w:r>
      <w:r>
        <w:rPr>
          <w:spacing w:val="-6"/>
        </w:rPr>
        <w:t xml:space="preserve"> </w:t>
      </w:r>
      <w:r>
        <w:t>quarters</w:t>
      </w:r>
      <w:r>
        <w:rPr>
          <w:spacing w:val="-6"/>
        </w:rPr>
        <w:t xml:space="preserve"> </w:t>
      </w:r>
      <w:r>
        <w:t>along</w:t>
      </w:r>
      <w:r>
        <w:rPr>
          <w:spacing w:val="-6"/>
        </w:rPr>
        <w:t xml:space="preserve"> </w:t>
      </w:r>
      <w:r>
        <w:t>the</w:t>
      </w:r>
      <w:r>
        <w:rPr>
          <w:spacing w:val="-6"/>
        </w:rPr>
        <w:t xml:space="preserve"> </w:t>
      </w:r>
      <w:r>
        <w:t>river.</w:t>
      </w:r>
    </w:p>
    <w:p w14:paraId="2FFBAB94" w14:textId="77777777" w:rsidR="00C3057B" w:rsidRDefault="00C3057B" w:rsidP="00C3057B">
      <w:pPr>
        <w:pStyle w:val="Body"/>
      </w:pPr>
    </w:p>
    <w:p w14:paraId="57D32690" w14:textId="77777777" w:rsidR="000276C6" w:rsidRPr="00C3057B" w:rsidRDefault="000276C6" w:rsidP="00C3057B">
      <w:pPr>
        <w:pStyle w:val="Heading4"/>
      </w:pPr>
      <w:r w:rsidRPr="00C3057B">
        <w:t>LVII—Arrival at Sin-din-fu, and Journey back to Gin-gui</w:t>
      </w:r>
    </w:p>
    <w:p w14:paraId="5A7B4584" w14:textId="64F20F3A" w:rsidR="000276C6" w:rsidRDefault="000276C6" w:rsidP="00C3057B">
      <w:pPr>
        <w:pStyle w:val="Body"/>
      </w:pPr>
      <w:r>
        <w:t>Continuing</w:t>
      </w:r>
      <w:r>
        <w:rPr>
          <w:spacing w:val="-9"/>
        </w:rPr>
        <w:t xml:space="preserve"> </w:t>
      </w:r>
      <w:r>
        <w:t>to</w:t>
      </w:r>
      <w:r>
        <w:rPr>
          <w:spacing w:val="-9"/>
        </w:rPr>
        <w:t xml:space="preserve"> </w:t>
      </w:r>
      <w:r>
        <w:t>journey</w:t>
      </w:r>
      <w:r>
        <w:rPr>
          <w:spacing w:val="-9"/>
        </w:rPr>
        <w:t xml:space="preserve"> </w:t>
      </w:r>
      <w:r>
        <w:t>on</w:t>
      </w:r>
      <w:r>
        <w:rPr>
          <w:spacing w:val="-8"/>
        </w:rPr>
        <w:t xml:space="preserve"> </w:t>
      </w:r>
      <w:r>
        <w:t>its</w:t>
      </w:r>
      <w:r>
        <w:rPr>
          <w:spacing w:val="-9"/>
        </w:rPr>
        <w:t xml:space="preserve"> </w:t>
      </w:r>
      <w:r>
        <w:t>banks</w:t>
      </w:r>
      <w:r>
        <w:rPr>
          <w:spacing w:val="-9"/>
        </w:rPr>
        <w:t xml:space="preserve"> </w:t>
      </w:r>
      <w:r>
        <w:t>for</w:t>
      </w:r>
      <w:r>
        <w:rPr>
          <w:spacing w:val="-8"/>
        </w:rPr>
        <w:t xml:space="preserve"> </w:t>
      </w:r>
      <w:r>
        <w:t>twelve</w:t>
      </w:r>
      <w:r>
        <w:rPr>
          <w:spacing w:val="-9"/>
        </w:rPr>
        <w:t xml:space="preserve"> </w:t>
      </w:r>
      <w:r>
        <w:t>days</w:t>
      </w:r>
      <w:r>
        <w:rPr>
          <w:spacing w:val="-9"/>
        </w:rPr>
        <w:t xml:space="preserve"> </w:t>
      </w:r>
      <w:r>
        <w:t>more,</w:t>
      </w:r>
      <w:r>
        <w:rPr>
          <w:spacing w:val="-8"/>
        </w:rPr>
        <w:t xml:space="preserve"> </w:t>
      </w:r>
      <w:r>
        <w:t>we</w:t>
      </w:r>
      <w:r>
        <w:rPr>
          <w:spacing w:val="-9"/>
        </w:rPr>
        <w:t xml:space="preserve"> </w:t>
      </w:r>
      <w:r>
        <w:t>discover</w:t>
      </w:r>
      <w:r>
        <w:rPr>
          <w:spacing w:val="-9"/>
        </w:rPr>
        <w:t xml:space="preserve"> </w:t>
      </w:r>
      <w:r>
        <w:t>a</w:t>
      </w:r>
      <w:r>
        <w:rPr>
          <w:spacing w:val="-9"/>
        </w:rPr>
        <w:t xml:space="preserve"> </w:t>
      </w:r>
      <w:r>
        <w:t>number</w:t>
      </w:r>
      <w:r>
        <w:rPr>
          <w:spacing w:val="-8"/>
        </w:rPr>
        <w:t xml:space="preserve"> </w:t>
      </w:r>
      <w:r>
        <w:t>of</w:t>
      </w:r>
      <w:r>
        <w:rPr>
          <w:spacing w:val="-9"/>
        </w:rPr>
        <w:t xml:space="preserve"> </w:t>
      </w:r>
      <w:r>
        <w:t>cities</w:t>
      </w:r>
      <w:r>
        <w:rPr>
          <w:spacing w:val="-9"/>
        </w:rPr>
        <w:t xml:space="preserve"> </w:t>
      </w:r>
      <w:r>
        <w:t>and</w:t>
      </w:r>
      <w:r>
        <w:rPr>
          <w:spacing w:val="-8"/>
        </w:rPr>
        <w:t xml:space="preserve"> </w:t>
      </w:r>
      <w:r>
        <w:t>castles.</w:t>
      </w:r>
      <w:r>
        <w:rPr>
          <w:spacing w:val="-9"/>
        </w:rPr>
        <w:t xml:space="preserve"> </w:t>
      </w:r>
      <w:r>
        <w:t>The</w:t>
      </w:r>
      <w:r>
        <w:rPr>
          <w:spacing w:val="-9"/>
        </w:rPr>
        <w:t xml:space="preserve"> </w:t>
      </w:r>
      <w:r>
        <w:t>people</w:t>
      </w:r>
      <w:r>
        <w:rPr>
          <w:spacing w:val="-52"/>
        </w:rPr>
        <w:t xml:space="preserve"> </w:t>
      </w:r>
      <w:r>
        <w:t>are idolaters, subject to the great khan, and use paper money. Some are good at arms, others are merchants and</w:t>
      </w:r>
      <w:r>
        <w:rPr>
          <w:spacing w:val="1"/>
        </w:rPr>
        <w:t xml:space="preserve"> </w:t>
      </w:r>
      <w:r>
        <w:t>artificers. At the end of the twelve days, the traveller comes to Sin-din-fu, of which mention has been made above.</w:t>
      </w:r>
      <w:r>
        <w:rPr>
          <w:spacing w:val="-52"/>
        </w:rPr>
        <w:t xml:space="preserve"> </w:t>
      </w:r>
      <w:r>
        <w:t>He</w:t>
      </w:r>
      <w:r>
        <w:rPr>
          <w:spacing w:val="-8"/>
        </w:rPr>
        <w:t xml:space="preserve"> </w:t>
      </w:r>
      <w:r>
        <w:t>then</w:t>
      </w:r>
      <w:r>
        <w:rPr>
          <w:spacing w:val="-8"/>
        </w:rPr>
        <w:t xml:space="preserve"> </w:t>
      </w:r>
      <w:r>
        <w:t>rides</w:t>
      </w:r>
      <w:r>
        <w:rPr>
          <w:spacing w:val="-8"/>
        </w:rPr>
        <w:t xml:space="preserve"> </w:t>
      </w:r>
      <w:r>
        <w:t>seventy</w:t>
      </w:r>
      <w:r>
        <w:rPr>
          <w:spacing w:val="-8"/>
        </w:rPr>
        <w:t xml:space="preserve"> </w:t>
      </w:r>
      <w:r>
        <w:t>days</w:t>
      </w:r>
      <w:r>
        <w:rPr>
          <w:spacing w:val="-8"/>
        </w:rPr>
        <w:t xml:space="preserve"> </w:t>
      </w:r>
      <w:r>
        <w:t>through</w:t>
      </w:r>
      <w:r>
        <w:rPr>
          <w:spacing w:val="-8"/>
        </w:rPr>
        <w:t xml:space="preserve"> </w:t>
      </w:r>
      <w:r>
        <w:t>provinces</w:t>
      </w:r>
      <w:r>
        <w:rPr>
          <w:spacing w:val="-8"/>
        </w:rPr>
        <w:t xml:space="preserve"> </w:t>
      </w:r>
      <w:r>
        <w:t>and</w:t>
      </w:r>
      <w:r>
        <w:rPr>
          <w:spacing w:val="-8"/>
        </w:rPr>
        <w:t xml:space="preserve"> </w:t>
      </w:r>
      <w:r>
        <w:t>lands</w:t>
      </w:r>
      <w:r>
        <w:rPr>
          <w:spacing w:val="-8"/>
        </w:rPr>
        <w:t xml:space="preserve"> </w:t>
      </w:r>
      <w:r>
        <w:t>which</w:t>
      </w:r>
      <w:r>
        <w:rPr>
          <w:spacing w:val="-8"/>
        </w:rPr>
        <w:t xml:space="preserve"> </w:t>
      </w:r>
      <w:r>
        <w:t>we</w:t>
      </w:r>
      <w:r>
        <w:rPr>
          <w:spacing w:val="-8"/>
        </w:rPr>
        <w:t xml:space="preserve"> </w:t>
      </w:r>
      <w:r>
        <w:t>formerly</w:t>
      </w:r>
      <w:r>
        <w:rPr>
          <w:spacing w:val="-8"/>
        </w:rPr>
        <w:t xml:space="preserve"> </w:t>
      </w:r>
      <w:r>
        <w:t>went</w:t>
      </w:r>
      <w:r>
        <w:rPr>
          <w:spacing w:val="-8"/>
        </w:rPr>
        <w:t xml:space="preserve"> </w:t>
      </w:r>
      <w:r>
        <w:t>over,</w:t>
      </w:r>
      <w:r>
        <w:rPr>
          <w:spacing w:val="-8"/>
        </w:rPr>
        <w:t xml:space="preserve"> </w:t>
      </w:r>
      <w:r>
        <w:t>and</w:t>
      </w:r>
      <w:r>
        <w:rPr>
          <w:spacing w:val="-8"/>
        </w:rPr>
        <w:t xml:space="preserve"> </w:t>
      </w:r>
      <w:r>
        <w:t>have</w:t>
      </w:r>
      <w:r>
        <w:rPr>
          <w:spacing w:val="-8"/>
        </w:rPr>
        <w:t xml:space="preserve"> </w:t>
      </w:r>
      <w:r>
        <w:t>already</w:t>
      </w:r>
      <w:r>
        <w:rPr>
          <w:spacing w:val="-8"/>
        </w:rPr>
        <w:t xml:space="preserve"> </w:t>
      </w:r>
      <w:r>
        <w:t>described.</w:t>
      </w:r>
      <w:r>
        <w:rPr>
          <w:spacing w:val="1"/>
        </w:rPr>
        <w:t xml:space="preserve"> </w:t>
      </w:r>
      <w:r>
        <w:t>At</w:t>
      </w:r>
      <w:r>
        <w:rPr>
          <w:spacing w:val="-7"/>
        </w:rPr>
        <w:t xml:space="preserve"> </w:t>
      </w:r>
      <w:r>
        <w:t>the</w:t>
      </w:r>
      <w:r>
        <w:rPr>
          <w:spacing w:val="-6"/>
        </w:rPr>
        <w:t xml:space="preserve"> </w:t>
      </w:r>
      <w:r>
        <w:t>end</w:t>
      </w:r>
      <w:r>
        <w:rPr>
          <w:spacing w:val="-6"/>
        </w:rPr>
        <w:t xml:space="preserve"> </w:t>
      </w:r>
      <w:r>
        <w:t>of</w:t>
      </w:r>
      <w:r>
        <w:rPr>
          <w:spacing w:val="-6"/>
        </w:rPr>
        <w:t xml:space="preserve"> </w:t>
      </w:r>
      <w:r>
        <w:t>that</w:t>
      </w:r>
      <w:r>
        <w:rPr>
          <w:spacing w:val="-6"/>
        </w:rPr>
        <w:t xml:space="preserve"> </w:t>
      </w:r>
      <w:r>
        <w:t>period,</w:t>
      </w:r>
      <w:r>
        <w:rPr>
          <w:spacing w:val="-7"/>
        </w:rPr>
        <w:t xml:space="preserve"> </w:t>
      </w:r>
      <w:r>
        <w:t>he</w:t>
      </w:r>
      <w:r>
        <w:rPr>
          <w:spacing w:val="-6"/>
        </w:rPr>
        <w:t xml:space="preserve"> </w:t>
      </w:r>
      <w:r>
        <w:t>comes</w:t>
      </w:r>
      <w:r>
        <w:rPr>
          <w:spacing w:val="-6"/>
        </w:rPr>
        <w:t xml:space="preserve"> </w:t>
      </w:r>
      <w:r>
        <w:t>to</w:t>
      </w:r>
      <w:r>
        <w:rPr>
          <w:spacing w:val="-6"/>
        </w:rPr>
        <w:t xml:space="preserve"> </w:t>
      </w:r>
      <w:r>
        <w:t>Gin-gui,</w:t>
      </w:r>
      <w:r>
        <w:rPr>
          <w:spacing w:val="-6"/>
        </w:rPr>
        <w:t xml:space="preserve"> </w:t>
      </w:r>
      <w:r>
        <w:t>where</w:t>
      </w:r>
      <w:r>
        <w:rPr>
          <w:spacing w:val="-6"/>
        </w:rPr>
        <w:t xml:space="preserve"> </w:t>
      </w:r>
      <w:r>
        <w:t>we</w:t>
      </w:r>
      <w:r>
        <w:rPr>
          <w:spacing w:val="-7"/>
        </w:rPr>
        <w:t xml:space="preserve"> </w:t>
      </w:r>
      <w:r>
        <w:t>formerly</w:t>
      </w:r>
      <w:r>
        <w:rPr>
          <w:spacing w:val="-6"/>
        </w:rPr>
        <w:t xml:space="preserve"> </w:t>
      </w:r>
      <w:r>
        <w:t>were.</w:t>
      </w:r>
    </w:p>
    <w:p w14:paraId="353F0255" w14:textId="77777777" w:rsidR="00C3057B" w:rsidRDefault="00C3057B" w:rsidP="00C3057B">
      <w:pPr>
        <w:pStyle w:val="Body"/>
      </w:pPr>
    </w:p>
    <w:p w14:paraId="4626C5AD" w14:textId="77777777" w:rsidR="000276C6" w:rsidRPr="00C3057B" w:rsidRDefault="000276C6" w:rsidP="00C3057B">
      <w:pPr>
        <w:pStyle w:val="Heading4"/>
      </w:pPr>
      <w:r w:rsidRPr="00C3057B">
        <w:t>LVIII—Cities of Ca-cian-fu, Cian-glu, and Cian-gli</w:t>
      </w:r>
    </w:p>
    <w:p w14:paraId="46C394FE" w14:textId="2D06CE3F" w:rsidR="000276C6" w:rsidRDefault="000276C6" w:rsidP="00C3057B">
      <w:pPr>
        <w:pStyle w:val="Body"/>
      </w:pPr>
      <w:r>
        <w:lastRenderedPageBreak/>
        <w:t>From Gin-gui or Geo-gui a man travels four days, finding a variety of cities and castles. The people are great</w:t>
      </w:r>
      <w:r>
        <w:rPr>
          <w:spacing w:val="-52"/>
        </w:rPr>
        <w:t xml:space="preserve"> </w:t>
      </w:r>
      <w:r>
        <w:t>artificers and merchants, subject to the mighty khan, and use paper money. At the end of the four days you come</w:t>
      </w:r>
      <w:r>
        <w:rPr>
          <w:spacing w:val="1"/>
        </w:rPr>
        <w:t xml:space="preserve"> </w:t>
      </w:r>
      <w:r>
        <w:t>to Ca-cian-fu, a large and noble city, lying to the south, in the province of Cathay. The inhabitants are subject to</w:t>
      </w:r>
      <w:r>
        <w:rPr>
          <w:spacing w:val="1"/>
        </w:rPr>
        <w:t xml:space="preserve"> </w:t>
      </w:r>
      <w:r>
        <w:t>the</w:t>
      </w:r>
      <w:r>
        <w:rPr>
          <w:spacing w:val="-7"/>
        </w:rPr>
        <w:t xml:space="preserve"> </w:t>
      </w:r>
      <w:r>
        <w:t>same</w:t>
      </w:r>
      <w:r>
        <w:rPr>
          <w:spacing w:val="-7"/>
        </w:rPr>
        <w:t xml:space="preserve"> </w:t>
      </w:r>
      <w:r>
        <w:t>monarch,</w:t>
      </w:r>
      <w:r>
        <w:rPr>
          <w:spacing w:val="-7"/>
        </w:rPr>
        <w:t xml:space="preserve"> </w:t>
      </w:r>
      <w:r>
        <w:t>are</w:t>
      </w:r>
      <w:r>
        <w:rPr>
          <w:spacing w:val="-7"/>
        </w:rPr>
        <w:t xml:space="preserve"> </w:t>
      </w:r>
      <w:r>
        <w:t>all</w:t>
      </w:r>
      <w:r>
        <w:rPr>
          <w:spacing w:val="-6"/>
        </w:rPr>
        <w:t xml:space="preserve"> </w:t>
      </w:r>
      <w:r>
        <w:t>idolaters,</w:t>
      </w:r>
      <w:r>
        <w:rPr>
          <w:spacing w:val="-7"/>
        </w:rPr>
        <w:t xml:space="preserve"> </w:t>
      </w:r>
      <w:r>
        <w:t>and</w:t>
      </w:r>
      <w:r>
        <w:rPr>
          <w:spacing w:val="-7"/>
        </w:rPr>
        <w:t xml:space="preserve"> </w:t>
      </w:r>
      <w:r>
        <w:t>burn</w:t>
      </w:r>
      <w:r>
        <w:rPr>
          <w:spacing w:val="-7"/>
        </w:rPr>
        <w:t xml:space="preserve"> </w:t>
      </w:r>
      <w:r>
        <w:t>the</w:t>
      </w:r>
      <w:r>
        <w:rPr>
          <w:spacing w:val="-6"/>
        </w:rPr>
        <w:t xml:space="preserve"> </w:t>
      </w:r>
      <w:r>
        <w:t>bodies</w:t>
      </w:r>
      <w:r>
        <w:rPr>
          <w:spacing w:val="-7"/>
        </w:rPr>
        <w:t xml:space="preserve"> </w:t>
      </w:r>
      <w:r>
        <w:t>of</w:t>
      </w:r>
      <w:r>
        <w:rPr>
          <w:spacing w:val="-7"/>
        </w:rPr>
        <w:t xml:space="preserve"> </w:t>
      </w:r>
      <w:r>
        <w:t>their</w:t>
      </w:r>
      <w:r>
        <w:rPr>
          <w:spacing w:val="-7"/>
        </w:rPr>
        <w:t xml:space="preserve"> </w:t>
      </w:r>
      <w:r>
        <w:t>dead.</w:t>
      </w:r>
      <w:r>
        <w:rPr>
          <w:spacing w:val="-7"/>
        </w:rPr>
        <w:t xml:space="preserve"> </w:t>
      </w:r>
      <w:r>
        <w:t>They</w:t>
      </w:r>
      <w:r>
        <w:rPr>
          <w:spacing w:val="-6"/>
        </w:rPr>
        <w:t xml:space="preserve"> </w:t>
      </w:r>
      <w:r>
        <w:t>have</w:t>
      </w:r>
      <w:r>
        <w:rPr>
          <w:spacing w:val="-7"/>
        </w:rPr>
        <w:t xml:space="preserve"> </w:t>
      </w:r>
      <w:r>
        <w:t>a</w:t>
      </w:r>
      <w:r>
        <w:rPr>
          <w:spacing w:val="-7"/>
        </w:rPr>
        <w:t xml:space="preserve"> </w:t>
      </w:r>
      <w:r>
        <w:t>good</w:t>
      </w:r>
      <w:r>
        <w:rPr>
          <w:spacing w:val="-7"/>
        </w:rPr>
        <w:t xml:space="preserve"> </w:t>
      </w:r>
      <w:r>
        <w:t>supply</w:t>
      </w:r>
      <w:r>
        <w:rPr>
          <w:spacing w:val="-6"/>
        </w:rPr>
        <w:t xml:space="preserve"> </w:t>
      </w:r>
      <w:r>
        <w:t>of</w:t>
      </w:r>
      <w:r>
        <w:rPr>
          <w:spacing w:val="-7"/>
        </w:rPr>
        <w:t xml:space="preserve"> </w:t>
      </w:r>
      <w:r>
        <w:t>silk,</w:t>
      </w:r>
      <w:r>
        <w:rPr>
          <w:spacing w:val="-7"/>
        </w:rPr>
        <w:t xml:space="preserve"> </w:t>
      </w:r>
      <w:r>
        <w:t>which</w:t>
      </w:r>
      <w:r>
        <w:rPr>
          <w:spacing w:val="-7"/>
        </w:rPr>
        <w:t xml:space="preserve"> </w:t>
      </w:r>
      <w:r>
        <w:t>they</w:t>
      </w:r>
      <w:r>
        <w:rPr>
          <w:spacing w:val="-52"/>
        </w:rPr>
        <w:t xml:space="preserve"> </w:t>
      </w:r>
      <w:r>
        <w:t>make</w:t>
      </w:r>
      <w:r>
        <w:rPr>
          <w:spacing w:val="-9"/>
        </w:rPr>
        <w:t xml:space="preserve"> </w:t>
      </w:r>
      <w:r>
        <w:t>into</w:t>
      </w:r>
      <w:r>
        <w:rPr>
          <w:spacing w:val="-9"/>
        </w:rPr>
        <w:t xml:space="preserve"> </w:t>
      </w:r>
      <w:r>
        <w:t>different</w:t>
      </w:r>
      <w:r>
        <w:rPr>
          <w:spacing w:val="-8"/>
        </w:rPr>
        <w:t xml:space="preserve"> </w:t>
      </w:r>
      <w:r>
        <w:t>kinds</w:t>
      </w:r>
      <w:r>
        <w:rPr>
          <w:spacing w:val="-9"/>
        </w:rPr>
        <w:t xml:space="preserve"> </w:t>
      </w:r>
      <w:r>
        <w:t>of</w:t>
      </w:r>
      <w:r>
        <w:rPr>
          <w:spacing w:val="-8"/>
        </w:rPr>
        <w:t xml:space="preserve"> </w:t>
      </w:r>
      <w:r>
        <w:t>cloth.</w:t>
      </w:r>
      <w:r>
        <w:rPr>
          <w:spacing w:val="-9"/>
        </w:rPr>
        <w:t xml:space="preserve"> </w:t>
      </w:r>
      <w:r>
        <w:t>A</w:t>
      </w:r>
      <w:r>
        <w:rPr>
          <w:spacing w:val="-9"/>
        </w:rPr>
        <w:t xml:space="preserve"> </w:t>
      </w:r>
      <w:r>
        <w:t>large</w:t>
      </w:r>
      <w:r>
        <w:rPr>
          <w:spacing w:val="-8"/>
        </w:rPr>
        <w:t xml:space="preserve"> </w:t>
      </w:r>
      <w:r>
        <w:t>river</w:t>
      </w:r>
      <w:r>
        <w:rPr>
          <w:spacing w:val="-9"/>
        </w:rPr>
        <w:t xml:space="preserve"> </w:t>
      </w:r>
      <w:r>
        <w:t>flows</w:t>
      </w:r>
      <w:r>
        <w:rPr>
          <w:spacing w:val="-8"/>
        </w:rPr>
        <w:t xml:space="preserve"> </w:t>
      </w:r>
      <w:r>
        <w:t>past</w:t>
      </w:r>
      <w:r>
        <w:rPr>
          <w:spacing w:val="-9"/>
        </w:rPr>
        <w:t xml:space="preserve"> </w:t>
      </w:r>
      <w:r>
        <w:t>it,</w:t>
      </w:r>
      <w:r>
        <w:rPr>
          <w:spacing w:val="-8"/>
        </w:rPr>
        <w:t xml:space="preserve"> </w:t>
      </w:r>
      <w:r>
        <w:t>along</w:t>
      </w:r>
      <w:r>
        <w:rPr>
          <w:spacing w:val="-9"/>
        </w:rPr>
        <w:t xml:space="preserve"> </w:t>
      </w:r>
      <w:r>
        <w:t>which</w:t>
      </w:r>
      <w:r>
        <w:rPr>
          <w:spacing w:val="-9"/>
        </w:rPr>
        <w:t xml:space="preserve"> </w:t>
      </w:r>
      <w:r>
        <w:t>great</w:t>
      </w:r>
      <w:r>
        <w:rPr>
          <w:spacing w:val="-8"/>
        </w:rPr>
        <w:t xml:space="preserve"> </w:t>
      </w:r>
      <w:r>
        <w:t>abundance</w:t>
      </w:r>
      <w:r>
        <w:rPr>
          <w:spacing w:val="-9"/>
        </w:rPr>
        <w:t xml:space="preserve"> </w:t>
      </w:r>
      <w:r>
        <w:t>of</w:t>
      </w:r>
      <w:r>
        <w:rPr>
          <w:spacing w:val="-8"/>
        </w:rPr>
        <w:t xml:space="preserve"> </w:t>
      </w:r>
      <w:r>
        <w:t>merchandise</w:t>
      </w:r>
      <w:r>
        <w:rPr>
          <w:spacing w:val="-9"/>
        </w:rPr>
        <w:t xml:space="preserve"> </w:t>
      </w:r>
      <w:r>
        <w:t>is</w:t>
      </w:r>
      <w:r>
        <w:rPr>
          <w:spacing w:val="-8"/>
        </w:rPr>
        <w:t xml:space="preserve"> </w:t>
      </w:r>
      <w:r>
        <w:t>conveyed</w:t>
      </w:r>
      <w:r>
        <w:rPr>
          <w:spacing w:val="-8"/>
        </w:rPr>
        <w:t xml:space="preserve"> </w:t>
      </w:r>
      <w:r>
        <w:t>to</w:t>
      </w:r>
      <w:r>
        <w:rPr>
          <w:spacing w:val="-8"/>
        </w:rPr>
        <w:t xml:space="preserve"> </w:t>
      </w:r>
      <w:r>
        <w:t>Kambalu,</w:t>
      </w:r>
      <w:r>
        <w:rPr>
          <w:spacing w:val="-8"/>
        </w:rPr>
        <w:t xml:space="preserve"> </w:t>
      </w:r>
      <w:r>
        <w:t>with</w:t>
      </w:r>
      <w:r>
        <w:rPr>
          <w:spacing w:val="-7"/>
        </w:rPr>
        <w:t xml:space="preserve"> </w:t>
      </w:r>
      <w:r>
        <w:t>which</w:t>
      </w:r>
      <w:r>
        <w:rPr>
          <w:spacing w:val="-8"/>
        </w:rPr>
        <w:t xml:space="preserve"> </w:t>
      </w:r>
      <w:r>
        <w:t>it</w:t>
      </w:r>
      <w:r>
        <w:rPr>
          <w:spacing w:val="-8"/>
        </w:rPr>
        <w:t xml:space="preserve"> </w:t>
      </w:r>
      <w:r>
        <w:t>is</w:t>
      </w:r>
      <w:r>
        <w:rPr>
          <w:spacing w:val="-7"/>
        </w:rPr>
        <w:t xml:space="preserve"> </w:t>
      </w:r>
      <w:r>
        <w:t>made</w:t>
      </w:r>
      <w:r>
        <w:rPr>
          <w:spacing w:val="-8"/>
        </w:rPr>
        <w:t xml:space="preserve"> </w:t>
      </w:r>
      <w:r>
        <w:t>to</w:t>
      </w:r>
      <w:r>
        <w:rPr>
          <w:spacing w:val="-8"/>
        </w:rPr>
        <w:t xml:space="preserve"> </w:t>
      </w:r>
      <w:r>
        <w:t>communicate</w:t>
      </w:r>
      <w:r>
        <w:rPr>
          <w:spacing w:val="-7"/>
        </w:rPr>
        <w:t xml:space="preserve"> </w:t>
      </w:r>
      <w:r>
        <w:t>by</w:t>
      </w:r>
      <w:r>
        <w:rPr>
          <w:spacing w:val="-8"/>
        </w:rPr>
        <w:t xml:space="preserve"> </w:t>
      </w:r>
      <w:r>
        <w:t>the</w:t>
      </w:r>
      <w:r>
        <w:rPr>
          <w:spacing w:val="-8"/>
        </w:rPr>
        <w:t xml:space="preserve"> </w:t>
      </w:r>
      <w:r>
        <w:t>digging</w:t>
      </w:r>
      <w:r>
        <w:rPr>
          <w:spacing w:val="-8"/>
        </w:rPr>
        <w:t xml:space="preserve"> </w:t>
      </w:r>
      <w:r>
        <w:t>of</w:t>
      </w:r>
      <w:r>
        <w:rPr>
          <w:spacing w:val="-7"/>
        </w:rPr>
        <w:t xml:space="preserve"> </w:t>
      </w:r>
      <w:r>
        <w:t>many</w:t>
      </w:r>
      <w:r>
        <w:rPr>
          <w:spacing w:val="-8"/>
        </w:rPr>
        <w:t xml:space="preserve"> </w:t>
      </w:r>
      <w:r>
        <w:t>canals.</w:t>
      </w:r>
      <w:r>
        <w:rPr>
          <w:spacing w:val="-8"/>
        </w:rPr>
        <w:t xml:space="preserve"> </w:t>
      </w:r>
      <w:r>
        <w:t>Now</w:t>
      </w:r>
      <w:r>
        <w:rPr>
          <w:spacing w:val="-7"/>
        </w:rPr>
        <w:t xml:space="preserve"> </w:t>
      </w:r>
      <w:r>
        <w:t>let</w:t>
      </w:r>
      <w:r>
        <w:rPr>
          <w:spacing w:val="-8"/>
        </w:rPr>
        <w:t xml:space="preserve"> </w:t>
      </w:r>
      <w:r>
        <w:t>us</w:t>
      </w:r>
      <w:r>
        <w:rPr>
          <w:spacing w:val="-8"/>
        </w:rPr>
        <w:t xml:space="preserve"> </w:t>
      </w:r>
      <w:r>
        <w:t>pass</w:t>
      </w:r>
      <w:r>
        <w:rPr>
          <w:spacing w:val="-7"/>
        </w:rPr>
        <w:t xml:space="preserve"> </w:t>
      </w:r>
      <w:r>
        <w:t>to</w:t>
      </w:r>
      <w:r>
        <w:rPr>
          <w:spacing w:val="-8"/>
        </w:rPr>
        <w:t xml:space="preserve"> </w:t>
      </w:r>
      <w:r>
        <w:t>another</w:t>
      </w:r>
      <w:r>
        <w:rPr>
          <w:spacing w:val="1"/>
        </w:rPr>
        <w:t xml:space="preserve"> </w:t>
      </w:r>
      <w:r>
        <w:t>city called Cian-glu. The natives are idolaters, subject to the khan, use paper money, and burn the bodies of their</w:t>
      </w:r>
      <w:r>
        <w:rPr>
          <w:spacing w:val="1"/>
        </w:rPr>
        <w:t xml:space="preserve"> </w:t>
      </w:r>
      <w:r>
        <w:t>dead.</w:t>
      </w:r>
      <w:r>
        <w:rPr>
          <w:spacing w:val="-13"/>
        </w:rPr>
        <w:t xml:space="preserve"> </w:t>
      </w:r>
      <w:r>
        <w:t>In</w:t>
      </w:r>
      <w:r>
        <w:rPr>
          <w:spacing w:val="-12"/>
        </w:rPr>
        <w:t xml:space="preserve"> </w:t>
      </w:r>
      <w:r>
        <w:t>that</w:t>
      </w:r>
      <w:r>
        <w:rPr>
          <w:spacing w:val="-12"/>
        </w:rPr>
        <w:t xml:space="preserve"> </w:t>
      </w:r>
      <w:r>
        <w:t>city,</w:t>
      </w:r>
      <w:r>
        <w:rPr>
          <w:spacing w:val="-12"/>
        </w:rPr>
        <w:t xml:space="preserve"> </w:t>
      </w:r>
      <w:r>
        <w:t>salt</w:t>
      </w:r>
      <w:r>
        <w:rPr>
          <w:spacing w:val="-12"/>
        </w:rPr>
        <w:t xml:space="preserve"> </w:t>
      </w:r>
      <w:r>
        <w:t>is</w:t>
      </w:r>
      <w:r>
        <w:rPr>
          <w:spacing w:val="-12"/>
        </w:rPr>
        <w:t xml:space="preserve"> </w:t>
      </w:r>
      <w:r>
        <w:t>made</w:t>
      </w:r>
      <w:r>
        <w:rPr>
          <w:spacing w:val="-12"/>
        </w:rPr>
        <w:t xml:space="preserve"> </w:t>
      </w:r>
      <w:r>
        <w:t>very</w:t>
      </w:r>
      <w:r>
        <w:rPr>
          <w:spacing w:val="-13"/>
        </w:rPr>
        <w:t xml:space="preserve"> </w:t>
      </w:r>
      <w:r>
        <w:t>extensively,</w:t>
      </w:r>
      <w:r>
        <w:rPr>
          <w:spacing w:val="-12"/>
        </w:rPr>
        <w:t xml:space="preserve"> </w:t>
      </w:r>
      <w:r>
        <w:t>and</w:t>
      </w:r>
      <w:r>
        <w:rPr>
          <w:spacing w:val="-12"/>
        </w:rPr>
        <w:t xml:space="preserve"> </w:t>
      </w:r>
      <w:r>
        <w:t>I</w:t>
      </w:r>
      <w:r>
        <w:rPr>
          <w:spacing w:val="-12"/>
        </w:rPr>
        <w:t xml:space="preserve"> </w:t>
      </w:r>
      <w:r>
        <w:t>will</w:t>
      </w:r>
      <w:r>
        <w:rPr>
          <w:spacing w:val="-12"/>
        </w:rPr>
        <w:t xml:space="preserve"> </w:t>
      </w:r>
      <w:r>
        <w:t>tell</w:t>
      </w:r>
      <w:r>
        <w:rPr>
          <w:spacing w:val="-12"/>
        </w:rPr>
        <w:t xml:space="preserve"> </w:t>
      </w:r>
      <w:r>
        <w:t>you</w:t>
      </w:r>
      <w:r>
        <w:rPr>
          <w:spacing w:val="-12"/>
        </w:rPr>
        <w:t xml:space="preserve"> </w:t>
      </w:r>
      <w:r>
        <w:t>how.</w:t>
      </w:r>
      <w:r>
        <w:rPr>
          <w:spacing w:val="-12"/>
        </w:rPr>
        <w:t xml:space="preserve"> </w:t>
      </w:r>
      <w:r>
        <w:t>There</w:t>
      </w:r>
      <w:r>
        <w:rPr>
          <w:spacing w:val="-13"/>
        </w:rPr>
        <w:t xml:space="preserve"> </w:t>
      </w:r>
      <w:r>
        <w:t>is</w:t>
      </w:r>
      <w:r>
        <w:rPr>
          <w:spacing w:val="-12"/>
        </w:rPr>
        <w:t xml:space="preserve"> </w:t>
      </w:r>
      <w:r>
        <w:t>a</w:t>
      </w:r>
      <w:r>
        <w:rPr>
          <w:spacing w:val="-12"/>
        </w:rPr>
        <w:t xml:space="preserve"> </w:t>
      </w:r>
      <w:r>
        <w:t>species</w:t>
      </w:r>
      <w:r>
        <w:rPr>
          <w:spacing w:val="-12"/>
        </w:rPr>
        <w:t xml:space="preserve"> </w:t>
      </w:r>
      <w:r>
        <w:t>of</w:t>
      </w:r>
      <w:r>
        <w:rPr>
          <w:spacing w:val="-12"/>
        </w:rPr>
        <w:t xml:space="preserve"> </w:t>
      </w:r>
      <w:r>
        <w:t>earth</w:t>
      </w:r>
      <w:r>
        <w:rPr>
          <w:spacing w:val="-12"/>
        </w:rPr>
        <w:t xml:space="preserve"> </w:t>
      </w:r>
      <w:r>
        <w:t>full</w:t>
      </w:r>
      <w:r>
        <w:rPr>
          <w:spacing w:val="-12"/>
        </w:rPr>
        <w:t xml:space="preserve"> </w:t>
      </w:r>
      <w:r>
        <w:t>of</w:t>
      </w:r>
      <w:r>
        <w:rPr>
          <w:spacing w:val="-13"/>
        </w:rPr>
        <w:t xml:space="preserve"> </w:t>
      </w:r>
      <w:r>
        <w:t>it,</w:t>
      </w:r>
      <w:r>
        <w:rPr>
          <w:spacing w:val="-12"/>
        </w:rPr>
        <w:t xml:space="preserve"> </w:t>
      </w:r>
      <w:r>
        <w:t>and</w:t>
      </w:r>
      <w:r>
        <w:rPr>
          <w:spacing w:val="-12"/>
        </w:rPr>
        <w:t xml:space="preserve"> </w:t>
      </w:r>
      <w:r>
        <w:t>they</w:t>
      </w:r>
      <w:r>
        <w:rPr>
          <w:spacing w:val="1"/>
        </w:rPr>
        <w:t xml:space="preserve"> </w:t>
      </w:r>
      <w:r>
        <w:t>pile</w:t>
      </w:r>
      <w:r>
        <w:rPr>
          <w:spacing w:val="-6"/>
        </w:rPr>
        <w:t xml:space="preserve"> </w:t>
      </w:r>
      <w:r>
        <w:t>it</w:t>
      </w:r>
      <w:r>
        <w:rPr>
          <w:spacing w:val="-6"/>
        </w:rPr>
        <w:t xml:space="preserve"> </w:t>
      </w:r>
      <w:r>
        <w:t>up</w:t>
      </w:r>
      <w:r>
        <w:rPr>
          <w:spacing w:val="-6"/>
        </w:rPr>
        <w:t xml:space="preserve"> </w:t>
      </w:r>
      <w:r>
        <w:t>in</w:t>
      </w:r>
      <w:r>
        <w:rPr>
          <w:spacing w:val="-5"/>
        </w:rPr>
        <w:t xml:space="preserve"> </w:t>
      </w:r>
      <w:r>
        <w:t>heaps,</w:t>
      </w:r>
      <w:r>
        <w:rPr>
          <w:spacing w:val="-6"/>
        </w:rPr>
        <w:t xml:space="preserve"> </w:t>
      </w:r>
      <w:r>
        <w:t>upon</w:t>
      </w:r>
      <w:r>
        <w:rPr>
          <w:spacing w:val="-6"/>
        </w:rPr>
        <w:t xml:space="preserve"> </w:t>
      </w:r>
      <w:r>
        <w:t>which</w:t>
      </w:r>
      <w:r>
        <w:rPr>
          <w:spacing w:val="-5"/>
        </w:rPr>
        <w:t xml:space="preserve"> </w:t>
      </w:r>
      <w:r>
        <w:t>they</w:t>
      </w:r>
      <w:r>
        <w:rPr>
          <w:spacing w:val="-6"/>
        </w:rPr>
        <w:t xml:space="preserve"> </w:t>
      </w:r>
      <w:r>
        <w:t>throw</w:t>
      </w:r>
      <w:r>
        <w:rPr>
          <w:spacing w:val="-6"/>
        </w:rPr>
        <w:t xml:space="preserve"> </w:t>
      </w:r>
      <w:r>
        <w:t>a</w:t>
      </w:r>
      <w:r>
        <w:rPr>
          <w:spacing w:val="-6"/>
        </w:rPr>
        <w:t xml:space="preserve"> </w:t>
      </w:r>
      <w:r>
        <w:t>great</w:t>
      </w:r>
      <w:r>
        <w:rPr>
          <w:spacing w:val="-5"/>
        </w:rPr>
        <w:t xml:space="preserve"> </w:t>
      </w:r>
      <w:r>
        <w:t>quantity</w:t>
      </w:r>
      <w:r>
        <w:rPr>
          <w:spacing w:val="-6"/>
        </w:rPr>
        <w:t xml:space="preserve"> </w:t>
      </w:r>
      <w:r>
        <w:t>of</w:t>
      </w:r>
      <w:r>
        <w:rPr>
          <w:spacing w:val="-6"/>
        </w:rPr>
        <w:t xml:space="preserve"> </w:t>
      </w:r>
      <w:r>
        <w:t>water,</w:t>
      </w:r>
      <w:r>
        <w:rPr>
          <w:spacing w:val="-5"/>
        </w:rPr>
        <w:t xml:space="preserve"> </w:t>
      </w:r>
      <w:r>
        <w:t>to</w:t>
      </w:r>
      <w:r>
        <w:rPr>
          <w:spacing w:val="-6"/>
        </w:rPr>
        <w:t xml:space="preserve"> </w:t>
      </w:r>
      <w:r>
        <w:t>saturate</w:t>
      </w:r>
      <w:r>
        <w:rPr>
          <w:spacing w:val="-6"/>
        </w:rPr>
        <w:t xml:space="preserve"> </w:t>
      </w:r>
      <w:r>
        <w:t>it</w:t>
      </w:r>
      <w:r>
        <w:rPr>
          <w:spacing w:val="-5"/>
        </w:rPr>
        <w:t xml:space="preserve"> </w:t>
      </w:r>
      <w:r>
        <w:t>with</w:t>
      </w:r>
      <w:r>
        <w:rPr>
          <w:spacing w:val="-6"/>
        </w:rPr>
        <w:t xml:space="preserve"> </w:t>
      </w:r>
      <w:r>
        <w:t>the</w:t>
      </w:r>
      <w:r>
        <w:rPr>
          <w:spacing w:val="-6"/>
        </w:rPr>
        <w:t xml:space="preserve"> </w:t>
      </w:r>
      <w:r>
        <w:t>mineral.</w:t>
      </w:r>
      <w:r>
        <w:rPr>
          <w:spacing w:val="-6"/>
        </w:rPr>
        <w:t xml:space="preserve"> </w:t>
      </w:r>
      <w:r>
        <w:t>They</w:t>
      </w:r>
      <w:r>
        <w:rPr>
          <w:spacing w:val="-5"/>
        </w:rPr>
        <w:t xml:space="preserve"> </w:t>
      </w:r>
      <w:r>
        <w:t>next</w:t>
      </w:r>
      <w:r>
        <w:rPr>
          <w:spacing w:val="-6"/>
        </w:rPr>
        <w:t xml:space="preserve"> </w:t>
      </w:r>
      <w:r>
        <w:t>boil</w:t>
      </w:r>
      <w:r>
        <w:rPr>
          <w:spacing w:val="-6"/>
        </w:rPr>
        <w:t xml:space="preserve"> </w:t>
      </w:r>
      <w:r>
        <w:t>it</w:t>
      </w:r>
      <w:r>
        <w:rPr>
          <w:spacing w:val="1"/>
        </w:rPr>
        <w:t xml:space="preserve"> </w:t>
      </w:r>
      <w:r>
        <w:t>in</w:t>
      </w:r>
      <w:r>
        <w:rPr>
          <w:spacing w:val="-7"/>
        </w:rPr>
        <w:t xml:space="preserve"> </w:t>
      </w:r>
      <w:r>
        <w:t>large</w:t>
      </w:r>
      <w:r>
        <w:rPr>
          <w:spacing w:val="-7"/>
        </w:rPr>
        <w:t xml:space="preserve"> </w:t>
      </w:r>
      <w:r>
        <w:t>cauldrons</w:t>
      </w:r>
      <w:r>
        <w:rPr>
          <w:spacing w:val="-6"/>
        </w:rPr>
        <w:t xml:space="preserve"> </w:t>
      </w:r>
      <w:r>
        <w:t>of</w:t>
      </w:r>
      <w:r>
        <w:rPr>
          <w:spacing w:val="-7"/>
        </w:rPr>
        <w:t xml:space="preserve"> </w:t>
      </w:r>
      <w:r>
        <w:t>iron,</w:t>
      </w:r>
      <w:r>
        <w:rPr>
          <w:spacing w:val="-7"/>
        </w:rPr>
        <w:t xml:space="preserve"> </w:t>
      </w:r>
      <w:r>
        <w:t>till</w:t>
      </w:r>
      <w:r>
        <w:rPr>
          <w:spacing w:val="-6"/>
        </w:rPr>
        <w:t xml:space="preserve"> </w:t>
      </w:r>
      <w:r>
        <w:t>it</w:t>
      </w:r>
      <w:r>
        <w:rPr>
          <w:spacing w:val="-7"/>
        </w:rPr>
        <w:t xml:space="preserve"> </w:t>
      </w:r>
      <w:r>
        <w:t>evaporates,</w:t>
      </w:r>
      <w:r>
        <w:rPr>
          <w:spacing w:val="-6"/>
        </w:rPr>
        <w:t xml:space="preserve"> </w:t>
      </w:r>
      <w:r>
        <w:t>and</w:t>
      </w:r>
      <w:r>
        <w:rPr>
          <w:spacing w:val="-7"/>
        </w:rPr>
        <w:t xml:space="preserve"> </w:t>
      </w:r>
      <w:r>
        <w:t>leaves</w:t>
      </w:r>
      <w:r>
        <w:rPr>
          <w:spacing w:val="-7"/>
        </w:rPr>
        <w:t xml:space="preserve"> </w:t>
      </w:r>
      <w:r>
        <w:t>a</w:t>
      </w:r>
      <w:r>
        <w:rPr>
          <w:spacing w:val="-6"/>
        </w:rPr>
        <w:t xml:space="preserve"> </w:t>
      </w:r>
      <w:r>
        <w:t>white</w:t>
      </w:r>
      <w:r>
        <w:rPr>
          <w:spacing w:val="-7"/>
        </w:rPr>
        <w:t xml:space="preserve"> </w:t>
      </w:r>
      <w:r>
        <w:t>and</w:t>
      </w:r>
      <w:r>
        <w:rPr>
          <w:spacing w:val="-7"/>
        </w:rPr>
        <w:t xml:space="preserve"> </w:t>
      </w:r>
      <w:r>
        <w:t>minute</w:t>
      </w:r>
      <w:r>
        <w:rPr>
          <w:spacing w:val="-6"/>
        </w:rPr>
        <w:t xml:space="preserve"> </w:t>
      </w:r>
      <w:r>
        <w:t>salt,</w:t>
      </w:r>
      <w:r>
        <w:rPr>
          <w:spacing w:val="-7"/>
        </w:rPr>
        <w:t xml:space="preserve"> </w:t>
      </w:r>
      <w:r>
        <w:t>which</w:t>
      </w:r>
      <w:r>
        <w:rPr>
          <w:spacing w:val="-6"/>
        </w:rPr>
        <w:t xml:space="preserve"> </w:t>
      </w:r>
      <w:r>
        <w:t>is</w:t>
      </w:r>
      <w:r>
        <w:rPr>
          <w:spacing w:val="-7"/>
        </w:rPr>
        <w:t xml:space="preserve"> </w:t>
      </w:r>
      <w:r>
        <w:t>exported</w:t>
      </w:r>
      <w:r>
        <w:rPr>
          <w:spacing w:val="-7"/>
        </w:rPr>
        <w:t xml:space="preserve"> </w:t>
      </w:r>
      <w:r>
        <w:t>to</w:t>
      </w:r>
      <w:r>
        <w:rPr>
          <w:spacing w:val="-6"/>
        </w:rPr>
        <w:t xml:space="preserve"> </w:t>
      </w:r>
      <w:r>
        <w:t>all</w:t>
      </w:r>
      <w:r>
        <w:rPr>
          <w:spacing w:val="-7"/>
        </w:rPr>
        <w:t xml:space="preserve"> </w:t>
      </w:r>
      <w:r>
        <w:t>the</w:t>
      </w:r>
      <w:r>
        <w:rPr>
          <w:spacing w:val="-7"/>
        </w:rPr>
        <w:t xml:space="preserve"> </w:t>
      </w:r>
      <w:r>
        <w:t>countries</w:t>
      </w:r>
      <w:r w:rsidR="00C3057B">
        <w:t xml:space="preserve"> </w:t>
      </w:r>
      <w:r>
        <w:t>round. Five days’ journey from Cian-glu is Cian-gli, where are many cities and castles. It is a town of Cathay, and</w:t>
      </w:r>
      <w:r>
        <w:rPr>
          <w:spacing w:val="1"/>
        </w:rPr>
        <w:t xml:space="preserve"> </w:t>
      </w:r>
      <w:r>
        <w:t>the</w:t>
      </w:r>
      <w:r>
        <w:rPr>
          <w:spacing w:val="-5"/>
        </w:rPr>
        <w:t xml:space="preserve"> </w:t>
      </w:r>
      <w:r>
        <w:t>whole</w:t>
      </w:r>
      <w:r>
        <w:rPr>
          <w:spacing w:val="-5"/>
        </w:rPr>
        <w:t xml:space="preserve"> </w:t>
      </w:r>
      <w:r>
        <w:t>people</w:t>
      </w:r>
      <w:r>
        <w:rPr>
          <w:spacing w:val="-5"/>
        </w:rPr>
        <w:t xml:space="preserve"> </w:t>
      </w:r>
      <w:r>
        <w:t>are</w:t>
      </w:r>
      <w:r>
        <w:rPr>
          <w:spacing w:val="-5"/>
        </w:rPr>
        <w:t xml:space="preserve"> </w:t>
      </w:r>
      <w:r>
        <w:t>idolaters,</w:t>
      </w:r>
      <w:r>
        <w:rPr>
          <w:spacing w:val="-5"/>
        </w:rPr>
        <w:t xml:space="preserve"> </w:t>
      </w:r>
      <w:r>
        <w:t>subject</w:t>
      </w:r>
      <w:r>
        <w:rPr>
          <w:spacing w:val="-5"/>
        </w:rPr>
        <w:t xml:space="preserve"> </w:t>
      </w:r>
      <w:r>
        <w:t>to</w:t>
      </w:r>
      <w:r>
        <w:rPr>
          <w:spacing w:val="-5"/>
        </w:rPr>
        <w:t xml:space="preserve"> </w:t>
      </w:r>
      <w:r>
        <w:t>the</w:t>
      </w:r>
      <w:r>
        <w:rPr>
          <w:spacing w:val="-5"/>
        </w:rPr>
        <w:t xml:space="preserve"> </w:t>
      </w:r>
      <w:r>
        <w:t>khan,</w:t>
      </w:r>
      <w:r>
        <w:rPr>
          <w:spacing w:val="-5"/>
        </w:rPr>
        <w:t xml:space="preserve"> </w:t>
      </w:r>
      <w:r>
        <w:t>and</w:t>
      </w:r>
      <w:r>
        <w:rPr>
          <w:spacing w:val="-4"/>
        </w:rPr>
        <w:t xml:space="preserve"> </w:t>
      </w:r>
      <w:r>
        <w:t>use</w:t>
      </w:r>
      <w:r>
        <w:rPr>
          <w:spacing w:val="-5"/>
        </w:rPr>
        <w:t xml:space="preserve"> </w:t>
      </w:r>
      <w:r>
        <w:t>paper</w:t>
      </w:r>
      <w:r>
        <w:rPr>
          <w:spacing w:val="-5"/>
        </w:rPr>
        <w:t xml:space="preserve"> </w:t>
      </w:r>
      <w:r>
        <w:t>money.</w:t>
      </w:r>
      <w:r>
        <w:rPr>
          <w:spacing w:val="-5"/>
        </w:rPr>
        <w:t xml:space="preserve"> </w:t>
      </w:r>
      <w:r>
        <w:t>Through</w:t>
      </w:r>
      <w:r>
        <w:rPr>
          <w:spacing w:val="-5"/>
        </w:rPr>
        <w:t xml:space="preserve"> </w:t>
      </w:r>
      <w:r>
        <w:t>the</w:t>
      </w:r>
      <w:r>
        <w:rPr>
          <w:spacing w:val="-5"/>
        </w:rPr>
        <w:t xml:space="preserve"> </w:t>
      </w:r>
      <w:r>
        <w:t>middle</w:t>
      </w:r>
      <w:r>
        <w:rPr>
          <w:spacing w:val="-5"/>
        </w:rPr>
        <w:t xml:space="preserve"> </w:t>
      </w:r>
      <w:r>
        <w:t>of</w:t>
      </w:r>
      <w:r>
        <w:rPr>
          <w:spacing w:val="-5"/>
        </w:rPr>
        <w:t xml:space="preserve"> </w:t>
      </w:r>
      <w:r>
        <w:t>that</w:t>
      </w:r>
      <w:r>
        <w:rPr>
          <w:spacing w:val="-5"/>
        </w:rPr>
        <w:t xml:space="preserve"> </w:t>
      </w:r>
      <w:r>
        <w:t>territory</w:t>
      </w:r>
      <w:r>
        <w:rPr>
          <w:spacing w:val="-4"/>
        </w:rPr>
        <w:t xml:space="preserve"> </w:t>
      </w:r>
      <w:r>
        <w:t>flows</w:t>
      </w:r>
      <w:r>
        <w:rPr>
          <w:spacing w:val="-52"/>
        </w:rPr>
        <w:t xml:space="preserve"> </w:t>
      </w:r>
      <w:r>
        <w:t>a</w:t>
      </w:r>
      <w:r>
        <w:rPr>
          <w:spacing w:val="-7"/>
        </w:rPr>
        <w:t xml:space="preserve"> </w:t>
      </w:r>
      <w:r>
        <w:t>great</w:t>
      </w:r>
      <w:r>
        <w:rPr>
          <w:spacing w:val="-6"/>
        </w:rPr>
        <w:t xml:space="preserve"> </w:t>
      </w:r>
      <w:r>
        <w:t>river,</w:t>
      </w:r>
      <w:r>
        <w:rPr>
          <w:spacing w:val="-7"/>
        </w:rPr>
        <w:t xml:space="preserve"> </w:t>
      </w:r>
      <w:r>
        <w:t>on</w:t>
      </w:r>
      <w:r>
        <w:rPr>
          <w:spacing w:val="-6"/>
        </w:rPr>
        <w:t xml:space="preserve"> </w:t>
      </w:r>
      <w:r>
        <w:t>which</w:t>
      </w:r>
      <w:r>
        <w:rPr>
          <w:spacing w:val="-6"/>
        </w:rPr>
        <w:t xml:space="preserve"> </w:t>
      </w:r>
      <w:r>
        <w:t>is</w:t>
      </w:r>
      <w:r>
        <w:rPr>
          <w:spacing w:val="-7"/>
        </w:rPr>
        <w:t xml:space="preserve"> </w:t>
      </w:r>
      <w:r>
        <w:t>conveyed</w:t>
      </w:r>
      <w:r>
        <w:rPr>
          <w:spacing w:val="-6"/>
        </w:rPr>
        <w:t xml:space="preserve"> </w:t>
      </w:r>
      <w:r>
        <w:t>much</w:t>
      </w:r>
      <w:r>
        <w:rPr>
          <w:spacing w:val="-7"/>
        </w:rPr>
        <w:t xml:space="preserve"> </w:t>
      </w:r>
      <w:r>
        <w:t>merchandise</w:t>
      </w:r>
      <w:r>
        <w:rPr>
          <w:spacing w:val="-6"/>
        </w:rPr>
        <w:t xml:space="preserve"> </w:t>
      </w:r>
      <w:r>
        <w:t>of</w:t>
      </w:r>
      <w:r>
        <w:rPr>
          <w:spacing w:val="-6"/>
        </w:rPr>
        <w:t xml:space="preserve"> </w:t>
      </w:r>
      <w:r>
        <w:t>various</w:t>
      </w:r>
      <w:r>
        <w:rPr>
          <w:spacing w:val="-7"/>
        </w:rPr>
        <w:t xml:space="preserve"> </w:t>
      </w:r>
      <w:r>
        <w:t>kinds.</w:t>
      </w:r>
    </w:p>
    <w:p w14:paraId="79231C3A" w14:textId="77777777" w:rsidR="00C3057B" w:rsidRPr="00C3057B" w:rsidRDefault="00C3057B" w:rsidP="00C3057B">
      <w:pPr>
        <w:pStyle w:val="Body"/>
      </w:pPr>
    </w:p>
    <w:p w14:paraId="5837B5AE" w14:textId="77777777" w:rsidR="000276C6" w:rsidRPr="00C3057B" w:rsidRDefault="000276C6" w:rsidP="00C3057B">
      <w:pPr>
        <w:pStyle w:val="Heading4"/>
      </w:pPr>
      <w:r w:rsidRPr="00C3057B">
        <w:t>LIX—Condi-fu—Rebellion against the Great Khan</w:t>
      </w:r>
    </w:p>
    <w:p w14:paraId="6C41B325" w14:textId="77777777" w:rsidR="000276C6" w:rsidRDefault="000276C6" w:rsidP="00C3057B">
      <w:pPr>
        <w:pStyle w:val="Body"/>
      </w:pPr>
      <w:r>
        <w:t xml:space="preserve">In departing from Cian-gli, we come in six days to Condi-fu, a great city, which </w:t>
      </w:r>
      <w:r>
        <w:rPr>
          <w:spacing w:val="-1"/>
        </w:rPr>
        <w:t>the khan conquered by force of</w:t>
      </w:r>
      <w:r>
        <w:t xml:space="preserve"> arms, but still it is the noblest in the province. There is a wonderful abundance of silk, as well as orchards </w:t>
      </w:r>
      <w:r>
        <w:rPr>
          <w:spacing w:val="-1"/>
        </w:rPr>
        <w:t>with many</w:t>
      </w:r>
      <w:r>
        <w:t xml:space="preserve"> delicate</w:t>
      </w:r>
      <w:r>
        <w:rPr>
          <w:spacing w:val="-12"/>
        </w:rPr>
        <w:t xml:space="preserve"> </w:t>
      </w:r>
      <w:r>
        <w:t>fruits,</w:t>
      </w:r>
      <w:r>
        <w:rPr>
          <w:spacing w:val="-12"/>
        </w:rPr>
        <w:t xml:space="preserve"> </w:t>
      </w:r>
      <w:r>
        <w:t>and</w:t>
      </w:r>
      <w:r>
        <w:rPr>
          <w:spacing w:val="-11"/>
        </w:rPr>
        <w:t xml:space="preserve"> </w:t>
      </w:r>
      <w:r>
        <w:t>the</w:t>
      </w:r>
      <w:r>
        <w:rPr>
          <w:spacing w:val="-12"/>
        </w:rPr>
        <w:t xml:space="preserve"> </w:t>
      </w:r>
      <w:r>
        <w:t>situation</w:t>
      </w:r>
      <w:r>
        <w:rPr>
          <w:spacing w:val="-11"/>
        </w:rPr>
        <w:t xml:space="preserve"> </w:t>
      </w:r>
      <w:r>
        <w:t>is</w:t>
      </w:r>
      <w:r>
        <w:rPr>
          <w:spacing w:val="-12"/>
        </w:rPr>
        <w:t xml:space="preserve"> </w:t>
      </w:r>
      <w:r>
        <w:t>delightful;</w:t>
      </w:r>
      <w:r>
        <w:rPr>
          <w:spacing w:val="-11"/>
        </w:rPr>
        <w:t xml:space="preserve"> </w:t>
      </w:r>
      <w:r>
        <w:t>it</w:t>
      </w:r>
      <w:r>
        <w:rPr>
          <w:spacing w:val="-12"/>
        </w:rPr>
        <w:t xml:space="preserve"> </w:t>
      </w:r>
      <w:r>
        <w:t>has</w:t>
      </w:r>
      <w:r>
        <w:rPr>
          <w:spacing w:val="-11"/>
        </w:rPr>
        <w:t xml:space="preserve"> </w:t>
      </w:r>
      <w:r>
        <w:t>also</w:t>
      </w:r>
      <w:r>
        <w:rPr>
          <w:spacing w:val="-12"/>
        </w:rPr>
        <w:t xml:space="preserve"> </w:t>
      </w:r>
      <w:r>
        <w:t>under</w:t>
      </w:r>
      <w:r>
        <w:rPr>
          <w:spacing w:val="-12"/>
        </w:rPr>
        <w:t xml:space="preserve"> </w:t>
      </w:r>
      <w:r>
        <w:t>it</w:t>
      </w:r>
      <w:r>
        <w:rPr>
          <w:spacing w:val="-11"/>
        </w:rPr>
        <w:t xml:space="preserve"> </w:t>
      </w:r>
      <w:r>
        <w:t>fifteen</w:t>
      </w:r>
      <w:r>
        <w:rPr>
          <w:spacing w:val="-12"/>
        </w:rPr>
        <w:t xml:space="preserve"> </w:t>
      </w:r>
      <w:r>
        <w:t>other</w:t>
      </w:r>
      <w:r>
        <w:rPr>
          <w:spacing w:val="-11"/>
        </w:rPr>
        <w:t xml:space="preserve"> </w:t>
      </w:r>
      <w:r>
        <w:t>cities</w:t>
      </w:r>
      <w:r>
        <w:rPr>
          <w:spacing w:val="-12"/>
        </w:rPr>
        <w:t xml:space="preserve"> </w:t>
      </w:r>
      <w:r>
        <w:rPr>
          <w:spacing w:val="-1"/>
        </w:rPr>
        <w:t>of</w:t>
      </w:r>
      <w:r>
        <w:rPr>
          <w:spacing w:val="-11"/>
        </w:rPr>
        <w:t xml:space="preserve"> </w:t>
      </w:r>
      <w:r>
        <w:rPr>
          <w:spacing w:val="-1"/>
        </w:rPr>
        <w:t>great</w:t>
      </w:r>
      <w:r>
        <w:rPr>
          <w:spacing w:val="-12"/>
        </w:rPr>
        <w:t xml:space="preserve"> </w:t>
      </w:r>
      <w:r>
        <w:rPr>
          <w:spacing w:val="-1"/>
        </w:rPr>
        <w:t>importance</w:t>
      </w:r>
      <w:r>
        <w:rPr>
          <w:spacing w:val="-11"/>
        </w:rPr>
        <w:t xml:space="preserve"> </w:t>
      </w:r>
      <w:r>
        <w:rPr>
          <w:spacing w:val="-1"/>
        </w:rPr>
        <w:t>and</w:t>
      </w:r>
      <w:r>
        <w:rPr>
          <w:spacing w:val="-12"/>
        </w:rPr>
        <w:t xml:space="preserve"> </w:t>
      </w:r>
      <w:r>
        <w:rPr>
          <w:spacing w:val="-1"/>
        </w:rPr>
        <w:t>commerce,</w:t>
      </w:r>
      <w:r>
        <w:t xml:space="preserve"> whence</w:t>
      </w:r>
      <w:r>
        <w:rPr>
          <w:spacing w:val="-12"/>
        </w:rPr>
        <w:t xml:space="preserve"> </w:t>
      </w:r>
      <w:r>
        <w:t>it</w:t>
      </w:r>
      <w:r>
        <w:rPr>
          <w:spacing w:val="-12"/>
        </w:rPr>
        <w:t xml:space="preserve"> </w:t>
      </w:r>
      <w:r>
        <w:t>derives</w:t>
      </w:r>
      <w:r>
        <w:rPr>
          <w:spacing w:val="-11"/>
        </w:rPr>
        <w:t xml:space="preserve"> </w:t>
      </w:r>
      <w:r>
        <w:t>high</w:t>
      </w:r>
      <w:r>
        <w:rPr>
          <w:spacing w:val="-12"/>
        </w:rPr>
        <w:t xml:space="preserve"> </w:t>
      </w:r>
      <w:r>
        <w:t>honour</w:t>
      </w:r>
      <w:r>
        <w:rPr>
          <w:spacing w:val="-11"/>
        </w:rPr>
        <w:t xml:space="preserve"> </w:t>
      </w:r>
      <w:r>
        <w:t>and</w:t>
      </w:r>
      <w:r>
        <w:rPr>
          <w:spacing w:val="-12"/>
        </w:rPr>
        <w:t xml:space="preserve"> </w:t>
      </w:r>
      <w:r>
        <w:t>dignity.</w:t>
      </w:r>
      <w:r>
        <w:rPr>
          <w:spacing w:val="-11"/>
        </w:rPr>
        <w:t xml:space="preserve"> </w:t>
      </w:r>
      <w:r>
        <w:t>In</w:t>
      </w:r>
      <w:r>
        <w:rPr>
          <w:spacing w:val="-12"/>
        </w:rPr>
        <w:t xml:space="preserve"> </w:t>
      </w:r>
      <w:r>
        <w:t>the</w:t>
      </w:r>
      <w:r>
        <w:rPr>
          <w:spacing w:val="-11"/>
        </w:rPr>
        <w:t xml:space="preserve"> </w:t>
      </w:r>
      <w:r>
        <w:t>year</w:t>
      </w:r>
      <w:r>
        <w:rPr>
          <w:spacing w:val="-12"/>
        </w:rPr>
        <w:t xml:space="preserve"> </w:t>
      </w:r>
      <w:r>
        <w:t>1273,</w:t>
      </w:r>
      <w:r>
        <w:rPr>
          <w:spacing w:val="-12"/>
        </w:rPr>
        <w:t xml:space="preserve"> </w:t>
      </w:r>
      <w:r>
        <w:t>the</w:t>
      </w:r>
      <w:r>
        <w:rPr>
          <w:spacing w:val="-11"/>
        </w:rPr>
        <w:t xml:space="preserve"> </w:t>
      </w:r>
      <w:r>
        <w:t>khan</w:t>
      </w:r>
      <w:r>
        <w:rPr>
          <w:spacing w:val="-12"/>
        </w:rPr>
        <w:t xml:space="preserve"> </w:t>
      </w:r>
      <w:r>
        <w:t>gave</w:t>
      </w:r>
      <w:r>
        <w:rPr>
          <w:spacing w:val="-11"/>
        </w:rPr>
        <w:t xml:space="preserve"> </w:t>
      </w:r>
      <w:r>
        <w:t>to</w:t>
      </w:r>
      <w:r>
        <w:rPr>
          <w:spacing w:val="-12"/>
        </w:rPr>
        <w:t xml:space="preserve"> </w:t>
      </w:r>
      <w:r>
        <w:t>Litan,</w:t>
      </w:r>
      <w:r>
        <w:rPr>
          <w:spacing w:val="-11"/>
        </w:rPr>
        <w:t xml:space="preserve"> </w:t>
      </w:r>
      <w:r>
        <w:t>one</w:t>
      </w:r>
      <w:r>
        <w:rPr>
          <w:spacing w:val="-12"/>
        </w:rPr>
        <w:t xml:space="preserve"> </w:t>
      </w:r>
      <w:r>
        <w:t>of</w:t>
      </w:r>
      <w:r>
        <w:rPr>
          <w:spacing w:val="-11"/>
        </w:rPr>
        <w:t xml:space="preserve"> </w:t>
      </w:r>
      <w:r>
        <w:t>his</w:t>
      </w:r>
      <w:r>
        <w:rPr>
          <w:spacing w:val="-12"/>
        </w:rPr>
        <w:t xml:space="preserve"> </w:t>
      </w:r>
      <w:r>
        <w:t>barons,</w:t>
      </w:r>
      <w:r>
        <w:rPr>
          <w:spacing w:val="-12"/>
        </w:rPr>
        <w:t xml:space="preserve"> </w:t>
      </w:r>
      <w:r>
        <w:rPr>
          <w:spacing w:val="-1"/>
        </w:rPr>
        <w:t>70,000</w:t>
      </w:r>
      <w:r>
        <w:rPr>
          <w:spacing w:val="-11"/>
        </w:rPr>
        <w:t xml:space="preserve"> </w:t>
      </w:r>
      <w:r>
        <w:rPr>
          <w:spacing w:val="-1"/>
        </w:rPr>
        <w:t>horse</w:t>
      </w:r>
      <w:r>
        <w:rPr>
          <w:spacing w:val="-12"/>
        </w:rPr>
        <w:t xml:space="preserve"> </w:t>
      </w:r>
      <w:r>
        <w:rPr>
          <w:spacing w:val="-1"/>
        </w:rPr>
        <w:t>to</w:t>
      </w:r>
      <w:r>
        <w:t xml:space="preserve"> defend</w:t>
      </w:r>
      <w:r>
        <w:rPr>
          <w:spacing w:val="-14"/>
        </w:rPr>
        <w:t xml:space="preserve"> </w:t>
      </w:r>
      <w:r>
        <w:t>and</w:t>
      </w:r>
      <w:r>
        <w:rPr>
          <w:spacing w:val="-13"/>
        </w:rPr>
        <w:t xml:space="preserve"> </w:t>
      </w:r>
      <w:r>
        <w:t>secure</w:t>
      </w:r>
      <w:r>
        <w:rPr>
          <w:spacing w:val="-13"/>
        </w:rPr>
        <w:t xml:space="preserve"> </w:t>
      </w:r>
      <w:r>
        <w:t>that</w:t>
      </w:r>
      <w:r>
        <w:rPr>
          <w:spacing w:val="-14"/>
        </w:rPr>
        <w:t xml:space="preserve"> </w:t>
      </w:r>
      <w:r>
        <w:t>city;</w:t>
      </w:r>
      <w:r>
        <w:rPr>
          <w:spacing w:val="-13"/>
        </w:rPr>
        <w:t xml:space="preserve"> </w:t>
      </w:r>
      <w:r>
        <w:t>but</w:t>
      </w:r>
      <w:r>
        <w:rPr>
          <w:spacing w:val="-13"/>
        </w:rPr>
        <w:t xml:space="preserve"> </w:t>
      </w:r>
      <w:r>
        <w:t>when</w:t>
      </w:r>
      <w:r>
        <w:rPr>
          <w:spacing w:val="-14"/>
        </w:rPr>
        <w:t xml:space="preserve"> </w:t>
      </w:r>
      <w:r>
        <w:t>the</w:t>
      </w:r>
      <w:r>
        <w:rPr>
          <w:spacing w:val="-13"/>
        </w:rPr>
        <w:t xml:space="preserve"> </w:t>
      </w:r>
      <w:r>
        <w:t>said</w:t>
      </w:r>
      <w:r>
        <w:rPr>
          <w:spacing w:val="-13"/>
        </w:rPr>
        <w:t xml:space="preserve"> </w:t>
      </w:r>
      <w:r>
        <w:t>baron</w:t>
      </w:r>
      <w:r>
        <w:rPr>
          <w:spacing w:val="-14"/>
        </w:rPr>
        <w:t xml:space="preserve"> </w:t>
      </w:r>
      <w:r>
        <w:t>had</w:t>
      </w:r>
      <w:r>
        <w:rPr>
          <w:spacing w:val="-13"/>
        </w:rPr>
        <w:t xml:space="preserve"> </w:t>
      </w:r>
      <w:r>
        <w:t>remained</w:t>
      </w:r>
      <w:r>
        <w:rPr>
          <w:spacing w:val="-13"/>
        </w:rPr>
        <w:t xml:space="preserve"> </w:t>
      </w:r>
      <w:r>
        <w:t>some</w:t>
      </w:r>
      <w:r>
        <w:rPr>
          <w:spacing w:val="-14"/>
        </w:rPr>
        <w:t xml:space="preserve"> </w:t>
      </w:r>
      <w:r>
        <w:t>time</w:t>
      </w:r>
      <w:r>
        <w:rPr>
          <w:spacing w:val="-13"/>
        </w:rPr>
        <w:t xml:space="preserve"> </w:t>
      </w:r>
      <w:r>
        <w:t>in</w:t>
      </w:r>
      <w:r>
        <w:rPr>
          <w:spacing w:val="-13"/>
        </w:rPr>
        <w:t xml:space="preserve"> </w:t>
      </w:r>
      <w:r>
        <w:t>the</w:t>
      </w:r>
      <w:r>
        <w:rPr>
          <w:spacing w:val="-14"/>
        </w:rPr>
        <w:t xml:space="preserve"> </w:t>
      </w:r>
      <w:r>
        <w:t>country,</w:t>
      </w:r>
      <w:r>
        <w:rPr>
          <w:spacing w:val="-13"/>
        </w:rPr>
        <w:t xml:space="preserve"> </w:t>
      </w:r>
      <w:r>
        <w:t>he</w:t>
      </w:r>
      <w:r>
        <w:rPr>
          <w:spacing w:val="-13"/>
        </w:rPr>
        <w:t xml:space="preserve"> </w:t>
      </w:r>
      <w:r>
        <w:t>arranged</w:t>
      </w:r>
      <w:r>
        <w:rPr>
          <w:spacing w:val="-13"/>
        </w:rPr>
        <w:t xml:space="preserve"> </w:t>
      </w:r>
      <w:r>
        <w:t>with</w:t>
      </w:r>
      <w:r>
        <w:rPr>
          <w:spacing w:val="-14"/>
        </w:rPr>
        <w:t xml:space="preserve"> </w:t>
      </w:r>
      <w:r>
        <w:t>certain</w:t>
      </w:r>
      <w:r>
        <w:rPr>
          <w:spacing w:val="1"/>
        </w:rPr>
        <w:t xml:space="preserve"> </w:t>
      </w:r>
      <w:r>
        <w:t>men to betray it, and rebel against his lord. When the khan knew this, he sent two of his commanders, Aguil and</w:t>
      </w:r>
      <w:r>
        <w:rPr>
          <w:spacing w:val="1"/>
        </w:rPr>
        <w:t xml:space="preserve"> </w:t>
      </w:r>
      <w:r>
        <w:rPr>
          <w:spacing w:val="-1"/>
        </w:rPr>
        <w:t>Mongatai,</w:t>
      </w:r>
      <w:r>
        <w:rPr>
          <w:spacing w:val="-13"/>
        </w:rPr>
        <w:t xml:space="preserve"> </w:t>
      </w:r>
      <w:r>
        <w:rPr>
          <w:spacing w:val="-1"/>
        </w:rPr>
        <w:t>with</w:t>
      </w:r>
      <w:r>
        <w:rPr>
          <w:spacing w:val="-13"/>
        </w:rPr>
        <w:t xml:space="preserve"> </w:t>
      </w:r>
      <w:r>
        <w:rPr>
          <w:spacing w:val="-1"/>
        </w:rPr>
        <w:t>many</w:t>
      </w:r>
      <w:r>
        <w:rPr>
          <w:spacing w:val="-13"/>
        </w:rPr>
        <w:t xml:space="preserve"> </w:t>
      </w:r>
      <w:r>
        <w:rPr>
          <w:spacing w:val="-1"/>
        </w:rPr>
        <w:t>troops,</w:t>
      </w:r>
      <w:r>
        <w:rPr>
          <w:spacing w:val="-12"/>
        </w:rPr>
        <w:t xml:space="preserve"> </w:t>
      </w:r>
      <w:r>
        <w:rPr>
          <w:spacing w:val="-1"/>
        </w:rPr>
        <w:t>against</w:t>
      </w:r>
      <w:r>
        <w:rPr>
          <w:spacing w:val="-13"/>
        </w:rPr>
        <w:t xml:space="preserve"> </w:t>
      </w:r>
      <w:r>
        <w:rPr>
          <w:spacing w:val="-1"/>
        </w:rPr>
        <w:t>the</w:t>
      </w:r>
      <w:r>
        <w:rPr>
          <w:spacing w:val="-13"/>
        </w:rPr>
        <w:t xml:space="preserve"> </w:t>
      </w:r>
      <w:r>
        <w:rPr>
          <w:spacing w:val="-1"/>
        </w:rPr>
        <w:t>traitor.</w:t>
      </w:r>
      <w:r>
        <w:rPr>
          <w:spacing w:val="-12"/>
        </w:rPr>
        <w:t xml:space="preserve"> </w:t>
      </w:r>
      <w:r>
        <w:rPr>
          <w:spacing w:val="-1"/>
        </w:rPr>
        <w:t>On</w:t>
      </w:r>
      <w:r>
        <w:rPr>
          <w:spacing w:val="-13"/>
        </w:rPr>
        <w:t xml:space="preserve"> </w:t>
      </w:r>
      <w:r>
        <w:rPr>
          <w:spacing w:val="-1"/>
        </w:rPr>
        <w:t>their</w:t>
      </w:r>
      <w:r>
        <w:rPr>
          <w:spacing w:val="-13"/>
        </w:rPr>
        <w:t xml:space="preserve"> </w:t>
      </w:r>
      <w:r>
        <w:rPr>
          <w:spacing w:val="-1"/>
        </w:rPr>
        <w:t>approach,</w:t>
      </w:r>
      <w:r>
        <w:rPr>
          <w:spacing w:val="-12"/>
        </w:rPr>
        <w:t xml:space="preserve"> </w:t>
      </w:r>
      <w:r>
        <w:rPr>
          <w:spacing w:val="-1"/>
        </w:rPr>
        <w:t>the</w:t>
      </w:r>
      <w:r>
        <w:rPr>
          <w:spacing w:val="-13"/>
        </w:rPr>
        <w:t xml:space="preserve"> </w:t>
      </w:r>
      <w:r>
        <w:rPr>
          <w:spacing w:val="-1"/>
        </w:rPr>
        <w:t>rebel</w:t>
      </w:r>
      <w:r>
        <w:rPr>
          <w:spacing w:val="-13"/>
        </w:rPr>
        <w:t xml:space="preserve"> </w:t>
      </w:r>
      <w:r>
        <w:rPr>
          <w:spacing w:val="-1"/>
        </w:rPr>
        <w:t>went</w:t>
      </w:r>
      <w:r>
        <w:rPr>
          <w:spacing w:val="-13"/>
        </w:rPr>
        <w:t xml:space="preserve"> </w:t>
      </w:r>
      <w:r>
        <w:rPr>
          <w:spacing w:val="-1"/>
        </w:rPr>
        <w:t>forth</w:t>
      </w:r>
      <w:r>
        <w:rPr>
          <w:spacing w:val="-12"/>
        </w:rPr>
        <w:t xml:space="preserve"> </w:t>
      </w:r>
      <w:r>
        <w:rPr>
          <w:spacing w:val="-1"/>
        </w:rPr>
        <w:t>to</w:t>
      </w:r>
      <w:r>
        <w:rPr>
          <w:spacing w:val="-13"/>
        </w:rPr>
        <w:t xml:space="preserve"> </w:t>
      </w:r>
      <w:r>
        <w:rPr>
          <w:spacing w:val="-1"/>
        </w:rPr>
        <w:t>meet</w:t>
      </w:r>
      <w:r>
        <w:rPr>
          <w:spacing w:val="-13"/>
        </w:rPr>
        <w:t xml:space="preserve"> </w:t>
      </w:r>
      <w:r>
        <w:rPr>
          <w:spacing w:val="-1"/>
        </w:rPr>
        <w:t>them</w:t>
      </w:r>
      <w:r>
        <w:rPr>
          <w:spacing w:val="-12"/>
        </w:rPr>
        <w:t xml:space="preserve"> </w:t>
      </w:r>
      <w:r>
        <w:rPr>
          <w:spacing w:val="-1"/>
        </w:rPr>
        <w:t>with</w:t>
      </w:r>
      <w:r>
        <w:rPr>
          <w:spacing w:val="-13"/>
        </w:rPr>
        <w:t xml:space="preserve"> </w:t>
      </w:r>
      <w:r>
        <w:t>his</w:t>
      </w:r>
      <w:r>
        <w:rPr>
          <w:spacing w:val="-13"/>
        </w:rPr>
        <w:t xml:space="preserve"> </w:t>
      </w:r>
      <w:r>
        <w:t>forces,</w:t>
      </w:r>
      <w:r>
        <w:rPr>
          <w:spacing w:val="1"/>
        </w:rPr>
        <w:t xml:space="preserve"> </w:t>
      </w:r>
      <w:r>
        <w:t>consisting of a hundred thousand cavalry and many infantry, both of the country and of those he had brought with</w:t>
      </w:r>
      <w:r>
        <w:rPr>
          <w:spacing w:val="1"/>
        </w:rPr>
        <w:t xml:space="preserve"> </w:t>
      </w:r>
      <w:r>
        <w:t xml:space="preserve">him; and there was a very great battle between him and those two chiefs. Litan </w:t>
      </w:r>
      <w:r>
        <w:rPr>
          <w:spacing w:val="-1"/>
        </w:rPr>
        <w:t>was killed, with many others; and the</w:t>
      </w:r>
      <w:r>
        <w:rPr>
          <w:spacing w:val="-52"/>
        </w:rPr>
        <w:t xml:space="preserve"> </w:t>
      </w:r>
      <w:r>
        <w:rPr>
          <w:spacing w:val="-1"/>
        </w:rPr>
        <w:t>khan</w:t>
      </w:r>
      <w:r>
        <w:rPr>
          <w:spacing w:val="-13"/>
        </w:rPr>
        <w:t xml:space="preserve"> </w:t>
      </w:r>
      <w:r>
        <w:rPr>
          <w:spacing w:val="-1"/>
        </w:rPr>
        <w:t>caused</w:t>
      </w:r>
      <w:r>
        <w:rPr>
          <w:spacing w:val="-13"/>
        </w:rPr>
        <w:t xml:space="preserve"> </w:t>
      </w:r>
      <w:r>
        <w:rPr>
          <w:spacing w:val="-1"/>
        </w:rPr>
        <w:t>all</w:t>
      </w:r>
      <w:r>
        <w:rPr>
          <w:spacing w:val="-13"/>
        </w:rPr>
        <w:t xml:space="preserve"> </w:t>
      </w:r>
      <w:r>
        <w:rPr>
          <w:spacing w:val="-1"/>
        </w:rPr>
        <w:t>those</w:t>
      </w:r>
      <w:r>
        <w:rPr>
          <w:spacing w:val="-12"/>
        </w:rPr>
        <w:t xml:space="preserve"> </w:t>
      </w:r>
      <w:r>
        <w:rPr>
          <w:spacing w:val="-1"/>
        </w:rPr>
        <w:t>who</w:t>
      </w:r>
      <w:r>
        <w:rPr>
          <w:spacing w:val="-13"/>
        </w:rPr>
        <w:t xml:space="preserve"> </w:t>
      </w:r>
      <w:r>
        <w:rPr>
          <w:spacing w:val="-1"/>
        </w:rPr>
        <w:t>had</w:t>
      </w:r>
      <w:r>
        <w:rPr>
          <w:spacing w:val="-13"/>
        </w:rPr>
        <w:t xml:space="preserve"> </w:t>
      </w:r>
      <w:r>
        <w:rPr>
          <w:spacing w:val="-1"/>
        </w:rPr>
        <w:t>been</w:t>
      </w:r>
      <w:r>
        <w:rPr>
          <w:spacing w:val="-13"/>
        </w:rPr>
        <w:t xml:space="preserve"> </w:t>
      </w:r>
      <w:r>
        <w:rPr>
          <w:spacing w:val="-1"/>
        </w:rPr>
        <w:t>guilty</w:t>
      </w:r>
      <w:r>
        <w:rPr>
          <w:spacing w:val="-12"/>
        </w:rPr>
        <w:t xml:space="preserve"> </w:t>
      </w:r>
      <w:r>
        <w:rPr>
          <w:spacing w:val="-1"/>
        </w:rPr>
        <w:t>to</w:t>
      </w:r>
      <w:r>
        <w:rPr>
          <w:spacing w:val="-13"/>
        </w:rPr>
        <w:t xml:space="preserve"> </w:t>
      </w:r>
      <w:r>
        <w:rPr>
          <w:spacing w:val="-1"/>
        </w:rPr>
        <w:t>be</w:t>
      </w:r>
      <w:r>
        <w:rPr>
          <w:spacing w:val="-13"/>
        </w:rPr>
        <w:t xml:space="preserve"> </w:t>
      </w:r>
      <w:r>
        <w:rPr>
          <w:spacing w:val="-1"/>
        </w:rPr>
        <w:t>put</w:t>
      </w:r>
      <w:r>
        <w:rPr>
          <w:spacing w:val="-13"/>
        </w:rPr>
        <w:t xml:space="preserve"> </w:t>
      </w:r>
      <w:r>
        <w:rPr>
          <w:spacing w:val="-1"/>
        </w:rPr>
        <w:t>to</w:t>
      </w:r>
      <w:r>
        <w:rPr>
          <w:spacing w:val="-12"/>
        </w:rPr>
        <w:t xml:space="preserve"> </w:t>
      </w:r>
      <w:r>
        <w:rPr>
          <w:spacing w:val="-1"/>
        </w:rPr>
        <w:t>death,</w:t>
      </w:r>
      <w:r>
        <w:rPr>
          <w:spacing w:val="-13"/>
        </w:rPr>
        <w:t xml:space="preserve"> </w:t>
      </w:r>
      <w:r>
        <w:rPr>
          <w:spacing w:val="-1"/>
        </w:rPr>
        <w:t>and</w:t>
      </w:r>
      <w:r>
        <w:rPr>
          <w:spacing w:val="-13"/>
        </w:rPr>
        <w:t xml:space="preserve"> </w:t>
      </w:r>
      <w:r>
        <w:rPr>
          <w:spacing w:val="-1"/>
        </w:rPr>
        <w:t>spared</w:t>
      </w:r>
      <w:r>
        <w:rPr>
          <w:spacing w:val="-13"/>
        </w:rPr>
        <w:t xml:space="preserve"> </w:t>
      </w:r>
      <w:r>
        <w:rPr>
          <w:spacing w:val="-1"/>
        </w:rPr>
        <w:t>the</w:t>
      </w:r>
      <w:r>
        <w:rPr>
          <w:spacing w:val="-12"/>
        </w:rPr>
        <w:t xml:space="preserve"> </w:t>
      </w:r>
      <w:r>
        <w:rPr>
          <w:spacing w:val="-1"/>
        </w:rPr>
        <w:t>lives</w:t>
      </w:r>
      <w:r>
        <w:rPr>
          <w:spacing w:val="-13"/>
        </w:rPr>
        <w:t xml:space="preserve"> </w:t>
      </w:r>
      <w:r>
        <w:rPr>
          <w:spacing w:val="-1"/>
        </w:rPr>
        <w:t>of</w:t>
      </w:r>
      <w:r>
        <w:rPr>
          <w:spacing w:val="-13"/>
        </w:rPr>
        <w:t xml:space="preserve"> </w:t>
      </w:r>
      <w:r>
        <w:rPr>
          <w:spacing w:val="-1"/>
        </w:rPr>
        <w:t>the</w:t>
      </w:r>
      <w:r>
        <w:rPr>
          <w:spacing w:val="-13"/>
        </w:rPr>
        <w:t xml:space="preserve"> </w:t>
      </w:r>
      <w:r>
        <w:rPr>
          <w:spacing w:val="-1"/>
        </w:rPr>
        <w:t>rest.</w:t>
      </w:r>
      <w:r>
        <w:rPr>
          <w:spacing w:val="-12"/>
        </w:rPr>
        <w:t xml:space="preserve"> </w:t>
      </w:r>
      <w:r>
        <w:rPr>
          <w:spacing w:val="-1"/>
        </w:rPr>
        <w:t>Now</w:t>
      </w:r>
      <w:r>
        <w:rPr>
          <w:spacing w:val="-13"/>
        </w:rPr>
        <w:t xml:space="preserve"> </w:t>
      </w:r>
      <w:r>
        <w:rPr>
          <w:spacing w:val="-1"/>
        </w:rPr>
        <w:t>let</w:t>
      </w:r>
      <w:r>
        <w:rPr>
          <w:spacing w:val="-13"/>
        </w:rPr>
        <w:t xml:space="preserve"> </w:t>
      </w:r>
      <w:r>
        <w:rPr>
          <w:spacing w:val="-1"/>
        </w:rPr>
        <w:t>us</w:t>
      </w:r>
      <w:r>
        <w:rPr>
          <w:spacing w:val="-13"/>
        </w:rPr>
        <w:t xml:space="preserve"> </w:t>
      </w:r>
      <w:r>
        <w:t>tell</w:t>
      </w:r>
      <w:r>
        <w:rPr>
          <w:spacing w:val="-12"/>
        </w:rPr>
        <w:t xml:space="preserve"> </w:t>
      </w:r>
      <w:r>
        <w:t>of</w:t>
      </w:r>
      <w:r>
        <w:rPr>
          <w:spacing w:val="-13"/>
        </w:rPr>
        <w:t xml:space="preserve"> </w:t>
      </w:r>
      <w:r>
        <w:t>another</w:t>
      </w:r>
      <w:r>
        <w:rPr>
          <w:spacing w:val="1"/>
        </w:rPr>
        <w:t xml:space="preserve"> </w:t>
      </w:r>
      <w:r>
        <w:t>country</w:t>
      </w:r>
      <w:r>
        <w:rPr>
          <w:spacing w:val="-11"/>
        </w:rPr>
        <w:t xml:space="preserve"> </w:t>
      </w:r>
      <w:r>
        <w:t>named</w:t>
      </w:r>
      <w:r>
        <w:rPr>
          <w:spacing w:val="-10"/>
        </w:rPr>
        <w:t xml:space="preserve"> </w:t>
      </w:r>
      <w:r>
        <w:t>Sin-gui.</w:t>
      </w:r>
    </w:p>
    <w:p w14:paraId="2F82719A" w14:textId="77777777" w:rsidR="000276C6" w:rsidRDefault="000276C6" w:rsidP="000276C6">
      <w:pPr>
        <w:pStyle w:val="BodyText"/>
        <w:rPr>
          <w:sz w:val="12"/>
        </w:rPr>
      </w:pPr>
    </w:p>
    <w:p w14:paraId="3A4CEECC" w14:textId="77777777" w:rsidR="000276C6" w:rsidRPr="00C3057B" w:rsidRDefault="000276C6" w:rsidP="00C3057B">
      <w:pPr>
        <w:pStyle w:val="Heading4"/>
      </w:pPr>
      <w:r w:rsidRPr="00C3057B">
        <w:t>LX—Cities of Sin-gui, Lin-gui, Pin-gui, and Cin-gui</w:t>
      </w:r>
    </w:p>
    <w:p w14:paraId="3471D762" w14:textId="52FED900" w:rsidR="000276C6" w:rsidRDefault="000276C6" w:rsidP="00C3057B">
      <w:pPr>
        <w:pStyle w:val="Body"/>
      </w:pPr>
      <w:r>
        <w:t>When a man has gone south from Condi-fu, he finds cities and castles, many animals of the chase and birds,</w:t>
      </w:r>
      <w:r>
        <w:rPr>
          <w:spacing w:val="1"/>
        </w:rPr>
        <w:t xml:space="preserve"> </w:t>
      </w:r>
      <w:r>
        <w:t xml:space="preserve">with a vast abundance of all productions, and then comes to Sin-gui, which </w:t>
      </w:r>
      <w:r>
        <w:lastRenderedPageBreak/>
        <w:t>is noble, great, and beautiful, with</w:t>
      </w:r>
      <w:r>
        <w:rPr>
          <w:spacing w:val="1"/>
        </w:rPr>
        <w:t xml:space="preserve"> </w:t>
      </w:r>
      <w:r>
        <w:t>much merchandise and many arts; the whole people are idolaters, subject to the khan, and use paper money. They</w:t>
      </w:r>
      <w:r>
        <w:rPr>
          <w:spacing w:val="1"/>
        </w:rPr>
        <w:t xml:space="preserve"> </w:t>
      </w:r>
      <w:r>
        <w:t>have a river which is of great utility, because the people of the country have divided the stream which comes from</w:t>
      </w:r>
      <w:r>
        <w:rPr>
          <w:spacing w:val="-52"/>
        </w:rPr>
        <w:t xml:space="preserve"> </w:t>
      </w:r>
      <w:r>
        <w:t>the south into two parts; one goes eastward towards Manji, the other westward towards Cathay; and the land has</w:t>
      </w:r>
      <w:r>
        <w:rPr>
          <w:spacing w:val="1"/>
        </w:rPr>
        <w:t xml:space="preserve"> </w:t>
      </w:r>
      <w:r>
        <w:t>thus a wonderful number of ships, though not of large size, with which they convey goods to other provinces, and</w:t>
      </w:r>
      <w:r>
        <w:rPr>
          <w:spacing w:val="1"/>
        </w:rPr>
        <w:t xml:space="preserve"> </w:t>
      </w:r>
      <w:r>
        <w:t>bring thence an almost in credible quantity of merchandise. When a man departs from Sin-gui and goes eight days</w:t>
      </w:r>
      <w:r>
        <w:rPr>
          <w:spacing w:val="-52"/>
        </w:rPr>
        <w:t xml:space="preserve"> </w:t>
      </w:r>
      <w:r>
        <w:t>to the south, he finds many rich cities and castles. The people are idolaters, subject to the khan; they burn the bod-</w:t>
      </w:r>
      <w:r>
        <w:rPr>
          <w:spacing w:val="-52"/>
        </w:rPr>
        <w:t xml:space="preserve"> </w:t>
      </w:r>
      <w:r>
        <w:t>ies of their dead, and use paper money. At the end of eight days he arrives at a town named Lin-gui, great and no-</w:t>
      </w:r>
      <w:r>
        <w:rPr>
          <w:spacing w:val="1"/>
        </w:rPr>
        <w:t xml:space="preserve"> </w:t>
      </w:r>
      <w:r>
        <w:t>ble, with men-at-arms, and also arts and merchandise. Here are wild animals and every kind of provision in abun-</w:t>
      </w:r>
      <w:r>
        <w:rPr>
          <w:spacing w:val="1"/>
        </w:rPr>
        <w:t xml:space="preserve"> </w:t>
      </w:r>
      <w:r>
        <w:t>dance.</w:t>
      </w:r>
      <w:r>
        <w:rPr>
          <w:spacing w:val="-4"/>
        </w:rPr>
        <w:t xml:space="preserve"> </w:t>
      </w:r>
      <w:r>
        <w:t>When</w:t>
      </w:r>
      <w:r>
        <w:rPr>
          <w:spacing w:val="-4"/>
        </w:rPr>
        <w:t xml:space="preserve"> </w:t>
      </w:r>
      <w:r>
        <w:t>he</w:t>
      </w:r>
      <w:r>
        <w:rPr>
          <w:spacing w:val="-4"/>
        </w:rPr>
        <w:t xml:space="preserve"> </w:t>
      </w:r>
      <w:r>
        <w:t>departs</w:t>
      </w:r>
      <w:r>
        <w:rPr>
          <w:spacing w:val="-3"/>
        </w:rPr>
        <w:t xml:space="preserve"> </w:t>
      </w:r>
      <w:r>
        <w:t>from</w:t>
      </w:r>
      <w:r>
        <w:rPr>
          <w:spacing w:val="-4"/>
        </w:rPr>
        <w:t xml:space="preserve"> </w:t>
      </w:r>
      <w:r>
        <w:t>Lin-gui,</w:t>
      </w:r>
      <w:r>
        <w:rPr>
          <w:spacing w:val="-4"/>
        </w:rPr>
        <w:t xml:space="preserve"> </w:t>
      </w:r>
      <w:r>
        <w:t>he</w:t>
      </w:r>
      <w:r>
        <w:rPr>
          <w:spacing w:val="-3"/>
        </w:rPr>
        <w:t xml:space="preserve"> </w:t>
      </w:r>
      <w:r>
        <w:t>goes</w:t>
      </w:r>
      <w:r>
        <w:rPr>
          <w:spacing w:val="-4"/>
        </w:rPr>
        <w:t xml:space="preserve"> </w:t>
      </w:r>
      <w:r>
        <w:t>three</w:t>
      </w:r>
      <w:r>
        <w:rPr>
          <w:spacing w:val="-4"/>
        </w:rPr>
        <w:t xml:space="preserve"> </w:t>
      </w:r>
      <w:r>
        <w:t>days</w:t>
      </w:r>
      <w:r>
        <w:rPr>
          <w:spacing w:val="-4"/>
        </w:rPr>
        <w:t xml:space="preserve"> </w:t>
      </w:r>
      <w:r>
        <w:t>to</w:t>
      </w:r>
      <w:r>
        <w:rPr>
          <w:spacing w:val="-3"/>
        </w:rPr>
        <w:t xml:space="preserve"> </w:t>
      </w:r>
      <w:r>
        <w:t>the</w:t>
      </w:r>
      <w:r>
        <w:rPr>
          <w:spacing w:val="-4"/>
        </w:rPr>
        <w:t xml:space="preserve"> </w:t>
      </w:r>
      <w:r>
        <w:t>south,</w:t>
      </w:r>
      <w:r>
        <w:rPr>
          <w:spacing w:val="-4"/>
        </w:rPr>
        <w:t xml:space="preserve"> </w:t>
      </w:r>
      <w:r>
        <w:t>finding</w:t>
      </w:r>
      <w:r>
        <w:rPr>
          <w:spacing w:val="-3"/>
        </w:rPr>
        <w:t xml:space="preserve"> </w:t>
      </w:r>
      <w:r>
        <w:t>cities</w:t>
      </w:r>
      <w:r>
        <w:rPr>
          <w:spacing w:val="-4"/>
        </w:rPr>
        <w:t xml:space="preserve"> </w:t>
      </w:r>
      <w:r>
        <w:t>and</w:t>
      </w:r>
      <w:r>
        <w:rPr>
          <w:spacing w:val="-4"/>
        </w:rPr>
        <w:t xml:space="preserve"> </w:t>
      </w:r>
      <w:r>
        <w:t>castles</w:t>
      </w:r>
      <w:r>
        <w:rPr>
          <w:spacing w:val="-3"/>
        </w:rPr>
        <w:t xml:space="preserve"> </w:t>
      </w:r>
      <w:r>
        <w:t>under</w:t>
      </w:r>
      <w:r>
        <w:rPr>
          <w:spacing w:val="-4"/>
        </w:rPr>
        <w:t xml:space="preserve"> </w:t>
      </w:r>
      <w:r>
        <w:t>the</w:t>
      </w:r>
      <w:r>
        <w:rPr>
          <w:spacing w:val="-4"/>
        </w:rPr>
        <w:t xml:space="preserve"> </w:t>
      </w:r>
      <w:r>
        <w:t>powerful</w:t>
      </w:r>
      <w:r>
        <w:rPr>
          <w:spacing w:val="-52"/>
        </w:rPr>
        <w:t xml:space="preserve"> </w:t>
      </w:r>
      <w:r>
        <w:t>khan; the people idolatrous, and burning the bodies of their dead. There is much excellent hunting of birds and</w:t>
      </w:r>
      <w:r>
        <w:rPr>
          <w:spacing w:val="1"/>
        </w:rPr>
        <w:t xml:space="preserve"> </w:t>
      </w:r>
      <w:r>
        <w:t>beasts.</w:t>
      </w:r>
      <w:r>
        <w:rPr>
          <w:spacing w:val="-9"/>
        </w:rPr>
        <w:t xml:space="preserve"> </w:t>
      </w:r>
      <w:r>
        <w:t>At</w:t>
      </w:r>
      <w:r>
        <w:rPr>
          <w:spacing w:val="-8"/>
        </w:rPr>
        <w:t xml:space="preserve"> </w:t>
      </w:r>
      <w:r>
        <w:t>the</w:t>
      </w:r>
      <w:r>
        <w:rPr>
          <w:spacing w:val="-9"/>
        </w:rPr>
        <w:t xml:space="preserve"> </w:t>
      </w:r>
      <w:r>
        <w:t>end</w:t>
      </w:r>
      <w:r>
        <w:rPr>
          <w:spacing w:val="-8"/>
        </w:rPr>
        <w:t xml:space="preserve"> </w:t>
      </w:r>
      <w:r>
        <w:t>of</w:t>
      </w:r>
      <w:r>
        <w:rPr>
          <w:spacing w:val="-9"/>
        </w:rPr>
        <w:t xml:space="preserve"> </w:t>
      </w:r>
      <w:r>
        <w:t>these</w:t>
      </w:r>
      <w:r>
        <w:rPr>
          <w:spacing w:val="-8"/>
        </w:rPr>
        <w:t xml:space="preserve"> </w:t>
      </w:r>
      <w:r>
        <w:t>three</w:t>
      </w:r>
      <w:r>
        <w:rPr>
          <w:spacing w:val="-9"/>
        </w:rPr>
        <w:t xml:space="preserve"> </w:t>
      </w:r>
      <w:r>
        <w:t>days,</w:t>
      </w:r>
      <w:r>
        <w:rPr>
          <w:spacing w:val="-8"/>
        </w:rPr>
        <w:t xml:space="preserve"> </w:t>
      </w:r>
      <w:r>
        <w:t>he</w:t>
      </w:r>
      <w:r>
        <w:rPr>
          <w:spacing w:val="-9"/>
        </w:rPr>
        <w:t xml:space="preserve"> </w:t>
      </w:r>
      <w:r>
        <w:t>discovers</w:t>
      </w:r>
      <w:r>
        <w:rPr>
          <w:spacing w:val="-8"/>
        </w:rPr>
        <w:t xml:space="preserve"> </w:t>
      </w:r>
      <w:r>
        <w:t>a</w:t>
      </w:r>
      <w:r>
        <w:rPr>
          <w:spacing w:val="-9"/>
        </w:rPr>
        <w:t xml:space="preserve"> </w:t>
      </w:r>
      <w:r>
        <w:t>very</w:t>
      </w:r>
      <w:r>
        <w:rPr>
          <w:spacing w:val="-8"/>
        </w:rPr>
        <w:t xml:space="preserve"> </w:t>
      </w:r>
      <w:r>
        <w:t>good</w:t>
      </w:r>
      <w:r>
        <w:rPr>
          <w:spacing w:val="-9"/>
        </w:rPr>
        <w:t xml:space="preserve"> </w:t>
      </w:r>
      <w:r>
        <w:t>city</w:t>
      </w:r>
      <w:r>
        <w:rPr>
          <w:spacing w:val="-8"/>
        </w:rPr>
        <w:t xml:space="preserve"> </w:t>
      </w:r>
      <w:r>
        <w:t>named</w:t>
      </w:r>
      <w:r>
        <w:rPr>
          <w:spacing w:val="-8"/>
        </w:rPr>
        <w:t xml:space="preserve"> </w:t>
      </w:r>
      <w:r>
        <w:t>Pin-gui.</w:t>
      </w:r>
      <w:r>
        <w:rPr>
          <w:spacing w:val="-9"/>
        </w:rPr>
        <w:t xml:space="preserve"> </w:t>
      </w:r>
      <w:r>
        <w:t>The</w:t>
      </w:r>
      <w:r>
        <w:rPr>
          <w:spacing w:val="-8"/>
        </w:rPr>
        <w:t xml:space="preserve"> </w:t>
      </w:r>
      <w:r>
        <w:t>people</w:t>
      </w:r>
      <w:r>
        <w:rPr>
          <w:spacing w:val="-9"/>
        </w:rPr>
        <w:t xml:space="preserve"> </w:t>
      </w:r>
      <w:r>
        <w:t>have</w:t>
      </w:r>
      <w:r>
        <w:rPr>
          <w:spacing w:val="-8"/>
        </w:rPr>
        <w:t xml:space="preserve"> </w:t>
      </w:r>
      <w:r>
        <w:t>all</w:t>
      </w:r>
      <w:r>
        <w:rPr>
          <w:spacing w:val="-9"/>
        </w:rPr>
        <w:t xml:space="preserve"> </w:t>
      </w:r>
      <w:r>
        <w:t>things</w:t>
      </w:r>
      <w:r>
        <w:rPr>
          <w:spacing w:val="-8"/>
        </w:rPr>
        <w:t xml:space="preserve"> </w:t>
      </w:r>
      <w:r>
        <w:t>nec-</w:t>
      </w:r>
      <w:r>
        <w:rPr>
          <w:spacing w:val="1"/>
        </w:rPr>
        <w:t xml:space="preserve"> </w:t>
      </w:r>
      <w:r>
        <w:t>essary</w:t>
      </w:r>
      <w:r>
        <w:rPr>
          <w:spacing w:val="-10"/>
        </w:rPr>
        <w:t xml:space="preserve"> </w:t>
      </w:r>
      <w:r>
        <w:t>for</w:t>
      </w:r>
      <w:r>
        <w:rPr>
          <w:spacing w:val="-10"/>
        </w:rPr>
        <w:t xml:space="preserve"> </w:t>
      </w:r>
      <w:r>
        <w:t>subsistence,</w:t>
      </w:r>
      <w:r>
        <w:rPr>
          <w:spacing w:val="-9"/>
        </w:rPr>
        <w:t xml:space="preserve"> </w:t>
      </w:r>
      <w:r>
        <w:t>raise</w:t>
      </w:r>
      <w:r>
        <w:rPr>
          <w:spacing w:val="-10"/>
        </w:rPr>
        <w:t xml:space="preserve"> </w:t>
      </w:r>
      <w:r>
        <w:t>much</w:t>
      </w:r>
      <w:r>
        <w:rPr>
          <w:spacing w:val="-10"/>
        </w:rPr>
        <w:t xml:space="preserve"> </w:t>
      </w:r>
      <w:r>
        <w:t>silk,</w:t>
      </w:r>
      <w:r>
        <w:rPr>
          <w:spacing w:val="-9"/>
        </w:rPr>
        <w:t xml:space="preserve"> </w:t>
      </w:r>
      <w:r>
        <w:t>and</w:t>
      </w:r>
      <w:r>
        <w:rPr>
          <w:spacing w:val="-10"/>
        </w:rPr>
        <w:t xml:space="preserve"> </w:t>
      </w:r>
      <w:r>
        <w:t>pay</w:t>
      </w:r>
      <w:r>
        <w:rPr>
          <w:spacing w:val="-10"/>
        </w:rPr>
        <w:t xml:space="preserve"> </w:t>
      </w:r>
      <w:r>
        <w:t>a</w:t>
      </w:r>
      <w:r>
        <w:rPr>
          <w:spacing w:val="-10"/>
        </w:rPr>
        <w:t xml:space="preserve"> </w:t>
      </w:r>
      <w:r>
        <w:t>large</w:t>
      </w:r>
      <w:r>
        <w:rPr>
          <w:spacing w:val="-9"/>
        </w:rPr>
        <w:t xml:space="preserve"> </w:t>
      </w:r>
      <w:r>
        <w:t>revenue</w:t>
      </w:r>
      <w:r>
        <w:rPr>
          <w:spacing w:val="-10"/>
        </w:rPr>
        <w:t xml:space="preserve"> </w:t>
      </w:r>
      <w:r>
        <w:t>to</w:t>
      </w:r>
      <w:r>
        <w:rPr>
          <w:spacing w:val="-10"/>
        </w:rPr>
        <w:t xml:space="preserve"> </w:t>
      </w:r>
      <w:r>
        <w:t>the</w:t>
      </w:r>
      <w:r>
        <w:rPr>
          <w:spacing w:val="-9"/>
        </w:rPr>
        <w:t xml:space="preserve"> </w:t>
      </w:r>
      <w:r>
        <w:t>sovereign.</w:t>
      </w:r>
      <w:r>
        <w:rPr>
          <w:spacing w:val="-10"/>
        </w:rPr>
        <w:t xml:space="preserve"> </w:t>
      </w:r>
      <w:r>
        <w:t>A</w:t>
      </w:r>
      <w:r>
        <w:rPr>
          <w:spacing w:val="-10"/>
        </w:rPr>
        <w:t xml:space="preserve"> </w:t>
      </w:r>
      <w:r>
        <w:t>great</w:t>
      </w:r>
      <w:r>
        <w:rPr>
          <w:spacing w:val="-9"/>
        </w:rPr>
        <w:t xml:space="preserve"> </w:t>
      </w:r>
      <w:r>
        <w:t>quantity</w:t>
      </w:r>
      <w:r>
        <w:rPr>
          <w:spacing w:val="-10"/>
        </w:rPr>
        <w:t xml:space="preserve"> </w:t>
      </w:r>
      <w:r>
        <w:t>of</w:t>
      </w:r>
      <w:r>
        <w:rPr>
          <w:spacing w:val="-10"/>
        </w:rPr>
        <w:t xml:space="preserve"> </w:t>
      </w:r>
      <w:r>
        <w:t>merchandise</w:t>
      </w:r>
      <w:r>
        <w:rPr>
          <w:spacing w:val="-9"/>
        </w:rPr>
        <w:t xml:space="preserve"> </w:t>
      </w:r>
      <w:r>
        <w:t>is</w:t>
      </w:r>
      <w:r>
        <w:rPr>
          <w:spacing w:val="1"/>
        </w:rPr>
        <w:t xml:space="preserve"> </w:t>
      </w:r>
      <w:r>
        <w:t>laden here for the province of Manji. When a man has departed from Pin-gui, and travelled two days with his face</w:t>
      </w:r>
      <w:r>
        <w:rPr>
          <w:spacing w:val="-52"/>
        </w:rPr>
        <w:t xml:space="preserve"> </w:t>
      </w:r>
      <w:r>
        <w:t>to the south, through beautiful and rich countries, he finds the city of Cin-gui, very large, and full of merchandise</w:t>
      </w:r>
      <w:r>
        <w:rPr>
          <w:spacing w:val="1"/>
        </w:rPr>
        <w:t xml:space="preserve"> </w:t>
      </w:r>
      <w:r>
        <w:t>and arts. The people are wholly idolatrous, burn the bodies of their dead, their money is paper, and they are under</w:t>
      </w:r>
      <w:r>
        <w:rPr>
          <w:spacing w:val="1"/>
        </w:rPr>
        <w:t xml:space="preserve"> </w:t>
      </w:r>
      <w:r>
        <w:t>the khan. They have much grain and grass. When a man leaves Cin-gui, he finds cities, villages, and castles, with</w:t>
      </w:r>
      <w:r>
        <w:rPr>
          <w:spacing w:val="1"/>
        </w:rPr>
        <w:t xml:space="preserve"> </w:t>
      </w:r>
      <w:r>
        <w:t>handsome</w:t>
      </w:r>
      <w:r>
        <w:rPr>
          <w:spacing w:val="-7"/>
        </w:rPr>
        <w:t xml:space="preserve"> </w:t>
      </w:r>
      <w:r>
        <w:t>dogs</w:t>
      </w:r>
      <w:r>
        <w:rPr>
          <w:spacing w:val="-6"/>
        </w:rPr>
        <w:t xml:space="preserve"> </w:t>
      </w:r>
      <w:r>
        <w:t>and</w:t>
      </w:r>
      <w:r>
        <w:rPr>
          <w:spacing w:val="-6"/>
        </w:rPr>
        <w:t xml:space="preserve"> </w:t>
      </w:r>
      <w:r>
        <w:t>good</w:t>
      </w:r>
      <w:r>
        <w:rPr>
          <w:spacing w:val="-6"/>
        </w:rPr>
        <w:t xml:space="preserve"> </w:t>
      </w:r>
      <w:r>
        <w:t>pasturage;</w:t>
      </w:r>
      <w:r>
        <w:rPr>
          <w:spacing w:val="-6"/>
        </w:rPr>
        <w:t xml:space="preserve"> </w:t>
      </w:r>
      <w:r>
        <w:t>the</w:t>
      </w:r>
      <w:r>
        <w:rPr>
          <w:spacing w:val="-6"/>
        </w:rPr>
        <w:t xml:space="preserve"> </w:t>
      </w:r>
      <w:r>
        <w:t>people</w:t>
      </w:r>
      <w:r>
        <w:rPr>
          <w:spacing w:val="-6"/>
        </w:rPr>
        <w:t xml:space="preserve"> </w:t>
      </w:r>
      <w:r>
        <w:t>being</w:t>
      </w:r>
      <w:r>
        <w:rPr>
          <w:spacing w:val="-6"/>
        </w:rPr>
        <w:t xml:space="preserve"> </w:t>
      </w:r>
      <w:r>
        <w:t>such</w:t>
      </w:r>
      <w:r>
        <w:rPr>
          <w:spacing w:val="-6"/>
        </w:rPr>
        <w:t xml:space="preserve"> </w:t>
      </w:r>
      <w:r>
        <w:t>as</w:t>
      </w:r>
      <w:r>
        <w:rPr>
          <w:spacing w:val="-6"/>
        </w:rPr>
        <w:t xml:space="preserve"> </w:t>
      </w:r>
      <w:r>
        <w:t>are</w:t>
      </w:r>
      <w:r>
        <w:rPr>
          <w:spacing w:val="-6"/>
        </w:rPr>
        <w:t xml:space="preserve"> </w:t>
      </w:r>
      <w:r>
        <w:t>above</w:t>
      </w:r>
      <w:r>
        <w:rPr>
          <w:spacing w:val="-6"/>
        </w:rPr>
        <w:t xml:space="preserve"> </w:t>
      </w:r>
      <w:r>
        <w:t>described.</w:t>
      </w:r>
    </w:p>
    <w:p w14:paraId="15D7BFA0" w14:textId="77777777" w:rsidR="00C3057B" w:rsidRDefault="00C3057B" w:rsidP="00C3057B">
      <w:pPr>
        <w:pStyle w:val="Body"/>
      </w:pPr>
    </w:p>
    <w:p w14:paraId="0E60AB30" w14:textId="77777777" w:rsidR="000276C6" w:rsidRPr="00C3057B" w:rsidRDefault="000276C6" w:rsidP="00C3057B">
      <w:pPr>
        <w:pStyle w:val="Heading4"/>
      </w:pPr>
      <w:r w:rsidRPr="00C3057B">
        <w:t>LXI—Of the great River Kara-moran</w:t>
      </w:r>
    </w:p>
    <w:p w14:paraId="232D50C2" w14:textId="55F6CB38" w:rsidR="000276C6" w:rsidRDefault="000276C6" w:rsidP="00C3057B">
      <w:pPr>
        <w:pStyle w:val="Body"/>
      </w:pPr>
      <w:r>
        <w:t>At the end of two days a man finds the great river called Kara-moran, coming from the lands of Prester John.</w:t>
      </w:r>
      <w:r>
        <w:rPr>
          <w:spacing w:val="1"/>
        </w:rPr>
        <w:t xml:space="preserve"> </w:t>
      </w:r>
      <w:r>
        <w:t>It</w:t>
      </w:r>
      <w:r>
        <w:rPr>
          <w:spacing w:val="-9"/>
        </w:rPr>
        <w:t xml:space="preserve"> </w:t>
      </w:r>
      <w:r>
        <w:t>is</w:t>
      </w:r>
      <w:r>
        <w:rPr>
          <w:spacing w:val="-8"/>
        </w:rPr>
        <w:t xml:space="preserve"> </w:t>
      </w:r>
      <w:r>
        <w:t>full,</w:t>
      </w:r>
      <w:r>
        <w:rPr>
          <w:spacing w:val="-8"/>
        </w:rPr>
        <w:t xml:space="preserve"> </w:t>
      </w:r>
      <w:r>
        <w:t>broad,</w:t>
      </w:r>
      <w:r>
        <w:rPr>
          <w:spacing w:val="-8"/>
        </w:rPr>
        <w:t xml:space="preserve"> </w:t>
      </w:r>
      <w:r>
        <w:t>and</w:t>
      </w:r>
      <w:r>
        <w:rPr>
          <w:spacing w:val="-8"/>
        </w:rPr>
        <w:t xml:space="preserve"> </w:t>
      </w:r>
      <w:r>
        <w:t>so</w:t>
      </w:r>
      <w:r>
        <w:rPr>
          <w:spacing w:val="-8"/>
        </w:rPr>
        <w:t xml:space="preserve"> </w:t>
      </w:r>
      <w:r>
        <w:t>deep</w:t>
      </w:r>
      <w:r>
        <w:rPr>
          <w:spacing w:val="-8"/>
        </w:rPr>
        <w:t xml:space="preserve"> </w:t>
      </w:r>
      <w:r>
        <w:t>that</w:t>
      </w:r>
      <w:r>
        <w:rPr>
          <w:spacing w:val="-8"/>
        </w:rPr>
        <w:t xml:space="preserve"> </w:t>
      </w:r>
      <w:r>
        <w:t>a</w:t>
      </w:r>
      <w:r>
        <w:rPr>
          <w:spacing w:val="-8"/>
        </w:rPr>
        <w:t xml:space="preserve"> </w:t>
      </w:r>
      <w:r>
        <w:t>large</w:t>
      </w:r>
      <w:r>
        <w:rPr>
          <w:spacing w:val="-9"/>
        </w:rPr>
        <w:t xml:space="preserve"> </w:t>
      </w:r>
      <w:r>
        <w:t>ship</w:t>
      </w:r>
      <w:r>
        <w:rPr>
          <w:spacing w:val="-8"/>
        </w:rPr>
        <w:t xml:space="preserve"> </w:t>
      </w:r>
      <w:r>
        <w:t>can</w:t>
      </w:r>
      <w:r>
        <w:rPr>
          <w:spacing w:val="-8"/>
        </w:rPr>
        <w:t xml:space="preserve"> </w:t>
      </w:r>
      <w:r>
        <w:t>pass</w:t>
      </w:r>
      <w:r>
        <w:rPr>
          <w:spacing w:val="-8"/>
        </w:rPr>
        <w:t xml:space="preserve"> </w:t>
      </w:r>
      <w:r>
        <w:t>through</w:t>
      </w:r>
      <w:r>
        <w:rPr>
          <w:spacing w:val="-8"/>
        </w:rPr>
        <w:t xml:space="preserve"> </w:t>
      </w:r>
      <w:r>
        <w:t>its</w:t>
      </w:r>
      <w:r>
        <w:rPr>
          <w:spacing w:val="-8"/>
        </w:rPr>
        <w:t xml:space="preserve"> </w:t>
      </w:r>
      <w:r>
        <w:t>channel;</w:t>
      </w:r>
      <w:r>
        <w:rPr>
          <w:spacing w:val="-8"/>
        </w:rPr>
        <w:t xml:space="preserve"> </w:t>
      </w:r>
      <w:r>
        <w:t>and</w:t>
      </w:r>
      <w:r>
        <w:rPr>
          <w:spacing w:val="-8"/>
        </w:rPr>
        <w:t xml:space="preserve"> </w:t>
      </w:r>
      <w:r>
        <w:t>there</w:t>
      </w:r>
      <w:r>
        <w:rPr>
          <w:spacing w:val="-8"/>
        </w:rPr>
        <w:t xml:space="preserve"> </w:t>
      </w:r>
      <w:r>
        <w:t>are</w:t>
      </w:r>
      <w:r>
        <w:rPr>
          <w:spacing w:val="-9"/>
        </w:rPr>
        <w:t xml:space="preserve"> </w:t>
      </w:r>
      <w:r>
        <w:t>on</w:t>
      </w:r>
      <w:r>
        <w:rPr>
          <w:spacing w:val="-8"/>
        </w:rPr>
        <w:t xml:space="preserve"> </w:t>
      </w:r>
      <w:r>
        <w:t>it</w:t>
      </w:r>
      <w:r>
        <w:rPr>
          <w:spacing w:val="-8"/>
        </w:rPr>
        <w:t xml:space="preserve"> </w:t>
      </w:r>
      <w:r>
        <w:t>full</w:t>
      </w:r>
      <w:r>
        <w:rPr>
          <w:spacing w:val="-8"/>
        </w:rPr>
        <w:t xml:space="preserve"> </w:t>
      </w:r>
      <w:r>
        <w:t>15,000</w:t>
      </w:r>
      <w:r>
        <w:rPr>
          <w:spacing w:val="-8"/>
        </w:rPr>
        <w:t xml:space="preserve"> </w:t>
      </w:r>
      <w:r>
        <w:t>vessels,</w:t>
      </w:r>
      <w:r>
        <w:rPr>
          <w:spacing w:val="-8"/>
        </w:rPr>
        <w:t xml:space="preserve"> </w:t>
      </w:r>
      <w:r>
        <w:t>all</w:t>
      </w:r>
      <w:r>
        <w:rPr>
          <w:spacing w:val="1"/>
        </w:rPr>
        <w:t xml:space="preserve"> </w:t>
      </w:r>
      <w:r>
        <w:t>belonging</w:t>
      </w:r>
      <w:r>
        <w:rPr>
          <w:spacing w:val="-7"/>
        </w:rPr>
        <w:t xml:space="preserve"> </w:t>
      </w:r>
      <w:r>
        <w:t>to</w:t>
      </w:r>
      <w:r>
        <w:rPr>
          <w:spacing w:val="-6"/>
        </w:rPr>
        <w:t xml:space="preserve"> </w:t>
      </w:r>
      <w:r>
        <w:t>the</w:t>
      </w:r>
      <w:r>
        <w:rPr>
          <w:spacing w:val="-6"/>
        </w:rPr>
        <w:t xml:space="preserve"> </w:t>
      </w:r>
      <w:r>
        <w:t>khan,</w:t>
      </w:r>
      <w:r>
        <w:rPr>
          <w:spacing w:val="-6"/>
        </w:rPr>
        <w:t xml:space="preserve"> </w:t>
      </w:r>
      <w:r>
        <w:t>meant</w:t>
      </w:r>
      <w:r>
        <w:rPr>
          <w:spacing w:val="-6"/>
        </w:rPr>
        <w:t xml:space="preserve"> </w:t>
      </w:r>
      <w:r>
        <w:t>for</w:t>
      </w:r>
      <w:r>
        <w:rPr>
          <w:spacing w:val="-6"/>
        </w:rPr>
        <w:t xml:space="preserve"> </w:t>
      </w:r>
      <w:r>
        <w:t>conveying</w:t>
      </w:r>
      <w:r>
        <w:rPr>
          <w:spacing w:val="-6"/>
        </w:rPr>
        <w:t xml:space="preserve"> </w:t>
      </w:r>
      <w:r>
        <w:t>his</w:t>
      </w:r>
      <w:r>
        <w:rPr>
          <w:spacing w:val="-6"/>
        </w:rPr>
        <w:t xml:space="preserve"> </w:t>
      </w:r>
      <w:r>
        <w:t>goods</w:t>
      </w:r>
      <w:r>
        <w:rPr>
          <w:spacing w:val="-6"/>
        </w:rPr>
        <w:t xml:space="preserve"> </w:t>
      </w:r>
      <w:r>
        <w:t>when</w:t>
      </w:r>
      <w:r>
        <w:rPr>
          <w:spacing w:val="-6"/>
        </w:rPr>
        <w:t xml:space="preserve"> </w:t>
      </w:r>
      <w:r>
        <w:t>he</w:t>
      </w:r>
      <w:r>
        <w:rPr>
          <w:spacing w:val="-6"/>
        </w:rPr>
        <w:t xml:space="preserve"> </w:t>
      </w:r>
      <w:r>
        <w:t>goes</w:t>
      </w:r>
      <w:r>
        <w:rPr>
          <w:spacing w:val="-6"/>
        </w:rPr>
        <w:t xml:space="preserve"> </w:t>
      </w:r>
      <w:r>
        <w:t>to</w:t>
      </w:r>
      <w:r>
        <w:rPr>
          <w:spacing w:val="-6"/>
        </w:rPr>
        <w:t xml:space="preserve"> </w:t>
      </w:r>
      <w:r>
        <w:t>the</w:t>
      </w:r>
      <w:r>
        <w:rPr>
          <w:spacing w:val="-6"/>
        </w:rPr>
        <w:t xml:space="preserve"> </w:t>
      </w:r>
      <w:r>
        <w:t>islands</w:t>
      </w:r>
      <w:r>
        <w:rPr>
          <w:spacing w:val="-6"/>
        </w:rPr>
        <w:t xml:space="preserve"> </w:t>
      </w:r>
      <w:r>
        <w:t>of</w:t>
      </w:r>
      <w:r>
        <w:rPr>
          <w:spacing w:val="-6"/>
        </w:rPr>
        <w:t xml:space="preserve"> </w:t>
      </w:r>
      <w:r>
        <w:t>the</w:t>
      </w:r>
      <w:r>
        <w:rPr>
          <w:spacing w:val="-6"/>
        </w:rPr>
        <w:t xml:space="preserve"> </w:t>
      </w:r>
      <w:r>
        <w:t>sea,</w:t>
      </w:r>
      <w:r>
        <w:rPr>
          <w:spacing w:val="-6"/>
        </w:rPr>
        <w:t xml:space="preserve"> </w:t>
      </w:r>
      <w:r>
        <w:t>which</w:t>
      </w:r>
      <w:r>
        <w:rPr>
          <w:spacing w:val="-6"/>
        </w:rPr>
        <w:t xml:space="preserve"> </w:t>
      </w:r>
      <w:r>
        <w:t>is</w:t>
      </w:r>
      <w:r>
        <w:rPr>
          <w:spacing w:val="-6"/>
        </w:rPr>
        <w:t xml:space="preserve"> </w:t>
      </w:r>
      <w:r>
        <w:t>distant</w:t>
      </w:r>
      <w:r>
        <w:rPr>
          <w:spacing w:val="-6"/>
        </w:rPr>
        <w:t xml:space="preserve"> </w:t>
      </w:r>
      <w:r>
        <w:t>about</w:t>
      </w:r>
      <w:r>
        <w:rPr>
          <w:spacing w:val="-52"/>
        </w:rPr>
        <w:t xml:space="preserve"> </w:t>
      </w:r>
      <w:r>
        <w:t>a</w:t>
      </w:r>
      <w:r>
        <w:rPr>
          <w:spacing w:val="-10"/>
        </w:rPr>
        <w:t xml:space="preserve"> </w:t>
      </w:r>
      <w:r>
        <w:t>day’s</w:t>
      </w:r>
      <w:r>
        <w:rPr>
          <w:spacing w:val="-10"/>
        </w:rPr>
        <w:t xml:space="preserve"> </w:t>
      </w:r>
      <w:r>
        <w:t>journey.</w:t>
      </w:r>
      <w:r>
        <w:rPr>
          <w:spacing w:val="-10"/>
        </w:rPr>
        <w:t xml:space="preserve"> </w:t>
      </w:r>
      <w:r>
        <w:t>And</w:t>
      </w:r>
      <w:r>
        <w:rPr>
          <w:spacing w:val="-10"/>
        </w:rPr>
        <w:t xml:space="preserve"> </w:t>
      </w:r>
      <w:r>
        <w:t>each</w:t>
      </w:r>
      <w:r>
        <w:rPr>
          <w:spacing w:val="-9"/>
        </w:rPr>
        <w:t xml:space="preserve"> </w:t>
      </w:r>
      <w:r>
        <w:t>of</w:t>
      </w:r>
      <w:r>
        <w:rPr>
          <w:spacing w:val="-10"/>
        </w:rPr>
        <w:t xml:space="preserve"> </w:t>
      </w:r>
      <w:r>
        <w:t>these</w:t>
      </w:r>
      <w:r>
        <w:rPr>
          <w:spacing w:val="-10"/>
        </w:rPr>
        <w:t xml:space="preserve"> </w:t>
      </w:r>
      <w:r>
        <w:t>ships</w:t>
      </w:r>
      <w:r>
        <w:rPr>
          <w:spacing w:val="-10"/>
        </w:rPr>
        <w:t xml:space="preserve"> </w:t>
      </w:r>
      <w:r>
        <w:t>requires</w:t>
      </w:r>
      <w:r>
        <w:rPr>
          <w:spacing w:val="-10"/>
        </w:rPr>
        <w:t xml:space="preserve"> </w:t>
      </w:r>
      <w:r>
        <w:t>fifteen</w:t>
      </w:r>
      <w:r>
        <w:rPr>
          <w:spacing w:val="-9"/>
        </w:rPr>
        <w:t xml:space="preserve"> </w:t>
      </w:r>
      <w:r>
        <w:t>mariners,</w:t>
      </w:r>
      <w:r>
        <w:rPr>
          <w:spacing w:val="-10"/>
        </w:rPr>
        <w:t xml:space="preserve"> </w:t>
      </w:r>
      <w:r>
        <w:t>and</w:t>
      </w:r>
      <w:r>
        <w:rPr>
          <w:spacing w:val="-10"/>
        </w:rPr>
        <w:t xml:space="preserve"> </w:t>
      </w:r>
      <w:r>
        <w:t>carries</w:t>
      </w:r>
      <w:r>
        <w:rPr>
          <w:spacing w:val="-10"/>
        </w:rPr>
        <w:t xml:space="preserve"> </w:t>
      </w:r>
      <w:r>
        <w:t>fifteen</w:t>
      </w:r>
      <w:r>
        <w:rPr>
          <w:spacing w:val="-10"/>
        </w:rPr>
        <w:t xml:space="preserve"> </w:t>
      </w:r>
      <w:r>
        <w:t>horses</w:t>
      </w:r>
      <w:r>
        <w:rPr>
          <w:spacing w:val="-9"/>
        </w:rPr>
        <w:t xml:space="preserve"> </w:t>
      </w:r>
      <w:r>
        <w:t>with</w:t>
      </w:r>
      <w:r>
        <w:rPr>
          <w:spacing w:val="-10"/>
        </w:rPr>
        <w:t xml:space="preserve"> </w:t>
      </w:r>
      <w:r>
        <w:t>their</w:t>
      </w:r>
      <w:r>
        <w:rPr>
          <w:spacing w:val="-10"/>
        </w:rPr>
        <w:t xml:space="preserve"> </w:t>
      </w:r>
      <w:r>
        <w:t>riders,</w:t>
      </w:r>
      <w:r>
        <w:rPr>
          <w:spacing w:val="-10"/>
        </w:rPr>
        <w:t xml:space="preserve"> </w:t>
      </w:r>
      <w:r>
        <w:t>provisions,</w:t>
      </w:r>
      <w:r>
        <w:rPr>
          <w:spacing w:val="-7"/>
        </w:rPr>
        <w:t xml:space="preserve"> </w:t>
      </w:r>
      <w:r>
        <w:t>and</w:t>
      </w:r>
      <w:r>
        <w:rPr>
          <w:spacing w:val="-6"/>
        </w:rPr>
        <w:t xml:space="preserve"> </w:t>
      </w:r>
      <w:r>
        <w:t>every</w:t>
      </w:r>
      <w:r>
        <w:rPr>
          <w:spacing w:val="-6"/>
        </w:rPr>
        <w:t xml:space="preserve"> </w:t>
      </w:r>
      <w:r>
        <w:t>thing</w:t>
      </w:r>
      <w:r>
        <w:rPr>
          <w:spacing w:val="-7"/>
        </w:rPr>
        <w:t xml:space="preserve"> </w:t>
      </w:r>
      <w:r>
        <w:t>else</w:t>
      </w:r>
      <w:r>
        <w:rPr>
          <w:spacing w:val="-6"/>
        </w:rPr>
        <w:t xml:space="preserve"> </w:t>
      </w:r>
      <w:r>
        <w:t>necessary</w:t>
      </w:r>
      <w:r>
        <w:rPr>
          <w:spacing w:val="-6"/>
        </w:rPr>
        <w:t xml:space="preserve"> </w:t>
      </w:r>
      <w:r>
        <w:t>for</w:t>
      </w:r>
      <w:r>
        <w:rPr>
          <w:spacing w:val="-7"/>
        </w:rPr>
        <w:t xml:space="preserve"> </w:t>
      </w:r>
      <w:r>
        <w:t>them.</w:t>
      </w:r>
      <w:r>
        <w:rPr>
          <w:spacing w:val="-6"/>
        </w:rPr>
        <w:t xml:space="preserve"> </w:t>
      </w:r>
      <w:r>
        <w:t>When</w:t>
      </w:r>
      <w:r>
        <w:rPr>
          <w:spacing w:val="-6"/>
        </w:rPr>
        <w:t xml:space="preserve"> </w:t>
      </w:r>
      <w:r>
        <w:t>a</w:t>
      </w:r>
      <w:r>
        <w:rPr>
          <w:spacing w:val="-6"/>
        </w:rPr>
        <w:t xml:space="preserve"> </w:t>
      </w:r>
      <w:r>
        <w:t>man</w:t>
      </w:r>
      <w:r>
        <w:rPr>
          <w:spacing w:val="-7"/>
        </w:rPr>
        <w:t xml:space="preserve"> </w:t>
      </w:r>
      <w:r>
        <w:t>passes</w:t>
      </w:r>
      <w:r>
        <w:rPr>
          <w:spacing w:val="-6"/>
        </w:rPr>
        <w:t xml:space="preserve"> </w:t>
      </w:r>
      <w:r>
        <w:t>that</w:t>
      </w:r>
      <w:r>
        <w:rPr>
          <w:spacing w:val="-6"/>
        </w:rPr>
        <w:t xml:space="preserve"> </w:t>
      </w:r>
      <w:r>
        <w:t>river,</w:t>
      </w:r>
      <w:r>
        <w:rPr>
          <w:spacing w:val="-7"/>
        </w:rPr>
        <w:t xml:space="preserve"> </w:t>
      </w:r>
      <w:r>
        <w:t>he</w:t>
      </w:r>
      <w:r>
        <w:rPr>
          <w:spacing w:val="-6"/>
        </w:rPr>
        <w:t xml:space="preserve"> </w:t>
      </w:r>
      <w:r>
        <w:t>enters</w:t>
      </w:r>
      <w:r>
        <w:rPr>
          <w:spacing w:val="-6"/>
        </w:rPr>
        <w:t xml:space="preserve"> </w:t>
      </w:r>
      <w:r>
        <w:t>the</w:t>
      </w:r>
      <w:r>
        <w:rPr>
          <w:spacing w:val="-6"/>
        </w:rPr>
        <w:t xml:space="preserve"> </w:t>
      </w:r>
      <w:r>
        <w:t>province</w:t>
      </w:r>
      <w:r>
        <w:rPr>
          <w:spacing w:val="-7"/>
        </w:rPr>
        <w:t xml:space="preserve"> </w:t>
      </w:r>
      <w:r>
        <w:t>of</w:t>
      </w:r>
      <w:r>
        <w:rPr>
          <w:spacing w:val="-6"/>
        </w:rPr>
        <w:t xml:space="preserve"> </w:t>
      </w:r>
      <w:r>
        <w:t>Manji,</w:t>
      </w:r>
      <w:r>
        <w:rPr>
          <w:spacing w:val="-6"/>
        </w:rPr>
        <w:t xml:space="preserve"> </w:t>
      </w:r>
      <w:r>
        <w:t>and</w:t>
      </w:r>
      <w:r>
        <w:rPr>
          <w:spacing w:val="-7"/>
        </w:rPr>
        <w:t xml:space="preserve"> </w:t>
      </w:r>
      <w:r>
        <w:t>I</w:t>
      </w:r>
      <w:r>
        <w:rPr>
          <w:spacing w:val="-52"/>
        </w:rPr>
        <w:t xml:space="preserve"> </w:t>
      </w:r>
      <w:r>
        <w:t>will</w:t>
      </w:r>
      <w:r>
        <w:rPr>
          <w:spacing w:val="-7"/>
        </w:rPr>
        <w:t xml:space="preserve"> </w:t>
      </w:r>
      <w:r>
        <w:t>tell</w:t>
      </w:r>
      <w:r>
        <w:rPr>
          <w:spacing w:val="-6"/>
        </w:rPr>
        <w:t xml:space="preserve"> </w:t>
      </w:r>
      <w:r>
        <w:t>you</w:t>
      </w:r>
      <w:r>
        <w:rPr>
          <w:spacing w:val="-6"/>
        </w:rPr>
        <w:t xml:space="preserve"> </w:t>
      </w:r>
      <w:r>
        <w:t>how</w:t>
      </w:r>
      <w:r>
        <w:rPr>
          <w:spacing w:val="-6"/>
        </w:rPr>
        <w:t xml:space="preserve"> </w:t>
      </w:r>
      <w:r>
        <w:t>it</w:t>
      </w:r>
      <w:r>
        <w:rPr>
          <w:spacing w:val="-7"/>
        </w:rPr>
        <w:t xml:space="preserve"> </w:t>
      </w:r>
      <w:r>
        <w:t>was</w:t>
      </w:r>
      <w:r>
        <w:rPr>
          <w:spacing w:val="-6"/>
        </w:rPr>
        <w:t xml:space="preserve"> </w:t>
      </w:r>
      <w:r>
        <w:t>conquered</w:t>
      </w:r>
      <w:r>
        <w:rPr>
          <w:spacing w:val="-6"/>
        </w:rPr>
        <w:t xml:space="preserve"> </w:t>
      </w:r>
      <w:r>
        <w:t>by</w:t>
      </w:r>
      <w:r>
        <w:rPr>
          <w:spacing w:val="-6"/>
        </w:rPr>
        <w:t xml:space="preserve"> </w:t>
      </w:r>
      <w:r>
        <w:t>the</w:t>
      </w:r>
      <w:r>
        <w:rPr>
          <w:spacing w:val="-7"/>
        </w:rPr>
        <w:t xml:space="preserve"> </w:t>
      </w:r>
      <w:r>
        <w:t>khan.</w:t>
      </w:r>
    </w:p>
    <w:p w14:paraId="77DEFFE1" w14:textId="77777777" w:rsidR="00C3057B" w:rsidRDefault="00C3057B" w:rsidP="00C3057B">
      <w:pPr>
        <w:pStyle w:val="Body"/>
      </w:pPr>
    </w:p>
    <w:p w14:paraId="1C7FEC0F" w14:textId="77777777" w:rsidR="000276C6" w:rsidRPr="00C3057B" w:rsidRDefault="000276C6" w:rsidP="00C3057B">
      <w:pPr>
        <w:pStyle w:val="Heading4"/>
      </w:pPr>
      <w:r w:rsidRPr="00C3057B">
        <w:t>LXII—Of the Province of Manji, and how it was made subject to the Great Khan</w:t>
      </w:r>
    </w:p>
    <w:p w14:paraId="30834ABD" w14:textId="3CDD4A4E" w:rsidR="000276C6" w:rsidRDefault="000276C6" w:rsidP="00C3057B">
      <w:pPr>
        <w:pStyle w:val="Body"/>
      </w:pPr>
      <w:r>
        <w:t>In the extensive province of Manji there was a lord and king named Facfur, who, excepting the great khan,</w:t>
      </w:r>
      <w:r>
        <w:rPr>
          <w:spacing w:val="1"/>
        </w:rPr>
        <w:t xml:space="preserve"> </w:t>
      </w:r>
      <w:r>
        <w:t xml:space="preserve">was the mightiest sovereign in the world, the most powerful in money and people; </w:t>
      </w:r>
      <w:r>
        <w:lastRenderedPageBreak/>
        <w:t>but the men are not good at</w:t>
      </w:r>
      <w:r>
        <w:rPr>
          <w:spacing w:val="1"/>
        </w:rPr>
        <w:t xml:space="preserve"> </w:t>
      </w:r>
      <w:r>
        <w:t>arms,</w:t>
      </w:r>
      <w:r>
        <w:rPr>
          <w:spacing w:val="-3"/>
        </w:rPr>
        <w:t xml:space="preserve"> </w:t>
      </w:r>
      <w:r>
        <w:t>nor</w:t>
      </w:r>
      <w:r>
        <w:rPr>
          <w:spacing w:val="-3"/>
        </w:rPr>
        <w:t xml:space="preserve"> </w:t>
      </w:r>
      <w:r>
        <w:t>have</w:t>
      </w:r>
      <w:r>
        <w:rPr>
          <w:spacing w:val="-3"/>
        </w:rPr>
        <w:t xml:space="preserve"> </w:t>
      </w:r>
      <w:r>
        <w:t>horses</w:t>
      </w:r>
      <w:r>
        <w:rPr>
          <w:spacing w:val="-2"/>
        </w:rPr>
        <w:t xml:space="preserve"> </w:t>
      </w:r>
      <w:r>
        <w:t>trained</w:t>
      </w:r>
      <w:r>
        <w:rPr>
          <w:spacing w:val="-3"/>
        </w:rPr>
        <w:t xml:space="preserve"> </w:t>
      </w:r>
      <w:r>
        <w:t>to</w:t>
      </w:r>
      <w:r>
        <w:rPr>
          <w:spacing w:val="-3"/>
        </w:rPr>
        <w:t xml:space="preserve"> </w:t>
      </w:r>
      <w:r>
        <w:t>war,</w:t>
      </w:r>
      <w:r>
        <w:rPr>
          <w:spacing w:val="-2"/>
        </w:rPr>
        <w:t xml:space="preserve"> </w:t>
      </w:r>
      <w:r>
        <w:t>nor</w:t>
      </w:r>
      <w:r>
        <w:rPr>
          <w:spacing w:val="-3"/>
        </w:rPr>
        <w:t xml:space="preserve"> </w:t>
      </w:r>
      <w:r>
        <w:t>experience</w:t>
      </w:r>
      <w:r>
        <w:rPr>
          <w:spacing w:val="-3"/>
        </w:rPr>
        <w:t xml:space="preserve"> </w:t>
      </w:r>
      <w:r>
        <w:t>in</w:t>
      </w:r>
      <w:r>
        <w:rPr>
          <w:spacing w:val="-2"/>
        </w:rPr>
        <w:t xml:space="preserve"> </w:t>
      </w:r>
      <w:r>
        <w:t>battle</w:t>
      </w:r>
      <w:r>
        <w:rPr>
          <w:spacing w:val="-3"/>
        </w:rPr>
        <w:t xml:space="preserve"> </w:t>
      </w:r>
      <w:r>
        <w:t>and</w:t>
      </w:r>
      <w:r>
        <w:rPr>
          <w:spacing w:val="-3"/>
        </w:rPr>
        <w:t xml:space="preserve"> </w:t>
      </w:r>
      <w:r>
        <w:t>military</w:t>
      </w:r>
      <w:r>
        <w:rPr>
          <w:spacing w:val="-2"/>
        </w:rPr>
        <w:t xml:space="preserve"> </w:t>
      </w:r>
      <w:r>
        <w:t>operations,</w:t>
      </w:r>
      <w:r>
        <w:rPr>
          <w:spacing w:val="-3"/>
        </w:rPr>
        <w:t xml:space="preserve"> </w:t>
      </w:r>
      <w:r>
        <w:t>otherwise</w:t>
      </w:r>
      <w:r>
        <w:rPr>
          <w:spacing w:val="-3"/>
        </w:rPr>
        <w:t xml:space="preserve"> </w:t>
      </w:r>
      <w:r>
        <w:t>they</w:t>
      </w:r>
      <w:r>
        <w:rPr>
          <w:spacing w:val="-2"/>
        </w:rPr>
        <w:t xml:space="preserve"> </w:t>
      </w:r>
      <w:r>
        <w:t>would</w:t>
      </w:r>
      <w:r>
        <w:rPr>
          <w:spacing w:val="-3"/>
        </w:rPr>
        <w:t xml:space="preserve"> </w:t>
      </w:r>
      <w:r>
        <w:t>never</w:t>
      </w:r>
      <w:r>
        <w:rPr>
          <w:spacing w:val="-52"/>
        </w:rPr>
        <w:t xml:space="preserve"> </w:t>
      </w:r>
      <w:r>
        <w:t>have lost so strong a country. All the lands are surrounded by waters so deep that they cannot be passed unless by</w:t>
      </w:r>
      <w:r>
        <w:rPr>
          <w:spacing w:val="-52"/>
        </w:rPr>
        <w:t xml:space="preserve"> </w:t>
      </w:r>
      <w:r>
        <w:t>bridges,</w:t>
      </w:r>
      <w:r>
        <w:rPr>
          <w:spacing w:val="-11"/>
        </w:rPr>
        <w:t xml:space="preserve"> </w:t>
      </w:r>
      <w:r>
        <w:t>and</w:t>
      </w:r>
      <w:r>
        <w:rPr>
          <w:spacing w:val="-11"/>
        </w:rPr>
        <w:t xml:space="preserve"> </w:t>
      </w:r>
      <w:r>
        <w:t>the</w:t>
      </w:r>
      <w:r>
        <w:rPr>
          <w:spacing w:val="-11"/>
        </w:rPr>
        <w:t xml:space="preserve"> </w:t>
      </w:r>
      <w:r>
        <w:t>chief</w:t>
      </w:r>
      <w:r>
        <w:rPr>
          <w:spacing w:val="-10"/>
        </w:rPr>
        <w:t xml:space="preserve"> </w:t>
      </w:r>
      <w:r>
        <w:t>cities</w:t>
      </w:r>
      <w:r>
        <w:rPr>
          <w:spacing w:val="-11"/>
        </w:rPr>
        <w:t xml:space="preserve"> </w:t>
      </w:r>
      <w:r>
        <w:t>are</w:t>
      </w:r>
      <w:r>
        <w:rPr>
          <w:spacing w:val="-11"/>
        </w:rPr>
        <w:t xml:space="preserve"> </w:t>
      </w:r>
      <w:r>
        <w:t>encompassed</w:t>
      </w:r>
      <w:r>
        <w:rPr>
          <w:spacing w:val="-10"/>
        </w:rPr>
        <w:t xml:space="preserve"> </w:t>
      </w:r>
      <w:r>
        <w:t>by</w:t>
      </w:r>
      <w:r>
        <w:rPr>
          <w:spacing w:val="-11"/>
        </w:rPr>
        <w:t xml:space="preserve"> </w:t>
      </w:r>
      <w:r>
        <w:t>broad</w:t>
      </w:r>
      <w:r>
        <w:rPr>
          <w:spacing w:val="-11"/>
        </w:rPr>
        <w:t xml:space="preserve"> </w:t>
      </w:r>
      <w:r>
        <w:t>ditches</w:t>
      </w:r>
      <w:r>
        <w:rPr>
          <w:spacing w:val="-11"/>
        </w:rPr>
        <w:t xml:space="preserve"> </w:t>
      </w:r>
      <w:r>
        <w:t>filled</w:t>
      </w:r>
      <w:r>
        <w:rPr>
          <w:spacing w:val="-10"/>
        </w:rPr>
        <w:t xml:space="preserve"> </w:t>
      </w:r>
      <w:r>
        <w:t>with</w:t>
      </w:r>
      <w:r>
        <w:rPr>
          <w:spacing w:val="-11"/>
        </w:rPr>
        <w:t xml:space="preserve"> </w:t>
      </w:r>
      <w:r>
        <w:t>water.</w:t>
      </w:r>
      <w:r>
        <w:rPr>
          <w:spacing w:val="-11"/>
        </w:rPr>
        <w:t xml:space="preserve"> </w:t>
      </w:r>
      <w:r>
        <w:t>The</w:t>
      </w:r>
      <w:r>
        <w:rPr>
          <w:spacing w:val="-10"/>
        </w:rPr>
        <w:t xml:space="preserve"> </w:t>
      </w:r>
      <w:r>
        <w:t>khan,</w:t>
      </w:r>
      <w:r>
        <w:rPr>
          <w:spacing w:val="-11"/>
        </w:rPr>
        <w:t xml:space="preserve"> </w:t>
      </w:r>
      <w:r>
        <w:t>however,</w:t>
      </w:r>
      <w:r>
        <w:rPr>
          <w:spacing w:val="-11"/>
        </w:rPr>
        <w:t xml:space="preserve"> </w:t>
      </w:r>
      <w:r>
        <w:t>in</w:t>
      </w:r>
      <w:r>
        <w:rPr>
          <w:spacing w:val="-11"/>
        </w:rPr>
        <w:t xml:space="preserve"> </w:t>
      </w:r>
      <w:r>
        <w:t>the</w:t>
      </w:r>
      <w:r>
        <w:rPr>
          <w:spacing w:val="-10"/>
        </w:rPr>
        <w:t xml:space="preserve"> </w:t>
      </w:r>
      <w:r>
        <w:t>year</w:t>
      </w:r>
      <w:r>
        <w:rPr>
          <w:spacing w:val="-11"/>
        </w:rPr>
        <w:t xml:space="preserve"> </w:t>
      </w:r>
      <w:r>
        <w:t>of</w:t>
      </w:r>
      <w:r w:rsidR="00C3057B">
        <w:t xml:space="preserve"> </w:t>
      </w:r>
      <w:r>
        <w:t>our</w:t>
      </w:r>
      <w:r>
        <w:rPr>
          <w:spacing w:val="-10"/>
        </w:rPr>
        <w:t xml:space="preserve"> </w:t>
      </w:r>
      <w:r>
        <w:t>Lord</w:t>
      </w:r>
      <w:r>
        <w:rPr>
          <w:spacing w:val="-9"/>
        </w:rPr>
        <w:t xml:space="preserve"> </w:t>
      </w:r>
      <w:r>
        <w:t>1273,</w:t>
      </w:r>
      <w:r>
        <w:rPr>
          <w:spacing w:val="-9"/>
        </w:rPr>
        <w:t xml:space="preserve"> </w:t>
      </w:r>
      <w:r>
        <w:t>sent</w:t>
      </w:r>
      <w:r>
        <w:rPr>
          <w:spacing w:val="-9"/>
        </w:rPr>
        <w:t xml:space="preserve"> </w:t>
      </w:r>
      <w:r>
        <w:t>one</w:t>
      </w:r>
      <w:r>
        <w:rPr>
          <w:spacing w:val="-9"/>
        </w:rPr>
        <w:t xml:space="preserve"> </w:t>
      </w:r>
      <w:r>
        <w:t>of</w:t>
      </w:r>
      <w:r>
        <w:rPr>
          <w:spacing w:val="-10"/>
        </w:rPr>
        <w:t xml:space="preserve"> </w:t>
      </w:r>
      <w:r>
        <w:t>his</w:t>
      </w:r>
      <w:r>
        <w:rPr>
          <w:spacing w:val="-9"/>
        </w:rPr>
        <w:t xml:space="preserve"> </w:t>
      </w:r>
      <w:r>
        <w:t>barons,</w:t>
      </w:r>
      <w:r>
        <w:rPr>
          <w:spacing w:val="-9"/>
        </w:rPr>
        <w:t xml:space="preserve"> </w:t>
      </w:r>
      <w:r>
        <w:t>Bayam</w:t>
      </w:r>
      <w:r>
        <w:rPr>
          <w:spacing w:val="-9"/>
        </w:rPr>
        <w:t xml:space="preserve"> </w:t>
      </w:r>
      <w:r>
        <w:t>Cinqsan,</w:t>
      </w:r>
      <w:r>
        <w:rPr>
          <w:spacing w:val="-9"/>
        </w:rPr>
        <w:t xml:space="preserve"> </w:t>
      </w:r>
      <w:r>
        <w:t>which</w:t>
      </w:r>
      <w:r>
        <w:rPr>
          <w:spacing w:val="-9"/>
        </w:rPr>
        <w:t xml:space="preserve"> </w:t>
      </w:r>
      <w:r>
        <w:t>means</w:t>
      </w:r>
      <w:r>
        <w:rPr>
          <w:spacing w:val="-10"/>
        </w:rPr>
        <w:t xml:space="preserve"> </w:t>
      </w:r>
      <w:r>
        <w:t>Bayam</w:t>
      </w:r>
      <w:r>
        <w:rPr>
          <w:spacing w:val="-9"/>
        </w:rPr>
        <w:t xml:space="preserve"> </w:t>
      </w:r>
      <w:r>
        <w:t>with</w:t>
      </w:r>
      <w:r>
        <w:rPr>
          <w:spacing w:val="-9"/>
        </w:rPr>
        <w:t xml:space="preserve"> </w:t>
      </w:r>
      <w:r>
        <w:t>the</w:t>
      </w:r>
      <w:r>
        <w:rPr>
          <w:spacing w:val="-9"/>
        </w:rPr>
        <w:t xml:space="preserve"> </w:t>
      </w:r>
      <w:r>
        <w:t>Hundred</w:t>
      </w:r>
      <w:r>
        <w:rPr>
          <w:spacing w:val="-9"/>
        </w:rPr>
        <w:t xml:space="preserve"> </w:t>
      </w:r>
      <w:r>
        <w:t>Eyes:</w:t>
      </w:r>
      <w:r>
        <w:rPr>
          <w:spacing w:val="-9"/>
        </w:rPr>
        <w:t xml:space="preserve"> </w:t>
      </w:r>
      <w:r>
        <w:t>for</w:t>
      </w:r>
      <w:r>
        <w:rPr>
          <w:spacing w:val="-10"/>
        </w:rPr>
        <w:t xml:space="preserve"> </w:t>
      </w:r>
      <w:r>
        <w:t>the</w:t>
      </w:r>
      <w:r>
        <w:rPr>
          <w:spacing w:val="-9"/>
        </w:rPr>
        <w:t xml:space="preserve"> </w:t>
      </w:r>
      <w:r>
        <w:t>King</w:t>
      </w:r>
      <w:r>
        <w:rPr>
          <w:spacing w:val="-9"/>
        </w:rPr>
        <w:t xml:space="preserve"> </w:t>
      </w:r>
      <w:r>
        <w:t>of</w:t>
      </w:r>
      <w:r>
        <w:rPr>
          <w:spacing w:val="1"/>
        </w:rPr>
        <w:t xml:space="preserve"> </w:t>
      </w:r>
      <w:r>
        <w:t>Manji</w:t>
      </w:r>
      <w:r>
        <w:rPr>
          <w:spacing w:val="-9"/>
        </w:rPr>
        <w:t xml:space="preserve"> </w:t>
      </w:r>
      <w:r>
        <w:t>had</w:t>
      </w:r>
      <w:r>
        <w:rPr>
          <w:spacing w:val="-8"/>
        </w:rPr>
        <w:t xml:space="preserve"> </w:t>
      </w:r>
      <w:r>
        <w:t>found</w:t>
      </w:r>
      <w:r>
        <w:rPr>
          <w:spacing w:val="-8"/>
        </w:rPr>
        <w:t xml:space="preserve"> </w:t>
      </w:r>
      <w:r>
        <w:t>out</w:t>
      </w:r>
      <w:r>
        <w:rPr>
          <w:spacing w:val="-9"/>
        </w:rPr>
        <w:t xml:space="preserve"> </w:t>
      </w:r>
      <w:r>
        <w:t>by</w:t>
      </w:r>
      <w:r>
        <w:rPr>
          <w:spacing w:val="-8"/>
        </w:rPr>
        <w:t xml:space="preserve"> </w:t>
      </w:r>
      <w:r>
        <w:t>astrology,</w:t>
      </w:r>
      <w:r>
        <w:rPr>
          <w:spacing w:val="-8"/>
        </w:rPr>
        <w:t xml:space="preserve"> </w:t>
      </w:r>
      <w:r>
        <w:t>that</w:t>
      </w:r>
      <w:r>
        <w:rPr>
          <w:spacing w:val="-9"/>
        </w:rPr>
        <w:t xml:space="preserve"> </w:t>
      </w:r>
      <w:r>
        <w:t>he</w:t>
      </w:r>
      <w:r>
        <w:rPr>
          <w:spacing w:val="-8"/>
        </w:rPr>
        <w:t xml:space="preserve"> </w:t>
      </w:r>
      <w:r>
        <w:t>could</w:t>
      </w:r>
      <w:r>
        <w:rPr>
          <w:spacing w:val="-8"/>
        </w:rPr>
        <w:t xml:space="preserve"> </w:t>
      </w:r>
      <w:r>
        <w:t>lose</w:t>
      </w:r>
      <w:r>
        <w:rPr>
          <w:spacing w:val="-8"/>
        </w:rPr>
        <w:t xml:space="preserve"> </w:t>
      </w:r>
      <w:r>
        <w:t>his</w:t>
      </w:r>
      <w:r>
        <w:rPr>
          <w:spacing w:val="-9"/>
        </w:rPr>
        <w:t xml:space="preserve"> </w:t>
      </w:r>
      <w:r>
        <w:t>kingdom</w:t>
      </w:r>
      <w:r>
        <w:rPr>
          <w:spacing w:val="-8"/>
        </w:rPr>
        <w:t xml:space="preserve"> </w:t>
      </w:r>
      <w:r>
        <w:t>only</w:t>
      </w:r>
      <w:r>
        <w:rPr>
          <w:spacing w:val="-8"/>
        </w:rPr>
        <w:t xml:space="preserve"> </w:t>
      </w:r>
      <w:r>
        <w:t>by</w:t>
      </w:r>
      <w:r>
        <w:rPr>
          <w:spacing w:val="-9"/>
        </w:rPr>
        <w:t xml:space="preserve"> </w:t>
      </w:r>
      <w:r>
        <w:t>a</w:t>
      </w:r>
      <w:r>
        <w:rPr>
          <w:spacing w:val="-8"/>
        </w:rPr>
        <w:t xml:space="preserve"> </w:t>
      </w:r>
      <w:r>
        <w:t>man</w:t>
      </w:r>
      <w:r>
        <w:rPr>
          <w:spacing w:val="-8"/>
        </w:rPr>
        <w:t xml:space="preserve"> </w:t>
      </w:r>
      <w:r>
        <w:t>having</w:t>
      </w:r>
      <w:r>
        <w:rPr>
          <w:spacing w:val="-9"/>
        </w:rPr>
        <w:t xml:space="preserve"> </w:t>
      </w:r>
      <w:r>
        <w:t>a</w:t>
      </w:r>
      <w:r>
        <w:rPr>
          <w:spacing w:val="-8"/>
        </w:rPr>
        <w:t xml:space="preserve"> </w:t>
      </w:r>
      <w:r>
        <w:t>hundred</w:t>
      </w:r>
      <w:r>
        <w:rPr>
          <w:spacing w:val="-8"/>
        </w:rPr>
        <w:t xml:space="preserve"> </w:t>
      </w:r>
      <w:r>
        <w:t>eyes.</w:t>
      </w:r>
      <w:r>
        <w:rPr>
          <w:spacing w:val="-8"/>
        </w:rPr>
        <w:t xml:space="preserve"> </w:t>
      </w:r>
      <w:r>
        <w:t>This</w:t>
      </w:r>
      <w:r>
        <w:rPr>
          <w:spacing w:val="-9"/>
        </w:rPr>
        <w:t xml:space="preserve"> </w:t>
      </w:r>
      <w:r>
        <w:t>Bayam</w:t>
      </w:r>
      <w:r>
        <w:rPr>
          <w:spacing w:val="-52"/>
        </w:rPr>
        <w:t xml:space="preserve"> </w:t>
      </w:r>
      <w:r>
        <w:t>marched</w:t>
      </w:r>
      <w:r>
        <w:rPr>
          <w:spacing w:val="-9"/>
        </w:rPr>
        <w:t xml:space="preserve"> </w:t>
      </w:r>
      <w:r>
        <w:t>with</w:t>
      </w:r>
      <w:r>
        <w:rPr>
          <w:spacing w:val="-9"/>
        </w:rPr>
        <w:t xml:space="preserve"> </w:t>
      </w:r>
      <w:r>
        <w:t>a</w:t>
      </w:r>
      <w:r>
        <w:rPr>
          <w:spacing w:val="-9"/>
        </w:rPr>
        <w:t xml:space="preserve"> </w:t>
      </w:r>
      <w:r>
        <w:t>very</w:t>
      </w:r>
      <w:r>
        <w:rPr>
          <w:spacing w:val="-9"/>
        </w:rPr>
        <w:t xml:space="preserve"> </w:t>
      </w:r>
      <w:r>
        <w:t>great</w:t>
      </w:r>
      <w:r>
        <w:rPr>
          <w:spacing w:val="-9"/>
        </w:rPr>
        <w:t xml:space="preserve"> </w:t>
      </w:r>
      <w:r>
        <w:t>force,</w:t>
      </w:r>
      <w:r>
        <w:rPr>
          <w:spacing w:val="-9"/>
        </w:rPr>
        <w:t xml:space="preserve"> </w:t>
      </w:r>
      <w:r>
        <w:t>many</w:t>
      </w:r>
      <w:r>
        <w:rPr>
          <w:spacing w:val="-9"/>
        </w:rPr>
        <w:t xml:space="preserve"> </w:t>
      </w:r>
      <w:r>
        <w:t>ships,</w:t>
      </w:r>
      <w:r>
        <w:rPr>
          <w:spacing w:val="-9"/>
        </w:rPr>
        <w:t xml:space="preserve"> </w:t>
      </w:r>
      <w:r>
        <w:t>horse</w:t>
      </w:r>
      <w:r>
        <w:rPr>
          <w:spacing w:val="-8"/>
        </w:rPr>
        <w:t xml:space="preserve"> </w:t>
      </w:r>
      <w:r>
        <w:t>and</w:t>
      </w:r>
      <w:r>
        <w:rPr>
          <w:spacing w:val="-9"/>
        </w:rPr>
        <w:t xml:space="preserve"> </w:t>
      </w:r>
      <w:r>
        <w:t>foot,</w:t>
      </w:r>
      <w:r>
        <w:rPr>
          <w:spacing w:val="-9"/>
        </w:rPr>
        <w:t xml:space="preserve"> </w:t>
      </w:r>
      <w:r>
        <w:t>and</w:t>
      </w:r>
      <w:r>
        <w:rPr>
          <w:spacing w:val="-9"/>
        </w:rPr>
        <w:t xml:space="preserve"> </w:t>
      </w:r>
      <w:r>
        <w:t>came</w:t>
      </w:r>
      <w:r>
        <w:rPr>
          <w:spacing w:val="-9"/>
        </w:rPr>
        <w:t xml:space="preserve"> </w:t>
      </w:r>
      <w:r>
        <w:t>to</w:t>
      </w:r>
      <w:r>
        <w:rPr>
          <w:spacing w:val="-9"/>
        </w:rPr>
        <w:t xml:space="preserve"> </w:t>
      </w:r>
      <w:r>
        <w:t>the</w:t>
      </w:r>
      <w:r>
        <w:rPr>
          <w:spacing w:val="-9"/>
        </w:rPr>
        <w:t xml:space="preserve"> </w:t>
      </w:r>
      <w:r>
        <w:t>first</w:t>
      </w:r>
      <w:r>
        <w:rPr>
          <w:spacing w:val="-9"/>
        </w:rPr>
        <w:t xml:space="preserve"> </w:t>
      </w:r>
      <w:r>
        <w:t>city</w:t>
      </w:r>
      <w:r>
        <w:rPr>
          <w:spacing w:val="-8"/>
        </w:rPr>
        <w:t xml:space="preserve"> </w:t>
      </w:r>
      <w:r>
        <w:t>of</w:t>
      </w:r>
      <w:r>
        <w:rPr>
          <w:spacing w:val="-9"/>
        </w:rPr>
        <w:t xml:space="preserve"> </w:t>
      </w:r>
      <w:r>
        <w:t>Manji,</w:t>
      </w:r>
      <w:r>
        <w:rPr>
          <w:spacing w:val="-9"/>
        </w:rPr>
        <w:t xml:space="preserve"> </w:t>
      </w:r>
      <w:r>
        <w:t>called</w:t>
      </w:r>
      <w:r>
        <w:rPr>
          <w:spacing w:val="-9"/>
        </w:rPr>
        <w:t xml:space="preserve"> </w:t>
      </w:r>
      <w:r>
        <w:t>Koi-gan-zu,</w:t>
      </w:r>
      <w:r w:rsidR="00C3057B">
        <w:t xml:space="preserve"> </w:t>
      </w:r>
      <w:r>
        <w:t>which</w:t>
      </w:r>
      <w:r>
        <w:rPr>
          <w:spacing w:val="-5"/>
        </w:rPr>
        <w:t xml:space="preserve"> </w:t>
      </w:r>
      <w:r>
        <w:t>we</w:t>
      </w:r>
      <w:r>
        <w:rPr>
          <w:spacing w:val="-4"/>
        </w:rPr>
        <w:t xml:space="preserve"> </w:t>
      </w:r>
      <w:r>
        <w:t>will</w:t>
      </w:r>
      <w:r>
        <w:rPr>
          <w:spacing w:val="-4"/>
        </w:rPr>
        <w:t xml:space="preserve"> </w:t>
      </w:r>
      <w:r>
        <w:t>presently</w:t>
      </w:r>
      <w:r>
        <w:rPr>
          <w:spacing w:val="-4"/>
        </w:rPr>
        <w:t xml:space="preserve"> </w:t>
      </w:r>
      <w:r>
        <w:t>describe.</w:t>
      </w:r>
      <w:r>
        <w:rPr>
          <w:spacing w:val="-4"/>
        </w:rPr>
        <w:t xml:space="preserve"> </w:t>
      </w:r>
      <w:r>
        <w:t>He</w:t>
      </w:r>
      <w:r>
        <w:rPr>
          <w:spacing w:val="-4"/>
        </w:rPr>
        <w:t xml:space="preserve"> </w:t>
      </w:r>
      <w:r>
        <w:t>called</w:t>
      </w:r>
      <w:r>
        <w:rPr>
          <w:spacing w:val="-4"/>
        </w:rPr>
        <w:t xml:space="preserve"> </w:t>
      </w:r>
      <w:r>
        <w:t>upon</w:t>
      </w:r>
      <w:r>
        <w:rPr>
          <w:spacing w:val="-4"/>
        </w:rPr>
        <w:t xml:space="preserve"> </w:t>
      </w:r>
      <w:r>
        <w:t>it</w:t>
      </w:r>
      <w:r>
        <w:rPr>
          <w:spacing w:val="-4"/>
        </w:rPr>
        <w:t xml:space="preserve"> </w:t>
      </w:r>
      <w:r>
        <w:t>to</w:t>
      </w:r>
      <w:r>
        <w:rPr>
          <w:spacing w:val="-4"/>
        </w:rPr>
        <w:t xml:space="preserve"> </w:t>
      </w:r>
      <w:r>
        <w:t>surrender;</w:t>
      </w:r>
      <w:r>
        <w:rPr>
          <w:spacing w:val="-4"/>
        </w:rPr>
        <w:t xml:space="preserve"> </w:t>
      </w:r>
      <w:r>
        <w:t>but</w:t>
      </w:r>
      <w:r>
        <w:rPr>
          <w:spacing w:val="-4"/>
        </w:rPr>
        <w:t xml:space="preserve"> </w:t>
      </w:r>
      <w:r>
        <w:t>the</w:t>
      </w:r>
      <w:r>
        <w:rPr>
          <w:spacing w:val="-4"/>
        </w:rPr>
        <w:t xml:space="preserve"> </w:t>
      </w:r>
      <w:r>
        <w:t>people</w:t>
      </w:r>
      <w:r>
        <w:rPr>
          <w:spacing w:val="-4"/>
        </w:rPr>
        <w:t xml:space="preserve"> </w:t>
      </w:r>
      <w:r>
        <w:t>refused.</w:t>
      </w:r>
      <w:r>
        <w:rPr>
          <w:spacing w:val="-4"/>
        </w:rPr>
        <w:t xml:space="preserve"> </w:t>
      </w:r>
      <w:r>
        <w:t>He</w:t>
      </w:r>
      <w:r>
        <w:rPr>
          <w:spacing w:val="-4"/>
        </w:rPr>
        <w:t xml:space="preserve"> </w:t>
      </w:r>
      <w:r>
        <w:t>then</w:t>
      </w:r>
      <w:r>
        <w:rPr>
          <w:spacing w:val="-5"/>
        </w:rPr>
        <w:t xml:space="preserve"> </w:t>
      </w:r>
      <w:r>
        <w:t>went</w:t>
      </w:r>
      <w:r>
        <w:rPr>
          <w:spacing w:val="-4"/>
        </w:rPr>
        <w:t xml:space="preserve"> </w:t>
      </w:r>
      <w:r>
        <w:t>to</w:t>
      </w:r>
      <w:r>
        <w:rPr>
          <w:spacing w:val="-4"/>
        </w:rPr>
        <w:t xml:space="preserve"> </w:t>
      </w:r>
      <w:r>
        <w:t>another</w:t>
      </w:r>
      <w:r>
        <w:rPr>
          <w:spacing w:val="-52"/>
        </w:rPr>
        <w:t xml:space="preserve"> </w:t>
      </w:r>
      <w:r>
        <w:t>city,</w:t>
      </w:r>
      <w:r>
        <w:rPr>
          <w:spacing w:val="-7"/>
        </w:rPr>
        <w:t xml:space="preserve"> </w:t>
      </w:r>
      <w:r>
        <w:t>which</w:t>
      </w:r>
      <w:r>
        <w:rPr>
          <w:spacing w:val="-6"/>
        </w:rPr>
        <w:t xml:space="preserve"> </w:t>
      </w:r>
      <w:r>
        <w:t>also</w:t>
      </w:r>
      <w:r>
        <w:rPr>
          <w:spacing w:val="-6"/>
        </w:rPr>
        <w:t xml:space="preserve"> </w:t>
      </w:r>
      <w:r>
        <w:t>refused,</w:t>
      </w:r>
      <w:r>
        <w:rPr>
          <w:spacing w:val="-6"/>
        </w:rPr>
        <w:t xml:space="preserve"> </w:t>
      </w:r>
      <w:r>
        <w:t>and</w:t>
      </w:r>
      <w:r>
        <w:rPr>
          <w:spacing w:val="-6"/>
        </w:rPr>
        <w:t xml:space="preserve"> </w:t>
      </w:r>
      <w:r>
        <w:t>so</w:t>
      </w:r>
      <w:r>
        <w:rPr>
          <w:spacing w:val="-6"/>
        </w:rPr>
        <w:t xml:space="preserve"> </w:t>
      </w:r>
      <w:r>
        <w:t>he</w:t>
      </w:r>
      <w:r>
        <w:rPr>
          <w:spacing w:val="-7"/>
        </w:rPr>
        <w:t xml:space="preserve"> </w:t>
      </w:r>
      <w:r>
        <w:t>passed</w:t>
      </w:r>
      <w:r>
        <w:rPr>
          <w:spacing w:val="-6"/>
        </w:rPr>
        <w:t xml:space="preserve"> </w:t>
      </w:r>
      <w:r>
        <w:t>five,</w:t>
      </w:r>
      <w:r>
        <w:rPr>
          <w:spacing w:val="-6"/>
        </w:rPr>
        <w:t xml:space="preserve"> </w:t>
      </w:r>
      <w:r>
        <w:t>leaving</w:t>
      </w:r>
      <w:r>
        <w:rPr>
          <w:spacing w:val="-6"/>
        </w:rPr>
        <w:t xml:space="preserve"> </w:t>
      </w:r>
      <w:r>
        <w:t>them</w:t>
      </w:r>
      <w:r>
        <w:rPr>
          <w:spacing w:val="-6"/>
        </w:rPr>
        <w:t xml:space="preserve"> </w:t>
      </w:r>
      <w:r>
        <w:t>behind,</w:t>
      </w:r>
      <w:r>
        <w:rPr>
          <w:spacing w:val="-6"/>
        </w:rPr>
        <w:t xml:space="preserve"> </w:t>
      </w:r>
      <w:r>
        <w:t>because</w:t>
      </w:r>
      <w:r>
        <w:rPr>
          <w:spacing w:val="-6"/>
        </w:rPr>
        <w:t xml:space="preserve"> </w:t>
      </w:r>
      <w:r>
        <w:t>he</w:t>
      </w:r>
      <w:r>
        <w:rPr>
          <w:spacing w:val="-7"/>
        </w:rPr>
        <w:t xml:space="preserve"> </w:t>
      </w:r>
      <w:r>
        <w:t>knew</w:t>
      </w:r>
      <w:r>
        <w:rPr>
          <w:spacing w:val="-6"/>
        </w:rPr>
        <w:t xml:space="preserve"> </w:t>
      </w:r>
      <w:r>
        <w:t>that</w:t>
      </w:r>
      <w:r>
        <w:rPr>
          <w:spacing w:val="-6"/>
        </w:rPr>
        <w:t xml:space="preserve"> </w:t>
      </w:r>
      <w:r>
        <w:t>the</w:t>
      </w:r>
      <w:r>
        <w:rPr>
          <w:spacing w:val="-6"/>
        </w:rPr>
        <w:t xml:space="preserve"> </w:t>
      </w:r>
      <w:r>
        <w:t>khan</w:t>
      </w:r>
      <w:r>
        <w:rPr>
          <w:spacing w:val="-6"/>
        </w:rPr>
        <w:t xml:space="preserve"> </w:t>
      </w:r>
      <w:r>
        <w:t>was</w:t>
      </w:r>
      <w:r>
        <w:rPr>
          <w:spacing w:val="-6"/>
        </w:rPr>
        <w:t xml:space="preserve"> </w:t>
      </w:r>
      <w:r>
        <w:t>sending</w:t>
      </w:r>
      <w:r>
        <w:rPr>
          <w:spacing w:val="1"/>
        </w:rPr>
        <w:t xml:space="preserve"> </w:t>
      </w:r>
      <w:r>
        <w:t>a large additional force. He took, however, the sixth by storm, and then successively reduced other twelve; after</w:t>
      </w:r>
      <w:r>
        <w:rPr>
          <w:spacing w:val="-52"/>
        </w:rPr>
        <w:t xml:space="preserve"> </w:t>
      </w:r>
      <w:r>
        <w:t>which he marched direct to the capital of the kingdom, called Kin-sai, where the king and queen resided. When</w:t>
      </w:r>
      <w:r>
        <w:rPr>
          <w:spacing w:val="1"/>
        </w:rPr>
        <w:t xml:space="preserve"> </w:t>
      </w:r>
      <w:r>
        <w:t>the</w:t>
      </w:r>
      <w:r>
        <w:rPr>
          <w:spacing w:val="-4"/>
        </w:rPr>
        <w:t xml:space="preserve"> </w:t>
      </w:r>
      <w:r>
        <w:t>monarch</w:t>
      </w:r>
      <w:r>
        <w:rPr>
          <w:spacing w:val="-4"/>
        </w:rPr>
        <w:t xml:space="preserve"> </w:t>
      </w:r>
      <w:r>
        <w:t>saw</w:t>
      </w:r>
      <w:r>
        <w:rPr>
          <w:spacing w:val="-4"/>
        </w:rPr>
        <w:t xml:space="preserve"> </w:t>
      </w:r>
      <w:r>
        <w:t>this</w:t>
      </w:r>
      <w:r>
        <w:rPr>
          <w:spacing w:val="-4"/>
        </w:rPr>
        <w:t xml:space="preserve"> </w:t>
      </w:r>
      <w:r>
        <w:t>great</w:t>
      </w:r>
      <w:r>
        <w:rPr>
          <w:spacing w:val="-4"/>
        </w:rPr>
        <w:t xml:space="preserve"> </w:t>
      </w:r>
      <w:r>
        <w:t>army,</w:t>
      </w:r>
      <w:r>
        <w:rPr>
          <w:spacing w:val="-4"/>
        </w:rPr>
        <w:t xml:space="preserve"> </w:t>
      </w:r>
      <w:r>
        <w:t>he</w:t>
      </w:r>
      <w:r>
        <w:rPr>
          <w:spacing w:val="-4"/>
        </w:rPr>
        <w:t xml:space="preserve"> </w:t>
      </w:r>
      <w:r>
        <w:t>was</w:t>
      </w:r>
      <w:r>
        <w:rPr>
          <w:spacing w:val="-4"/>
        </w:rPr>
        <w:t xml:space="preserve"> </w:t>
      </w:r>
      <w:r>
        <w:t>struck</w:t>
      </w:r>
      <w:r>
        <w:rPr>
          <w:spacing w:val="-4"/>
        </w:rPr>
        <w:t xml:space="preserve"> </w:t>
      </w:r>
      <w:r>
        <w:t>with</w:t>
      </w:r>
      <w:r>
        <w:rPr>
          <w:spacing w:val="-4"/>
        </w:rPr>
        <w:t xml:space="preserve"> </w:t>
      </w:r>
      <w:r>
        <w:t>such</w:t>
      </w:r>
      <w:r>
        <w:rPr>
          <w:spacing w:val="-4"/>
        </w:rPr>
        <w:t xml:space="preserve"> </w:t>
      </w:r>
      <w:r>
        <w:t>terror</w:t>
      </w:r>
      <w:r>
        <w:rPr>
          <w:spacing w:val="-4"/>
        </w:rPr>
        <w:t xml:space="preserve"> </w:t>
      </w:r>
      <w:r>
        <w:t>that</w:t>
      </w:r>
      <w:r>
        <w:rPr>
          <w:spacing w:val="-4"/>
        </w:rPr>
        <w:t xml:space="preserve"> </w:t>
      </w:r>
      <w:r>
        <w:t>he</w:t>
      </w:r>
      <w:r>
        <w:rPr>
          <w:spacing w:val="-4"/>
        </w:rPr>
        <w:t xml:space="preserve"> </w:t>
      </w:r>
      <w:r>
        <w:t>fled</w:t>
      </w:r>
      <w:r>
        <w:rPr>
          <w:spacing w:val="-4"/>
        </w:rPr>
        <w:t xml:space="preserve"> </w:t>
      </w:r>
      <w:r>
        <w:t>from</w:t>
      </w:r>
      <w:r>
        <w:rPr>
          <w:spacing w:val="-4"/>
        </w:rPr>
        <w:t xml:space="preserve"> </w:t>
      </w:r>
      <w:r>
        <w:t>the</w:t>
      </w:r>
      <w:r>
        <w:rPr>
          <w:spacing w:val="-4"/>
        </w:rPr>
        <w:t xml:space="preserve"> </w:t>
      </w:r>
      <w:r>
        <w:t>continent</w:t>
      </w:r>
      <w:r>
        <w:rPr>
          <w:spacing w:val="-4"/>
        </w:rPr>
        <w:t xml:space="preserve"> </w:t>
      </w:r>
      <w:r>
        <w:t>with</w:t>
      </w:r>
      <w:r>
        <w:rPr>
          <w:spacing w:val="-4"/>
        </w:rPr>
        <w:t xml:space="preserve"> </w:t>
      </w:r>
      <w:r>
        <w:t>many</w:t>
      </w:r>
      <w:r>
        <w:rPr>
          <w:spacing w:val="-4"/>
        </w:rPr>
        <w:t xml:space="preserve"> </w:t>
      </w:r>
      <w:r>
        <w:t>of</w:t>
      </w:r>
      <w:r>
        <w:rPr>
          <w:spacing w:val="-4"/>
        </w:rPr>
        <w:t xml:space="preserve"> </w:t>
      </w:r>
      <w:r>
        <w:t>his</w:t>
      </w:r>
      <w:r>
        <w:rPr>
          <w:spacing w:val="1"/>
        </w:rPr>
        <w:t xml:space="preserve"> </w:t>
      </w:r>
      <w:r>
        <w:t>people,</w:t>
      </w:r>
      <w:r>
        <w:rPr>
          <w:spacing w:val="-9"/>
        </w:rPr>
        <w:t xml:space="preserve"> </w:t>
      </w:r>
      <w:r>
        <w:t>having</w:t>
      </w:r>
      <w:r>
        <w:rPr>
          <w:spacing w:val="-8"/>
        </w:rPr>
        <w:t xml:space="preserve"> </w:t>
      </w:r>
      <w:r>
        <w:t>1,000</w:t>
      </w:r>
      <w:r>
        <w:rPr>
          <w:spacing w:val="-9"/>
        </w:rPr>
        <w:t xml:space="preserve"> </w:t>
      </w:r>
      <w:r>
        <w:t>ships,</w:t>
      </w:r>
      <w:r>
        <w:rPr>
          <w:spacing w:val="-8"/>
        </w:rPr>
        <w:t xml:space="preserve"> </w:t>
      </w:r>
      <w:r>
        <w:t>and</w:t>
      </w:r>
      <w:r>
        <w:rPr>
          <w:spacing w:val="-9"/>
        </w:rPr>
        <w:t xml:space="preserve"> </w:t>
      </w:r>
      <w:r>
        <w:t>sought</w:t>
      </w:r>
      <w:r>
        <w:rPr>
          <w:spacing w:val="-8"/>
        </w:rPr>
        <w:t xml:space="preserve"> </w:t>
      </w:r>
      <w:r>
        <w:t>refuge</w:t>
      </w:r>
      <w:r>
        <w:rPr>
          <w:spacing w:val="-8"/>
        </w:rPr>
        <w:t xml:space="preserve"> </w:t>
      </w:r>
      <w:r>
        <w:t>among</w:t>
      </w:r>
      <w:r>
        <w:rPr>
          <w:spacing w:val="-9"/>
        </w:rPr>
        <w:t xml:space="preserve"> </w:t>
      </w:r>
      <w:r>
        <w:t>the</w:t>
      </w:r>
      <w:r>
        <w:rPr>
          <w:spacing w:val="-8"/>
        </w:rPr>
        <w:t xml:space="preserve"> </w:t>
      </w:r>
      <w:r>
        <w:t>islands.</w:t>
      </w:r>
      <w:r>
        <w:rPr>
          <w:spacing w:val="-9"/>
        </w:rPr>
        <w:t xml:space="preserve"> </w:t>
      </w:r>
      <w:r>
        <w:t>The</w:t>
      </w:r>
      <w:r>
        <w:rPr>
          <w:spacing w:val="-8"/>
        </w:rPr>
        <w:t xml:space="preserve"> </w:t>
      </w:r>
      <w:r>
        <w:t>queen,</w:t>
      </w:r>
      <w:r>
        <w:rPr>
          <w:spacing w:val="-8"/>
        </w:rPr>
        <w:t xml:space="preserve"> </w:t>
      </w:r>
      <w:r>
        <w:t>however,</w:t>
      </w:r>
      <w:r>
        <w:rPr>
          <w:spacing w:val="-9"/>
        </w:rPr>
        <w:t xml:space="preserve"> </w:t>
      </w:r>
      <w:r>
        <w:t>remained</w:t>
      </w:r>
      <w:r>
        <w:rPr>
          <w:spacing w:val="-8"/>
        </w:rPr>
        <w:t xml:space="preserve"> </w:t>
      </w:r>
      <w:r>
        <w:t>and</w:t>
      </w:r>
      <w:r>
        <w:rPr>
          <w:spacing w:val="-9"/>
        </w:rPr>
        <w:t xml:space="preserve"> </w:t>
      </w:r>
      <w:r>
        <w:t>defended</w:t>
      </w:r>
      <w:r w:rsidR="00C3057B">
        <w:t xml:space="preserve"> </w:t>
      </w:r>
      <w:r>
        <w:t>herself</w:t>
      </w:r>
      <w:r>
        <w:rPr>
          <w:spacing w:val="-10"/>
        </w:rPr>
        <w:t xml:space="preserve"> </w:t>
      </w:r>
      <w:r>
        <w:t>as</w:t>
      </w:r>
      <w:r>
        <w:rPr>
          <w:spacing w:val="-9"/>
        </w:rPr>
        <w:t xml:space="preserve"> </w:t>
      </w:r>
      <w:r>
        <w:t>well</w:t>
      </w:r>
      <w:r>
        <w:rPr>
          <w:spacing w:val="-10"/>
        </w:rPr>
        <w:t xml:space="preserve"> </w:t>
      </w:r>
      <w:r>
        <w:t>as</w:t>
      </w:r>
      <w:r>
        <w:rPr>
          <w:spacing w:val="-9"/>
        </w:rPr>
        <w:t xml:space="preserve"> </w:t>
      </w:r>
      <w:r>
        <w:t>she</w:t>
      </w:r>
      <w:r>
        <w:rPr>
          <w:spacing w:val="-10"/>
        </w:rPr>
        <w:t xml:space="preserve"> </w:t>
      </w:r>
      <w:r>
        <w:t>could</w:t>
      </w:r>
      <w:r>
        <w:rPr>
          <w:spacing w:val="-9"/>
        </w:rPr>
        <w:t xml:space="preserve"> </w:t>
      </w:r>
      <w:r>
        <w:t>against</w:t>
      </w:r>
      <w:r>
        <w:rPr>
          <w:spacing w:val="-9"/>
        </w:rPr>
        <w:t xml:space="preserve"> </w:t>
      </w:r>
      <w:r>
        <w:t>Bayam.</w:t>
      </w:r>
      <w:r>
        <w:rPr>
          <w:spacing w:val="-10"/>
        </w:rPr>
        <w:t xml:space="preserve"> </w:t>
      </w:r>
      <w:r>
        <w:t>But</w:t>
      </w:r>
      <w:r>
        <w:rPr>
          <w:spacing w:val="-9"/>
        </w:rPr>
        <w:t xml:space="preserve"> </w:t>
      </w:r>
      <w:r>
        <w:t>having</w:t>
      </w:r>
      <w:r>
        <w:rPr>
          <w:spacing w:val="-10"/>
        </w:rPr>
        <w:t xml:space="preserve"> </w:t>
      </w:r>
      <w:r>
        <w:t>at</w:t>
      </w:r>
      <w:r>
        <w:rPr>
          <w:spacing w:val="-9"/>
        </w:rPr>
        <w:t xml:space="preserve"> </w:t>
      </w:r>
      <w:r>
        <w:t>length</w:t>
      </w:r>
      <w:r>
        <w:rPr>
          <w:spacing w:val="-9"/>
        </w:rPr>
        <w:t xml:space="preserve"> </w:t>
      </w:r>
      <w:r>
        <w:t>asked</w:t>
      </w:r>
      <w:r>
        <w:rPr>
          <w:spacing w:val="-10"/>
        </w:rPr>
        <w:t xml:space="preserve"> </w:t>
      </w:r>
      <w:r>
        <w:t>what</w:t>
      </w:r>
      <w:r>
        <w:rPr>
          <w:spacing w:val="-9"/>
        </w:rPr>
        <w:t xml:space="preserve"> </w:t>
      </w:r>
      <w:r>
        <w:t>was</w:t>
      </w:r>
      <w:r>
        <w:rPr>
          <w:spacing w:val="-10"/>
        </w:rPr>
        <w:t xml:space="preserve"> </w:t>
      </w:r>
      <w:r>
        <w:t>the</w:t>
      </w:r>
      <w:r>
        <w:rPr>
          <w:spacing w:val="-9"/>
        </w:rPr>
        <w:t xml:space="preserve"> </w:t>
      </w:r>
      <w:r>
        <w:t>name</w:t>
      </w:r>
      <w:r>
        <w:rPr>
          <w:spacing w:val="-9"/>
        </w:rPr>
        <w:t xml:space="preserve"> </w:t>
      </w:r>
      <w:r>
        <w:t>of</w:t>
      </w:r>
      <w:r>
        <w:rPr>
          <w:spacing w:val="-10"/>
        </w:rPr>
        <w:t xml:space="preserve"> </w:t>
      </w:r>
      <w:r>
        <w:t>that</w:t>
      </w:r>
      <w:r>
        <w:rPr>
          <w:spacing w:val="-9"/>
        </w:rPr>
        <w:t xml:space="preserve"> </w:t>
      </w:r>
      <w:r>
        <w:t>commander,</w:t>
      </w:r>
      <w:r>
        <w:rPr>
          <w:spacing w:val="-10"/>
        </w:rPr>
        <w:t xml:space="preserve"> </w:t>
      </w:r>
      <w:r>
        <w:t>and</w:t>
      </w:r>
      <w:r>
        <w:rPr>
          <w:spacing w:val="1"/>
        </w:rPr>
        <w:t xml:space="preserve"> </w:t>
      </w:r>
      <w:r>
        <w:t>being</w:t>
      </w:r>
      <w:r>
        <w:rPr>
          <w:spacing w:val="-6"/>
        </w:rPr>
        <w:t xml:space="preserve"> </w:t>
      </w:r>
      <w:r>
        <w:t>told</w:t>
      </w:r>
      <w:r>
        <w:rPr>
          <w:spacing w:val="-6"/>
        </w:rPr>
        <w:t xml:space="preserve"> </w:t>
      </w:r>
      <w:r>
        <w:t>it</w:t>
      </w:r>
      <w:r>
        <w:rPr>
          <w:spacing w:val="-6"/>
        </w:rPr>
        <w:t xml:space="preserve"> </w:t>
      </w:r>
      <w:r>
        <w:t>was</w:t>
      </w:r>
      <w:r>
        <w:rPr>
          <w:spacing w:val="-6"/>
        </w:rPr>
        <w:t xml:space="preserve"> </w:t>
      </w:r>
      <w:r>
        <w:t>Bayam</w:t>
      </w:r>
      <w:r>
        <w:rPr>
          <w:spacing w:val="-6"/>
        </w:rPr>
        <w:t xml:space="preserve"> </w:t>
      </w:r>
      <w:r>
        <w:t>with</w:t>
      </w:r>
      <w:r>
        <w:rPr>
          <w:spacing w:val="-6"/>
        </w:rPr>
        <w:t xml:space="preserve"> </w:t>
      </w:r>
      <w:r>
        <w:t>the</w:t>
      </w:r>
      <w:r>
        <w:rPr>
          <w:spacing w:val="-6"/>
        </w:rPr>
        <w:t xml:space="preserve"> </w:t>
      </w:r>
      <w:r>
        <w:t>Hundred</w:t>
      </w:r>
      <w:r>
        <w:rPr>
          <w:spacing w:val="-6"/>
        </w:rPr>
        <w:t xml:space="preserve"> </w:t>
      </w:r>
      <w:r>
        <w:t>Eyes,</w:t>
      </w:r>
      <w:r>
        <w:rPr>
          <w:spacing w:val="-6"/>
        </w:rPr>
        <w:t xml:space="preserve"> </w:t>
      </w:r>
      <w:r>
        <w:t>she</w:t>
      </w:r>
      <w:r>
        <w:rPr>
          <w:spacing w:val="-6"/>
        </w:rPr>
        <w:t xml:space="preserve"> </w:t>
      </w:r>
      <w:r>
        <w:t>remembered</w:t>
      </w:r>
      <w:r>
        <w:rPr>
          <w:spacing w:val="-6"/>
        </w:rPr>
        <w:t xml:space="preserve"> </w:t>
      </w:r>
      <w:r>
        <w:t>the</w:t>
      </w:r>
      <w:r>
        <w:rPr>
          <w:spacing w:val="-6"/>
        </w:rPr>
        <w:t xml:space="preserve"> </w:t>
      </w:r>
      <w:r>
        <w:t>prophecy</w:t>
      </w:r>
      <w:r>
        <w:rPr>
          <w:spacing w:val="-6"/>
        </w:rPr>
        <w:t xml:space="preserve"> </w:t>
      </w:r>
      <w:r>
        <w:t>mentioned</w:t>
      </w:r>
      <w:r>
        <w:rPr>
          <w:spacing w:val="-6"/>
        </w:rPr>
        <w:t xml:space="preserve"> </w:t>
      </w:r>
      <w:r>
        <w:t>above,</w:t>
      </w:r>
      <w:r>
        <w:rPr>
          <w:spacing w:val="-6"/>
        </w:rPr>
        <w:t xml:space="preserve"> </w:t>
      </w:r>
      <w:r>
        <w:t>and</w:t>
      </w:r>
      <w:r>
        <w:rPr>
          <w:spacing w:val="-7"/>
        </w:rPr>
        <w:t xml:space="preserve"> </w:t>
      </w:r>
      <w:r>
        <w:t>immediately</w:t>
      </w:r>
      <w:r>
        <w:rPr>
          <w:spacing w:val="-52"/>
        </w:rPr>
        <w:t xml:space="preserve"> </w:t>
      </w:r>
      <w:r>
        <w:t>surrendered the city to him. Presently all the cities of Manji yielded, and the whole world does not contain such a</w:t>
      </w:r>
      <w:r>
        <w:rPr>
          <w:spacing w:val="1"/>
        </w:rPr>
        <w:t xml:space="preserve"> </w:t>
      </w:r>
      <w:r>
        <w:t>kingdom,</w:t>
      </w:r>
      <w:r>
        <w:rPr>
          <w:spacing w:val="-7"/>
        </w:rPr>
        <w:t xml:space="preserve"> </w:t>
      </w:r>
      <w:r>
        <w:t>and</w:t>
      </w:r>
      <w:r>
        <w:rPr>
          <w:spacing w:val="-6"/>
        </w:rPr>
        <w:t xml:space="preserve"> </w:t>
      </w:r>
      <w:r>
        <w:t>I</w:t>
      </w:r>
      <w:r>
        <w:rPr>
          <w:spacing w:val="-6"/>
        </w:rPr>
        <w:t xml:space="preserve"> </w:t>
      </w:r>
      <w:r>
        <w:t>will</w:t>
      </w:r>
      <w:r>
        <w:rPr>
          <w:spacing w:val="-6"/>
        </w:rPr>
        <w:t xml:space="preserve"> </w:t>
      </w:r>
      <w:r>
        <w:t>now</w:t>
      </w:r>
      <w:r>
        <w:rPr>
          <w:spacing w:val="-7"/>
        </w:rPr>
        <w:t xml:space="preserve"> </w:t>
      </w:r>
      <w:r>
        <w:t>describe</w:t>
      </w:r>
      <w:r>
        <w:rPr>
          <w:spacing w:val="-6"/>
        </w:rPr>
        <w:t xml:space="preserve"> </w:t>
      </w:r>
      <w:r>
        <w:t>its</w:t>
      </w:r>
      <w:r>
        <w:rPr>
          <w:spacing w:val="-6"/>
        </w:rPr>
        <w:t xml:space="preserve"> </w:t>
      </w:r>
      <w:r>
        <w:t>magnificence.</w:t>
      </w:r>
    </w:p>
    <w:p w14:paraId="10787804" w14:textId="77777777" w:rsidR="00C3057B" w:rsidRDefault="00C3057B" w:rsidP="00C3057B">
      <w:pPr>
        <w:pStyle w:val="Body"/>
      </w:pPr>
    </w:p>
    <w:p w14:paraId="37D7013D" w14:textId="77777777" w:rsidR="000276C6" w:rsidRPr="00C3057B" w:rsidRDefault="000276C6" w:rsidP="00C3057B">
      <w:pPr>
        <w:pStyle w:val="Heading4"/>
      </w:pPr>
      <w:r w:rsidRPr="00C3057B">
        <w:t>LXIII—Of the Piety and Justice of the King towards his Subjects</w:t>
      </w:r>
    </w:p>
    <w:p w14:paraId="063438BB" w14:textId="0B3B0098" w:rsidR="000276C6" w:rsidRDefault="000276C6" w:rsidP="00C3057B">
      <w:pPr>
        <w:pStyle w:val="Body"/>
      </w:pPr>
      <w:r>
        <w:t>This</w:t>
      </w:r>
      <w:r>
        <w:rPr>
          <w:spacing w:val="-8"/>
        </w:rPr>
        <w:t xml:space="preserve"> </w:t>
      </w:r>
      <w:r>
        <w:t>King</w:t>
      </w:r>
      <w:r>
        <w:rPr>
          <w:spacing w:val="-7"/>
        </w:rPr>
        <w:t xml:space="preserve"> </w:t>
      </w:r>
      <w:r>
        <w:t>Facfur</w:t>
      </w:r>
      <w:r>
        <w:rPr>
          <w:spacing w:val="-7"/>
        </w:rPr>
        <w:t xml:space="preserve"> </w:t>
      </w:r>
      <w:r>
        <w:t>maintained</w:t>
      </w:r>
      <w:r>
        <w:rPr>
          <w:spacing w:val="-8"/>
        </w:rPr>
        <w:t xml:space="preserve"> </w:t>
      </w:r>
      <w:r>
        <w:t>15,000</w:t>
      </w:r>
      <w:r>
        <w:rPr>
          <w:spacing w:val="-7"/>
        </w:rPr>
        <w:t xml:space="preserve"> </w:t>
      </w:r>
      <w:r>
        <w:t>poor</w:t>
      </w:r>
      <w:r>
        <w:rPr>
          <w:spacing w:val="-7"/>
        </w:rPr>
        <w:t xml:space="preserve"> </w:t>
      </w:r>
      <w:r>
        <w:t>children,</w:t>
      </w:r>
      <w:r>
        <w:rPr>
          <w:spacing w:val="-8"/>
        </w:rPr>
        <w:t xml:space="preserve"> </w:t>
      </w:r>
      <w:r>
        <w:t>because</w:t>
      </w:r>
      <w:r>
        <w:rPr>
          <w:spacing w:val="-7"/>
        </w:rPr>
        <w:t xml:space="preserve"> </w:t>
      </w:r>
      <w:r>
        <w:t>in</w:t>
      </w:r>
      <w:r>
        <w:rPr>
          <w:spacing w:val="-7"/>
        </w:rPr>
        <w:t xml:space="preserve"> </w:t>
      </w:r>
      <w:r>
        <w:t>that</w:t>
      </w:r>
      <w:r>
        <w:rPr>
          <w:spacing w:val="-7"/>
        </w:rPr>
        <w:t xml:space="preserve"> </w:t>
      </w:r>
      <w:r>
        <w:t>province</w:t>
      </w:r>
      <w:r>
        <w:rPr>
          <w:spacing w:val="-8"/>
        </w:rPr>
        <w:t xml:space="preserve"> </w:t>
      </w:r>
      <w:r>
        <w:t>many</w:t>
      </w:r>
      <w:r>
        <w:rPr>
          <w:spacing w:val="-7"/>
        </w:rPr>
        <w:t xml:space="preserve"> </w:t>
      </w:r>
      <w:r>
        <w:t>are</w:t>
      </w:r>
      <w:r>
        <w:rPr>
          <w:spacing w:val="-7"/>
        </w:rPr>
        <w:t xml:space="preserve"> </w:t>
      </w:r>
      <w:r>
        <w:t>exposed</w:t>
      </w:r>
      <w:r>
        <w:rPr>
          <w:spacing w:val="-8"/>
        </w:rPr>
        <w:t xml:space="preserve"> </w:t>
      </w:r>
      <w:r>
        <w:t>as</w:t>
      </w:r>
      <w:r>
        <w:rPr>
          <w:spacing w:val="-7"/>
        </w:rPr>
        <w:t xml:space="preserve"> </w:t>
      </w:r>
      <w:r>
        <w:t>soon</w:t>
      </w:r>
      <w:r>
        <w:rPr>
          <w:spacing w:val="-7"/>
        </w:rPr>
        <w:t xml:space="preserve"> </w:t>
      </w:r>
      <w:r>
        <w:t>as</w:t>
      </w:r>
      <w:r>
        <w:rPr>
          <w:spacing w:val="-7"/>
        </w:rPr>
        <w:t xml:space="preserve"> </w:t>
      </w:r>
      <w:r>
        <w:t>they</w:t>
      </w:r>
      <w:r>
        <w:rPr>
          <w:spacing w:val="-52"/>
        </w:rPr>
        <w:t xml:space="preserve"> </w:t>
      </w:r>
      <w:r>
        <w:t>are born by parents who cannot support them; so, when a rich man had no issue, he went to the king and got as</w:t>
      </w:r>
      <w:r>
        <w:rPr>
          <w:spacing w:val="1"/>
        </w:rPr>
        <w:t xml:space="preserve"> </w:t>
      </w:r>
      <w:r>
        <w:t>many</w:t>
      </w:r>
      <w:r>
        <w:rPr>
          <w:spacing w:val="-6"/>
        </w:rPr>
        <w:t xml:space="preserve"> </w:t>
      </w:r>
      <w:r>
        <w:t>as</w:t>
      </w:r>
      <w:r>
        <w:rPr>
          <w:spacing w:val="-6"/>
        </w:rPr>
        <w:t xml:space="preserve"> </w:t>
      </w:r>
      <w:r>
        <w:t>he</w:t>
      </w:r>
      <w:r>
        <w:rPr>
          <w:spacing w:val="-5"/>
        </w:rPr>
        <w:t xml:space="preserve"> </w:t>
      </w:r>
      <w:r>
        <w:t>pleased.</w:t>
      </w:r>
      <w:r>
        <w:rPr>
          <w:spacing w:val="-6"/>
        </w:rPr>
        <w:t xml:space="preserve"> </w:t>
      </w:r>
      <w:r>
        <w:t>And</w:t>
      </w:r>
      <w:r>
        <w:rPr>
          <w:spacing w:val="-5"/>
        </w:rPr>
        <w:t xml:space="preserve"> </w:t>
      </w:r>
      <w:r>
        <w:t>when</w:t>
      </w:r>
      <w:r>
        <w:rPr>
          <w:spacing w:val="-6"/>
        </w:rPr>
        <w:t xml:space="preserve"> </w:t>
      </w:r>
      <w:r>
        <w:t>the</w:t>
      </w:r>
      <w:r>
        <w:rPr>
          <w:spacing w:val="-5"/>
        </w:rPr>
        <w:t xml:space="preserve"> </w:t>
      </w:r>
      <w:r>
        <w:t>boys</w:t>
      </w:r>
      <w:r>
        <w:rPr>
          <w:spacing w:val="-6"/>
        </w:rPr>
        <w:t xml:space="preserve"> </w:t>
      </w:r>
      <w:r>
        <w:t>and</w:t>
      </w:r>
      <w:r>
        <w:rPr>
          <w:spacing w:val="-5"/>
        </w:rPr>
        <w:t xml:space="preserve"> </w:t>
      </w:r>
      <w:r>
        <w:t>girls</w:t>
      </w:r>
      <w:r>
        <w:rPr>
          <w:spacing w:val="-6"/>
        </w:rPr>
        <w:t xml:space="preserve"> </w:t>
      </w:r>
      <w:r>
        <w:t>came</w:t>
      </w:r>
      <w:r>
        <w:rPr>
          <w:spacing w:val="-5"/>
        </w:rPr>
        <w:t xml:space="preserve"> </w:t>
      </w:r>
      <w:r>
        <w:t>of</w:t>
      </w:r>
      <w:r>
        <w:rPr>
          <w:spacing w:val="-6"/>
        </w:rPr>
        <w:t xml:space="preserve"> </w:t>
      </w:r>
      <w:r>
        <w:t>age,</w:t>
      </w:r>
      <w:r>
        <w:rPr>
          <w:spacing w:val="-5"/>
        </w:rPr>
        <w:t xml:space="preserve"> </w:t>
      </w:r>
      <w:r>
        <w:t>the</w:t>
      </w:r>
      <w:r>
        <w:rPr>
          <w:spacing w:val="-6"/>
        </w:rPr>
        <w:t xml:space="preserve"> </w:t>
      </w:r>
      <w:r>
        <w:t>king</w:t>
      </w:r>
      <w:r>
        <w:rPr>
          <w:spacing w:val="-6"/>
        </w:rPr>
        <w:t xml:space="preserve"> </w:t>
      </w:r>
      <w:r>
        <w:t>married</w:t>
      </w:r>
      <w:r>
        <w:rPr>
          <w:spacing w:val="-5"/>
        </w:rPr>
        <w:t xml:space="preserve"> </w:t>
      </w:r>
      <w:r>
        <w:t>them</w:t>
      </w:r>
      <w:r>
        <w:rPr>
          <w:spacing w:val="-6"/>
        </w:rPr>
        <w:t xml:space="preserve"> </w:t>
      </w:r>
      <w:r>
        <w:t>together,</w:t>
      </w:r>
      <w:r>
        <w:rPr>
          <w:spacing w:val="-5"/>
        </w:rPr>
        <w:t xml:space="preserve"> </w:t>
      </w:r>
      <w:r>
        <w:t>and</w:t>
      </w:r>
      <w:r>
        <w:rPr>
          <w:spacing w:val="-6"/>
        </w:rPr>
        <w:t xml:space="preserve"> </w:t>
      </w:r>
      <w:r>
        <w:t>gave</w:t>
      </w:r>
      <w:r>
        <w:rPr>
          <w:spacing w:val="-5"/>
        </w:rPr>
        <w:t xml:space="preserve"> </w:t>
      </w:r>
      <w:r>
        <w:t>them</w:t>
      </w:r>
      <w:r>
        <w:rPr>
          <w:spacing w:val="-6"/>
        </w:rPr>
        <w:t xml:space="preserve"> </w:t>
      </w:r>
      <w:r>
        <w:t>the</w:t>
      </w:r>
      <w:r>
        <w:rPr>
          <w:spacing w:val="1"/>
        </w:rPr>
        <w:t xml:space="preserve"> </w:t>
      </w:r>
      <w:r>
        <w:t>means of living; and thus were educated 20,000 males or females annually. He did another thing: when he went</w:t>
      </w:r>
      <w:r>
        <w:rPr>
          <w:spacing w:val="1"/>
        </w:rPr>
        <w:t xml:space="preserve"> </w:t>
      </w:r>
      <w:r>
        <w:t>through any place and saw two fine houses, and by the side of them a small one, he inquired why the first were</w:t>
      </w:r>
      <w:r>
        <w:rPr>
          <w:spacing w:val="1"/>
        </w:rPr>
        <w:t xml:space="preserve"> </w:t>
      </w:r>
      <w:r>
        <w:t>greater</w:t>
      </w:r>
      <w:r>
        <w:rPr>
          <w:spacing w:val="-3"/>
        </w:rPr>
        <w:t xml:space="preserve"> </w:t>
      </w:r>
      <w:r>
        <w:t>than</w:t>
      </w:r>
      <w:r>
        <w:rPr>
          <w:spacing w:val="-3"/>
        </w:rPr>
        <w:t xml:space="preserve"> </w:t>
      </w:r>
      <w:r>
        <w:t>the</w:t>
      </w:r>
      <w:r>
        <w:rPr>
          <w:spacing w:val="-2"/>
        </w:rPr>
        <w:t xml:space="preserve"> </w:t>
      </w:r>
      <w:r>
        <w:t>other;</w:t>
      </w:r>
      <w:r>
        <w:rPr>
          <w:spacing w:val="-3"/>
        </w:rPr>
        <w:t xml:space="preserve"> </w:t>
      </w:r>
      <w:r>
        <w:t>and</w:t>
      </w:r>
      <w:r>
        <w:rPr>
          <w:spacing w:val="-2"/>
        </w:rPr>
        <w:t xml:space="preserve"> </w:t>
      </w:r>
      <w:r>
        <w:t>being</w:t>
      </w:r>
      <w:r>
        <w:rPr>
          <w:spacing w:val="-3"/>
        </w:rPr>
        <w:t xml:space="preserve"> </w:t>
      </w:r>
      <w:r>
        <w:t>told</w:t>
      </w:r>
      <w:r>
        <w:rPr>
          <w:spacing w:val="-2"/>
        </w:rPr>
        <w:t xml:space="preserve"> </w:t>
      </w:r>
      <w:r>
        <w:t>that</w:t>
      </w:r>
      <w:r>
        <w:rPr>
          <w:spacing w:val="-3"/>
        </w:rPr>
        <w:t xml:space="preserve"> </w:t>
      </w:r>
      <w:r>
        <w:t>it</w:t>
      </w:r>
      <w:r>
        <w:rPr>
          <w:spacing w:val="-2"/>
        </w:rPr>
        <w:t xml:space="preserve"> </w:t>
      </w:r>
      <w:r>
        <w:t>be</w:t>
      </w:r>
      <w:r>
        <w:rPr>
          <w:spacing w:val="-3"/>
        </w:rPr>
        <w:t xml:space="preserve"> </w:t>
      </w:r>
      <w:r>
        <w:t>longed</w:t>
      </w:r>
      <w:r>
        <w:rPr>
          <w:spacing w:val="-2"/>
        </w:rPr>
        <w:t xml:space="preserve"> </w:t>
      </w:r>
      <w:r>
        <w:t>to</w:t>
      </w:r>
      <w:r>
        <w:rPr>
          <w:spacing w:val="-3"/>
        </w:rPr>
        <w:t xml:space="preserve"> </w:t>
      </w:r>
      <w:r>
        <w:t>a</w:t>
      </w:r>
      <w:r>
        <w:rPr>
          <w:spacing w:val="-3"/>
        </w:rPr>
        <w:t xml:space="preserve"> </w:t>
      </w:r>
      <w:r>
        <w:t>poor</w:t>
      </w:r>
      <w:r>
        <w:rPr>
          <w:spacing w:val="-2"/>
        </w:rPr>
        <w:t xml:space="preserve"> </w:t>
      </w:r>
      <w:r>
        <w:t>man,</w:t>
      </w:r>
      <w:r>
        <w:rPr>
          <w:spacing w:val="-3"/>
        </w:rPr>
        <w:t xml:space="preserve"> </w:t>
      </w:r>
      <w:r>
        <w:t>who</w:t>
      </w:r>
      <w:r>
        <w:rPr>
          <w:spacing w:val="-2"/>
        </w:rPr>
        <w:t xml:space="preserve"> </w:t>
      </w:r>
      <w:r>
        <w:t>could</w:t>
      </w:r>
      <w:r>
        <w:rPr>
          <w:spacing w:val="-3"/>
        </w:rPr>
        <w:t xml:space="preserve"> </w:t>
      </w:r>
      <w:r>
        <w:t>not</w:t>
      </w:r>
      <w:r>
        <w:rPr>
          <w:spacing w:val="-2"/>
        </w:rPr>
        <w:t xml:space="preserve"> </w:t>
      </w:r>
      <w:r>
        <w:t>afford</w:t>
      </w:r>
      <w:r>
        <w:rPr>
          <w:spacing w:val="-3"/>
        </w:rPr>
        <w:t xml:space="preserve"> </w:t>
      </w:r>
      <w:r>
        <w:t>to</w:t>
      </w:r>
      <w:r>
        <w:rPr>
          <w:spacing w:val="-2"/>
        </w:rPr>
        <w:t xml:space="preserve"> </w:t>
      </w:r>
      <w:r>
        <w:t>build</w:t>
      </w:r>
      <w:r>
        <w:rPr>
          <w:spacing w:val="-3"/>
        </w:rPr>
        <w:t xml:space="preserve"> </w:t>
      </w:r>
      <w:r>
        <w:t>one</w:t>
      </w:r>
      <w:r>
        <w:rPr>
          <w:spacing w:val="-2"/>
        </w:rPr>
        <w:t xml:space="preserve"> </w:t>
      </w:r>
      <w:r>
        <w:t>larger, presently he gave him money enough to enable him to do so. He made himself be served by more than 1,000</w:t>
      </w:r>
      <w:r>
        <w:rPr>
          <w:spacing w:val="1"/>
        </w:rPr>
        <w:t xml:space="preserve"> </w:t>
      </w:r>
      <w:r>
        <w:t>domestic servants of both sexes. He maintained his kingdom in such justice, that no evil was done, and all com-</w:t>
      </w:r>
      <w:r>
        <w:rPr>
          <w:spacing w:val="1"/>
        </w:rPr>
        <w:t xml:space="preserve"> </w:t>
      </w:r>
      <w:r>
        <w:t>modities</w:t>
      </w:r>
      <w:r>
        <w:rPr>
          <w:spacing w:val="-11"/>
        </w:rPr>
        <w:t xml:space="preserve"> </w:t>
      </w:r>
      <w:r>
        <w:t>could</w:t>
      </w:r>
      <w:r>
        <w:rPr>
          <w:spacing w:val="-10"/>
        </w:rPr>
        <w:t xml:space="preserve"> </w:t>
      </w:r>
      <w:r>
        <w:t>be</w:t>
      </w:r>
      <w:r>
        <w:rPr>
          <w:spacing w:val="-11"/>
        </w:rPr>
        <w:t xml:space="preserve"> </w:t>
      </w:r>
      <w:r>
        <w:t>left</w:t>
      </w:r>
      <w:r>
        <w:rPr>
          <w:spacing w:val="-10"/>
        </w:rPr>
        <w:t xml:space="preserve"> </w:t>
      </w:r>
      <w:r>
        <w:t>unguarded</w:t>
      </w:r>
      <w:r>
        <w:rPr>
          <w:spacing w:val="-11"/>
        </w:rPr>
        <w:t xml:space="preserve"> </w:t>
      </w:r>
      <w:r>
        <w:t>except</w:t>
      </w:r>
      <w:r>
        <w:rPr>
          <w:spacing w:val="-10"/>
        </w:rPr>
        <w:t xml:space="preserve"> </w:t>
      </w:r>
      <w:r>
        <w:t>by</w:t>
      </w:r>
      <w:r>
        <w:rPr>
          <w:spacing w:val="-10"/>
        </w:rPr>
        <w:t xml:space="preserve"> </w:t>
      </w:r>
      <w:r>
        <w:t>the</w:t>
      </w:r>
      <w:r>
        <w:rPr>
          <w:spacing w:val="-11"/>
        </w:rPr>
        <w:t xml:space="preserve"> </w:t>
      </w:r>
      <w:r>
        <w:t>royal</w:t>
      </w:r>
      <w:r>
        <w:rPr>
          <w:spacing w:val="-10"/>
        </w:rPr>
        <w:t xml:space="preserve"> </w:t>
      </w:r>
      <w:r>
        <w:t>equity.</w:t>
      </w:r>
      <w:r>
        <w:rPr>
          <w:spacing w:val="-11"/>
        </w:rPr>
        <w:t xml:space="preserve"> </w:t>
      </w:r>
      <w:r>
        <w:t>Now</w:t>
      </w:r>
      <w:r>
        <w:rPr>
          <w:spacing w:val="-10"/>
        </w:rPr>
        <w:t xml:space="preserve"> </w:t>
      </w:r>
      <w:r>
        <w:t>I</w:t>
      </w:r>
      <w:r>
        <w:rPr>
          <w:spacing w:val="-10"/>
        </w:rPr>
        <w:t xml:space="preserve"> </w:t>
      </w:r>
      <w:r>
        <w:t>have</w:t>
      </w:r>
      <w:r>
        <w:rPr>
          <w:spacing w:val="-11"/>
        </w:rPr>
        <w:t xml:space="preserve"> </w:t>
      </w:r>
      <w:r>
        <w:t>given</w:t>
      </w:r>
      <w:r>
        <w:rPr>
          <w:spacing w:val="-10"/>
        </w:rPr>
        <w:t xml:space="preserve"> </w:t>
      </w:r>
      <w:r>
        <w:t>you</w:t>
      </w:r>
      <w:r>
        <w:rPr>
          <w:spacing w:val="-11"/>
        </w:rPr>
        <w:t xml:space="preserve"> </w:t>
      </w:r>
      <w:r>
        <w:t>an</w:t>
      </w:r>
      <w:r>
        <w:rPr>
          <w:spacing w:val="-10"/>
        </w:rPr>
        <w:t xml:space="preserve"> </w:t>
      </w:r>
      <w:r>
        <w:t>account</w:t>
      </w:r>
      <w:r>
        <w:rPr>
          <w:spacing w:val="-10"/>
        </w:rPr>
        <w:t xml:space="preserve"> </w:t>
      </w:r>
      <w:r>
        <w:t>of</w:t>
      </w:r>
      <w:r>
        <w:rPr>
          <w:spacing w:val="-11"/>
        </w:rPr>
        <w:t xml:space="preserve"> </w:t>
      </w:r>
      <w:r>
        <w:t>the</w:t>
      </w:r>
      <w:r>
        <w:rPr>
          <w:spacing w:val="-10"/>
        </w:rPr>
        <w:t xml:space="preserve"> </w:t>
      </w:r>
      <w:r>
        <w:t>king;</w:t>
      </w:r>
      <w:r>
        <w:rPr>
          <w:spacing w:val="-11"/>
        </w:rPr>
        <w:t xml:space="preserve"> </w:t>
      </w:r>
      <w:r>
        <w:t>I</w:t>
      </w:r>
      <w:r>
        <w:rPr>
          <w:spacing w:val="-10"/>
        </w:rPr>
        <w:t xml:space="preserve"> </w:t>
      </w:r>
      <w:r>
        <w:t>will</w:t>
      </w:r>
      <w:r>
        <w:rPr>
          <w:spacing w:val="-10"/>
        </w:rPr>
        <w:t xml:space="preserve"> </w:t>
      </w:r>
      <w:r>
        <w:t>tell</w:t>
      </w:r>
      <w:r>
        <w:rPr>
          <w:spacing w:val="-52"/>
        </w:rPr>
        <w:t xml:space="preserve"> </w:t>
      </w:r>
      <w:r>
        <w:t>you of the queen. She was led to the great khan, who made her be honoured and served as a powerful sovereign;</w:t>
      </w:r>
      <w:r>
        <w:rPr>
          <w:spacing w:val="1"/>
        </w:rPr>
        <w:t xml:space="preserve"> </w:t>
      </w:r>
      <w:r>
        <w:t>but the king, her husband, never came out of the islands of the ocean, and died there, and thus the whole kingdom</w:t>
      </w:r>
      <w:r>
        <w:rPr>
          <w:spacing w:val="-52"/>
        </w:rPr>
        <w:t xml:space="preserve"> </w:t>
      </w:r>
      <w:r>
        <w:t xml:space="preserve">remained </w:t>
      </w:r>
      <w:r>
        <w:lastRenderedPageBreak/>
        <w:t>with the khan. Now let us tell of the province of Manji, and the manners and customs of the people; be-</w:t>
      </w:r>
      <w:r>
        <w:rPr>
          <w:spacing w:val="1"/>
        </w:rPr>
        <w:t xml:space="preserve"> </w:t>
      </w:r>
      <w:r>
        <w:t>ginning</w:t>
      </w:r>
      <w:r>
        <w:rPr>
          <w:spacing w:val="-7"/>
        </w:rPr>
        <w:t xml:space="preserve"> </w:t>
      </w:r>
      <w:r>
        <w:t>with</w:t>
      </w:r>
      <w:r>
        <w:rPr>
          <w:spacing w:val="-6"/>
        </w:rPr>
        <w:t xml:space="preserve"> </w:t>
      </w:r>
      <w:r>
        <w:t>the</w:t>
      </w:r>
      <w:r>
        <w:rPr>
          <w:spacing w:val="-6"/>
        </w:rPr>
        <w:t xml:space="preserve"> </w:t>
      </w:r>
      <w:r>
        <w:t>city</w:t>
      </w:r>
      <w:r>
        <w:rPr>
          <w:spacing w:val="-6"/>
        </w:rPr>
        <w:t xml:space="preserve"> </w:t>
      </w:r>
      <w:r>
        <w:t>of</w:t>
      </w:r>
      <w:r>
        <w:rPr>
          <w:spacing w:val="-6"/>
        </w:rPr>
        <w:t xml:space="preserve"> </w:t>
      </w:r>
      <w:r>
        <w:t>Koi-gan-zu.</w:t>
      </w:r>
    </w:p>
    <w:p w14:paraId="7192869B" w14:textId="77777777" w:rsidR="00C3057B" w:rsidRDefault="00C3057B" w:rsidP="00C3057B">
      <w:pPr>
        <w:pStyle w:val="Body"/>
      </w:pPr>
    </w:p>
    <w:p w14:paraId="1C711037" w14:textId="77777777" w:rsidR="000276C6" w:rsidRPr="00C3057B" w:rsidRDefault="000276C6" w:rsidP="00C3057B">
      <w:pPr>
        <w:pStyle w:val="Heading4"/>
      </w:pPr>
      <w:r w:rsidRPr="00C3057B">
        <w:t>LXIV—Of the Cities of Koi-gan-zu, Pau-chym, and Chaym</w:t>
      </w:r>
    </w:p>
    <w:p w14:paraId="4A661F10" w14:textId="1D42DBC7" w:rsidR="000276C6" w:rsidRDefault="000276C6" w:rsidP="00C3057B">
      <w:pPr>
        <w:pStyle w:val="Body"/>
      </w:pPr>
      <w:r>
        <w:t>Koi-gan-zu is a great, rich, and noble city, at the entrance of the province of Manji, lying to the south. The</w:t>
      </w:r>
      <w:r>
        <w:rPr>
          <w:spacing w:val="1"/>
        </w:rPr>
        <w:t xml:space="preserve"> </w:t>
      </w:r>
      <w:r>
        <w:t>whole</w:t>
      </w:r>
      <w:r>
        <w:rPr>
          <w:spacing w:val="-5"/>
        </w:rPr>
        <w:t xml:space="preserve"> </w:t>
      </w:r>
      <w:r>
        <w:t>people</w:t>
      </w:r>
      <w:r>
        <w:rPr>
          <w:spacing w:val="-5"/>
        </w:rPr>
        <w:t xml:space="preserve"> </w:t>
      </w:r>
      <w:r>
        <w:t>are</w:t>
      </w:r>
      <w:r>
        <w:rPr>
          <w:spacing w:val="-5"/>
        </w:rPr>
        <w:t xml:space="preserve"> </w:t>
      </w:r>
      <w:r>
        <w:t>subject</w:t>
      </w:r>
      <w:r>
        <w:rPr>
          <w:spacing w:val="-4"/>
        </w:rPr>
        <w:t xml:space="preserve"> </w:t>
      </w:r>
      <w:r>
        <w:t>to</w:t>
      </w:r>
      <w:r>
        <w:rPr>
          <w:spacing w:val="-5"/>
        </w:rPr>
        <w:t xml:space="preserve"> </w:t>
      </w:r>
      <w:r>
        <w:t>the</w:t>
      </w:r>
      <w:r>
        <w:rPr>
          <w:spacing w:val="-5"/>
        </w:rPr>
        <w:t xml:space="preserve"> </w:t>
      </w:r>
      <w:r>
        <w:t>khan;</w:t>
      </w:r>
      <w:r>
        <w:rPr>
          <w:spacing w:val="-4"/>
        </w:rPr>
        <w:t xml:space="preserve"> </w:t>
      </w:r>
      <w:r>
        <w:t>they</w:t>
      </w:r>
      <w:r>
        <w:rPr>
          <w:spacing w:val="-5"/>
        </w:rPr>
        <w:t xml:space="preserve"> </w:t>
      </w:r>
      <w:r>
        <w:t>are</w:t>
      </w:r>
      <w:r>
        <w:rPr>
          <w:spacing w:val="-5"/>
        </w:rPr>
        <w:t xml:space="preserve"> </w:t>
      </w:r>
      <w:r>
        <w:t>idolaters,</w:t>
      </w:r>
      <w:r>
        <w:rPr>
          <w:spacing w:val="-4"/>
        </w:rPr>
        <w:t xml:space="preserve"> </w:t>
      </w:r>
      <w:r>
        <w:t>and</w:t>
      </w:r>
      <w:r>
        <w:rPr>
          <w:spacing w:val="-5"/>
        </w:rPr>
        <w:t xml:space="preserve"> </w:t>
      </w:r>
      <w:r>
        <w:t>burn</w:t>
      </w:r>
      <w:r>
        <w:rPr>
          <w:spacing w:val="-5"/>
        </w:rPr>
        <w:t xml:space="preserve"> </w:t>
      </w:r>
      <w:r>
        <w:t>the</w:t>
      </w:r>
      <w:r>
        <w:rPr>
          <w:spacing w:val="-4"/>
        </w:rPr>
        <w:t xml:space="preserve"> </w:t>
      </w:r>
      <w:r>
        <w:t>bodies</w:t>
      </w:r>
      <w:r>
        <w:rPr>
          <w:spacing w:val="-5"/>
        </w:rPr>
        <w:t xml:space="preserve"> </w:t>
      </w:r>
      <w:r>
        <w:t>of</w:t>
      </w:r>
      <w:r>
        <w:rPr>
          <w:spacing w:val="-5"/>
        </w:rPr>
        <w:t xml:space="preserve"> </w:t>
      </w:r>
      <w:r>
        <w:t>their</w:t>
      </w:r>
      <w:r>
        <w:rPr>
          <w:spacing w:val="-4"/>
        </w:rPr>
        <w:t xml:space="preserve"> </w:t>
      </w:r>
      <w:r>
        <w:t>dead.</w:t>
      </w:r>
      <w:r>
        <w:rPr>
          <w:spacing w:val="-5"/>
        </w:rPr>
        <w:t xml:space="preserve"> </w:t>
      </w:r>
      <w:r>
        <w:t>It</w:t>
      </w:r>
      <w:r>
        <w:rPr>
          <w:spacing w:val="-5"/>
        </w:rPr>
        <w:t xml:space="preserve"> </w:t>
      </w:r>
      <w:r>
        <w:t>lies</w:t>
      </w:r>
      <w:r>
        <w:rPr>
          <w:spacing w:val="-4"/>
        </w:rPr>
        <w:t xml:space="preserve"> </w:t>
      </w:r>
      <w:r>
        <w:t>on</w:t>
      </w:r>
      <w:r>
        <w:rPr>
          <w:spacing w:val="-5"/>
        </w:rPr>
        <w:t xml:space="preserve"> </w:t>
      </w:r>
      <w:r>
        <w:t>the</w:t>
      </w:r>
      <w:r>
        <w:rPr>
          <w:spacing w:val="-5"/>
        </w:rPr>
        <w:t xml:space="preserve"> </w:t>
      </w:r>
      <w:r>
        <w:t>river</w:t>
      </w:r>
      <w:r>
        <w:rPr>
          <w:spacing w:val="-4"/>
        </w:rPr>
        <w:t xml:space="preserve"> </w:t>
      </w:r>
      <w:r>
        <w:t>Ka-ra-moran,</w:t>
      </w:r>
      <w:r>
        <w:rPr>
          <w:spacing w:val="1"/>
        </w:rPr>
        <w:t xml:space="preserve"> </w:t>
      </w:r>
      <w:r>
        <w:t>and</w:t>
      </w:r>
      <w:r>
        <w:rPr>
          <w:spacing w:val="2"/>
        </w:rPr>
        <w:t xml:space="preserve"> </w:t>
      </w:r>
      <w:r>
        <w:t>hence</w:t>
      </w:r>
      <w:r>
        <w:rPr>
          <w:spacing w:val="1"/>
        </w:rPr>
        <w:t xml:space="preserve"> </w:t>
      </w:r>
      <w:r>
        <w:t>is</w:t>
      </w:r>
      <w:r>
        <w:rPr>
          <w:spacing w:val="2"/>
        </w:rPr>
        <w:t xml:space="preserve"> </w:t>
      </w:r>
      <w:r>
        <w:t>full</w:t>
      </w:r>
      <w:r>
        <w:rPr>
          <w:spacing w:val="1"/>
        </w:rPr>
        <w:t xml:space="preserve"> </w:t>
      </w:r>
      <w:r>
        <w:t>of</w:t>
      </w:r>
      <w:r>
        <w:rPr>
          <w:spacing w:val="2"/>
        </w:rPr>
        <w:t xml:space="preserve"> </w:t>
      </w:r>
      <w:r>
        <w:t>ships;</w:t>
      </w:r>
      <w:r>
        <w:rPr>
          <w:spacing w:val="1"/>
        </w:rPr>
        <w:t xml:space="preserve"> </w:t>
      </w:r>
      <w:r>
        <w:t>for</w:t>
      </w:r>
      <w:r>
        <w:rPr>
          <w:spacing w:val="2"/>
        </w:rPr>
        <w:t xml:space="preserve"> </w:t>
      </w:r>
      <w:r>
        <w:t>many</w:t>
      </w:r>
      <w:r>
        <w:rPr>
          <w:spacing w:val="1"/>
        </w:rPr>
        <w:t xml:space="preserve"> </w:t>
      </w:r>
      <w:r>
        <w:t>merchants</w:t>
      </w:r>
      <w:r>
        <w:rPr>
          <w:spacing w:val="2"/>
        </w:rPr>
        <w:t xml:space="preserve"> </w:t>
      </w:r>
      <w:r>
        <w:t>bring</w:t>
      </w:r>
      <w:r>
        <w:rPr>
          <w:spacing w:val="2"/>
        </w:rPr>
        <w:t xml:space="preserve"> </w:t>
      </w:r>
      <w:r>
        <w:t>their</w:t>
      </w:r>
      <w:r>
        <w:rPr>
          <w:spacing w:val="1"/>
        </w:rPr>
        <w:t xml:space="preserve"> </w:t>
      </w:r>
      <w:r>
        <w:t>commodities</w:t>
      </w:r>
      <w:r>
        <w:rPr>
          <w:spacing w:val="2"/>
        </w:rPr>
        <w:t xml:space="preserve"> </w:t>
      </w:r>
      <w:r>
        <w:t>thither</w:t>
      </w:r>
      <w:r>
        <w:rPr>
          <w:spacing w:val="1"/>
        </w:rPr>
        <w:t xml:space="preserve"> </w:t>
      </w:r>
      <w:r>
        <w:t>to</w:t>
      </w:r>
      <w:r>
        <w:rPr>
          <w:spacing w:val="2"/>
        </w:rPr>
        <w:t xml:space="preserve"> </w:t>
      </w:r>
      <w:r>
        <w:t>be</w:t>
      </w:r>
      <w:r>
        <w:rPr>
          <w:spacing w:val="1"/>
        </w:rPr>
        <w:t xml:space="preserve"> </w:t>
      </w:r>
      <w:r>
        <w:t>distributed</w:t>
      </w:r>
      <w:r>
        <w:rPr>
          <w:spacing w:val="2"/>
        </w:rPr>
        <w:t xml:space="preserve"> </w:t>
      </w:r>
      <w:r>
        <w:t>through-</w:t>
      </w:r>
      <w:r>
        <w:rPr>
          <w:spacing w:val="-52"/>
        </w:rPr>
        <w:t xml:space="preserve"> </w:t>
      </w:r>
      <w:r>
        <w:t>out other cities. It is the capital of the province. Here is made a very great quantity of salt, which is supplied thence</w:t>
      </w:r>
      <w:r>
        <w:rPr>
          <w:spacing w:val="-52"/>
        </w:rPr>
        <w:t xml:space="preserve"> </w:t>
      </w:r>
      <w:r>
        <w:t>to forty different towns; the khan has a large revenue from this and other trades here carried on. And now let me</w:t>
      </w:r>
      <w:r>
        <w:rPr>
          <w:spacing w:val="1"/>
        </w:rPr>
        <w:t xml:space="preserve"> </w:t>
      </w:r>
      <w:r>
        <w:t>tell</w:t>
      </w:r>
      <w:r>
        <w:rPr>
          <w:spacing w:val="-8"/>
        </w:rPr>
        <w:t xml:space="preserve"> </w:t>
      </w:r>
      <w:r>
        <w:t>you</w:t>
      </w:r>
      <w:r>
        <w:rPr>
          <w:spacing w:val="-8"/>
        </w:rPr>
        <w:t xml:space="preserve"> </w:t>
      </w:r>
      <w:r>
        <w:t>of</w:t>
      </w:r>
      <w:r>
        <w:rPr>
          <w:spacing w:val="-8"/>
        </w:rPr>
        <w:t xml:space="preserve"> </w:t>
      </w:r>
      <w:r>
        <w:t>another</w:t>
      </w:r>
      <w:r>
        <w:rPr>
          <w:spacing w:val="-8"/>
        </w:rPr>
        <w:t xml:space="preserve"> </w:t>
      </w:r>
      <w:r>
        <w:t>city</w:t>
      </w:r>
      <w:r>
        <w:rPr>
          <w:spacing w:val="-7"/>
        </w:rPr>
        <w:t xml:space="preserve"> </w:t>
      </w:r>
      <w:r>
        <w:t>called</w:t>
      </w:r>
      <w:r>
        <w:rPr>
          <w:spacing w:val="-8"/>
        </w:rPr>
        <w:t xml:space="preserve"> </w:t>
      </w:r>
      <w:r>
        <w:t>Pau-chym.</w:t>
      </w:r>
      <w:r>
        <w:rPr>
          <w:spacing w:val="-8"/>
        </w:rPr>
        <w:t xml:space="preserve"> </w:t>
      </w:r>
      <w:r>
        <w:t>When</w:t>
      </w:r>
      <w:r>
        <w:rPr>
          <w:spacing w:val="-8"/>
        </w:rPr>
        <w:t xml:space="preserve"> </w:t>
      </w:r>
      <w:r>
        <w:t>a</w:t>
      </w:r>
      <w:r>
        <w:rPr>
          <w:spacing w:val="-8"/>
        </w:rPr>
        <w:t xml:space="preserve"> </w:t>
      </w:r>
      <w:r>
        <w:t>man</w:t>
      </w:r>
      <w:r>
        <w:rPr>
          <w:spacing w:val="-7"/>
        </w:rPr>
        <w:t xml:space="preserve"> </w:t>
      </w:r>
      <w:r>
        <w:t>departs</w:t>
      </w:r>
      <w:r>
        <w:rPr>
          <w:spacing w:val="-8"/>
        </w:rPr>
        <w:t xml:space="preserve"> </w:t>
      </w:r>
      <w:r>
        <w:t>from</w:t>
      </w:r>
      <w:r>
        <w:rPr>
          <w:spacing w:val="-8"/>
        </w:rPr>
        <w:t xml:space="preserve"> </w:t>
      </w:r>
      <w:r>
        <w:t>Koi-gan-zu,</w:t>
      </w:r>
      <w:r>
        <w:rPr>
          <w:spacing w:val="-8"/>
        </w:rPr>
        <w:t xml:space="preserve"> </w:t>
      </w:r>
      <w:r>
        <w:t>he</w:t>
      </w:r>
      <w:r>
        <w:rPr>
          <w:spacing w:val="-8"/>
        </w:rPr>
        <w:t xml:space="preserve"> </w:t>
      </w:r>
      <w:r>
        <w:t>goes</w:t>
      </w:r>
      <w:r>
        <w:rPr>
          <w:spacing w:val="-7"/>
        </w:rPr>
        <w:t xml:space="preserve"> </w:t>
      </w:r>
      <w:r>
        <w:t>a</w:t>
      </w:r>
      <w:r>
        <w:rPr>
          <w:spacing w:val="-8"/>
        </w:rPr>
        <w:t xml:space="preserve"> </w:t>
      </w:r>
      <w:r>
        <w:t>whole</w:t>
      </w:r>
      <w:r>
        <w:rPr>
          <w:spacing w:val="-8"/>
        </w:rPr>
        <w:t xml:space="preserve"> </w:t>
      </w:r>
      <w:r>
        <w:t>day</w:t>
      </w:r>
      <w:r>
        <w:rPr>
          <w:spacing w:val="-8"/>
        </w:rPr>
        <w:t xml:space="preserve"> </w:t>
      </w:r>
      <w:r>
        <w:t>along</w:t>
      </w:r>
      <w:r>
        <w:rPr>
          <w:spacing w:val="-8"/>
        </w:rPr>
        <w:t xml:space="preserve"> </w:t>
      </w:r>
      <w:r>
        <w:t>a</w:t>
      </w:r>
      <w:r>
        <w:rPr>
          <w:spacing w:val="-7"/>
        </w:rPr>
        <w:t xml:space="preserve"> </w:t>
      </w:r>
      <w:r>
        <w:t>cause-</w:t>
      </w:r>
      <w:r>
        <w:rPr>
          <w:spacing w:val="1"/>
        </w:rPr>
        <w:t xml:space="preserve"> </w:t>
      </w:r>
      <w:r>
        <w:t>way</w:t>
      </w:r>
      <w:r>
        <w:rPr>
          <w:spacing w:val="-10"/>
        </w:rPr>
        <w:t xml:space="preserve"> </w:t>
      </w:r>
      <w:r>
        <w:t>finely</w:t>
      </w:r>
      <w:r>
        <w:rPr>
          <w:spacing w:val="-10"/>
        </w:rPr>
        <w:t xml:space="preserve"> </w:t>
      </w:r>
      <w:r>
        <w:t>built</w:t>
      </w:r>
      <w:r>
        <w:rPr>
          <w:spacing w:val="-10"/>
        </w:rPr>
        <w:t xml:space="preserve"> </w:t>
      </w:r>
      <w:r>
        <w:t>of</w:t>
      </w:r>
      <w:r>
        <w:rPr>
          <w:spacing w:val="-10"/>
        </w:rPr>
        <w:t xml:space="preserve"> </w:t>
      </w:r>
      <w:r>
        <w:t>stone,</w:t>
      </w:r>
      <w:r>
        <w:rPr>
          <w:spacing w:val="-9"/>
        </w:rPr>
        <w:t xml:space="preserve"> </w:t>
      </w:r>
      <w:r>
        <w:t>and</w:t>
      </w:r>
      <w:r>
        <w:rPr>
          <w:spacing w:val="-10"/>
        </w:rPr>
        <w:t xml:space="preserve"> </w:t>
      </w:r>
      <w:r>
        <w:t>on</w:t>
      </w:r>
      <w:r>
        <w:rPr>
          <w:spacing w:val="-10"/>
        </w:rPr>
        <w:t xml:space="preserve"> </w:t>
      </w:r>
      <w:r>
        <w:t>each</w:t>
      </w:r>
      <w:r>
        <w:rPr>
          <w:spacing w:val="-10"/>
        </w:rPr>
        <w:t xml:space="preserve"> </w:t>
      </w:r>
      <w:r>
        <w:t>side</w:t>
      </w:r>
      <w:r>
        <w:rPr>
          <w:spacing w:val="-10"/>
        </w:rPr>
        <w:t xml:space="preserve"> </w:t>
      </w:r>
      <w:r>
        <w:t>is</w:t>
      </w:r>
      <w:r>
        <w:rPr>
          <w:spacing w:val="-9"/>
        </w:rPr>
        <w:t xml:space="preserve"> </w:t>
      </w:r>
      <w:r>
        <w:t>a</w:t>
      </w:r>
      <w:r>
        <w:rPr>
          <w:spacing w:val="-10"/>
        </w:rPr>
        <w:t xml:space="preserve"> </w:t>
      </w:r>
      <w:r>
        <w:t>large</w:t>
      </w:r>
      <w:r>
        <w:rPr>
          <w:spacing w:val="-10"/>
        </w:rPr>
        <w:t xml:space="preserve"> </w:t>
      </w:r>
      <w:r>
        <w:t>water,</w:t>
      </w:r>
      <w:r>
        <w:rPr>
          <w:spacing w:val="-10"/>
        </w:rPr>
        <w:t xml:space="preserve"> </w:t>
      </w:r>
      <w:r>
        <w:t>so</w:t>
      </w:r>
      <w:r>
        <w:rPr>
          <w:spacing w:val="-9"/>
        </w:rPr>
        <w:t xml:space="preserve"> </w:t>
      </w:r>
      <w:r>
        <w:t>that</w:t>
      </w:r>
      <w:r>
        <w:rPr>
          <w:spacing w:val="-10"/>
        </w:rPr>
        <w:t xml:space="preserve"> </w:t>
      </w:r>
      <w:r>
        <w:t>it</w:t>
      </w:r>
      <w:r>
        <w:rPr>
          <w:spacing w:val="-10"/>
        </w:rPr>
        <w:t xml:space="preserve"> </w:t>
      </w:r>
      <w:r>
        <w:t>is</w:t>
      </w:r>
      <w:r>
        <w:rPr>
          <w:spacing w:val="-10"/>
        </w:rPr>
        <w:t xml:space="preserve"> </w:t>
      </w:r>
      <w:r>
        <w:t>impossible</w:t>
      </w:r>
      <w:r>
        <w:rPr>
          <w:spacing w:val="-10"/>
        </w:rPr>
        <w:t xml:space="preserve"> </w:t>
      </w:r>
      <w:r>
        <w:t>to</w:t>
      </w:r>
      <w:r>
        <w:rPr>
          <w:spacing w:val="-9"/>
        </w:rPr>
        <w:t xml:space="preserve"> </w:t>
      </w:r>
      <w:r>
        <w:t>enter</w:t>
      </w:r>
      <w:r>
        <w:rPr>
          <w:spacing w:val="-10"/>
        </w:rPr>
        <w:t xml:space="preserve"> </w:t>
      </w:r>
      <w:r>
        <w:t>the</w:t>
      </w:r>
      <w:r>
        <w:rPr>
          <w:spacing w:val="-10"/>
        </w:rPr>
        <w:t xml:space="preserve"> </w:t>
      </w:r>
      <w:r>
        <w:t>province</w:t>
      </w:r>
      <w:r>
        <w:rPr>
          <w:spacing w:val="-10"/>
        </w:rPr>
        <w:t xml:space="preserve"> </w:t>
      </w:r>
      <w:r>
        <w:t>unless</w:t>
      </w:r>
      <w:r>
        <w:rPr>
          <w:spacing w:val="-10"/>
        </w:rPr>
        <w:t xml:space="preserve"> </w:t>
      </w:r>
      <w:r>
        <w:t>by</w:t>
      </w:r>
      <w:r>
        <w:rPr>
          <w:spacing w:val="-9"/>
        </w:rPr>
        <w:t xml:space="preserve"> </w:t>
      </w:r>
      <w:r>
        <w:t>this</w:t>
      </w:r>
      <w:r>
        <w:rPr>
          <w:spacing w:val="1"/>
        </w:rPr>
        <w:t xml:space="preserve"> </w:t>
      </w:r>
      <w:r>
        <w:t>causeway. He then finds a city called Pau-chym; all the people are idolaters, burn the bodies of their dead, and are</w:t>
      </w:r>
      <w:r>
        <w:rPr>
          <w:spacing w:val="1"/>
        </w:rPr>
        <w:t xml:space="preserve"> </w:t>
      </w:r>
      <w:r>
        <w:t>under the great khan. They are artificers and merchants, have abundance of silk, and make much cloth of it mixed</w:t>
      </w:r>
      <w:r>
        <w:rPr>
          <w:spacing w:val="1"/>
        </w:rPr>
        <w:t xml:space="preserve"> </w:t>
      </w:r>
      <w:r>
        <w:t>with</w:t>
      </w:r>
      <w:r>
        <w:rPr>
          <w:spacing w:val="-6"/>
        </w:rPr>
        <w:t xml:space="preserve"> </w:t>
      </w:r>
      <w:r>
        <w:t>gold,</w:t>
      </w:r>
      <w:r>
        <w:rPr>
          <w:spacing w:val="-5"/>
        </w:rPr>
        <w:t xml:space="preserve"> </w:t>
      </w:r>
      <w:r>
        <w:t>and</w:t>
      </w:r>
      <w:r>
        <w:rPr>
          <w:spacing w:val="-5"/>
        </w:rPr>
        <w:t xml:space="preserve"> </w:t>
      </w:r>
      <w:r>
        <w:t>thus</w:t>
      </w:r>
      <w:r>
        <w:rPr>
          <w:spacing w:val="-5"/>
        </w:rPr>
        <w:t xml:space="preserve"> </w:t>
      </w:r>
      <w:r>
        <w:t>earn</w:t>
      </w:r>
      <w:r>
        <w:rPr>
          <w:spacing w:val="-5"/>
        </w:rPr>
        <w:t xml:space="preserve"> </w:t>
      </w:r>
      <w:r>
        <w:t>a</w:t>
      </w:r>
      <w:r>
        <w:rPr>
          <w:spacing w:val="-5"/>
        </w:rPr>
        <w:t xml:space="preserve"> </w:t>
      </w:r>
      <w:r>
        <w:t>sufficient</w:t>
      </w:r>
      <w:r>
        <w:rPr>
          <w:spacing w:val="-5"/>
        </w:rPr>
        <w:t xml:space="preserve"> </w:t>
      </w:r>
      <w:r>
        <w:t>livelihood.</w:t>
      </w:r>
      <w:r>
        <w:rPr>
          <w:spacing w:val="-6"/>
        </w:rPr>
        <w:t xml:space="preserve"> </w:t>
      </w:r>
      <w:r>
        <w:t>Through</w:t>
      </w:r>
      <w:r>
        <w:rPr>
          <w:spacing w:val="-5"/>
        </w:rPr>
        <w:t xml:space="preserve"> </w:t>
      </w:r>
      <w:r>
        <w:t>all</w:t>
      </w:r>
      <w:r>
        <w:rPr>
          <w:spacing w:val="-5"/>
        </w:rPr>
        <w:t xml:space="preserve"> </w:t>
      </w:r>
      <w:r>
        <w:t>that</w:t>
      </w:r>
      <w:r>
        <w:rPr>
          <w:spacing w:val="-5"/>
        </w:rPr>
        <w:t xml:space="preserve"> </w:t>
      </w:r>
      <w:r>
        <w:t>country</w:t>
      </w:r>
      <w:r>
        <w:rPr>
          <w:spacing w:val="-5"/>
        </w:rPr>
        <w:t xml:space="preserve"> </w:t>
      </w:r>
      <w:r>
        <w:t>the</w:t>
      </w:r>
      <w:r>
        <w:rPr>
          <w:spacing w:val="-5"/>
        </w:rPr>
        <w:t xml:space="preserve"> </w:t>
      </w:r>
      <w:r>
        <w:t>paper</w:t>
      </w:r>
      <w:r>
        <w:rPr>
          <w:spacing w:val="-5"/>
        </w:rPr>
        <w:t xml:space="preserve"> </w:t>
      </w:r>
      <w:r>
        <w:t>money</w:t>
      </w:r>
      <w:r>
        <w:rPr>
          <w:spacing w:val="-5"/>
        </w:rPr>
        <w:t xml:space="preserve"> </w:t>
      </w:r>
      <w:r>
        <w:t>of</w:t>
      </w:r>
      <w:r>
        <w:rPr>
          <w:spacing w:val="-6"/>
        </w:rPr>
        <w:t xml:space="preserve"> </w:t>
      </w:r>
      <w:r>
        <w:t>the</w:t>
      </w:r>
      <w:r>
        <w:rPr>
          <w:spacing w:val="-5"/>
        </w:rPr>
        <w:t xml:space="preserve"> </w:t>
      </w:r>
      <w:r>
        <w:t>khan</w:t>
      </w:r>
      <w:r>
        <w:rPr>
          <w:spacing w:val="-5"/>
        </w:rPr>
        <w:t xml:space="preserve"> </w:t>
      </w:r>
      <w:r>
        <w:t>is</w:t>
      </w:r>
      <w:r>
        <w:rPr>
          <w:spacing w:val="-5"/>
        </w:rPr>
        <w:t xml:space="preserve"> </w:t>
      </w:r>
      <w:r>
        <w:t>circulated.</w:t>
      </w:r>
    </w:p>
    <w:p w14:paraId="4AC29768" w14:textId="24664DFC" w:rsidR="000276C6" w:rsidRDefault="000276C6" w:rsidP="00C3057B">
      <w:pPr>
        <w:pStyle w:val="Body"/>
      </w:pPr>
      <w:r>
        <w:t>When a man sets out from Pau-chym, he travels a day and discovers a very large city named Chaym. There is</w:t>
      </w:r>
      <w:r>
        <w:rPr>
          <w:spacing w:val="-52"/>
        </w:rPr>
        <w:t xml:space="preserve"> </w:t>
      </w:r>
      <w:r>
        <w:t>great</w:t>
      </w:r>
      <w:r>
        <w:rPr>
          <w:spacing w:val="-7"/>
        </w:rPr>
        <w:t xml:space="preserve"> </w:t>
      </w:r>
      <w:r>
        <w:t>abundance</w:t>
      </w:r>
      <w:r>
        <w:rPr>
          <w:spacing w:val="-7"/>
        </w:rPr>
        <w:t xml:space="preserve"> </w:t>
      </w:r>
      <w:r>
        <w:t>of</w:t>
      </w:r>
      <w:r>
        <w:rPr>
          <w:spacing w:val="-7"/>
        </w:rPr>
        <w:t xml:space="preserve"> </w:t>
      </w:r>
      <w:r>
        <w:t>the</w:t>
      </w:r>
      <w:r>
        <w:rPr>
          <w:spacing w:val="-7"/>
        </w:rPr>
        <w:t xml:space="preserve"> </w:t>
      </w:r>
      <w:r>
        <w:t>necessaries</w:t>
      </w:r>
      <w:r>
        <w:rPr>
          <w:spacing w:val="-6"/>
        </w:rPr>
        <w:t xml:space="preserve"> </w:t>
      </w:r>
      <w:r>
        <w:t>of</w:t>
      </w:r>
      <w:r>
        <w:rPr>
          <w:spacing w:val="-7"/>
        </w:rPr>
        <w:t xml:space="preserve"> </w:t>
      </w:r>
      <w:r>
        <w:t>life;</w:t>
      </w:r>
      <w:r>
        <w:rPr>
          <w:spacing w:val="-7"/>
        </w:rPr>
        <w:t xml:space="preserve"> </w:t>
      </w:r>
      <w:r>
        <w:t>fish</w:t>
      </w:r>
      <w:r>
        <w:rPr>
          <w:spacing w:val="-7"/>
        </w:rPr>
        <w:t xml:space="preserve"> </w:t>
      </w:r>
      <w:r>
        <w:t>beyond</w:t>
      </w:r>
      <w:r>
        <w:rPr>
          <w:spacing w:val="-6"/>
        </w:rPr>
        <w:t xml:space="preserve"> </w:t>
      </w:r>
      <w:r>
        <w:t>measure,</w:t>
      </w:r>
      <w:r>
        <w:rPr>
          <w:spacing w:val="-7"/>
        </w:rPr>
        <w:t xml:space="preserve"> </w:t>
      </w:r>
      <w:r>
        <w:t>beasts</w:t>
      </w:r>
      <w:r>
        <w:rPr>
          <w:spacing w:val="-7"/>
        </w:rPr>
        <w:t xml:space="preserve"> </w:t>
      </w:r>
      <w:r>
        <w:t>and</w:t>
      </w:r>
      <w:r>
        <w:rPr>
          <w:spacing w:val="-7"/>
        </w:rPr>
        <w:t xml:space="preserve"> </w:t>
      </w:r>
      <w:r>
        <w:t>birds</w:t>
      </w:r>
      <w:r>
        <w:rPr>
          <w:spacing w:val="-7"/>
        </w:rPr>
        <w:t xml:space="preserve"> </w:t>
      </w:r>
      <w:r>
        <w:t>for</w:t>
      </w:r>
      <w:r>
        <w:rPr>
          <w:spacing w:val="-6"/>
        </w:rPr>
        <w:t xml:space="preserve"> </w:t>
      </w:r>
      <w:r>
        <w:t>sport</w:t>
      </w:r>
      <w:r>
        <w:rPr>
          <w:spacing w:val="-7"/>
        </w:rPr>
        <w:t xml:space="preserve"> </w:t>
      </w:r>
      <w:r>
        <w:t>in</w:t>
      </w:r>
      <w:r>
        <w:rPr>
          <w:spacing w:val="-7"/>
        </w:rPr>
        <w:t xml:space="preserve"> </w:t>
      </w:r>
      <w:r>
        <w:t>great</w:t>
      </w:r>
      <w:r>
        <w:rPr>
          <w:spacing w:val="-7"/>
        </w:rPr>
        <w:t xml:space="preserve"> </w:t>
      </w:r>
      <w:r>
        <w:t>numbers,</w:t>
      </w:r>
      <w:r>
        <w:rPr>
          <w:spacing w:val="-6"/>
        </w:rPr>
        <w:t xml:space="preserve"> </w:t>
      </w:r>
      <w:r>
        <w:t>so</w:t>
      </w:r>
      <w:r>
        <w:rPr>
          <w:spacing w:val="-7"/>
        </w:rPr>
        <w:t xml:space="preserve"> </w:t>
      </w:r>
      <w:r>
        <w:t>that</w:t>
      </w:r>
      <w:r>
        <w:rPr>
          <w:spacing w:val="-52"/>
        </w:rPr>
        <w:t xml:space="preserve"> </w:t>
      </w:r>
      <w:r>
        <w:t>for</w:t>
      </w:r>
      <w:r>
        <w:rPr>
          <w:spacing w:val="-7"/>
        </w:rPr>
        <w:t xml:space="preserve"> </w:t>
      </w:r>
      <w:r>
        <w:t>a</w:t>
      </w:r>
      <w:r>
        <w:rPr>
          <w:spacing w:val="-6"/>
        </w:rPr>
        <w:t xml:space="preserve"> </w:t>
      </w:r>
      <w:r>
        <w:t>Venetian</w:t>
      </w:r>
      <w:r>
        <w:rPr>
          <w:spacing w:val="-7"/>
        </w:rPr>
        <w:t xml:space="preserve"> </w:t>
      </w:r>
      <w:r>
        <w:t>silver</w:t>
      </w:r>
      <w:r>
        <w:rPr>
          <w:spacing w:val="-6"/>
        </w:rPr>
        <w:t xml:space="preserve"> </w:t>
      </w:r>
      <w:r>
        <w:t>grosso</w:t>
      </w:r>
      <w:r>
        <w:rPr>
          <w:spacing w:val="-6"/>
        </w:rPr>
        <w:t xml:space="preserve"> </w:t>
      </w:r>
      <w:r>
        <w:t>you</w:t>
      </w:r>
      <w:r>
        <w:rPr>
          <w:spacing w:val="-7"/>
        </w:rPr>
        <w:t xml:space="preserve"> </w:t>
      </w:r>
      <w:r>
        <w:t>may</w:t>
      </w:r>
      <w:r>
        <w:rPr>
          <w:spacing w:val="-6"/>
        </w:rPr>
        <w:t xml:space="preserve"> </w:t>
      </w:r>
      <w:r>
        <w:t>purchase</w:t>
      </w:r>
      <w:r>
        <w:rPr>
          <w:spacing w:val="-6"/>
        </w:rPr>
        <w:t xml:space="preserve"> </w:t>
      </w:r>
      <w:r>
        <w:t>three</w:t>
      </w:r>
      <w:r>
        <w:rPr>
          <w:spacing w:val="-7"/>
        </w:rPr>
        <w:t xml:space="preserve"> </w:t>
      </w:r>
      <w:r>
        <w:t>pheasants.</w:t>
      </w:r>
    </w:p>
    <w:p w14:paraId="03CA94D1" w14:textId="77777777" w:rsidR="00C3057B" w:rsidRDefault="00C3057B" w:rsidP="00C3057B">
      <w:pPr>
        <w:pStyle w:val="Body"/>
      </w:pPr>
    </w:p>
    <w:p w14:paraId="26374E85" w14:textId="77777777" w:rsidR="000276C6" w:rsidRPr="00C3057B" w:rsidRDefault="000276C6" w:rsidP="00C3057B">
      <w:pPr>
        <w:pStyle w:val="Heading4"/>
      </w:pPr>
      <w:r w:rsidRPr="00C3057B">
        <w:t>LXV—Of the City of Tin-gui, and its great Saltworks</w:t>
      </w:r>
    </w:p>
    <w:p w14:paraId="32CC00B6" w14:textId="0DBBC85B" w:rsidR="000276C6" w:rsidRDefault="000276C6" w:rsidP="00C3057B">
      <w:pPr>
        <w:pStyle w:val="Body"/>
      </w:pPr>
      <w:r>
        <w:t>Tin-gui</w:t>
      </w:r>
      <w:r>
        <w:rPr>
          <w:spacing w:val="-13"/>
        </w:rPr>
        <w:t xml:space="preserve"> </w:t>
      </w:r>
      <w:r>
        <w:t>is</w:t>
      </w:r>
      <w:r>
        <w:rPr>
          <w:spacing w:val="-12"/>
        </w:rPr>
        <w:t xml:space="preserve"> </w:t>
      </w:r>
      <w:r>
        <w:t>a</w:t>
      </w:r>
      <w:r>
        <w:rPr>
          <w:spacing w:val="-12"/>
        </w:rPr>
        <w:t xml:space="preserve"> </w:t>
      </w:r>
      <w:r>
        <w:t>pretty</w:t>
      </w:r>
      <w:r>
        <w:rPr>
          <w:spacing w:val="-12"/>
        </w:rPr>
        <w:t xml:space="preserve"> </w:t>
      </w:r>
      <w:r>
        <w:t>agreeable</w:t>
      </w:r>
      <w:r>
        <w:rPr>
          <w:spacing w:val="-12"/>
        </w:rPr>
        <w:t xml:space="preserve"> </w:t>
      </w:r>
      <w:r>
        <w:t>city,</w:t>
      </w:r>
      <w:r>
        <w:rPr>
          <w:spacing w:val="-13"/>
        </w:rPr>
        <w:t xml:space="preserve"> </w:t>
      </w:r>
      <w:r>
        <w:t>a</w:t>
      </w:r>
      <w:r>
        <w:rPr>
          <w:spacing w:val="-12"/>
        </w:rPr>
        <w:t xml:space="preserve"> </w:t>
      </w:r>
      <w:r>
        <w:t>full</w:t>
      </w:r>
      <w:r>
        <w:rPr>
          <w:spacing w:val="-12"/>
        </w:rPr>
        <w:t xml:space="preserve"> </w:t>
      </w:r>
      <w:r>
        <w:t>day’s</w:t>
      </w:r>
      <w:r>
        <w:rPr>
          <w:spacing w:val="-12"/>
        </w:rPr>
        <w:t xml:space="preserve"> </w:t>
      </w:r>
      <w:r>
        <w:t>journey</w:t>
      </w:r>
      <w:r>
        <w:rPr>
          <w:spacing w:val="-12"/>
        </w:rPr>
        <w:t xml:space="preserve"> </w:t>
      </w:r>
      <w:r>
        <w:t>from</w:t>
      </w:r>
      <w:r>
        <w:rPr>
          <w:spacing w:val="-12"/>
        </w:rPr>
        <w:t xml:space="preserve"> </w:t>
      </w:r>
      <w:r>
        <w:t>Chaym.</w:t>
      </w:r>
      <w:r>
        <w:rPr>
          <w:spacing w:val="-13"/>
        </w:rPr>
        <w:t xml:space="preserve"> </w:t>
      </w:r>
      <w:r>
        <w:t>The</w:t>
      </w:r>
      <w:r>
        <w:rPr>
          <w:spacing w:val="-12"/>
        </w:rPr>
        <w:t xml:space="preserve"> </w:t>
      </w:r>
      <w:r>
        <w:t>people</w:t>
      </w:r>
      <w:r>
        <w:rPr>
          <w:spacing w:val="-12"/>
        </w:rPr>
        <w:t xml:space="preserve"> </w:t>
      </w:r>
      <w:r>
        <w:t>are</w:t>
      </w:r>
      <w:r>
        <w:rPr>
          <w:spacing w:val="-12"/>
        </w:rPr>
        <w:t xml:space="preserve"> </w:t>
      </w:r>
      <w:r>
        <w:t>idolaters,</w:t>
      </w:r>
      <w:r>
        <w:rPr>
          <w:spacing w:val="-12"/>
        </w:rPr>
        <w:t xml:space="preserve"> </w:t>
      </w:r>
      <w:r>
        <w:t>subject</w:t>
      </w:r>
      <w:r>
        <w:rPr>
          <w:spacing w:val="-13"/>
        </w:rPr>
        <w:t xml:space="preserve"> </w:t>
      </w:r>
      <w:r>
        <w:t>to</w:t>
      </w:r>
      <w:r>
        <w:rPr>
          <w:spacing w:val="-12"/>
        </w:rPr>
        <w:t xml:space="preserve"> </w:t>
      </w:r>
      <w:r>
        <w:t>the</w:t>
      </w:r>
      <w:r>
        <w:rPr>
          <w:spacing w:val="-12"/>
        </w:rPr>
        <w:t xml:space="preserve"> </w:t>
      </w:r>
      <w:r>
        <w:t>khan,</w:t>
      </w:r>
      <w:r>
        <w:rPr>
          <w:spacing w:val="-52"/>
        </w:rPr>
        <w:t xml:space="preserve"> </w:t>
      </w:r>
      <w:r>
        <w:t>and use paper money; they have merchandise and arts, and numerous ships belonging to them. It lies to the south-</w:t>
      </w:r>
      <w:r>
        <w:rPr>
          <w:spacing w:val="1"/>
        </w:rPr>
        <w:t xml:space="preserve"> </w:t>
      </w:r>
      <w:r>
        <w:t>east,</w:t>
      </w:r>
      <w:r>
        <w:rPr>
          <w:spacing w:val="-8"/>
        </w:rPr>
        <w:t xml:space="preserve"> </w:t>
      </w:r>
      <w:r>
        <w:t>and</w:t>
      </w:r>
      <w:r>
        <w:rPr>
          <w:spacing w:val="-7"/>
        </w:rPr>
        <w:t xml:space="preserve"> </w:t>
      </w:r>
      <w:r>
        <w:t>on</w:t>
      </w:r>
      <w:r>
        <w:rPr>
          <w:spacing w:val="-8"/>
        </w:rPr>
        <w:t xml:space="preserve"> </w:t>
      </w:r>
      <w:r>
        <w:t>the</w:t>
      </w:r>
      <w:r>
        <w:rPr>
          <w:spacing w:val="-7"/>
        </w:rPr>
        <w:t xml:space="preserve"> </w:t>
      </w:r>
      <w:r>
        <w:t>left,</w:t>
      </w:r>
      <w:r>
        <w:rPr>
          <w:spacing w:val="-8"/>
        </w:rPr>
        <w:t xml:space="preserve"> </w:t>
      </w:r>
      <w:r>
        <w:t>nearly</w:t>
      </w:r>
      <w:r>
        <w:rPr>
          <w:spacing w:val="-7"/>
        </w:rPr>
        <w:t xml:space="preserve"> </w:t>
      </w:r>
      <w:r>
        <w:t>three</w:t>
      </w:r>
      <w:r>
        <w:rPr>
          <w:spacing w:val="-7"/>
        </w:rPr>
        <w:t xml:space="preserve"> </w:t>
      </w:r>
      <w:r>
        <w:t>days’</w:t>
      </w:r>
      <w:r>
        <w:rPr>
          <w:spacing w:val="-8"/>
        </w:rPr>
        <w:t xml:space="preserve"> </w:t>
      </w:r>
      <w:r>
        <w:t>journey</w:t>
      </w:r>
      <w:r>
        <w:rPr>
          <w:spacing w:val="-7"/>
        </w:rPr>
        <w:t xml:space="preserve"> </w:t>
      </w:r>
      <w:r>
        <w:t>to</w:t>
      </w:r>
      <w:r>
        <w:rPr>
          <w:spacing w:val="-8"/>
        </w:rPr>
        <w:t xml:space="preserve"> </w:t>
      </w:r>
      <w:r>
        <w:t>the</w:t>
      </w:r>
      <w:r>
        <w:rPr>
          <w:spacing w:val="-7"/>
        </w:rPr>
        <w:t xml:space="preserve"> </w:t>
      </w:r>
      <w:r>
        <w:t>eastward,</w:t>
      </w:r>
      <w:r>
        <w:rPr>
          <w:spacing w:val="-7"/>
        </w:rPr>
        <w:t xml:space="preserve"> </w:t>
      </w:r>
      <w:r>
        <w:t>is</w:t>
      </w:r>
      <w:r>
        <w:rPr>
          <w:spacing w:val="-8"/>
        </w:rPr>
        <w:t xml:space="preserve"> </w:t>
      </w:r>
      <w:r>
        <w:t>the</w:t>
      </w:r>
      <w:r>
        <w:rPr>
          <w:spacing w:val="-7"/>
        </w:rPr>
        <w:t xml:space="preserve"> </w:t>
      </w:r>
      <w:r>
        <w:t>ocean,</w:t>
      </w:r>
      <w:r>
        <w:rPr>
          <w:spacing w:val="-8"/>
        </w:rPr>
        <w:t xml:space="preserve"> </w:t>
      </w:r>
      <w:r>
        <w:t>where</w:t>
      </w:r>
      <w:r>
        <w:rPr>
          <w:spacing w:val="-7"/>
        </w:rPr>
        <w:t xml:space="preserve"> </w:t>
      </w:r>
      <w:r>
        <w:t>salt</w:t>
      </w:r>
      <w:r>
        <w:rPr>
          <w:spacing w:val="-7"/>
        </w:rPr>
        <w:t xml:space="preserve"> </w:t>
      </w:r>
      <w:r>
        <w:t>is</w:t>
      </w:r>
      <w:r>
        <w:rPr>
          <w:spacing w:val="-8"/>
        </w:rPr>
        <w:t xml:space="preserve"> </w:t>
      </w:r>
      <w:r>
        <w:t>made</w:t>
      </w:r>
      <w:r>
        <w:rPr>
          <w:spacing w:val="-7"/>
        </w:rPr>
        <w:t xml:space="preserve"> </w:t>
      </w:r>
      <w:r>
        <w:t>in</w:t>
      </w:r>
      <w:r>
        <w:rPr>
          <w:spacing w:val="-8"/>
        </w:rPr>
        <w:t xml:space="preserve"> </w:t>
      </w:r>
      <w:r>
        <w:t>great</w:t>
      </w:r>
      <w:r>
        <w:rPr>
          <w:spacing w:val="-7"/>
        </w:rPr>
        <w:t xml:space="preserve"> </w:t>
      </w:r>
      <w:r>
        <w:t>quantities.</w:t>
      </w:r>
      <w:r>
        <w:rPr>
          <w:spacing w:val="1"/>
        </w:rPr>
        <w:t xml:space="preserve"> </w:t>
      </w:r>
      <w:r>
        <w:t>Here is a city named Cyn-gui, large, rich, and noble, to which all the salt is brought, and the khan draws from it a</w:t>
      </w:r>
      <w:r>
        <w:rPr>
          <w:spacing w:val="1"/>
        </w:rPr>
        <w:t xml:space="preserve"> </w:t>
      </w:r>
      <w:r>
        <w:t>revenue</w:t>
      </w:r>
      <w:r>
        <w:rPr>
          <w:spacing w:val="-6"/>
        </w:rPr>
        <w:t xml:space="preserve"> </w:t>
      </w:r>
      <w:r>
        <w:t>so</w:t>
      </w:r>
      <w:r>
        <w:rPr>
          <w:spacing w:val="-6"/>
        </w:rPr>
        <w:t xml:space="preserve"> </w:t>
      </w:r>
      <w:r>
        <w:t>wonderful</w:t>
      </w:r>
      <w:r>
        <w:rPr>
          <w:spacing w:val="-6"/>
        </w:rPr>
        <w:t xml:space="preserve"> </w:t>
      </w:r>
      <w:r>
        <w:t>that</w:t>
      </w:r>
      <w:r>
        <w:rPr>
          <w:spacing w:val="-6"/>
        </w:rPr>
        <w:t xml:space="preserve"> </w:t>
      </w:r>
      <w:r>
        <w:t>it</w:t>
      </w:r>
      <w:r>
        <w:rPr>
          <w:spacing w:val="-6"/>
        </w:rPr>
        <w:t xml:space="preserve"> </w:t>
      </w:r>
      <w:r>
        <w:t>could</w:t>
      </w:r>
      <w:r>
        <w:rPr>
          <w:spacing w:val="-6"/>
        </w:rPr>
        <w:t xml:space="preserve"> </w:t>
      </w:r>
      <w:r>
        <w:t>not</w:t>
      </w:r>
      <w:r>
        <w:rPr>
          <w:spacing w:val="-6"/>
        </w:rPr>
        <w:t xml:space="preserve"> </w:t>
      </w:r>
      <w:r>
        <w:t>be</w:t>
      </w:r>
      <w:r>
        <w:rPr>
          <w:spacing w:val="-6"/>
        </w:rPr>
        <w:t xml:space="preserve"> </w:t>
      </w:r>
      <w:r>
        <w:t>believed.</w:t>
      </w:r>
    </w:p>
    <w:p w14:paraId="780207E6" w14:textId="77777777" w:rsidR="00C3057B" w:rsidRDefault="00C3057B" w:rsidP="00C3057B">
      <w:pPr>
        <w:pStyle w:val="Body"/>
      </w:pPr>
    </w:p>
    <w:p w14:paraId="57440907" w14:textId="77777777" w:rsidR="000276C6" w:rsidRPr="00C3057B" w:rsidRDefault="000276C6" w:rsidP="00C3057B">
      <w:pPr>
        <w:pStyle w:val="Heading4"/>
      </w:pPr>
      <w:r w:rsidRPr="00C3057B">
        <w:t>LXVI—Of the great City of Yan-gui</w:t>
      </w:r>
    </w:p>
    <w:p w14:paraId="681B333F" w14:textId="77777777" w:rsidR="000276C6" w:rsidRDefault="000276C6" w:rsidP="00C3057B">
      <w:pPr>
        <w:pStyle w:val="Body"/>
      </w:pPr>
      <w:r>
        <w:t>When a man leaves Tin-gui he proceeds a day towards the south-east, through a very fine country, finding</w:t>
      </w:r>
      <w:r>
        <w:rPr>
          <w:spacing w:val="1"/>
        </w:rPr>
        <w:t xml:space="preserve"> </w:t>
      </w:r>
      <w:r>
        <w:t>towns and castles, and then comes to Yan-gui, a large and beautiful city, which has under it twenty-four, all good</w:t>
      </w:r>
      <w:r>
        <w:rPr>
          <w:spacing w:val="1"/>
        </w:rPr>
        <w:t xml:space="preserve"> </w:t>
      </w:r>
      <w:r>
        <w:t>and</w:t>
      </w:r>
      <w:r>
        <w:rPr>
          <w:spacing w:val="-10"/>
        </w:rPr>
        <w:t xml:space="preserve"> </w:t>
      </w:r>
      <w:r>
        <w:t>of</w:t>
      </w:r>
      <w:r>
        <w:rPr>
          <w:spacing w:val="-10"/>
        </w:rPr>
        <w:t xml:space="preserve"> </w:t>
      </w:r>
      <w:r>
        <w:t>great</w:t>
      </w:r>
      <w:r>
        <w:rPr>
          <w:spacing w:val="-9"/>
        </w:rPr>
        <w:t xml:space="preserve"> </w:t>
      </w:r>
      <w:r>
        <w:t>trade.</w:t>
      </w:r>
      <w:r>
        <w:rPr>
          <w:spacing w:val="-10"/>
        </w:rPr>
        <w:t xml:space="preserve"> </w:t>
      </w:r>
      <w:r>
        <w:t>Its</w:t>
      </w:r>
      <w:r>
        <w:rPr>
          <w:spacing w:val="-9"/>
        </w:rPr>
        <w:t xml:space="preserve"> </w:t>
      </w:r>
      <w:r>
        <w:t>affairs</w:t>
      </w:r>
      <w:r>
        <w:rPr>
          <w:spacing w:val="-10"/>
        </w:rPr>
        <w:t xml:space="preserve"> </w:t>
      </w:r>
      <w:r>
        <w:t>are</w:t>
      </w:r>
      <w:r>
        <w:rPr>
          <w:spacing w:val="-9"/>
        </w:rPr>
        <w:t xml:space="preserve"> </w:t>
      </w:r>
      <w:r>
        <w:t>administered</w:t>
      </w:r>
      <w:r>
        <w:rPr>
          <w:spacing w:val="-10"/>
        </w:rPr>
        <w:t xml:space="preserve"> </w:t>
      </w:r>
      <w:r>
        <w:t>by</w:t>
      </w:r>
      <w:r>
        <w:rPr>
          <w:spacing w:val="-10"/>
        </w:rPr>
        <w:t xml:space="preserve"> </w:t>
      </w:r>
      <w:r>
        <w:t>one</w:t>
      </w:r>
      <w:r>
        <w:rPr>
          <w:spacing w:val="-9"/>
        </w:rPr>
        <w:t xml:space="preserve"> </w:t>
      </w:r>
      <w:r>
        <w:t>of</w:t>
      </w:r>
      <w:r>
        <w:rPr>
          <w:spacing w:val="-10"/>
        </w:rPr>
        <w:t xml:space="preserve"> </w:t>
      </w:r>
      <w:r>
        <w:t>the</w:t>
      </w:r>
      <w:r>
        <w:rPr>
          <w:spacing w:val="-9"/>
        </w:rPr>
        <w:t xml:space="preserve"> </w:t>
      </w:r>
      <w:r>
        <w:lastRenderedPageBreak/>
        <w:t>twelve</w:t>
      </w:r>
      <w:r>
        <w:rPr>
          <w:spacing w:val="-10"/>
        </w:rPr>
        <w:t xml:space="preserve"> </w:t>
      </w:r>
      <w:r>
        <w:t>barons</w:t>
      </w:r>
      <w:r>
        <w:rPr>
          <w:spacing w:val="-9"/>
        </w:rPr>
        <w:t xml:space="preserve"> </w:t>
      </w:r>
      <w:r>
        <w:t>of</w:t>
      </w:r>
      <w:r>
        <w:rPr>
          <w:spacing w:val="-10"/>
        </w:rPr>
        <w:t xml:space="preserve"> </w:t>
      </w:r>
      <w:r>
        <w:t>the</w:t>
      </w:r>
      <w:r>
        <w:rPr>
          <w:spacing w:val="-9"/>
        </w:rPr>
        <w:t xml:space="preserve"> </w:t>
      </w:r>
      <w:r>
        <w:t>khan;</w:t>
      </w:r>
      <w:r>
        <w:rPr>
          <w:spacing w:val="-10"/>
        </w:rPr>
        <w:t xml:space="preserve"> </w:t>
      </w:r>
      <w:r>
        <w:t>Messer</w:t>
      </w:r>
      <w:r>
        <w:rPr>
          <w:spacing w:val="-10"/>
        </w:rPr>
        <w:t xml:space="preserve"> </w:t>
      </w:r>
      <w:r>
        <w:t>Marco</w:t>
      </w:r>
      <w:r>
        <w:rPr>
          <w:spacing w:val="-9"/>
        </w:rPr>
        <w:t xml:space="preserve"> </w:t>
      </w:r>
      <w:r>
        <w:t>Polo,</w:t>
      </w:r>
      <w:r>
        <w:rPr>
          <w:spacing w:val="-10"/>
        </w:rPr>
        <w:t xml:space="preserve"> </w:t>
      </w:r>
      <w:r>
        <w:t>of</w:t>
      </w:r>
      <w:r>
        <w:rPr>
          <w:spacing w:val="-9"/>
        </w:rPr>
        <w:t xml:space="preserve"> </w:t>
      </w:r>
      <w:r>
        <w:t>whom</w:t>
      </w:r>
      <w:r>
        <w:rPr>
          <w:spacing w:val="-52"/>
        </w:rPr>
        <w:t xml:space="preserve"> </w:t>
      </w:r>
      <w:r>
        <w:t>this book treats, governed it three years. Here are made many arms and other equipments for knights and men of</w:t>
      </w:r>
      <w:r>
        <w:rPr>
          <w:spacing w:val="1"/>
        </w:rPr>
        <w:t xml:space="preserve"> </w:t>
      </w:r>
      <w:r>
        <w:t>war; for in this place and around it numerous troops are quartered. I will now tell you of two great provinces lying</w:t>
      </w:r>
      <w:r>
        <w:rPr>
          <w:spacing w:val="1"/>
        </w:rPr>
        <w:t xml:space="preserve"> </w:t>
      </w:r>
      <w:r>
        <w:t>to</w:t>
      </w:r>
      <w:r>
        <w:rPr>
          <w:spacing w:val="-7"/>
        </w:rPr>
        <w:t xml:space="preserve"> </w:t>
      </w:r>
      <w:r>
        <w:t>the</w:t>
      </w:r>
      <w:r>
        <w:rPr>
          <w:spacing w:val="-6"/>
        </w:rPr>
        <w:t xml:space="preserve"> </w:t>
      </w:r>
      <w:r>
        <w:t>west,</w:t>
      </w:r>
      <w:r>
        <w:rPr>
          <w:spacing w:val="-7"/>
        </w:rPr>
        <w:t xml:space="preserve"> </w:t>
      </w:r>
      <w:r>
        <w:t>and</w:t>
      </w:r>
      <w:r>
        <w:rPr>
          <w:spacing w:val="-6"/>
        </w:rPr>
        <w:t xml:space="preserve"> </w:t>
      </w:r>
      <w:r>
        <w:t>as</w:t>
      </w:r>
      <w:r>
        <w:rPr>
          <w:spacing w:val="-7"/>
        </w:rPr>
        <w:t xml:space="preserve"> </w:t>
      </w:r>
      <w:r>
        <w:t>I</w:t>
      </w:r>
      <w:r>
        <w:rPr>
          <w:spacing w:val="-6"/>
        </w:rPr>
        <w:t xml:space="preserve"> </w:t>
      </w:r>
      <w:r>
        <w:t>shall</w:t>
      </w:r>
      <w:r>
        <w:rPr>
          <w:spacing w:val="-7"/>
        </w:rPr>
        <w:t xml:space="preserve"> </w:t>
      </w:r>
      <w:r>
        <w:t>have</w:t>
      </w:r>
      <w:r>
        <w:rPr>
          <w:spacing w:val="-6"/>
        </w:rPr>
        <w:t xml:space="preserve"> </w:t>
      </w:r>
      <w:r>
        <w:t>much</w:t>
      </w:r>
      <w:r>
        <w:rPr>
          <w:spacing w:val="-6"/>
        </w:rPr>
        <w:t xml:space="preserve"> </w:t>
      </w:r>
      <w:r>
        <w:t>to</w:t>
      </w:r>
      <w:r>
        <w:rPr>
          <w:spacing w:val="-7"/>
        </w:rPr>
        <w:t xml:space="preserve"> </w:t>
      </w:r>
      <w:r>
        <w:t>say,</w:t>
      </w:r>
      <w:r>
        <w:rPr>
          <w:spacing w:val="-6"/>
        </w:rPr>
        <w:t xml:space="preserve"> </w:t>
      </w:r>
      <w:r>
        <w:t>I</w:t>
      </w:r>
      <w:r>
        <w:rPr>
          <w:spacing w:val="-7"/>
        </w:rPr>
        <w:t xml:space="preserve"> </w:t>
      </w:r>
      <w:r>
        <w:t>will</w:t>
      </w:r>
      <w:r>
        <w:rPr>
          <w:spacing w:val="-6"/>
        </w:rPr>
        <w:t xml:space="preserve"> </w:t>
      </w:r>
      <w:r>
        <w:t>begin</w:t>
      </w:r>
      <w:r>
        <w:rPr>
          <w:spacing w:val="-7"/>
        </w:rPr>
        <w:t xml:space="preserve"> </w:t>
      </w:r>
      <w:r>
        <w:t>with</w:t>
      </w:r>
      <w:r>
        <w:rPr>
          <w:spacing w:val="-6"/>
        </w:rPr>
        <w:t xml:space="preserve"> </w:t>
      </w:r>
      <w:r>
        <w:t>Nan-ghin.</w:t>
      </w:r>
    </w:p>
    <w:p w14:paraId="4CAC89F4" w14:textId="77777777" w:rsidR="000276C6" w:rsidRDefault="000276C6" w:rsidP="000276C6">
      <w:pPr>
        <w:pStyle w:val="BodyText"/>
      </w:pPr>
    </w:p>
    <w:p w14:paraId="12353D32" w14:textId="77777777" w:rsidR="000276C6" w:rsidRPr="00C3057B" w:rsidRDefault="000276C6" w:rsidP="00C3057B">
      <w:pPr>
        <w:pStyle w:val="Heading4"/>
      </w:pPr>
      <w:r w:rsidRPr="00C3057B">
        <w:t>LXVII—Of the great City of Nan-ghin</w:t>
      </w:r>
    </w:p>
    <w:p w14:paraId="1F795BB1" w14:textId="00F5EF48" w:rsidR="000276C6" w:rsidRDefault="000276C6" w:rsidP="00C3057B">
      <w:pPr>
        <w:pStyle w:val="Body"/>
      </w:pPr>
      <w:r>
        <w:t>Nan-ghin is a province towards the west, belonging to Manji, and is very noble and rich. The people are idola-</w:t>
      </w:r>
      <w:r>
        <w:rPr>
          <w:spacing w:val="-52"/>
        </w:rPr>
        <w:t xml:space="preserve"> </w:t>
      </w:r>
      <w:r>
        <w:t>ters,</w:t>
      </w:r>
      <w:r>
        <w:rPr>
          <w:spacing w:val="-8"/>
        </w:rPr>
        <w:t xml:space="preserve"> </w:t>
      </w:r>
      <w:r>
        <w:t>use</w:t>
      </w:r>
      <w:r>
        <w:rPr>
          <w:spacing w:val="-7"/>
        </w:rPr>
        <w:t xml:space="preserve"> </w:t>
      </w:r>
      <w:r>
        <w:t>paper</w:t>
      </w:r>
      <w:r>
        <w:rPr>
          <w:spacing w:val="-7"/>
        </w:rPr>
        <w:t xml:space="preserve"> </w:t>
      </w:r>
      <w:r>
        <w:t>money,</w:t>
      </w:r>
      <w:r>
        <w:rPr>
          <w:spacing w:val="-7"/>
        </w:rPr>
        <w:t xml:space="preserve"> </w:t>
      </w:r>
      <w:r>
        <w:t>and</w:t>
      </w:r>
      <w:r>
        <w:rPr>
          <w:spacing w:val="-8"/>
        </w:rPr>
        <w:t xml:space="preserve"> </w:t>
      </w:r>
      <w:r>
        <w:t>are</w:t>
      </w:r>
      <w:r>
        <w:rPr>
          <w:spacing w:val="-7"/>
        </w:rPr>
        <w:t xml:space="preserve"> </w:t>
      </w:r>
      <w:r>
        <w:t>subject</w:t>
      </w:r>
      <w:r>
        <w:rPr>
          <w:spacing w:val="-7"/>
        </w:rPr>
        <w:t xml:space="preserve"> </w:t>
      </w:r>
      <w:r>
        <w:t>to</w:t>
      </w:r>
      <w:r>
        <w:rPr>
          <w:spacing w:val="-7"/>
        </w:rPr>
        <w:t xml:space="preserve"> </w:t>
      </w:r>
      <w:r>
        <w:t>the</w:t>
      </w:r>
      <w:r>
        <w:rPr>
          <w:spacing w:val="-7"/>
        </w:rPr>
        <w:t xml:space="preserve"> </w:t>
      </w:r>
      <w:r>
        <w:t>great</w:t>
      </w:r>
      <w:r>
        <w:rPr>
          <w:spacing w:val="-8"/>
        </w:rPr>
        <w:t xml:space="preserve"> </w:t>
      </w:r>
      <w:r>
        <w:t>khan.</w:t>
      </w:r>
      <w:r>
        <w:rPr>
          <w:spacing w:val="-7"/>
        </w:rPr>
        <w:t xml:space="preserve"> </w:t>
      </w:r>
      <w:r>
        <w:t>They</w:t>
      </w:r>
      <w:r>
        <w:rPr>
          <w:spacing w:val="-7"/>
        </w:rPr>
        <w:t xml:space="preserve"> </w:t>
      </w:r>
      <w:r>
        <w:t>live</w:t>
      </w:r>
      <w:r>
        <w:rPr>
          <w:spacing w:val="-7"/>
        </w:rPr>
        <w:t xml:space="preserve"> </w:t>
      </w:r>
      <w:r>
        <w:t>by</w:t>
      </w:r>
      <w:r>
        <w:rPr>
          <w:spacing w:val="-7"/>
        </w:rPr>
        <w:t xml:space="preserve"> </w:t>
      </w:r>
      <w:r>
        <w:t>merchandise</w:t>
      </w:r>
      <w:r>
        <w:rPr>
          <w:spacing w:val="-8"/>
        </w:rPr>
        <w:t xml:space="preserve"> </w:t>
      </w:r>
      <w:r>
        <w:t>and</w:t>
      </w:r>
      <w:r>
        <w:rPr>
          <w:spacing w:val="-7"/>
        </w:rPr>
        <w:t xml:space="preserve"> </w:t>
      </w:r>
      <w:r>
        <w:t>arts,</w:t>
      </w:r>
      <w:r>
        <w:rPr>
          <w:spacing w:val="-7"/>
        </w:rPr>
        <w:t xml:space="preserve"> </w:t>
      </w:r>
      <w:r>
        <w:t>have</w:t>
      </w:r>
      <w:r>
        <w:rPr>
          <w:spacing w:val="-7"/>
        </w:rPr>
        <w:t xml:space="preserve"> </w:t>
      </w:r>
      <w:r>
        <w:t>silk</w:t>
      </w:r>
      <w:r>
        <w:rPr>
          <w:spacing w:val="-8"/>
        </w:rPr>
        <w:t xml:space="preserve"> </w:t>
      </w:r>
      <w:r>
        <w:t>in</w:t>
      </w:r>
      <w:r>
        <w:rPr>
          <w:spacing w:val="-7"/>
        </w:rPr>
        <w:t xml:space="preserve"> </w:t>
      </w:r>
      <w:r>
        <w:t>abundance,</w:t>
      </w:r>
      <w:r>
        <w:rPr>
          <w:spacing w:val="1"/>
        </w:rPr>
        <w:t xml:space="preserve"> </w:t>
      </w:r>
      <w:r>
        <w:t>and make cloths of it interwoven with gold, in all fashions. They have an ample supply of every kind of grain and</w:t>
      </w:r>
      <w:r>
        <w:rPr>
          <w:spacing w:val="1"/>
        </w:rPr>
        <w:t xml:space="preserve"> </w:t>
      </w:r>
      <w:r>
        <w:t>provisions;</w:t>
      </w:r>
      <w:r>
        <w:rPr>
          <w:spacing w:val="-7"/>
        </w:rPr>
        <w:t xml:space="preserve"> </w:t>
      </w:r>
      <w:r>
        <w:t>for</w:t>
      </w:r>
      <w:r>
        <w:rPr>
          <w:spacing w:val="-7"/>
        </w:rPr>
        <w:t xml:space="preserve"> </w:t>
      </w:r>
      <w:r>
        <w:t>the</w:t>
      </w:r>
      <w:r>
        <w:rPr>
          <w:spacing w:val="-7"/>
        </w:rPr>
        <w:t xml:space="preserve"> </w:t>
      </w:r>
      <w:r>
        <w:t>land</w:t>
      </w:r>
      <w:r>
        <w:rPr>
          <w:spacing w:val="-7"/>
        </w:rPr>
        <w:t xml:space="preserve"> </w:t>
      </w:r>
      <w:r>
        <w:t>is</w:t>
      </w:r>
      <w:r>
        <w:rPr>
          <w:spacing w:val="-7"/>
        </w:rPr>
        <w:t xml:space="preserve"> </w:t>
      </w:r>
      <w:r>
        <w:t>very</w:t>
      </w:r>
      <w:r>
        <w:rPr>
          <w:spacing w:val="-7"/>
        </w:rPr>
        <w:t xml:space="preserve"> </w:t>
      </w:r>
      <w:r>
        <w:t>fruitful.</w:t>
      </w:r>
      <w:r>
        <w:rPr>
          <w:spacing w:val="-6"/>
        </w:rPr>
        <w:t xml:space="preserve"> </w:t>
      </w:r>
      <w:r>
        <w:t>There</w:t>
      </w:r>
      <w:r>
        <w:rPr>
          <w:spacing w:val="-7"/>
        </w:rPr>
        <w:t xml:space="preserve"> </w:t>
      </w:r>
      <w:r>
        <w:t>are</w:t>
      </w:r>
      <w:r>
        <w:rPr>
          <w:spacing w:val="-7"/>
        </w:rPr>
        <w:t xml:space="preserve"> </w:t>
      </w:r>
      <w:r>
        <w:t>also</w:t>
      </w:r>
      <w:r>
        <w:rPr>
          <w:spacing w:val="-7"/>
        </w:rPr>
        <w:t xml:space="preserve"> </w:t>
      </w:r>
      <w:r>
        <w:t>lions</w:t>
      </w:r>
      <w:r>
        <w:rPr>
          <w:spacing w:val="-7"/>
        </w:rPr>
        <w:t xml:space="preserve"> </w:t>
      </w:r>
      <w:r>
        <w:t>and</w:t>
      </w:r>
      <w:r>
        <w:rPr>
          <w:spacing w:val="-7"/>
        </w:rPr>
        <w:t xml:space="preserve"> </w:t>
      </w:r>
      <w:r>
        <w:t>animals</w:t>
      </w:r>
      <w:r>
        <w:rPr>
          <w:spacing w:val="-6"/>
        </w:rPr>
        <w:t xml:space="preserve"> </w:t>
      </w:r>
      <w:r>
        <w:t>for</w:t>
      </w:r>
      <w:r>
        <w:rPr>
          <w:spacing w:val="-7"/>
        </w:rPr>
        <w:t xml:space="preserve"> </w:t>
      </w:r>
      <w:r>
        <w:t>hunting.</w:t>
      </w:r>
      <w:r>
        <w:rPr>
          <w:spacing w:val="-7"/>
        </w:rPr>
        <w:t xml:space="preserve"> </w:t>
      </w:r>
      <w:r>
        <w:t>There</w:t>
      </w:r>
      <w:r>
        <w:rPr>
          <w:spacing w:val="-7"/>
        </w:rPr>
        <w:t xml:space="preserve"> </w:t>
      </w:r>
      <w:r>
        <w:t>are</w:t>
      </w:r>
      <w:r>
        <w:rPr>
          <w:spacing w:val="-7"/>
        </w:rPr>
        <w:t xml:space="preserve"> </w:t>
      </w:r>
      <w:r>
        <w:t>many</w:t>
      </w:r>
      <w:r>
        <w:rPr>
          <w:spacing w:val="-7"/>
        </w:rPr>
        <w:t xml:space="preserve"> </w:t>
      </w:r>
      <w:r>
        <w:t>rich</w:t>
      </w:r>
      <w:r>
        <w:rPr>
          <w:spacing w:val="-7"/>
        </w:rPr>
        <w:t xml:space="preserve"> </w:t>
      </w:r>
      <w:r>
        <w:t>merchants</w:t>
      </w:r>
      <w:r>
        <w:rPr>
          <w:spacing w:val="-52"/>
        </w:rPr>
        <w:t xml:space="preserve"> </w:t>
      </w:r>
      <w:r>
        <w:t>who</w:t>
      </w:r>
      <w:r>
        <w:rPr>
          <w:spacing w:val="-8"/>
        </w:rPr>
        <w:t xml:space="preserve"> </w:t>
      </w:r>
      <w:r>
        <w:t>carry</w:t>
      </w:r>
      <w:r>
        <w:rPr>
          <w:spacing w:val="-7"/>
        </w:rPr>
        <w:t xml:space="preserve"> </w:t>
      </w:r>
      <w:r>
        <w:t>on</w:t>
      </w:r>
      <w:r>
        <w:rPr>
          <w:spacing w:val="-8"/>
        </w:rPr>
        <w:t xml:space="preserve"> </w:t>
      </w:r>
      <w:r>
        <w:t>much</w:t>
      </w:r>
      <w:r>
        <w:rPr>
          <w:spacing w:val="-7"/>
        </w:rPr>
        <w:t xml:space="preserve"> </w:t>
      </w:r>
      <w:r>
        <w:t>trade,</w:t>
      </w:r>
      <w:r>
        <w:rPr>
          <w:spacing w:val="-7"/>
        </w:rPr>
        <w:t xml:space="preserve"> </w:t>
      </w:r>
      <w:r>
        <w:t>and</w:t>
      </w:r>
      <w:r>
        <w:rPr>
          <w:spacing w:val="-8"/>
        </w:rPr>
        <w:t xml:space="preserve"> </w:t>
      </w:r>
      <w:r>
        <w:t>pay</w:t>
      </w:r>
      <w:r>
        <w:rPr>
          <w:spacing w:val="-7"/>
        </w:rPr>
        <w:t xml:space="preserve"> </w:t>
      </w:r>
      <w:r>
        <w:t>a</w:t>
      </w:r>
      <w:r>
        <w:rPr>
          <w:spacing w:val="-8"/>
        </w:rPr>
        <w:t xml:space="preserve"> </w:t>
      </w:r>
      <w:r>
        <w:t>large</w:t>
      </w:r>
      <w:r>
        <w:rPr>
          <w:spacing w:val="-7"/>
        </w:rPr>
        <w:t xml:space="preserve"> </w:t>
      </w:r>
      <w:r>
        <w:t>revenue</w:t>
      </w:r>
      <w:r>
        <w:rPr>
          <w:spacing w:val="-7"/>
        </w:rPr>
        <w:t xml:space="preserve"> </w:t>
      </w:r>
      <w:r>
        <w:t>to</w:t>
      </w:r>
      <w:r>
        <w:rPr>
          <w:spacing w:val="-8"/>
        </w:rPr>
        <w:t xml:space="preserve"> </w:t>
      </w:r>
      <w:r>
        <w:t>the</w:t>
      </w:r>
      <w:r>
        <w:rPr>
          <w:spacing w:val="-7"/>
        </w:rPr>
        <w:t xml:space="preserve"> </w:t>
      </w:r>
      <w:r>
        <w:t>great</w:t>
      </w:r>
      <w:r>
        <w:rPr>
          <w:spacing w:val="-7"/>
        </w:rPr>
        <w:t xml:space="preserve"> </w:t>
      </w:r>
      <w:r>
        <w:t>sire.</w:t>
      </w:r>
      <w:r>
        <w:rPr>
          <w:spacing w:val="-8"/>
        </w:rPr>
        <w:t xml:space="preserve"> </w:t>
      </w:r>
      <w:r>
        <w:t>But</w:t>
      </w:r>
      <w:r>
        <w:rPr>
          <w:spacing w:val="-7"/>
        </w:rPr>
        <w:t xml:space="preserve"> </w:t>
      </w:r>
      <w:r>
        <w:t>I</w:t>
      </w:r>
      <w:r>
        <w:rPr>
          <w:spacing w:val="-8"/>
        </w:rPr>
        <w:t xml:space="preserve"> </w:t>
      </w:r>
      <w:r>
        <w:t>will</w:t>
      </w:r>
      <w:r>
        <w:rPr>
          <w:spacing w:val="-7"/>
        </w:rPr>
        <w:t xml:space="preserve"> </w:t>
      </w:r>
      <w:r>
        <w:t>now</w:t>
      </w:r>
      <w:r>
        <w:rPr>
          <w:spacing w:val="-7"/>
        </w:rPr>
        <w:t xml:space="preserve"> </w:t>
      </w:r>
      <w:r>
        <w:t>go</w:t>
      </w:r>
      <w:r>
        <w:rPr>
          <w:spacing w:val="-8"/>
        </w:rPr>
        <w:t xml:space="preserve"> </w:t>
      </w:r>
      <w:r>
        <w:t>to</w:t>
      </w:r>
      <w:r>
        <w:rPr>
          <w:spacing w:val="-7"/>
        </w:rPr>
        <w:t xml:space="preserve"> </w:t>
      </w:r>
      <w:r>
        <w:t>the</w:t>
      </w:r>
      <w:r>
        <w:rPr>
          <w:spacing w:val="-8"/>
        </w:rPr>
        <w:t xml:space="preserve"> </w:t>
      </w:r>
      <w:r>
        <w:t>noble</w:t>
      </w:r>
      <w:r>
        <w:rPr>
          <w:spacing w:val="-7"/>
        </w:rPr>
        <w:t xml:space="preserve"> </w:t>
      </w:r>
      <w:r>
        <w:t>city</w:t>
      </w:r>
      <w:r>
        <w:rPr>
          <w:spacing w:val="-7"/>
        </w:rPr>
        <w:t xml:space="preserve"> </w:t>
      </w:r>
      <w:r>
        <w:t>of</w:t>
      </w:r>
      <w:r>
        <w:rPr>
          <w:spacing w:val="-8"/>
        </w:rPr>
        <w:t xml:space="preserve"> </w:t>
      </w:r>
      <w:r>
        <w:t>Sa-yan-fu,</w:t>
      </w:r>
      <w:r>
        <w:rPr>
          <w:spacing w:val="1"/>
        </w:rPr>
        <w:t xml:space="preserve"> </w:t>
      </w:r>
      <w:r>
        <w:t>respecting</w:t>
      </w:r>
      <w:r>
        <w:rPr>
          <w:spacing w:val="-7"/>
        </w:rPr>
        <w:t xml:space="preserve"> </w:t>
      </w:r>
      <w:r>
        <w:t>which</w:t>
      </w:r>
      <w:r>
        <w:rPr>
          <w:spacing w:val="-6"/>
        </w:rPr>
        <w:t xml:space="preserve"> </w:t>
      </w:r>
      <w:r>
        <w:t>I</w:t>
      </w:r>
      <w:r>
        <w:rPr>
          <w:spacing w:val="-6"/>
        </w:rPr>
        <w:t xml:space="preserve"> </w:t>
      </w:r>
      <w:r>
        <w:t>shall</w:t>
      </w:r>
      <w:r>
        <w:rPr>
          <w:spacing w:val="-7"/>
        </w:rPr>
        <w:t xml:space="preserve"> </w:t>
      </w:r>
      <w:r>
        <w:t>have</w:t>
      </w:r>
      <w:r>
        <w:rPr>
          <w:spacing w:val="-6"/>
        </w:rPr>
        <w:t xml:space="preserve"> </w:t>
      </w:r>
      <w:r>
        <w:t>much</w:t>
      </w:r>
      <w:r>
        <w:rPr>
          <w:spacing w:val="-6"/>
        </w:rPr>
        <w:t xml:space="preserve"> </w:t>
      </w:r>
      <w:r>
        <w:t>to</w:t>
      </w:r>
      <w:r>
        <w:rPr>
          <w:spacing w:val="-7"/>
        </w:rPr>
        <w:t xml:space="preserve"> </w:t>
      </w:r>
      <w:r>
        <w:t>say.</w:t>
      </w:r>
    </w:p>
    <w:p w14:paraId="75E93FD8" w14:textId="77777777" w:rsidR="00C3057B" w:rsidRDefault="00C3057B" w:rsidP="00C3057B">
      <w:pPr>
        <w:pStyle w:val="Body"/>
      </w:pPr>
    </w:p>
    <w:p w14:paraId="0DBF5571" w14:textId="77777777" w:rsidR="000276C6" w:rsidRPr="00C3057B" w:rsidRDefault="000276C6" w:rsidP="00C3057B">
      <w:pPr>
        <w:pStyle w:val="Heading4"/>
      </w:pPr>
      <w:r w:rsidRPr="00C3057B">
        <w:t>LXVIII—Of the City of Sa-yan-fu, and how it was taken</w:t>
      </w:r>
    </w:p>
    <w:p w14:paraId="55B483A4" w14:textId="1734DD6E" w:rsidR="000276C6" w:rsidRDefault="000276C6" w:rsidP="00C3057B">
      <w:pPr>
        <w:pStyle w:val="Body"/>
      </w:pPr>
      <w:r>
        <w:t>Sa-yan-fu is a large and magnificent city, having under it twelve others also great and noble; it is the seat of</w:t>
      </w:r>
      <w:r>
        <w:rPr>
          <w:spacing w:val="1"/>
        </w:rPr>
        <w:t xml:space="preserve"> </w:t>
      </w:r>
      <w:r>
        <w:t>many valuable arts and of much merchandize. The inhabitants are idolaters; they use paper money, are subject to</w:t>
      </w:r>
      <w:r>
        <w:rPr>
          <w:spacing w:val="1"/>
        </w:rPr>
        <w:t xml:space="preserve"> </w:t>
      </w:r>
      <w:r>
        <w:t>the</w:t>
      </w:r>
      <w:r>
        <w:rPr>
          <w:spacing w:val="-5"/>
        </w:rPr>
        <w:t xml:space="preserve"> </w:t>
      </w:r>
      <w:r>
        <w:t>khan,</w:t>
      </w:r>
      <w:r>
        <w:rPr>
          <w:spacing w:val="-4"/>
        </w:rPr>
        <w:t xml:space="preserve"> </w:t>
      </w:r>
      <w:r>
        <w:t>and</w:t>
      </w:r>
      <w:r>
        <w:rPr>
          <w:spacing w:val="-4"/>
        </w:rPr>
        <w:t xml:space="preserve"> </w:t>
      </w:r>
      <w:r>
        <w:t>burn</w:t>
      </w:r>
      <w:r>
        <w:rPr>
          <w:spacing w:val="-4"/>
        </w:rPr>
        <w:t xml:space="preserve"> </w:t>
      </w:r>
      <w:r>
        <w:t>the</w:t>
      </w:r>
      <w:r>
        <w:rPr>
          <w:spacing w:val="-5"/>
        </w:rPr>
        <w:t xml:space="preserve"> </w:t>
      </w:r>
      <w:r>
        <w:t>bodies</w:t>
      </w:r>
      <w:r>
        <w:rPr>
          <w:spacing w:val="-4"/>
        </w:rPr>
        <w:t xml:space="preserve"> </w:t>
      </w:r>
      <w:r>
        <w:t>of</w:t>
      </w:r>
      <w:r>
        <w:rPr>
          <w:spacing w:val="-4"/>
        </w:rPr>
        <w:t xml:space="preserve"> </w:t>
      </w:r>
      <w:r>
        <w:t>their</w:t>
      </w:r>
      <w:r>
        <w:rPr>
          <w:spacing w:val="-4"/>
        </w:rPr>
        <w:t xml:space="preserve"> </w:t>
      </w:r>
      <w:r>
        <w:t>dead.</w:t>
      </w:r>
      <w:r>
        <w:rPr>
          <w:spacing w:val="-5"/>
        </w:rPr>
        <w:t xml:space="preserve"> </w:t>
      </w:r>
      <w:r>
        <w:t>This</w:t>
      </w:r>
      <w:r>
        <w:rPr>
          <w:spacing w:val="-4"/>
        </w:rPr>
        <w:t xml:space="preserve"> </w:t>
      </w:r>
      <w:r>
        <w:t>city</w:t>
      </w:r>
      <w:r>
        <w:rPr>
          <w:spacing w:val="-4"/>
        </w:rPr>
        <w:t xml:space="preserve"> </w:t>
      </w:r>
      <w:r>
        <w:t>held</w:t>
      </w:r>
      <w:r>
        <w:rPr>
          <w:spacing w:val="-4"/>
        </w:rPr>
        <w:t xml:space="preserve"> </w:t>
      </w:r>
      <w:r>
        <w:t>out</w:t>
      </w:r>
      <w:r>
        <w:rPr>
          <w:spacing w:val="-4"/>
        </w:rPr>
        <w:t xml:space="preserve"> </w:t>
      </w:r>
      <w:r>
        <w:t>three</w:t>
      </w:r>
      <w:r>
        <w:rPr>
          <w:spacing w:val="-5"/>
        </w:rPr>
        <w:t xml:space="preserve"> </w:t>
      </w:r>
      <w:r>
        <w:t>years</w:t>
      </w:r>
      <w:r>
        <w:rPr>
          <w:spacing w:val="-4"/>
        </w:rPr>
        <w:t xml:space="preserve"> </w:t>
      </w:r>
      <w:r>
        <w:t>after</w:t>
      </w:r>
      <w:r>
        <w:rPr>
          <w:spacing w:val="-4"/>
        </w:rPr>
        <w:t xml:space="preserve"> </w:t>
      </w:r>
      <w:r>
        <w:t>all</w:t>
      </w:r>
      <w:r>
        <w:rPr>
          <w:spacing w:val="-4"/>
        </w:rPr>
        <w:t xml:space="preserve"> </w:t>
      </w:r>
      <w:r>
        <w:t>the</w:t>
      </w:r>
      <w:r>
        <w:rPr>
          <w:spacing w:val="-5"/>
        </w:rPr>
        <w:t xml:space="preserve"> </w:t>
      </w:r>
      <w:r>
        <w:t>rest</w:t>
      </w:r>
      <w:r>
        <w:rPr>
          <w:spacing w:val="-4"/>
        </w:rPr>
        <w:t xml:space="preserve"> </w:t>
      </w:r>
      <w:r>
        <w:t>of</w:t>
      </w:r>
      <w:r>
        <w:rPr>
          <w:spacing w:val="-4"/>
        </w:rPr>
        <w:t xml:space="preserve"> </w:t>
      </w:r>
      <w:r>
        <w:t>the</w:t>
      </w:r>
      <w:r>
        <w:rPr>
          <w:spacing w:val="-4"/>
        </w:rPr>
        <w:t xml:space="preserve"> </w:t>
      </w:r>
      <w:r>
        <w:t>province</w:t>
      </w:r>
      <w:r>
        <w:rPr>
          <w:spacing w:val="-4"/>
        </w:rPr>
        <w:t xml:space="preserve"> </w:t>
      </w:r>
      <w:r>
        <w:t>had</w:t>
      </w:r>
      <w:r>
        <w:rPr>
          <w:spacing w:val="-5"/>
        </w:rPr>
        <w:t xml:space="preserve"> </w:t>
      </w:r>
      <w:r>
        <w:t>yield-</w:t>
      </w:r>
      <w:r>
        <w:rPr>
          <w:spacing w:val="-52"/>
        </w:rPr>
        <w:t xml:space="preserve"> </w:t>
      </w:r>
      <w:r>
        <w:t>ed</w:t>
      </w:r>
      <w:r>
        <w:rPr>
          <w:spacing w:val="-5"/>
        </w:rPr>
        <w:t xml:space="preserve"> </w:t>
      </w:r>
      <w:r>
        <w:t>to</w:t>
      </w:r>
      <w:r>
        <w:rPr>
          <w:spacing w:val="-5"/>
        </w:rPr>
        <w:t xml:space="preserve"> </w:t>
      </w:r>
      <w:r>
        <w:t>the</w:t>
      </w:r>
      <w:r>
        <w:rPr>
          <w:spacing w:val="-5"/>
        </w:rPr>
        <w:t xml:space="preserve"> </w:t>
      </w:r>
      <w:r>
        <w:t>conqueror,</w:t>
      </w:r>
      <w:r>
        <w:rPr>
          <w:spacing w:val="-5"/>
        </w:rPr>
        <w:t xml:space="preserve"> </w:t>
      </w:r>
      <w:r>
        <w:t>who</w:t>
      </w:r>
      <w:r>
        <w:rPr>
          <w:spacing w:val="-5"/>
        </w:rPr>
        <w:t xml:space="preserve"> </w:t>
      </w:r>
      <w:r>
        <w:t>besieged</w:t>
      </w:r>
      <w:r>
        <w:rPr>
          <w:spacing w:val="-5"/>
        </w:rPr>
        <w:t xml:space="preserve"> </w:t>
      </w:r>
      <w:r>
        <w:t>it</w:t>
      </w:r>
      <w:r>
        <w:rPr>
          <w:spacing w:val="-5"/>
        </w:rPr>
        <w:t xml:space="preserve"> </w:t>
      </w:r>
      <w:r>
        <w:t>with</w:t>
      </w:r>
      <w:r>
        <w:rPr>
          <w:spacing w:val="-5"/>
        </w:rPr>
        <w:t xml:space="preserve"> </w:t>
      </w:r>
      <w:r>
        <w:t>a</w:t>
      </w:r>
      <w:r>
        <w:rPr>
          <w:spacing w:val="-5"/>
        </w:rPr>
        <w:t xml:space="preserve"> </w:t>
      </w:r>
      <w:r>
        <w:t>mighty</w:t>
      </w:r>
      <w:r>
        <w:rPr>
          <w:spacing w:val="-5"/>
        </w:rPr>
        <w:t xml:space="preserve"> </w:t>
      </w:r>
      <w:r>
        <w:t>army;</w:t>
      </w:r>
      <w:r>
        <w:rPr>
          <w:spacing w:val="-5"/>
        </w:rPr>
        <w:t xml:space="preserve"> </w:t>
      </w:r>
      <w:r>
        <w:t>but</w:t>
      </w:r>
      <w:r>
        <w:rPr>
          <w:spacing w:val="-5"/>
        </w:rPr>
        <w:t xml:space="preserve"> </w:t>
      </w:r>
      <w:r>
        <w:t>he</w:t>
      </w:r>
      <w:r>
        <w:rPr>
          <w:spacing w:val="-5"/>
        </w:rPr>
        <w:t xml:space="preserve"> </w:t>
      </w:r>
      <w:r>
        <w:t>could</w:t>
      </w:r>
      <w:r>
        <w:rPr>
          <w:spacing w:val="-5"/>
        </w:rPr>
        <w:t xml:space="preserve"> </w:t>
      </w:r>
      <w:r>
        <w:t>approach</w:t>
      </w:r>
      <w:r>
        <w:rPr>
          <w:spacing w:val="-5"/>
        </w:rPr>
        <w:t xml:space="preserve"> </w:t>
      </w:r>
      <w:r>
        <w:t>it</w:t>
      </w:r>
      <w:r>
        <w:rPr>
          <w:spacing w:val="-5"/>
        </w:rPr>
        <w:t xml:space="preserve"> </w:t>
      </w:r>
      <w:r>
        <w:t>only</w:t>
      </w:r>
      <w:r>
        <w:rPr>
          <w:spacing w:val="-5"/>
        </w:rPr>
        <w:t xml:space="preserve"> </w:t>
      </w:r>
      <w:r>
        <w:t>on</w:t>
      </w:r>
      <w:r>
        <w:rPr>
          <w:spacing w:val="-5"/>
        </w:rPr>
        <w:t xml:space="preserve"> </w:t>
      </w:r>
      <w:r>
        <w:t>the</w:t>
      </w:r>
      <w:r>
        <w:rPr>
          <w:spacing w:val="-5"/>
        </w:rPr>
        <w:t xml:space="preserve"> </w:t>
      </w:r>
      <w:r>
        <w:t>side</w:t>
      </w:r>
      <w:r>
        <w:rPr>
          <w:spacing w:val="-4"/>
        </w:rPr>
        <w:t xml:space="preserve"> </w:t>
      </w:r>
      <w:r>
        <w:t>which</w:t>
      </w:r>
      <w:r>
        <w:rPr>
          <w:spacing w:val="-5"/>
        </w:rPr>
        <w:t xml:space="preserve"> </w:t>
      </w:r>
      <w:r>
        <w:t>lies</w:t>
      </w:r>
      <w:r>
        <w:rPr>
          <w:spacing w:val="-5"/>
        </w:rPr>
        <w:t xml:space="preserve"> </w:t>
      </w:r>
      <w:r>
        <w:t>to</w:t>
      </w:r>
      <w:r>
        <w:rPr>
          <w:spacing w:val="-5"/>
        </w:rPr>
        <w:t xml:space="preserve"> </w:t>
      </w:r>
      <w:r>
        <w:t>the</w:t>
      </w:r>
      <w:r>
        <w:rPr>
          <w:spacing w:val="1"/>
        </w:rPr>
        <w:t xml:space="preserve"> </w:t>
      </w:r>
      <w:r>
        <w:t>north,</w:t>
      </w:r>
      <w:r>
        <w:rPr>
          <w:spacing w:val="-7"/>
        </w:rPr>
        <w:t xml:space="preserve"> </w:t>
      </w:r>
      <w:r>
        <w:t>because</w:t>
      </w:r>
      <w:r>
        <w:rPr>
          <w:spacing w:val="-6"/>
        </w:rPr>
        <w:t xml:space="preserve"> </w:t>
      </w:r>
      <w:r>
        <w:t>it</w:t>
      </w:r>
      <w:r>
        <w:rPr>
          <w:spacing w:val="-6"/>
        </w:rPr>
        <w:t xml:space="preserve"> </w:t>
      </w:r>
      <w:r>
        <w:t>was</w:t>
      </w:r>
      <w:r>
        <w:rPr>
          <w:spacing w:val="-6"/>
        </w:rPr>
        <w:t xml:space="preserve"> </w:t>
      </w:r>
      <w:r>
        <w:t>elsewhere</w:t>
      </w:r>
      <w:r>
        <w:rPr>
          <w:spacing w:val="-7"/>
        </w:rPr>
        <w:t xml:space="preserve"> </w:t>
      </w:r>
      <w:r>
        <w:t>surrounded</w:t>
      </w:r>
      <w:r>
        <w:rPr>
          <w:spacing w:val="-6"/>
        </w:rPr>
        <w:t xml:space="preserve"> </w:t>
      </w:r>
      <w:r>
        <w:t>by</w:t>
      </w:r>
      <w:r>
        <w:rPr>
          <w:spacing w:val="-6"/>
        </w:rPr>
        <w:t xml:space="preserve"> </w:t>
      </w:r>
      <w:r>
        <w:t>a</w:t>
      </w:r>
      <w:r>
        <w:rPr>
          <w:spacing w:val="-6"/>
        </w:rPr>
        <w:t xml:space="preserve"> </w:t>
      </w:r>
      <w:r>
        <w:t>large</w:t>
      </w:r>
      <w:r>
        <w:rPr>
          <w:spacing w:val="-7"/>
        </w:rPr>
        <w:t xml:space="preserve"> </w:t>
      </w:r>
      <w:r>
        <w:t>and</w:t>
      </w:r>
      <w:r>
        <w:rPr>
          <w:spacing w:val="-6"/>
        </w:rPr>
        <w:t xml:space="preserve"> </w:t>
      </w:r>
      <w:r>
        <w:t>deep</w:t>
      </w:r>
      <w:r>
        <w:rPr>
          <w:spacing w:val="-6"/>
        </w:rPr>
        <w:t xml:space="preserve"> </w:t>
      </w:r>
      <w:r>
        <w:t>lake,</w:t>
      </w:r>
      <w:r>
        <w:rPr>
          <w:spacing w:val="-6"/>
        </w:rPr>
        <w:t xml:space="preserve"> </w:t>
      </w:r>
      <w:r>
        <w:t>by</w:t>
      </w:r>
      <w:r>
        <w:rPr>
          <w:spacing w:val="-6"/>
        </w:rPr>
        <w:t xml:space="preserve"> </w:t>
      </w:r>
      <w:r>
        <w:t>which</w:t>
      </w:r>
      <w:r>
        <w:rPr>
          <w:spacing w:val="-7"/>
        </w:rPr>
        <w:t xml:space="preserve"> </w:t>
      </w:r>
      <w:r>
        <w:t>the</w:t>
      </w:r>
      <w:r>
        <w:rPr>
          <w:spacing w:val="-6"/>
        </w:rPr>
        <w:t xml:space="preserve"> </w:t>
      </w:r>
      <w:r>
        <w:t>besieged</w:t>
      </w:r>
      <w:r>
        <w:rPr>
          <w:spacing w:val="-6"/>
        </w:rPr>
        <w:t xml:space="preserve"> </w:t>
      </w:r>
      <w:r>
        <w:t>obtained</w:t>
      </w:r>
      <w:r>
        <w:rPr>
          <w:spacing w:val="-6"/>
        </w:rPr>
        <w:t xml:space="preserve"> </w:t>
      </w:r>
      <w:r>
        <w:t>abundance</w:t>
      </w:r>
      <w:r w:rsidR="00C3057B">
        <w:t xml:space="preserve"> </w:t>
      </w:r>
      <w:r>
        <w:t>of provisions. The army was therefore about to abandon the siege in much grief and wrath, and this news was just</w:t>
      </w:r>
      <w:r>
        <w:rPr>
          <w:spacing w:val="1"/>
        </w:rPr>
        <w:t xml:space="preserve"> </w:t>
      </w:r>
      <w:r>
        <w:t>brought to the khan, when Messeri Nicolo, Maffio, and Marco Polo said,—“we shall find a way by which the city</w:t>
      </w:r>
      <w:r>
        <w:rPr>
          <w:spacing w:val="1"/>
        </w:rPr>
        <w:t xml:space="preserve"> </w:t>
      </w:r>
      <w:r>
        <w:t>shall</w:t>
      </w:r>
      <w:r>
        <w:rPr>
          <w:spacing w:val="-9"/>
        </w:rPr>
        <w:t xml:space="preserve"> </w:t>
      </w:r>
      <w:r>
        <w:t>be</w:t>
      </w:r>
      <w:r>
        <w:rPr>
          <w:spacing w:val="-9"/>
        </w:rPr>
        <w:t xml:space="preserve"> </w:t>
      </w:r>
      <w:r>
        <w:t>made</w:t>
      </w:r>
      <w:r>
        <w:rPr>
          <w:spacing w:val="-9"/>
        </w:rPr>
        <w:t xml:space="preserve"> </w:t>
      </w:r>
      <w:r>
        <w:t>to</w:t>
      </w:r>
      <w:r>
        <w:rPr>
          <w:spacing w:val="-9"/>
        </w:rPr>
        <w:t xml:space="preserve"> </w:t>
      </w:r>
      <w:r>
        <w:t>surrender.”</w:t>
      </w:r>
      <w:r>
        <w:rPr>
          <w:spacing w:val="-9"/>
        </w:rPr>
        <w:t xml:space="preserve"> </w:t>
      </w:r>
      <w:r>
        <w:t>The</w:t>
      </w:r>
      <w:r>
        <w:rPr>
          <w:spacing w:val="-9"/>
        </w:rPr>
        <w:t xml:space="preserve"> </w:t>
      </w:r>
      <w:r>
        <w:t>monarch,</w:t>
      </w:r>
      <w:r>
        <w:rPr>
          <w:spacing w:val="-9"/>
        </w:rPr>
        <w:t xml:space="preserve"> </w:t>
      </w:r>
      <w:r>
        <w:t>who</w:t>
      </w:r>
      <w:r>
        <w:rPr>
          <w:spacing w:val="-9"/>
        </w:rPr>
        <w:t xml:space="preserve"> </w:t>
      </w:r>
      <w:r>
        <w:t>was</w:t>
      </w:r>
      <w:r>
        <w:rPr>
          <w:spacing w:val="-9"/>
        </w:rPr>
        <w:t xml:space="preserve"> </w:t>
      </w:r>
      <w:r>
        <w:t>most</w:t>
      </w:r>
      <w:r>
        <w:rPr>
          <w:spacing w:val="-9"/>
        </w:rPr>
        <w:t xml:space="preserve"> </w:t>
      </w:r>
      <w:r>
        <w:t>eagerly</w:t>
      </w:r>
      <w:r>
        <w:rPr>
          <w:spacing w:val="-9"/>
        </w:rPr>
        <w:t xml:space="preserve"> </w:t>
      </w:r>
      <w:r>
        <w:t>bent</w:t>
      </w:r>
      <w:r>
        <w:rPr>
          <w:spacing w:val="-9"/>
        </w:rPr>
        <w:t xml:space="preserve"> </w:t>
      </w:r>
      <w:r>
        <w:t>on</w:t>
      </w:r>
      <w:r>
        <w:rPr>
          <w:spacing w:val="-9"/>
        </w:rPr>
        <w:t xml:space="preserve"> </w:t>
      </w:r>
      <w:r>
        <w:t>its</w:t>
      </w:r>
      <w:r>
        <w:rPr>
          <w:spacing w:val="-9"/>
        </w:rPr>
        <w:t xml:space="preserve"> </w:t>
      </w:r>
      <w:r>
        <w:t>capture,</w:t>
      </w:r>
      <w:r>
        <w:rPr>
          <w:spacing w:val="-9"/>
        </w:rPr>
        <w:t xml:space="preserve"> </w:t>
      </w:r>
      <w:r>
        <w:t>readily</w:t>
      </w:r>
      <w:r>
        <w:rPr>
          <w:spacing w:val="-9"/>
        </w:rPr>
        <w:t xml:space="preserve"> </w:t>
      </w:r>
      <w:r>
        <w:t>listened.</w:t>
      </w:r>
      <w:r>
        <w:rPr>
          <w:spacing w:val="-9"/>
        </w:rPr>
        <w:t xml:space="preserve"> </w:t>
      </w:r>
      <w:r>
        <w:t>Then</w:t>
      </w:r>
      <w:r>
        <w:rPr>
          <w:spacing w:val="-9"/>
        </w:rPr>
        <w:t xml:space="preserve"> </w:t>
      </w:r>
      <w:r>
        <w:t>said</w:t>
      </w:r>
      <w:r>
        <w:rPr>
          <w:spacing w:val="-9"/>
        </w:rPr>
        <w:t xml:space="preserve"> </w:t>
      </w:r>
      <w:r>
        <w:t>the</w:t>
      </w:r>
      <w:r>
        <w:rPr>
          <w:spacing w:val="1"/>
        </w:rPr>
        <w:t xml:space="preserve"> </w:t>
      </w:r>
      <w:r>
        <w:t>two</w:t>
      </w:r>
      <w:r>
        <w:rPr>
          <w:spacing w:val="-7"/>
        </w:rPr>
        <w:t xml:space="preserve"> </w:t>
      </w:r>
      <w:r>
        <w:t>brothers</w:t>
      </w:r>
      <w:r>
        <w:rPr>
          <w:spacing w:val="-6"/>
        </w:rPr>
        <w:t xml:space="preserve"> </w:t>
      </w:r>
      <w:r>
        <w:t>and</w:t>
      </w:r>
      <w:r>
        <w:rPr>
          <w:spacing w:val="-6"/>
        </w:rPr>
        <w:t xml:space="preserve"> </w:t>
      </w:r>
      <w:r>
        <w:t>their</w:t>
      </w:r>
      <w:r>
        <w:rPr>
          <w:spacing w:val="-6"/>
        </w:rPr>
        <w:t xml:space="preserve"> </w:t>
      </w:r>
      <w:r>
        <w:t>son</w:t>
      </w:r>
      <w:r>
        <w:rPr>
          <w:spacing w:val="-6"/>
        </w:rPr>
        <w:t xml:space="preserve"> </w:t>
      </w:r>
      <w:r>
        <w:t>Marco,—“Great</w:t>
      </w:r>
      <w:r>
        <w:rPr>
          <w:spacing w:val="-6"/>
        </w:rPr>
        <w:t xml:space="preserve"> </w:t>
      </w:r>
      <w:r>
        <w:t>sire,</w:t>
      </w:r>
      <w:r>
        <w:rPr>
          <w:spacing w:val="-6"/>
        </w:rPr>
        <w:t xml:space="preserve"> </w:t>
      </w:r>
      <w:r>
        <w:t>we</w:t>
      </w:r>
      <w:r>
        <w:rPr>
          <w:spacing w:val="-6"/>
        </w:rPr>
        <w:t xml:space="preserve"> </w:t>
      </w:r>
      <w:r>
        <w:t>have</w:t>
      </w:r>
      <w:r>
        <w:rPr>
          <w:spacing w:val="-6"/>
        </w:rPr>
        <w:t xml:space="preserve"> </w:t>
      </w:r>
      <w:r>
        <w:t>with</w:t>
      </w:r>
      <w:r>
        <w:rPr>
          <w:spacing w:val="-6"/>
        </w:rPr>
        <w:t xml:space="preserve"> </w:t>
      </w:r>
      <w:r>
        <w:t>us</w:t>
      </w:r>
      <w:r>
        <w:rPr>
          <w:spacing w:val="-6"/>
        </w:rPr>
        <w:t xml:space="preserve"> </w:t>
      </w:r>
      <w:r>
        <w:t>in</w:t>
      </w:r>
      <w:r>
        <w:rPr>
          <w:spacing w:val="-6"/>
        </w:rPr>
        <w:t xml:space="preserve"> </w:t>
      </w:r>
      <w:r>
        <w:t>our</w:t>
      </w:r>
      <w:r>
        <w:rPr>
          <w:spacing w:val="-6"/>
        </w:rPr>
        <w:t xml:space="preserve"> </w:t>
      </w:r>
      <w:r>
        <w:t>train</w:t>
      </w:r>
      <w:r>
        <w:rPr>
          <w:spacing w:val="-6"/>
        </w:rPr>
        <w:t xml:space="preserve"> </w:t>
      </w:r>
      <w:r>
        <w:t>men</w:t>
      </w:r>
      <w:r>
        <w:rPr>
          <w:spacing w:val="-6"/>
        </w:rPr>
        <w:t xml:space="preserve"> </w:t>
      </w:r>
      <w:r>
        <w:t>who</w:t>
      </w:r>
      <w:r>
        <w:rPr>
          <w:spacing w:val="-7"/>
        </w:rPr>
        <w:t xml:space="preserve"> </w:t>
      </w:r>
      <w:r>
        <w:t>will</w:t>
      </w:r>
      <w:r>
        <w:rPr>
          <w:spacing w:val="-6"/>
        </w:rPr>
        <w:t xml:space="preserve"> </w:t>
      </w:r>
      <w:r>
        <w:t>make</w:t>
      </w:r>
      <w:r>
        <w:rPr>
          <w:spacing w:val="-6"/>
        </w:rPr>
        <w:t xml:space="preserve"> </w:t>
      </w:r>
      <w:r>
        <w:t>such</w:t>
      </w:r>
      <w:r>
        <w:rPr>
          <w:spacing w:val="-6"/>
        </w:rPr>
        <w:t xml:space="preserve"> </w:t>
      </w:r>
      <w:r>
        <w:t>an</w:t>
      </w:r>
      <w:r>
        <w:rPr>
          <w:spacing w:val="-6"/>
        </w:rPr>
        <w:t xml:space="preserve"> </w:t>
      </w:r>
      <w:r>
        <w:t>engine</w:t>
      </w:r>
      <w:r>
        <w:rPr>
          <w:spacing w:val="-6"/>
        </w:rPr>
        <w:t xml:space="preserve"> </w:t>
      </w:r>
      <w:r>
        <w:t>as</w:t>
      </w:r>
      <w:r>
        <w:rPr>
          <w:spacing w:val="1"/>
        </w:rPr>
        <w:t xml:space="preserve"> </w:t>
      </w:r>
      <w:r>
        <w:t>will</w:t>
      </w:r>
      <w:r>
        <w:rPr>
          <w:spacing w:val="-13"/>
        </w:rPr>
        <w:t xml:space="preserve"> </w:t>
      </w:r>
      <w:r>
        <w:t>discharge</w:t>
      </w:r>
      <w:r>
        <w:rPr>
          <w:spacing w:val="-13"/>
        </w:rPr>
        <w:t xml:space="preserve"> </w:t>
      </w:r>
      <w:r>
        <w:t>large</w:t>
      </w:r>
      <w:r>
        <w:rPr>
          <w:spacing w:val="-12"/>
        </w:rPr>
        <w:t xml:space="preserve"> </w:t>
      </w:r>
      <w:r>
        <w:t>stones,</w:t>
      </w:r>
      <w:r>
        <w:rPr>
          <w:spacing w:val="-13"/>
        </w:rPr>
        <w:t xml:space="preserve"> </w:t>
      </w:r>
      <w:r>
        <w:t>which</w:t>
      </w:r>
      <w:r>
        <w:rPr>
          <w:spacing w:val="-13"/>
        </w:rPr>
        <w:t xml:space="preserve"> </w:t>
      </w:r>
      <w:r>
        <w:t>the</w:t>
      </w:r>
      <w:r>
        <w:rPr>
          <w:spacing w:val="-12"/>
        </w:rPr>
        <w:t xml:space="preserve"> </w:t>
      </w:r>
      <w:r>
        <w:t>citizens</w:t>
      </w:r>
      <w:r>
        <w:rPr>
          <w:spacing w:val="-13"/>
        </w:rPr>
        <w:t xml:space="preserve"> </w:t>
      </w:r>
      <w:r>
        <w:t>will</w:t>
      </w:r>
      <w:r>
        <w:rPr>
          <w:spacing w:val="-12"/>
        </w:rPr>
        <w:t xml:space="preserve"> </w:t>
      </w:r>
      <w:r>
        <w:t>not</w:t>
      </w:r>
      <w:r>
        <w:rPr>
          <w:spacing w:val="-13"/>
        </w:rPr>
        <w:t xml:space="preserve"> </w:t>
      </w:r>
      <w:r>
        <w:t>be</w:t>
      </w:r>
      <w:r>
        <w:rPr>
          <w:spacing w:val="-13"/>
        </w:rPr>
        <w:t xml:space="preserve"> </w:t>
      </w:r>
      <w:r>
        <w:t>able</w:t>
      </w:r>
      <w:r>
        <w:rPr>
          <w:spacing w:val="-12"/>
        </w:rPr>
        <w:t xml:space="preserve"> </w:t>
      </w:r>
      <w:r>
        <w:t>to</w:t>
      </w:r>
      <w:r>
        <w:rPr>
          <w:spacing w:val="-13"/>
        </w:rPr>
        <w:t xml:space="preserve"> </w:t>
      </w:r>
      <w:r>
        <w:t>endure,</w:t>
      </w:r>
      <w:r>
        <w:rPr>
          <w:spacing w:val="-12"/>
        </w:rPr>
        <w:t xml:space="preserve"> </w:t>
      </w:r>
      <w:r>
        <w:t>and</w:t>
      </w:r>
      <w:r>
        <w:rPr>
          <w:spacing w:val="-13"/>
        </w:rPr>
        <w:t xml:space="preserve"> </w:t>
      </w:r>
      <w:r>
        <w:t>will</w:t>
      </w:r>
      <w:r>
        <w:rPr>
          <w:spacing w:val="-13"/>
        </w:rPr>
        <w:t xml:space="preserve"> </w:t>
      </w:r>
      <w:r>
        <w:t>be</w:t>
      </w:r>
      <w:r>
        <w:rPr>
          <w:spacing w:val="-12"/>
        </w:rPr>
        <w:t xml:space="preserve"> </w:t>
      </w:r>
      <w:r>
        <w:t>obliged</w:t>
      </w:r>
      <w:r>
        <w:rPr>
          <w:spacing w:val="-13"/>
        </w:rPr>
        <w:t xml:space="preserve"> </w:t>
      </w:r>
      <w:r>
        <w:t>to</w:t>
      </w:r>
      <w:r>
        <w:rPr>
          <w:spacing w:val="-12"/>
        </w:rPr>
        <w:t xml:space="preserve"> </w:t>
      </w:r>
      <w:r>
        <w:t>yield.”</w:t>
      </w:r>
      <w:r>
        <w:rPr>
          <w:spacing w:val="-13"/>
        </w:rPr>
        <w:t xml:space="preserve"> </w:t>
      </w:r>
      <w:r>
        <w:t>The</w:t>
      </w:r>
      <w:r>
        <w:rPr>
          <w:spacing w:val="-13"/>
        </w:rPr>
        <w:t xml:space="preserve"> </w:t>
      </w:r>
      <w:r>
        <w:t>khan</w:t>
      </w:r>
      <w:r>
        <w:rPr>
          <w:spacing w:val="-12"/>
        </w:rPr>
        <w:t xml:space="preserve"> </w:t>
      </w:r>
      <w:r>
        <w:t>was</w:t>
      </w:r>
      <w:r>
        <w:rPr>
          <w:spacing w:val="1"/>
        </w:rPr>
        <w:t xml:space="preserve"> </w:t>
      </w:r>
      <w:r>
        <w:t>much</w:t>
      </w:r>
      <w:r>
        <w:rPr>
          <w:spacing w:val="-6"/>
        </w:rPr>
        <w:t xml:space="preserve"> </w:t>
      </w:r>
      <w:r>
        <w:t>rejoiced,</w:t>
      </w:r>
      <w:r>
        <w:rPr>
          <w:spacing w:val="-5"/>
        </w:rPr>
        <w:t xml:space="preserve"> </w:t>
      </w:r>
      <w:r>
        <w:t>and</w:t>
      </w:r>
      <w:r>
        <w:rPr>
          <w:spacing w:val="-5"/>
        </w:rPr>
        <w:t xml:space="preserve"> </w:t>
      </w:r>
      <w:r>
        <w:t>desired</w:t>
      </w:r>
      <w:r>
        <w:rPr>
          <w:spacing w:val="-5"/>
        </w:rPr>
        <w:t xml:space="preserve"> </w:t>
      </w:r>
      <w:r>
        <w:t>that</w:t>
      </w:r>
      <w:r>
        <w:rPr>
          <w:spacing w:val="-5"/>
        </w:rPr>
        <w:t xml:space="preserve"> </w:t>
      </w:r>
      <w:r>
        <w:t>they</w:t>
      </w:r>
      <w:r>
        <w:rPr>
          <w:spacing w:val="-5"/>
        </w:rPr>
        <w:t xml:space="preserve"> </w:t>
      </w:r>
      <w:r>
        <w:t>should</w:t>
      </w:r>
      <w:r>
        <w:rPr>
          <w:spacing w:val="-6"/>
        </w:rPr>
        <w:t xml:space="preserve"> </w:t>
      </w:r>
      <w:r>
        <w:t>execute</w:t>
      </w:r>
      <w:r>
        <w:rPr>
          <w:spacing w:val="-5"/>
        </w:rPr>
        <w:t xml:space="preserve"> </w:t>
      </w:r>
      <w:r>
        <w:t>their</w:t>
      </w:r>
      <w:r>
        <w:rPr>
          <w:spacing w:val="-5"/>
        </w:rPr>
        <w:t xml:space="preserve"> </w:t>
      </w:r>
      <w:r>
        <w:t>plan</w:t>
      </w:r>
      <w:r>
        <w:rPr>
          <w:spacing w:val="-5"/>
        </w:rPr>
        <w:t xml:space="preserve"> </w:t>
      </w:r>
      <w:r>
        <w:t>as</w:t>
      </w:r>
      <w:r>
        <w:rPr>
          <w:spacing w:val="-5"/>
        </w:rPr>
        <w:t xml:space="preserve"> </w:t>
      </w:r>
      <w:r>
        <w:t>soon</w:t>
      </w:r>
      <w:r>
        <w:rPr>
          <w:spacing w:val="-5"/>
        </w:rPr>
        <w:t xml:space="preserve"> </w:t>
      </w:r>
      <w:r>
        <w:t>as</w:t>
      </w:r>
      <w:r>
        <w:rPr>
          <w:spacing w:val="-6"/>
        </w:rPr>
        <w:t xml:space="preserve"> </w:t>
      </w:r>
      <w:r>
        <w:t>possible.</w:t>
      </w:r>
      <w:r>
        <w:rPr>
          <w:spacing w:val="-5"/>
        </w:rPr>
        <w:t xml:space="preserve"> </w:t>
      </w:r>
      <w:r>
        <w:t>Now,</w:t>
      </w:r>
      <w:r>
        <w:rPr>
          <w:spacing w:val="-5"/>
        </w:rPr>
        <w:t xml:space="preserve"> </w:t>
      </w:r>
      <w:r>
        <w:t>they</w:t>
      </w:r>
      <w:r>
        <w:rPr>
          <w:spacing w:val="-5"/>
        </w:rPr>
        <w:t xml:space="preserve"> </w:t>
      </w:r>
      <w:r>
        <w:t>had</w:t>
      </w:r>
      <w:r>
        <w:rPr>
          <w:spacing w:val="-5"/>
        </w:rPr>
        <w:t xml:space="preserve"> </w:t>
      </w:r>
      <w:r>
        <w:t>in</w:t>
      </w:r>
      <w:r>
        <w:rPr>
          <w:spacing w:val="-5"/>
        </w:rPr>
        <w:t xml:space="preserve"> </w:t>
      </w:r>
      <w:r>
        <w:t>their</w:t>
      </w:r>
      <w:r>
        <w:rPr>
          <w:spacing w:val="-5"/>
        </w:rPr>
        <w:t xml:space="preserve"> </w:t>
      </w:r>
      <w:r>
        <w:t>company</w:t>
      </w:r>
      <w:r>
        <w:rPr>
          <w:spacing w:val="1"/>
        </w:rPr>
        <w:t xml:space="preserve"> </w:t>
      </w:r>
      <w:r>
        <w:t>a German and a Nestorian Christian who were skilful in such works, and made two or three machines sufficient to</w:t>
      </w:r>
      <w:r>
        <w:rPr>
          <w:spacing w:val="1"/>
        </w:rPr>
        <w:t xml:space="preserve"> </w:t>
      </w:r>
      <w:r>
        <w:t>throw</w:t>
      </w:r>
      <w:r>
        <w:rPr>
          <w:spacing w:val="-6"/>
        </w:rPr>
        <w:t xml:space="preserve"> </w:t>
      </w:r>
      <w:r>
        <w:t>stones</w:t>
      </w:r>
      <w:r>
        <w:rPr>
          <w:spacing w:val="-6"/>
        </w:rPr>
        <w:t xml:space="preserve"> </w:t>
      </w:r>
      <w:r>
        <w:t>of</w:t>
      </w:r>
      <w:r>
        <w:rPr>
          <w:spacing w:val="-6"/>
        </w:rPr>
        <w:t xml:space="preserve"> </w:t>
      </w:r>
      <w:r>
        <w:t>300</w:t>
      </w:r>
      <w:r>
        <w:rPr>
          <w:spacing w:val="-5"/>
        </w:rPr>
        <w:t xml:space="preserve"> </w:t>
      </w:r>
      <w:r>
        <w:t>pounds</w:t>
      </w:r>
      <w:r>
        <w:rPr>
          <w:spacing w:val="-6"/>
        </w:rPr>
        <w:t xml:space="preserve"> </w:t>
      </w:r>
      <w:r>
        <w:t>weight.</w:t>
      </w:r>
      <w:r>
        <w:rPr>
          <w:spacing w:val="-6"/>
        </w:rPr>
        <w:t xml:space="preserve"> </w:t>
      </w:r>
      <w:r>
        <w:t>When</w:t>
      </w:r>
      <w:r>
        <w:rPr>
          <w:spacing w:val="-5"/>
        </w:rPr>
        <w:t xml:space="preserve"> </w:t>
      </w:r>
      <w:r>
        <w:t>these</w:t>
      </w:r>
      <w:r>
        <w:rPr>
          <w:spacing w:val="-6"/>
        </w:rPr>
        <w:t xml:space="preserve"> </w:t>
      </w:r>
      <w:r>
        <w:t>were</w:t>
      </w:r>
      <w:r>
        <w:rPr>
          <w:spacing w:val="-6"/>
        </w:rPr>
        <w:t xml:space="preserve"> </w:t>
      </w:r>
      <w:r>
        <w:t>conveyed</w:t>
      </w:r>
      <w:r>
        <w:rPr>
          <w:spacing w:val="-5"/>
        </w:rPr>
        <w:t xml:space="preserve"> </w:t>
      </w:r>
      <w:r>
        <w:t>to</w:t>
      </w:r>
      <w:r>
        <w:rPr>
          <w:spacing w:val="-6"/>
        </w:rPr>
        <w:t xml:space="preserve"> </w:t>
      </w:r>
      <w:r>
        <w:t>the</w:t>
      </w:r>
      <w:r>
        <w:rPr>
          <w:spacing w:val="-6"/>
        </w:rPr>
        <w:t xml:space="preserve"> </w:t>
      </w:r>
      <w:r>
        <w:t>army</w:t>
      </w:r>
      <w:r>
        <w:rPr>
          <w:spacing w:val="-5"/>
        </w:rPr>
        <w:t xml:space="preserve"> </w:t>
      </w:r>
      <w:r>
        <w:t>and</w:t>
      </w:r>
      <w:r>
        <w:rPr>
          <w:spacing w:val="-6"/>
        </w:rPr>
        <w:t xml:space="preserve"> </w:t>
      </w:r>
      <w:r>
        <w:t>set</w:t>
      </w:r>
      <w:r>
        <w:rPr>
          <w:spacing w:val="-6"/>
        </w:rPr>
        <w:t xml:space="preserve"> </w:t>
      </w:r>
      <w:r>
        <w:t>up,</w:t>
      </w:r>
      <w:r>
        <w:rPr>
          <w:spacing w:val="-5"/>
        </w:rPr>
        <w:t xml:space="preserve"> </w:t>
      </w:r>
      <w:r>
        <w:t>they</w:t>
      </w:r>
      <w:r>
        <w:rPr>
          <w:spacing w:val="-6"/>
        </w:rPr>
        <w:t xml:space="preserve"> </w:t>
      </w:r>
      <w:r>
        <w:t>appeared</w:t>
      </w:r>
      <w:r>
        <w:rPr>
          <w:spacing w:val="-6"/>
        </w:rPr>
        <w:t xml:space="preserve"> </w:t>
      </w:r>
      <w:r>
        <w:t>to</w:t>
      </w:r>
      <w:r>
        <w:rPr>
          <w:spacing w:val="-5"/>
        </w:rPr>
        <w:t xml:space="preserve"> </w:t>
      </w:r>
      <w:r>
        <w:t>the</w:t>
      </w:r>
      <w:r>
        <w:rPr>
          <w:spacing w:val="-6"/>
        </w:rPr>
        <w:t xml:space="preserve"> </w:t>
      </w:r>
      <w:r>
        <w:t>Tartars</w:t>
      </w:r>
      <w:r>
        <w:rPr>
          <w:spacing w:val="-52"/>
        </w:rPr>
        <w:t xml:space="preserve"> </w:t>
      </w:r>
      <w:r>
        <w:t>the greatest wonder of the world. They then began discharging stones into the city, which struck the houses, broke</w:t>
      </w:r>
      <w:r>
        <w:rPr>
          <w:spacing w:val="1"/>
        </w:rPr>
        <w:t xml:space="preserve"> </w:t>
      </w:r>
      <w:r>
        <w:t>and destroyed every thing, and caused the utmost noise and alarm. When the inhabitants saw a calamity such as</w:t>
      </w:r>
      <w:r>
        <w:rPr>
          <w:spacing w:val="1"/>
        </w:rPr>
        <w:t xml:space="preserve"> </w:t>
      </w:r>
      <w:r>
        <w:t xml:space="preserve">they had never witnessed before, they knew not what to think or say. They met in council, and concluded that </w:t>
      </w:r>
      <w:r>
        <w:lastRenderedPageBreak/>
        <w:t>they</w:t>
      </w:r>
      <w:r>
        <w:rPr>
          <w:spacing w:val="-52"/>
        </w:rPr>
        <w:t xml:space="preserve"> </w:t>
      </w:r>
      <w:r>
        <w:t>must be all killed, unless they submitted. They therefore intimated to the lord of the host that they would surrender</w:t>
      </w:r>
      <w:r>
        <w:rPr>
          <w:spacing w:val="-52"/>
        </w:rPr>
        <w:t xml:space="preserve"> </w:t>
      </w:r>
      <w:r>
        <w:t>on</w:t>
      </w:r>
      <w:r>
        <w:rPr>
          <w:spacing w:val="-4"/>
        </w:rPr>
        <w:t xml:space="preserve"> </w:t>
      </w:r>
      <w:r>
        <w:t>the</w:t>
      </w:r>
      <w:r>
        <w:rPr>
          <w:spacing w:val="-3"/>
        </w:rPr>
        <w:t xml:space="preserve"> </w:t>
      </w:r>
      <w:r>
        <w:t>same</w:t>
      </w:r>
      <w:r>
        <w:rPr>
          <w:spacing w:val="-3"/>
        </w:rPr>
        <w:t xml:space="preserve"> </w:t>
      </w:r>
      <w:r>
        <w:t>terms</w:t>
      </w:r>
      <w:r>
        <w:rPr>
          <w:spacing w:val="-3"/>
        </w:rPr>
        <w:t xml:space="preserve"> </w:t>
      </w:r>
      <w:r>
        <w:t>that</w:t>
      </w:r>
      <w:r>
        <w:rPr>
          <w:spacing w:val="-3"/>
        </w:rPr>
        <w:t xml:space="preserve"> </w:t>
      </w:r>
      <w:r>
        <w:t>others</w:t>
      </w:r>
      <w:r>
        <w:rPr>
          <w:spacing w:val="-3"/>
        </w:rPr>
        <w:t xml:space="preserve"> </w:t>
      </w:r>
      <w:r>
        <w:t>had</w:t>
      </w:r>
      <w:r>
        <w:rPr>
          <w:spacing w:val="-4"/>
        </w:rPr>
        <w:t xml:space="preserve"> </w:t>
      </w:r>
      <w:r>
        <w:t>done.</w:t>
      </w:r>
      <w:r>
        <w:rPr>
          <w:spacing w:val="-3"/>
        </w:rPr>
        <w:t xml:space="preserve"> </w:t>
      </w:r>
      <w:r>
        <w:t>This</w:t>
      </w:r>
      <w:r>
        <w:rPr>
          <w:spacing w:val="-3"/>
        </w:rPr>
        <w:t xml:space="preserve"> </w:t>
      </w:r>
      <w:r>
        <w:t>was</w:t>
      </w:r>
      <w:r>
        <w:rPr>
          <w:spacing w:val="-3"/>
        </w:rPr>
        <w:t xml:space="preserve"> </w:t>
      </w:r>
      <w:r>
        <w:t>agreed</w:t>
      </w:r>
      <w:r>
        <w:rPr>
          <w:spacing w:val="-3"/>
        </w:rPr>
        <w:t xml:space="preserve"> </w:t>
      </w:r>
      <w:r>
        <w:t>to,</w:t>
      </w:r>
      <w:r>
        <w:rPr>
          <w:spacing w:val="-3"/>
        </w:rPr>
        <w:t xml:space="preserve"> </w:t>
      </w:r>
      <w:r>
        <w:t>and</w:t>
      </w:r>
      <w:r>
        <w:rPr>
          <w:spacing w:val="-4"/>
        </w:rPr>
        <w:t xml:space="preserve"> </w:t>
      </w:r>
      <w:r>
        <w:t>Sa-yan-fu</w:t>
      </w:r>
      <w:r>
        <w:rPr>
          <w:spacing w:val="-3"/>
        </w:rPr>
        <w:t xml:space="preserve"> </w:t>
      </w:r>
      <w:r>
        <w:t>came</w:t>
      </w:r>
      <w:r>
        <w:rPr>
          <w:spacing w:val="-3"/>
        </w:rPr>
        <w:t xml:space="preserve"> </w:t>
      </w:r>
      <w:r>
        <w:t>under</w:t>
      </w:r>
      <w:r>
        <w:rPr>
          <w:spacing w:val="-3"/>
        </w:rPr>
        <w:t xml:space="preserve"> </w:t>
      </w:r>
      <w:r>
        <w:t>the</w:t>
      </w:r>
      <w:r>
        <w:rPr>
          <w:spacing w:val="-3"/>
        </w:rPr>
        <w:t xml:space="preserve"> </w:t>
      </w:r>
      <w:r>
        <w:t>power</w:t>
      </w:r>
      <w:r>
        <w:rPr>
          <w:spacing w:val="-3"/>
        </w:rPr>
        <w:t xml:space="preserve"> </w:t>
      </w:r>
      <w:r>
        <w:t>of</w:t>
      </w:r>
      <w:r>
        <w:rPr>
          <w:spacing w:val="-4"/>
        </w:rPr>
        <w:t xml:space="preserve"> </w:t>
      </w:r>
      <w:r>
        <w:t>the</w:t>
      </w:r>
      <w:r>
        <w:rPr>
          <w:spacing w:val="-3"/>
        </w:rPr>
        <w:t xml:space="preserve"> </w:t>
      </w:r>
      <w:r>
        <w:t>great</w:t>
      </w:r>
      <w:r>
        <w:rPr>
          <w:spacing w:val="-3"/>
        </w:rPr>
        <w:t xml:space="preserve"> </w:t>
      </w:r>
      <w:r>
        <w:t>khan,</w:t>
      </w:r>
      <w:r>
        <w:rPr>
          <w:spacing w:val="-52"/>
        </w:rPr>
        <w:t xml:space="preserve"> </w:t>
      </w:r>
      <w:r>
        <w:t>through the interposition of Messeri Nicolo, Maffio, and Marco; and it was not a small service, for this town and</w:t>
      </w:r>
      <w:r>
        <w:rPr>
          <w:spacing w:val="1"/>
        </w:rPr>
        <w:t xml:space="preserve"> </w:t>
      </w:r>
      <w:r>
        <w:t>province are among the best in his possession, and he draws from them a great revenue. Now, we shall leave this</w:t>
      </w:r>
      <w:r>
        <w:rPr>
          <w:spacing w:val="1"/>
        </w:rPr>
        <w:t xml:space="preserve"> </w:t>
      </w:r>
      <w:r>
        <w:t>subject</w:t>
      </w:r>
      <w:r>
        <w:rPr>
          <w:spacing w:val="-7"/>
        </w:rPr>
        <w:t xml:space="preserve"> </w:t>
      </w:r>
      <w:r>
        <w:t>and</w:t>
      </w:r>
      <w:r>
        <w:rPr>
          <w:spacing w:val="-6"/>
        </w:rPr>
        <w:t xml:space="preserve"> </w:t>
      </w:r>
      <w:r>
        <w:t>treat</w:t>
      </w:r>
      <w:r>
        <w:rPr>
          <w:spacing w:val="-6"/>
        </w:rPr>
        <w:t xml:space="preserve"> </w:t>
      </w:r>
      <w:r>
        <w:t>of</w:t>
      </w:r>
      <w:r>
        <w:rPr>
          <w:spacing w:val="-6"/>
        </w:rPr>
        <w:t xml:space="preserve"> </w:t>
      </w:r>
      <w:r>
        <w:t>a</w:t>
      </w:r>
      <w:r>
        <w:rPr>
          <w:spacing w:val="-7"/>
        </w:rPr>
        <w:t xml:space="preserve"> </w:t>
      </w:r>
      <w:r>
        <w:t>city</w:t>
      </w:r>
      <w:r>
        <w:rPr>
          <w:spacing w:val="-6"/>
        </w:rPr>
        <w:t xml:space="preserve"> </w:t>
      </w:r>
      <w:r>
        <w:t>called</w:t>
      </w:r>
      <w:r>
        <w:rPr>
          <w:spacing w:val="-6"/>
        </w:rPr>
        <w:t xml:space="preserve"> </w:t>
      </w:r>
      <w:r>
        <w:t>Sin-gui.</w:t>
      </w:r>
    </w:p>
    <w:p w14:paraId="621F919C" w14:textId="77777777" w:rsidR="00C3057B" w:rsidRDefault="00C3057B" w:rsidP="00C3057B">
      <w:pPr>
        <w:pStyle w:val="Body"/>
      </w:pPr>
    </w:p>
    <w:p w14:paraId="092B11C2" w14:textId="77777777" w:rsidR="000276C6" w:rsidRPr="00C3057B" w:rsidRDefault="000276C6" w:rsidP="00C3057B">
      <w:pPr>
        <w:pStyle w:val="Heading4"/>
      </w:pPr>
      <w:r w:rsidRPr="00C3057B">
        <w:t>LXIX—Of the City of Sin-gui and the River Kiang, and the Multitude of Cities on that River</w:t>
      </w:r>
    </w:p>
    <w:p w14:paraId="545505E9" w14:textId="702206E7" w:rsidR="000276C6" w:rsidRDefault="000276C6" w:rsidP="00C3057B">
      <w:pPr>
        <w:pStyle w:val="Body"/>
      </w:pPr>
      <w:r>
        <w:t>When</w:t>
      </w:r>
      <w:r>
        <w:rPr>
          <w:spacing w:val="-11"/>
        </w:rPr>
        <w:t xml:space="preserve"> </w:t>
      </w:r>
      <w:r>
        <w:t>a</w:t>
      </w:r>
      <w:r>
        <w:rPr>
          <w:spacing w:val="-10"/>
        </w:rPr>
        <w:t xml:space="preserve"> </w:t>
      </w:r>
      <w:r>
        <w:t>man</w:t>
      </w:r>
      <w:r>
        <w:rPr>
          <w:spacing w:val="-10"/>
        </w:rPr>
        <w:t xml:space="preserve"> </w:t>
      </w:r>
      <w:r>
        <w:t>leaves</w:t>
      </w:r>
      <w:r>
        <w:rPr>
          <w:spacing w:val="-10"/>
        </w:rPr>
        <w:t xml:space="preserve"> </w:t>
      </w:r>
      <w:r>
        <w:t>Yan-gui</w:t>
      </w:r>
      <w:r>
        <w:rPr>
          <w:spacing w:val="-10"/>
        </w:rPr>
        <w:t xml:space="preserve"> </w:t>
      </w:r>
      <w:r>
        <w:t>and</w:t>
      </w:r>
      <w:r>
        <w:rPr>
          <w:spacing w:val="-11"/>
        </w:rPr>
        <w:t xml:space="preserve"> </w:t>
      </w:r>
      <w:r>
        <w:t>goes</w:t>
      </w:r>
      <w:r>
        <w:rPr>
          <w:spacing w:val="-10"/>
        </w:rPr>
        <w:t xml:space="preserve"> </w:t>
      </w:r>
      <w:r>
        <w:t>fifteen</w:t>
      </w:r>
      <w:r>
        <w:rPr>
          <w:spacing w:val="-10"/>
        </w:rPr>
        <w:t xml:space="preserve"> </w:t>
      </w:r>
      <w:r>
        <w:t>miles</w:t>
      </w:r>
      <w:r>
        <w:rPr>
          <w:spacing w:val="-10"/>
        </w:rPr>
        <w:t xml:space="preserve"> </w:t>
      </w:r>
      <w:r>
        <w:t>south-east,</w:t>
      </w:r>
      <w:r>
        <w:rPr>
          <w:spacing w:val="-10"/>
        </w:rPr>
        <w:t xml:space="preserve"> </w:t>
      </w:r>
      <w:r>
        <w:t>he</w:t>
      </w:r>
      <w:r>
        <w:rPr>
          <w:spacing w:val="-10"/>
        </w:rPr>
        <w:t xml:space="preserve"> </w:t>
      </w:r>
      <w:r>
        <w:t>perceives</w:t>
      </w:r>
      <w:r>
        <w:rPr>
          <w:spacing w:val="-11"/>
        </w:rPr>
        <w:t xml:space="preserve"> </w:t>
      </w:r>
      <w:r>
        <w:t>a</w:t>
      </w:r>
      <w:r>
        <w:rPr>
          <w:spacing w:val="-10"/>
        </w:rPr>
        <w:t xml:space="preserve"> </w:t>
      </w:r>
      <w:r>
        <w:t>certain</w:t>
      </w:r>
      <w:r>
        <w:rPr>
          <w:spacing w:val="-10"/>
        </w:rPr>
        <w:t xml:space="preserve"> </w:t>
      </w:r>
      <w:r>
        <w:t>city</w:t>
      </w:r>
      <w:r>
        <w:rPr>
          <w:spacing w:val="-10"/>
        </w:rPr>
        <w:t xml:space="preserve"> </w:t>
      </w:r>
      <w:r>
        <w:t>named</w:t>
      </w:r>
      <w:r>
        <w:rPr>
          <w:spacing w:val="-10"/>
        </w:rPr>
        <w:t xml:space="preserve"> </w:t>
      </w:r>
      <w:r>
        <w:t>Sin-gui,</w:t>
      </w:r>
      <w:r>
        <w:rPr>
          <w:spacing w:val="-10"/>
        </w:rPr>
        <w:t xml:space="preserve"> </w:t>
      </w:r>
      <w:r>
        <w:t>which</w:t>
      </w:r>
      <w:r>
        <w:rPr>
          <w:spacing w:val="1"/>
        </w:rPr>
        <w:t xml:space="preserve"> </w:t>
      </w:r>
      <w:r>
        <w:t>is</w:t>
      </w:r>
      <w:r>
        <w:rPr>
          <w:spacing w:val="-8"/>
        </w:rPr>
        <w:t xml:space="preserve"> </w:t>
      </w:r>
      <w:r>
        <w:t>not</w:t>
      </w:r>
      <w:r>
        <w:rPr>
          <w:spacing w:val="-7"/>
        </w:rPr>
        <w:t xml:space="preserve"> </w:t>
      </w:r>
      <w:r>
        <w:t>very</w:t>
      </w:r>
      <w:r>
        <w:rPr>
          <w:spacing w:val="-8"/>
        </w:rPr>
        <w:t xml:space="preserve"> </w:t>
      </w:r>
      <w:r>
        <w:t>extensive,</w:t>
      </w:r>
      <w:r>
        <w:rPr>
          <w:spacing w:val="-7"/>
        </w:rPr>
        <w:t xml:space="preserve"> </w:t>
      </w:r>
      <w:r>
        <w:t>but</w:t>
      </w:r>
      <w:r>
        <w:rPr>
          <w:spacing w:val="-8"/>
        </w:rPr>
        <w:t xml:space="preserve"> </w:t>
      </w:r>
      <w:r>
        <w:t>has</w:t>
      </w:r>
      <w:r>
        <w:rPr>
          <w:spacing w:val="-7"/>
        </w:rPr>
        <w:t xml:space="preserve"> </w:t>
      </w:r>
      <w:r>
        <w:t>great</w:t>
      </w:r>
      <w:r>
        <w:rPr>
          <w:spacing w:val="-7"/>
        </w:rPr>
        <w:t xml:space="preserve"> </w:t>
      </w:r>
      <w:r>
        <w:t>merchandise</w:t>
      </w:r>
      <w:r>
        <w:rPr>
          <w:spacing w:val="-8"/>
        </w:rPr>
        <w:t xml:space="preserve"> </w:t>
      </w:r>
      <w:r>
        <w:t>and</w:t>
      </w:r>
      <w:r>
        <w:rPr>
          <w:spacing w:val="-7"/>
        </w:rPr>
        <w:t xml:space="preserve"> </w:t>
      </w:r>
      <w:r>
        <w:t>much</w:t>
      </w:r>
      <w:r>
        <w:rPr>
          <w:spacing w:val="-8"/>
        </w:rPr>
        <w:t xml:space="preserve"> </w:t>
      </w:r>
      <w:r>
        <w:t>shipping.</w:t>
      </w:r>
      <w:r>
        <w:rPr>
          <w:spacing w:val="-7"/>
        </w:rPr>
        <w:t xml:space="preserve"> </w:t>
      </w:r>
      <w:r>
        <w:t>The</w:t>
      </w:r>
      <w:r>
        <w:rPr>
          <w:spacing w:val="-8"/>
        </w:rPr>
        <w:t xml:space="preserve"> </w:t>
      </w:r>
      <w:r>
        <w:t>people</w:t>
      </w:r>
      <w:r>
        <w:rPr>
          <w:spacing w:val="-7"/>
        </w:rPr>
        <w:t xml:space="preserve"> </w:t>
      </w:r>
      <w:r>
        <w:t>are</w:t>
      </w:r>
      <w:r>
        <w:rPr>
          <w:spacing w:val="-7"/>
        </w:rPr>
        <w:t xml:space="preserve"> </w:t>
      </w:r>
      <w:r>
        <w:t>idolaters,</w:t>
      </w:r>
      <w:r>
        <w:rPr>
          <w:spacing w:val="-8"/>
        </w:rPr>
        <w:t xml:space="preserve"> </w:t>
      </w:r>
      <w:r>
        <w:t>use</w:t>
      </w:r>
      <w:r>
        <w:rPr>
          <w:spacing w:val="-7"/>
        </w:rPr>
        <w:t xml:space="preserve"> </w:t>
      </w:r>
      <w:r>
        <w:t>paper</w:t>
      </w:r>
      <w:r>
        <w:rPr>
          <w:spacing w:val="-8"/>
        </w:rPr>
        <w:t xml:space="preserve"> </w:t>
      </w:r>
      <w:r>
        <w:t>money,</w:t>
      </w:r>
      <w:r>
        <w:rPr>
          <w:spacing w:val="-7"/>
        </w:rPr>
        <w:t xml:space="preserve"> </w:t>
      </w:r>
      <w:r>
        <w:t>and</w:t>
      </w:r>
      <w:r>
        <w:rPr>
          <w:spacing w:val="1"/>
        </w:rPr>
        <w:t xml:space="preserve"> </w:t>
      </w:r>
      <w:r>
        <w:t>are</w:t>
      </w:r>
      <w:r>
        <w:rPr>
          <w:spacing w:val="-7"/>
        </w:rPr>
        <w:t xml:space="preserve"> </w:t>
      </w:r>
      <w:r>
        <w:t>subject</w:t>
      </w:r>
      <w:r>
        <w:rPr>
          <w:spacing w:val="-7"/>
        </w:rPr>
        <w:t xml:space="preserve"> </w:t>
      </w:r>
      <w:r>
        <w:t>to</w:t>
      </w:r>
      <w:r>
        <w:rPr>
          <w:spacing w:val="-6"/>
        </w:rPr>
        <w:t xml:space="preserve"> </w:t>
      </w:r>
      <w:r>
        <w:t>the</w:t>
      </w:r>
      <w:r>
        <w:rPr>
          <w:spacing w:val="-7"/>
        </w:rPr>
        <w:t xml:space="preserve"> </w:t>
      </w:r>
      <w:r>
        <w:t>khan.</w:t>
      </w:r>
      <w:r>
        <w:rPr>
          <w:spacing w:val="-6"/>
        </w:rPr>
        <w:t xml:space="preserve"> </w:t>
      </w:r>
      <w:r>
        <w:t>That</w:t>
      </w:r>
      <w:r>
        <w:rPr>
          <w:spacing w:val="-7"/>
        </w:rPr>
        <w:t xml:space="preserve"> </w:t>
      </w:r>
      <w:r>
        <w:t>city</w:t>
      </w:r>
      <w:r>
        <w:rPr>
          <w:spacing w:val="-6"/>
        </w:rPr>
        <w:t xml:space="preserve"> </w:t>
      </w:r>
      <w:r>
        <w:t>stands</w:t>
      </w:r>
      <w:r>
        <w:rPr>
          <w:spacing w:val="-7"/>
        </w:rPr>
        <w:t xml:space="preserve"> </w:t>
      </w:r>
      <w:r>
        <w:t>upon</w:t>
      </w:r>
      <w:r>
        <w:rPr>
          <w:spacing w:val="-6"/>
        </w:rPr>
        <w:t xml:space="preserve"> </w:t>
      </w:r>
      <w:r>
        <w:t>a</w:t>
      </w:r>
      <w:r>
        <w:rPr>
          <w:spacing w:val="-7"/>
        </w:rPr>
        <w:t xml:space="preserve"> </w:t>
      </w:r>
      <w:r>
        <w:t>river,</w:t>
      </w:r>
      <w:r>
        <w:rPr>
          <w:spacing w:val="-6"/>
        </w:rPr>
        <w:t xml:space="preserve"> </w:t>
      </w:r>
      <w:r>
        <w:t>named</w:t>
      </w:r>
      <w:r>
        <w:rPr>
          <w:spacing w:val="-7"/>
        </w:rPr>
        <w:t xml:space="preserve"> </w:t>
      </w:r>
      <w:r>
        <w:t>Kiang,</w:t>
      </w:r>
      <w:r>
        <w:rPr>
          <w:spacing w:val="-6"/>
        </w:rPr>
        <w:t xml:space="preserve"> </w:t>
      </w:r>
      <w:r>
        <w:t>which</w:t>
      </w:r>
      <w:r>
        <w:rPr>
          <w:spacing w:val="-7"/>
        </w:rPr>
        <w:t xml:space="preserve"> </w:t>
      </w:r>
      <w:r>
        <w:t>is</w:t>
      </w:r>
      <w:r>
        <w:rPr>
          <w:spacing w:val="-6"/>
        </w:rPr>
        <w:t xml:space="preserve"> </w:t>
      </w:r>
      <w:r>
        <w:t>the</w:t>
      </w:r>
      <w:r>
        <w:rPr>
          <w:spacing w:val="-7"/>
        </w:rPr>
        <w:t xml:space="preserve"> </w:t>
      </w:r>
      <w:r>
        <w:t>largest</w:t>
      </w:r>
      <w:r>
        <w:rPr>
          <w:spacing w:val="-6"/>
        </w:rPr>
        <w:t xml:space="preserve"> </w:t>
      </w:r>
      <w:r>
        <w:t>in</w:t>
      </w:r>
      <w:r>
        <w:rPr>
          <w:spacing w:val="-7"/>
        </w:rPr>
        <w:t xml:space="preserve"> </w:t>
      </w:r>
      <w:r>
        <w:t>the</w:t>
      </w:r>
      <w:r>
        <w:rPr>
          <w:spacing w:val="-6"/>
        </w:rPr>
        <w:t xml:space="preserve"> </w:t>
      </w:r>
      <w:r>
        <w:t>world;</w:t>
      </w:r>
      <w:r>
        <w:rPr>
          <w:spacing w:val="-7"/>
        </w:rPr>
        <w:t xml:space="preserve"> </w:t>
      </w:r>
      <w:r>
        <w:t>being</w:t>
      </w:r>
      <w:r>
        <w:rPr>
          <w:spacing w:val="-6"/>
        </w:rPr>
        <w:t xml:space="preserve"> </w:t>
      </w:r>
      <w:r>
        <w:t>in</w:t>
      </w:r>
      <w:r>
        <w:rPr>
          <w:spacing w:val="-7"/>
        </w:rPr>
        <w:t xml:space="preserve"> </w:t>
      </w:r>
      <w:r>
        <w:t>some</w:t>
      </w:r>
      <w:r>
        <w:rPr>
          <w:spacing w:val="1"/>
        </w:rPr>
        <w:t xml:space="preserve"> </w:t>
      </w:r>
      <w:r>
        <w:t>places ten miles broad, and up wards of a hundred days’ journey in length. Through it the inhabitants have a lucra-</w:t>
      </w:r>
      <w:r>
        <w:rPr>
          <w:spacing w:val="1"/>
        </w:rPr>
        <w:t xml:space="preserve"> </w:t>
      </w:r>
      <w:r>
        <w:t>tive trade, which yields a large revenue to the khan. And on account of the many cities on it, the ships navigating</w:t>
      </w:r>
      <w:r>
        <w:rPr>
          <w:spacing w:val="1"/>
        </w:rPr>
        <w:t xml:space="preserve"> </w:t>
      </w:r>
      <w:r>
        <w:t>and the goods conveyed by means of it are more numerous and valuable than in all the rivers of Christendom and</w:t>
      </w:r>
      <w:r>
        <w:rPr>
          <w:spacing w:val="1"/>
        </w:rPr>
        <w:t xml:space="preserve"> </w:t>
      </w:r>
      <w:r>
        <w:t>the</w:t>
      </w:r>
      <w:r>
        <w:rPr>
          <w:spacing w:val="-9"/>
        </w:rPr>
        <w:t xml:space="preserve"> </w:t>
      </w:r>
      <w:r>
        <w:t>adjacent</w:t>
      </w:r>
      <w:r>
        <w:rPr>
          <w:spacing w:val="-9"/>
        </w:rPr>
        <w:t xml:space="preserve"> </w:t>
      </w:r>
      <w:r>
        <w:t>seas</w:t>
      </w:r>
      <w:r>
        <w:rPr>
          <w:spacing w:val="-8"/>
        </w:rPr>
        <w:t xml:space="preserve"> </w:t>
      </w:r>
      <w:r>
        <w:t>beside.</w:t>
      </w:r>
      <w:r>
        <w:rPr>
          <w:spacing w:val="-9"/>
        </w:rPr>
        <w:t xml:space="preserve"> </w:t>
      </w:r>
      <w:r>
        <w:t>I</w:t>
      </w:r>
      <w:r>
        <w:rPr>
          <w:spacing w:val="-8"/>
        </w:rPr>
        <w:t xml:space="preserve"> </w:t>
      </w:r>
      <w:r>
        <w:t>tell</w:t>
      </w:r>
      <w:r>
        <w:rPr>
          <w:spacing w:val="-9"/>
        </w:rPr>
        <w:t xml:space="preserve"> </w:t>
      </w:r>
      <w:r>
        <w:t>you</w:t>
      </w:r>
      <w:r>
        <w:rPr>
          <w:spacing w:val="-9"/>
        </w:rPr>
        <w:t xml:space="preserve"> </w:t>
      </w:r>
      <w:r>
        <w:t>I</w:t>
      </w:r>
      <w:r>
        <w:rPr>
          <w:spacing w:val="-8"/>
        </w:rPr>
        <w:t xml:space="preserve"> </w:t>
      </w:r>
      <w:r>
        <w:t>have</w:t>
      </w:r>
      <w:r>
        <w:rPr>
          <w:spacing w:val="-9"/>
        </w:rPr>
        <w:t xml:space="preserve"> </w:t>
      </w:r>
      <w:r>
        <w:t>seen</w:t>
      </w:r>
      <w:r>
        <w:rPr>
          <w:spacing w:val="-8"/>
        </w:rPr>
        <w:t xml:space="preserve"> </w:t>
      </w:r>
      <w:r>
        <w:t>at</w:t>
      </w:r>
      <w:r>
        <w:rPr>
          <w:spacing w:val="-9"/>
        </w:rPr>
        <w:t xml:space="preserve"> </w:t>
      </w:r>
      <w:r>
        <w:t>that</w:t>
      </w:r>
      <w:r>
        <w:rPr>
          <w:spacing w:val="-9"/>
        </w:rPr>
        <w:t xml:space="preserve"> </w:t>
      </w:r>
      <w:r>
        <w:t>city</w:t>
      </w:r>
      <w:r>
        <w:rPr>
          <w:spacing w:val="-8"/>
        </w:rPr>
        <w:t xml:space="preserve"> </w:t>
      </w:r>
      <w:r>
        <w:t>no</w:t>
      </w:r>
      <w:r>
        <w:rPr>
          <w:spacing w:val="-9"/>
        </w:rPr>
        <w:t xml:space="preserve"> </w:t>
      </w:r>
      <w:r>
        <w:t>fewer</w:t>
      </w:r>
      <w:r>
        <w:rPr>
          <w:spacing w:val="-8"/>
        </w:rPr>
        <w:t xml:space="preserve"> </w:t>
      </w:r>
      <w:r>
        <w:t>than</w:t>
      </w:r>
      <w:r>
        <w:rPr>
          <w:spacing w:val="-9"/>
        </w:rPr>
        <w:t xml:space="preserve"> </w:t>
      </w:r>
      <w:r>
        <w:t>5,000</w:t>
      </w:r>
      <w:r>
        <w:rPr>
          <w:spacing w:val="-9"/>
        </w:rPr>
        <w:t xml:space="preserve"> </w:t>
      </w:r>
      <w:r>
        <w:t>ships</w:t>
      </w:r>
      <w:r>
        <w:rPr>
          <w:spacing w:val="-8"/>
        </w:rPr>
        <w:t xml:space="preserve"> </w:t>
      </w:r>
      <w:r>
        <w:t>sailing</w:t>
      </w:r>
      <w:r>
        <w:rPr>
          <w:spacing w:val="-9"/>
        </w:rPr>
        <w:t xml:space="preserve"> </w:t>
      </w:r>
      <w:r>
        <w:t>at</w:t>
      </w:r>
      <w:r>
        <w:rPr>
          <w:spacing w:val="-8"/>
        </w:rPr>
        <w:t xml:space="preserve"> </w:t>
      </w:r>
      <w:r>
        <w:t>once</w:t>
      </w:r>
      <w:r>
        <w:rPr>
          <w:spacing w:val="-9"/>
        </w:rPr>
        <w:t xml:space="preserve"> </w:t>
      </w:r>
      <w:r>
        <w:t>on</w:t>
      </w:r>
      <w:r>
        <w:rPr>
          <w:spacing w:val="-9"/>
        </w:rPr>
        <w:t xml:space="preserve"> </w:t>
      </w:r>
      <w:r>
        <w:t>its</w:t>
      </w:r>
      <w:r>
        <w:rPr>
          <w:spacing w:val="-8"/>
        </w:rPr>
        <w:t xml:space="preserve"> </w:t>
      </w:r>
      <w:r>
        <w:t>stream.</w:t>
      </w:r>
      <w:r>
        <w:rPr>
          <w:spacing w:val="-9"/>
        </w:rPr>
        <w:t xml:space="preserve"> </w:t>
      </w:r>
      <w:r>
        <w:t>For</w:t>
      </w:r>
      <w:r>
        <w:rPr>
          <w:spacing w:val="1"/>
        </w:rPr>
        <w:t xml:space="preserve"> </w:t>
      </w:r>
      <w:r>
        <w:t>that river flows through sixteen provinces, and has more than two hundred great towns on its banks. The ships are</w:t>
      </w:r>
      <w:r>
        <w:rPr>
          <w:spacing w:val="1"/>
        </w:rPr>
        <w:t xml:space="preserve"> </w:t>
      </w:r>
      <w:r>
        <w:t>covered, and have only one mast; yet they are of heavy burden, and carry each from 4,000 to 12,000 cantars. They</w:t>
      </w:r>
      <w:r>
        <w:rPr>
          <w:spacing w:val="1"/>
        </w:rPr>
        <w:t xml:space="preserve"> </w:t>
      </w:r>
      <w:r>
        <w:t>have</w:t>
      </w:r>
      <w:r>
        <w:rPr>
          <w:spacing w:val="-13"/>
        </w:rPr>
        <w:t xml:space="preserve"> </w:t>
      </w:r>
      <w:r>
        <w:t>ropes</w:t>
      </w:r>
      <w:r>
        <w:rPr>
          <w:spacing w:val="-13"/>
        </w:rPr>
        <w:t xml:space="preserve"> </w:t>
      </w:r>
      <w:r>
        <w:t>composed</w:t>
      </w:r>
      <w:r>
        <w:rPr>
          <w:spacing w:val="-13"/>
        </w:rPr>
        <w:t xml:space="preserve"> </w:t>
      </w:r>
      <w:r>
        <w:t>of</w:t>
      </w:r>
      <w:r>
        <w:rPr>
          <w:spacing w:val="-13"/>
        </w:rPr>
        <w:t xml:space="preserve"> </w:t>
      </w:r>
      <w:r>
        <w:t>cane</w:t>
      </w:r>
      <w:r>
        <w:rPr>
          <w:spacing w:val="-13"/>
        </w:rPr>
        <w:t xml:space="preserve"> </w:t>
      </w:r>
      <w:r>
        <w:t>for</w:t>
      </w:r>
      <w:r>
        <w:rPr>
          <w:spacing w:val="-13"/>
        </w:rPr>
        <w:t xml:space="preserve"> </w:t>
      </w:r>
      <w:r>
        <w:t>drawing</w:t>
      </w:r>
      <w:r>
        <w:rPr>
          <w:spacing w:val="-13"/>
        </w:rPr>
        <w:t xml:space="preserve"> </w:t>
      </w:r>
      <w:r>
        <w:t>them</w:t>
      </w:r>
      <w:r>
        <w:rPr>
          <w:spacing w:val="-13"/>
        </w:rPr>
        <w:t xml:space="preserve"> </w:t>
      </w:r>
      <w:r>
        <w:t>through</w:t>
      </w:r>
      <w:r>
        <w:rPr>
          <w:spacing w:val="-13"/>
        </w:rPr>
        <w:t xml:space="preserve"> </w:t>
      </w:r>
      <w:r>
        <w:t>the</w:t>
      </w:r>
      <w:r>
        <w:rPr>
          <w:spacing w:val="-13"/>
        </w:rPr>
        <w:t xml:space="preserve"> </w:t>
      </w:r>
      <w:r>
        <w:t>water;</w:t>
      </w:r>
      <w:r>
        <w:rPr>
          <w:spacing w:val="-13"/>
        </w:rPr>
        <w:t xml:space="preserve"> </w:t>
      </w:r>
      <w:r>
        <w:t>those</w:t>
      </w:r>
      <w:r>
        <w:rPr>
          <w:spacing w:val="-13"/>
        </w:rPr>
        <w:t xml:space="preserve"> </w:t>
      </w:r>
      <w:r>
        <w:t>belonging</w:t>
      </w:r>
      <w:r>
        <w:rPr>
          <w:spacing w:val="-13"/>
        </w:rPr>
        <w:t xml:space="preserve"> </w:t>
      </w:r>
      <w:r>
        <w:t>to</w:t>
      </w:r>
      <w:r>
        <w:rPr>
          <w:spacing w:val="-13"/>
        </w:rPr>
        <w:t xml:space="preserve"> </w:t>
      </w:r>
      <w:r>
        <w:t>the</w:t>
      </w:r>
      <w:r>
        <w:rPr>
          <w:spacing w:val="-13"/>
        </w:rPr>
        <w:t xml:space="preserve"> </w:t>
      </w:r>
      <w:r>
        <w:t>larger</w:t>
      </w:r>
      <w:r>
        <w:rPr>
          <w:spacing w:val="-13"/>
        </w:rPr>
        <w:t xml:space="preserve"> </w:t>
      </w:r>
      <w:r>
        <w:t>vessels</w:t>
      </w:r>
      <w:r>
        <w:rPr>
          <w:spacing w:val="-13"/>
        </w:rPr>
        <w:t xml:space="preserve"> </w:t>
      </w:r>
      <w:r>
        <w:t>are</w:t>
      </w:r>
      <w:r>
        <w:rPr>
          <w:spacing w:val="-13"/>
        </w:rPr>
        <w:t xml:space="preserve"> </w:t>
      </w:r>
      <w:r>
        <w:t>thick,</w:t>
      </w:r>
      <w:r>
        <w:rPr>
          <w:spacing w:val="-13"/>
        </w:rPr>
        <w:t xml:space="preserve"> </w:t>
      </w:r>
      <w:r>
        <w:t>and</w:t>
      </w:r>
      <w:r>
        <w:rPr>
          <w:spacing w:val="-52"/>
        </w:rPr>
        <w:t xml:space="preserve"> </w:t>
      </w:r>
      <w:r>
        <w:t>fifteen</w:t>
      </w:r>
      <w:r>
        <w:rPr>
          <w:spacing w:val="-13"/>
        </w:rPr>
        <w:t xml:space="preserve"> </w:t>
      </w:r>
      <w:r>
        <w:t>paces</w:t>
      </w:r>
      <w:r>
        <w:rPr>
          <w:spacing w:val="-12"/>
        </w:rPr>
        <w:t xml:space="preserve"> </w:t>
      </w:r>
      <w:r>
        <w:t>in</w:t>
      </w:r>
      <w:r>
        <w:rPr>
          <w:spacing w:val="-12"/>
        </w:rPr>
        <w:t xml:space="preserve"> </w:t>
      </w:r>
      <w:r>
        <w:t>length,</w:t>
      </w:r>
      <w:r>
        <w:rPr>
          <w:spacing w:val="-13"/>
        </w:rPr>
        <w:t xml:space="preserve"> </w:t>
      </w:r>
      <w:r>
        <w:t>being</w:t>
      </w:r>
      <w:r>
        <w:rPr>
          <w:spacing w:val="-12"/>
        </w:rPr>
        <w:t xml:space="preserve"> </w:t>
      </w:r>
      <w:r>
        <w:t>cloven</w:t>
      </w:r>
      <w:r>
        <w:rPr>
          <w:spacing w:val="-12"/>
        </w:rPr>
        <w:t xml:space="preserve"> </w:t>
      </w:r>
      <w:r>
        <w:t>at</w:t>
      </w:r>
      <w:r>
        <w:rPr>
          <w:spacing w:val="-13"/>
        </w:rPr>
        <w:t xml:space="preserve"> </w:t>
      </w:r>
      <w:r>
        <w:t>the</w:t>
      </w:r>
      <w:r>
        <w:rPr>
          <w:spacing w:val="-12"/>
        </w:rPr>
        <w:t xml:space="preserve"> </w:t>
      </w:r>
      <w:r>
        <w:t>end,</w:t>
      </w:r>
      <w:r>
        <w:rPr>
          <w:spacing w:val="-12"/>
        </w:rPr>
        <w:t xml:space="preserve"> </w:t>
      </w:r>
      <w:r>
        <w:t>and</w:t>
      </w:r>
      <w:r>
        <w:rPr>
          <w:spacing w:val="-13"/>
        </w:rPr>
        <w:t xml:space="preserve"> </w:t>
      </w:r>
      <w:r>
        <w:t>bound</w:t>
      </w:r>
      <w:r>
        <w:rPr>
          <w:spacing w:val="-12"/>
        </w:rPr>
        <w:t xml:space="preserve"> </w:t>
      </w:r>
      <w:r>
        <w:t>together</w:t>
      </w:r>
      <w:r>
        <w:rPr>
          <w:spacing w:val="-12"/>
        </w:rPr>
        <w:t xml:space="preserve"> </w:t>
      </w:r>
      <w:r>
        <w:t>in</w:t>
      </w:r>
      <w:r>
        <w:rPr>
          <w:spacing w:val="-13"/>
        </w:rPr>
        <w:t xml:space="preserve"> </w:t>
      </w:r>
      <w:r>
        <w:t>such</w:t>
      </w:r>
      <w:r>
        <w:rPr>
          <w:spacing w:val="-12"/>
        </w:rPr>
        <w:t xml:space="preserve"> </w:t>
      </w:r>
      <w:r>
        <w:t>a</w:t>
      </w:r>
      <w:r>
        <w:rPr>
          <w:spacing w:val="-12"/>
        </w:rPr>
        <w:t xml:space="preserve"> </w:t>
      </w:r>
      <w:r>
        <w:t>way</w:t>
      </w:r>
      <w:r>
        <w:rPr>
          <w:spacing w:val="-13"/>
        </w:rPr>
        <w:t xml:space="preserve"> </w:t>
      </w:r>
      <w:r>
        <w:t>as</w:t>
      </w:r>
      <w:r>
        <w:rPr>
          <w:spacing w:val="-12"/>
        </w:rPr>
        <w:t xml:space="preserve"> </w:t>
      </w:r>
      <w:r>
        <w:t>to</w:t>
      </w:r>
      <w:r>
        <w:rPr>
          <w:spacing w:val="-12"/>
        </w:rPr>
        <w:t xml:space="preserve"> </w:t>
      </w:r>
      <w:r>
        <w:t>make</w:t>
      </w:r>
      <w:r>
        <w:rPr>
          <w:spacing w:val="-13"/>
        </w:rPr>
        <w:t xml:space="preserve"> </w:t>
      </w:r>
      <w:r>
        <w:t>a</w:t>
      </w:r>
      <w:r>
        <w:rPr>
          <w:spacing w:val="-12"/>
        </w:rPr>
        <w:t xml:space="preserve"> </w:t>
      </w:r>
      <w:r>
        <w:t>cord</w:t>
      </w:r>
      <w:r>
        <w:rPr>
          <w:spacing w:val="-12"/>
        </w:rPr>
        <w:t xml:space="preserve"> </w:t>
      </w:r>
      <w:r>
        <w:t>300</w:t>
      </w:r>
      <w:r>
        <w:rPr>
          <w:spacing w:val="-13"/>
        </w:rPr>
        <w:t xml:space="preserve"> </w:t>
      </w:r>
      <w:r>
        <w:t>paces</w:t>
      </w:r>
      <w:r>
        <w:rPr>
          <w:spacing w:val="-12"/>
        </w:rPr>
        <w:t xml:space="preserve"> </w:t>
      </w:r>
      <w:r>
        <w:t>long.</w:t>
      </w:r>
    </w:p>
    <w:p w14:paraId="646FC812" w14:textId="77777777" w:rsidR="00C3057B" w:rsidRDefault="00C3057B" w:rsidP="00C3057B">
      <w:pPr>
        <w:pStyle w:val="Body"/>
      </w:pPr>
    </w:p>
    <w:p w14:paraId="5CD08B97" w14:textId="77777777" w:rsidR="000276C6" w:rsidRPr="00C3057B" w:rsidRDefault="000276C6" w:rsidP="00C3057B">
      <w:pPr>
        <w:pStyle w:val="Heading4"/>
      </w:pPr>
      <w:r w:rsidRPr="00C3057B">
        <w:t>LXX—Of the City of Cai-gui</w:t>
      </w:r>
    </w:p>
    <w:p w14:paraId="478818CA" w14:textId="77777777" w:rsidR="000276C6" w:rsidRDefault="000276C6" w:rsidP="00C3057B">
      <w:pPr>
        <w:pStyle w:val="Body"/>
      </w:pPr>
      <w:r>
        <w:t>Cai-gui is a small city towards the south-east, situated upon the bank of the above-mentioned river; all the</w:t>
      </w:r>
      <w:r>
        <w:rPr>
          <w:spacing w:val="1"/>
        </w:rPr>
        <w:t xml:space="preserve"> </w:t>
      </w:r>
      <w:r>
        <w:t>people are idolaters, subject to the khan, and use paper money. Here are collected large quantities of corn and rice;</w:t>
      </w:r>
      <w:r>
        <w:rPr>
          <w:spacing w:val="-52"/>
        </w:rPr>
        <w:t xml:space="preserve"> </w:t>
      </w:r>
      <w:r>
        <w:t>and there is a passage by water to the city of Kampala and the court of the khan; grain from this place forms a</w:t>
      </w:r>
      <w:r>
        <w:rPr>
          <w:spacing w:val="1"/>
        </w:rPr>
        <w:t xml:space="preserve"> </w:t>
      </w:r>
      <w:r>
        <w:t>considerable part of the provision required by his court. The monarch made this communication by digging long</w:t>
      </w:r>
      <w:r>
        <w:rPr>
          <w:spacing w:val="1"/>
        </w:rPr>
        <w:t xml:space="preserve"> </w:t>
      </w:r>
      <w:r>
        <w:t>and deep canals from one river to another, and from lake to lake, so that a large ship may pass through. And by the</w:t>
      </w:r>
      <w:r>
        <w:rPr>
          <w:spacing w:val="-52"/>
        </w:rPr>
        <w:t xml:space="preserve"> </w:t>
      </w:r>
      <w:r>
        <w:t>side</w:t>
      </w:r>
      <w:r>
        <w:rPr>
          <w:spacing w:val="-5"/>
        </w:rPr>
        <w:t xml:space="preserve"> </w:t>
      </w:r>
      <w:r>
        <w:t>of</w:t>
      </w:r>
      <w:r>
        <w:rPr>
          <w:spacing w:val="-5"/>
        </w:rPr>
        <w:t xml:space="preserve"> </w:t>
      </w:r>
      <w:r>
        <w:t>this</w:t>
      </w:r>
      <w:r>
        <w:rPr>
          <w:spacing w:val="-5"/>
        </w:rPr>
        <w:t xml:space="preserve"> </w:t>
      </w:r>
      <w:r>
        <w:t>water-channel</w:t>
      </w:r>
      <w:r>
        <w:rPr>
          <w:spacing w:val="-5"/>
        </w:rPr>
        <w:t xml:space="preserve"> </w:t>
      </w:r>
      <w:r>
        <w:t>goes</w:t>
      </w:r>
      <w:r>
        <w:rPr>
          <w:spacing w:val="-5"/>
        </w:rPr>
        <w:t xml:space="preserve"> </w:t>
      </w:r>
      <w:r>
        <w:t>a</w:t>
      </w:r>
      <w:r>
        <w:rPr>
          <w:spacing w:val="-5"/>
        </w:rPr>
        <w:t xml:space="preserve"> </w:t>
      </w:r>
      <w:r>
        <w:t>road,</w:t>
      </w:r>
      <w:r>
        <w:rPr>
          <w:spacing w:val="-5"/>
        </w:rPr>
        <w:t xml:space="preserve"> </w:t>
      </w:r>
      <w:r>
        <w:t>so</w:t>
      </w:r>
      <w:r>
        <w:rPr>
          <w:spacing w:val="-5"/>
        </w:rPr>
        <w:t xml:space="preserve"> </w:t>
      </w:r>
      <w:r>
        <w:t>that</w:t>
      </w:r>
      <w:r>
        <w:rPr>
          <w:spacing w:val="-4"/>
        </w:rPr>
        <w:t xml:space="preserve"> </w:t>
      </w:r>
      <w:r>
        <w:t>you</w:t>
      </w:r>
      <w:r>
        <w:rPr>
          <w:spacing w:val="-5"/>
        </w:rPr>
        <w:t xml:space="preserve"> </w:t>
      </w:r>
      <w:r>
        <w:t>may</w:t>
      </w:r>
      <w:r>
        <w:rPr>
          <w:spacing w:val="-5"/>
        </w:rPr>
        <w:t xml:space="preserve"> </w:t>
      </w:r>
      <w:r>
        <w:t>take</w:t>
      </w:r>
      <w:r>
        <w:rPr>
          <w:spacing w:val="-5"/>
        </w:rPr>
        <w:t xml:space="preserve"> </w:t>
      </w:r>
      <w:r>
        <w:t>either</w:t>
      </w:r>
      <w:r>
        <w:rPr>
          <w:spacing w:val="-5"/>
        </w:rPr>
        <w:t xml:space="preserve"> </w:t>
      </w:r>
      <w:r>
        <w:t>the</w:t>
      </w:r>
      <w:r>
        <w:rPr>
          <w:spacing w:val="-5"/>
        </w:rPr>
        <w:t xml:space="preserve"> </w:t>
      </w:r>
      <w:r>
        <w:t>one</w:t>
      </w:r>
      <w:r>
        <w:rPr>
          <w:spacing w:val="-5"/>
        </w:rPr>
        <w:t xml:space="preserve"> </w:t>
      </w:r>
      <w:r>
        <w:t>or</w:t>
      </w:r>
      <w:r>
        <w:rPr>
          <w:spacing w:val="-5"/>
        </w:rPr>
        <w:t xml:space="preserve"> </w:t>
      </w:r>
      <w:r>
        <w:t>the</w:t>
      </w:r>
      <w:r>
        <w:rPr>
          <w:spacing w:val="-4"/>
        </w:rPr>
        <w:t xml:space="preserve"> </w:t>
      </w:r>
      <w:r>
        <w:t>other,</w:t>
      </w:r>
      <w:r>
        <w:rPr>
          <w:spacing w:val="-5"/>
        </w:rPr>
        <w:t xml:space="preserve"> </w:t>
      </w:r>
      <w:r>
        <w:t>as</w:t>
      </w:r>
      <w:r>
        <w:rPr>
          <w:spacing w:val="-5"/>
        </w:rPr>
        <w:t xml:space="preserve"> </w:t>
      </w:r>
      <w:r>
        <w:t>is</w:t>
      </w:r>
      <w:r>
        <w:rPr>
          <w:spacing w:val="-5"/>
        </w:rPr>
        <w:t xml:space="preserve"> </w:t>
      </w:r>
      <w:r>
        <w:t>most</w:t>
      </w:r>
      <w:r>
        <w:rPr>
          <w:spacing w:val="-5"/>
        </w:rPr>
        <w:t xml:space="preserve"> </w:t>
      </w:r>
      <w:r>
        <w:t>convenient.</w:t>
      </w:r>
      <w:r>
        <w:rPr>
          <w:spacing w:val="-5"/>
        </w:rPr>
        <w:t xml:space="preserve"> </w:t>
      </w:r>
      <w:r>
        <w:t>In</w:t>
      </w:r>
      <w:r>
        <w:rPr>
          <w:spacing w:val="-5"/>
        </w:rPr>
        <w:t xml:space="preserve"> </w:t>
      </w:r>
      <w:r>
        <w:t>the</w:t>
      </w:r>
      <w:r>
        <w:rPr>
          <w:spacing w:val="-52"/>
        </w:rPr>
        <w:t xml:space="preserve"> </w:t>
      </w:r>
      <w:r>
        <w:t>middle of that river, opposite the city, is an isle of rocks, on which is a monastery of idolaters, where there are 200</w:t>
      </w:r>
      <w:r>
        <w:rPr>
          <w:spacing w:val="-52"/>
        </w:rPr>
        <w:t xml:space="preserve"> </w:t>
      </w:r>
      <w:r>
        <w:t>monks,</w:t>
      </w:r>
      <w:r>
        <w:rPr>
          <w:spacing w:val="-8"/>
        </w:rPr>
        <w:t xml:space="preserve"> </w:t>
      </w:r>
      <w:r>
        <w:t>who</w:t>
      </w:r>
      <w:r>
        <w:rPr>
          <w:spacing w:val="-8"/>
        </w:rPr>
        <w:t xml:space="preserve"> </w:t>
      </w:r>
      <w:r>
        <w:t>serve</w:t>
      </w:r>
      <w:r>
        <w:rPr>
          <w:spacing w:val="-8"/>
        </w:rPr>
        <w:t xml:space="preserve"> </w:t>
      </w:r>
      <w:r>
        <w:t>a</w:t>
      </w:r>
      <w:r>
        <w:rPr>
          <w:spacing w:val="-7"/>
        </w:rPr>
        <w:t xml:space="preserve"> </w:t>
      </w:r>
      <w:r>
        <w:t>very</w:t>
      </w:r>
      <w:r>
        <w:rPr>
          <w:spacing w:val="-8"/>
        </w:rPr>
        <w:t xml:space="preserve"> </w:t>
      </w:r>
      <w:r>
        <w:t>great</w:t>
      </w:r>
      <w:r>
        <w:rPr>
          <w:spacing w:val="-8"/>
        </w:rPr>
        <w:t xml:space="preserve"> </w:t>
      </w:r>
      <w:r>
        <w:t>number</w:t>
      </w:r>
      <w:r>
        <w:rPr>
          <w:spacing w:val="-8"/>
        </w:rPr>
        <w:t xml:space="preserve"> </w:t>
      </w:r>
      <w:r>
        <w:t>of</w:t>
      </w:r>
      <w:r>
        <w:rPr>
          <w:spacing w:val="-7"/>
        </w:rPr>
        <w:t xml:space="preserve"> </w:t>
      </w:r>
      <w:r>
        <w:t>gods.</w:t>
      </w:r>
      <w:r>
        <w:rPr>
          <w:spacing w:val="-8"/>
        </w:rPr>
        <w:t xml:space="preserve"> </w:t>
      </w:r>
      <w:r>
        <w:t>Now,</w:t>
      </w:r>
      <w:r>
        <w:rPr>
          <w:spacing w:val="-8"/>
        </w:rPr>
        <w:t xml:space="preserve"> </w:t>
      </w:r>
      <w:r>
        <w:t>let</w:t>
      </w:r>
      <w:r>
        <w:rPr>
          <w:spacing w:val="-8"/>
        </w:rPr>
        <w:t xml:space="preserve"> </w:t>
      </w:r>
      <w:r>
        <w:t>us</w:t>
      </w:r>
      <w:r>
        <w:rPr>
          <w:spacing w:val="-7"/>
        </w:rPr>
        <w:t xml:space="preserve"> </w:t>
      </w:r>
      <w:r>
        <w:t>cross</w:t>
      </w:r>
      <w:r>
        <w:rPr>
          <w:spacing w:val="-8"/>
        </w:rPr>
        <w:t xml:space="preserve"> </w:t>
      </w:r>
      <w:r>
        <w:t>the</w:t>
      </w:r>
      <w:r>
        <w:rPr>
          <w:spacing w:val="-8"/>
        </w:rPr>
        <w:t xml:space="preserve"> </w:t>
      </w:r>
      <w:r>
        <w:t>river,</w:t>
      </w:r>
      <w:r>
        <w:rPr>
          <w:spacing w:val="-8"/>
        </w:rPr>
        <w:t xml:space="preserve"> </w:t>
      </w:r>
      <w:r>
        <w:t>and</w:t>
      </w:r>
      <w:r>
        <w:rPr>
          <w:spacing w:val="-7"/>
        </w:rPr>
        <w:t xml:space="preserve"> </w:t>
      </w:r>
      <w:r>
        <w:t>tell</w:t>
      </w:r>
      <w:r>
        <w:rPr>
          <w:spacing w:val="-8"/>
        </w:rPr>
        <w:t xml:space="preserve"> </w:t>
      </w:r>
      <w:r>
        <w:t>of</w:t>
      </w:r>
      <w:r>
        <w:rPr>
          <w:spacing w:val="-8"/>
        </w:rPr>
        <w:t xml:space="preserve"> </w:t>
      </w:r>
      <w:r>
        <w:t>a</w:t>
      </w:r>
      <w:r>
        <w:rPr>
          <w:spacing w:val="-8"/>
        </w:rPr>
        <w:t xml:space="preserve"> </w:t>
      </w:r>
      <w:r>
        <w:t>city</w:t>
      </w:r>
      <w:r>
        <w:rPr>
          <w:spacing w:val="-7"/>
        </w:rPr>
        <w:t xml:space="preserve"> </w:t>
      </w:r>
      <w:r>
        <w:t>named</w:t>
      </w:r>
      <w:r>
        <w:rPr>
          <w:spacing w:val="-8"/>
        </w:rPr>
        <w:t xml:space="preserve"> </w:t>
      </w:r>
      <w:r>
        <w:t>Cin-ghian-fu.</w:t>
      </w:r>
    </w:p>
    <w:p w14:paraId="75543039" w14:textId="77777777" w:rsidR="000276C6" w:rsidRDefault="000276C6" w:rsidP="000276C6">
      <w:pPr>
        <w:pStyle w:val="BodyText"/>
      </w:pPr>
    </w:p>
    <w:p w14:paraId="39CAE93A" w14:textId="77777777" w:rsidR="000276C6" w:rsidRPr="00C3057B" w:rsidRDefault="000276C6" w:rsidP="00C3057B">
      <w:pPr>
        <w:pStyle w:val="Heading4"/>
      </w:pPr>
      <w:r w:rsidRPr="00C3057B">
        <w:t>LXXI—Of the City of Cin-ghian-fu</w:t>
      </w:r>
    </w:p>
    <w:p w14:paraId="2961D47E" w14:textId="118EEF26" w:rsidR="000276C6" w:rsidRDefault="000276C6" w:rsidP="00C3057B">
      <w:pPr>
        <w:pStyle w:val="Body"/>
      </w:pPr>
      <w:r>
        <w:t>Cin-ghian-fu is a city of Manji, and the people are such as we have already described, idolaters, and subjects</w:t>
      </w:r>
      <w:r>
        <w:rPr>
          <w:spacing w:val="-52"/>
        </w:rPr>
        <w:t xml:space="preserve"> </w:t>
      </w:r>
      <w:r>
        <w:t>of</w:t>
      </w:r>
      <w:r>
        <w:rPr>
          <w:spacing w:val="-7"/>
        </w:rPr>
        <w:t xml:space="preserve"> </w:t>
      </w:r>
      <w:r>
        <w:t>the</w:t>
      </w:r>
      <w:r>
        <w:rPr>
          <w:spacing w:val="-6"/>
        </w:rPr>
        <w:t xml:space="preserve"> </w:t>
      </w:r>
      <w:r>
        <w:t>great</w:t>
      </w:r>
      <w:r>
        <w:rPr>
          <w:spacing w:val="-7"/>
        </w:rPr>
        <w:t xml:space="preserve"> </w:t>
      </w:r>
      <w:r>
        <w:t>khan.</w:t>
      </w:r>
      <w:r>
        <w:rPr>
          <w:spacing w:val="-6"/>
        </w:rPr>
        <w:t xml:space="preserve"> </w:t>
      </w:r>
      <w:r>
        <w:t>They</w:t>
      </w:r>
      <w:r>
        <w:rPr>
          <w:spacing w:val="-7"/>
        </w:rPr>
        <w:t xml:space="preserve"> </w:t>
      </w:r>
      <w:r>
        <w:t>are</w:t>
      </w:r>
      <w:r>
        <w:rPr>
          <w:spacing w:val="-6"/>
        </w:rPr>
        <w:t xml:space="preserve"> </w:t>
      </w:r>
      <w:r>
        <w:t>artificers,</w:t>
      </w:r>
      <w:r>
        <w:rPr>
          <w:spacing w:val="-7"/>
        </w:rPr>
        <w:t xml:space="preserve"> </w:t>
      </w:r>
      <w:r>
        <w:t>merchants,</w:t>
      </w:r>
      <w:r>
        <w:rPr>
          <w:spacing w:val="-6"/>
        </w:rPr>
        <w:t xml:space="preserve"> </w:t>
      </w:r>
      <w:r>
        <w:t>and</w:t>
      </w:r>
      <w:r>
        <w:rPr>
          <w:spacing w:val="-7"/>
        </w:rPr>
        <w:t xml:space="preserve"> </w:t>
      </w:r>
      <w:r>
        <w:t>hunters,</w:t>
      </w:r>
      <w:r>
        <w:rPr>
          <w:spacing w:val="-6"/>
        </w:rPr>
        <w:t xml:space="preserve"> </w:t>
      </w:r>
      <w:r>
        <w:t>raise</w:t>
      </w:r>
      <w:r>
        <w:rPr>
          <w:spacing w:val="-7"/>
        </w:rPr>
        <w:t xml:space="preserve"> </w:t>
      </w:r>
      <w:r>
        <w:t>much</w:t>
      </w:r>
      <w:r>
        <w:rPr>
          <w:spacing w:val="-6"/>
        </w:rPr>
        <w:t xml:space="preserve"> </w:t>
      </w:r>
      <w:r>
        <w:t>grain,</w:t>
      </w:r>
      <w:r>
        <w:rPr>
          <w:spacing w:val="-7"/>
        </w:rPr>
        <w:t xml:space="preserve"> </w:t>
      </w:r>
      <w:r>
        <w:t>and</w:t>
      </w:r>
      <w:r>
        <w:rPr>
          <w:spacing w:val="-6"/>
        </w:rPr>
        <w:t xml:space="preserve"> </w:t>
      </w:r>
      <w:r>
        <w:t>make</w:t>
      </w:r>
      <w:r>
        <w:rPr>
          <w:spacing w:val="-7"/>
        </w:rPr>
        <w:t xml:space="preserve"> </w:t>
      </w:r>
      <w:r>
        <w:t>cloths</w:t>
      </w:r>
      <w:r>
        <w:rPr>
          <w:spacing w:val="-6"/>
        </w:rPr>
        <w:t xml:space="preserve"> </w:t>
      </w:r>
      <w:r>
        <w:t>of</w:t>
      </w:r>
      <w:r>
        <w:rPr>
          <w:spacing w:val="-7"/>
        </w:rPr>
        <w:t xml:space="preserve"> </w:t>
      </w:r>
      <w:r>
        <w:t>silk</w:t>
      </w:r>
      <w:r>
        <w:rPr>
          <w:spacing w:val="-6"/>
        </w:rPr>
        <w:t xml:space="preserve"> </w:t>
      </w:r>
      <w:r>
        <w:t>and</w:t>
      </w:r>
      <w:r>
        <w:rPr>
          <w:spacing w:val="-7"/>
        </w:rPr>
        <w:t xml:space="preserve"> </w:t>
      </w:r>
      <w:r>
        <w:t>gold.</w:t>
      </w:r>
      <w:r w:rsidR="00C3057B">
        <w:t xml:space="preserve"> </w:t>
      </w:r>
      <w:r>
        <w:t>Here are two churches of Nestorian Christians, formed in the year 1278; which happened because at that time the</w:t>
      </w:r>
      <w:r>
        <w:rPr>
          <w:spacing w:val="1"/>
        </w:rPr>
        <w:t xml:space="preserve"> </w:t>
      </w:r>
      <w:r>
        <w:t>governor</w:t>
      </w:r>
      <w:r>
        <w:rPr>
          <w:spacing w:val="-7"/>
        </w:rPr>
        <w:t xml:space="preserve"> </w:t>
      </w:r>
      <w:r>
        <w:t>under</w:t>
      </w:r>
      <w:r>
        <w:rPr>
          <w:spacing w:val="-7"/>
        </w:rPr>
        <w:t xml:space="preserve"> </w:t>
      </w:r>
      <w:r>
        <w:t>the</w:t>
      </w:r>
      <w:r>
        <w:rPr>
          <w:spacing w:val="-7"/>
        </w:rPr>
        <w:t xml:space="preserve"> </w:t>
      </w:r>
      <w:r>
        <w:t>khan</w:t>
      </w:r>
      <w:r>
        <w:rPr>
          <w:spacing w:val="-7"/>
        </w:rPr>
        <w:t xml:space="preserve"> </w:t>
      </w:r>
      <w:r>
        <w:t>was</w:t>
      </w:r>
      <w:r>
        <w:rPr>
          <w:spacing w:val="-7"/>
        </w:rPr>
        <w:t xml:space="preserve"> </w:t>
      </w:r>
      <w:r>
        <w:t>a</w:t>
      </w:r>
      <w:r>
        <w:rPr>
          <w:spacing w:val="-7"/>
        </w:rPr>
        <w:t xml:space="preserve"> </w:t>
      </w:r>
      <w:r>
        <w:t>Nestorian,</w:t>
      </w:r>
      <w:r>
        <w:rPr>
          <w:spacing w:val="-7"/>
        </w:rPr>
        <w:t xml:space="preserve"> </w:t>
      </w:r>
      <w:r>
        <w:t>named</w:t>
      </w:r>
      <w:r>
        <w:rPr>
          <w:spacing w:val="-7"/>
        </w:rPr>
        <w:t xml:space="preserve"> </w:t>
      </w:r>
      <w:r>
        <w:t>Marsarchis,</w:t>
      </w:r>
      <w:r>
        <w:rPr>
          <w:spacing w:val="-6"/>
        </w:rPr>
        <w:t xml:space="preserve"> </w:t>
      </w:r>
      <w:r>
        <w:t>and</w:t>
      </w:r>
      <w:r>
        <w:rPr>
          <w:spacing w:val="-7"/>
        </w:rPr>
        <w:t xml:space="preserve"> </w:t>
      </w:r>
      <w:r>
        <w:t>he</w:t>
      </w:r>
      <w:r>
        <w:rPr>
          <w:spacing w:val="-7"/>
        </w:rPr>
        <w:t xml:space="preserve"> </w:t>
      </w:r>
      <w:r>
        <w:t>caused</w:t>
      </w:r>
      <w:r>
        <w:rPr>
          <w:spacing w:val="-7"/>
        </w:rPr>
        <w:t xml:space="preserve"> </w:t>
      </w:r>
      <w:r>
        <w:t>these</w:t>
      </w:r>
      <w:r>
        <w:rPr>
          <w:spacing w:val="-7"/>
        </w:rPr>
        <w:t xml:space="preserve"> </w:t>
      </w:r>
      <w:r>
        <w:t>two</w:t>
      </w:r>
      <w:r>
        <w:rPr>
          <w:spacing w:val="-7"/>
        </w:rPr>
        <w:t xml:space="preserve"> </w:t>
      </w:r>
      <w:r>
        <w:t>edifices</w:t>
      </w:r>
      <w:r>
        <w:rPr>
          <w:spacing w:val="-7"/>
        </w:rPr>
        <w:t xml:space="preserve"> </w:t>
      </w:r>
      <w:r>
        <w:t>to</w:t>
      </w:r>
      <w:r>
        <w:rPr>
          <w:spacing w:val="-7"/>
        </w:rPr>
        <w:t xml:space="preserve"> </w:t>
      </w:r>
      <w:r>
        <w:t>be</w:t>
      </w:r>
      <w:r>
        <w:rPr>
          <w:spacing w:val="-7"/>
        </w:rPr>
        <w:t xml:space="preserve"> </w:t>
      </w:r>
      <w:r>
        <w:t>built.</w:t>
      </w:r>
      <w:r>
        <w:rPr>
          <w:spacing w:val="-6"/>
        </w:rPr>
        <w:t xml:space="preserve"> </w:t>
      </w:r>
      <w:r>
        <w:t>Now,</w:t>
      </w:r>
      <w:r>
        <w:rPr>
          <w:spacing w:val="-7"/>
        </w:rPr>
        <w:t xml:space="preserve"> </w:t>
      </w:r>
      <w:r>
        <w:t>let</w:t>
      </w:r>
      <w:r>
        <w:rPr>
          <w:spacing w:val="-52"/>
        </w:rPr>
        <w:t xml:space="preserve"> </w:t>
      </w:r>
      <w:r>
        <w:t>us</w:t>
      </w:r>
      <w:r>
        <w:rPr>
          <w:spacing w:val="-6"/>
        </w:rPr>
        <w:t xml:space="preserve"> </w:t>
      </w:r>
      <w:r>
        <w:t>go</w:t>
      </w:r>
      <w:r>
        <w:rPr>
          <w:spacing w:val="-6"/>
        </w:rPr>
        <w:t xml:space="preserve"> </w:t>
      </w:r>
      <w:r>
        <w:t>to</w:t>
      </w:r>
      <w:r>
        <w:rPr>
          <w:spacing w:val="-6"/>
        </w:rPr>
        <w:t xml:space="preserve"> </w:t>
      </w:r>
      <w:r>
        <w:t>the</w:t>
      </w:r>
      <w:r>
        <w:rPr>
          <w:spacing w:val="-6"/>
        </w:rPr>
        <w:t xml:space="preserve"> </w:t>
      </w:r>
      <w:r>
        <w:t>great</w:t>
      </w:r>
      <w:r>
        <w:rPr>
          <w:spacing w:val="-6"/>
        </w:rPr>
        <w:t xml:space="preserve"> </w:t>
      </w:r>
      <w:r>
        <w:t>city</w:t>
      </w:r>
      <w:r>
        <w:rPr>
          <w:spacing w:val="-6"/>
        </w:rPr>
        <w:t xml:space="preserve"> </w:t>
      </w:r>
      <w:r>
        <w:t>of</w:t>
      </w:r>
      <w:r>
        <w:rPr>
          <w:spacing w:val="-6"/>
        </w:rPr>
        <w:t xml:space="preserve"> </w:t>
      </w:r>
      <w:r>
        <w:t>Cin-ghin-gui.</w:t>
      </w:r>
    </w:p>
    <w:p w14:paraId="33794F49" w14:textId="77777777" w:rsidR="00C3057B" w:rsidRDefault="00C3057B" w:rsidP="00C3057B">
      <w:pPr>
        <w:pStyle w:val="Body"/>
      </w:pPr>
    </w:p>
    <w:p w14:paraId="2921A431" w14:textId="77777777" w:rsidR="000276C6" w:rsidRPr="00C3057B" w:rsidRDefault="000276C6" w:rsidP="00C3057B">
      <w:pPr>
        <w:pStyle w:val="Heading4"/>
      </w:pPr>
      <w:r w:rsidRPr="00C3057B">
        <w:t>LXXII—Of the City of Cin-ghin-gui, and of a dreadful Slaughter</w:t>
      </w:r>
    </w:p>
    <w:p w14:paraId="6A428429" w14:textId="435FC341" w:rsidR="000276C6" w:rsidRDefault="000276C6" w:rsidP="00C3057B">
      <w:pPr>
        <w:pStyle w:val="Body"/>
      </w:pPr>
      <w:r>
        <w:t>When</w:t>
      </w:r>
      <w:r>
        <w:rPr>
          <w:spacing w:val="-8"/>
        </w:rPr>
        <w:t xml:space="preserve"> </w:t>
      </w:r>
      <w:r>
        <w:t>a</w:t>
      </w:r>
      <w:r>
        <w:rPr>
          <w:spacing w:val="-8"/>
        </w:rPr>
        <w:t xml:space="preserve"> </w:t>
      </w:r>
      <w:r>
        <w:t>man</w:t>
      </w:r>
      <w:r>
        <w:rPr>
          <w:spacing w:val="-7"/>
        </w:rPr>
        <w:t xml:space="preserve"> </w:t>
      </w:r>
      <w:r>
        <w:t>leaves</w:t>
      </w:r>
      <w:r>
        <w:rPr>
          <w:spacing w:val="-8"/>
        </w:rPr>
        <w:t xml:space="preserve"> </w:t>
      </w:r>
      <w:r>
        <w:t>Cin-ghian-fu,</w:t>
      </w:r>
      <w:r>
        <w:rPr>
          <w:spacing w:val="-7"/>
        </w:rPr>
        <w:t xml:space="preserve"> </w:t>
      </w:r>
      <w:r>
        <w:t>and</w:t>
      </w:r>
      <w:r>
        <w:rPr>
          <w:spacing w:val="-8"/>
        </w:rPr>
        <w:t xml:space="preserve"> </w:t>
      </w:r>
      <w:r>
        <w:t>travels</w:t>
      </w:r>
      <w:r>
        <w:rPr>
          <w:spacing w:val="-7"/>
        </w:rPr>
        <w:t xml:space="preserve"> </w:t>
      </w:r>
      <w:r>
        <w:t>three</w:t>
      </w:r>
      <w:r>
        <w:rPr>
          <w:spacing w:val="-8"/>
        </w:rPr>
        <w:t xml:space="preserve"> </w:t>
      </w:r>
      <w:r>
        <w:t>or</w:t>
      </w:r>
      <w:r>
        <w:rPr>
          <w:spacing w:val="-8"/>
        </w:rPr>
        <w:t xml:space="preserve"> </w:t>
      </w:r>
      <w:r>
        <w:t>four</w:t>
      </w:r>
      <w:r>
        <w:rPr>
          <w:spacing w:val="-7"/>
        </w:rPr>
        <w:t xml:space="preserve"> </w:t>
      </w:r>
      <w:r>
        <w:t>days</w:t>
      </w:r>
      <w:r>
        <w:rPr>
          <w:spacing w:val="-8"/>
        </w:rPr>
        <w:t xml:space="preserve"> </w:t>
      </w:r>
      <w:r>
        <w:t>south-east,</w:t>
      </w:r>
      <w:r>
        <w:rPr>
          <w:spacing w:val="-7"/>
        </w:rPr>
        <w:t xml:space="preserve"> </w:t>
      </w:r>
      <w:r>
        <w:t>he</w:t>
      </w:r>
      <w:r>
        <w:rPr>
          <w:spacing w:val="-8"/>
        </w:rPr>
        <w:t xml:space="preserve"> </w:t>
      </w:r>
      <w:r>
        <w:t>always</w:t>
      </w:r>
      <w:r>
        <w:rPr>
          <w:spacing w:val="-7"/>
        </w:rPr>
        <w:t xml:space="preserve"> </w:t>
      </w:r>
      <w:r>
        <w:t>discovers</w:t>
      </w:r>
      <w:r>
        <w:rPr>
          <w:spacing w:val="-8"/>
        </w:rPr>
        <w:t xml:space="preserve"> </w:t>
      </w:r>
      <w:r>
        <w:t>cities</w:t>
      </w:r>
      <w:r>
        <w:rPr>
          <w:spacing w:val="-8"/>
        </w:rPr>
        <w:t xml:space="preserve"> </w:t>
      </w:r>
      <w:r>
        <w:t>and</w:t>
      </w:r>
      <w:r>
        <w:rPr>
          <w:spacing w:val="-7"/>
        </w:rPr>
        <w:t xml:space="preserve"> </w:t>
      </w:r>
      <w:r>
        <w:t>cas-</w:t>
      </w:r>
      <w:r>
        <w:rPr>
          <w:spacing w:val="1"/>
        </w:rPr>
        <w:t xml:space="preserve"> </w:t>
      </w:r>
      <w:r>
        <w:t>tles,</w:t>
      </w:r>
      <w:r>
        <w:rPr>
          <w:spacing w:val="-7"/>
        </w:rPr>
        <w:t xml:space="preserve"> </w:t>
      </w:r>
      <w:r>
        <w:t>with</w:t>
      </w:r>
      <w:r>
        <w:rPr>
          <w:spacing w:val="-6"/>
        </w:rPr>
        <w:t xml:space="preserve"> </w:t>
      </w:r>
      <w:r>
        <w:t>much</w:t>
      </w:r>
      <w:r>
        <w:rPr>
          <w:spacing w:val="-6"/>
        </w:rPr>
        <w:t xml:space="preserve"> </w:t>
      </w:r>
      <w:r>
        <w:t>merchandise;</w:t>
      </w:r>
      <w:r>
        <w:rPr>
          <w:spacing w:val="-6"/>
        </w:rPr>
        <w:t xml:space="preserve"> </w:t>
      </w:r>
      <w:r>
        <w:t>the</w:t>
      </w:r>
      <w:r>
        <w:rPr>
          <w:spacing w:val="-6"/>
        </w:rPr>
        <w:t xml:space="preserve"> </w:t>
      </w:r>
      <w:r>
        <w:t>people</w:t>
      </w:r>
      <w:r>
        <w:rPr>
          <w:spacing w:val="-7"/>
        </w:rPr>
        <w:t xml:space="preserve"> </w:t>
      </w:r>
      <w:r>
        <w:t>are</w:t>
      </w:r>
      <w:r>
        <w:rPr>
          <w:spacing w:val="-6"/>
        </w:rPr>
        <w:t xml:space="preserve"> </w:t>
      </w:r>
      <w:r>
        <w:t>all</w:t>
      </w:r>
      <w:r>
        <w:rPr>
          <w:spacing w:val="-6"/>
        </w:rPr>
        <w:t xml:space="preserve"> </w:t>
      </w:r>
      <w:r>
        <w:t>idolaters,</w:t>
      </w:r>
      <w:r>
        <w:rPr>
          <w:spacing w:val="-6"/>
        </w:rPr>
        <w:t xml:space="preserve"> </w:t>
      </w:r>
      <w:r>
        <w:t>subject</w:t>
      </w:r>
      <w:r>
        <w:rPr>
          <w:spacing w:val="-6"/>
        </w:rPr>
        <w:t xml:space="preserve"> </w:t>
      </w:r>
      <w:r>
        <w:t>to</w:t>
      </w:r>
      <w:r>
        <w:rPr>
          <w:spacing w:val="-7"/>
        </w:rPr>
        <w:t xml:space="preserve"> </w:t>
      </w:r>
      <w:r>
        <w:t>the</w:t>
      </w:r>
      <w:r>
        <w:rPr>
          <w:spacing w:val="-6"/>
        </w:rPr>
        <w:t xml:space="preserve"> </w:t>
      </w:r>
      <w:r>
        <w:t>khan,</w:t>
      </w:r>
      <w:r>
        <w:rPr>
          <w:spacing w:val="-6"/>
        </w:rPr>
        <w:t xml:space="preserve"> </w:t>
      </w:r>
      <w:r>
        <w:t>and</w:t>
      </w:r>
      <w:r>
        <w:rPr>
          <w:spacing w:val="-6"/>
        </w:rPr>
        <w:t xml:space="preserve"> </w:t>
      </w:r>
      <w:r>
        <w:t>use</w:t>
      </w:r>
      <w:r>
        <w:rPr>
          <w:spacing w:val="-6"/>
        </w:rPr>
        <w:t xml:space="preserve"> </w:t>
      </w:r>
      <w:r>
        <w:t>paper</w:t>
      </w:r>
      <w:r>
        <w:rPr>
          <w:spacing w:val="-7"/>
        </w:rPr>
        <w:t xml:space="preserve"> </w:t>
      </w:r>
      <w:r>
        <w:t>money.</w:t>
      </w:r>
      <w:r>
        <w:rPr>
          <w:spacing w:val="-6"/>
        </w:rPr>
        <w:t xml:space="preserve"> </w:t>
      </w:r>
      <w:r>
        <w:t>Then</w:t>
      </w:r>
      <w:r>
        <w:rPr>
          <w:spacing w:val="-6"/>
        </w:rPr>
        <w:t xml:space="preserve"> </w:t>
      </w:r>
      <w:r>
        <w:t>he</w:t>
      </w:r>
      <w:r>
        <w:rPr>
          <w:spacing w:val="-6"/>
        </w:rPr>
        <w:t xml:space="preserve"> </w:t>
      </w:r>
      <w:r>
        <w:t>comes</w:t>
      </w:r>
      <w:r>
        <w:rPr>
          <w:spacing w:val="-52"/>
        </w:rPr>
        <w:t xml:space="preserve"> </w:t>
      </w:r>
      <w:r>
        <w:t>to</w:t>
      </w:r>
      <w:r>
        <w:rPr>
          <w:spacing w:val="-5"/>
        </w:rPr>
        <w:t xml:space="preserve"> </w:t>
      </w:r>
      <w:r>
        <w:t>the</w:t>
      </w:r>
      <w:r>
        <w:rPr>
          <w:spacing w:val="-4"/>
        </w:rPr>
        <w:t xml:space="preserve"> </w:t>
      </w:r>
      <w:r>
        <w:t>city</w:t>
      </w:r>
      <w:r>
        <w:rPr>
          <w:spacing w:val="-5"/>
        </w:rPr>
        <w:t xml:space="preserve"> </w:t>
      </w:r>
      <w:r>
        <w:t>of</w:t>
      </w:r>
      <w:r>
        <w:rPr>
          <w:spacing w:val="-4"/>
        </w:rPr>
        <w:t xml:space="preserve"> </w:t>
      </w:r>
      <w:r>
        <w:t>Cin-ghin-gui</w:t>
      </w:r>
      <w:r>
        <w:rPr>
          <w:spacing w:val="-5"/>
        </w:rPr>
        <w:t xml:space="preserve"> </w:t>
      </w:r>
      <w:r>
        <w:t>great</w:t>
      </w:r>
      <w:r>
        <w:rPr>
          <w:spacing w:val="-4"/>
        </w:rPr>
        <w:t xml:space="preserve"> </w:t>
      </w:r>
      <w:r>
        <w:t>and</w:t>
      </w:r>
      <w:r>
        <w:rPr>
          <w:spacing w:val="-5"/>
        </w:rPr>
        <w:t xml:space="preserve"> </w:t>
      </w:r>
      <w:r>
        <w:t>noble,</w:t>
      </w:r>
      <w:r>
        <w:rPr>
          <w:spacing w:val="-4"/>
        </w:rPr>
        <w:t xml:space="preserve"> </w:t>
      </w:r>
      <w:r>
        <w:t>the</w:t>
      </w:r>
      <w:r>
        <w:rPr>
          <w:spacing w:val="-5"/>
        </w:rPr>
        <w:t xml:space="preserve"> </w:t>
      </w:r>
      <w:r>
        <w:t>people</w:t>
      </w:r>
      <w:r>
        <w:rPr>
          <w:spacing w:val="-4"/>
        </w:rPr>
        <w:t xml:space="preserve"> </w:t>
      </w:r>
      <w:r>
        <w:t>idolaters,</w:t>
      </w:r>
      <w:r>
        <w:rPr>
          <w:spacing w:val="-5"/>
        </w:rPr>
        <w:t xml:space="preserve"> </w:t>
      </w:r>
      <w:r>
        <w:t>and</w:t>
      </w:r>
      <w:r>
        <w:rPr>
          <w:spacing w:val="-4"/>
        </w:rPr>
        <w:t xml:space="preserve"> </w:t>
      </w:r>
      <w:r>
        <w:t>subject</w:t>
      </w:r>
      <w:r>
        <w:rPr>
          <w:spacing w:val="-4"/>
        </w:rPr>
        <w:t xml:space="preserve"> </w:t>
      </w:r>
      <w:r>
        <w:t>to</w:t>
      </w:r>
      <w:r>
        <w:rPr>
          <w:spacing w:val="-5"/>
        </w:rPr>
        <w:t xml:space="preserve"> </w:t>
      </w:r>
      <w:r>
        <w:t>the</w:t>
      </w:r>
      <w:r>
        <w:rPr>
          <w:spacing w:val="-4"/>
        </w:rPr>
        <w:t xml:space="preserve"> </w:t>
      </w:r>
      <w:r>
        <w:t>khan;</w:t>
      </w:r>
      <w:r>
        <w:rPr>
          <w:spacing w:val="-5"/>
        </w:rPr>
        <w:t xml:space="preserve"> </w:t>
      </w:r>
      <w:r>
        <w:t>they</w:t>
      </w:r>
      <w:r>
        <w:rPr>
          <w:spacing w:val="-4"/>
        </w:rPr>
        <w:t xml:space="preserve"> </w:t>
      </w:r>
      <w:r>
        <w:t>have</w:t>
      </w:r>
      <w:r>
        <w:rPr>
          <w:spacing w:val="-5"/>
        </w:rPr>
        <w:t xml:space="preserve"> </w:t>
      </w:r>
      <w:r>
        <w:t>abundance</w:t>
      </w:r>
      <w:r w:rsidR="00C3057B">
        <w:t xml:space="preserve"> </w:t>
      </w:r>
      <w:r>
        <w:t>of provisions, produce and manufacture a vast quantity of silk. And here I will tell you a wicked thing which the</w:t>
      </w:r>
      <w:r>
        <w:rPr>
          <w:spacing w:val="1"/>
        </w:rPr>
        <w:t xml:space="preserve"> </w:t>
      </w:r>
      <w:r>
        <w:t>people</w:t>
      </w:r>
      <w:r>
        <w:rPr>
          <w:spacing w:val="-8"/>
        </w:rPr>
        <w:t xml:space="preserve"> </w:t>
      </w:r>
      <w:r>
        <w:t>of</w:t>
      </w:r>
      <w:r>
        <w:rPr>
          <w:spacing w:val="-7"/>
        </w:rPr>
        <w:t xml:space="preserve"> </w:t>
      </w:r>
      <w:r>
        <w:t>this</w:t>
      </w:r>
      <w:r>
        <w:rPr>
          <w:spacing w:val="-7"/>
        </w:rPr>
        <w:t xml:space="preserve"> </w:t>
      </w:r>
      <w:r>
        <w:t>city</w:t>
      </w:r>
      <w:r>
        <w:rPr>
          <w:spacing w:val="-7"/>
        </w:rPr>
        <w:t xml:space="preserve"> </w:t>
      </w:r>
      <w:r>
        <w:t>did,</w:t>
      </w:r>
      <w:r>
        <w:rPr>
          <w:spacing w:val="-7"/>
        </w:rPr>
        <w:t xml:space="preserve"> </w:t>
      </w:r>
      <w:r>
        <w:t>but</w:t>
      </w:r>
      <w:r>
        <w:rPr>
          <w:spacing w:val="-7"/>
        </w:rPr>
        <w:t xml:space="preserve"> </w:t>
      </w:r>
      <w:r>
        <w:t>it</w:t>
      </w:r>
      <w:r>
        <w:rPr>
          <w:spacing w:val="-8"/>
        </w:rPr>
        <w:t xml:space="preserve"> </w:t>
      </w:r>
      <w:r>
        <w:t>cost</w:t>
      </w:r>
      <w:r>
        <w:rPr>
          <w:spacing w:val="-7"/>
        </w:rPr>
        <w:t xml:space="preserve"> </w:t>
      </w:r>
      <w:r>
        <w:t>them</w:t>
      </w:r>
      <w:r>
        <w:rPr>
          <w:spacing w:val="-7"/>
        </w:rPr>
        <w:t xml:space="preserve"> </w:t>
      </w:r>
      <w:r>
        <w:t>dear.</w:t>
      </w:r>
      <w:r>
        <w:rPr>
          <w:spacing w:val="-7"/>
        </w:rPr>
        <w:t xml:space="preserve"> </w:t>
      </w:r>
      <w:r>
        <w:t>When</w:t>
      </w:r>
      <w:r>
        <w:rPr>
          <w:spacing w:val="-7"/>
        </w:rPr>
        <w:t xml:space="preserve"> </w:t>
      </w:r>
      <w:r>
        <w:t>Bayam,</w:t>
      </w:r>
      <w:r>
        <w:rPr>
          <w:spacing w:val="-7"/>
        </w:rPr>
        <w:t xml:space="preserve"> </w:t>
      </w:r>
      <w:r>
        <w:t>called</w:t>
      </w:r>
      <w:r>
        <w:rPr>
          <w:spacing w:val="-8"/>
        </w:rPr>
        <w:t xml:space="preserve"> </w:t>
      </w:r>
      <w:r>
        <w:t>the</w:t>
      </w:r>
      <w:r>
        <w:rPr>
          <w:spacing w:val="-7"/>
        </w:rPr>
        <w:t xml:space="preserve"> </w:t>
      </w:r>
      <w:r>
        <w:t>chief</w:t>
      </w:r>
      <w:r>
        <w:rPr>
          <w:spacing w:val="-7"/>
        </w:rPr>
        <w:t xml:space="preserve"> </w:t>
      </w:r>
      <w:r>
        <w:t>of</w:t>
      </w:r>
      <w:r>
        <w:rPr>
          <w:spacing w:val="-7"/>
        </w:rPr>
        <w:t xml:space="preserve"> </w:t>
      </w:r>
      <w:r>
        <w:t>the</w:t>
      </w:r>
      <w:r>
        <w:rPr>
          <w:spacing w:val="-7"/>
        </w:rPr>
        <w:t xml:space="preserve"> </w:t>
      </w:r>
      <w:r>
        <w:t>Hundred</w:t>
      </w:r>
      <w:r>
        <w:rPr>
          <w:spacing w:val="-7"/>
        </w:rPr>
        <w:t xml:space="preserve"> </w:t>
      </w:r>
      <w:r>
        <w:t>Eyes,</w:t>
      </w:r>
      <w:r>
        <w:rPr>
          <w:spacing w:val="-8"/>
        </w:rPr>
        <w:t xml:space="preserve"> </w:t>
      </w:r>
      <w:r>
        <w:t>conquered</w:t>
      </w:r>
      <w:r>
        <w:rPr>
          <w:spacing w:val="-7"/>
        </w:rPr>
        <w:t xml:space="preserve"> </w:t>
      </w:r>
      <w:r>
        <w:t>all</w:t>
      </w:r>
      <w:r>
        <w:rPr>
          <w:spacing w:val="-7"/>
        </w:rPr>
        <w:t xml:space="preserve"> </w:t>
      </w:r>
      <w:r>
        <w:t>the</w:t>
      </w:r>
      <w:r>
        <w:rPr>
          <w:spacing w:val="-52"/>
        </w:rPr>
        <w:t xml:space="preserve"> </w:t>
      </w:r>
      <w:r>
        <w:t>province, and took the capital itself, he sent a body of troops to reduce this place. It surrendered, and the soldiers</w:t>
      </w:r>
      <w:r>
        <w:rPr>
          <w:spacing w:val="1"/>
        </w:rPr>
        <w:t xml:space="preserve"> </w:t>
      </w:r>
      <w:r>
        <w:t>entered and found such good wine, that they drank till they were intoxicated, and became quite insensible. When</w:t>
      </w:r>
      <w:r>
        <w:rPr>
          <w:spacing w:val="-52"/>
        </w:rPr>
        <w:t xml:space="preserve"> </w:t>
      </w:r>
      <w:r>
        <w:t>the men of the city saw them in this condition, that very night they slew them all, so that not one escaped. When</w:t>
      </w:r>
      <w:r>
        <w:rPr>
          <w:spacing w:val="1"/>
        </w:rPr>
        <w:t xml:space="preserve"> </w:t>
      </w:r>
      <w:r>
        <w:t>Bayam the commander heard of this disloyal conduct, he sent an army who took the town, and put all the inhabi-</w:t>
      </w:r>
      <w:r>
        <w:rPr>
          <w:spacing w:val="-52"/>
        </w:rPr>
        <w:t xml:space="preserve"> </w:t>
      </w:r>
      <w:r>
        <w:t>tants</w:t>
      </w:r>
      <w:r>
        <w:rPr>
          <w:spacing w:val="-7"/>
        </w:rPr>
        <w:t xml:space="preserve"> </w:t>
      </w:r>
      <w:r>
        <w:t>to</w:t>
      </w:r>
      <w:r>
        <w:rPr>
          <w:spacing w:val="-6"/>
        </w:rPr>
        <w:t xml:space="preserve"> </w:t>
      </w:r>
      <w:r>
        <w:t>the</w:t>
      </w:r>
      <w:r>
        <w:rPr>
          <w:spacing w:val="-7"/>
        </w:rPr>
        <w:t xml:space="preserve"> </w:t>
      </w:r>
      <w:r>
        <w:t>sword.</w:t>
      </w:r>
      <w:r>
        <w:rPr>
          <w:spacing w:val="-6"/>
        </w:rPr>
        <w:t xml:space="preserve"> </w:t>
      </w:r>
      <w:r>
        <w:t>Now,</w:t>
      </w:r>
      <w:r>
        <w:rPr>
          <w:spacing w:val="-6"/>
        </w:rPr>
        <w:t xml:space="preserve"> </w:t>
      </w:r>
      <w:r>
        <w:t>let</w:t>
      </w:r>
      <w:r>
        <w:rPr>
          <w:spacing w:val="-7"/>
        </w:rPr>
        <w:t xml:space="preserve"> </w:t>
      </w:r>
      <w:r>
        <w:t>us</w:t>
      </w:r>
      <w:r>
        <w:rPr>
          <w:spacing w:val="-6"/>
        </w:rPr>
        <w:t xml:space="preserve"> </w:t>
      </w:r>
      <w:r>
        <w:t>go</w:t>
      </w:r>
      <w:r>
        <w:rPr>
          <w:spacing w:val="-7"/>
        </w:rPr>
        <w:t xml:space="preserve"> </w:t>
      </w:r>
      <w:r>
        <w:t>on,</w:t>
      </w:r>
      <w:r>
        <w:rPr>
          <w:spacing w:val="-6"/>
        </w:rPr>
        <w:t xml:space="preserve"> </w:t>
      </w:r>
      <w:r>
        <w:t>and</w:t>
      </w:r>
      <w:r>
        <w:rPr>
          <w:spacing w:val="-6"/>
        </w:rPr>
        <w:t xml:space="preserve"> </w:t>
      </w:r>
      <w:r>
        <w:t>I</w:t>
      </w:r>
      <w:r>
        <w:rPr>
          <w:spacing w:val="-7"/>
        </w:rPr>
        <w:t xml:space="preserve"> </w:t>
      </w:r>
      <w:r>
        <w:t>will</w:t>
      </w:r>
      <w:r>
        <w:rPr>
          <w:spacing w:val="-6"/>
        </w:rPr>
        <w:t xml:space="preserve"> </w:t>
      </w:r>
      <w:r>
        <w:t>tell</w:t>
      </w:r>
      <w:r>
        <w:rPr>
          <w:spacing w:val="-7"/>
        </w:rPr>
        <w:t xml:space="preserve"> </w:t>
      </w:r>
      <w:r>
        <w:t>you</w:t>
      </w:r>
      <w:r>
        <w:rPr>
          <w:spacing w:val="-6"/>
        </w:rPr>
        <w:t xml:space="preserve"> </w:t>
      </w:r>
      <w:r>
        <w:t>of</w:t>
      </w:r>
      <w:r>
        <w:rPr>
          <w:spacing w:val="-6"/>
        </w:rPr>
        <w:t xml:space="preserve"> </w:t>
      </w:r>
      <w:r>
        <w:t>another</w:t>
      </w:r>
      <w:r>
        <w:rPr>
          <w:spacing w:val="-7"/>
        </w:rPr>
        <w:t xml:space="preserve"> </w:t>
      </w:r>
      <w:r>
        <w:t>named</w:t>
      </w:r>
      <w:r>
        <w:rPr>
          <w:spacing w:val="-6"/>
        </w:rPr>
        <w:t xml:space="preserve"> </w:t>
      </w:r>
      <w:r>
        <w:t>Sin-gui.</w:t>
      </w:r>
    </w:p>
    <w:p w14:paraId="4BD27FC3" w14:textId="77777777" w:rsidR="00C3057B" w:rsidRDefault="00C3057B" w:rsidP="00C3057B">
      <w:pPr>
        <w:pStyle w:val="Body"/>
      </w:pPr>
    </w:p>
    <w:p w14:paraId="14D4F775" w14:textId="77777777" w:rsidR="000276C6" w:rsidRPr="00C3057B" w:rsidRDefault="000276C6" w:rsidP="00C3057B">
      <w:pPr>
        <w:pStyle w:val="Heading4"/>
      </w:pPr>
      <w:r w:rsidRPr="00C3057B">
        <w:t>LXXIII—Of the City of Sin-gui, of Un-gui, and of Ughim</w:t>
      </w:r>
    </w:p>
    <w:p w14:paraId="4925FFD2" w14:textId="657C2BF0" w:rsidR="000276C6" w:rsidRDefault="000276C6" w:rsidP="00C3057B">
      <w:pPr>
        <w:pStyle w:val="Body"/>
      </w:pPr>
      <w:r>
        <w:t>Sin-gui</w:t>
      </w:r>
      <w:r>
        <w:rPr>
          <w:spacing w:val="-9"/>
        </w:rPr>
        <w:t xml:space="preserve"> </w:t>
      </w:r>
      <w:r>
        <w:t>is</w:t>
      </w:r>
      <w:r>
        <w:rPr>
          <w:spacing w:val="-9"/>
        </w:rPr>
        <w:t xml:space="preserve"> </w:t>
      </w:r>
      <w:r>
        <w:t>a</w:t>
      </w:r>
      <w:r>
        <w:rPr>
          <w:spacing w:val="-9"/>
        </w:rPr>
        <w:t xml:space="preserve"> </w:t>
      </w:r>
      <w:r>
        <w:t>very</w:t>
      </w:r>
      <w:r>
        <w:rPr>
          <w:spacing w:val="-9"/>
        </w:rPr>
        <w:t xml:space="preserve"> </w:t>
      </w:r>
      <w:r>
        <w:t>great</w:t>
      </w:r>
      <w:r>
        <w:rPr>
          <w:spacing w:val="-9"/>
        </w:rPr>
        <w:t xml:space="preserve"> </w:t>
      </w:r>
      <w:r>
        <w:t>and</w:t>
      </w:r>
      <w:r>
        <w:rPr>
          <w:spacing w:val="-8"/>
        </w:rPr>
        <w:t xml:space="preserve"> </w:t>
      </w:r>
      <w:r>
        <w:t>noble</w:t>
      </w:r>
      <w:r>
        <w:rPr>
          <w:spacing w:val="-9"/>
        </w:rPr>
        <w:t xml:space="preserve"> </w:t>
      </w:r>
      <w:r>
        <w:t>city.</w:t>
      </w:r>
      <w:r>
        <w:rPr>
          <w:spacing w:val="-9"/>
        </w:rPr>
        <w:t xml:space="preserve"> </w:t>
      </w:r>
      <w:r>
        <w:t>The</w:t>
      </w:r>
      <w:r>
        <w:rPr>
          <w:spacing w:val="-9"/>
        </w:rPr>
        <w:t xml:space="preserve"> </w:t>
      </w:r>
      <w:r>
        <w:t>people</w:t>
      </w:r>
      <w:r>
        <w:rPr>
          <w:spacing w:val="-9"/>
        </w:rPr>
        <w:t xml:space="preserve"> </w:t>
      </w:r>
      <w:r>
        <w:t>are</w:t>
      </w:r>
      <w:r>
        <w:rPr>
          <w:spacing w:val="-9"/>
        </w:rPr>
        <w:t xml:space="preserve"> </w:t>
      </w:r>
      <w:r>
        <w:t>idolaters,</w:t>
      </w:r>
      <w:r>
        <w:rPr>
          <w:spacing w:val="-9"/>
        </w:rPr>
        <w:t xml:space="preserve"> </w:t>
      </w:r>
      <w:r>
        <w:t>subject</w:t>
      </w:r>
      <w:r>
        <w:rPr>
          <w:spacing w:val="-8"/>
        </w:rPr>
        <w:t xml:space="preserve"> </w:t>
      </w:r>
      <w:r>
        <w:t>to</w:t>
      </w:r>
      <w:r>
        <w:rPr>
          <w:spacing w:val="-9"/>
        </w:rPr>
        <w:t xml:space="preserve"> </w:t>
      </w:r>
      <w:r>
        <w:t>the</w:t>
      </w:r>
      <w:r>
        <w:rPr>
          <w:spacing w:val="-9"/>
        </w:rPr>
        <w:t xml:space="preserve"> </w:t>
      </w:r>
      <w:r>
        <w:t>great</w:t>
      </w:r>
      <w:r>
        <w:rPr>
          <w:spacing w:val="-9"/>
        </w:rPr>
        <w:t xml:space="preserve"> </w:t>
      </w:r>
      <w:r>
        <w:t>khan,</w:t>
      </w:r>
      <w:r>
        <w:rPr>
          <w:spacing w:val="-9"/>
        </w:rPr>
        <w:t xml:space="preserve"> </w:t>
      </w:r>
      <w:r>
        <w:t>and</w:t>
      </w:r>
      <w:r>
        <w:rPr>
          <w:spacing w:val="-9"/>
        </w:rPr>
        <w:t xml:space="preserve"> </w:t>
      </w:r>
      <w:r>
        <w:t>use</w:t>
      </w:r>
      <w:r>
        <w:rPr>
          <w:spacing w:val="-8"/>
        </w:rPr>
        <w:t xml:space="preserve"> </w:t>
      </w:r>
      <w:r>
        <w:t>paper</w:t>
      </w:r>
      <w:r>
        <w:rPr>
          <w:spacing w:val="-9"/>
        </w:rPr>
        <w:t xml:space="preserve"> </w:t>
      </w:r>
      <w:r>
        <w:t>money.</w:t>
      </w:r>
      <w:r>
        <w:rPr>
          <w:spacing w:val="1"/>
        </w:rPr>
        <w:t xml:space="preserve"> </w:t>
      </w:r>
      <w:r>
        <w:t>Most</w:t>
      </w:r>
      <w:r>
        <w:rPr>
          <w:spacing w:val="-9"/>
        </w:rPr>
        <w:t xml:space="preserve"> </w:t>
      </w:r>
      <w:r>
        <w:t>of</w:t>
      </w:r>
      <w:r>
        <w:rPr>
          <w:spacing w:val="-8"/>
        </w:rPr>
        <w:t xml:space="preserve"> </w:t>
      </w:r>
      <w:r>
        <w:t>them</w:t>
      </w:r>
      <w:r>
        <w:rPr>
          <w:spacing w:val="-8"/>
        </w:rPr>
        <w:t xml:space="preserve"> </w:t>
      </w:r>
      <w:r>
        <w:t>live</w:t>
      </w:r>
      <w:r>
        <w:rPr>
          <w:spacing w:val="-8"/>
        </w:rPr>
        <w:t xml:space="preserve"> </w:t>
      </w:r>
      <w:r>
        <w:t>by</w:t>
      </w:r>
      <w:r>
        <w:rPr>
          <w:spacing w:val="-8"/>
        </w:rPr>
        <w:t xml:space="preserve"> </w:t>
      </w:r>
      <w:r>
        <w:t>merchandise</w:t>
      </w:r>
      <w:r>
        <w:rPr>
          <w:spacing w:val="-8"/>
        </w:rPr>
        <w:t xml:space="preserve"> </w:t>
      </w:r>
      <w:r>
        <w:t>and</w:t>
      </w:r>
      <w:r>
        <w:rPr>
          <w:spacing w:val="-8"/>
        </w:rPr>
        <w:t xml:space="preserve"> </w:t>
      </w:r>
      <w:r>
        <w:t>arts,</w:t>
      </w:r>
      <w:r>
        <w:rPr>
          <w:spacing w:val="-8"/>
        </w:rPr>
        <w:t xml:space="preserve"> </w:t>
      </w:r>
      <w:r>
        <w:t>raise</w:t>
      </w:r>
      <w:r>
        <w:rPr>
          <w:spacing w:val="-8"/>
        </w:rPr>
        <w:t xml:space="preserve"> </w:t>
      </w:r>
      <w:r>
        <w:t>much</w:t>
      </w:r>
      <w:r>
        <w:rPr>
          <w:spacing w:val="-8"/>
        </w:rPr>
        <w:t xml:space="preserve"> </w:t>
      </w:r>
      <w:r>
        <w:t>silk,</w:t>
      </w:r>
      <w:r>
        <w:rPr>
          <w:spacing w:val="-8"/>
        </w:rPr>
        <w:t xml:space="preserve"> </w:t>
      </w:r>
      <w:r>
        <w:t>make</w:t>
      </w:r>
      <w:r>
        <w:rPr>
          <w:spacing w:val="-8"/>
        </w:rPr>
        <w:t xml:space="preserve"> </w:t>
      </w:r>
      <w:r>
        <w:t>cloths</w:t>
      </w:r>
      <w:r>
        <w:rPr>
          <w:spacing w:val="-8"/>
        </w:rPr>
        <w:t xml:space="preserve"> </w:t>
      </w:r>
      <w:r>
        <w:t>of</w:t>
      </w:r>
      <w:r>
        <w:rPr>
          <w:spacing w:val="-8"/>
        </w:rPr>
        <w:t xml:space="preserve"> </w:t>
      </w:r>
      <w:r>
        <w:t>it</w:t>
      </w:r>
      <w:r>
        <w:rPr>
          <w:spacing w:val="-8"/>
        </w:rPr>
        <w:t xml:space="preserve"> </w:t>
      </w:r>
      <w:r>
        <w:t>interwoven</w:t>
      </w:r>
      <w:r>
        <w:rPr>
          <w:spacing w:val="-8"/>
        </w:rPr>
        <w:t xml:space="preserve"> </w:t>
      </w:r>
      <w:r>
        <w:t>with</w:t>
      </w:r>
      <w:r>
        <w:rPr>
          <w:spacing w:val="-8"/>
        </w:rPr>
        <w:t xml:space="preserve"> </w:t>
      </w:r>
      <w:r>
        <w:t>gold</w:t>
      </w:r>
      <w:r>
        <w:rPr>
          <w:spacing w:val="-8"/>
        </w:rPr>
        <w:t xml:space="preserve"> </w:t>
      </w:r>
      <w:r>
        <w:t>very</w:t>
      </w:r>
      <w:r>
        <w:rPr>
          <w:spacing w:val="-8"/>
        </w:rPr>
        <w:t xml:space="preserve"> </w:t>
      </w:r>
      <w:r>
        <w:t>costly</w:t>
      </w:r>
      <w:r>
        <w:rPr>
          <w:spacing w:val="-8"/>
        </w:rPr>
        <w:t xml:space="preserve"> </w:t>
      </w:r>
      <w:r>
        <w:t>and</w:t>
      </w:r>
      <w:r>
        <w:rPr>
          <w:spacing w:val="1"/>
        </w:rPr>
        <w:t xml:space="preserve"> </w:t>
      </w:r>
      <w:r>
        <w:t>fine. The town is forty miles in circuit, and the number of inhabitants is so great, that no person can count them,</w:t>
      </w:r>
      <w:r>
        <w:rPr>
          <w:spacing w:val="1"/>
        </w:rPr>
        <w:t xml:space="preserve"> </w:t>
      </w:r>
      <w:r>
        <w:t>and</w:t>
      </w:r>
      <w:r>
        <w:rPr>
          <w:spacing w:val="-6"/>
        </w:rPr>
        <w:t xml:space="preserve"> </w:t>
      </w:r>
      <w:r>
        <w:t>if</w:t>
      </w:r>
      <w:r>
        <w:rPr>
          <w:spacing w:val="-6"/>
        </w:rPr>
        <w:t xml:space="preserve"> </w:t>
      </w:r>
      <w:r>
        <w:t>they</w:t>
      </w:r>
      <w:r>
        <w:rPr>
          <w:spacing w:val="-6"/>
        </w:rPr>
        <w:t xml:space="preserve"> </w:t>
      </w:r>
      <w:r>
        <w:t>were</w:t>
      </w:r>
      <w:r>
        <w:rPr>
          <w:spacing w:val="-6"/>
        </w:rPr>
        <w:t xml:space="preserve"> </w:t>
      </w:r>
      <w:r>
        <w:t>men-at-arms,</w:t>
      </w:r>
      <w:r>
        <w:rPr>
          <w:spacing w:val="-5"/>
        </w:rPr>
        <w:t xml:space="preserve"> </w:t>
      </w:r>
      <w:r>
        <w:t>those</w:t>
      </w:r>
      <w:r>
        <w:rPr>
          <w:spacing w:val="-6"/>
        </w:rPr>
        <w:t xml:space="preserve"> </w:t>
      </w:r>
      <w:r>
        <w:t>of</w:t>
      </w:r>
      <w:r>
        <w:rPr>
          <w:spacing w:val="-6"/>
        </w:rPr>
        <w:t xml:space="preserve"> </w:t>
      </w:r>
      <w:r>
        <w:t>the</w:t>
      </w:r>
      <w:r>
        <w:rPr>
          <w:spacing w:val="-6"/>
        </w:rPr>
        <w:t xml:space="preserve"> </w:t>
      </w:r>
      <w:r>
        <w:t>province</w:t>
      </w:r>
      <w:r>
        <w:rPr>
          <w:spacing w:val="-6"/>
        </w:rPr>
        <w:t xml:space="preserve"> </w:t>
      </w:r>
      <w:r>
        <w:t>of</w:t>
      </w:r>
      <w:r>
        <w:rPr>
          <w:spacing w:val="-5"/>
        </w:rPr>
        <w:t xml:space="preserve"> </w:t>
      </w:r>
      <w:r>
        <w:t>Manji</w:t>
      </w:r>
      <w:r>
        <w:rPr>
          <w:spacing w:val="-6"/>
        </w:rPr>
        <w:t xml:space="preserve"> </w:t>
      </w:r>
      <w:r>
        <w:t>would</w:t>
      </w:r>
      <w:r>
        <w:rPr>
          <w:spacing w:val="-6"/>
        </w:rPr>
        <w:t xml:space="preserve"> </w:t>
      </w:r>
      <w:r>
        <w:t>conquer</w:t>
      </w:r>
      <w:r>
        <w:rPr>
          <w:spacing w:val="-6"/>
        </w:rPr>
        <w:t xml:space="preserve"> </w:t>
      </w:r>
      <w:r>
        <w:t>the</w:t>
      </w:r>
      <w:r>
        <w:rPr>
          <w:spacing w:val="-6"/>
        </w:rPr>
        <w:t xml:space="preserve"> </w:t>
      </w:r>
      <w:r>
        <w:t>whole</w:t>
      </w:r>
      <w:r>
        <w:rPr>
          <w:spacing w:val="-5"/>
        </w:rPr>
        <w:t xml:space="preserve"> </w:t>
      </w:r>
      <w:r>
        <w:t>world;</w:t>
      </w:r>
      <w:r>
        <w:rPr>
          <w:spacing w:val="-6"/>
        </w:rPr>
        <w:t xml:space="preserve"> </w:t>
      </w:r>
      <w:r>
        <w:t>they</w:t>
      </w:r>
      <w:r>
        <w:rPr>
          <w:spacing w:val="-6"/>
        </w:rPr>
        <w:t xml:space="preserve"> </w:t>
      </w:r>
      <w:r>
        <w:t>are</w:t>
      </w:r>
      <w:r>
        <w:rPr>
          <w:spacing w:val="-6"/>
        </w:rPr>
        <w:t xml:space="preserve"> </w:t>
      </w:r>
      <w:r>
        <w:t>not</w:t>
      </w:r>
      <w:r>
        <w:rPr>
          <w:spacing w:val="-5"/>
        </w:rPr>
        <w:t xml:space="preserve"> </w:t>
      </w:r>
      <w:r>
        <w:t>so,</w:t>
      </w:r>
      <w:r>
        <w:rPr>
          <w:spacing w:val="-6"/>
        </w:rPr>
        <w:t xml:space="preserve"> </w:t>
      </w:r>
      <w:r>
        <w:t>how-</w:t>
      </w:r>
      <w:r>
        <w:rPr>
          <w:spacing w:val="-52"/>
        </w:rPr>
        <w:t xml:space="preserve"> </w:t>
      </w:r>
      <w:r>
        <w:t>ever, but prudent merchants, and, as already observed, skilful in all the arts. They have also many persons learned</w:t>
      </w:r>
      <w:r>
        <w:rPr>
          <w:spacing w:val="1"/>
        </w:rPr>
        <w:t xml:space="preserve"> </w:t>
      </w:r>
      <w:r>
        <w:t>in natural science, good physicians, and able philosophers. The city has 1,600 stone bridges under which a galley</w:t>
      </w:r>
      <w:r>
        <w:rPr>
          <w:spacing w:val="1"/>
        </w:rPr>
        <w:t xml:space="preserve"> </w:t>
      </w:r>
      <w:r>
        <w:t>might pass; and in the mountains adjacent grow rhubarb and ginger in such abundance, that for a Venetian grosso</w:t>
      </w:r>
      <w:r>
        <w:rPr>
          <w:spacing w:val="1"/>
        </w:rPr>
        <w:t xml:space="preserve"> </w:t>
      </w:r>
      <w:r>
        <w:t>you</w:t>
      </w:r>
      <w:r>
        <w:rPr>
          <w:spacing w:val="-7"/>
        </w:rPr>
        <w:t xml:space="preserve"> </w:t>
      </w:r>
      <w:r>
        <w:t>may</w:t>
      </w:r>
      <w:r>
        <w:rPr>
          <w:spacing w:val="-7"/>
        </w:rPr>
        <w:t xml:space="preserve"> </w:t>
      </w:r>
      <w:r>
        <w:t>buy</w:t>
      </w:r>
      <w:r>
        <w:rPr>
          <w:spacing w:val="-6"/>
        </w:rPr>
        <w:t xml:space="preserve"> </w:t>
      </w:r>
      <w:r>
        <w:t>forty</w:t>
      </w:r>
      <w:r>
        <w:rPr>
          <w:spacing w:val="-7"/>
        </w:rPr>
        <w:t xml:space="preserve"> </w:t>
      </w:r>
      <w:r>
        <w:t>pounds</w:t>
      </w:r>
      <w:r>
        <w:rPr>
          <w:spacing w:val="-6"/>
        </w:rPr>
        <w:t xml:space="preserve"> </w:t>
      </w:r>
      <w:r>
        <w:t>of</w:t>
      </w:r>
      <w:r>
        <w:rPr>
          <w:spacing w:val="-7"/>
        </w:rPr>
        <w:t xml:space="preserve"> </w:t>
      </w:r>
      <w:r>
        <w:t>the</w:t>
      </w:r>
      <w:r>
        <w:rPr>
          <w:spacing w:val="-6"/>
        </w:rPr>
        <w:t xml:space="preserve"> </w:t>
      </w:r>
      <w:r>
        <w:t>latter,</w:t>
      </w:r>
      <w:r>
        <w:rPr>
          <w:spacing w:val="-7"/>
        </w:rPr>
        <w:t xml:space="preserve"> </w:t>
      </w:r>
      <w:r>
        <w:t>fresh</w:t>
      </w:r>
      <w:r>
        <w:rPr>
          <w:spacing w:val="-7"/>
        </w:rPr>
        <w:t xml:space="preserve"> </w:t>
      </w:r>
      <w:r>
        <w:t>and</w:t>
      </w:r>
      <w:r>
        <w:rPr>
          <w:spacing w:val="-6"/>
        </w:rPr>
        <w:t xml:space="preserve"> </w:t>
      </w:r>
      <w:r>
        <w:t>good.</w:t>
      </w:r>
      <w:r>
        <w:rPr>
          <w:spacing w:val="-7"/>
        </w:rPr>
        <w:t xml:space="preserve"> </w:t>
      </w:r>
      <w:r>
        <w:t>Sin-</w:t>
      </w:r>
      <w:r>
        <w:lastRenderedPageBreak/>
        <w:t>gui</w:t>
      </w:r>
      <w:r>
        <w:rPr>
          <w:spacing w:val="-6"/>
        </w:rPr>
        <w:t xml:space="preserve"> </w:t>
      </w:r>
      <w:r>
        <w:t>has</w:t>
      </w:r>
      <w:r>
        <w:rPr>
          <w:spacing w:val="-7"/>
        </w:rPr>
        <w:t xml:space="preserve"> </w:t>
      </w:r>
      <w:r>
        <w:t>under</w:t>
      </w:r>
      <w:r>
        <w:rPr>
          <w:spacing w:val="-6"/>
        </w:rPr>
        <w:t xml:space="preserve"> </w:t>
      </w:r>
      <w:r>
        <w:t>it</w:t>
      </w:r>
      <w:r>
        <w:rPr>
          <w:spacing w:val="-7"/>
        </w:rPr>
        <w:t xml:space="preserve"> </w:t>
      </w:r>
      <w:r>
        <w:t>sixteen</w:t>
      </w:r>
      <w:r>
        <w:rPr>
          <w:spacing w:val="-7"/>
        </w:rPr>
        <w:t xml:space="preserve"> </w:t>
      </w:r>
      <w:r>
        <w:t>large</w:t>
      </w:r>
      <w:r>
        <w:rPr>
          <w:spacing w:val="-6"/>
        </w:rPr>
        <w:t xml:space="preserve"> </w:t>
      </w:r>
      <w:r>
        <w:t>cities</w:t>
      </w:r>
      <w:r>
        <w:rPr>
          <w:spacing w:val="-7"/>
        </w:rPr>
        <w:t xml:space="preserve"> </w:t>
      </w:r>
      <w:r>
        <w:t>of</w:t>
      </w:r>
      <w:r>
        <w:rPr>
          <w:spacing w:val="-6"/>
        </w:rPr>
        <w:t xml:space="preserve"> </w:t>
      </w:r>
      <w:r>
        <w:t>arts</w:t>
      </w:r>
      <w:r>
        <w:rPr>
          <w:spacing w:val="-7"/>
        </w:rPr>
        <w:t xml:space="preserve"> </w:t>
      </w:r>
      <w:r>
        <w:t>and</w:t>
      </w:r>
      <w:r>
        <w:rPr>
          <w:spacing w:val="-6"/>
        </w:rPr>
        <w:t xml:space="preserve"> </w:t>
      </w:r>
      <w:r>
        <w:t>trade.</w:t>
      </w:r>
      <w:r>
        <w:rPr>
          <w:spacing w:val="-7"/>
        </w:rPr>
        <w:t xml:space="preserve"> </w:t>
      </w:r>
      <w:r>
        <w:t>Its</w:t>
      </w:r>
      <w:r>
        <w:rPr>
          <w:spacing w:val="1"/>
        </w:rPr>
        <w:t xml:space="preserve"> </w:t>
      </w:r>
      <w:r>
        <w:t>name signifies the earth, and another large town near it is called heaven, and these appellations they derive from</w:t>
      </w:r>
      <w:r>
        <w:rPr>
          <w:spacing w:val="1"/>
        </w:rPr>
        <w:t xml:space="preserve"> </w:t>
      </w:r>
      <w:r>
        <w:t>their</w:t>
      </w:r>
      <w:r>
        <w:rPr>
          <w:spacing w:val="-11"/>
        </w:rPr>
        <w:t xml:space="preserve"> </w:t>
      </w:r>
      <w:r>
        <w:t>great</w:t>
      </w:r>
      <w:r>
        <w:rPr>
          <w:spacing w:val="-11"/>
        </w:rPr>
        <w:t xml:space="preserve"> </w:t>
      </w:r>
      <w:r>
        <w:t>nobleness.</w:t>
      </w:r>
      <w:r>
        <w:rPr>
          <w:spacing w:val="-11"/>
        </w:rPr>
        <w:t xml:space="preserve"> </w:t>
      </w:r>
      <w:r>
        <w:t>Now,</w:t>
      </w:r>
      <w:r>
        <w:rPr>
          <w:spacing w:val="-11"/>
        </w:rPr>
        <w:t xml:space="preserve"> </w:t>
      </w:r>
      <w:r>
        <w:t>let</w:t>
      </w:r>
      <w:r>
        <w:rPr>
          <w:spacing w:val="-11"/>
        </w:rPr>
        <w:t xml:space="preserve"> </w:t>
      </w:r>
      <w:r>
        <w:t>us</w:t>
      </w:r>
      <w:r>
        <w:rPr>
          <w:spacing w:val="-11"/>
        </w:rPr>
        <w:t xml:space="preserve"> </w:t>
      </w:r>
      <w:r>
        <w:t>depart</w:t>
      </w:r>
      <w:r>
        <w:rPr>
          <w:spacing w:val="-11"/>
        </w:rPr>
        <w:t xml:space="preserve"> </w:t>
      </w:r>
      <w:r>
        <w:t>from</w:t>
      </w:r>
      <w:r>
        <w:rPr>
          <w:spacing w:val="-11"/>
        </w:rPr>
        <w:t xml:space="preserve"> </w:t>
      </w:r>
      <w:r>
        <w:t>this</w:t>
      </w:r>
      <w:r>
        <w:rPr>
          <w:spacing w:val="-11"/>
        </w:rPr>
        <w:t xml:space="preserve"> </w:t>
      </w:r>
      <w:r>
        <w:t>place,</w:t>
      </w:r>
      <w:r>
        <w:rPr>
          <w:spacing w:val="-11"/>
        </w:rPr>
        <w:t xml:space="preserve"> </w:t>
      </w:r>
      <w:r>
        <w:t>and</w:t>
      </w:r>
      <w:r>
        <w:rPr>
          <w:spacing w:val="-11"/>
        </w:rPr>
        <w:t xml:space="preserve"> </w:t>
      </w:r>
      <w:r>
        <w:t>I</w:t>
      </w:r>
      <w:r>
        <w:rPr>
          <w:spacing w:val="-11"/>
        </w:rPr>
        <w:t xml:space="preserve"> </w:t>
      </w:r>
      <w:r>
        <w:t>will</w:t>
      </w:r>
      <w:r>
        <w:rPr>
          <w:spacing w:val="-11"/>
        </w:rPr>
        <w:t xml:space="preserve"> </w:t>
      </w:r>
      <w:r>
        <w:t>tell</w:t>
      </w:r>
      <w:r>
        <w:rPr>
          <w:spacing w:val="-11"/>
        </w:rPr>
        <w:t xml:space="preserve"> </w:t>
      </w:r>
      <w:r>
        <w:t>you</w:t>
      </w:r>
      <w:r>
        <w:rPr>
          <w:spacing w:val="-11"/>
        </w:rPr>
        <w:t xml:space="preserve"> </w:t>
      </w:r>
      <w:r>
        <w:t>of</w:t>
      </w:r>
      <w:r>
        <w:rPr>
          <w:spacing w:val="-11"/>
        </w:rPr>
        <w:t xml:space="preserve"> </w:t>
      </w:r>
      <w:r>
        <w:t>another</w:t>
      </w:r>
      <w:r>
        <w:rPr>
          <w:spacing w:val="-11"/>
        </w:rPr>
        <w:t xml:space="preserve"> </w:t>
      </w:r>
      <w:r>
        <w:t>city</w:t>
      </w:r>
      <w:r>
        <w:rPr>
          <w:spacing w:val="-11"/>
        </w:rPr>
        <w:t xml:space="preserve"> </w:t>
      </w:r>
      <w:r>
        <w:t>called</w:t>
      </w:r>
      <w:r>
        <w:rPr>
          <w:spacing w:val="-11"/>
        </w:rPr>
        <w:t xml:space="preserve"> </w:t>
      </w:r>
      <w:r>
        <w:t>Un-gui.</w:t>
      </w:r>
      <w:r>
        <w:rPr>
          <w:spacing w:val="-11"/>
        </w:rPr>
        <w:t xml:space="preserve"> </w:t>
      </w:r>
      <w:r>
        <w:t>It</w:t>
      </w:r>
      <w:r>
        <w:rPr>
          <w:spacing w:val="-11"/>
        </w:rPr>
        <w:t xml:space="preserve"> </w:t>
      </w:r>
      <w:r>
        <w:t>is</w:t>
      </w:r>
      <w:r>
        <w:rPr>
          <w:spacing w:val="-11"/>
        </w:rPr>
        <w:t xml:space="preserve"> </w:t>
      </w:r>
      <w:r>
        <w:t>a</w:t>
      </w:r>
      <w:r>
        <w:rPr>
          <w:spacing w:val="-11"/>
        </w:rPr>
        <w:t xml:space="preserve"> </w:t>
      </w:r>
      <w:r>
        <w:t>day’s</w:t>
      </w:r>
      <w:r>
        <w:rPr>
          <w:spacing w:val="-52"/>
        </w:rPr>
        <w:t xml:space="preserve"> </w:t>
      </w:r>
      <w:r>
        <w:t>journey from Sin-gui, and is large and good, with merchandise and arts; but there is nothing so remarkable about it</w:t>
      </w:r>
      <w:r>
        <w:rPr>
          <w:spacing w:val="-52"/>
        </w:rPr>
        <w:t xml:space="preserve"> </w:t>
      </w:r>
      <w:r>
        <w:t>as to be worth describing; therefore we shall go on to delineate another called Ughim. It is great and rich; the men</w:t>
      </w:r>
      <w:r>
        <w:rPr>
          <w:spacing w:val="1"/>
        </w:rPr>
        <w:t xml:space="preserve"> </w:t>
      </w:r>
      <w:r>
        <w:t>are idolaters, subject to the great khan, use paper money, and have abundance of all things. There is nothing else</w:t>
      </w:r>
      <w:r>
        <w:rPr>
          <w:spacing w:val="1"/>
        </w:rPr>
        <w:t xml:space="preserve"> </w:t>
      </w:r>
      <w:r>
        <w:t>worth</w:t>
      </w:r>
      <w:r>
        <w:rPr>
          <w:spacing w:val="-8"/>
        </w:rPr>
        <w:t xml:space="preserve"> </w:t>
      </w:r>
      <w:r>
        <w:t>mentioning;</w:t>
      </w:r>
      <w:r>
        <w:rPr>
          <w:spacing w:val="-7"/>
        </w:rPr>
        <w:t xml:space="preserve"> </w:t>
      </w:r>
      <w:r>
        <w:t>therefore</w:t>
      </w:r>
      <w:r>
        <w:rPr>
          <w:spacing w:val="-8"/>
        </w:rPr>
        <w:t xml:space="preserve"> </w:t>
      </w:r>
      <w:r>
        <w:t>I</w:t>
      </w:r>
      <w:r>
        <w:rPr>
          <w:spacing w:val="-7"/>
        </w:rPr>
        <w:t xml:space="preserve"> </w:t>
      </w:r>
      <w:r>
        <w:t>will</w:t>
      </w:r>
      <w:r>
        <w:rPr>
          <w:spacing w:val="-8"/>
        </w:rPr>
        <w:t xml:space="preserve"> </w:t>
      </w:r>
      <w:r>
        <w:t>go</w:t>
      </w:r>
      <w:r>
        <w:rPr>
          <w:spacing w:val="-7"/>
        </w:rPr>
        <w:t xml:space="preserve"> </w:t>
      </w:r>
      <w:r>
        <w:t>on</w:t>
      </w:r>
      <w:r>
        <w:rPr>
          <w:spacing w:val="-8"/>
        </w:rPr>
        <w:t xml:space="preserve"> </w:t>
      </w:r>
      <w:r>
        <w:t>to</w:t>
      </w:r>
      <w:r>
        <w:rPr>
          <w:spacing w:val="-7"/>
        </w:rPr>
        <w:t xml:space="preserve"> </w:t>
      </w:r>
      <w:r>
        <w:t>tell</w:t>
      </w:r>
      <w:r>
        <w:rPr>
          <w:spacing w:val="-8"/>
        </w:rPr>
        <w:t xml:space="preserve"> </w:t>
      </w:r>
      <w:r>
        <w:t>you</w:t>
      </w:r>
      <w:r>
        <w:rPr>
          <w:spacing w:val="-7"/>
        </w:rPr>
        <w:t xml:space="preserve"> </w:t>
      </w:r>
      <w:r>
        <w:t>of</w:t>
      </w:r>
      <w:r>
        <w:rPr>
          <w:spacing w:val="-8"/>
        </w:rPr>
        <w:t xml:space="preserve"> </w:t>
      </w:r>
      <w:r>
        <w:t>the</w:t>
      </w:r>
      <w:r>
        <w:rPr>
          <w:spacing w:val="-7"/>
        </w:rPr>
        <w:t xml:space="preserve"> </w:t>
      </w:r>
      <w:r>
        <w:t>noble</w:t>
      </w:r>
      <w:r>
        <w:rPr>
          <w:spacing w:val="-8"/>
        </w:rPr>
        <w:t xml:space="preserve"> </w:t>
      </w:r>
      <w:r>
        <w:t>city</w:t>
      </w:r>
      <w:r>
        <w:rPr>
          <w:spacing w:val="-7"/>
        </w:rPr>
        <w:t xml:space="preserve"> </w:t>
      </w:r>
      <w:r>
        <w:t>of</w:t>
      </w:r>
      <w:r>
        <w:rPr>
          <w:spacing w:val="-7"/>
        </w:rPr>
        <w:t xml:space="preserve"> </w:t>
      </w:r>
      <w:r>
        <w:t>Kin-sai,</w:t>
      </w:r>
      <w:r>
        <w:rPr>
          <w:spacing w:val="-8"/>
        </w:rPr>
        <w:t xml:space="preserve"> </w:t>
      </w:r>
      <w:r>
        <w:t>which</w:t>
      </w:r>
      <w:r>
        <w:rPr>
          <w:spacing w:val="-7"/>
        </w:rPr>
        <w:t xml:space="preserve"> </w:t>
      </w:r>
      <w:r>
        <w:t>is</w:t>
      </w:r>
      <w:r>
        <w:rPr>
          <w:spacing w:val="-8"/>
        </w:rPr>
        <w:t xml:space="preserve"> </w:t>
      </w:r>
      <w:r>
        <w:t>the</w:t>
      </w:r>
      <w:r>
        <w:rPr>
          <w:spacing w:val="-7"/>
        </w:rPr>
        <w:t xml:space="preserve"> </w:t>
      </w:r>
      <w:r>
        <w:t>capital</w:t>
      </w:r>
      <w:r>
        <w:rPr>
          <w:spacing w:val="-8"/>
        </w:rPr>
        <w:t xml:space="preserve"> </w:t>
      </w:r>
      <w:r>
        <w:t>of</w:t>
      </w:r>
      <w:r>
        <w:rPr>
          <w:spacing w:val="-7"/>
        </w:rPr>
        <w:t xml:space="preserve"> </w:t>
      </w:r>
      <w:r>
        <w:t>the</w:t>
      </w:r>
      <w:r>
        <w:rPr>
          <w:spacing w:val="-8"/>
        </w:rPr>
        <w:t xml:space="preserve"> </w:t>
      </w:r>
      <w:r>
        <w:t>kingdom</w:t>
      </w:r>
      <w:r>
        <w:rPr>
          <w:spacing w:val="1"/>
        </w:rPr>
        <w:t xml:space="preserve"> </w:t>
      </w:r>
      <w:r>
        <w:t>of</w:t>
      </w:r>
      <w:r>
        <w:rPr>
          <w:spacing w:val="-7"/>
        </w:rPr>
        <w:t xml:space="preserve"> </w:t>
      </w:r>
      <w:r>
        <w:t>Manji.</w:t>
      </w:r>
    </w:p>
    <w:p w14:paraId="67AE76B1" w14:textId="77777777" w:rsidR="00C3057B" w:rsidRDefault="00C3057B" w:rsidP="00C3057B">
      <w:pPr>
        <w:pStyle w:val="Body"/>
      </w:pPr>
    </w:p>
    <w:p w14:paraId="51D3FD98" w14:textId="77777777" w:rsidR="000276C6" w:rsidRPr="00C3057B" w:rsidRDefault="000276C6" w:rsidP="00C3057B">
      <w:pPr>
        <w:pStyle w:val="Heading4"/>
      </w:pPr>
      <w:r w:rsidRPr="00C3057B">
        <w:t>LXXIV—Of the most noble and wonderful City of Kin-sai; and of its Population, Trades, Lake, Villas, and splendid Palace</w:t>
      </w:r>
    </w:p>
    <w:p w14:paraId="12374BC8" w14:textId="6E62FA7D" w:rsidR="00C3057B" w:rsidRDefault="000276C6" w:rsidP="00C3057B">
      <w:pPr>
        <w:pStyle w:val="Body"/>
      </w:pPr>
      <w:r>
        <w:t>When a man leaves Ughim, and goes three days, he observes many noble and rich cities and castles, with great</w:t>
      </w:r>
      <w:r>
        <w:rPr>
          <w:spacing w:val="-52"/>
        </w:rPr>
        <w:t xml:space="preserve"> </w:t>
      </w:r>
      <w:r>
        <w:t>merchandise. The people are all idolaters, subject to the khan, use paper money, and have abundant means of</w:t>
      </w:r>
      <w:r>
        <w:rPr>
          <w:spacing w:val="1"/>
        </w:rPr>
        <w:t xml:space="preserve"> </w:t>
      </w:r>
      <w:r>
        <w:t>subsistence. At the end of these three days, he finds a very noble city named Kin-sai, which means in our language</w:t>
      </w:r>
      <w:r>
        <w:rPr>
          <w:spacing w:val="-52"/>
        </w:rPr>
        <w:t xml:space="preserve"> </w:t>
      </w:r>
      <w:r>
        <w:t>the</w:t>
      </w:r>
      <w:r>
        <w:rPr>
          <w:spacing w:val="-6"/>
        </w:rPr>
        <w:t xml:space="preserve"> </w:t>
      </w:r>
      <w:r>
        <w:t>city</w:t>
      </w:r>
      <w:r>
        <w:rPr>
          <w:spacing w:val="-5"/>
        </w:rPr>
        <w:t xml:space="preserve"> </w:t>
      </w:r>
      <w:r>
        <w:t>of</w:t>
      </w:r>
      <w:r>
        <w:rPr>
          <w:spacing w:val="-5"/>
        </w:rPr>
        <w:t xml:space="preserve"> </w:t>
      </w:r>
      <w:r>
        <w:t>heaven.</w:t>
      </w:r>
      <w:r>
        <w:rPr>
          <w:spacing w:val="-6"/>
        </w:rPr>
        <w:t xml:space="preserve"> </w:t>
      </w:r>
      <w:r>
        <w:t>And</w:t>
      </w:r>
      <w:r>
        <w:rPr>
          <w:spacing w:val="-5"/>
        </w:rPr>
        <w:t xml:space="preserve"> </w:t>
      </w:r>
      <w:r>
        <w:t>now</w:t>
      </w:r>
      <w:r>
        <w:rPr>
          <w:spacing w:val="-5"/>
        </w:rPr>
        <w:t xml:space="preserve"> </w:t>
      </w:r>
      <w:r>
        <w:t>I</w:t>
      </w:r>
      <w:r>
        <w:rPr>
          <w:spacing w:val="-6"/>
        </w:rPr>
        <w:t xml:space="preserve"> </w:t>
      </w:r>
      <w:r>
        <w:t>will</w:t>
      </w:r>
      <w:r>
        <w:rPr>
          <w:spacing w:val="-5"/>
        </w:rPr>
        <w:t xml:space="preserve"> </w:t>
      </w:r>
      <w:r>
        <w:t>tell</w:t>
      </w:r>
      <w:r>
        <w:rPr>
          <w:spacing w:val="-5"/>
        </w:rPr>
        <w:t xml:space="preserve"> </w:t>
      </w:r>
      <w:r>
        <w:t>you</w:t>
      </w:r>
      <w:r>
        <w:rPr>
          <w:spacing w:val="-6"/>
        </w:rPr>
        <w:t xml:space="preserve"> </w:t>
      </w:r>
      <w:r>
        <w:t>all</w:t>
      </w:r>
      <w:r>
        <w:rPr>
          <w:spacing w:val="-5"/>
        </w:rPr>
        <w:t xml:space="preserve"> </w:t>
      </w:r>
      <w:r>
        <w:t>its</w:t>
      </w:r>
      <w:r>
        <w:rPr>
          <w:spacing w:val="-5"/>
        </w:rPr>
        <w:t xml:space="preserve"> </w:t>
      </w:r>
      <w:r>
        <w:t>nobleness;</w:t>
      </w:r>
      <w:r>
        <w:rPr>
          <w:spacing w:val="-6"/>
        </w:rPr>
        <w:t xml:space="preserve"> </w:t>
      </w:r>
      <w:r>
        <w:t>for</w:t>
      </w:r>
      <w:r>
        <w:rPr>
          <w:spacing w:val="-5"/>
        </w:rPr>
        <w:t xml:space="preserve"> </w:t>
      </w:r>
      <w:r>
        <w:t>without</w:t>
      </w:r>
      <w:r>
        <w:rPr>
          <w:spacing w:val="-5"/>
        </w:rPr>
        <w:t xml:space="preserve"> </w:t>
      </w:r>
      <w:r>
        <w:t>doubt</w:t>
      </w:r>
      <w:r>
        <w:rPr>
          <w:spacing w:val="-6"/>
        </w:rPr>
        <w:t xml:space="preserve"> </w:t>
      </w:r>
      <w:r>
        <w:t>it</w:t>
      </w:r>
      <w:r>
        <w:rPr>
          <w:spacing w:val="-5"/>
        </w:rPr>
        <w:t xml:space="preserve"> </w:t>
      </w:r>
      <w:r>
        <w:t>is</w:t>
      </w:r>
      <w:r>
        <w:rPr>
          <w:spacing w:val="-5"/>
        </w:rPr>
        <w:t xml:space="preserve"> </w:t>
      </w:r>
      <w:r>
        <w:t>the</w:t>
      </w:r>
      <w:r>
        <w:rPr>
          <w:spacing w:val="-6"/>
        </w:rPr>
        <w:t xml:space="preserve"> </w:t>
      </w:r>
      <w:r>
        <w:t>largest</w:t>
      </w:r>
      <w:r>
        <w:rPr>
          <w:spacing w:val="-5"/>
        </w:rPr>
        <w:t xml:space="preserve"> </w:t>
      </w:r>
      <w:r>
        <w:t>city</w:t>
      </w:r>
      <w:r>
        <w:rPr>
          <w:spacing w:val="-5"/>
        </w:rPr>
        <w:t xml:space="preserve"> </w:t>
      </w:r>
      <w:r>
        <w:t>in</w:t>
      </w:r>
      <w:r>
        <w:rPr>
          <w:spacing w:val="-6"/>
        </w:rPr>
        <w:t xml:space="preserve"> </w:t>
      </w:r>
      <w:r>
        <w:t>the</w:t>
      </w:r>
      <w:r>
        <w:rPr>
          <w:spacing w:val="-5"/>
        </w:rPr>
        <w:t xml:space="preserve"> </w:t>
      </w:r>
      <w:r>
        <w:t>world.</w:t>
      </w:r>
      <w:r>
        <w:rPr>
          <w:spacing w:val="-5"/>
        </w:rPr>
        <w:t xml:space="preserve"> </w:t>
      </w:r>
      <w:r>
        <w:t>And</w:t>
      </w:r>
      <w:r>
        <w:rPr>
          <w:spacing w:val="1"/>
        </w:rPr>
        <w:t xml:space="preserve"> </w:t>
      </w:r>
      <w:r>
        <w:t>I</w:t>
      </w:r>
      <w:r>
        <w:rPr>
          <w:spacing w:val="-8"/>
        </w:rPr>
        <w:t xml:space="preserve"> </w:t>
      </w:r>
      <w:r>
        <w:t>will</w:t>
      </w:r>
      <w:r>
        <w:rPr>
          <w:spacing w:val="-7"/>
        </w:rPr>
        <w:t xml:space="preserve"> </w:t>
      </w:r>
      <w:r>
        <w:t>give</w:t>
      </w:r>
      <w:r>
        <w:rPr>
          <w:spacing w:val="-7"/>
        </w:rPr>
        <w:t xml:space="preserve"> </w:t>
      </w:r>
      <w:r>
        <w:t>you</w:t>
      </w:r>
      <w:r>
        <w:rPr>
          <w:spacing w:val="-7"/>
        </w:rPr>
        <w:t xml:space="preserve"> </w:t>
      </w:r>
      <w:r>
        <w:t>the</w:t>
      </w:r>
      <w:r>
        <w:rPr>
          <w:spacing w:val="-7"/>
        </w:rPr>
        <w:t xml:space="preserve"> </w:t>
      </w:r>
      <w:r>
        <w:t>account</w:t>
      </w:r>
      <w:r>
        <w:rPr>
          <w:spacing w:val="-7"/>
        </w:rPr>
        <w:t xml:space="preserve"> </w:t>
      </w:r>
      <w:r>
        <w:t>which</w:t>
      </w:r>
      <w:r>
        <w:rPr>
          <w:spacing w:val="-7"/>
        </w:rPr>
        <w:t xml:space="preserve"> </w:t>
      </w:r>
      <w:r>
        <w:t>was</w:t>
      </w:r>
      <w:r>
        <w:rPr>
          <w:spacing w:val="-7"/>
        </w:rPr>
        <w:t xml:space="preserve"> </w:t>
      </w:r>
      <w:r>
        <w:t>written</w:t>
      </w:r>
      <w:r>
        <w:rPr>
          <w:spacing w:val="-7"/>
        </w:rPr>
        <w:t xml:space="preserve"> </w:t>
      </w:r>
      <w:r>
        <w:t>by</w:t>
      </w:r>
      <w:r>
        <w:rPr>
          <w:spacing w:val="-7"/>
        </w:rPr>
        <w:t xml:space="preserve"> </w:t>
      </w:r>
      <w:r>
        <w:t>the</w:t>
      </w:r>
      <w:r>
        <w:rPr>
          <w:spacing w:val="-7"/>
        </w:rPr>
        <w:t xml:space="preserve"> </w:t>
      </w:r>
      <w:r>
        <w:t>Queen</w:t>
      </w:r>
      <w:r>
        <w:rPr>
          <w:spacing w:val="-7"/>
        </w:rPr>
        <w:t xml:space="preserve"> </w:t>
      </w:r>
      <w:r>
        <w:t>of</w:t>
      </w:r>
      <w:r>
        <w:rPr>
          <w:spacing w:val="-7"/>
        </w:rPr>
        <w:t xml:space="preserve"> </w:t>
      </w:r>
      <w:r>
        <w:t>Manji</w:t>
      </w:r>
      <w:r>
        <w:rPr>
          <w:spacing w:val="-7"/>
        </w:rPr>
        <w:t xml:space="preserve"> </w:t>
      </w:r>
      <w:r>
        <w:t>to</w:t>
      </w:r>
      <w:r>
        <w:rPr>
          <w:spacing w:val="-7"/>
        </w:rPr>
        <w:t xml:space="preserve"> </w:t>
      </w:r>
      <w:r>
        <w:t>Bayam,</w:t>
      </w:r>
      <w:r>
        <w:rPr>
          <w:spacing w:val="-7"/>
        </w:rPr>
        <w:t xml:space="preserve"> </w:t>
      </w:r>
      <w:r>
        <w:t>who</w:t>
      </w:r>
      <w:r>
        <w:rPr>
          <w:spacing w:val="-7"/>
        </w:rPr>
        <w:t xml:space="preserve"> </w:t>
      </w:r>
      <w:r>
        <w:t>conquered</w:t>
      </w:r>
      <w:r>
        <w:rPr>
          <w:spacing w:val="-7"/>
        </w:rPr>
        <w:t xml:space="preserve"> </w:t>
      </w:r>
      <w:r>
        <w:t>that</w:t>
      </w:r>
      <w:r>
        <w:rPr>
          <w:spacing w:val="-7"/>
        </w:rPr>
        <w:t xml:space="preserve"> </w:t>
      </w:r>
      <w:r>
        <w:t>kingdom,</w:t>
      </w:r>
      <w:r>
        <w:rPr>
          <w:spacing w:val="-8"/>
        </w:rPr>
        <w:t xml:space="preserve"> </w:t>
      </w:r>
      <w:r>
        <w:t>to</w:t>
      </w:r>
      <w:r>
        <w:rPr>
          <w:spacing w:val="-7"/>
        </w:rPr>
        <w:t xml:space="preserve"> </w:t>
      </w:r>
      <w:r>
        <w:t>be</w:t>
      </w:r>
      <w:r>
        <w:rPr>
          <w:spacing w:val="1"/>
        </w:rPr>
        <w:t xml:space="preserve"> </w:t>
      </w:r>
      <w:r>
        <w:t>transmitted to his master, who thereby might be persuaded not to destroy it. And this letter contained the truth, as I</w:t>
      </w:r>
      <w:r>
        <w:rPr>
          <w:spacing w:val="-52"/>
        </w:rPr>
        <w:t xml:space="preserve"> </w:t>
      </w:r>
      <w:r>
        <w:t>Marco</w:t>
      </w:r>
      <w:r>
        <w:rPr>
          <w:spacing w:val="-11"/>
        </w:rPr>
        <w:t xml:space="preserve"> </w:t>
      </w:r>
      <w:r>
        <w:t>saw</w:t>
      </w:r>
      <w:r>
        <w:rPr>
          <w:spacing w:val="-11"/>
        </w:rPr>
        <w:t xml:space="preserve"> </w:t>
      </w:r>
      <w:r>
        <w:t>with</w:t>
      </w:r>
      <w:r>
        <w:rPr>
          <w:spacing w:val="-11"/>
        </w:rPr>
        <w:t xml:space="preserve"> </w:t>
      </w:r>
      <w:r>
        <w:t>my</w:t>
      </w:r>
      <w:r>
        <w:rPr>
          <w:spacing w:val="-11"/>
        </w:rPr>
        <w:t xml:space="preserve"> </w:t>
      </w:r>
      <w:r>
        <w:t>own</w:t>
      </w:r>
      <w:r>
        <w:rPr>
          <w:spacing w:val="-10"/>
        </w:rPr>
        <w:t xml:space="preserve"> </w:t>
      </w:r>
      <w:r>
        <w:t>eyes.</w:t>
      </w:r>
      <w:r>
        <w:rPr>
          <w:spacing w:val="-11"/>
        </w:rPr>
        <w:t xml:space="preserve"> </w:t>
      </w:r>
      <w:r>
        <w:t>It</w:t>
      </w:r>
      <w:r>
        <w:rPr>
          <w:spacing w:val="-11"/>
        </w:rPr>
        <w:t xml:space="preserve"> </w:t>
      </w:r>
      <w:r>
        <w:t>related,</w:t>
      </w:r>
      <w:r>
        <w:rPr>
          <w:spacing w:val="-11"/>
        </w:rPr>
        <w:t xml:space="preserve"> </w:t>
      </w:r>
      <w:r>
        <w:t>that</w:t>
      </w:r>
      <w:r>
        <w:rPr>
          <w:spacing w:val="-11"/>
        </w:rPr>
        <w:t xml:space="preserve"> </w:t>
      </w:r>
      <w:r>
        <w:t>the</w:t>
      </w:r>
      <w:r>
        <w:rPr>
          <w:spacing w:val="-10"/>
        </w:rPr>
        <w:t xml:space="preserve"> </w:t>
      </w:r>
      <w:r>
        <w:t>city</w:t>
      </w:r>
      <w:r>
        <w:rPr>
          <w:spacing w:val="-11"/>
        </w:rPr>
        <w:t xml:space="preserve"> </w:t>
      </w:r>
      <w:r>
        <w:t>of</w:t>
      </w:r>
      <w:r>
        <w:rPr>
          <w:spacing w:val="-11"/>
        </w:rPr>
        <w:t xml:space="preserve"> </w:t>
      </w:r>
      <w:r>
        <w:t>Kin-sai</w:t>
      </w:r>
      <w:r>
        <w:rPr>
          <w:spacing w:val="-11"/>
        </w:rPr>
        <w:t xml:space="preserve"> </w:t>
      </w:r>
      <w:r>
        <w:t>is</w:t>
      </w:r>
      <w:r>
        <w:rPr>
          <w:spacing w:val="-11"/>
        </w:rPr>
        <w:t xml:space="preserve"> </w:t>
      </w:r>
      <w:r>
        <w:t>100</w:t>
      </w:r>
      <w:r>
        <w:rPr>
          <w:spacing w:val="-10"/>
        </w:rPr>
        <w:t xml:space="preserve"> </w:t>
      </w:r>
      <w:r>
        <w:t>miles</w:t>
      </w:r>
      <w:r>
        <w:rPr>
          <w:spacing w:val="-11"/>
        </w:rPr>
        <w:t xml:space="preserve"> </w:t>
      </w:r>
      <w:r>
        <w:t>in</w:t>
      </w:r>
      <w:r>
        <w:rPr>
          <w:spacing w:val="-11"/>
        </w:rPr>
        <w:t xml:space="preserve"> </w:t>
      </w:r>
      <w:r>
        <w:t>circumference,</w:t>
      </w:r>
      <w:r>
        <w:rPr>
          <w:spacing w:val="-11"/>
        </w:rPr>
        <w:t xml:space="preserve"> </w:t>
      </w:r>
      <w:r>
        <w:t>and</w:t>
      </w:r>
      <w:r>
        <w:rPr>
          <w:spacing w:val="-11"/>
        </w:rPr>
        <w:t xml:space="preserve"> </w:t>
      </w:r>
      <w:r>
        <w:t>has</w:t>
      </w:r>
      <w:r>
        <w:rPr>
          <w:spacing w:val="-10"/>
        </w:rPr>
        <w:t xml:space="preserve"> </w:t>
      </w:r>
      <w:r>
        <w:t>12,000</w:t>
      </w:r>
      <w:r>
        <w:rPr>
          <w:spacing w:val="-11"/>
        </w:rPr>
        <w:t xml:space="preserve"> </w:t>
      </w:r>
      <w:r>
        <w:t>stone</w:t>
      </w:r>
      <w:r>
        <w:rPr>
          <w:spacing w:val="1"/>
        </w:rPr>
        <w:t xml:space="preserve"> </w:t>
      </w:r>
      <w:r>
        <w:t>bridges; and beneath the greater part of these a large ship might pass, and beneath the others a smaller one. And</w:t>
      </w:r>
      <w:r>
        <w:rPr>
          <w:spacing w:val="1"/>
        </w:rPr>
        <w:t xml:space="preserve"> </w:t>
      </w:r>
      <w:r>
        <w:t>you need not wonder there are so many bridges; because the city is wholly on the water, and surrounded by it like</w:t>
      </w:r>
      <w:r>
        <w:rPr>
          <w:spacing w:val="1"/>
        </w:rPr>
        <w:t xml:space="preserve"> </w:t>
      </w:r>
      <w:r>
        <w:t>Venice. It contains twelve arts or trades, and each trade has 12,000 stations or houses; and in each station there are</w:t>
      </w:r>
      <w:r>
        <w:rPr>
          <w:spacing w:val="1"/>
        </w:rPr>
        <w:t xml:space="preserve"> </w:t>
      </w:r>
      <w:r>
        <w:t>of</w:t>
      </w:r>
      <w:r>
        <w:rPr>
          <w:spacing w:val="-9"/>
        </w:rPr>
        <w:t xml:space="preserve"> </w:t>
      </w:r>
      <w:r>
        <w:t>masters</w:t>
      </w:r>
      <w:r>
        <w:rPr>
          <w:spacing w:val="-8"/>
        </w:rPr>
        <w:t xml:space="preserve"> </w:t>
      </w:r>
      <w:r>
        <w:t>and</w:t>
      </w:r>
      <w:r>
        <w:rPr>
          <w:spacing w:val="-8"/>
        </w:rPr>
        <w:t xml:space="preserve"> </w:t>
      </w:r>
      <w:r>
        <w:t>labourers</w:t>
      </w:r>
      <w:r>
        <w:rPr>
          <w:spacing w:val="-8"/>
        </w:rPr>
        <w:t xml:space="preserve"> </w:t>
      </w:r>
      <w:r>
        <w:t>at</w:t>
      </w:r>
      <w:r>
        <w:rPr>
          <w:spacing w:val="-8"/>
        </w:rPr>
        <w:t xml:space="preserve"> </w:t>
      </w:r>
      <w:r>
        <w:t>least</w:t>
      </w:r>
      <w:r>
        <w:rPr>
          <w:spacing w:val="-8"/>
        </w:rPr>
        <w:t xml:space="preserve"> </w:t>
      </w:r>
      <w:r>
        <w:t>ten,</w:t>
      </w:r>
      <w:r>
        <w:rPr>
          <w:spacing w:val="-8"/>
        </w:rPr>
        <w:t xml:space="preserve"> </w:t>
      </w:r>
      <w:r>
        <w:t>in</w:t>
      </w:r>
      <w:r>
        <w:rPr>
          <w:spacing w:val="-9"/>
        </w:rPr>
        <w:t xml:space="preserve"> </w:t>
      </w:r>
      <w:r>
        <w:t>some</w:t>
      </w:r>
      <w:r>
        <w:rPr>
          <w:spacing w:val="-8"/>
        </w:rPr>
        <w:t xml:space="preserve"> </w:t>
      </w:r>
      <w:r>
        <w:t>fifteen,</w:t>
      </w:r>
      <w:r>
        <w:rPr>
          <w:spacing w:val="-8"/>
        </w:rPr>
        <w:t xml:space="preserve"> </w:t>
      </w:r>
      <w:r>
        <w:t>thirty,</w:t>
      </w:r>
      <w:r>
        <w:rPr>
          <w:spacing w:val="-8"/>
        </w:rPr>
        <w:t xml:space="preserve"> </w:t>
      </w:r>
      <w:r>
        <w:t>and</w:t>
      </w:r>
      <w:r>
        <w:rPr>
          <w:spacing w:val="-8"/>
        </w:rPr>
        <w:t xml:space="preserve"> </w:t>
      </w:r>
      <w:r>
        <w:t>even</w:t>
      </w:r>
      <w:r>
        <w:rPr>
          <w:spacing w:val="-8"/>
        </w:rPr>
        <w:t xml:space="preserve"> </w:t>
      </w:r>
      <w:r>
        <w:t>forty,</w:t>
      </w:r>
      <w:r>
        <w:rPr>
          <w:spacing w:val="-8"/>
        </w:rPr>
        <w:t xml:space="preserve"> </w:t>
      </w:r>
      <w:r>
        <w:t>because</w:t>
      </w:r>
      <w:r>
        <w:rPr>
          <w:spacing w:val="-8"/>
        </w:rPr>
        <w:t xml:space="preserve"> </w:t>
      </w:r>
      <w:r>
        <w:t>this</w:t>
      </w:r>
      <w:r>
        <w:rPr>
          <w:spacing w:val="-9"/>
        </w:rPr>
        <w:t xml:space="preserve"> </w:t>
      </w:r>
      <w:r>
        <w:t>town</w:t>
      </w:r>
      <w:r>
        <w:rPr>
          <w:spacing w:val="-8"/>
        </w:rPr>
        <w:t xml:space="preserve"> </w:t>
      </w:r>
      <w:r>
        <w:t>supplies</w:t>
      </w:r>
      <w:r>
        <w:rPr>
          <w:spacing w:val="-8"/>
        </w:rPr>
        <w:t xml:space="preserve"> </w:t>
      </w:r>
      <w:r>
        <w:t>many</w:t>
      </w:r>
      <w:r>
        <w:rPr>
          <w:spacing w:val="-8"/>
        </w:rPr>
        <w:t xml:space="preserve"> </w:t>
      </w:r>
      <w:r>
        <w:t>others</w:t>
      </w:r>
      <w:r>
        <w:rPr>
          <w:spacing w:val="1"/>
        </w:rPr>
        <w:t xml:space="preserve"> </w:t>
      </w:r>
      <w:r>
        <w:t>round it. The merchants are so numerous and so rich, that their wealth can neither be told nor believed. They, their</w:t>
      </w:r>
      <w:r>
        <w:rPr>
          <w:spacing w:val="1"/>
        </w:rPr>
        <w:t xml:space="preserve"> </w:t>
      </w:r>
      <w:r>
        <w:t>ladies,</w:t>
      </w:r>
      <w:r>
        <w:rPr>
          <w:spacing w:val="-7"/>
        </w:rPr>
        <w:t xml:space="preserve"> </w:t>
      </w:r>
      <w:r>
        <w:t>and</w:t>
      </w:r>
      <w:r>
        <w:rPr>
          <w:spacing w:val="-6"/>
        </w:rPr>
        <w:t xml:space="preserve"> </w:t>
      </w:r>
      <w:r>
        <w:t>the</w:t>
      </w:r>
      <w:r>
        <w:rPr>
          <w:spacing w:val="-6"/>
        </w:rPr>
        <w:t xml:space="preserve"> </w:t>
      </w:r>
      <w:r>
        <w:t>heads</w:t>
      </w:r>
      <w:r>
        <w:rPr>
          <w:spacing w:val="-7"/>
        </w:rPr>
        <w:t xml:space="preserve"> </w:t>
      </w:r>
      <w:r>
        <w:t>of</w:t>
      </w:r>
      <w:r>
        <w:rPr>
          <w:spacing w:val="-6"/>
        </w:rPr>
        <w:t xml:space="preserve"> </w:t>
      </w:r>
      <w:r>
        <w:t>the</w:t>
      </w:r>
      <w:r>
        <w:rPr>
          <w:spacing w:val="-6"/>
        </w:rPr>
        <w:t xml:space="preserve"> </w:t>
      </w:r>
      <w:r>
        <w:t>trades</w:t>
      </w:r>
      <w:r>
        <w:rPr>
          <w:spacing w:val="-6"/>
        </w:rPr>
        <w:t xml:space="preserve"> </w:t>
      </w:r>
      <w:r>
        <w:t>do</w:t>
      </w:r>
      <w:r>
        <w:rPr>
          <w:spacing w:val="-7"/>
        </w:rPr>
        <w:t xml:space="preserve"> </w:t>
      </w:r>
      <w:r>
        <w:t>nothing</w:t>
      </w:r>
      <w:r>
        <w:rPr>
          <w:spacing w:val="-6"/>
        </w:rPr>
        <w:t xml:space="preserve"> </w:t>
      </w:r>
      <w:r>
        <w:t>with</w:t>
      </w:r>
      <w:r>
        <w:rPr>
          <w:spacing w:val="-6"/>
        </w:rPr>
        <w:t xml:space="preserve"> </w:t>
      </w:r>
      <w:r>
        <w:t>their</w:t>
      </w:r>
      <w:r>
        <w:rPr>
          <w:spacing w:val="-6"/>
        </w:rPr>
        <w:t xml:space="preserve"> </w:t>
      </w:r>
      <w:r>
        <w:t>own</w:t>
      </w:r>
      <w:r>
        <w:rPr>
          <w:spacing w:val="-7"/>
        </w:rPr>
        <w:t xml:space="preserve"> </w:t>
      </w:r>
      <w:r>
        <w:t>hands,</w:t>
      </w:r>
      <w:r>
        <w:rPr>
          <w:spacing w:val="-6"/>
        </w:rPr>
        <w:t xml:space="preserve"> </w:t>
      </w:r>
      <w:r>
        <w:t>but</w:t>
      </w:r>
      <w:r>
        <w:rPr>
          <w:spacing w:val="-6"/>
        </w:rPr>
        <w:t xml:space="preserve"> </w:t>
      </w:r>
      <w:r>
        <w:t>live</w:t>
      </w:r>
      <w:r>
        <w:rPr>
          <w:spacing w:val="-7"/>
        </w:rPr>
        <w:t xml:space="preserve"> </w:t>
      </w:r>
      <w:r>
        <w:t>as</w:t>
      </w:r>
      <w:r>
        <w:rPr>
          <w:spacing w:val="-6"/>
        </w:rPr>
        <w:t xml:space="preserve"> </w:t>
      </w:r>
      <w:r>
        <w:t>cleanly</w:t>
      </w:r>
      <w:r>
        <w:rPr>
          <w:spacing w:val="-6"/>
        </w:rPr>
        <w:t xml:space="preserve"> </w:t>
      </w:r>
      <w:r>
        <w:t>and</w:t>
      </w:r>
      <w:r>
        <w:rPr>
          <w:spacing w:val="-6"/>
        </w:rPr>
        <w:t xml:space="preserve"> </w:t>
      </w:r>
      <w:r>
        <w:t>delicately</w:t>
      </w:r>
      <w:r>
        <w:rPr>
          <w:spacing w:val="-7"/>
        </w:rPr>
        <w:t xml:space="preserve"> </w:t>
      </w:r>
      <w:r>
        <w:t>as</w:t>
      </w:r>
      <w:r>
        <w:rPr>
          <w:spacing w:val="-6"/>
        </w:rPr>
        <w:t xml:space="preserve"> </w:t>
      </w:r>
      <w:r>
        <w:t>if</w:t>
      </w:r>
      <w:r>
        <w:rPr>
          <w:spacing w:val="-6"/>
        </w:rPr>
        <w:t xml:space="preserve"> </w:t>
      </w:r>
      <w:r>
        <w:t>they</w:t>
      </w:r>
      <w:r w:rsidR="00C3057B">
        <w:t xml:space="preserve"> </w:t>
      </w:r>
      <w:r>
        <w:t>were</w:t>
      </w:r>
      <w:r>
        <w:rPr>
          <w:spacing w:val="-12"/>
        </w:rPr>
        <w:t xml:space="preserve"> </w:t>
      </w:r>
      <w:r>
        <w:t>kings.</w:t>
      </w:r>
      <w:r>
        <w:rPr>
          <w:spacing w:val="-12"/>
        </w:rPr>
        <w:t xml:space="preserve"> </w:t>
      </w:r>
      <w:r>
        <w:t>These</w:t>
      </w:r>
      <w:r>
        <w:rPr>
          <w:spacing w:val="-12"/>
        </w:rPr>
        <w:t xml:space="preserve"> </w:t>
      </w:r>
      <w:r>
        <w:t>females</w:t>
      </w:r>
      <w:r>
        <w:rPr>
          <w:spacing w:val="-12"/>
        </w:rPr>
        <w:t xml:space="preserve"> </w:t>
      </w:r>
      <w:r>
        <w:t>also</w:t>
      </w:r>
      <w:r>
        <w:rPr>
          <w:spacing w:val="-12"/>
        </w:rPr>
        <w:t xml:space="preserve"> </w:t>
      </w:r>
      <w:r>
        <w:t>are</w:t>
      </w:r>
      <w:r>
        <w:rPr>
          <w:spacing w:val="-12"/>
        </w:rPr>
        <w:t xml:space="preserve"> </w:t>
      </w:r>
      <w:r>
        <w:t>of</w:t>
      </w:r>
      <w:r>
        <w:rPr>
          <w:spacing w:val="-11"/>
        </w:rPr>
        <w:t xml:space="preserve"> </w:t>
      </w:r>
      <w:r>
        <w:t>angelic</w:t>
      </w:r>
      <w:r>
        <w:rPr>
          <w:spacing w:val="-12"/>
        </w:rPr>
        <w:t xml:space="preserve"> </w:t>
      </w:r>
      <w:r>
        <w:t>beauty,</w:t>
      </w:r>
      <w:r>
        <w:rPr>
          <w:spacing w:val="-12"/>
        </w:rPr>
        <w:t xml:space="preserve"> </w:t>
      </w:r>
      <w:r>
        <w:t>and</w:t>
      </w:r>
      <w:r>
        <w:rPr>
          <w:spacing w:val="-12"/>
        </w:rPr>
        <w:t xml:space="preserve"> </w:t>
      </w:r>
      <w:r>
        <w:t>live</w:t>
      </w:r>
      <w:r>
        <w:rPr>
          <w:spacing w:val="-12"/>
        </w:rPr>
        <w:t xml:space="preserve"> </w:t>
      </w:r>
      <w:r>
        <w:t>in</w:t>
      </w:r>
      <w:r>
        <w:rPr>
          <w:spacing w:val="-12"/>
        </w:rPr>
        <w:t xml:space="preserve"> </w:t>
      </w:r>
      <w:r>
        <w:t>the</w:t>
      </w:r>
      <w:r>
        <w:rPr>
          <w:spacing w:val="-11"/>
        </w:rPr>
        <w:t xml:space="preserve"> </w:t>
      </w:r>
      <w:r>
        <w:t>most</w:t>
      </w:r>
      <w:r>
        <w:rPr>
          <w:spacing w:val="-12"/>
        </w:rPr>
        <w:t xml:space="preserve"> </w:t>
      </w:r>
      <w:r>
        <w:t>elegant</w:t>
      </w:r>
      <w:r>
        <w:rPr>
          <w:spacing w:val="-12"/>
        </w:rPr>
        <w:t xml:space="preserve"> </w:t>
      </w:r>
      <w:r>
        <w:t>manner.</w:t>
      </w:r>
      <w:r>
        <w:rPr>
          <w:spacing w:val="-12"/>
        </w:rPr>
        <w:t xml:space="preserve"> </w:t>
      </w:r>
      <w:r>
        <w:t>But</w:t>
      </w:r>
      <w:r>
        <w:rPr>
          <w:spacing w:val="-12"/>
        </w:rPr>
        <w:t xml:space="preserve"> </w:t>
      </w:r>
      <w:r>
        <w:t>it</w:t>
      </w:r>
      <w:r>
        <w:rPr>
          <w:spacing w:val="-12"/>
        </w:rPr>
        <w:t xml:space="preserve"> </w:t>
      </w:r>
      <w:r>
        <w:t>is</w:t>
      </w:r>
      <w:r>
        <w:rPr>
          <w:spacing w:val="-12"/>
        </w:rPr>
        <w:t xml:space="preserve"> </w:t>
      </w:r>
      <w:r>
        <w:t>established</w:t>
      </w:r>
      <w:r>
        <w:rPr>
          <w:spacing w:val="-11"/>
        </w:rPr>
        <w:t xml:space="preserve"> </w:t>
      </w:r>
      <w:r>
        <w:t>that</w:t>
      </w:r>
      <w:r>
        <w:rPr>
          <w:spacing w:val="1"/>
        </w:rPr>
        <w:t xml:space="preserve"> </w:t>
      </w:r>
      <w:r>
        <w:t>no one can practise any other art than that which his father followed, even though he were worth 100,000 bezants.</w:t>
      </w:r>
      <w:r>
        <w:rPr>
          <w:spacing w:val="-52"/>
        </w:rPr>
        <w:t xml:space="preserve"> </w:t>
      </w:r>
      <w:r>
        <w:t>To the south of that city is a lake, full thirty miles in circuit; and all around it are beautiful palaces and houses, so</w:t>
      </w:r>
      <w:r>
        <w:rPr>
          <w:spacing w:val="1"/>
        </w:rPr>
        <w:t xml:space="preserve"> </w:t>
      </w:r>
      <w:r>
        <w:t>wonderfully</w:t>
      </w:r>
      <w:r>
        <w:rPr>
          <w:spacing w:val="-6"/>
        </w:rPr>
        <w:t xml:space="preserve"> </w:t>
      </w:r>
      <w:r>
        <w:t>built</w:t>
      </w:r>
      <w:r>
        <w:rPr>
          <w:spacing w:val="-6"/>
        </w:rPr>
        <w:t xml:space="preserve"> </w:t>
      </w:r>
      <w:r>
        <w:t>that</w:t>
      </w:r>
      <w:r>
        <w:rPr>
          <w:spacing w:val="-6"/>
        </w:rPr>
        <w:t xml:space="preserve"> </w:t>
      </w:r>
      <w:r>
        <w:t>nothing</w:t>
      </w:r>
      <w:r>
        <w:rPr>
          <w:spacing w:val="-6"/>
        </w:rPr>
        <w:t xml:space="preserve"> </w:t>
      </w:r>
      <w:r>
        <w:t>can</w:t>
      </w:r>
      <w:r>
        <w:rPr>
          <w:spacing w:val="-6"/>
        </w:rPr>
        <w:t xml:space="preserve"> </w:t>
      </w:r>
      <w:r>
        <w:t>possibly</w:t>
      </w:r>
      <w:r>
        <w:rPr>
          <w:spacing w:val="-6"/>
        </w:rPr>
        <w:t xml:space="preserve"> </w:t>
      </w:r>
      <w:r>
        <w:t>surpass</w:t>
      </w:r>
      <w:r>
        <w:rPr>
          <w:spacing w:val="-6"/>
        </w:rPr>
        <w:t xml:space="preserve"> </w:t>
      </w:r>
      <w:r>
        <w:t>them;</w:t>
      </w:r>
      <w:r>
        <w:rPr>
          <w:spacing w:val="-6"/>
        </w:rPr>
        <w:t xml:space="preserve"> </w:t>
      </w:r>
      <w:r>
        <w:t>they</w:t>
      </w:r>
      <w:r>
        <w:rPr>
          <w:spacing w:val="-6"/>
        </w:rPr>
        <w:t xml:space="preserve"> </w:t>
      </w:r>
      <w:r>
        <w:t>belong</w:t>
      </w:r>
      <w:r>
        <w:rPr>
          <w:spacing w:val="-6"/>
        </w:rPr>
        <w:t xml:space="preserve"> </w:t>
      </w:r>
      <w:r>
        <w:t>to</w:t>
      </w:r>
      <w:r>
        <w:rPr>
          <w:spacing w:val="-6"/>
        </w:rPr>
        <w:t xml:space="preserve"> </w:t>
      </w:r>
      <w:r>
        <w:t>the</w:t>
      </w:r>
      <w:r>
        <w:rPr>
          <w:spacing w:val="-6"/>
        </w:rPr>
        <w:t xml:space="preserve"> </w:t>
      </w:r>
      <w:r>
        <w:t>great</w:t>
      </w:r>
      <w:r>
        <w:rPr>
          <w:spacing w:val="-5"/>
        </w:rPr>
        <w:t xml:space="preserve"> </w:t>
      </w:r>
      <w:r>
        <w:t>and</w:t>
      </w:r>
      <w:r>
        <w:rPr>
          <w:spacing w:val="-6"/>
        </w:rPr>
        <w:t xml:space="preserve"> </w:t>
      </w:r>
      <w:r>
        <w:t>noble</w:t>
      </w:r>
      <w:r>
        <w:rPr>
          <w:spacing w:val="-6"/>
        </w:rPr>
        <w:t xml:space="preserve"> </w:t>
      </w:r>
      <w:r>
        <w:t>men</w:t>
      </w:r>
      <w:r>
        <w:rPr>
          <w:spacing w:val="-6"/>
        </w:rPr>
        <w:t xml:space="preserve"> </w:t>
      </w:r>
      <w:r>
        <w:t>of</w:t>
      </w:r>
      <w:r>
        <w:rPr>
          <w:spacing w:val="-6"/>
        </w:rPr>
        <w:t xml:space="preserve"> </w:t>
      </w:r>
      <w:r>
        <w:t>the</w:t>
      </w:r>
      <w:r>
        <w:rPr>
          <w:spacing w:val="-6"/>
        </w:rPr>
        <w:t xml:space="preserve"> </w:t>
      </w:r>
      <w:r>
        <w:t>city.</w:t>
      </w:r>
      <w:r>
        <w:rPr>
          <w:spacing w:val="-6"/>
        </w:rPr>
        <w:t xml:space="preserve"> </w:t>
      </w:r>
      <w:r>
        <w:t>There</w:t>
      </w:r>
      <w:r w:rsidR="00C3057B">
        <w:t xml:space="preserve"> </w:t>
      </w:r>
      <w:r>
        <w:t>are also abbeys and monasteries of idolaters in great numbers. In the middle of the lake are two islands, on one of</w:t>
      </w:r>
      <w:r>
        <w:rPr>
          <w:spacing w:val="1"/>
        </w:rPr>
        <w:t xml:space="preserve"> </w:t>
      </w:r>
      <w:r>
        <w:t>which stands a palace, so wonder fully adorned that it seems worthy of belonging to the emperor. Whoever wishes</w:t>
      </w:r>
      <w:r>
        <w:rPr>
          <w:spacing w:val="-52"/>
        </w:rPr>
        <w:t xml:space="preserve"> </w:t>
      </w:r>
      <w:r>
        <w:t xml:space="preserve">to celebrate a marriage or other festival, goes </w:t>
      </w:r>
      <w:r>
        <w:lastRenderedPageBreak/>
        <w:t>thither, where he finds dishes, plates, and all implements necessary</w:t>
      </w:r>
      <w:r>
        <w:rPr>
          <w:spacing w:val="1"/>
        </w:rPr>
        <w:t xml:space="preserve"> </w:t>
      </w:r>
      <w:r>
        <w:t>for</w:t>
      </w:r>
      <w:r>
        <w:rPr>
          <w:spacing w:val="-9"/>
        </w:rPr>
        <w:t xml:space="preserve"> </w:t>
      </w:r>
      <w:r>
        <w:t>the</w:t>
      </w:r>
      <w:r>
        <w:rPr>
          <w:spacing w:val="-8"/>
        </w:rPr>
        <w:t xml:space="preserve"> </w:t>
      </w:r>
      <w:r>
        <w:t>occasion.</w:t>
      </w:r>
      <w:r>
        <w:rPr>
          <w:spacing w:val="-9"/>
        </w:rPr>
        <w:t xml:space="preserve"> </w:t>
      </w:r>
      <w:r>
        <w:t>The</w:t>
      </w:r>
      <w:r>
        <w:rPr>
          <w:spacing w:val="-8"/>
        </w:rPr>
        <w:t xml:space="preserve"> </w:t>
      </w:r>
      <w:r>
        <w:t>city</w:t>
      </w:r>
      <w:r>
        <w:rPr>
          <w:spacing w:val="-9"/>
        </w:rPr>
        <w:t xml:space="preserve"> </w:t>
      </w:r>
      <w:r>
        <w:t>of</w:t>
      </w:r>
      <w:r>
        <w:rPr>
          <w:spacing w:val="-8"/>
        </w:rPr>
        <w:t xml:space="preserve"> </w:t>
      </w:r>
      <w:r>
        <w:t>Kin-sai</w:t>
      </w:r>
      <w:r>
        <w:rPr>
          <w:spacing w:val="-9"/>
        </w:rPr>
        <w:t xml:space="preserve"> </w:t>
      </w:r>
      <w:r>
        <w:t>contains</w:t>
      </w:r>
      <w:r>
        <w:rPr>
          <w:spacing w:val="-8"/>
        </w:rPr>
        <w:t xml:space="preserve"> </w:t>
      </w:r>
      <w:r>
        <w:t>many</w:t>
      </w:r>
      <w:r>
        <w:rPr>
          <w:spacing w:val="-9"/>
        </w:rPr>
        <w:t xml:space="preserve"> </w:t>
      </w:r>
      <w:r>
        <w:t>beautiful</w:t>
      </w:r>
      <w:r>
        <w:rPr>
          <w:spacing w:val="-8"/>
        </w:rPr>
        <w:t xml:space="preserve"> </w:t>
      </w:r>
      <w:r>
        <w:t>houses,</w:t>
      </w:r>
      <w:r>
        <w:rPr>
          <w:spacing w:val="-9"/>
        </w:rPr>
        <w:t xml:space="preserve"> </w:t>
      </w:r>
      <w:r>
        <w:t>and</w:t>
      </w:r>
      <w:r>
        <w:rPr>
          <w:spacing w:val="-8"/>
        </w:rPr>
        <w:t xml:space="preserve"> </w:t>
      </w:r>
      <w:r>
        <w:t>one</w:t>
      </w:r>
      <w:r>
        <w:rPr>
          <w:spacing w:val="-9"/>
        </w:rPr>
        <w:t xml:space="preserve"> </w:t>
      </w:r>
      <w:r>
        <w:t>great</w:t>
      </w:r>
      <w:r>
        <w:rPr>
          <w:spacing w:val="-8"/>
        </w:rPr>
        <w:t xml:space="preserve"> </w:t>
      </w:r>
      <w:r>
        <w:t>stone</w:t>
      </w:r>
      <w:r>
        <w:rPr>
          <w:spacing w:val="-8"/>
        </w:rPr>
        <w:t xml:space="preserve"> </w:t>
      </w:r>
      <w:r>
        <w:t>tower,</w:t>
      </w:r>
      <w:r>
        <w:rPr>
          <w:spacing w:val="-9"/>
        </w:rPr>
        <w:t xml:space="preserve"> </w:t>
      </w:r>
      <w:r>
        <w:t>to</w:t>
      </w:r>
      <w:r>
        <w:rPr>
          <w:spacing w:val="-8"/>
        </w:rPr>
        <w:t xml:space="preserve"> </w:t>
      </w:r>
      <w:r>
        <w:t>which</w:t>
      </w:r>
      <w:r>
        <w:rPr>
          <w:spacing w:val="-9"/>
        </w:rPr>
        <w:t xml:space="preserve"> </w:t>
      </w:r>
      <w:r>
        <w:t>the</w:t>
      </w:r>
      <w:r>
        <w:rPr>
          <w:spacing w:val="-8"/>
        </w:rPr>
        <w:t xml:space="preserve"> </w:t>
      </w:r>
      <w:r>
        <w:t>people</w:t>
      </w:r>
      <w:r>
        <w:rPr>
          <w:spacing w:val="-52"/>
        </w:rPr>
        <w:t xml:space="preserve"> </w:t>
      </w:r>
      <w:r>
        <w:t>convey</w:t>
      </w:r>
      <w:r>
        <w:rPr>
          <w:spacing w:val="-8"/>
        </w:rPr>
        <w:t xml:space="preserve"> </w:t>
      </w:r>
      <w:r>
        <w:t>all</w:t>
      </w:r>
      <w:r>
        <w:rPr>
          <w:spacing w:val="-8"/>
        </w:rPr>
        <w:t xml:space="preserve"> </w:t>
      </w:r>
      <w:r>
        <w:t>their</w:t>
      </w:r>
      <w:r>
        <w:rPr>
          <w:spacing w:val="-8"/>
        </w:rPr>
        <w:t xml:space="preserve"> </w:t>
      </w:r>
      <w:r>
        <w:t>property</w:t>
      </w:r>
      <w:r>
        <w:rPr>
          <w:spacing w:val="-9"/>
        </w:rPr>
        <w:t xml:space="preserve"> </w:t>
      </w:r>
      <w:r>
        <w:t>when</w:t>
      </w:r>
      <w:r>
        <w:rPr>
          <w:spacing w:val="-8"/>
        </w:rPr>
        <w:t xml:space="preserve"> </w:t>
      </w:r>
      <w:r>
        <w:t>the</w:t>
      </w:r>
      <w:r>
        <w:rPr>
          <w:spacing w:val="-8"/>
        </w:rPr>
        <w:t xml:space="preserve"> </w:t>
      </w:r>
      <w:r>
        <w:t>houses</w:t>
      </w:r>
      <w:r>
        <w:rPr>
          <w:spacing w:val="-8"/>
        </w:rPr>
        <w:t xml:space="preserve"> </w:t>
      </w:r>
      <w:r>
        <w:t>take</w:t>
      </w:r>
      <w:r>
        <w:rPr>
          <w:spacing w:val="-8"/>
        </w:rPr>
        <w:t xml:space="preserve"> </w:t>
      </w:r>
      <w:r>
        <w:t>fire,</w:t>
      </w:r>
      <w:r>
        <w:rPr>
          <w:spacing w:val="-8"/>
        </w:rPr>
        <w:t xml:space="preserve"> </w:t>
      </w:r>
      <w:r>
        <w:t>as</w:t>
      </w:r>
      <w:r>
        <w:rPr>
          <w:spacing w:val="-8"/>
        </w:rPr>
        <w:t xml:space="preserve"> </w:t>
      </w:r>
      <w:r>
        <w:t>often</w:t>
      </w:r>
      <w:r>
        <w:rPr>
          <w:spacing w:val="-8"/>
        </w:rPr>
        <w:t xml:space="preserve"> </w:t>
      </w:r>
      <w:r>
        <w:t>happens,</w:t>
      </w:r>
      <w:r>
        <w:rPr>
          <w:spacing w:val="-8"/>
        </w:rPr>
        <w:t xml:space="preserve"> </w:t>
      </w:r>
      <w:r>
        <w:t>because</w:t>
      </w:r>
      <w:r>
        <w:rPr>
          <w:spacing w:val="-8"/>
        </w:rPr>
        <w:t xml:space="preserve"> </w:t>
      </w:r>
      <w:r>
        <w:t>many</w:t>
      </w:r>
      <w:r>
        <w:rPr>
          <w:spacing w:val="-8"/>
        </w:rPr>
        <w:t xml:space="preserve"> </w:t>
      </w:r>
      <w:r>
        <w:t>of</w:t>
      </w:r>
      <w:r>
        <w:rPr>
          <w:spacing w:val="-8"/>
        </w:rPr>
        <w:t xml:space="preserve"> </w:t>
      </w:r>
      <w:r>
        <w:t>them</w:t>
      </w:r>
      <w:r>
        <w:rPr>
          <w:spacing w:val="-8"/>
        </w:rPr>
        <w:t xml:space="preserve"> </w:t>
      </w:r>
      <w:r>
        <w:t>are</w:t>
      </w:r>
      <w:r>
        <w:rPr>
          <w:spacing w:val="-8"/>
        </w:rPr>
        <w:t xml:space="preserve"> </w:t>
      </w:r>
      <w:r>
        <w:t>of</w:t>
      </w:r>
      <w:r>
        <w:rPr>
          <w:spacing w:val="-8"/>
        </w:rPr>
        <w:t xml:space="preserve"> </w:t>
      </w:r>
      <w:r>
        <w:t>wood.</w:t>
      </w:r>
      <w:r>
        <w:rPr>
          <w:spacing w:val="-8"/>
        </w:rPr>
        <w:t xml:space="preserve"> </w:t>
      </w:r>
      <w:r>
        <w:t>They</w:t>
      </w:r>
      <w:r w:rsidR="00C3057B">
        <w:t xml:space="preserve"> </w:t>
      </w:r>
      <w:r>
        <w:t>are idolaters, subject to the great khan, and use paper money. They eat the flesh of dogs and other beasts, such as</w:t>
      </w:r>
      <w:r>
        <w:rPr>
          <w:spacing w:val="1"/>
        </w:rPr>
        <w:t xml:space="preserve"> </w:t>
      </w:r>
      <w:r>
        <w:t>no Christian would touch for the world. On each of the said 12,000 bridges, ten men keep guard day and night, so</w:t>
      </w:r>
      <w:r>
        <w:rPr>
          <w:spacing w:val="-52"/>
        </w:rPr>
        <w:t xml:space="preserve"> </w:t>
      </w:r>
      <w:r>
        <w:t>that no one may dare to raise a disturbance, or commit theft or homicide. I will tell you another thing, that in the</w:t>
      </w:r>
      <w:r>
        <w:rPr>
          <w:spacing w:val="1"/>
        </w:rPr>
        <w:t xml:space="preserve"> </w:t>
      </w:r>
      <w:r>
        <w:t>middle of the city is a mound, on which stands a tower, wherein is placed a wooden table, against which a man</w:t>
      </w:r>
      <w:r>
        <w:rPr>
          <w:spacing w:val="1"/>
        </w:rPr>
        <w:t xml:space="preserve"> </w:t>
      </w:r>
      <w:r>
        <w:t>strikes</w:t>
      </w:r>
      <w:r>
        <w:rPr>
          <w:spacing w:val="-6"/>
        </w:rPr>
        <w:t xml:space="preserve"> </w:t>
      </w:r>
      <w:r>
        <w:t>with</w:t>
      </w:r>
      <w:r>
        <w:rPr>
          <w:spacing w:val="-5"/>
        </w:rPr>
        <w:t xml:space="preserve"> </w:t>
      </w:r>
      <w:r>
        <w:t>a</w:t>
      </w:r>
      <w:r>
        <w:rPr>
          <w:spacing w:val="-5"/>
        </w:rPr>
        <w:t xml:space="preserve"> </w:t>
      </w:r>
      <w:r>
        <w:t>hammer,</w:t>
      </w:r>
      <w:r>
        <w:rPr>
          <w:spacing w:val="-5"/>
        </w:rPr>
        <w:t xml:space="preserve"> </w:t>
      </w:r>
      <w:r>
        <w:t>so</w:t>
      </w:r>
      <w:r>
        <w:rPr>
          <w:spacing w:val="-5"/>
        </w:rPr>
        <w:t xml:space="preserve"> </w:t>
      </w:r>
      <w:r>
        <w:t>that</w:t>
      </w:r>
      <w:r>
        <w:rPr>
          <w:spacing w:val="-5"/>
        </w:rPr>
        <w:t xml:space="preserve"> </w:t>
      </w:r>
      <w:r>
        <w:t>it</w:t>
      </w:r>
      <w:r>
        <w:rPr>
          <w:spacing w:val="-5"/>
        </w:rPr>
        <w:t xml:space="preserve"> </w:t>
      </w:r>
      <w:r>
        <w:t>is</w:t>
      </w:r>
      <w:r>
        <w:rPr>
          <w:spacing w:val="-5"/>
        </w:rPr>
        <w:t xml:space="preserve"> </w:t>
      </w:r>
      <w:r>
        <w:t>heard</w:t>
      </w:r>
      <w:r>
        <w:rPr>
          <w:spacing w:val="-5"/>
        </w:rPr>
        <w:t xml:space="preserve"> </w:t>
      </w:r>
      <w:r>
        <w:t>to</w:t>
      </w:r>
      <w:r>
        <w:rPr>
          <w:spacing w:val="-5"/>
        </w:rPr>
        <w:t xml:space="preserve"> </w:t>
      </w:r>
      <w:r>
        <w:t>a</w:t>
      </w:r>
      <w:r>
        <w:rPr>
          <w:spacing w:val="-5"/>
        </w:rPr>
        <w:t xml:space="preserve"> </w:t>
      </w:r>
      <w:r>
        <w:t>great</w:t>
      </w:r>
      <w:r>
        <w:rPr>
          <w:spacing w:val="-5"/>
        </w:rPr>
        <w:t xml:space="preserve"> </w:t>
      </w:r>
      <w:r>
        <w:t>distance;</w:t>
      </w:r>
      <w:r>
        <w:rPr>
          <w:spacing w:val="-5"/>
        </w:rPr>
        <w:t xml:space="preserve"> </w:t>
      </w:r>
      <w:r>
        <w:t>this</w:t>
      </w:r>
      <w:r>
        <w:rPr>
          <w:spacing w:val="-5"/>
        </w:rPr>
        <w:t xml:space="preserve"> </w:t>
      </w:r>
      <w:r>
        <w:t>he</w:t>
      </w:r>
      <w:r>
        <w:rPr>
          <w:spacing w:val="-5"/>
        </w:rPr>
        <w:t xml:space="preserve"> </w:t>
      </w:r>
      <w:r>
        <w:t>does</w:t>
      </w:r>
      <w:r>
        <w:rPr>
          <w:spacing w:val="-5"/>
        </w:rPr>
        <w:t xml:space="preserve"> </w:t>
      </w:r>
      <w:r>
        <w:t>when</w:t>
      </w:r>
      <w:r>
        <w:rPr>
          <w:spacing w:val="-5"/>
        </w:rPr>
        <w:t xml:space="preserve"> </w:t>
      </w:r>
      <w:r>
        <w:t>there</w:t>
      </w:r>
      <w:r>
        <w:rPr>
          <w:spacing w:val="-5"/>
        </w:rPr>
        <w:t xml:space="preserve"> </w:t>
      </w:r>
      <w:r>
        <w:t>is</w:t>
      </w:r>
      <w:r>
        <w:rPr>
          <w:spacing w:val="-5"/>
        </w:rPr>
        <w:t xml:space="preserve"> </w:t>
      </w:r>
      <w:r>
        <w:t>an</w:t>
      </w:r>
      <w:r>
        <w:rPr>
          <w:spacing w:val="-5"/>
        </w:rPr>
        <w:t xml:space="preserve"> </w:t>
      </w:r>
      <w:r>
        <w:t>alarm</w:t>
      </w:r>
      <w:r>
        <w:rPr>
          <w:spacing w:val="-6"/>
        </w:rPr>
        <w:t xml:space="preserve"> </w:t>
      </w:r>
      <w:r>
        <w:t>of</w:t>
      </w:r>
      <w:r>
        <w:rPr>
          <w:spacing w:val="-5"/>
        </w:rPr>
        <w:t xml:space="preserve"> </w:t>
      </w:r>
      <w:r>
        <w:t>fire,</w:t>
      </w:r>
      <w:r>
        <w:rPr>
          <w:spacing w:val="-5"/>
        </w:rPr>
        <w:t xml:space="preserve"> </w:t>
      </w:r>
      <w:r>
        <w:t>or</w:t>
      </w:r>
      <w:r>
        <w:rPr>
          <w:spacing w:val="-5"/>
        </w:rPr>
        <w:t xml:space="preserve"> </w:t>
      </w:r>
      <w:r>
        <w:t>any</w:t>
      </w:r>
      <w:r>
        <w:rPr>
          <w:spacing w:val="-5"/>
        </w:rPr>
        <w:t xml:space="preserve"> </w:t>
      </w:r>
      <w:r>
        <w:t>kind</w:t>
      </w:r>
      <w:r>
        <w:rPr>
          <w:spacing w:val="-52"/>
        </w:rPr>
        <w:t xml:space="preserve"> </w:t>
      </w:r>
      <w:r>
        <w:t>of</w:t>
      </w:r>
      <w:r>
        <w:rPr>
          <w:spacing w:val="-8"/>
        </w:rPr>
        <w:t xml:space="preserve"> </w:t>
      </w:r>
      <w:r>
        <w:t>danger</w:t>
      </w:r>
      <w:r>
        <w:rPr>
          <w:spacing w:val="-7"/>
        </w:rPr>
        <w:t xml:space="preserve"> </w:t>
      </w:r>
      <w:r>
        <w:t>or</w:t>
      </w:r>
      <w:r>
        <w:rPr>
          <w:spacing w:val="-7"/>
        </w:rPr>
        <w:t xml:space="preserve"> </w:t>
      </w:r>
      <w:r>
        <w:t>disturbance.</w:t>
      </w:r>
      <w:r>
        <w:rPr>
          <w:spacing w:val="-7"/>
        </w:rPr>
        <w:t xml:space="preserve"> </w:t>
      </w:r>
      <w:r>
        <w:t>The</w:t>
      </w:r>
      <w:r>
        <w:rPr>
          <w:spacing w:val="-7"/>
        </w:rPr>
        <w:t xml:space="preserve"> </w:t>
      </w:r>
      <w:r>
        <w:t>great</w:t>
      </w:r>
      <w:r>
        <w:rPr>
          <w:spacing w:val="-8"/>
        </w:rPr>
        <w:t xml:space="preserve"> </w:t>
      </w:r>
      <w:r>
        <w:t>khan</w:t>
      </w:r>
      <w:r>
        <w:rPr>
          <w:spacing w:val="-7"/>
        </w:rPr>
        <w:t xml:space="preserve"> </w:t>
      </w:r>
      <w:r>
        <w:t>causes</w:t>
      </w:r>
      <w:r>
        <w:rPr>
          <w:spacing w:val="-7"/>
        </w:rPr>
        <w:t xml:space="preserve"> </w:t>
      </w:r>
      <w:r>
        <w:t>that</w:t>
      </w:r>
      <w:r>
        <w:rPr>
          <w:spacing w:val="-7"/>
        </w:rPr>
        <w:t xml:space="preserve"> </w:t>
      </w:r>
      <w:r>
        <w:t>city</w:t>
      </w:r>
      <w:r>
        <w:rPr>
          <w:spacing w:val="-7"/>
        </w:rPr>
        <w:t xml:space="preserve"> </w:t>
      </w:r>
      <w:r>
        <w:t>to</w:t>
      </w:r>
      <w:r>
        <w:rPr>
          <w:spacing w:val="-7"/>
        </w:rPr>
        <w:t xml:space="preserve"> </w:t>
      </w:r>
      <w:r>
        <w:t>be</w:t>
      </w:r>
      <w:r>
        <w:rPr>
          <w:spacing w:val="-8"/>
        </w:rPr>
        <w:t xml:space="preserve"> </w:t>
      </w:r>
      <w:r>
        <w:t>most</w:t>
      </w:r>
      <w:r>
        <w:rPr>
          <w:spacing w:val="-7"/>
        </w:rPr>
        <w:t xml:space="preserve"> </w:t>
      </w:r>
      <w:r>
        <w:t>strongly</w:t>
      </w:r>
      <w:r>
        <w:rPr>
          <w:spacing w:val="-7"/>
        </w:rPr>
        <w:t xml:space="preserve"> </w:t>
      </w:r>
      <w:r>
        <w:t>guarded,</w:t>
      </w:r>
      <w:r>
        <w:rPr>
          <w:spacing w:val="-7"/>
        </w:rPr>
        <w:t xml:space="preserve"> </w:t>
      </w:r>
      <w:r>
        <w:t>because</w:t>
      </w:r>
      <w:r>
        <w:rPr>
          <w:spacing w:val="-7"/>
        </w:rPr>
        <w:t xml:space="preserve"> </w:t>
      </w:r>
      <w:r>
        <w:t>it</w:t>
      </w:r>
      <w:r>
        <w:rPr>
          <w:spacing w:val="-8"/>
        </w:rPr>
        <w:t xml:space="preserve"> </w:t>
      </w:r>
      <w:r>
        <w:t>is</w:t>
      </w:r>
      <w:r>
        <w:rPr>
          <w:spacing w:val="-7"/>
        </w:rPr>
        <w:t xml:space="preserve"> </w:t>
      </w:r>
      <w:r>
        <w:t>the</w:t>
      </w:r>
      <w:r>
        <w:rPr>
          <w:spacing w:val="-7"/>
        </w:rPr>
        <w:t xml:space="preserve"> </w:t>
      </w:r>
      <w:r>
        <w:t>capital</w:t>
      </w:r>
      <w:r>
        <w:rPr>
          <w:spacing w:val="-7"/>
        </w:rPr>
        <w:t xml:space="preserve"> </w:t>
      </w:r>
      <w:r>
        <w:t>of</w:t>
      </w:r>
      <w:r w:rsidR="00C3057B">
        <w:t xml:space="preserve"> </w:t>
      </w:r>
      <w:r>
        <w:t>all</w:t>
      </w:r>
      <w:r>
        <w:rPr>
          <w:spacing w:val="-11"/>
        </w:rPr>
        <w:t xml:space="preserve"> </w:t>
      </w:r>
      <w:r>
        <w:t>the</w:t>
      </w:r>
      <w:r>
        <w:rPr>
          <w:spacing w:val="-10"/>
        </w:rPr>
        <w:t xml:space="preserve"> </w:t>
      </w:r>
      <w:r>
        <w:t>province</w:t>
      </w:r>
      <w:r>
        <w:rPr>
          <w:spacing w:val="-10"/>
        </w:rPr>
        <w:t xml:space="preserve"> </w:t>
      </w:r>
      <w:r>
        <w:t>of</w:t>
      </w:r>
      <w:r>
        <w:rPr>
          <w:spacing w:val="-11"/>
        </w:rPr>
        <w:t xml:space="preserve"> </w:t>
      </w:r>
      <w:r>
        <w:t>Manji,</w:t>
      </w:r>
      <w:r>
        <w:rPr>
          <w:spacing w:val="-10"/>
        </w:rPr>
        <w:t xml:space="preserve"> </w:t>
      </w:r>
      <w:r>
        <w:t>and</w:t>
      </w:r>
      <w:r>
        <w:rPr>
          <w:spacing w:val="-10"/>
        </w:rPr>
        <w:t xml:space="preserve"> </w:t>
      </w:r>
      <w:r>
        <w:t>he</w:t>
      </w:r>
      <w:r>
        <w:rPr>
          <w:spacing w:val="-10"/>
        </w:rPr>
        <w:t xml:space="preserve"> </w:t>
      </w:r>
      <w:r>
        <w:t>derives</w:t>
      </w:r>
      <w:r>
        <w:rPr>
          <w:spacing w:val="-11"/>
        </w:rPr>
        <w:t xml:space="preserve"> </w:t>
      </w:r>
      <w:r>
        <w:t>from</w:t>
      </w:r>
      <w:r>
        <w:rPr>
          <w:spacing w:val="-10"/>
        </w:rPr>
        <w:t xml:space="preserve"> </w:t>
      </w:r>
      <w:r>
        <w:t>it</w:t>
      </w:r>
      <w:r>
        <w:rPr>
          <w:spacing w:val="-10"/>
        </w:rPr>
        <w:t xml:space="preserve"> </w:t>
      </w:r>
      <w:r>
        <w:t>vast</w:t>
      </w:r>
      <w:r>
        <w:rPr>
          <w:spacing w:val="-11"/>
        </w:rPr>
        <w:t xml:space="preserve"> </w:t>
      </w:r>
      <w:r>
        <w:t>treasure</w:t>
      </w:r>
      <w:r>
        <w:rPr>
          <w:spacing w:val="-10"/>
        </w:rPr>
        <w:t xml:space="preserve"> </w:t>
      </w:r>
      <w:r>
        <w:t>and</w:t>
      </w:r>
      <w:r>
        <w:rPr>
          <w:spacing w:val="-10"/>
        </w:rPr>
        <w:t xml:space="preserve"> </w:t>
      </w:r>
      <w:r>
        <w:t>revenue;</w:t>
      </w:r>
      <w:r>
        <w:rPr>
          <w:spacing w:val="-10"/>
        </w:rPr>
        <w:t xml:space="preserve"> </w:t>
      </w:r>
      <w:r>
        <w:t>he</w:t>
      </w:r>
      <w:r>
        <w:rPr>
          <w:spacing w:val="-11"/>
        </w:rPr>
        <w:t xml:space="preserve"> </w:t>
      </w:r>
      <w:r>
        <w:t>is</w:t>
      </w:r>
      <w:r>
        <w:rPr>
          <w:spacing w:val="-10"/>
        </w:rPr>
        <w:t xml:space="preserve"> </w:t>
      </w:r>
      <w:r>
        <w:t>likewise</w:t>
      </w:r>
      <w:r>
        <w:rPr>
          <w:spacing w:val="-10"/>
        </w:rPr>
        <w:t xml:space="preserve"> </w:t>
      </w:r>
      <w:r>
        <w:t>afraid</w:t>
      </w:r>
      <w:r>
        <w:rPr>
          <w:spacing w:val="-11"/>
        </w:rPr>
        <w:t xml:space="preserve"> </w:t>
      </w:r>
      <w:r>
        <w:t>of</w:t>
      </w:r>
      <w:r>
        <w:rPr>
          <w:spacing w:val="-10"/>
        </w:rPr>
        <w:t xml:space="preserve"> </w:t>
      </w:r>
      <w:r>
        <w:t>any</w:t>
      </w:r>
      <w:r>
        <w:rPr>
          <w:spacing w:val="-10"/>
        </w:rPr>
        <w:t xml:space="preserve"> </w:t>
      </w:r>
      <w:r>
        <w:t>revolt.</w:t>
      </w:r>
      <w:r>
        <w:rPr>
          <w:spacing w:val="-10"/>
        </w:rPr>
        <w:t xml:space="preserve"> </w:t>
      </w:r>
      <w:r>
        <w:t>All</w:t>
      </w:r>
      <w:r>
        <w:rPr>
          <w:spacing w:val="1"/>
        </w:rPr>
        <w:t xml:space="preserve"> </w:t>
      </w:r>
      <w:r>
        <w:t>the</w:t>
      </w:r>
      <w:r>
        <w:rPr>
          <w:spacing w:val="-6"/>
        </w:rPr>
        <w:t xml:space="preserve"> </w:t>
      </w:r>
      <w:r>
        <w:t>streets</w:t>
      </w:r>
      <w:r>
        <w:rPr>
          <w:spacing w:val="-5"/>
        </w:rPr>
        <w:t xml:space="preserve"> </w:t>
      </w:r>
      <w:r>
        <w:t>are</w:t>
      </w:r>
      <w:r>
        <w:rPr>
          <w:spacing w:val="-5"/>
        </w:rPr>
        <w:t xml:space="preserve"> </w:t>
      </w:r>
      <w:r>
        <w:t>paved</w:t>
      </w:r>
      <w:r>
        <w:rPr>
          <w:spacing w:val="-6"/>
        </w:rPr>
        <w:t xml:space="preserve"> </w:t>
      </w:r>
      <w:r>
        <w:t>with</w:t>
      </w:r>
      <w:r>
        <w:rPr>
          <w:spacing w:val="-5"/>
        </w:rPr>
        <w:t xml:space="preserve"> </w:t>
      </w:r>
      <w:r>
        <w:t>stones</w:t>
      </w:r>
      <w:r>
        <w:rPr>
          <w:spacing w:val="-5"/>
        </w:rPr>
        <w:t xml:space="preserve"> </w:t>
      </w:r>
      <w:r>
        <w:t>and</w:t>
      </w:r>
      <w:r>
        <w:rPr>
          <w:spacing w:val="-5"/>
        </w:rPr>
        <w:t xml:space="preserve"> </w:t>
      </w:r>
      <w:r>
        <w:t>bricks;</w:t>
      </w:r>
      <w:r>
        <w:rPr>
          <w:spacing w:val="-6"/>
        </w:rPr>
        <w:t xml:space="preserve"> </w:t>
      </w:r>
      <w:r>
        <w:t>and</w:t>
      </w:r>
      <w:r>
        <w:rPr>
          <w:spacing w:val="-5"/>
        </w:rPr>
        <w:t xml:space="preserve"> </w:t>
      </w:r>
      <w:r>
        <w:t>so</w:t>
      </w:r>
      <w:r>
        <w:rPr>
          <w:spacing w:val="-5"/>
        </w:rPr>
        <w:t xml:space="preserve"> </w:t>
      </w:r>
      <w:r>
        <w:t>are</w:t>
      </w:r>
      <w:r>
        <w:rPr>
          <w:spacing w:val="-6"/>
        </w:rPr>
        <w:t xml:space="preserve"> </w:t>
      </w:r>
      <w:r>
        <w:t>the</w:t>
      </w:r>
      <w:r>
        <w:rPr>
          <w:spacing w:val="-5"/>
        </w:rPr>
        <w:t xml:space="preserve"> </w:t>
      </w:r>
      <w:r>
        <w:t>high</w:t>
      </w:r>
      <w:r>
        <w:rPr>
          <w:spacing w:val="-5"/>
        </w:rPr>
        <w:t xml:space="preserve"> </w:t>
      </w:r>
      <w:r>
        <w:t>roads</w:t>
      </w:r>
      <w:r>
        <w:rPr>
          <w:spacing w:val="-5"/>
        </w:rPr>
        <w:t xml:space="preserve"> </w:t>
      </w:r>
      <w:r>
        <w:t>of</w:t>
      </w:r>
      <w:r>
        <w:rPr>
          <w:spacing w:val="-6"/>
        </w:rPr>
        <w:t xml:space="preserve"> </w:t>
      </w:r>
      <w:r>
        <w:t>Manji,</w:t>
      </w:r>
      <w:r>
        <w:rPr>
          <w:spacing w:val="-5"/>
        </w:rPr>
        <w:t xml:space="preserve"> </w:t>
      </w:r>
      <w:r>
        <w:t>on</w:t>
      </w:r>
      <w:r>
        <w:rPr>
          <w:spacing w:val="-5"/>
        </w:rPr>
        <w:t xml:space="preserve"> </w:t>
      </w:r>
      <w:r>
        <w:t>which</w:t>
      </w:r>
      <w:r>
        <w:rPr>
          <w:spacing w:val="-5"/>
        </w:rPr>
        <w:t xml:space="preserve"> </w:t>
      </w:r>
      <w:r>
        <w:t>account</w:t>
      </w:r>
      <w:r>
        <w:rPr>
          <w:spacing w:val="-6"/>
        </w:rPr>
        <w:t xml:space="preserve"> </w:t>
      </w:r>
      <w:r>
        <w:t>men</w:t>
      </w:r>
      <w:r>
        <w:rPr>
          <w:spacing w:val="-5"/>
        </w:rPr>
        <w:t xml:space="preserve"> </w:t>
      </w:r>
      <w:r>
        <w:t>may</w:t>
      </w:r>
      <w:r>
        <w:rPr>
          <w:spacing w:val="-5"/>
        </w:rPr>
        <w:t xml:space="preserve"> </w:t>
      </w:r>
      <w:r>
        <w:t>travel</w:t>
      </w:r>
      <w:r w:rsidR="00C3057B">
        <w:t xml:space="preserve"> </w:t>
      </w:r>
      <w:r>
        <w:t>very</w:t>
      </w:r>
      <w:r>
        <w:rPr>
          <w:spacing w:val="-7"/>
        </w:rPr>
        <w:t xml:space="preserve"> </w:t>
      </w:r>
      <w:r>
        <w:t>pleasantly</w:t>
      </w:r>
      <w:r>
        <w:rPr>
          <w:spacing w:val="-6"/>
        </w:rPr>
        <w:t xml:space="preserve"> </w:t>
      </w:r>
      <w:r>
        <w:t>either</w:t>
      </w:r>
      <w:r>
        <w:rPr>
          <w:spacing w:val="-6"/>
        </w:rPr>
        <w:t xml:space="preserve"> </w:t>
      </w:r>
      <w:r>
        <w:t>on</w:t>
      </w:r>
      <w:r>
        <w:rPr>
          <w:spacing w:val="-6"/>
        </w:rPr>
        <w:t xml:space="preserve"> </w:t>
      </w:r>
      <w:r>
        <w:t>horse</w:t>
      </w:r>
      <w:r>
        <w:rPr>
          <w:spacing w:val="-6"/>
        </w:rPr>
        <w:t xml:space="preserve"> </w:t>
      </w:r>
      <w:r>
        <w:t>back</w:t>
      </w:r>
      <w:r>
        <w:rPr>
          <w:spacing w:val="-7"/>
        </w:rPr>
        <w:t xml:space="preserve"> </w:t>
      </w:r>
      <w:r>
        <w:t>or</w:t>
      </w:r>
      <w:r>
        <w:rPr>
          <w:spacing w:val="-6"/>
        </w:rPr>
        <w:t xml:space="preserve"> </w:t>
      </w:r>
      <w:r>
        <w:t>on</w:t>
      </w:r>
      <w:r>
        <w:rPr>
          <w:spacing w:val="-6"/>
        </w:rPr>
        <w:t xml:space="preserve"> </w:t>
      </w:r>
      <w:r>
        <w:t>foot.</w:t>
      </w:r>
      <w:r>
        <w:rPr>
          <w:spacing w:val="-6"/>
        </w:rPr>
        <w:t xml:space="preserve"> </w:t>
      </w:r>
      <w:r>
        <w:t>In</w:t>
      </w:r>
      <w:r>
        <w:rPr>
          <w:spacing w:val="-6"/>
        </w:rPr>
        <w:t xml:space="preserve"> </w:t>
      </w:r>
      <w:r>
        <w:t>this</w:t>
      </w:r>
      <w:r>
        <w:rPr>
          <w:spacing w:val="-7"/>
        </w:rPr>
        <w:t xml:space="preserve"> </w:t>
      </w:r>
      <w:r>
        <w:t>city,</w:t>
      </w:r>
      <w:r>
        <w:rPr>
          <w:spacing w:val="-6"/>
        </w:rPr>
        <w:t xml:space="preserve"> </w:t>
      </w:r>
      <w:r>
        <w:t>too,</w:t>
      </w:r>
      <w:r>
        <w:rPr>
          <w:spacing w:val="-6"/>
        </w:rPr>
        <w:t xml:space="preserve"> </w:t>
      </w:r>
      <w:r>
        <w:t>are</w:t>
      </w:r>
      <w:r>
        <w:rPr>
          <w:spacing w:val="-6"/>
        </w:rPr>
        <w:t xml:space="preserve"> </w:t>
      </w:r>
      <w:r>
        <w:t>4,000</w:t>
      </w:r>
      <w:r>
        <w:rPr>
          <w:spacing w:val="-6"/>
        </w:rPr>
        <w:t xml:space="preserve"> </w:t>
      </w:r>
      <w:r>
        <w:t>baths,</w:t>
      </w:r>
      <w:r>
        <w:rPr>
          <w:spacing w:val="-7"/>
        </w:rPr>
        <w:t xml:space="preserve"> </w:t>
      </w:r>
      <w:r>
        <w:t>in</w:t>
      </w:r>
      <w:r>
        <w:rPr>
          <w:spacing w:val="-6"/>
        </w:rPr>
        <w:t xml:space="preserve"> </w:t>
      </w:r>
      <w:r>
        <w:t>which</w:t>
      </w:r>
      <w:r>
        <w:rPr>
          <w:spacing w:val="-6"/>
        </w:rPr>
        <w:t xml:space="preserve"> </w:t>
      </w:r>
      <w:r>
        <w:t>the</w:t>
      </w:r>
      <w:r>
        <w:rPr>
          <w:spacing w:val="-6"/>
        </w:rPr>
        <w:t xml:space="preserve"> </w:t>
      </w:r>
      <w:r>
        <w:t>citizens,</w:t>
      </w:r>
      <w:r>
        <w:rPr>
          <w:spacing w:val="-6"/>
        </w:rPr>
        <w:t xml:space="preserve"> </w:t>
      </w:r>
      <w:r>
        <w:t>both</w:t>
      </w:r>
      <w:r>
        <w:rPr>
          <w:spacing w:val="-6"/>
        </w:rPr>
        <w:t xml:space="preserve"> </w:t>
      </w:r>
      <w:r>
        <w:t>men</w:t>
      </w:r>
      <w:r>
        <w:rPr>
          <w:spacing w:val="-7"/>
        </w:rPr>
        <w:t xml:space="preserve"> </w:t>
      </w:r>
      <w:r>
        <w:t>and</w:t>
      </w:r>
      <w:r>
        <w:rPr>
          <w:spacing w:val="-52"/>
        </w:rPr>
        <w:t xml:space="preserve"> </w:t>
      </w:r>
      <w:r>
        <w:t>women, take great delight, and frequently resort thither, because they keep their persons very cleanly. They are the</w:t>
      </w:r>
      <w:r>
        <w:rPr>
          <w:spacing w:val="-52"/>
        </w:rPr>
        <w:t xml:space="preserve"> </w:t>
      </w:r>
      <w:r>
        <w:t>largest</w:t>
      </w:r>
      <w:r>
        <w:rPr>
          <w:spacing w:val="-6"/>
        </w:rPr>
        <w:t xml:space="preserve"> </w:t>
      </w:r>
      <w:r>
        <w:t>and</w:t>
      </w:r>
      <w:r>
        <w:rPr>
          <w:spacing w:val="-5"/>
        </w:rPr>
        <w:t xml:space="preserve"> </w:t>
      </w:r>
      <w:r>
        <w:t>most</w:t>
      </w:r>
      <w:r>
        <w:rPr>
          <w:spacing w:val="-5"/>
        </w:rPr>
        <w:t xml:space="preserve"> </w:t>
      </w:r>
      <w:r>
        <w:t>beautiful</w:t>
      </w:r>
      <w:r>
        <w:rPr>
          <w:spacing w:val="-6"/>
        </w:rPr>
        <w:t xml:space="preserve"> </w:t>
      </w:r>
      <w:r>
        <w:t>baths</w:t>
      </w:r>
      <w:r>
        <w:rPr>
          <w:spacing w:val="-5"/>
        </w:rPr>
        <w:t xml:space="preserve"> </w:t>
      </w:r>
      <w:r>
        <w:t>in</w:t>
      </w:r>
      <w:r>
        <w:rPr>
          <w:spacing w:val="-5"/>
        </w:rPr>
        <w:t xml:space="preserve"> </w:t>
      </w:r>
      <w:r>
        <w:t>the</w:t>
      </w:r>
      <w:r>
        <w:rPr>
          <w:spacing w:val="-6"/>
        </w:rPr>
        <w:t xml:space="preserve"> </w:t>
      </w:r>
      <w:r>
        <w:t>world,</w:t>
      </w:r>
      <w:r>
        <w:rPr>
          <w:spacing w:val="-5"/>
        </w:rPr>
        <w:t xml:space="preserve"> </w:t>
      </w:r>
      <w:r>
        <w:t>insomuch</w:t>
      </w:r>
      <w:r>
        <w:rPr>
          <w:spacing w:val="-5"/>
        </w:rPr>
        <w:t xml:space="preserve"> </w:t>
      </w:r>
      <w:r>
        <w:t>that</w:t>
      </w:r>
      <w:r>
        <w:rPr>
          <w:spacing w:val="-6"/>
        </w:rPr>
        <w:t xml:space="preserve"> </w:t>
      </w:r>
      <w:r>
        <w:t>100</w:t>
      </w:r>
      <w:r>
        <w:rPr>
          <w:spacing w:val="-5"/>
        </w:rPr>
        <w:t xml:space="preserve"> </w:t>
      </w:r>
      <w:r>
        <w:t>of</w:t>
      </w:r>
      <w:r>
        <w:rPr>
          <w:spacing w:val="-5"/>
        </w:rPr>
        <w:t xml:space="preserve"> </w:t>
      </w:r>
      <w:r>
        <w:t>either</w:t>
      </w:r>
      <w:r>
        <w:rPr>
          <w:spacing w:val="-6"/>
        </w:rPr>
        <w:t xml:space="preserve"> </w:t>
      </w:r>
      <w:r>
        <w:t>sex</w:t>
      </w:r>
      <w:r>
        <w:rPr>
          <w:spacing w:val="-5"/>
        </w:rPr>
        <w:t xml:space="preserve"> </w:t>
      </w:r>
      <w:r>
        <w:t>may</w:t>
      </w:r>
      <w:r>
        <w:rPr>
          <w:spacing w:val="-5"/>
        </w:rPr>
        <w:t xml:space="preserve"> </w:t>
      </w:r>
      <w:r>
        <w:t>bathe</w:t>
      </w:r>
      <w:r>
        <w:rPr>
          <w:spacing w:val="-6"/>
        </w:rPr>
        <w:t xml:space="preserve"> </w:t>
      </w:r>
      <w:r>
        <w:t>in</w:t>
      </w:r>
      <w:r>
        <w:rPr>
          <w:spacing w:val="-5"/>
        </w:rPr>
        <w:t xml:space="preserve"> </w:t>
      </w:r>
      <w:r>
        <w:t>them</w:t>
      </w:r>
      <w:r>
        <w:rPr>
          <w:spacing w:val="-5"/>
        </w:rPr>
        <w:t xml:space="preserve"> </w:t>
      </w:r>
      <w:r>
        <w:t>at</w:t>
      </w:r>
      <w:r>
        <w:rPr>
          <w:spacing w:val="-6"/>
        </w:rPr>
        <w:t xml:space="preserve"> </w:t>
      </w:r>
      <w:r>
        <w:t>once.</w:t>
      </w:r>
      <w:r>
        <w:rPr>
          <w:spacing w:val="-5"/>
        </w:rPr>
        <w:t xml:space="preserve"> </w:t>
      </w:r>
      <w:r>
        <w:t>Twenty-five miles from thence is the ocean, between south and east; and there is a city named Gan-fu, which has a very</w:t>
      </w:r>
      <w:r>
        <w:rPr>
          <w:spacing w:val="-52"/>
        </w:rPr>
        <w:t xml:space="preserve"> </w:t>
      </w:r>
      <w:r>
        <w:t>fine</w:t>
      </w:r>
      <w:r>
        <w:rPr>
          <w:spacing w:val="2"/>
        </w:rPr>
        <w:t xml:space="preserve"> </w:t>
      </w:r>
      <w:r>
        <w:t>port,</w:t>
      </w:r>
      <w:r>
        <w:rPr>
          <w:spacing w:val="1"/>
        </w:rPr>
        <w:t xml:space="preserve"> </w:t>
      </w:r>
      <w:r>
        <w:t>with</w:t>
      </w:r>
      <w:r>
        <w:rPr>
          <w:spacing w:val="2"/>
        </w:rPr>
        <w:t xml:space="preserve"> </w:t>
      </w:r>
      <w:r>
        <w:t>large</w:t>
      </w:r>
      <w:r>
        <w:rPr>
          <w:spacing w:val="2"/>
        </w:rPr>
        <w:t xml:space="preserve"> </w:t>
      </w:r>
      <w:r>
        <w:t>ships,</w:t>
      </w:r>
      <w:r>
        <w:rPr>
          <w:spacing w:val="2"/>
        </w:rPr>
        <w:t xml:space="preserve"> </w:t>
      </w:r>
      <w:r>
        <w:t>and</w:t>
      </w:r>
      <w:r>
        <w:rPr>
          <w:spacing w:val="2"/>
        </w:rPr>
        <w:t xml:space="preserve"> </w:t>
      </w:r>
      <w:r>
        <w:t>much</w:t>
      </w:r>
      <w:r>
        <w:rPr>
          <w:spacing w:val="2"/>
        </w:rPr>
        <w:t xml:space="preserve"> </w:t>
      </w:r>
      <w:r>
        <w:t>merchandise</w:t>
      </w:r>
      <w:r>
        <w:rPr>
          <w:spacing w:val="2"/>
        </w:rPr>
        <w:t xml:space="preserve"> </w:t>
      </w:r>
      <w:r>
        <w:t>of</w:t>
      </w:r>
      <w:r>
        <w:rPr>
          <w:spacing w:val="2"/>
        </w:rPr>
        <w:t xml:space="preserve"> </w:t>
      </w:r>
      <w:r>
        <w:t>immense</w:t>
      </w:r>
      <w:r>
        <w:rPr>
          <w:spacing w:val="2"/>
        </w:rPr>
        <w:t xml:space="preserve"> </w:t>
      </w:r>
      <w:r>
        <w:t>value</w:t>
      </w:r>
      <w:r>
        <w:rPr>
          <w:spacing w:val="2"/>
        </w:rPr>
        <w:t xml:space="preserve"> </w:t>
      </w:r>
      <w:r>
        <w:t>from</w:t>
      </w:r>
      <w:r>
        <w:rPr>
          <w:spacing w:val="2"/>
        </w:rPr>
        <w:t xml:space="preserve"> </w:t>
      </w:r>
      <w:r>
        <w:t>India</w:t>
      </w:r>
      <w:r>
        <w:rPr>
          <w:spacing w:val="2"/>
        </w:rPr>
        <w:t xml:space="preserve"> </w:t>
      </w:r>
      <w:r>
        <w:t>and</w:t>
      </w:r>
      <w:r>
        <w:rPr>
          <w:spacing w:val="2"/>
        </w:rPr>
        <w:t xml:space="preserve"> </w:t>
      </w:r>
      <w:r>
        <w:t>other</w:t>
      </w:r>
      <w:r>
        <w:rPr>
          <w:spacing w:val="2"/>
        </w:rPr>
        <w:t xml:space="preserve"> </w:t>
      </w:r>
      <w:r>
        <w:t>quarters.</w:t>
      </w:r>
      <w:r>
        <w:rPr>
          <w:spacing w:val="2"/>
        </w:rPr>
        <w:t xml:space="preserve"> </w:t>
      </w:r>
      <w:r>
        <w:t>Past</w:t>
      </w:r>
      <w:r>
        <w:rPr>
          <w:spacing w:val="2"/>
        </w:rPr>
        <w:t xml:space="preserve"> </w:t>
      </w:r>
      <w:r>
        <w:t>this</w:t>
      </w:r>
      <w:r>
        <w:rPr>
          <w:spacing w:val="2"/>
        </w:rPr>
        <w:t xml:space="preserve"> </w:t>
      </w:r>
      <w:r>
        <w:t>city</w:t>
      </w:r>
      <w:r>
        <w:rPr>
          <w:spacing w:val="1"/>
        </w:rPr>
        <w:t xml:space="preserve"> </w:t>
      </w:r>
      <w:r>
        <w:t>to the port flows a stately river, by which the ships can come up to it, and which runs thither from a great distance.</w:t>
      </w:r>
      <w:r>
        <w:rPr>
          <w:spacing w:val="-52"/>
        </w:rPr>
        <w:t xml:space="preserve"> </w:t>
      </w:r>
      <w:r>
        <w:t>The khan has divided the whole province of Manji into nine large kingdoms, all of which pay him annual tribute.</w:t>
      </w:r>
      <w:r>
        <w:rPr>
          <w:spacing w:val="1"/>
        </w:rPr>
        <w:t xml:space="preserve"> </w:t>
      </w:r>
      <w:r>
        <w:t>In Gan-fu resides one of the kings, who has under him 140 cities. I will tell you a thing you will much wonder at,</w:t>
      </w:r>
      <w:r>
        <w:rPr>
          <w:spacing w:val="1"/>
        </w:rPr>
        <w:t xml:space="preserve"> </w:t>
      </w:r>
      <w:r>
        <w:t>that</w:t>
      </w:r>
      <w:r>
        <w:rPr>
          <w:spacing w:val="-7"/>
        </w:rPr>
        <w:t xml:space="preserve"> </w:t>
      </w:r>
      <w:r>
        <w:t>in</w:t>
      </w:r>
      <w:r>
        <w:rPr>
          <w:spacing w:val="-7"/>
        </w:rPr>
        <w:t xml:space="preserve"> </w:t>
      </w:r>
      <w:r>
        <w:t>this</w:t>
      </w:r>
      <w:r>
        <w:rPr>
          <w:spacing w:val="-6"/>
        </w:rPr>
        <w:t xml:space="preserve"> </w:t>
      </w:r>
      <w:r>
        <w:t>province</w:t>
      </w:r>
      <w:r>
        <w:rPr>
          <w:spacing w:val="-7"/>
        </w:rPr>
        <w:t xml:space="preserve"> </w:t>
      </w:r>
      <w:r>
        <w:t>there</w:t>
      </w:r>
      <w:r>
        <w:rPr>
          <w:spacing w:val="-6"/>
        </w:rPr>
        <w:t xml:space="preserve"> </w:t>
      </w:r>
      <w:r>
        <w:t>are</w:t>
      </w:r>
      <w:r>
        <w:rPr>
          <w:spacing w:val="-7"/>
        </w:rPr>
        <w:t xml:space="preserve"> </w:t>
      </w:r>
      <w:r>
        <w:t>1,200</w:t>
      </w:r>
      <w:r>
        <w:rPr>
          <w:spacing w:val="-6"/>
        </w:rPr>
        <w:t xml:space="preserve"> </w:t>
      </w:r>
      <w:r>
        <w:t>towns,</w:t>
      </w:r>
      <w:r>
        <w:rPr>
          <w:spacing w:val="-7"/>
        </w:rPr>
        <w:t xml:space="preserve"> </w:t>
      </w:r>
      <w:r>
        <w:t>and</w:t>
      </w:r>
      <w:r>
        <w:rPr>
          <w:spacing w:val="-6"/>
        </w:rPr>
        <w:t xml:space="preserve"> </w:t>
      </w:r>
      <w:r>
        <w:t>in</w:t>
      </w:r>
      <w:r>
        <w:rPr>
          <w:spacing w:val="-7"/>
        </w:rPr>
        <w:t xml:space="preserve"> </w:t>
      </w:r>
      <w:r>
        <w:t>each</w:t>
      </w:r>
      <w:r>
        <w:rPr>
          <w:spacing w:val="-6"/>
        </w:rPr>
        <w:t xml:space="preserve"> </w:t>
      </w:r>
      <w:r>
        <w:t>a</w:t>
      </w:r>
      <w:r>
        <w:rPr>
          <w:spacing w:val="-7"/>
        </w:rPr>
        <w:t xml:space="preserve"> </w:t>
      </w:r>
      <w:r>
        <w:t>garrison</w:t>
      </w:r>
      <w:r>
        <w:rPr>
          <w:spacing w:val="-6"/>
        </w:rPr>
        <w:t xml:space="preserve"> </w:t>
      </w:r>
      <w:r>
        <w:t>amounting</w:t>
      </w:r>
      <w:r>
        <w:rPr>
          <w:spacing w:val="-7"/>
        </w:rPr>
        <w:t xml:space="preserve"> </w:t>
      </w:r>
      <w:r>
        <w:t>to</w:t>
      </w:r>
      <w:r>
        <w:rPr>
          <w:spacing w:val="-7"/>
        </w:rPr>
        <w:t xml:space="preserve"> </w:t>
      </w:r>
      <w:r>
        <w:t>1,000,</w:t>
      </w:r>
      <w:r>
        <w:rPr>
          <w:spacing w:val="-6"/>
        </w:rPr>
        <w:t xml:space="preserve"> </w:t>
      </w:r>
      <w:r>
        <w:t>10,000,</w:t>
      </w:r>
      <w:r>
        <w:rPr>
          <w:spacing w:val="-7"/>
        </w:rPr>
        <w:t xml:space="preserve"> </w:t>
      </w:r>
      <w:r>
        <w:t>20,000,</w:t>
      </w:r>
      <w:r>
        <w:rPr>
          <w:spacing w:val="-6"/>
        </w:rPr>
        <w:t xml:space="preserve"> </w:t>
      </w:r>
      <w:r>
        <w:t>and</w:t>
      </w:r>
      <w:r>
        <w:rPr>
          <w:spacing w:val="-7"/>
        </w:rPr>
        <w:t xml:space="preserve"> </w:t>
      </w:r>
      <w:r>
        <w:t>in</w:t>
      </w:r>
      <w:r>
        <w:rPr>
          <w:spacing w:val="-6"/>
        </w:rPr>
        <w:t xml:space="preserve"> </w:t>
      </w:r>
      <w:r>
        <w:t>some</w:t>
      </w:r>
      <w:r>
        <w:rPr>
          <w:spacing w:val="1"/>
        </w:rPr>
        <w:t xml:space="preserve"> </w:t>
      </w:r>
      <w:r>
        <w:t>instances</w:t>
      </w:r>
      <w:r>
        <w:rPr>
          <w:spacing w:val="-7"/>
        </w:rPr>
        <w:t xml:space="preserve"> </w:t>
      </w:r>
      <w:r>
        <w:t>to</w:t>
      </w:r>
      <w:r>
        <w:rPr>
          <w:spacing w:val="-6"/>
        </w:rPr>
        <w:t xml:space="preserve"> </w:t>
      </w:r>
      <w:r>
        <w:t>30,000</w:t>
      </w:r>
      <w:r>
        <w:rPr>
          <w:spacing w:val="-7"/>
        </w:rPr>
        <w:t xml:space="preserve"> </w:t>
      </w:r>
      <w:r>
        <w:t>men.</w:t>
      </w:r>
      <w:r>
        <w:rPr>
          <w:spacing w:val="-6"/>
        </w:rPr>
        <w:t xml:space="preserve"> </w:t>
      </w:r>
      <w:r>
        <w:t>But</w:t>
      </w:r>
      <w:r>
        <w:rPr>
          <w:spacing w:val="-6"/>
        </w:rPr>
        <w:t xml:space="preserve"> </w:t>
      </w:r>
      <w:r>
        <w:t>do</w:t>
      </w:r>
      <w:r>
        <w:rPr>
          <w:spacing w:val="-7"/>
        </w:rPr>
        <w:t xml:space="preserve"> </w:t>
      </w:r>
      <w:r>
        <w:t>not</w:t>
      </w:r>
      <w:r>
        <w:rPr>
          <w:spacing w:val="-6"/>
        </w:rPr>
        <w:t xml:space="preserve"> </w:t>
      </w:r>
      <w:r>
        <w:t>suppose</w:t>
      </w:r>
      <w:r>
        <w:rPr>
          <w:spacing w:val="-7"/>
        </w:rPr>
        <w:t xml:space="preserve"> </w:t>
      </w:r>
      <w:r>
        <w:t>these</w:t>
      </w:r>
      <w:r>
        <w:rPr>
          <w:spacing w:val="-6"/>
        </w:rPr>
        <w:t xml:space="preserve"> </w:t>
      </w:r>
      <w:r>
        <w:t>are</w:t>
      </w:r>
      <w:r>
        <w:rPr>
          <w:spacing w:val="-6"/>
        </w:rPr>
        <w:t xml:space="preserve"> </w:t>
      </w:r>
      <w:r>
        <w:t>all</w:t>
      </w:r>
      <w:r>
        <w:rPr>
          <w:spacing w:val="-7"/>
        </w:rPr>
        <w:t xml:space="preserve"> </w:t>
      </w:r>
      <w:r>
        <w:t>Tartar</w:t>
      </w:r>
      <w:r>
        <w:rPr>
          <w:spacing w:val="-6"/>
        </w:rPr>
        <w:t xml:space="preserve"> </w:t>
      </w:r>
      <w:r>
        <w:t>cavalry;</w:t>
      </w:r>
      <w:r>
        <w:rPr>
          <w:spacing w:val="-6"/>
        </w:rPr>
        <w:t xml:space="preserve"> </w:t>
      </w:r>
      <w:r>
        <w:t>for</w:t>
      </w:r>
      <w:r>
        <w:rPr>
          <w:spacing w:val="-7"/>
        </w:rPr>
        <w:t xml:space="preserve"> </w:t>
      </w:r>
      <w:r>
        <w:t>part</w:t>
      </w:r>
      <w:r>
        <w:rPr>
          <w:spacing w:val="-6"/>
        </w:rPr>
        <w:t xml:space="preserve"> </w:t>
      </w:r>
      <w:r>
        <w:t>are</w:t>
      </w:r>
      <w:r>
        <w:rPr>
          <w:spacing w:val="-7"/>
        </w:rPr>
        <w:t xml:space="preserve"> </w:t>
      </w:r>
      <w:r>
        <w:t>infantry</w:t>
      </w:r>
      <w:r>
        <w:rPr>
          <w:spacing w:val="-6"/>
        </w:rPr>
        <w:t xml:space="preserve"> </w:t>
      </w:r>
      <w:r>
        <w:t>and</w:t>
      </w:r>
      <w:r>
        <w:rPr>
          <w:spacing w:val="-6"/>
        </w:rPr>
        <w:t xml:space="preserve"> </w:t>
      </w:r>
      <w:r>
        <w:t>sent</w:t>
      </w:r>
      <w:r>
        <w:rPr>
          <w:spacing w:val="-7"/>
        </w:rPr>
        <w:t xml:space="preserve"> </w:t>
      </w:r>
      <w:r>
        <w:t>from</w:t>
      </w:r>
      <w:r>
        <w:rPr>
          <w:spacing w:val="-6"/>
        </w:rPr>
        <w:t xml:space="preserve"> </w:t>
      </w:r>
      <w:r>
        <w:t>Cathay.</w:t>
      </w:r>
      <w:r w:rsidR="00C3057B">
        <w:t xml:space="preserve"> </w:t>
      </w:r>
      <w:r>
        <w:t>But the riches and profit which the khan derives from the province of Manji is so great that no man could dare</w:t>
      </w:r>
      <w:r>
        <w:rPr>
          <w:spacing w:val="1"/>
        </w:rPr>
        <w:t xml:space="preserve"> </w:t>
      </w:r>
      <w:r>
        <w:t>to</w:t>
      </w:r>
      <w:r>
        <w:rPr>
          <w:spacing w:val="-9"/>
        </w:rPr>
        <w:t xml:space="preserve"> </w:t>
      </w:r>
      <w:r>
        <w:t>mention</w:t>
      </w:r>
      <w:r>
        <w:rPr>
          <w:spacing w:val="-9"/>
        </w:rPr>
        <w:t xml:space="preserve"> </w:t>
      </w:r>
      <w:r>
        <w:t>it,</w:t>
      </w:r>
      <w:r>
        <w:rPr>
          <w:spacing w:val="-9"/>
        </w:rPr>
        <w:t xml:space="preserve"> </w:t>
      </w:r>
      <w:r>
        <w:t>nor</w:t>
      </w:r>
      <w:r>
        <w:rPr>
          <w:spacing w:val="-9"/>
        </w:rPr>
        <w:t xml:space="preserve"> </w:t>
      </w:r>
      <w:r>
        <w:t>would</w:t>
      </w:r>
      <w:r>
        <w:rPr>
          <w:spacing w:val="-9"/>
        </w:rPr>
        <w:t xml:space="preserve"> </w:t>
      </w:r>
      <w:r>
        <w:t>any</w:t>
      </w:r>
      <w:r>
        <w:rPr>
          <w:spacing w:val="-9"/>
        </w:rPr>
        <w:t xml:space="preserve"> </w:t>
      </w:r>
      <w:r>
        <w:t>one</w:t>
      </w:r>
      <w:r>
        <w:rPr>
          <w:spacing w:val="-9"/>
        </w:rPr>
        <w:t xml:space="preserve"> </w:t>
      </w:r>
      <w:r>
        <w:t>believe</w:t>
      </w:r>
      <w:r>
        <w:rPr>
          <w:spacing w:val="-9"/>
        </w:rPr>
        <w:t xml:space="preserve"> </w:t>
      </w:r>
      <w:r>
        <w:t>him;</w:t>
      </w:r>
      <w:r>
        <w:rPr>
          <w:spacing w:val="-9"/>
        </w:rPr>
        <w:t xml:space="preserve"> </w:t>
      </w:r>
      <w:r>
        <w:t>and</w:t>
      </w:r>
      <w:r>
        <w:rPr>
          <w:spacing w:val="-9"/>
        </w:rPr>
        <w:t xml:space="preserve"> </w:t>
      </w:r>
      <w:r>
        <w:t>therefore</w:t>
      </w:r>
      <w:r>
        <w:rPr>
          <w:spacing w:val="-8"/>
        </w:rPr>
        <w:t xml:space="preserve"> </w:t>
      </w:r>
      <w:r>
        <w:t>I</w:t>
      </w:r>
      <w:r>
        <w:rPr>
          <w:spacing w:val="-9"/>
        </w:rPr>
        <w:t xml:space="preserve"> </w:t>
      </w:r>
      <w:r>
        <w:t>shall</w:t>
      </w:r>
      <w:r>
        <w:rPr>
          <w:spacing w:val="-9"/>
        </w:rPr>
        <w:t xml:space="preserve"> </w:t>
      </w:r>
      <w:r>
        <w:t>be</w:t>
      </w:r>
      <w:r>
        <w:rPr>
          <w:spacing w:val="-9"/>
        </w:rPr>
        <w:t xml:space="preserve"> </w:t>
      </w:r>
      <w:r>
        <w:t>silent.</w:t>
      </w:r>
      <w:r>
        <w:rPr>
          <w:spacing w:val="-9"/>
        </w:rPr>
        <w:t xml:space="preserve"> </w:t>
      </w:r>
      <w:r>
        <w:t>I</w:t>
      </w:r>
      <w:r>
        <w:rPr>
          <w:spacing w:val="-9"/>
        </w:rPr>
        <w:t xml:space="preserve"> </w:t>
      </w:r>
      <w:r>
        <w:t>will</w:t>
      </w:r>
      <w:r>
        <w:rPr>
          <w:spacing w:val="-9"/>
        </w:rPr>
        <w:t xml:space="preserve"> </w:t>
      </w:r>
      <w:r>
        <w:t>tell</w:t>
      </w:r>
      <w:r>
        <w:rPr>
          <w:spacing w:val="-9"/>
        </w:rPr>
        <w:t xml:space="preserve"> </w:t>
      </w:r>
      <w:r>
        <w:t>you,</w:t>
      </w:r>
      <w:r>
        <w:rPr>
          <w:spacing w:val="-9"/>
        </w:rPr>
        <w:t xml:space="preserve"> </w:t>
      </w:r>
      <w:r>
        <w:t>however,</w:t>
      </w:r>
      <w:r>
        <w:rPr>
          <w:spacing w:val="-9"/>
        </w:rPr>
        <w:t xml:space="preserve"> </w:t>
      </w:r>
      <w:r>
        <w:t>some</w:t>
      </w:r>
      <w:r>
        <w:rPr>
          <w:spacing w:val="-8"/>
        </w:rPr>
        <w:t xml:space="preserve"> </w:t>
      </w:r>
      <w:r>
        <w:t>of</w:t>
      </w:r>
      <w:r>
        <w:rPr>
          <w:spacing w:val="-9"/>
        </w:rPr>
        <w:t xml:space="preserve"> </w:t>
      </w:r>
      <w:r>
        <w:t>the</w:t>
      </w:r>
      <w:r w:rsidR="00C3057B">
        <w:t xml:space="preserve"> </w:t>
      </w:r>
      <w:r>
        <w:t>customs of Manji. One is, that whenever a boy or girl is born, the day, hour, and minute are written down, also the</w:t>
      </w:r>
      <w:r>
        <w:rPr>
          <w:spacing w:val="-52"/>
        </w:rPr>
        <w:t xml:space="preserve"> </w:t>
      </w:r>
      <w:r>
        <w:t>sign</w:t>
      </w:r>
      <w:r>
        <w:rPr>
          <w:spacing w:val="-6"/>
        </w:rPr>
        <w:t xml:space="preserve"> </w:t>
      </w:r>
      <w:r>
        <w:t>and</w:t>
      </w:r>
      <w:r>
        <w:rPr>
          <w:spacing w:val="-5"/>
        </w:rPr>
        <w:t xml:space="preserve"> </w:t>
      </w:r>
      <w:r>
        <w:t>planet</w:t>
      </w:r>
      <w:r>
        <w:rPr>
          <w:spacing w:val="-5"/>
        </w:rPr>
        <w:t xml:space="preserve"> </w:t>
      </w:r>
      <w:r>
        <w:t>under</w:t>
      </w:r>
      <w:r>
        <w:rPr>
          <w:spacing w:val="-5"/>
        </w:rPr>
        <w:t xml:space="preserve"> </w:t>
      </w:r>
      <w:r>
        <w:t>which</w:t>
      </w:r>
      <w:r>
        <w:rPr>
          <w:spacing w:val="-5"/>
        </w:rPr>
        <w:t xml:space="preserve"> </w:t>
      </w:r>
      <w:r>
        <w:t>the</w:t>
      </w:r>
      <w:r>
        <w:rPr>
          <w:spacing w:val="-5"/>
        </w:rPr>
        <w:t xml:space="preserve"> </w:t>
      </w:r>
      <w:r>
        <w:t>birth</w:t>
      </w:r>
      <w:r>
        <w:rPr>
          <w:spacing w:val="-5"/>
        </w:rPr>
        <w:t xml:space="preserve"> </w:t>
      </w:r>
      <w:r>
        <w:t>takes</w:t>
      </w:r>
      <w:r>
        <w:rPr>
          <w:spacing w:val="-5"/>
        </w:rPr>
        <w:t xml:space="preserve"> </w:t>
      </w:r>
      <w:r>
        <w:t>place,</w:t>
      </w:r>
      <w:r>
        <w:rPr>
          <w:spacing w:val="-5"/>
        </w:rPr>
        <w:t xml:space="preserve"> </w:t>
      </w:r>
      <w:r>
        <w:t>so</w:t>
      </w:r>
      <w:r>
        <w:rPr>
          <w:spacing w:val="-5"/>
        </w:rPr>
        <w:t xml:space="preserve"> </w:t>
      </w:r>
      <w:r>
        <w:t>that</w:t>
      </w:r>
      <w:r>
        <w:rPr>
          <w:spacing w:val="-5"/>
        </w:rPr>
        <w:t xml:space="preserve"> </w:t>
      </w:r>
      <w:r>
        <w:t>all</w:t>
      </w:r>
      <w:r>
        <w:rPr>
          <w:spacing w:val="-5"/>
        </w:rPr>
        <w:t xml:space="preserve"> </w:t>
      </w:r>
      <w:r>
        <w:t>may</w:t>
      </w:r>
      <w:r>
        <w:rPr>
          <w:spacing w:val="-5"/>
        </w:rPr>
        <w:t xml:space="preserve"> </w:t>
      </w:r>
      <w:r>
        <w:t>know</w:t>
      </w:r>
      <w:r>
        <w:rPr>
          <w:spacing w:val="-5"/>
        </w:rPr>
        <w:t xml:space="preserve"> </w:t>
      </w:r>
      <w:r>
        <w:t>their</w:t>
      </w:r>
      <w:r>
        <w:rPr>
          <w:spacing w:val="-5"/>
        </w:rPr>
        <w:t xml:space="preserve"> </w:t>
      </w:r>
      <w:r>
        <w:t>nativity.</w:t>
      </w:r>
      <w:r>
        <w:rPr>
          <w:spacing w:val="-5"/>
        </w:rPr>
        <w:t xml:space="preserve"> </w:t>
      </w:r>
      <w:r>
        <w:t>And</w:t>
      </w:r>
      <w:r>
        <w:rPr>
          <w:spacing w:val="-5"/>
        </w:rPr>
        <w:t xml:space="preserve"> </w:t>
      </w:r>
      <w:r>
        <w:t>when</w:t>
      </w:r>
      <w:r>
        <w:rPr>
          <w:spacing w:val="-5"/>
        </w:rPr>
        <w:t xml:space="preserve"> </w:t>
      </w:r>
      <w:r>
        <w:t>any</w:t>
      </w:r>
      <w:r>
        <w:rPr>
          <w:spacing w:val="-5"/>
        </w:rPr>
        <w:t xml:space="preserve"> </w:t>
      </w:r>
      <w:r>
        <w:t>one</w:t>
      </w:r>
      <w:r>
        <w:rPr>
          <w:spacing w:val="-5"/>
        </w:rPr>
        <w:t xml:space="preserve"> </w:t>
      </w:r>
      <w:r>
        <w:t>wishes</w:t>
      </w:r>
      <w:r>
        <w:rPr>
          <w:spacing w:val="-5"/>
        </w:rPr>
        <w:t xml:space="preserve"> </w:t>
      </w:r>
      <w:r>
        <w:t>to</w:t>
      </w:r>
      <w:r>
        <w:rPr>
          <w:spacing w:val="1"/>
        </w:rPr>
        <w:t xml:space="preserve"> </w:t>
      </w:r>
      <w:r>
        <w:t>undertake a journey, or do any thing else of importance, he repairs to the astrologer, states these particulars, and</w:t>
      </w:r>
      <w:r>
        <w:rPr>
          <w:spacing w:val="1"/>
        </w:rPr>
        <w:t xml:space="preserve"> </w:t>
      </w:r>
      <w:r>
        <w:t>asks if he should go or act otherwise. And they are often thus diverted from their journeys and other designs; for</w:t>
      </w:r>
      <w:r>
        <w:rPr>
          <w:spacing w:val="1"/>
        </w:rPr>
        <w:t xml:space="preserve"> </w:t>
      </w:r>
      <w:r>
        <w:t>these astrologers are skilful in their arts and diabolical enchantments, and tell them many things which they im-</w:t>
      </w:r>
      <w:r>
        <w:rPr>
          <w:spacing w:val="1"/>
        </w:rPr>
        <w:t xml:space="preserve"> </w:t>
      </w:r>
      <w:r>
        <w:t>plicitly believe. Another custom is, that when a body is to be burned, all the relations dress them selves in canvass</w:t>
      </w:r>
      <w:r>
        <w:rPr>
          <w:spacing w:val="-52"/>
        </w:rPr>
        <w:t xml:space="preserve"> </w:t>
      </w:r>
      <w:r>
        <w:t xml:space="preserve">to express grief, and go with the corpse, beating </w:t>
      </w:r>
      <w:r>
        <w:lastRenderedPageBreak/>
        <w:t>instruments, and making songs and prayers to their idols. When</w:t>
      </w:r>
      <w:r>
        <w:rPr>
          <w:spacing w:val="1"/>
        </w:rPr>
        <w:t xml:space="preserve"> </w:t>
      </w:r>
      <w:r>
        <w:t>they</w:t>
      </w:r>
      <w:r>
        <w:rPr>
          <w:spacing w:val="-8"/>
        </w:rPr>
        <w:t xml:space="preserve"> </w:t>
      </w:r>
      <w:r>
        <w:t>come</w:t>
      </w:r>
      <w:r>
        <w:rPr>
          <w:spacing w:val="-7"/>
        </w:rPr>
        <w:t xml:space="preserve"> </w:t>
      </w:r>
      <w:r>
        <w:t>to</w:t>
      </w:r>
      <w:r>
        <w:rPr>
          <w:spacing w:val="-7"/>
        </w:rPr>
        <w:t xml:space="preserve"> </w:t>
      </w:r>
      <w:r>
        <w:t>the</w:t>
      </w:r>
      <w:r>
        <w:rPr>
          <w:spacing w:val="-7"/>
        </w:rPr>
        <w:t xml:space="preserve"> </w:t>
      </w:r>
      <w:r>
        <w:t>place</w:t>
      </w:r>
      <w:r>
        <w:rPr>
          <w:spacing w:val="-7"/>
        </w:rPr>
        <w:t xml:space="preserve"> </w:t>
      </w:r>
      <w:r>
        <w:t>where</w:t>
      </w:r>
      <w:r>
        <w:rPr>
          <w:spacing w:val="-7"/>
        </w:rPr>
        <w:t xml:space="preserve"> </w:t>
      </w:r>
      <w:r>
        <w:t>the</w:t>
      </w:r>
      <w:r>
        <w:rPr>
          <w:spacing w:val="-7"/>
        </w:rPr>
        <w:t xml:space="preserve"> </w:t>
      </w:r>
      <w:r>
        <w:t>ceremony</w:t>
      </w:r>
      <w:r>
        <w:rPr>
          <w:spacing w:val="-7"/>
        </w:rPr>
        <w:t xml:space="preserve"> </w:t>
      </w:r>
      <w:r>
        <w:t>is</w:t>
      </w:r>
      <w:r>
        <w:rPr>
          <w:spacing w:val="-8"/>
        </w:rPr>
        <w:t xml:space="preserve"> </w:t>
      </w:r>
      <w:r>
        <w:t>to</w:t>
      </w:r>
      <w:r>
        <w:rPr>
          <w:spacing w:val="-7"/>
        </w:rPr>
        <w:t xml:space="preserve"> </w:t>
      </w:r>
      <w:r>
        <w:t>be</w:t>
      </w:r>
      <w:r>
        <w:rPr>
          <w:spacing w:val="-7"/>
        </w:rPr>
        <w:t xml:space="preserve"> </w:t>
      </w:r>
      <w:r>
        <w:t>performed,</w:t>
      </w:r>
      <w:r>
        <w:rPr>
          <w:spacing w:val="-7"/>
        </w:rPr>
        <w:t xml:space="preserve"> </w:t>
      </w:r>
      <w:r>
        <w:t>they</w:t>
      </w:r>
      <w:r>
        <w:rPr>
          <w:spacing w:val="-7"/>
        </w:rPr>
        <w:t xml:space="preserve"> </w:t>
      </w:r>
      <w:r>
        <w:t>frame</w:t>
      </w:r>
      <w:r>
        <w:rPr>
          <w:spacing w:val="-7"/>
        </w:rPr>
        <w:t xml:space="preserve"> </w:t>
      </w:r>
      <w:r>
        <w:t>images</w:t>
      </w:r>
      <w:r>
        <w:rPr>
          <w:spacing w:val="-7"/>
        </w:rPr>
        <w:t xml:space="preserve"> </w:t>
      </w:r>
      <w:r>
        <w:t>of</w:t>
      </w:r>
      <w:r>
        <w:rPr>
          <w:spacing w:val="-7"/>
        </w:rPr>
        <w:t xml:space="preserve"> </w:t>
      </w:r>
      <w:r>
        <w:t>men,</w:t>
      </w:r>
      <w:r>
        <w:rPr>
          <w:spacing w:val="-7"/>
        </w:rPr>
        <w:t xml:space="preserve"> </w:t>
      </w:r>
      <w:r>
        <w:t>women,</w:t>
      </w:r>
      <w:r>
        <w:rPr>
          <w:spacing w:val="-8"/>
        </w:rPr>
        <w:t xml:space="preserve"> </w:t>
      </w:r>
      <w:r>
        <w:t>camels,</w:t>
      </w:r>
      <w:r>
        <w:rPr>
          <w:spacing w:val="-7"/>
        </w:rPr>
        <w:t xml:space="preserve"> </w:t>
      </w:r>
      <w:r>
        <w:t>horses,</w:t>
      </w:r>
      <w:r>
        <w:rPr>
          <w:spacing w:val="1"/>
        </w:rPr>
        <w:t xml:space="preserve"> </w:t>
      </w:r>
      <w:r>
        <w:t>clothes, money, and various other things, all of cards. When the fire is fully lighted, they throw in all these things,</w:t>
      </w:r>
      <w:r>
        <w:rPr>
          <w:spacing w:val="-52"/>
        </w:rPr>
        <w:t xml:space="preserve"> </w:t>
      </w:r>
      <w:r>
        <w:t>saying that the dead will enjoy them in the other world, and that the honour now done to him will be done there</w:t>
      </w:r>
      <w:r>
        <w:rPr>
          <w:spacing w:val="1"/>
        </w:rPr>
        <w:t xml:space="preserve"> </w:t>
      </w:r>
      <w:r>
        <w:t>also by idols. In this city of Kin-sai is a palace of the king who fled, which is the noblest and most beautiful in the</w:t>
      </w:r>
      <w:r>
        <w:rPr>
          <w:spacing w:val="-52"/>
        </w:rPr>
        <w:t xml:space="preserve"> </w:t>
      </w:r>
      <w:r>
        <w:t>world.</w:t>
      </w:r>
      <w:r>
        <w:rPr>
          <w:spacing w:val="-7"/>
        </w:rPr>
        <w:t xml:space="preserve"> </w:t>
      </w:r>
      <w:r>
        <w:t>It</w:t>
      </w:r>
      <w:r>
        <w:rPr>
          <w:spacing w:val="-6"/>
        </w:rPr>
        <w:t xml:space="preserve"> </w:t>
      </w:r>
      <w:r>
        <w:t>is</w:t>
      </w:r>
      <w:r>
        <w:rPr>
          <w:spacing w:val="-6"/>
        </w:rPr>
        <w:t xml:space="preserve"> </w:t>
      </w:r>
      <w:r>
        <w:t>a</w:t>
      </w:r>
      <w:r>
        <w:rPr>
          <w:spacing w:val="-6"/>
        </w:rPr>
        <w:t xml:space="preserve"> </w:t>
      </w:r>
      <w:r>
        <w:t>square,</w:t>
      </w:r>
      <w:r>
        <w:rPr>
          <w:spacing w:val="-6"/>
        </w:rPr>
        <w:t xml:space="preserve"> </w:t>
      </w:r>
      <w:r>
        <w:t>ten</w:t>
      </w:r>
      <w:r>
        <w:rPr>
          <w:spacing w:val="-6"/>
        </w:rPr>
        <w:t xml:space="preserve"> </w:t>
      </w:r>
      <w:r>
        <w:t>miles</w:t>
      </w:r>
      <w:r>
        <w:rPr>
          <w:spacing w:val="-6"/>
        </w:rPr>
        <w:t xml:space="preserve"> </w:t>
      </w:r>
      <w:r>
        <w:t>in</w:t>
      </w:r>
      <w:r>
        <w:rPr>
          <w:spacing w:val="-6"/>
        </w:rPr>
        <w:t xml:space="preserve"> </w:t>
      </w:r>
      <w:r>
        <w:t>circuit,</w:t>
      </w:r>
      <w:r>
        <w:rPr>
          <w:spacing w:val="-6"/>
        </w:rPr>
        <w:t xml:space="preserve"> </w:t>
      </w:r>
      <w:r>
        <w:t>surrounded</w:t>
      </w:r>
      <w:r>
        <w:rPr>
          <w:spacing w:val="-6"/>
        </w:rPr>
        <w:t xml:space="preserve"> </w:t>
      </w:r>
      <w:r>
        <w:t>by</w:t>
      </w:r>
      <w:r>
        <w:rPr>
          <w:spacing w:val="-6"/>
        </w:rPr>
        <w:t xml:space="preserve"> </w:t>
      </w:r>
      <w:r>
        <w:t>a</w:t>
      </w:r>
      <w:r>
        <w:rPr>
          <w:spacing w:val="-6"/>
        </w:rPr>
        <w:t xml:space="preserve"> </w:t>
      </w:r>
      <w:r>
        <w:t>lofty</w:t>
      </w:r>
      <w:r>
        <w:rPr>
          <w:spacing w:val="-6"/>
        </w:rPr>
        <w:t xml:space="preserve"> </w:t>
      </w:r>
      <w:r>
        <w:t>wall,</w:t>
      </w:r>
      <w:r>
        <w:rPr>
          <w:spacing w:val="-6"/>
        </w:rPr>
        <w:t xml:space="preserve"> </w:t>
      </w:r>
      <w:r>
        <w:t>within</w:t>
      </w:r>
      <w:r>
        <w:rPr>
          <w:spacing w:val="-7"/>
        </w:rPr>
        <w:t xml:space="preserve"> </w:t>
      </w:r>
      <w:r>
        <w:t>which</w:t>
      </w:r>
      <w:r>
        <w:rPr>
          <w:spacing w:val="-6"/>
        </w:rPr>
        <w:t xml:space="preserve"> </w:t>
      </w:r>
      <w:r>
        <w:t>are</w:t>
      </w:r>
      <w:r>
        <w:rPr>
          <w:spacing w:val="-6"/>
        </w:rPr>
        <w:t xml:space="preserve"> </w:t>
      </w:r>
      <w:r>
        <w:t>gardens</w:t>
      </w:r>
      <w:r>
        <w:rPr>
          <w:spacing w:val="-6"/>
        </w:rPr>
        <w:t xml:space="preserve"> </w:t>
      </w:r>
      <w:r>
        <w:t>abounding</w:t>
      </w:r>
      <w:r>
        <w:rPr>
          <w:spacing w:val="-6"/>
        </w:rPr>
        <w:t xml:space="preserve"> </w:t>
      </w:r>
      <w:r>
        <w:t>in</w:t>
      </w:r>
      <w:r>
        <w:rPr>
          <w:spacing w:val="-6"/>
        </w:rPr>
        <w:t xml:space="preserve"> </w:t>
      </w:r>
      <w:r>
        <w:t>all</w:t>
      </w:r>
      <w:r>
        <w:rPr>
          <w:spacing w:val="-6"/>
        </w:rPr>
        <w:t xml:space="preserve"> </w:t>
      </w:r>
      <w:r>
        <w:t>the</w:t>
      </w:r>
      <w:r>
        <w:rPr>
          <w:spacing w:val="1"/>
        </w:rPr>
        <w:t xml:space="preserve"> </w:t>
      </w:r>
      <w:r>
        <w:t>most delicate fruits, fountains, and lakes supplied with many kinds of fish. In the middle is the edifice itself, large</w:t>
      </w:r>
      <w:r>
        <w:rPr>
          <w:spacing w:val="1"/>
        </w:rPr>
        <w:t xml:space="preserve"> </w:t>
      </w:r>
      <w:r>
        <w:t>and beautiful, with a hall so extensive that a vast number of persons can sit down at table. That hall is painted all</w:t>
      </w:r>
      <w:r>
        <w:rPr>
          <w:spacing w:val="1"/>
        </w:rPr>
        <w:t xml:space="preserve"> </w:t>
      </w:r>
      <w:r>
        <w:t>over with gold and azure, representing many stories, in which are beasts, birds, knights, ladies, and various won-</w:t>
      </w:r>
      <w:r>
        <w:rPr>
          <w:spacing w:val="1"/>
        </w:rPr>
        <w:t xml:space="preserve"> </w:t>
      </w:r>
      <w:r>
        <w:t>ders. Nothing can be seen upon the walls and roof but these ornaments. There are twenty others of similar dimen-</w:t>
      </w:r>
      <w:r>
        <w:rPr>
          <w:spacing w:val="1"/>
        </w:rPr>
        <w:t xml:space="preserve"> </w:t>
      </w:r>
      <w:r>
        <w:t>sions,</w:t>
      </w:r>
      <w:r>
        <w:rPr>
          <w:spacing w:val="-10"/>
        </w:rPr>
        <w:t xml:space="preserve"> </w:t>
      </w:r>
      <w:r>
        <w:t>such</w:t>
      </w:r>
      <w:r>
        <w:rPr>
          <w:spacing w:val="-10"/>
        </w:rPr>
        <w:t xml:space="preserve"> </w:t>
      </w:r>
      <w:r>
        <w:t>that</w:t>
      </w:r>
      <w:r>
        <w:rPr>
          <w:spacing w:val="-10"/>
        </w:rPr>
        <w:t xml:space="preserve"> </w:t>
      </w:r>
      <w:r>
        <w:t>10,000</w:t>
      </w:r>
      <w:r>
        <w:rPr>
          <w:spacing w:val="-10"/>
        </w:rPr>
        <w:t xml:space="preserve"> </w:t>
      </w:r>
      <w:r>
        <w:t>men</w:t>
      </w:r>
      <w:r>
        <w:rPr>
          <w:spacing w:val="-10"/>
        </w:rPr>
        <w:t xml:space="preserve"> </w:t>
      </w:r>
      <w:r>
        <w:t>can</w:t>
      </w:r>
      <w:r>
        <w:rPr>
          <w:spacing w:val="-10"/>
        </w:rPr>
        <w:t xml:space="preserve"> </w:t>
      </w:r>
      <w:r>
        <w:t>conveniently</w:t>
      </w:r>
      <w:r>
        <w:rPr>
          <w:spacing w:val="-10"/>
        </w:rPr>
        <w:t xml:space="preserve"> </w:t>
      </w:r>
      <w:r>
        <w:t>sit</w:t>
      </w:r>
      <w:r>
        <w:rPr>
          <w:spacing w:val="-10"/>
        </w:rPr>
        <w:t xml:space="preserve"> </w:t>
      </w:r>
      <w:r>
        <w:t>at</w:t>
      </w:r>
      <w:r>
        <w:rPr>
          <w:spacing w:val="-10"/>
        </w:rPr>
        <w:t xml:space="preserve"> </w:t>
      </w:r>
      <w:r>
        <w:t>table;</w:t>
      </w:r>
      <w:r>
        <w:rPr>
          <w:spacing w:val="-10"/>
        </w:rPr>
        <w:t xml:space="preserve"> </w:t>
      </w:r>
      <w:r>
        <w:t>and</w:t>
      </w:r>
      <w:r>
        <w:rPr>
          <w:spacing w:val="-10"/>
        </w:rPr>
        <w:t xml:space="preserve"> </w:t>
      </w:r>
      <w:r>
        <w:t>they</w:t>
      </w:r>
      <w:r>
        <w:rPr>
          <w:spacing w:val="-10"/>
        </w:rPr>
        <w:t xml:space="preserve"> </w:t>
      </w:r>
      <w:r>
        <w:t>are</w:t>
      </w:r>
      <w:r>
        <w:rPr>
          <w:spacing w:val="-10"/>
        </w:rPr>
        <w:t xml:space="preserve"> </w:t>
      </w:r>
      <w:r>
        <w:t>covered</w:t>
      </w:r>
      <w:r>
        <w:rPr>
          <w:spacing w:val="-10"/>
        </w:rPr>
        <w:t xml:space="preserve"> </w:t>
      </w:r>
      <w:r>
        <w:t>and</w:t>
      </w:r>
      <w:r>
        <w:rPr>
          <w:spacing w:val="-10"/>
        </w:rPr>
        <w:t xml:space="preserve"> </w:t>
      </w:r>
      <w:r>
        <w:t>worked</w:t>
      </w:r>
      <w:r>
        <w:rPr>
          <w:spacing w:val="-10"/>
        </w:rPr>
        <w:t xml:space="preserve"> </w:t>
      </w:r>
      <w:r>
        <w:t>in</w:t>
      </w:r>
      <w:r>
        <w:rPr>
          <w:spacing w:val="-10"/>
        </w:rPr>
        <w:t xml:space="preserve"> </w:t>
      </w:r>
      <w:r>
        <w:t>gold</w:t>
      </w:r>
      <w:r>
        <w:rPr>
          <w:spacing w:val="-9"/>
        </w:rPr>
        <w:t xml:space="preserve"> </w:t>
      </w:r>
      <w:r>
        <w:t>very</w:t>
      </w:r>
      <w:r>
        <w:rPr>
          <w:spacing w:val="-10"/>
        </w:rPr>
        <w:t xml:space="preserve"> </w:t>
      </w:r>
      <w:r>
        <w:t>nobly.</w:t>
      </w:r>
      <w:r>
        <w:rPr>
          <w:spacing w:val="-10"/>
        </w:rPr>
        <w:t xml:space="preserve"> </w:t>
      </w:r>
      <w:r>
        <w:t>This</w:t>
      </w:r>
      <w:r>
        <w:rPr>
          <w:spacing w:val="1"/>
        </w:rPr>
        <w:t xml:space="preserve"> </w:t>
      </w:r>
      <w:r>
        <w:t>palace</w:t>
      </w:r>
      <w:r>
        <w:rPr>
          <w:spacing w:val="-10"/>
        </w:rPr>
        <w:t xml:space="preserve"> </w:t>
      </w:r>
      <w:r>
        <w:t>contains</w:t>
      </w:r>
      <w:r>
        <w:rPr>
          <w:spacing w:val="-9"/>
        </w:rPr>
        <w:t xml:space="preserve"> </w:t>
      </w:r>
      <w:r>
        <w:t>also</w:t>
      </w:r>
      <w:r>
        <w:rPr>
          <w:spacing w:val="-9"/>
        </w:rPr>
        <w:t xml:space="preserve"> </w:t>
      </w:r>
      <w:r>
        <w:t>1,000</w:t>
      </w:r>
      <w:r>
        <w:rPr>
          <w:spacing w:val="-10"/>
        </w:rPr>
        <w:t xml:space="preserve"> </w:t>
      </w:r>
      <w:r>
        <w:t>chambers.</w:t>
      </w:r>
      <w:r>
        <w:rPr>
          <w:spacing w:val="-9"/>
        </w:rPr>
        <w:t xml:space="preserve"> </w:t>
      </w:r>
      <w:r>
        <w:t>In</w:t>
      </w:r>
      <w:r>
        <w:rPr>
          <w:spacing w:val="-9"/>
        </w:rPr>
        <w:t xml:space="preserve"> </w:t>
      </w:r>
      <w:r>
        <w:t>the</w:t>
      </w:r>
      <w:r>
        <w:rPr>
          <w:spacing w:val="-10"/>
        </w:rPr>
        <w:t xml:space="preserve"> </w:t>
      </w:r>
      <w:r>
        <w:t>city</w:t>
      </w:r>
      <w:r>
        <w:rPr>
          <w:spacing w:val="-9"/>
        </w:rPr>
        <w:t xml:space="preserve"> </w:t>
      </w:r>
      <w:r>
        <w:t>are</w:t>
      </w:r>
      <w:r>
        <w:rPr>
          <w:spacing w:val="-9"/>
        </w:rPr>
        <w:t xml:space="preserve"> </w:t>
      </w:r>
      <w:r>
        <w:t>160</w:t>
      </w:r>
      <w:r>
        <w:rPr>
          <w:spacing w:val="-10"/>
        </w:rPr>
        <w:t xml:space="preserve"> </w:t>
      </w:r>
      <w:r>
        <w:t>toman</w:t>
      </w:r>
      <w:r>
        <w:rPr>
          <w:spacing w:val="-9"/>
        </w:rPr>
        <w:t xml:space="preserve"> </w:t>
      </w:r>
      <w:r>
        <w:t>of</w:t>
      </w:r>
      <w:r>
        <w:rPr>
          <w:spacing w:val="-9"/>
        </w:rPr>
        <w:t xml:space="preserve"> </w:t>
      </w:r>
      <w:r>
        <w:t>fires,</w:t>
      </w:r>
      <w:r>
        <w:rPr>
          <w:spacing w:val="-10"/>
        </w:rPr>
        <w:t xml:space="preserve"> </w:t>
      </w:r>
      <w:r>
        <w:t>that</w:t>
      </w:r>
      <w:r>
        <w:rPr>
          <w:spacing w:val="-9"/>
        </w:rPr>
        <w:t xml:space="preserve"> </w:t>
      </w:r>
      <w:r>
        <w:t>is,</w:t>
      </w:r>
      <w:r>
        <w:rPr>
          <w:spacing w:val="-9"/>
        </w:rPr>
        <w:t xml:space="preserve"> </w:t>
      </w:r>
      <w:r>
        <w:t>of</w:t>
      </w:r>
      <w:r>
        <w:rPr>
          <w:spacing w:val="-9"/>
        </w:rPr>
        <w:t xml:space="preserve"> </w:t>
      </w:r>
      <w:r>
        <w:t>houses;</w:t>
      </w:r>
      <w:r>
        <w:rPr>
          <w:spacing w:val="-10"/>
        </w:rPr>
        <w:t xml:space="preserve"> </w:t>
      </w:r>
      <w:r>
        <w:t>and</w:t>
      </w:r>
      <w:r>
        <w:rPr>
          <w:spacing w:val="-9"/>
        </w:rPr>
        <w:t xml:space="preserve"> </w:t>
      </w:r>
      <w:r>
        <w:t>the</w:t>
      </w:r>
      <w:r>
        <w:rPr>
          <w:spacing w:val="-9"/>
        </w:rPr>
        <w:t xml:space="preserve"> </w:t>
      </w:r>
      <w:r>
        <w:t>toman</w:t>
      </w:r>
      <w:r>
        <w:rPr>
          <w:spacing w:val="-10"/>
        </w:rPr>
        <w:t xml:space="preserve"> </w:t>
      </w:r>
      <w:r>
        <w:t>is</w:t>
      </w:r>
      <w:r>
        <w:rPr>
          <w:spacing w:val="-9"/>
        </w:rPr>
        <w:t xml:space="preserve"> </w:t>
      </w:r>
      <w:r>
        <w:t>10,000,</w:t>
      </w:r>
      <w:r>
        <w:rPr>
          <w:spacing w:val="1"/>
        </w:rPr>
        <w:t xml:space="preserve"> </w:t>
      </w:r>
      <w:r>
        <w:t>making 1,600,000 houses, among which are many great and rich palaces. There is only one church of Nestorian</w:t>
      </w:r>
      <w:r>
        <w:rPr>
          <w:spacing w:val="1"/>
        </w:rPr>
        <w:t xml:space="preserve"> </w:t>
      </w:r>
      <w:r>
        <w:t>Christians.</w:t>
      </w:r>
      <w:r>
        <w:rPr>
          <w:spacing w:val="-7"/>
        </w:rPr>
        <w:t xml:space="preserve"> </w:t>
      </w:r>
      <w:r>
        <w:t>Each</w:t>
      </w:r>
      <w:r>
        <w:rPr>
          <w:spacing w:val="-7"/>
        </w:rPr>
        <w:t xml:space="preserve"> </w:t>
      </w:r>
      <w:r>
        <w:t>man</w:t>
      </w:r>
      <w:r>
        <w:rPr>
          <w:spacing w:val="-6"/>
        </w:rPr>
        <w:t xml:space="preserve"> </w:t>
      </w:r>
      <w:r>
        <w:t>of</w:t>
      </w:r>
      <w:r>
        <w:rPr>
          <w:spacing w:val="-7"/>
        </w:rPr>
        <w:t xml:space="preserve"> </w:t>
      </w:r>
      <w:r>
        <w:t>that</w:t>
      </w:r>
      <w:r>
        <w:rPr>
          <w:spacing w:val="-6"/>
        </w:rPr>
        <w:t xml:space="preserve"> </w:t>
      </w:r>
      <w:r>
        <w:t>city,</w:t>
      </w:r>
      <w:r>
        <w:rPr>
          <w:spacing w:val="-7"/>
        </w:rPr>
        <w:t xml:space="preserve"> </w:t>
      </w:r>
      <w:r>
        <w:t>as</w:t>
      </w:r>
      <w:r>
        <w:rPr>
          <w:spacing w:val="-6"/>
        </w:rPr>
        <w:t xml:space="preserve"> </w:t>
      </w:r>
      <w:r>
        <w:t>also</w:t>
      </w:r>
      <w:r>
        <w:rPr>
          <w:spacing w:val="-7"/>
        </w:rPr>
        <w:t xml:space="preserve"> </w:t>
      </w:r>
      <w:r>
        <w:t>of</w:t>
      </w:r>
      <w:r>
        <w:rPr>
          <w:spacing w:val="-7"/>
        </w:rPr>
        <w:t xml:space="preserve"> </w:t>
      </w:r>
      <w:r>
        <w:t>the</w:t>
      </w:r>
      <w:r>
        <w:rPr>
          <w:spacing w:val="-6"/>
        </w:rPr>
        <w:t xml:space="preserve"> </w:t>
      </w:r>
      <w:r>
        <w:t>others,</w:t>
      </w:r>
      <w:r>
        <w:rPr>
          <w:spacing w:val="-7"/>
        </w:rPr>
        <w:t xml:space="preserve"> </w:t>
      </w:r>
      <w:r>
        <w:t>has</w:t>
      </w:r>
      <w:r>
        <w:rPr>
          <w:spacing w:val="-6"/>
        </w:rPr>
        <w:t xml:space="preserve"> </w:t>
      </w:r>
      <w:r>
        <w:t>written</w:t>
      </w:r>
      <w:r>
        <w:rPr>
          <w:spacing w:val="-7"/>
        </w:rPr>
        <w:t xml:space="preserve"> </w:t>
      </w:r>
      <w:r>
        <w:t>on</w:t>
      </w:r>
      <w:r>
        <w:rPr>
          <w:spacing w:val="-6"/>
        </w:rPr>
        <w:t xml:space="preserve"> </w:t>
      </w:r>
      <w:r>
        <w:t>his</w:t>
      </w:r>
      <w:r>
        <w:rPr>
          <w:spacing w:val="-7"/>
        </w:rPr>
        <w:t xml:space="preserve"> </w:t>
      </w:r>
      <w:r>
        <w:t>door</w:t>
      </w:r>
      <w:r>
        <w:rPr>
          <w:spacing w:val="-6"/>
        </w:rPr>
        <w:t xml:space="preserve"> </w:t>
      </w:r>
      <w:r>
        <w:t>the</w:t>
      </w:r>
      <w:r>
        <w:rPr>
          <w:spacing w:val="-7"/>
        </w:rPr>
        <w:t xml:space="preserve"> </w:t>
      </w:r>
      <w:r>
        <w:t>name</w:t>
      </w:r>
      <w:r>
        <w:rPr>
          <w:spacing w:val="-7"/>
        </w:rPr>
        <w:t xml:space="preserve"> </w:t>
      </w:r>
      <w:r>
        <w:t>of</w:t>
      </w:r>
      <w:r>
        <w:rPr>
          <w:spacing w:val="-6"/>
        </w:rPr>
        <w:t xml:space="preserve"> </w:t>
      </w:r>
      <w:r>
        <w:t>his</w:t>
      </w:r>
      <w:r>
        <w:rPr>
          <w:spacing w:val="-7"/>
        </w:rPr>
        <w:t xml:space="preserve"> </w:t>
      </w:r>
      <w:r>
        <w:t>wife,</w:t>
      </w:r>
      <w:r>
        <w:rPr>
          <w:spacing w:val="-6"/>
        </w:rPr>
        <w:t xml:space="preserve"> </w:t>
      </w:r>
      <w:r>
        <w:t>his</w:t>
      </w:r>
      <w:r>
        <w:rPr>
          <w:spacing w:val="-7"/>
        </w:rPr>
        <w:t xml:space="preserve"> </w:t>
      </w:r>
      <w:r>
        <w:t>children,</w:t>
      </w:r>
      <w:r>
        <w:rPr>
          <w:spacing w:val="-6"/>
        </w:rPr>
        <w:t xml:space="preserve"> </w:t>
      </w:r>
      <w:r>
        <w:t>of</w:t>
      </w:r>
      <w:r>
        <w:rPr>
          <w:spacing w:val="1"/>
        </w:rPr>
        <w:t xml:space="preserve"> </w:t>
      </w:r>
      <w:r>
        <w:t>his</w:t>
      </w:r>
      <w:r>
        <w:rPr>
          <w:spacing w:val="-9"/>
        </w:rPr>
        <w:t xml:space="preserve"> </w:t>
      </w:r>
      <w:r>
        <w:t>sons’</w:t>
      </w:r>
      <w:r>
        <w:rPr>
          <w:spacing w:val="-9"/>
        </w:rPr>
        <w:t xml:space="preserve"> </w:t>
      </w:r>
      <w:r>
        <w:t>wives,</w:t>
      </w:r>
      <w:r>
        <w:rPr>
          <w:spacing w:val="-9"/>
        </w:rPr>
        <w:t xml:space="preserve"> </w:t>
      </w:r>
      <w:r>
        <w:t>his</w:t>
      </w:r>
      <w:r>
        <w:rPr>
          <w:spacing w:val="-9"/>
        </w:rPr>
        <w:t xml:space="preserve"> </w:t>
      </w:r>
      <w:r>
        <w:t>slaves,</w:t>
      </w:r>
      <w:r>
        <w:rPr>
          <w:spacing w:val="-8"/>
        </w:rPr>
        <w:t xml:space="preserve"> </w:t>
      </w:r>
      <w:r>
        <w:t>and</w:t>
      </w:r>
      <w:r>
        <w:rPr>
          <w:spacing w:val="-9"/>
        </w:rPr>
        <w:t xml:space="preserve"> </w:t>
      </w:r>
      <w:r>
        <w:t>of</w:t>
      </w:r>
      <w:r>
        <w:rPr>
          <w:spacing w:val="-9"/>
        </w:rPr>
        <w:t xml:space="preserve"> </w:t>
      </w:r>
      <w:r>
        <w:t>all</w:t>
      </w:r>
      <w:r>
        <w:rPr>
          <w:spacing w:val="-9"/>
        </w:rPr>
        <w:t xml:space="preserve"> </w:t>
      </w:r>
      <w:r>
        <w:t>his</w:t>
      </w:r>
      <w:r>
        <w:rPr>
          <w:spacing w:val="-8"/>
        </w:rPr>
        <w:t xml:space="preserve"> </w:t>
      </w:r>
      <w:r>
        <w:t>household;</w:t>
      </w:r>
      <w:r>
        <w:rPr>
          <w:spacing w:val="-9"/>
        </w:rPr>
        <w:t xml:space="preserve"> </w:t>
      </w:r>
      <w:r>
        <w:t>and</w:t>
      </w:r>
      <w:r>
        <w:rPr>
          <w:spacing w:val="-9"/>
        </w:rPr>
        <w:t xml:space="preserve"> </w:t>
      </w:r>
      <w:r>
        <w:t>when</w:t>
      </w:r>
      <w:r>
        <w:rPr>
          <w:spacing w:val="-9"/>
        </w:rPr>
        <w:t xml:space="preserve"> </w:t>
      </w:r>
      <w:r>
        <w:t>any</w:t>
      </w:r>
      <w:r>
        <w:rPr>
          <w:spacing w:val="-9"/>
        </w:rPr>
        <w:t xml:space="preserve"> </w:t>
      </w:r>
      <w:r>
        <w:t>one</w:t>
      </w:r>
      <w:r>
        <w:rPr>
          <w:spacing w:val="-8"/>
        </w:rPr>
        <w:t xml:space="preserve"> </w:t>
      </w:r>
      <w:r>
        <w:t>is</w:t>
      </w:r>
      <w:r>
        <w:rPr>
          <w:spacing w:val="-9"/>
        </w:rPr>
        <w:t xml:space="preserve"> </w:t>
      </w:r>
      <w:r>
        <w:t>born,</w:t>
      </w:r>
      <w:r>
        <w:rPr>
          <w:spacing w:val="-9"/>
        </w:rPr>
        <w:t xml:space="preserve"> </w:t>
      </w:r>
      <w:r>
        <w:t>he</w:t>
      </w:r>
      <w:r>
        <w:rPr>
          <w:spacing w:val="-9"/>
        </w:rPr>
        <w:t xml:space="preserve"> </w:t>
      </w:r>
      <w:r>
        <w:t>adds</w:t>
      </w:r>
      <w:r>
        <w:rPr>
          <w:spacing w:val="-8"/>
        </w:rPr>
        <w:t xml:space="preserve"> </w:t>
      </w:r>
      <w:r>
        <w:t>the</w:t>
      </w:r>
      <w:r>
        <w:rPr>
          <w:spacing w:val="-9"/>
        </w:rPr>
        <w:t xml:space="preserve"> </w:t>
      </w:r>
      <w:r>
        <w:t>name,</w:t>
      </w:r>
      <w:r>
        <w:rPr>
          <w:spacing w:val="-9"/>
        </w:rPr>
        <w:t xml:space="preserve"> </w:t>
      </w:r>
      <w:r>
        <w:t>and</w:t>
      </w:r>
      <w:r>
        <w:rPr>
          <w:spacing w:val="-9"/>
        </w:rPr>
        <w:t xml:space="preserve"> </w:t>
      </w:r>
      <w:r>
        <w:t>when</w:t>
      </w:r>
      <w:r>
        <w:rPr>
          <w:spacing w:val="-8"/>
        </w:rPr>
        <w:t xml:space="preserve"> </w:t>
      </w:r>
      <w:r>
        <w:t>he</w:t>
      </w:r>
      <w:r>
        <w:rPr>
          <w:spacing w:val="-9"/>
        </w:rPr>
        <w:t xml:space="preserve"> </w:t>
      </w:r>
      <w:r>
        <w:t>dies,</w:t>
      </w:r>
      <w:r>
        <w:rPr>
          <w:spacing w:val="1"/>
        </w:rPr>
        <w:t xml:space="preserve"> </w:t>
      </w:r>
      <w:r>
        <w:t>takes</w:t>
      </w:r>
      <w:r>
        <w:rPr>
          <w:spacing w:val="-10"/>
        </w:rPr>
        <w:t xml:space="preserve"> </w:t>
      </w:r>
      <w:r>
        <w:t>it</w:t>
      </w:r>
      <w:r>
        <w:rPr>
          <w:spacing w:val="-10"/>
        </w:rPr>
        <w:t xml:space="preserve"> </w:t>
      </w:r>
      <w:r>
        <w:t>away.</w:t>
      </w:r>
      <w:r>
        <w:rPr>
          <w:spacing w:val="-10"/>
        </w:rPr>
        <w:t xml:space="preserve"> </w:t>
      </w:r>
      <w:r>
        <w:t>Thus</w:t>
      </w:r>
      <w:r>
        <w:rPr>
          <w:spacing w:val="-9"/>
        </w:rPr>
        <w:t xml:space="preserve"> </w:t>
      </w:r>
      <w:r>
        <w:t>the</w:t>
      </w:r>
      <w:r>
        <w:rPr>
          <w:spacing w:val="-10"/>
        </w:rPr>
        <w:t xml:space="preserve"> </w:t>
      </w:r>
      <w:r>
        <w:t>governor</w:t>
      </w:r>
      <w:r>
        <w:rPr>
          <w:spacing w:val="-10"/>
        </w:rPr>
        <w:t xml:space="preserve"> </w:t>
      </w:r>
      <w:r>
        <w:t>of</w:t>
      </w:r>
      <w:r>
        <w:rPr>
          <w:spacing w:val="-9"/>
        </w:rPr>
        <w:t xml:space="preserve"> </w:t>
      </w:r>
      <w:r>
        <w:t>each</w:t>
      </w:r>
      <w:r>
        <w:rPr>
          <w:spacing w:val="-10"/>
        </w:rPr>
        <w:t xml:space="preserve"> </w:t>
      </w:r>
      <w:r>
        <w:t>city</w:t>
      </w:r>
      <w:r>
        <w:rPr>
          <w:spacing w:val="-10"/>
        </w:rPr>
        <w:t xml:space="preserve"> </w:t>
      </w:r>
      <w:r>
        <w:t>knows</w:t>
      </w:r>
      <w:r>
        <w:rPr>
          <w:spacing w:val="-9"/>
        </w:rPr>
        <w:t xml:space="preserve"> </w:t>
      </w:r>
      <w:r>
        <w:t>the</w:t>
      </w:r>
      <w:r>
        <w:rPr>
          <w:spacing w:val="-10"/>
        </w:rPr>
        <w:t xml:space="preserve"> </w:t>
      </w:r>
      <w:r>
        <w:t>names</w:t>
      </w:r>
      <w:r>
        <w:rPr>
          <w:spacing w:val="-10"/>
        </w:rPr>
        <w:t xml:space="preserve"> </w:t>
      </w:r>
      <w:r>
        <w:t>of</w:t>
      </w:r>
      <w:r>
        <w:rPr>
          <w:spacing w:val="-9"/>
        </w:rPr>
        <w:t xml:space="preserve"> </w:t>
      </w:r>
      <w:r>
        <w:t>every</w:t>
      </w:r>
      <w:r>
        <w:rPr>
          <w:spacing w:val="-10"/>
        </w:rPr>
        <w:t xml:space="preserve"> </w:t>
      </w:r>
      <w:r>
        <w:t>person</w:t>
      </w:r>
      <w:r>
        <w:rPr>
          <w:spacing w:val="-10"/>
        </w:rPr>
        <w:t xml:space="preserve"> </w:t>
      </w:r>
      <w:r>
        <w:t>in</w:t>
      </w:r>
      <w:r>
        <w:rPr>
          <w:spacing w:val="-9"/>
        </w:rPr>
        <w:t xml:space="preserve"> </w:t>
      </w:r>
      <w:r>
        <w:t>it;</w:t>
      </w:r>
      <w:r>
        <w:rPr>
          <w:spacing w:val="-10"/>
        </w:rPr>
        <w:t xml:space="preserve"> </w:t>
      </w:r>
      <w:r>
        <w:t>and</w:t>
      </w:r>
      <w:r>
        <w:rPr>
          <w:spacing w:val="-10"/>
        </w:rPr>
        <w:t xml:space="preserve"> </w:t>
      </w:r>
      <w:r>
        <w:t>this</w:t>
      </w:r>
      <w:r>
        <w:rPr>
          <w:spacing w:val="-9"/>
        </w:rPr>
        <w:t xml:space="preserve"> </w:t>
      </w:r>
      <w:r>
        <w:t>practice</w:t>
      </w:r>
      <w:r>
        <w:rPr>
          <w:spacing w:val="-10"/>
        </w:rPr>
        <w:t xml:space="preserve"> </w:t>
      </w:r>
      <w:r>
        <w:t>is</w:t>
      </w:r>
      <w:r>
        <w:rPr>
          <w:spacing w:val="-10"/>
        </w:rPr>
        <w:t xml:space="preserve"> </w:t>
      </w:r>
      <w:r>
        <w:t>followed</w:t>
      </w:r>
      <w:r>
        <w:rPr>
          <w:spacing w:val="-9"/>
        </w:rPr>
        <w:t xml:space="preserve"> </w:t>
      </w:r>
      <w:r>
        <w:t>in</w:t>
      </w:r>
      <w:r>
        <w:rPr>
          <w:spacing w:val="1"/>
        </w:rPr>
        <w:t xml:space="preserve"> </w:t>
      </w:r>
      <w:r>
        <w:rPr>
          <w:spacing w:val="-2"/>
        </w:rPr>
        <w:t xml:space="preserve">all the </w:t>
      </w:r>
      <w:r>
        <w:rPr>
          <w:spacing w:val="-1"/>
        </w:rPr>
        <w:t>towns of Manji and Cathay. The same account is given of the strangers who reside for a time in their houses,</w:t>
      </w:r>
      <w:r>
        <w:rPr>
          <w:spacing w:val="-52"/>
        </w:rPr>
        <w:t xml:space="preserve"> </w:t>
      </w:r>
      <w:r>
        <w:rPr>
          <w:spacing w:val="-1"/>
        </w:rPr>
        <w:t>both</w:t>
      </w:r>
      <w:r>
        <w:rPr>
          <w:spacing w:val="-13"/>
        </w:rPr>
        <w:t xml:space="preserve"> </w:t>
      </w:r>
      <w:r>
        <w:rPr>
          <w:spacing w:val="-1"/>
        </w:rPr>
        <w:t>when</w:t>
      </w:r>
      <w:r>
        <w:rPr>
          <w:spacing w:val="-13"/>
        </w:rPr>
        <w:t xml:space="preserve"> </w:t>
      </w:r>
      <w:r>
        <w:rPr>
          <w:spacing w:val="-1"/>
        </w:rPr>
        <w:t>they</w:t>
      </w:r>
      <w:r>
        <w:rPr>
          <w:spacing w:val="-13"/>
        </w:rPr>
        <w:t xml:space="preserve"> </w:t>
      </w:r>
      <w:r>
        <w:rPr>
          <w:spacing w:val="-1"/>
        </w:rPr>
        <w:t>come</w:t>
      </w:r>
      <w:r>
        <w:rPr>
          <w:spacing w:val="-12"/>
        </w:rPr>
        <w:t xml:space="preserve"> </w:t>
      </w:r>
      <w:r>
        <w:rPr>
          <w:spacing w:val="-1"/>
        </w:rPr>
        <w:t>and</w:t>
      </w:r>
      <w:r>
        <w:rPr>
          <w:spacing w:val="-13"/>
        </w:rPr>
        <w:t xml:space="preserve"> </w:t>
      </w:r>
      <w:r>
        <w:rPr>
          <w:spacing w:val="-1"/>
        </w:rPr>
        <w:t>when</w:t>
      </w:r>
      <w:r>
        <w:rPr>
          <w:spacing w:val="-13"/>
        </w:rPr>
        <w:t xml:space="preserve"> </w:t>
      </w:r>
      <w:r>
        <w:rPr>
          <w:spacing w:val="-1"/>
        </w:rPr>
        <w:t>they</w:t>
      </w:r>
      <w:r>
        <w:rPr>
          <w:spacing w:val="-13"/>
        </w:rPr>
        <w:t xml:space="preserve"> </w:t>
      </w:r>
      <w:r>
        <w:rPr>
          <w:spacing w:val="-1"/>
        </w:rPr>
        <w:t>go;</w:t>
      </w:r>
      <w:r>
        <w:rPr>
          <w:spacing w:val="-12"/>
        </w:rPr>
        <w:t xml:space="preserve"> </w:t>
      </w:r>
      <w:r>
        <w:rPr>
          <w:spacing w:val="-1"/>
        </w:rPr>
        <w:t>and</w:t>
      </w:r>
      <w:r>
        <w:rPr>
          <w:spacing w:val="-13"/>
        </w:rPr>
        <w:t xml:space="preserve"> </w:t>
      </w:r>
      <w:r>
        <w:rPr>
          <w:spacing w:val="-1"/>
        </w:rPr>
        <w:t>by</w:t>
      </w:r>
      <w:r>
        <w:rPr>
          <w:spacing w:val="-13"/>
        </w:rPr>
        <w:t xml:space="preserve"> </w:t>
      </w:r>
      <w:r>
        <w:rPr>
          <w:spacing w:val="-1"/>
        </w:rPr>
        <w:t>that</w:t>
      </w:r>
      <w:r>
        <w:rPr>
          <w:spacing w:val="-13"/>
        </w:rPr>
        <w:t xml:space="preserve"> </w:t>
      </w:r>
      <w:r>
        <w:rPr>
          <w:spacing w:val="-1"/>
        </w:rPr>
        <w:t>means</w:t>
      </w:r>
      <w:r>
        <w:rPr>
          <w:spacing w:val="-12"/>
        </w:rPr>
        <w:t xml:space="preserve"> </w:t>
      </w:r>
      <w:r>
        <w:rPr>
          <w:spacing w:val="-1"/>
        </w:rPr>
        <w:t>the</w:t>
      </w:r>
      <w:r>
        <w:rPr>
          <w:spacing w:val="-13"/>
        </w:rPr>
        <w:t xml:space="preserve"> </w:t>
      </w:r>
      <w:r>
        <w:rPr>
          <w:spacing w:val="-1"/>
        </w:rPr>
        <w:t>great</w:t>
      </w:r>
      <w:r>
        <w:rPr>
          <w:spacing w:val="-13"/>
        </w:rPr>
        <w:t xml:space="preserve"> </w:t>
      </w:r>
      <w:r>
        <w:t>khan</w:t>
      </w:r>
      <w:r>
        <w:rPr>
          <w:spacing w:val="-13"/>
        </w:rPr>
        <w:t xml:space="preserve"> </w:t>
      </w:r>
      <w:r>
        <w:t>knows</w:t>
      </w:r>
      <w:r>
        <w:rPr>
          <w:spacing w:val="-12"/>
        </w:rPr>
        <w:t xml:space="preserve"> </w:t>
      </w:r>
      <w:r>
        <w:t>whoever</w:t>
      </w:r>
      <w:r>
        <w:rPr>
          <w:spacing w:val="-13"/>
        </w:rPr>
        <w:t xml:space="preserve"> </w:t>
      </w:r>
      <w:r>
        <w:t>arrives</w:t>
      </w:r>
      <w:r>
        <w:rPr>
          <w:spacing w:val="-13"/>
        </w:rPr>
        <w:t xml:space="preserve"> </w:t>
      </w:r>
      <w:r>
        <w:t>and</w:t>
      </w:r>
      <w:r>
        <w:rPr>
          <w:spacing w:val="-13"/>
        </w:rPr>
        <w:t xml:space="preserve"> </w:t>
      </w:r>
      <w:r>
        <w:t>departs,</w:t>
      </w:r>
      <w:r>
        <w:rPr>
          <w:spacing w:val="-12"/>
        </w:rPr>
        <w:t xml:space="preserve"> </w:t>
      </w:r>
      <w:r>
        <w:t>which</w:t>
      </w:r>
      <w:r>
        <w:rPr>
          <w:spacing w:val="-52"/>
        </w:rPr>
        <w:t xml:space="preserve"> </w:t>
      </w:r>
      <w:r>
        <w:t>is</w:t>
      </w:r>
      <w:r>
        <w:rPr>
          <w:spacing w:val="-11"/>
        </w:rPr>
        <w:t xml:space="preserve"> </w:t>
      </w:r>
      <w:r>
        <w:t>of</w:t>
      </w:r>
      <w:r>
        <w:rPr>
          <w:spacing w:val="-10"/>
        </w:rPr>
        <w:t xml:space="preserve"> </w:t>
      </w:r>
      <w:r>
        <w:t>great</w:t>
      </w:r>
      <w:r>
        <w:rPr>
          <w:spacing w:val="-11"/>
        </w:rPr>
        <w:t xml:space="preserve"> </w:t>
      </w:r>
      <w:r>
        <w:t>advantage.</w:t>
      </w:r>
    </w:p>
    <w:p w14:paraId="67AF7695" w14:textId="77777777" w:rsidR="000276C6" w:rsidRDefault="000276C6" w:rsidP="000276C6">
      <w:pPr>
        <w:pStyle w:val="BodyText"/>
        <w:spacing w:before="11"/>
        <w:rPr>
          <w:sz w:val="10"/>
        </w:rPr>
      </w:pPr>
    </w:p>
    <w:p w14:paraId="51652152" w14:textId="77777777" w:rsidR="000276C6" w:rsidRPr="00C3057B" w:rsidRDefault="000276C6" w:rsidP="00C3057B">
      <w:pPr>
        <w:pStyle w:val="Heading4"/>
      </w:pPr>
      <w:r w:rsidRPr="00C3057B">
        <w:t>LXXV—Farther Particulars of that City</w:t>
      </w:r>
    </w:p>
    <w:p w14:paraId="211AA5F0" w14:textId="6FD8103A" w:rsidR="000276C6" w:rsidRDefault="000276C6" w:rsidP="00C3057B">
      <w:pPr>
        <w:pStyle w:val="Body"/>
      </w:pPr>
      <w:r>
        <w:t>There are within the city ten principal squares or market-places, besides which, numberless shops run along</w:t>
      </w:r>
      <w:r>
        <w:rPr>
          <w:spacing w:val="1"/>
        </w:rPr>
        <w:t xml:space="preserve"> </w:t>
      </w:r>
      <w:r>
        <w:t>the streets. These squares are each half a mile in length, and have in front the main street, forty paces wide, and</w:t>
      </w:r>
      <w:r>
        <w:rPr>
          <w:spacing w:val="1"/>
        </w:rPr>
        <w:t xml:space="preserve"> </w:t>
      </w:r>
      <w:r>
        <w:t>reaching</w:t>
      </w:r>
      <w:r>
        <w:rPr>
          <w:spacing w:val="-6"/>
        </w:rPr>
        <w:t xml:space="preserve"> </w:t>
      </w:r>
      <w:r>
        <w:t>in</w:t>
      </w:r>
      <w:r>
        <w:rPr>
          <w:spacing w:val="-6"/>
        </w:rPr>
        <w:t xml:space="preserve"> </w:t>
      </w:r>
      <w:r>
        <w:t>a</w:t>
      </w:r>
      <w:r>
        <w:rPr>
          <w:spacing w:val="-5"/>
        </w:rPr>
        <w:t xml:space="preserve"> </w:t>
      </w:r>
      <w:r>
        <w:t>straight</w:t>
      </w:r>
      <w:r>
        <w:rPr>
          <w:spacing w:val="-6"/>
        </w:rPr>
        <w:t xml:space="preserve"> </w:t>
      </w:r>
      <w:r>
        <w:t>line</w:t>
      </w:r>
      <w:r>
        <w:rPr>
          <w:spacing w:val="-6"/>
        </w:rPr>
        <w:t xml:space="preserve"> </w:t>
      </w:r>
      <w:r>
        <w:t>from</w:t>
      </w:r>
      <w:r>
        <w:rPr>
          <w:spacing w:val="-5"/>
        </w:rPr>
        <w:t xml:space="preserve"> </w:t>
      </w:r>
      <w:r>
        <w:t>one</w:t>
      </w:r>
      <w:r>
        <w:rPr>
          <w:spacing w:val="-6"/>
        </w:rPr>
        <w:t xml:space="preserve"> </w:t>
      </w:r>
      <w:r>
        <w:t>end</w:t>
      </w:r>
      <w:r>
        <w:rPr>
          <w:spacing w:val="-5"/>
        </w:rPr>
        <w:t xml:space="preserve"> </w:t>
      </w:r>
      <w:r>
        <w:t>of</w:t>
      </w:r>
      <w:r>
        <w:rPr>
          <w:spacing w:val="-6"/>
        </w:rPr>
        <w:t xml:space="preserve"> </w:t>
      </w:r>
      <w:r>
        <w:t>the</w:t>
      </w:r>
      <w:r>
        <w:rPr>
          <w:spacing w:val="-6"/>
        </w:rPr>
        <w:t xml:space="preserve"> </w:t>
      </w:r>
      <w:r>
        <w:t>city</w:t>
      </w:r>
      <w:r>
        <w:rPr>
          <w:spacing w:val="-5"/>
        </w:rPr>
        <w:t xml:space="preserve"> </w:t>
      </w:r>
      <w:r>
        <w:t>to</w:t>
      </w:r>
      <w:r>
        <w:rPr>
          <w:spacing w:val="-6"/>
        </w:rPr>
        <w:t xml:space="preserve"> </w:t>
      </w:r>
      <w:r>
        <w:t>the</w:t>
      </w:r>
      <w:r>
        <w:rPr>
          <w:spacing w:val="-6"/>
        </w:rPr>
        <w:t xml:space="preserve"> </w:t>
      </w:r>
      <w:r>
        <w:t>other.</w:t>
      </w:r>
      <w:r>
        <w:rPr>
          <w:spacing w:val="-5"/>
        </w:rPr>
        <w:t xml:space="preserve"> </w:t>
      </w:r>
      <w:r>
        <w:t>Thus</w:t>
      </w:r>
      <w:r>
        <w:rPr>
          <w:spacing w:val="-6"/>
        </w:rPr>
        <w:t xml:space="preserve"> </w:t>
      </w:r>
      <w:r>
        <w:t>they</w:t>
      </w:r>
      <w:r>
        <w:rPr>
          <w:spacing w:val="-5"/>
        </w:rPr>
        <w:t xml:space="preserve"> </w:t>
      </w:r>
      <w:r>
        <w:t>are,</w:t>
      </w:r>
      <w:r>
        <w:rPr>
          <w:spacing w:val="-6"/>
        </w:rPr>
        <w:t xml:space="preserve"> </w:t>
      </w:r>
      <w:r>
        <w:t>altogether,</w:t>
      </w:r>
      <w:r>
        <w:rPr>
          <w:spacing w:val="-6"/>
        </w:rPr>
        <w:t xml:space="preserve"> </w:t>
      </w:r>
      <w:r>
        <w:t>two</w:t>
      </w:r>
      <w:r>
        <w:rPr>
          <w:spacing w:val="-5"/>
        </w:rPr>
        <w:t xml:space="preserve"> </w:t>
      </w:r>
      <w:r>
        <w:t>miles</w:t>
      </w:r>
      <w:r>
        <w:rPr>
          <w:spacing w:val="-6"/>
        </w:rPr>
        <w:t xml:space="preserve"> </w:t>
      </w:r>
      <w:r>
        <w:t>in</w:t>
      </w:r>
      <w:r>
        <w:rPr>
          <w:spacing w:val="-5"/>
        </w:rPr>
        <w:t xml:space="preserve"> </w:t>
      </w:r>
      <w:r>
        <w:t>circuit,</w:t>
      </w:r>
      <w:r>
        <w:rPr>
          <w:spacing w:val="-6"/>
        </w:rPr>
        <w:t xml:space="preserve"> </w:t>
      </w:r>
      <w:r>
        <w:t>and</w:t>
      </w:r>
      <w:r>
        <w:rPr>
          <w:spacing w:val="-52"/>
        </w:rPr>
        <w:t xml:space="preserve"> </w:t>
      </w:r>
      <w:r>
        <w:t>four</w:t>
      </w:r>
      <w:r>
        <w:rPr>
          <w:spacing w:val="-8"/>
        </w:rPr>
        <w:t xml:space="preserve"> </w:t>
      </w:r>
      <w:r>
        <w:t>miles</w:t>
      </w:r>
      <w:r>
        <w:rPr>
          <w:spacing w:val="-8"/>
        </w:rPr>
        <w:t xml:space="preserve"> </w:t>
      </w:r>
      <w:r>
        <w:t>distant</w:t>
      </w:r>
      <w:r>
        <w:rPr>
          <w:spacing w:val="-8"/>
        </w:rPr>
        <w:t xml:space="preserve"> </w:t>
      </w:r>
      <w:r>
        <w:t>from</w:t>
      </w:r>
      <w:r>
        <w:rPr>
          <w:spacing w:val="-7"/>
        </w:rPr>
        <w:t xml:space="preserve"> </w:t>
      </w:r>
      <w:r>
        <w:t>each</w:t>
      </w:r>
      <w:r>
        <w:rPr>
          <w:spacing w:val="-8"/>
        </w:rPr>
        <w:t xml:space="preserve"> </w:t>
      </w:r>
      <w:r>
        <w:t>other.</w:t>
      </w:r>
      <w:r>
        <w:rPr>
          <w:spacing w:val="-8"/>
        </w:rPr>
        <w:t xml:space="preserve"> </w:t>
      </w:r>
      <w:r>
        <w:t>The</w:t>
      </w:r>
      <w:r>
        <w:rPr>
          <w:spacing w:val="-8"/>
        </w:rPr>
        <w:t xml:space="preserve"> </w:t>
      </w:r>
      <w:r>
        <w:t>street</w:t>
      </w:r>
      <w:r>
        <w:rPr>
          <w:spacing w:val="-7"/>
        </w:rPr>
        <w:t xml:space="preserve"> </w:t>
      </w:r>
      <w:r>
        <w:t>is</w:t>
      </w:r>
      <w:r>
        <w:rPr>
          <w:spacing w:val="-8"/>
        </w:rPr>
        <w:t xml:space="preserve"> </w:t>
      </w:r>
      <w:r>
        <w:t>crossed</w:t>
      </w:r>
      <w:r>
        <w:rPr>
          <w:spacing w:val="-8"/>
        </w:rPr>
        <w:t xml:space="preserve"> </w:t>
      </w:r>
      <w:r>
        <w:t>by</w:t>
      </w:r>
      <w:r>
        <w:rPr>
          <w:spacing w:val="-8"/>
        </w:rPr>
        <w:t xml:space="preserve"> </w:t>
      </w:r>
      <w:r>
        <w:t>many</w:t>
      </w:r>
      <w:r>
        <w:rPr>
          <w:spacing w:val="-7"/>
        </w:rPr>
        <w:t xml:space="preserve"> </w:t>
      </w:r>
      <w:r>
        <w:t>low</w:t>
      </w:r>
      <w:r>
        <w:rPr>
          <w:spacing w:val="-8"/>
        </w:rPr>
        <w:t xml:space="preserve"> </w:t>
      </w:r>
      <w:r>
        <w:t>and</w:t>
      </w:r>
      <w:r>
        <w:rPr>
          <w:spacing w:val="-8"/>
        </w:rPr>
        <w:t xml:space="preserve"> </w:t>
      </w:r>
      <w:r>
        <w:t>convenient</w:t>
      </w:r>
      <w:r>
        <w:rPr>
          <w:spacing w:val="-8"/>
        </w:rPr>
        <w:t xml:space="preserve"> </w:t>
      </w:r>
      <w:r>
        <w:t>bridges.</w:t>
      </w:r>
      <w:r>
        <w:rPr>
          <w:spacing w:val="-7"/>
        </w:rPr>
        <w:t xml:space="preserve"> </w:t>
      </w:r>
      <w:r>
        <w:t>Parallel</w:t>
      </w:r>
      <w:r>
        <w:rPr>
          <w:spacing w:val="-8"/>
        </w:rPr>
        <w:t xml:space="preserve"> </w:t>
      </w:r>
      <w:r>
        <w:t>to</w:t>
      </w:r>
      <w:r>
        <w:rPr>
          <w:spacing w:val="-8"/>
        </w:rPr>
        <w:t xml:space="preserve"> </w:t>
      </w:r>
      <w:r>
        <w:t>it,</w:t>
      </w:r>
      <w:r>
        <w:rPr>
          <w:spacing w:val="-7"/>
        </w:rPr>
        <w:t xml:space="preserve"> </w:t>
      </w:r>
      <w:r>
        <w:t>but</w:t>
      </w:r>
      <w:r w:rsidR="00C3057B">
        <w:t xml:space="preserve"> </w:t>
      </w:r>
      <w:r>
        <w:t>on the opposite side to the squares, is a very large canal, and on its bank capacious warehouses, built of stone, to</w:t>
      </w:r>
      <w:r>
        <w:rPr>
          <w:spacing w:val="1"/>
        </w:rPr>
        <w:t xml:space="preserve"> </w:t>
      </w:r>
      <w:r>
        <w:t>accommodate the merchants from India and other countries, and receive their goods; this situation being chosen as</w:t>
      </w:r>
      <w:r>
        <w:rPr>
          <w:spacing w:val="-52"/>
        </w:rPr>
        <w:t xml:space="preserve"> </w:t>
      </w:r>
      <w:r>
        <w:t>convenient with regard to the market-squares. Each of these, on three days in every week, contains an assemblage</w:t>
      </w:r>
      <w:r>
        <w:rPr>
          <w:spacing w:val="1"/>
        </w:rPr>
        <w:t xml:space="preserve"> </w:t>
      </w:r>
      <w:r>
        <w:t>of</w:t>
      </w:r>
      <w:r>
        <w:rPr>
          <w:spacing w:val="-11"/>
        </w:rPr>
        <w:t xml:space="preserve"> </w:t>
      </w:r>
      <w:r>
        <w:t>from</w:t>
      </w:r>
      <w:r>
        <w:rPr>
          <w:spacing w:val="-11"/>
        </w:rPr>
        <w:t xml:space="preserve"> </w:t>
      </w:r>
      <w:r>
        <w:t>40,000</w:t>
      </w:r>
      <w:r>
        <w:rPr>
          <w:spacing w:val="-10"/>
        </w:rPr>
        <w:t xml:space="preserve"> </w:t>
      </w:r>
      <w:r>
        <w:t>to</w:t>
      </w:r>
      <w:r>
        <w:rPr>
          <w:spacing w:val="-11"/>
        </w:rPr>
        <w:t xml:space="preserve"> </w:t>
      </w:r>
      <w:r>
        <w:t>50,000</w:t>
      </w:r>
      <w:r>
        <w:rPr>
          <w:spacing w:val="-10"/>
        </w:rPr>
        <w:t xml:space="preserve"> </w:t>
      </w:r>
      <w:r>
        <w:t>persons,</w:t>
      </w:r>
      <w:r>
        <w:rPr>
          <w:spacing w:val="-11"/>
        </w:rPr>
        <w:t xml:space="preserve"> </w:t>
      </w:r>
      <w:r>
        <w:t>who</w:t>
      </w:r>
      <w:r>
        <w:rPr>
          <w:spacing w:val="-11"/>
        </w:rPr>
        <w:t xml:space="preserve"> </w:t>
      </w:r>
      <w:r>
        <w:t>bring</w:t>
      </w:r>
      <w:r>
        <w:rPr>
          <w:spacing w:val="-10"/>
        </w:rPr>
        <w:t xml:space="preserve"> </w:t>
      </w:r>
      <w:r>
        <w:t>for</w:t>
      </w:r>
      <w:r>
        <w:rPr>
          <w:spacing w:val="-11"/>
        </w:rPr>
        <w:t xml:space="preserve"> </w:t>
      </w:r>
      <w:r>
        <w:t>sale</w:t>
      </w:r>
      <w:r>
        <w:rPr>
          <w:spacing w:val="-10"/>
        </w:rPr>
        <w:t xml:space="preserve"> </w:t>
      </w:r>
      <w:r>
        <w:t>every</w:t>
      </w:r>
      <w:r>
        <w:rPr>
          <w:spacing w:val="-11"/>
        </w:rPr>
        <w:t xml:space="preserve"> </w:t>
      </w:r>
      <w:r>
        <w:t>desirable</w:t>
      </w:r>
      <w:r>
        <w:rPr>
          <w:spacing w:val="-11"/>
        </w:rPr>
        <w:t xml:space="preserve"> </w:t>
      </w:r>
      <w:r>
        <w:t>article</w:t>
      </w:r>
      <w:r>
        <w:rPr>
          <w:spacing w:val="-10"/>
        </w:rPr>
        <w:t xml:space="preserve"> </w:t>
      </w:r>
      <w:r>
        <w:t>of</w:t>
      </w:r>
      <w:r>
        <w:rPr>
          <w:spacing w:val="-11"/>
        </w:rPr>
        <w:t xml:space="preserve"> </w:t>
      </w:r>
      <w:r>
        <w:t>provision.</w:t>
      </w:r>
      <w:r>
        <w:rPr>
          <w:spacing w:val="-10"/>
        </w:rPr>
        <w:t xml:space="preserve"> </w:t>
      </w:r>
      <w:r>
        <w:t>There</w:t>
      </w:r>
      <w:r>
        <w:rPr>
          <w:spacing w:val="-11"/>
        </w:rPr>
        <w:t xml:space="preserve"> </w:t>
      </w:r>
      <w:r>
        <w:t>appears</w:t>
      </w:r>
      <w:r>
        <w:rPr>
          <w:spacing w:val="-11"/>
        </w:rPr>
        <w:t xml:space="preserve"> </w:t>
      </w:r>
      <w:r>
        <w:t>abundance</w:t>
      </w:r>
      <w:r>
        <w:rPr>
          <w:spacing w:val="1"/>
        </w:rPr>
        <w:t xml:space="preserve"> </w:t>
      </w:r>
      <w:r>
        <w:t>of all kinds of game, roebucks, stags, fallow-deer, hares, and rabbits, with partridges, pheasants, francolins, quails,</w:t>
      </w:r>
      <w:r>
        <w:rPr>
          <w:spacing w:val="-52"/>
        </w:rPr>
        <w:t xml:space="preserve"> </w:t>
      </w:r>
      <w:r>
        <w:t xml:space="preserve">common fowls, </w:t>
      </w:r>
      <w:r>
        <w:lastRenderedPageBreak/>
        <w:t>capons, ducks and geese almost innumerable; these last being so easily bred on the lake, that for a</w:t>
      </w:r>
      <w:r>
        <w:rPr>
          <w:spacing w:val="1"/>
        </w:rPr>
        <w:t xml:space="preserve"> </w:t>
      </w:r>
      <w:r>
        <w:t>Venetian silver grosso you may buy a couple of geese and two pairs of ducks. In the same place are also the sham-</w:t>
      </w:r>
      <w:r>
        <w:rPr>
          <w:spacing w:val="-52"/>
        </w:rPr>
        <w:t xml:space="preserve"> </w:t>
      </w:r>
      <w:r>
        <w:t>bles, where cattle, as oxen, calves, kids, and lambs, are killed for the tables of the rich and of magistrates. These</w:t>
      </w:r>
      <w:r>
        <w:rPr>
          <w:spacing w:val="1"/>
        </w:rPr>
        <w:t xml:space="preserve"> </w:t>
      </w:r>
      <w:r>
        <w:t>markets afford at all seasons a great variety of herbs and fruits; in particular, uncommonly large pears, weighing</w:t>
      </w:r>
      <w:r>
        <w:rPr>
          <w:spacing w:val="1"/>
        </w:rPr>
        <w:t xml:space="preserve"> </w:t>
      </w:r>
      <w:r>
        <w:t>each ten pounds, white in the inside like paste, and very fragrant. The peaches also, both yellow and white, are in</w:t>
      </w:r>
      <w:r>
        <w:rPr>
          <w:spacing w:val="1"/>
        </w:rPr>
        <w:t xml:space="preserve"> </w:t>
      </w:r>
      <w:r>
        <w:t>their season of delicious flavour. Grapes are not cultivated, but very good ones are brought dried from other dis-</w:t>
      </w:r>
      <w:r>
        <w:rPr>
          <w:spacing w:val="1"/>
        </w:rPr>
        <w:t xml:space="preserve"> </w:t>
      </w:r>
      <w:r>
        <w:t>tricts. Wine is not esteemed by the natives, who are accustomed to their own liquor, prepared from rice and vari-</w:t>
      </w:r>
      <w:r>
        <w:rPr>
          <w:spacing w:val="1"/>
        </w:rPr>
        <w:t xml:space="preserve"> </w:t>
      </w:r>
      <w:r>
        <w:t>ous spices. From the sea, twenty-five miles distant, a vast supply of fish is conveyed on the river; and the lake also</w:t>
      </w:r>
      <w:r>
        <w:rPr>
          <w:spacing w:val="-52"/>
        </w:rPr>
        <w:t xml:space="preserve"> </w:t>
      </w:r>
      <w:r>
        <w:t>contains abundance, the taking of which affords constant employment to numerous fishermen. The species vary</w:t>
      </w:r>
      <w:r>
        <w:rPr>
          <w:spacing w:val="1"/>
        </w:rPr>
        <w:t xml:space="preserve"> </w:t>
      </w:r>
      <w:r>
        <w:t>according to the season, and the offal carried thither from the city renders them large and rich. In short, the quan-</w:t>
      </w:r>
      <w:r>
        <w:rPr>
          <w:spacing w:val="1"/>
        </w:rPr>
        <w:t xml:space="preserve"> </w:t>
      </w:r>
      <w:r>
        <w:t>tity</w:t>
      </w:r>
      <w:r>
        <w:rPr>
          <w:spacing w:val="-6"/>
        </w:rPr>
        <w:t xml:space="preserve"> </w:t>
      </w:r>
      <w:r>
        <w:t>in</w:t>
      </w:r>
      <w:r>
        <w:rPr>
          <w:spacing w:val="-5"/>
        </w:rPr>
        <w:t xml:space="preserve"> </w:t>
      </w:r>
      <w:r>
        <w:t>the</w:t>
      </w:r>
      <w:r>
        <w:rPr>
          <w:spacing w:val="-5"/>
        </w:rPr>
        <w:t xml:space="preserve"> </w:t>
      </w:r>
      <w:r>
        <w:t>market</w:t>
      </w:r>
      <w:r>
        <w:rPr>
          <w:spacing w:val="-6"/>
        </w:rPr>
        <w:t xml:space="preserve"> </w:t>
      </w:r>
      <w:r>
        <w:t>is</w:t>
      </w:r>
      <w:r>
        <w:rPr>
          <w:spacing w:val="-5"/>
        </w:rPr>
        <w:t xml:space="preserve"> </w:t>
      </w:r>
      <w:r>
        <w:t>so</w:t>
      </w:r>
      <w:r>
        <w:rPr>
          <w:spacing w:val="-5"/>
        </w:rPr>
        <w:t xml:space="preserve"> </w:t>
      </w:r>
      <w:r>
        <w:t>immense,</w:t>
      </w:r>
      <w:r>
        <w:rPr>
          <w:spacing w:val="-5"/>
        </w:rPr>
        <w:t xml:space="preserve"> </w:t>
      </w:r>
      <w:r>
        <w:t>that</w:t>
      </w:r>
      <w:r>
        <w:rPr>
          <w:spacing w:val="-6"/>
        </w:rPr>
        <w:t xml:space="preserve"> </w:t>
      </w:r>
      <w:r>
        <w:t>you</w:t>
      </w:r>
      <w:r>
        <w:rPr>
          <w:spacing w:val="-5"/>
        </w:rPr>
        <w:t xml:space="preserve"> </w:t>
      </w:r>
      <w:r>
        <w:t>would</w:t>
      </w:r>
      <w:r>
        <w:rPr>
          <w:spacing w:val="-5"/>
        </w:rPr>
        <w:t xml:space="preserve"> </w:t>
      </w:r>
      <w:r>
        <w:t>think</w:t>
      </w:r>
      <w:r>
        <w:rPr>
          <w:spacing w:val="-6"/>
        </w:rPr>
        <w:t xml:space="preserve"> </w:t>
      </w:r>
      <w:r>
        <w:t>it</w:t>
      </w:r>
      <w:r>
        <w:rPr>
          <w:spacing w:val="-5"/>
        </w:rPr>
        <w:t xml:space="preserve"> </w:t>
      </w:r>
      <w:r>
        <w:t>impossible</w:t>
      </w:r>
      <w:r>
        <w:rPr>
          <w:spacing w:val="-5"/>
        </w:rPr>
        <w:t xml:space="preserve"> </w:t>
      </w:r>
      <w:r>
        <w:t>it</w:t>
      </w:r>
      <w:r>
        <w:rPr>
          <w:spacing w:val="-5"/>
        </w:rPr>
        <w:t xml:space="preserve"> </w:t>
      </w:r>
      <w:r>
        <w:t>could</w:t>
      </w:r>
      <w:r>
        <w:rPr>
          <w:spacing w:val="-6"/>
        </w:rPr>
        <w:t xml:space="preserve"> </w:t>
      </w:r>
      <w:r>
        <w:t>find</w:t>
      </w:r>
      <w:r>
        <w:rPr>
          <w:spacing w:val="-5"/>
        </w:rPr>
        <w:t xml:space="preserve"> </w:t>
      </w:r>
      <w:r>
        <w:t>purchasers;</w:t>
      </w:r>
      <w:r>
        <w:rPr>
          <w:spacing w:val="-5"/>
        </w:rPr>
        <w:t xml:space="preserve"> </w:t>
      </w:r>
      <w:r>
        <w:t>yet</w:t>
      </w:r>
      <w:r>
        <w:rPr>
          <w:spacing w:val="-6"/>
        </w:rPr>
        <w:t xml:space="preserve"> </w:t>
      </w:r>
      <w:r>
        <w:t>in</w:t>
      </w:r>
      <w:r>
        <w:rPr>
          <w:spacing w:val="-5"/>
        </w:rPr>
        <w:t xml:space="preserve"> </w:t>
      </w:r>
      <w:r>
        <w:t>a</w:t>
      </w:r>
      <w:r>
        <w:rPr>
          <w:spacing w:val="-5"/>
        </w:rPr>
        <w:t xml:space="preserve"> </w:t>
      </w:r>
      <w:r>
        <w:t>few</w:t>
      </w:r>
      <w:r>
        <w:rPr>
          <w:spacing w:val="-5"/>
        </w:rPr>
        <w:t xml:space="preserve"> </w:t>
      </w:r>
      <w:r>
        <w:t>hours</w:t>
      </w:r>
      <w:r>
        <w:rPr>
          <w:spacing w:val="-6"/>
        </w:rPr>
        <w:t xml:space="preserve"> </w:t>
      </w:r>
      <w:r>
        <w:t>it</w:t>
      </w:r>
      <w:r>
        <w:rPr>
          <w:spacing w:val="-5"/>
        </w:rPr>
        <w:t xml:space="preserve"> </w:t>
      </w:r>
      <w:r>
        <w:t>is</w:t>
      </w:r>
      <w:r>
        <w:rPr>
          <w:spacing w:val="1"/>
        </w:rPr>
        <w:t xml:space="preserve"> </w:t>
      </w:r>
      <w:r>
        <w:t>all disposed of, so many inhabitants are there who can afford to indulge in such luxuries. They eat fish and flesh at</w:t>
      </w:r>
      <w:r>
        <w:rPr>
          <w:spacing w:val="-52"/>
        </w:rPr>
        <w:t xml:space="preserve"> </w:t>
      </w:r>
      <w:r>
        <w:t>one meal. Each of the ten squares is surrounded with lofty dwelling-houses; the lower part being made into shops,</w:t>
      </w:r>
      <w:r>
        <w:rPr>
          <w:spacing w:val="1"/>
        </w:rPr>
        <w:t xml:space="preserve"> </w:t>
      </w:r>
      <w:r>
        <w:t>where manufactures of every kind are carried on, and imported articles are sold, as spices, drugs, toys, and pearls.</w:t>
      </w:r>
      <w:r>
        <w:rPr>
          <w:spacing w:val="1"/>
        </w:rPr>
        <w:t xml:space="preserve"> </w:t>
      </w:r>
      <w:r>
        <w:t>In</w:t>
      </w:r>
      <w:r>
        <w:rPr>
          <w:spacing w:val="-5"/>
        </w:rPr>
        <w:t xml:space="preserve"> </w:t>
      </w:r>
      <w:r>
        <w:t>some</w:t>
      </w:r>
      <w:r>
        <w:rPr>
          <w:spacing w:val="-4"/>
        </w:rPr>
        <w:t xml:space="preserve"> </w:t>
      </w:r>
      <w:r>
        <w:t>shops</w:t>
      </w:r>
      <w:r>
        <w:rPr>
          <w:spacing w:val="-5"/>
        </w:rPr>
        <w:t xml:space="preserve"> </w:t>
      </w:r>
      <w:r>
        <w:t>is</w:t>
      </w:r>
      <w:r>
        <w:rPr>
          <w:spacing w:val="-4"/>
        </w:rPr>
        <w:t xml:space="preserve"> </w:t>
      </w:r>
      <w:r>
        <w:t>kept</w:t>
      </w:r>
      <w:r>
        <w:rPr>
          <w:spacing w:val="-5"/>
        </w:rPr>
        <w:t xml:space="preserve"> </w:t>
      </w:r>
      <w:r>
        <w:t>only</w:t>
      </w:r>
      <w:r>
        <w:rPr>
          <w:spacing w:val="-4"/>
        </w:rPr>
        <w:t xml:space="preserve"> </w:t>
      </w:r>
      <w:r>
        <w:t>the</w:t>
      </w:r>
      <w:r>
        <w:rPr>
          <w:spacing w:val="-4"/>
        </w:rPr>
        <w:t xml:space="preserve"> </w:t>
      </w:r>
      <w:r>
        <w:t>country</w:t>
      </w:r>
      <w:r>
        <w:rPr>
          <w:spacing w:val="-5"/>
        </w:rPr>
        <w:t xml:space="preserve"> </w:t>
      </w:r>
      <w:r>
        <w:t>wine,</w:t>
      </w:r>
      <w:r>
        <w:rPr>
          <w:spacing w:val="-4"/>
        </w:rPr>
        <w:t xml:space="preserve"> </w:t>
      </w:r>
      <w:r>
        <w:t>which</w:t>
      </w:r>
      <w:r>
        <w:rPr>
          <w:spacing w:val="-5"/>
        </w:rPr>
        <w:t xml:space="preserve"> </w:t>
      </w:r>
      <w:r>
        <w:t>is</w:t>
      </w:r>
      <w:r>
        <w:rPr>
          <w:spacing w:val="-4"/>
        </w:rPr>
        <w:t xml:space="preserve"> </w:t>
      </w:r>
      <w:r>
        <w:t>constantly</w:t>
      </w:r>
      <w:r>
        <w:rPr>
          <w:spacing w:val="-4"/>
        </w:rPr>
        <w:t xml:space="preserve"> </w:t>
      </w:r>
      <w:r>
        <w:t>made</w:t>
      </w:r>
      <w:r>
        <w:rPr>
          <w:spacing w:val="-5"/>
        </w:rPr>
        <w:t xml:space="preserve"> </w:t>
      </w:r>
      <w:r>
        <w:t>fresh,</w:t>
      </w:r>
      <w:r>
        <w:rPr>
          <w:spacing w:val="-4"/>
        </w:rPr>
        <w:t xml:space="preserve"> </w:t>
      </w:r>
      <w:r>
        <w:t>and</w:t>
      </w:r>
      <w:r>
        <w:rPr>
          <w:spacing w:val="-5"/>
        </w:rPr>
        <w:t xml:space="preserve"> </w:t>
      </w:r>
      <w:r>
        <w:t>served</w:t>
      </w:r>
      <w:r>
        <w:rPr>
          <w:spacing w:val="-4"/>
        </w:rPr>
        <w:t xml:space="preserve"> </w:t>
      </w:r>
      <w:r>
        <w:t>out</w:t>
      </w:r>
      <w:r>
        <w:rPr>
          <w:spacing w:val="-5"/>
        </w:rPr>
        <w:t xml:space="preserve"> </w:t>
      </w:r>
      <w:r>
        <w:t>at</w:t>
      </w:r>
      <w:r>
        <w:rPr>
          <w:spacing w:val="-4"/>
        </w:rPr>
        <w:t xml:space="preserve"> </w:t>
      </w:r>
      <w:r>
        <w:t>a</w:t>
      </w:r>
      <w:r>
        <w:rPr>
          <w:spacing w:val="-4"/>
        </w:rPr>
        <w:t xml:space="preserve"> </w:t>
      </w:r>
      <w:r>
        <w:t>moderate</w:t>
      </w:r>
      <w:r>
        <w:rPr>
          <w:spacing w:val="-5"/>
        </w:rPr>
        <w:t xml:space="preserve"> </w:t>
      </w:r>
      <w:r>
        <w:t>price.</w:t>
      </w:r>
      <w:r>
        <w:rPr>
          <w:spacing w:val="-4"/>
        </w:rPr>
        <w:t xml:space="preserve"> </w:t>
      </w:r>
      <w:r>
        <w:t>In</w:t>
      </w:r>
      <w:r>
        <w:rPr>
          <w:spacing w:val="1"/>
        </w:rPr>
        <w:t xml:space="preserve"> </w:t>
      </w:r>
      <w:r>
        <w:t>the several streets connected with the squares are numerous baths, attended by servants of both sexes, to perform</w:t>
      </w:r>
      <w:r>
        <w:rPr>
          <w:spacing w:val="1"/>
        </w:rPr>
        <w:t xml:space="preserve"> </w:t>
      </w:r>
      <w:r>
        <w:t>the functions of ablution for the male and female visiters, who from their childhood are accustomed to bathe in</w:t>
      </w:r>
      <w:r>
        <w:rPr>
          <w:spacing w:val="1"/>
        </w:rPr>
        <w:t xml:space="preserve"> </w:t>
      </w:r>
      <w:r>
        <w:t>cold water, as being highly conducive to health. Here, too, are apartments provided with warm water for the use of</w:t>
      </w:r>
      <w:r>
        <w:rPr>
          <w:spacing w:val="-52"/>
        </w:rPr>
        <w:t xml:space="preserve"> </w:t>
      </w:r>
      <w:r>
        <w:t>strangers, who, from want of use, cannot endure the shock of the cold. All are in the daily habit of washing their</w:t>
      </w:r>
      <w:r>
        <w:rPr>
          <w:spacing w:val="1"/>
        </w:rPr>
        <w:t xml:space="preserve"> </w:t>
      </w:r>
      <w:r>
        <w:t>persons,</w:t>
      </w:r>
      <w:r>
        <w:rPr>
          <w:spacing w:val="-7"/>
        </w:rPr>
        <w:t xml:space="preserve"> </w:t>
      </w:r>
      <w:r>
        <w:t>especially</w:t>
      </w:r>
      <w:r>
        <w:rPr>
          <w:spacing w:val="-6"/>
        </w:rPr>
        <w:t xml:space="preserve"> </w:t>
      </w:r>
      <w:r>
        <w:t>before</w:t>
      </w:r>
      <w:r>
        <w:rPr>
          <w:spacing w:val="-7"/>
        </w:rPr>
        <w:t xml:space="preserve"> </w:t>
      </w:r>
      <w:r>
        <w:t>meals.</w:t>
      </w:r>
    </w:p>
    <w:p w14:paraId="7A5F33D5" w14:textId="05FD2989" w:rsidR="000276C6" w:rsidRDefault="000276C6" w:rsidP="00C3057B">
      <w:pPr>
        <w:pStyle w:val="Body"/>
      </w:pPr>
      <w:r>
        <w:t>In other streets reside the females of bad character, who are extremely numerous; and not only in the streets</w:t>
      </w:r>
      <w:r>
        <w:rPr>
          <w:spacing w:val="1"/>
        </w:rPr>
        <w:t xml:space="preserve"> </w:t>
      </w:r>
      <w:r>
        <w:t>near the squares, which are specially appropriated to them, but in every other quarter they appear, highly dressed</w:t>
      </w:r>
      <w:r>
        <w:rPr>
          <w:spacing w:val="1"/>
        </w:rPr>
        <w:t xml:space="preserve"> </w:t>
      </w:r>
      <w:r>
        <w:t>out and perfumed, in well furnished houses, and with a train of domestics. They are perfectly skilled in all the arts</w:t>
      </w:r>
      <w:r>
        <w:rPr>
          <w:spacing w:val="-52"/>
        </w:rPr>
        <w:t xml:space="preserve"> </w:t>
      </w:r>
      <w:r>
        <w:t>of seduction, which they can adapt to persons of every description; so that strangers who have once yielded to</w:t>
      </w:r>
      <w:r>
        <w:rPr>
          <w:spacing w:val="1"/>
        </w:rPr>
        <w:t xml:space="preserve"> </w:t>
      </w:r>
      <w:r>
        <w:t>their fascination are said to be like men bewitched, and can never get rid of the impression. Intoxicated with these</w:t>
      </w:r>
      <w:r>
        <w:rPr>
          <w:spacing w:val="-52"/>
        </w:rPr>
        <w:t xml:space="preserve"> </w:t>
      </w:r>
      <w:r>
        <w:t>unlawful</w:t>
      </w:r>
      <w:r>
        <w:rPr>
          <w:spacing w:val="-10"/>
        </w:rPr>
        <w:t xml:space="preserve"> </w:t>
      </w:r>
      <w:r>
        <w:t>pleasures,</w:t>
      </w:r>
      <w:r>
        <w:rPr>
          <w:spacing w:val="-9"/>
        </w:rPr>
        <w:t xml:space="preserve"> </w:t>
      </w:r>
      <w:r>
        <w:t>even</w:t>
      </w:r>
      <w:r>
        <w:rPr>
          <w:spacing w:val="-9"/>
        </w:rPr>
        <w:t xml:space="preserve"> </w:t>
      </w:r>
      <w:r>
        <w:t>after</w:t>
      </w:r>
      <w:r>
        <w:rPr>
          <w:spacing w:val="-9"/>
        </w:rPr>
        <w:t xml:space="preserve"> </w:t>
      </w:r>
      <w:r>
        <w:t>returning</w:t>
      </w:r>
      <w:r>
        <w:rPr>
          <w:spacing w:val="-9"/>
        </w:rPr>
        <w:t xml:space="preserve"> </w:t>
      </w:r>
      <w:r>
        <w:t>home,</w:t>
      </w:r>
      <w:r>
        <w:rPr>
          <w:spacing w:val="-9"/>
        </w:rPr>
        <w:t xml:space="preserve"> </w:t>
      </w:r>
      <w:r>
        <w:t>they</w:t>
      </w:r>
      <w:r>
        <w:rPr>
          <w:spacing w:val="-9"/>
        </w:rPr>
        <w:t xml:space="preserve"> </w:t>
      </w:r>
      <w:r>
        <w:t>always</w:t>
      </w:r>
      <w:r>
        <w:rPr>
          <w:spacing w:val="-9"/>
        </w:rPr>
        <w:t xml:space="preserve"> </w:t>
      </w:r>
      <w:r>
        <w:t>long</w:t>
      </w:r>
      <w:r>
        <w:rPr>
          <w:spacing w:val="-9"/>
        </w:rPr>
        <w:t xml:space="preserve"> </w:t>
      </w:r>
      <w:r>
        <w:t>to</w:t>
      </w:r>
      <w:r>
        <w:rPr>
          <w:spacing w:val="-9"/>
        </w:rPr>
        <w:t xml:space="preserve"> </w:t>
      </w:r>
      <w:r>
        <w:t>revisit</w:t>
      </w:r>
      <w:r>
        <w:rPr>
          <w:spacing w:val="-9"/>
        </w:rPr>
        <w:t xml:space="preserve"> </w:t>
      </w:r>
      <w:r>
        <w:t>the</w:t>
      </w:r>
      <w:r>
        <w:rPr>
          <w:spacing w:val="-9"/>
        </w:rPr>
        <w:t xml:space="preserve"> </w:t>
      </w:r>
      <w:r>
        <w:t>place</w:t>
      </w:r>
      <w:r>
        <w:rPr>
          <w:spacing w:val="-9"/>
        </w:rPr>
        <w:t xml:space="preserve"> </w:t>
      </w:r>
      <w:r>
        <w:t>where</w:t>
      </w:r>
      <w:r>
        <w:rPr>
          <w:spacing w:val="-9"/>
        </w:rPr>
        <w:t xml:space="preserve"> </w:t>
      </w:r>
      <w:r>
        <w:t>they</w:t>
      </w:r>
      <w:r>
        <w:rPr>
          <w:spacing w:val="-9"/>
        </w:rPr>
        <w:t xml:space="preserve"> </w:t>
      </w:r>
      <w:r>
        <w:t>were</w:t>
      </w:r>
      <w:r>
        <w:rPr>
          <w:spacing w:val="-9"/>
        </w:rPr>
        <w:t xml:space="preserve"> </w:t>
      </w:r>
      <w:r>
        <w:t>thus</w:t>
      </w:r>
      <w:r>
        <w:rPr>
          <w:spacing w:val="-9"/>
        </w:rPr>
        <w:t xml:space="preserve"> </w:t>
      </w:r>
      <w:r>
        <w:t>seduced.</w:t>
      </w:r>
      <w:r>
        <w:rPr>
          <w:spacing w:val="1"/>
        </w:rPr>
        <w:t xml:space="preserve"> </w:t>
      </w:r>
      <w:r>
        <w:t>In</w:t>
      </w:r>
      <w:r>
        <w:rPr>
          <w:spacing w:val="-4"/>
        </w:rPr>
        <w:t xml:space="preserve"> </w:t>
      </w:r>
      <w:r>
        <w:t>other</w:t>
      </w:r>
      <w:r>
        <w:rPr>
          <w:spacing w:val="-3"/>
        </w:rPr>
        <w:t xml:space="preserve"> </w:t>
      </w:r>
      <w:r>
        <w:t>streets</w:t>
      </w:r>
      <w:r>
        <w:rPr>
          <w:spacing w:val="-4"/>
        </w:rPr>
        <w:t xml:space="preserve"> </w:t>
      </w:r>
      <w:r>
        <w:t>reside</w:t>
      </w:r>
      <w:r>
        <w:rPr>
          <w:spacing w:val="-3"/>
        </w:rPr>
        <w:t xml:space="preserve"> </w:t>
      </w:r>
      <w:r>
        <w:t>the</w:t>
      </w:r>
      <w:r>
        <w:rPr>
          <w:spacing w:val="-3"/>
        </w:rPr>
        <w:t xml:space="preserve"> </w:t>
      </w:r>
      <w:r>
        <w:t>physicians</w:t>
      </w:r>
      <w:r>
        <w:rPr>
          <w:spacing w:val="-4"/>
        </w:rPr>
        <w:t xml:space="preserve"> </w:t>
      </w:r>
      <w:r>
        <w:t>and</w:t>
      </w:r>
      <w:r>
        <w:rPr>
          <w:spacing w:val="-3"/>
        </w:rPr>
        <w:t xml:space="preserve"> </w:t>
      </w:r>
      <w:r>
        <w:t>the</w:t>
      </w:r>
      <w:r>
        <w:rPr>
          <w:spacing w:val="-3"/>
        </w:rPr>
        <w:t xml:space="preserve"> </w:t>
      </w:r>
      <w:r>
        <w:t>astrologers,</w:t>
      </w:r>
      <w:r>
        <w:rPr>
          <w:spacing w:val="-4"/>
        </w:rPr>
        <w:t xml:space="preserve"> </w:t>
      </w:r>
      <w:r>
        <w:t>who</w:t>
      </w:r>
      <w:r>
        <w:rPr>
          <w:spacing w:val="-3"/>
        </w:rPr>
        <w:t xml:space="preserve"> </w:t>
      </w:r>
      <w:r>
        <w:t>also</w:t>
      </w:r>
      <w:r>
        <w:rPr>
          <w:spacing w:val="-3"/>
        </w:rPr>
        <w:t xml:space="preserve"> </w:t>
      </w:r>
      <w:r>
        <w:t>teach</w:t>
      </w:r>
      <w:r>
        <w:rPr>
          <w:spacing w:val="-4"/>
        </w:rPr>
        <w:t xml:space="preserve"> </w:t>
      </w:r>
      <w:r>
        <w:t>reading</w:t>
      </w:r>
      <w:r>
        <w:rPr>
          <w:spacing w:val="-3"/>
        </w:rPr>
        <w:t xml:space="preserve"> </w:t>
      </w:r>
      <w:r>
        <w:t>and</w:t>
      </w:r>
      <w:r>
        <w:rPr>
          <w:spacing w:val="-4"/>
        </w:rPr>
        <w:t xml:space="preserve"> </w:t>
      </w:r>
      <w:r>
        <w:t>writing,</w:t>
      </w:r>
      <w:r>
        <w:rPr>
          <w:spacing w:val="-3"/>
        </w:rPr>
        <w:t xml:space="preserve"> </w:t>
      </w:r>
      <w:r>
        <w:t>with</w:t>
      </w:r>
      <w:r>
        <w:rPr>
          <w:spacing w:val="-3"/>
        </w:rPr>
        <w:t xml:space="preserve"> </w:t>
      </w:r>
      <w:r>
        <w:t>many</w:t>
      </w:r>
      <w:r>
        <w:rPr>
          <w:spacing w:val="-4"/>
        </w:rPr>
        <w:t xml:space="preserve"> </w:t>
      </w:r>
      <w:r>
        <w:t>other</w:t>
      </w:r>
      <w:r>
        <w:rPr>
          <w:spacing w:val="-3"/>
        </w:rPr>
        <w:t xml:space="preserve"> </w:t>
      </w:r>
      <w:r>
        <w:t>arts.</w:t>
      </w:r>
      <w:r w:rsidR="00C3057B">
        <w:t xml:space="preserve"> </w:t>
      </w:r>
      <w:r>
        <w:t>On</w:t>
      </w:r>
      <w:r>
        <w:rPr>
          <w:spacing w:val="-13"/>
        </w:rPr>
        <w:t xml:space="preserve"> </w:t>
      </w:r>
      <w:r>
        <w:t>opposite</w:t>
      </w:r>
      <w:r>
        <w:rPr>
          <w:spacing w:val="-12"/>
        </w:rPr>
        <w:t xml:space="preserve"> </w:t>
      </w:r>
      <w:r>
        <w:t>sides</w:t>
      </w:r>
      <w:r>
        <w:rPr>
          <w:spacing w:val="-12"/>
        </w:rPr>
        <w:t xml:space="preserve"> </w:t>
      </w:r>
      <w:r>
        <w:t>of</w:t>
      </w:r>
      <w:r>
        <w:rPr>
          <w:spacing w:val="-12"/>
        </w:rPr>
        <w:t xml:space="preserve"> </w:t>
      </w:r>
      <w:r>
        <w:t>the</w:t>
      </w:r>
      <w:r>
        <w:rPr>
          <w:spacing w:val="-13"/>
        </w:rPr>
        <w:t xml:space="preserve"> </w:t>
      </w:r>
      <w:r>
        <w:t>squares</w:t>
      </w:r>
      <w:r>
        <w:rPr>
          <w:spacing w:val="-12"/>
        </w:rPr>
        <w:t xml:space="preserve"> </w:t>
      </w:r>
      <w:r>
        <w:t>are</w:t>
      </w:r>
      <w:r>
        <w:rPr>
          <w:spacing w:val="-12"/>
        </w:rPr>
        <w:t xml:space="preserve"> </w:t>
      </w:r>
      <w:r>
        <w:t>two</w:t>
      </w:r>
      <w:r>
        <w:rPr>
          <w:spacing w:val="-12"/>
        </w:rPr>
        <w:t xml:space="preserve"> </w:t>
      </w:r>
      <w:r>
        <w:t>large</w:t>
      </w:r>
      <w:r>
        <w:rPr>
          <w:spacing w:val="-12"/>
        </w:rPr>
        <w:t xml:space="preserve"> </w:t>
      </w:r>
      <w:r>
        <w:t>edifices,</w:t>
      </w:r>
      <w:r>
        <w:rPr>
          <w:spacing w:val="-13"/>
        </w:rPr>
        <w:t xml:space="preserve"> </w:t>
      </w:r>
      <w:r>
        <w:t>where</w:t>
      </w:r>
      <w:r>
        <w:rPr>
          <w:spacing w:val="-12"/>
        </w:rPr>
        <w:t xml:space="preserve"> </w:t>
      </w:r>
      <w:r>
        <w:t>officers</w:t>
      </w:r>
      <w:r>
        <w:rPr>
          <w:spacing w:val="-12"/>
        </w:rPr>
        <w:t xml:space="preserve"> </w:t>
      </w:r>
      <w:r>
        <w:t>appointed</w:t>
      </w:r>
      <w:r>
        <w:rPr>
          <w:spacing w:val="-12"/>
        </w:rPr>
        <w:t xml:space="preserve"> </w:t>
      </w:r>
      <w:r>
        <w:t>by</w:t>
      </w:r>
      <w:r>
        <w:rPr>
          <w:spacing w:val="-13"/>
        </w:rPr>
        <w:t xml:space="preserve"> </w:t>
      </w:r>
      <w:r>
        <w:t>his</w:t>
      </w:r>
      <w:r>
        <w:rPr>
          <w:spacing w:val="-12"/>
        </w:rPr>
        <w:t xml:space="preserve"> </w:t>
      </w:r>
      <w:r>
        <w:t>majesty</w:t>
      </w:r>
      <w:r>
        <w:rPr>
          <w:spacing w:val="-12"/>
        </w:rPr>
        <w:t xml:space="preserve"> </w:t>
      </w:r>
      <w:r>
        <w:t>promptly</w:t>
      </w:r>
      <w:r>
        <w:rPr>
          <w:spacing w:val="-12"/>
        </w:rPr>
        <w:t xml:space="preserve"> </w:t>
      </w:r>
      <w:r>
        <w:t>decide</w:t>
      </w:r>
      <w:r>
        <w:rPr>
          <w:spacing w:val="-12"/>
        </w:rPr>
        <w:t xml:space="preserve"> </w:t>
      </w:r>
      <w:r>
        <w:t>any</w:t>
      </w:r>
      <w:r>
        <w:rPr>
          <w:spacing w:val="-52"/>
        </w:rPr>
        <w:t xml:space="preserve"> </w:t>
      </w:r>
      <w:r>
        <w:t>differences that arise between the foreign merchants and the inhabitants. They are bound also to take care that the</w:t>
      </w:r>
      <w:r>
        <w:rPr>
          <w:spacing w:val="1"/>
        </w:rPr>
        <w:t xml:space="preserve"> </w:t>
      </w:r>
      <w:r>
        <w:t xml:space="preserve">guards be duly stationed on the </w:t>
      </w:r>
      <w:r>
        <w:lastRenderedPageBreak/>
        <w:t>neighbouring bridges, and in case of neglect, to inflict a discretionary punishment</w:t>
      </w:r>
      <w:r>
        <w:rPr>
          <w:spacing w:val="1"/>
        </w:rPr>
        <w:t xml:space="preserve"> </w:t>
      </w:r>
      <w:r>
        <w:t>on</w:t>
      </w:r>
      <w:r>
        <w:rPr>
          <w:spacing w:val="-6"/>
        </w:rPr>
        <w:t xml:space="preserve"> </w:t>
      </w:r>
      <w:r>
        <w:t>the</w:t>
      </w:r>
      <w:r>
        <w:rPr>
          <w:spacing w:val="-6"/>
        </w:rPr>
        <w:t xml:space="preserve"> </w:t>
      </w:r>
      <w:r>
        <w:t>delinquent.</w:t>
      </w:r>
    </w:p>
    <w:p w14:paraId="0CEB1044" w14:textId="14BE9C0A" w:rsidR="000276C6" w:rsidRDefault="000276C6" w:rsidP="00C3057B">
      <w:pPr>
        <w:pStyle w:val="Body"/>
      </w:pPr>
      <w:r>
        <w:t>On each side of the principal street, mentioned as reaching across the whole city, are large houses and man-</w:t>
      </w:r>
      <w:r>
        <w:rPr>
          <w:spacing w:val="1"/>
        </w:rPr>
        <w:t xml:space="preserve"> </w:t>
      </w:r>
      <w:r>
        <w:t>sions with gardens; near to which are the abodes and shops of the working artisans. At all hours you observe such</w:t>
      </w:r>
      <w:r>
        <w:rPr>
          <w:spacing w:val="-52"/>
        </w:rPr>
        <w:t xml:space="preserve"> </w:t>
      </w:r>
      <w:r>
        <w:t>multitudes of people passing backwards and forwards on their various avocations, that it might seem impossible</w:t>
      </w:r>
      <w:r>
        <w:rPr>
          <w:spacing w:val="1"/>
        </w:rPr>
        <w:t xml:space="preserve"> </w:t>
      </w:r>
      <w:r>
        <w:t>to supply them with food. A different judgment will, however, be formed, when every market-day the squares are</w:t>
      </w:r>
      <w:r>
        <w:rPr>
          <w:spacing w:val="-52"/>
        </w:rPr>
        <w:t xml:space="preserve"> </w:t>
      </w:r>
      <w:r>
        <w:t>seen</w:t>
      </w:r>
      <w:r>
        <w:rPr>
          <w:spacing w:val="-10"/>
        </w:rPr>
        <w:t xml:space="preserve"> </w:t>
      </w:r>
      <w:r>
        <w:t>crowded</w:t>
      </w:r>
      <w:r>
        <w:rPr>
          <w:spacing w:val="-9"/>
        </w:rPr>
        <w:t xml:space="preserve"> </w:t>
      </w:r>
      <w:r>
        <w:t>with</w:t>
      </w:r>
      <w:r>
        <w:rPr>
          <w:spacing w:val="-9"/>
        </w:rPr>
        <w:t xml:space="preserve"> </w:t>
      </w:r>
      <w:r>
        <w:t>people,</w:t>
      </w:r>
      <w:r>
        <w:rPr>
          <w:spacing w:val="-10"/>
        </w:rPr>
        <w:t xml:space="preserve"> </w:t>
      </w:r>
      <w:r>
        <w:t>and</w:t>
      </w:r>
      <w:r>
        <w:rPr>
          <w:spacing w:val="-9"/>
        </w:rPr>
        <w:t xml:space="preserve"> </w:t>
      </w:r>
      <w:r>
        <w:t>covered</w:t>
      </w:r>
      <w:r>
        <w:rPr>
          <w:spacing w:val="-9"/>
        </w:rPr>
        <w:t xml:space="preserve"> </w:t>
      </w:r>
      <w:r>
        <w:t>with</w:t>
      </w:r>
      <w:r>
        <w:rPr>
          <w:spacing w:val="-9"/>
        </w:rPr>
        <w:t xml:space="preserve"> </w:t>
      </w:r>
      <w:r>
        <w:t>provisions</w:t>
      </w:r>
      <w:r>
        <w:rPr>
          <w:spacing w:val="-10"/>
        </w:rPr>
        <w:t xml:space="preserve"> </w:t>
      </w:r>
      <w:r>
        <w:t>brought</w:t>
      </w:r>
      <w:r>
        <w:rPr>
          <w:spacing w:val="-9"/>
        </w:rPr>
        <w:t xml:space="preserve"> </w:t>
      </w:r>
      <w:r>
        <w:t>in</w:t>
      </w:r>
      <w:r>
        <w:rPr>
          <w:spacing w:val="-9"/>
        </w:rPr>
        <w:t xml:space="preserve"> </w:t>
      </w:r>
      <w:r>
        <w:t>for</w:t>
      </w:r>
      <w:r>
        <w:rPr>
          <w:spacing w:val="-10"/>
        </w:rPr>
        <w:t xml:space="preserve"> </w:t>
      </w:r>
      <w:r>
        <w:t>sale</w:t>
      </w:r>
      <w:r>
        <w:rPr>
          <w:spacing w:val="-9"/>
        </w:rPr>
        <w:t xml:space="preserve"> </w:t>
      </w:r>
      <w:r>
        <w:t>by</w:t>
      </w:r>
      <w:r>
        <w:rPr>
          <w:spacing w:val="-9"/>
        </w:rPr>
        <w:t xml:space="preserve"> </w:t>
      </w:r>
      <w:r>
        <w:t>carts</w:t>
      </w:r>
      <w:r>
        <w:rPr>
          <w:spacing w:val="-9"/>
        </w:rPr>
        <w:t xml:space="preserve"> </w:t>
      </w:r>
      <w:r>
        <w:t>and</w:t>
      </w:r>
      <w:r>
        <w:rPr>
          <w:spacing w:val="-10"/>
        </w:rPr>
        <w:t xml:space="preserve"> </w:t>
      </w:r>
      <w:r>
        <w:t>boats.</w:t>
      </w:r>
      <w:r>
        <w:rPr>
          <w:spacing w:val="-9"/>
        </w:rPr>
        <w:t xml:space="preserve"> </w:t>
      </w:r>
      <w:r>
        <w:t>To</w:t>
      </w:r>
      <w:r>
        <w:rPr>
          <w:spacing w:val="-9"/>
        </w:rPr>
        <w:t xml:space="preserve"> </w:t>
      </w:r>
      <w:r>
        <w:t>give</w:t>
      </w:r>
      <w:r>
        <w:rPr>
          <w:spacing w:val="-9"/>
        </w:rPr>
        <w:t xml:space="preserve"> </w:t>
      </w:r>
      <w:r>
        <w:t>some</w:t>
      </w:r>
      <w:r>
        <w:rPr>
          <w:spacing w:val="-10"/>
        </w:rPr>
        <w:t xml:space="preserve"> </w:t>
      </w:r>
      <w:r>
        <w:t>idea</w:t>
      </w:r>
      <w:r>
        <w:rPr>
          <w:spacing w:val="-9"/>
        </w:rPr>
        <w:t xml:space="preserve"> </w:t>
      </w:r>
      <w:r>
        <w:t>of</w:t>
      </w:r>
      <w:r>
        <w:rPr>
          <w:spacing w:val="-52"/>
        </w:rPr>
        <w:t xml:space="preserve"> </w:t>
      </w:r>
      <w:r>
        <w:t>the</w:t>
      </w:r>
      <w:r>
        <w:rPr>
          <w:spacing w:val="-7"/>
        </w:rPr>
        <w:t xml:space="preserve"> </w:t>
      </w:r>
      <w:r>
        <w:t>quantity</w:t>
      </w:r>
      <w:r>
        <w:rPr>
          <w:spacing w:val="-6"/>
        </w:rPr>
        <w:t xml:space="preserve"> </w:t>
      </w:r>
      <w:r>
        <w:t>of</w:t>
      </w:r>
      <w:r>
        <w:rPr>
          <w:spacing w:val="-6"/>
        </w:rPr>
        <w:t xml:space="preserve"> </w:t>
      </w:r>
      <w:r>
        <w:t>meat,</w:t>
      </w:r>
      <w:r>
        <w:rPr>
          <w:spacing w:val="-6"/>
        </w:rPr>
        <w:t xml:space="preserve"> </w:t>
      </w:r>
      <w:r>
        <w:t>wine,</w:t>
      </w:r>
      <w:r>
        <w:rPr>
          <w:spacing w:val="-6"/>
        </w:rPr>
        <w:t xml:space="preserve"> </w:t>
      </w:r>
      <w:r>
        <w:t>spices,</w:t>
      </w:r>
      <w:r>
        <w:rPr>
          <w:spacing w:val="-6"/>
        </w:rPr>
        <w:t xml:space="preserve"> </w:t>
      </w:r>
      <w:r>
        <w:t>and</w:t>
      </w:r>
      <w:r>
        <w:rPr>
          <w:spacing w:val="-6"/>
        </w:rPr>
        <w:t xml:space="preserve"> </w:t>
      </w:r>
      <w:r>
        <w:t>other</w:t>
      </w:r>
      <w:r>
        <w:rPr>
          <w:spacing w:val="-6"/>
        </w:rPr>
        <w:t xml:space="preserve"> </w:t>
      </w:r>
      <w:r>
        <w:t>articles</w:t>
      </w:r>
      <w:r>
        <w:rPr>
          <w:spacing w:val="-6"/>
        </w:rPr>
        <w:t xml:space="preserve"> </w:t>
      </w:r>
      <w:r>
        <w:t>brought</w:t>
      </w:r>
      <w:r>
        <w:rPr>
          <w:spacing w:val="-6"/>
        </w:rPr>
        <w:t xml:space="preserve"> </w:t>
      </w:r>
      <w:r>
        <w:t>for</w:t>
      </w:r>
      <w:r>
        <w:rPr>
          <w:spacing w:val="-6"/>
        </w:rPr>
        <w:t xml:space="preserve"> </w:t>
      </w:r>
      <w:r>
        <w:t>the</w:t>
      </w:r>
      <w:r>
        <w:rPr>
          <w:spacing w:val="-7"/>
        </w:rPr>
        <w:t xml:space="preserve"> </w:t>
      </w:r>
      <w:r>
        <w:t>consumption</w:t>
      </w:r>
      <w:r>
        <w:rPr>
          <w:spacing w:val="-6"/>
        </w:rPr>
        <w:t xml:space="preserve"> </w:t>
      </w:r>
      <w:r>
        <w:t>of</w:t>
      </w:r>
      <w:r>
        <w:rPr>
          <w:spacing w:val="-6"/>
        </w:rPr>
        <w:t xml:space="preserve"> </w:t>
      </w:r>
      <w:r>
        <w:t>the</w:t>
      </w:r>
      <w:r>
        <w:rPr>
          <w:spacing w:val="-6"/>
        </w:rPr>
        <w:t xml:space="preserve"> </w:t>
      </w:r>
      <w:r>
        <w:t>people</w:t>
      </w:r>
      <w:r>
        <w:rPr>
          <w:spacing w:val="-6"/>
        </w:rPr>
        <w:t xml:space="preserve"> </w:t>
      </w:r>
      <w:r>
        <w:t>of</w:t>
      </w:r>
      <w:r>
        <w:rPr>
          <w:spacing w:val="-6"/>
        </w:rPr>
        <w:t xml:space="preserve"> </w:t>
      </w:r>
      <w:r>
        <w:t>Kin-sai,</w:t>
      </w:r>
      <w:r>
        <w:rPr>
          <w:spacing w:val="-6"/>
        </w:rPr>
        <w:t xml:space="preserve"> </w:t>
      </w:r>
      <w:r>
        <w:t>I</w:t>
      </w:r>
      <w:r>
        <w:rPr>
          <w:spacing w:val="-6"/>
        </w:rPr>
        <w:t xml:space="preserve"> </w:t>
      </w:r>
      <w:r>
        <w:t>shall</w:t>
      </w:r>
      <w:r w:rsidR="00C3057B">
        <w:t xml:space="preserve"> </w:t>
      </w:r>
      <w:r>
        <w:t>instance</w:t>
      </w:r>
      <w:r>
        <w:rPr>
          <w:spacing w:val="-9"/>
        </w:rPr>
        <w:t xml:space="preserve"> </w:t>
      </w:r>
      <w:r>
        <w:t>the</w:t>
      </w:r>
      <w:r>
        <w:rPr>
          <w:spacing w:val="-9"/>
        </w:rPr>
        <w:t xml:space="preserve"> </w:t>
      </w:r>
      <w:r>
        <w:t>single</w:t>
      </w:r>
      <w:r>
        <w:rPr>
          <w:spacing w:val="-9"/>
        </w:rPr>
        <w:t xml:space="preserve"> </w:t>
      </w:r>
      <w:r>
        <w:t>article</w:t>
      </w:r>
      <w:r>
        <w:rPr>
          <w:spacing w:val="-9"/>
        </w:rPr>
        <w:t xml:space="preserve"> </w:t>
      </w:r>
      <w:r>
        <w:t>of</w:t>
      </w:r>
      <w:r>
        <w:rPr>
          <w:spacing w:val="-9"/>
        </w:rPr>
        <w:t xml:space="preserve"> </w:t>
      </w:r>
      <w:r>
        <w:t>pepper.</w:t>
      </w:r>
      <w:r>
        <w:rPr>
          <w:spacing w:val="-9"/>
        </w:rPr>
        <w:t xml:space="preserve"> </w:t>
      </w:r>
      <w:r>
        <w:t>Marco</w:t>
      </w:r>
      <w:r>
        <w:rPr>
          <w:spacing w:val="-9"/>
        </w:rPr>
        <w:t xml:space="preserve"> </w:t>
      </w:r>
      <w:r>
        <w:t>Polo</w:t>
      </w:r>
      <w:r>
        <w:rPr>
          <w:spacing w:val="-8"/>
        </w:rPr>
        <w:t xml:space="preserve"> </w:t>
      </w:r>
      <w:r>
        <w:t>was</w:t>
      </w:r>
      <w:r>
        <w:rPr>
          <w:spacing w:val="-9"/>
        </w:rPr>
        <w:t xml:space="preserve"> </w:t>
      </w:r>
      <w:r>
        <w:t>informed</w:t>
      </w:r>
      <w:r>
        <w:rPr>
          <w:spacing w:val="-9"/>
        </w:rPr>
        <w:t xml:space="preserve"> </w:t>
      </w:r>
      <w:r>
        <w:t>by</w:t>
      </w:r>
      <w:r>
        <w:rPr>
          <w:spacing w:val="-9"/>
        </w:rPr>
        <w:t xml:space="preserve"> </w:t>
      </w:r>
      <w:r>
        <w:t>an</w:t>
      </w:r>
      <w:r>
        <w:rPr>
          <w:spacing w:val="-9"/>
        </w:rPr>
        <w:t xml:space="preserve"> </w:t>
      </w:r>
      <w:r>
        <w:t>officer</w:t>
      </w:r>
      <w:r>
        <w:rPr>
          <w:spacing w:val="-9"/>
        </w:rPr>
        <w:t xml:space="preserve"> </w:t>
      </w:r>
      <w:r>
        <w:t>employed</w:t>
      </w:r>
      <w:r>
        <w:rPr>
          <w:spacing w:val="-9"/>
        </w:rPr>
        <w:t xml:space="preserve"> </w:t>
      </w:r>
      <w:r>
        <w:t>in</w:t>
      </w:r>
      <w:r>
        <w:rPr>
          <w:spacing w:val="-8"/>
        </w:rPr>
        <w:t xml:space="preserve"> </w:t>
      </w:r>
      <w:r>
        <w:t>the</w:t>
      </w:r>
      <w:r>
        <w:rPr>
          <w:spacing w:val="-9"/>
        </w:rPr>
        <w:t xml:space="preserve"> </w:t>
      </w:r>
      <w:r>
        <w:t>customs,</w:t>
      </w:r>
      <w:r>
        <w:rPr>
          <w:spacing w:val="-9"/>
        </w:rPr>
        <w:t xml:space="preserve"> </w:t>
      </w:r>
      <w:r>
        <w:t>that</w:t>
      </w:r>
      <w:r>
        <w:rPr>
          <w:spacing w:val="-9"/>
        </w:rPr>
        <w:t xml:space="preserve"> </w:t>
      </w:r>
      <w:r>
        <w:t>the</w:t>
      </w:r>
      <w:r>
        <w:rPr>
          <w:spacing w:val="-9"/>
        </w:rPr>
        <w:t xml:space="preserve"> </w:t>
      </w:r>
      <w:r>
        <w:t>daily</w:t>
      </w:r>
      <w:r>
        <w:rPr>
          <w:spacing w:val="-52"/>
        </w:rPr>
        <w:t xml:space="preserve"> </w:t>
      </w:r>
      <w:r>
        <w:t>amount</w:t>
      </w:r>
      <w:r>
        <w:rPr>
          <w:spacing w:val="-7"/>
        </w:rPr>
        <w:t xml:space="preserve"> </w:t>
      </w:r>
      <w:r>
        <w:t>was</w:t>
      </w:r>
      <w:r>
        <w:rPr>
          <w:spacing w:val="-6"/>
        </w:rPr>
        <w:t xml:space="preserve"> </w:t>
      </w:r>
      <w:r>
        <w:t>forty-three</w:t>
      </w:r>
      <w:r>
        <w:rPr>
          <w:spacing w:val="-6"/>
        </w:rPr>
        <w:t xml:space="preserve"> </w:t>
      </w:r>
      <w:r>
        <w:t>loads,</w:t>
      </w:r>
      <w:r>
        <w:rPr>
          <w:spacing w:val="-6"/>
        </w:rPr>
        <w:t xml:space="preserve"> </w:t>
      </w:r>
      <w:r>
        <w:t>each</w:t>
      </w:r>
      <w:r>
        <w:rPr>
          <w:spacing w:val="-6"/>
        </w:rPr>
        <w:t xml:space="preserve"> </w:t>
      </w:r>
      <w:r>
        <w:t>weighing</w:t>
      </w:r>
      <w:r>
        <w:rPr>
          <w:spacing w:val="-6"/>
        </w:rPr>
        <w:t xml:space="preserve"> </w:t>
      </w:r>
      <w:r>
        <w:t>243</w:t>
      </w:r>
      <w:r>
        <w:rPr>
          <w:spacing w:val="-6"/>
        </w:rPr>
        <w:t xml:space="preserve"> </w:t>
      </w:r>
      <w:r>
        <w:t>pounds.</w:t>
      </w:r>
    </w:p>
    <w:p w14:paraId="77543D9D" w14:textId="727D5CE2" w:rsidR="000276C6" w:rsidRDefault="000276C6" w:rsidP="00C3057B">
      <w:pPr>
        <w:pStyle w:val="Body"/>
      </w:pPr>
      <w:r>
        <w:t>The</w:t>
      </w:r>
      <w:r>
        <w:rPr>
          <w:spacing w:val="-8"/>
        </w:rPr>
        <w:t xml:space="preserve"> </w:t>
      </w:r>
      <w:r>
        <w:t>houses</w:t>
      </w:r>
      <w:r>
        <w:rPr>
          <w:spacing w:val="-8"/>
        </w:rPr>
        <w:t xml:space="preserve"> </w:t>
      </w:r>
      <w:r>
        <w:t>of</w:t>
      </w:r>
      <w:r>
        <w:rPr>
          <w:spacing w:val="-7"/>
        </w:rPr>
        <w:t xml:space="preserve"> </w:t>
      </w:r>
      <w:r>
        <w:t>the</w:t>
      </w:r>
      <w:r>
        <w:rPr>
          <w:spacing w:val="-8"/>
        </w:rPr>
        <w:t xml:space="preserve"> </w:t>
      </w:r>
      <w:r>
        <w:t>citizens</w:t>
      </w:r>
      <w:r>
        <w:rPr>
          <w:spacing w:val="-8"/>
        </w:rPr>
        <w:t xml:space="preserve"> </w:t>
      </w:r>
      <w:r>
        <w:t>are</w:t>
      </w:r>
      <w:r>
        <w:rPr>
          <w:spacing w:val="-7"/>
        </w:rPr>
        <w:t xml:space="preserve"> </w:t>
      </w:r>
      <w:r>
        <w:t>well</w:t>
      </w:r>
      <w:r>
        <w:rPr>
          <w:spacing w:val="-8"/>
        </w:rPr>
        <w:t xml:space="preserve"> </w:t>
      </w:r>
      <w:r>
        <w:t>built,</w:t>
      </w:r>
      <w:r>
        <w:rPr>
          <w:spacing w:val="-8"/>
        </w:rPr>
        <w:t xml:space="preserve"> </w:t>
      </w:r>
      <w:r>
        <w:t>and</w:t>
      </w:r>
      <w:r>
        <w:rPr>
          <w:spacing w:val="-7"/>
        </w:rPr>
        <w:t xml:space="preserve"> </w:t>
      </w:r>
      <w:r>
        <w:t>richly</w:t>
      </w:r>
      <w:r>
        <w:rPr>
          <w:spacing w:val="-8"/>
        </w:rPr>
        <w:t xml:space="preserve"> </w:t>
      </w:r>
      <w:r>
        <w:t>adorned</w:t>
      </w:r>
      <w:r>
        <w:rPr>
          <w:spacing w:val="-8"/>
        </w:rPr>
        <w:t xml:space="preserve"> </w:t>
      </w:r>
      <w:r>
        <w:t>with</w:t>
      </w:r>
      <w:r>
        <w:rPr>
          <w:spacing w:val="-7"/>
        </w:rPr>
        <w:t xml:space="preserve"> </w:t>
      </w:r>
      <w:r>
        <w:t>carving,</w:t>
      </w:r>
      <w:r>
        <w:rPr>
          <w:spacing w:val="-8"/>
        </w:rPr>
        <w:t xml:space="preserve"> </w:t>
      </w:r>
      <w:r>
        <w:t>in</w:t>
      </w:r>
      <w:r>
        <w:rPr>
          <w:spacing w:val="-7"/>
        </w:rPr>
        <w:t xml:space="preserve"> </w:t>
      </w:r>
      <w:r>
        <w:t>which,</w:t>
      </w:r>
      <w:r>
        <w:rPr>
          <w:spacing w:val="-8"/>
        </w:rPr>
        <w:t xml:space="preserve"> </w:t>
      </w:r>
      <w:r>
        <w:t>as</w:t>
      </w:r>
      <w:r>
        <w:rPr>
          <w:spacing w:val="-8"/>
        </w:rPr>
        <w:t xml:space="preserve"> </w:t>
      </w:r>
      <w:r>
        <w:t>well</w:t>
      </w:r>
      <w:r>
        <w:rPr>
          <w:spacing w:val="-7"/>
        </w:rPr>
        <w:t xml:space="preserve"> </w:t>
      </w:r>
      <w:r>
        <w:t>as</w:t>
      </w:r>
      <w:r>
        <w:rPr>
          <w:spacing w:val="-8"/>
        </w:rPr>
        <w:t xml:space="preserve"> </w:t>
      </w:r>
      <w:r>
        <w:t>in</w:t>
      </w:r>
      <w:r>
        <w:rPr>
          <w:spacing w:val="-8"/>
        </w:rPr>
        <w:t xml:space="preserve"> </w:t>
      </w:r>
      <w:r>
        <w:t>painting</w:t>
      </w:r>
      <w:r>
        <w:rPr>
          <w:spacing w:val="-7"/>
        </w:rPr>
        <w:t xml:space="preserve"> </w:t>
      </w:r>
      <w:r>
        <w:t>and</w:t>
      </w:r>
      <w:r>
        <w:rPr>
          <w:spacing w:val="-52"/>
        </w:rPr>
        <w:t xml:space="preserve"> </w:t>
      </w:r>
      <w:r>
        <w:t>ornamental</w:t>
      </w:r>
      <w:r>
        <w:rPr>
          <w:spacing w:val="-6"/>
        </w:rPr>
        <w:t xml:space="preserve"> </w:t>
      </w:r>
      <w:r>
        <w:t>buildings,</w:t>
      </w:r>
      <w:r>
        <w:rPr>
          <w:spacing w:val="-5"/>
        </w:rPr>
        <w:t xml:space="preserve"> </w:t>
      </w:r>
      <w:r>
        <w:t>they</w:t>
      </w:r>
      <w:r>
        <w:rPr>
          <w:spacing w:val="-5"/>
        </w:rPr>
        <w:t xml:space="preserve"> </w:t>
      </w:r>
      <w:r>
        <w:t>take</w:t>
      </w:r>
      <w:r>
        <w:rPr>
          <w:spacing w:val="-5"/>
        </w:rPr>
        <w:t xml:space="preserve"> </w:t>
      </w:r>
      <w:r>
        <w:t>great</w:t>
      </w:r>
      <w:r>
        <w:rPr>
          <w:spacing w:val="-5"/>
        </w:rPr>
        <w:t xml:space="preserve"> </w:t>
      </w:r>
      <w:r>
        <w:t>delight,</w:t>
      </w:r>
      <w:r>
        <w:rPr>
          <w:spacing w:val="-5"/>
        </w:rPr>
        <w:t xml:space="preserve"> </w:t>
      </w:r>
      <w:r>
        <w:t>and</w:t>
      </w:r>
      <w:r>
        <w:rPr>
          <w:spacing w:val="-5"/>
        </w:rPr>
        <w:t xml:space="preserve"> </w:t>
      </w:r>
      <w:r>
        <w:t>lavish</w:t>
      </w:r>
      <w:r>
        <w:rPr>
          <w:spacing w:val="-6"/>
        </w:rPr>
        <w:t xml:space="preserve"> </w:t>
      </w:r>
      <w:r>
        <w:t>enormous</w:t>
      </w:r>
      <w:r>
        <w:rPr>
          <w:spacing w:val="-5"/>
        </w:rPr>
        <w:t xml:space="preserve"> </w:t>
      </w:r>
      <w:r>
        <w:t>sums.</w:t>
      </w:r>
      <w:r>
        <w:rPr>
          <w:spacing w:val="-5"/>
        </w:rPr>
        <w:t xml:space="preserve"> </w:t>
      </w:r>
      <w:r>
        <w:t>Their</w:t>
      </w:r>
      <w:r>
        <w:rPr>
          <w:spacing w:val="-5"/>
        </w:rPr>
        <w:t xml:space="preserve"> </w:t>
      </w:r>
      <w:r>
        <w:t>natural</w:t>
      </w:r>
      <w:r>
        <w:rPr>
          <w:spacing w:val="-5"/>
        </w:rPr>
        <w:t xml:space="preserve"> </w:t>
      </w:r>
      <w:r>
        <w:t>disposition</w:t>
      </w:r>
      <w:r>
        <w:rPr>
          <w:spacing w:val="-5"/>
        </w:rPr>
        <w:t xml:space="preserve"> </w:t>
      </w:r>
      <w:r>
        <w:t>is</w:t>
      </w:r>
      <w:r>
        <w:rPr>
          <w:spacing w:val="-5"/>
        </w:rPr>
        <w:t xml:space="preserve"> </w:t>
      </w:r>
      <w:r>
        <w:t>pacific,</w:t>
      </w:r>
      <w:r>
        <w:rPr>
          <w:spacing w:val="-6"/>
        </w:rPr>
        <w:t xml:space="preserve"> </w:t>
      </w:r>
      <w:r>
        <w:t>and</w:t>
      </w:r>
      <w:r>
        <w:rPr>
          <w:spacing w:val="-52"/>
        </w:rPr>
        <w:t xml:space="preserve"> </w:t>
      </w:r>
      <w:r>
        <w:t>the example of their former unwarlike kings has accustomed them to live in tranquillity. They keep no arms in</w:t>
      </w:r>
      <w:r>
        <w:rPr>
          <w:spacing w:val="1"/>
        </w:rPr>
        <w:t xml:space="preserve"> </w:t>
      </w:r>
      <w:r>
        <w:t>their</w:t>
      </w:r>
      <w:r>
        <w:rPr>
          <w:spacing w:val="1"/>
        </w:rPr>
        <w:t xml:space="preserve"> </w:t>
      </w:r>
      <w:r>
        <w:t>houses,</w:t>
      </w:r>
      <w:r>
        <w:rPr>
          <w:spacing w:val="1"/>
        </w:rPr>
        <w:t xml:space="preserve"> </w:t>
      </w:r>
      <w:r>
        <w:t>and</w:t>
      </w:r>
      <w:r>
        <w:rPr>
          <w:spacing w:val="1"/>
        </w:rPr>
        <w:t xml:space="preserve"> </w:t>
      </w:r>
      <w:r>
        <w:t>are</w:t>
      </w:r>
      <w:r>
        <w:rPr>
          <w:spacing w:val="1"/>
        </w:rPr>
        <w:t xml:space="preserve"> </w:t>
      </w:r>
      <w:r>
        <w:t>unacquainted</w:t>
      </w:r>
      <w:r>
        <w:rPr>
          <w:spacing w:val="1"/>
        </w:rPr>
        <w:t xml:space="preserve"> </w:t>
      </w:r>
      <w:r>
        <w:t>with</w:t>
      </w:r>
      <w:r>
        <w:rPr>
          <w:spacing w:val="1"/>
        </w:rPr>
        <w:t xml:space="preserve"> </w:t>
      </w:r>
      <w:r>
        <w:t>their</w:t>
      </w:r>
      <w:r>
        <w:rPr>
          <w:spacing w:val="1"/>
        </w:rPr>
        <w:t xml:space="preserve"> </w:t>
      </w:r>
      <w:r>
        <w:t>use.</w:t>
      </w:r>
      <w:r>
        <w:rPr>
          <w:spacing w:val="1"/>
        </w:rPr>
        <w:t xml:space="preserve"> </w:t>
      </w:r>
      <w:r>
        <w:t>Their</w:t>
      </w:r>
      <w:r>
        <w:rPr>
          <w:spacing w:val="1"/>
        </w:rPr>
        <w:t xml:space="preserve"> </w:t>
      </w:r>
      <w:r>
        <w:t>mercantile</w:t>
      </w:r>
      <w:r>
        <w:rPr>
          <w:spacing w:val="1"/>
        </w:rPr>
        <w:t xml:space="preserve"> </w:t>
      </w:r>
      <w:r>
        <w:t>transactions</w:t>
      </w:r>
      <w:r>
        <w:rPr>
          <w:spacing w:val="1"/>
        </w:rPr>
        <w:t xml:space="preserve"> </w:t>
      </w:r>
      <w:r>
        <w:t>are</w:t>
      </w:r>
      <w:r>
        <w:rPr>
          <w:spacing w:val="1"/>
        </w:rPr>
        <w:t xml:space="preserve"> </w:t>
      </w:r>
      <w:r>
        <w:t>conducted</w:t>
      </w:r>
      <w:r>
        <w:rPr>
          <w:spacing w:val="1"/>
        </w:rPr>
        <w:t xml:space="preserve"> </w:t>
      </w:r>
      <w:r>
        <w:t>in</w:t>
      </w:r>
      <w:r>
        <w:rPr>
          <w:spacing w:val="1"/>
        </w:rPr>
        <w:t xml:space="preserve"> </w:t>
      </w:r>
      <w:r>
        <w:t>a</w:t>
      </w:r>
      <w:r>
        <w:rPr>
          <w:spacing w:val="1"/>
        </w:rPr>
        <w:t xml:space="preserve"> </w:t>
      </w:r>
      <w:r>
        <w:t>manner</w:t>
      </w:r>
      <w:r>
        <w:rPr>
          <w:spacing w:val="1"/>
        </w:rPr>
        <w:t xml:space="preserve"> </w:t>
      </w:r>
      <w:r>
        <w:t>per-</w:t>
      </w:r>
      <w:r>
        <w:rPr>
          <w:spacing w:val="1"/>
        </w:rPr>
        <w:t xml:space="preserve"> </w:t>
      </w:r>
      <w:r>
        <w:t>fectly</w:t>
      </w:r>
      <w:r>
        <w:rPr>
          <w:spacing w:val="-5"/>
        </w:rPr>
        <w:t xml:space="preserve"> </w:t>
      </w:r>
      <w:r>
        <w:t>upright</w:t>
      </w:r>
      <w:r>
        <w:rPr>
          <w:spacing w:val="-4"/>
        </w:rPr>
        <w:t xml:space="preserve"> </w:t>
      </w:r>
      <w:r>
        <w:t>and</w:t>
      </w:r>
      <w:r>
        <w:rPr>
          <w:spacing w:val="-4"/>
        </w:rPr>
        <w:t xml:space="preserve"> </w:t>
      </w:r>
      <w:r>
        <w:t>honourable.</w:t>
      </w:r>
      <w:r>
        <w:rPr>
          <w:spacing w:val="-4"/>
        </w:rPr>
        <w:t xml:space="preserve"> </w:t>
      </w:r>
      <w:r>
        <w:t>They</w:t>
      </w:r>
      <w:r>
        <w:rPr>
          <w:spacing w:val="-4"/>
        </w:rPr>
        <w:t xml:space="preserve"> </w:t>
      </w:r>
      <w:r>
        <w:t>also</w:t>
      </w:r>
      <w:r>
        <w:rPr>
          <w:spacing w:val="-4"/>
        </w:rPr>
        <w:t xml:space="preserve"> </w:t>
      </w:r>
      <w:r>
        <w:t>behave</w:t>
      </w:r>
      <w:r>
        <w:rPr>
          <w:spacing w:val="-5"/>
        </w:rPr>
        <w:t xml:space="preserve"> </w:t>
      </w:r>
      <w:r>
        <w:t>in</w:t>
      </w:r>
      <w:r>
        <w:rPr>
          <w:spacing w:val="-4"/>
        </w:rPr>
        <w:t xml:space="preserve"> </w:t>
      </w:r>
      <w:r>
        <w:t>a</w:t>
      </w:r>
      <w:r>
        <w:rPr>
          <w:spacing w:val="-4"/>
        </w:rPr>
        <w:t xml:space="preserve"> </w:t>
      </w:r>
      <w:r>
        <w:t>friendly</w:t>
      </w:r>
      <w:r>
        <w:rPr>
          <w:spacing w:val="-4"/>
        </w:rPr>
        <w:t xml:space="preserve"> </w:t>
      </w:r>
      <w:r>
        <w:t>manner</w:t>
      </w:r>
      <w:r>
        <w:rPr>
          <w:spacing w:val="-4"/>
        </w:rPr>
        <w:t xml:space="preserve"> </w:t>
      </w:r>
      <w:r>
        <w:t>to</w:t>
      </w:r>
      <w:r>
        <w:rPr>
          <w:spacing w:val="-4"/>
        </w:rPr>
        <w:t xml:space="preserve"> </w:t>
      </w:r>
      <w:r>
        <w:t>each</w:t>
      </w:r>
      <w:r>
        <w:rPr>
          <w:spacing w:val="-5"/>
        </w:rPr>
        <w:t xml:space="preserve"> </w:t>
      </w:r>
      <w:r>
        <w:t>other,</w:t>
      </w:r>
      <w:r>
        <w:rPr>
          <w:spacing w:val="-4"/>
        </w:rPr>
        <w:t xml:space="preserve"> </w:t>
      </w:r>
      <w:r>
        <w:t>so</w:t>
      </w:r>
      <w:r>
        <w:rPr>
          <w:spacing w:val="-4"/>
        </w:rPr>
        <w:t xml:space="preserve"> </w:t>
      </w:r>
      <w:r>
        <w:t>that</w:t>
      </w:r>
      <w:r>
        <w:rPr>
          <w:spacing w:val="-4"/>
        </w:rPr>
        <w:t xml:space="preserve"> </w:t>
      </w:r>
      <w:r>
        <w:t>the</w:t>
      </w:r>
      <w:r>
        <w:rPr>
          <w:spacing w:val="-4"/>
        </w:rPr>
        <w:t xml:space="preserve"> </w:t>
      </w:r>
      <w:r>
        <w:t>inhabitants</w:t>
      </w:r>
      <w:r>
        <w:rPr>
          <w:spacing w:val="-4"/>
        </w:rPr>
        <w:t xml:space="preserve"> </w:t>
      </w:r>
      <w:r>
        <w:t>of</w:t>
      </w:r>
      <w:r>
        <w:rPr>
          <w:spacing w:val="-4"/>
        </w:rPr>
        <w:t xml:space="preserve"> </w:t>
      </w:r>
      <w:r>
        <w:t>the</w:t>
      </w:r>
      <w:r>
        <w:rPr>
          <w:spacing w:val="1"/>
        </w:rPr>
        <w:t xml:space="preserve"> </w:t>
      </w:r>
      <w:r>
        <w:t>same neighbourhood appear like one family. In their domestic relations, they show no jealousy or suspicion of</w:t>
      </w:r>
      <w:r>
        <w:rPr>
          <w:spacing w:val="1"/>
        </w:rPr>
        <w:t xml:space="preserve"> </w:t>
      </w:r>
      <w:r>
        <w:t>their</w:t>
      </w:r>
      <w:r>
        <w:rPr>
          <w:spacing w:val="-5"/>
        </w:rPr>
        <w:t xml:space="preserve"> </w:t>
      </w:r>
      <w:r>
        <w:t>wives,</w:t>
      </w:r>
      <w:r>
        <w:rPr>
          <w:spacing w:val="-5"/>
        </w:rPr>
        <w:t xml:space="preserve"> </w:t>
      </w:r>
      <w:r>
        <w:t>but</w:t>
      </w:r>
      <w:r>
        <w:rPr>
          <w:spacing w:val="-4"/>
        </w:rPr>
        <w:t xml:space="preserve"> </w:t>
      </w:r>
      <w:r>
        <w:t>treat</w:t>
      </w:r>
      <w:r>
        <w:rPr>
          <w:spacing w:val="-5"/>
        </w:rPr>
        <w:t xml:space="preserve"> </w:t>
      </w:r>
      <w:r>
        <w:t>them</w:t>
      </w:r>
      <w:r>
        <w:rPr>
          <w:spacing w:val="-5"/>
        </w:rPr>
        <w:t xml:space="preserve"> </w:t>
      </w:r>
      <w:r>
        <w:t>with</w:t>
      </w:r>
      <w:r>
        <w:rPr>
          <w:spacing w:val="-4"/>
        </w:rPr>
        <w:t xml:space="preserve"> </w:t>
      </w:r>
      <w:r>
        <w:t>great</w:t>
      </w:r>
      <w:r>
        <w:rPr>
          <w:spacing w:val="-5"/>
        </w:rPr>
        <w:t xml:space="preserve"> </w:t>
      </w:r>
      <w:r>
        <w:t>respect.</w:t>
      </w:r>
      <w:r>
        <w:rPr>
          <w:spacing w:val="-5"/>
        </w:rPr>
        <w:t xml:space="preserve"> </w:t>
      </w:r>
      <w:r>
        <w:t>Any</w:t>
      </w:r>
      <w:r>
        <w:rPr>
          <w:spacing w:val="-4"/>
        </w:rPr>
        <w:t xml:space="preserve"> </w:t>
      </w:r>
      <w:r>
        <w:t>one</w:t>
      </w:r>
      <w:r>
        <w:rPr>
          <w:spacing w:val="-5"/>
        </w:rPr>
        <w:t xml:space="preserve"> </w:t>
      </w:r>
      <w:r>
        <w:t>would</w:t>
      </w:r>
      <w:r>
        <w:rPr>
          <w:spacing w:val="-4"/>
        </w:rPr>
        <w:t xml:space="preserve"> </w:t>
      </w:r>
      <w:r>
        <w:t>be</w:t>
      </w:r>
      <w:r>
        <w:rPr>
          <w:spacing w:val="-5"/>
        </w:rPr>
        <w:t xml:space="preserve"> </w:t>
      </w:r>
      <w:r>
        <w:t>held</w:t>
      </w:r>
      <w:r>
        <w:rPr>
          <w:spacing w:val="-5"/>
        </w:rPr>
        <w:t xml:space="preserve"> </w:t>
      </w:r>
      <w:r>
        <w:t>as</w:t>
      </w:r>
      <w:r>
        <w:rPr>
          <w:spacing w:val="-4"/>
        </w:rPr>
        <w:t xml:space="preserve"> </w:t>
      </w:r>
      <w:r>
        <w:t>infamous</w:t>
      </w:r>
      <w:r>
        <w:rPr>
          <w:spacing w:val="-5"/>
        </w:rPr>
        <w:t xml:space="preserve"> </w:t>
      </w:r>
      <w:r>
        <w:t>that</w:t>
      </w:r>
      <w:r>
        <w:rPr>
          <w:spacing w:val="-5"/>
        </w:rPr>
        <w:t xml:space="preserve"> </w:t>
      </w:r>
      <w:r>
        <w:t>should</w:t>
      </w:r>
      <w:r>
        <w:rPr>
          <w:spacing w:val="-4"/>
        </w:rPr>
        <w:t xml:space="preserve"> </w:t>
      </w:r>
      <w:r>
        <w:t>address</w:t>
      </w:r>
      <w:r>
        <w:rPr>
          <w:spacing w:val="-5"/>
        </w:rPr>
        <w:t xml:space="preserve"> </w:t>
      </w:r>
      <w:r>
        <w:t>indecent</w:t>
      </w:r>
      <w:r w:rsidR="00C3057B">
        <w:t xml:space="preserve"> </w:t>
      </w:r>
      <w:r>
        <w:t>expressions</w:t>
      </w:r>
      <w:r>
        <w:rPr>
          <w:spacing w:val="-9"/>
        </w:rPr>
        <w:t xml:space="preserve"> </w:t>
      </w:r>
      <w:r>
        <w:t>to</w:t>
      </w:r>
      <w:r>
        <w:rPr>
          <w:spacing w:val="-8"/>
        </w:rPr>
        <w:t xml:space="preserve"> </w:t>
      </w:r>
      <w:r>
        <w:t>married</w:t>
      </w:r>
      <w:r>
        <w:rPr>
          <w:spacing w:val="-8"/>
        </w:rPr>
        <w:t xml:space="preserve"> </w:t>
      </w:r>
      <w:r>
        <w:t>women.</w:t>
      </w:r>
      <w:r>
        <w:rPr>
          <w:spacing w:val="-8"/>
        </w:rPr>
        <w:t xml:space="preserve"> </w:t>
      </w:r>
      <w:r>
        <w:t>They</w:t>
      </w:r>
      <w:r>
        <w:rPr>
          <w:spacing w:val="-8"/>
        </w:rPr>
        <w:t xml:space="preserve"> </w:t>
      </w:r>
      <w:r>
        <w:t>behave</w:t>
      </w:r>
      <w:r>
        <w:rPr>
          <w:spacing w:val="-8"/>
        </w:rPr>
        <w:t xml:space="preserve"> </w:t>
      </w:r>
      <w:r>
        <w:t>with</w:t>
      </w:r>
      <w:r>
        <w:rPr>
          <w:spacing w:val="-8"/>
        </w:rPr>
        <w:t xml:space="preserve"> </w:t>
      </w:r>
      <w:r>
        <w:t>cordiality</w:t>
      </w:r>
      <w:r>
        <w:rPr>
          <w:spacing w:val="-8"/>
        </w:rPr>
        <w:t xml:space="preserve"> </w:t>
      </w:r>
      <w:r>
        <w:t>to</w:t>
      </w:r>
      <w:r>
        <w:rPr>
          <w:spacing w:val="-9"/>
        </w:rPr>
        <w:t xml:space="preserve"> </w:t>
      </w:r>
      <w:r>
        <w:t>strangers</w:t>
      </w:r>
      <w:r>
        <w:rPr>
          <w:spacing w:val="-8"/>
        </w:rPr>
        <w:t xml:space="preserve"> </w:t>
      </w:r>
      <w:r>
        <w:t>who</w:t>
      </w:r>
      <w:r>
        <w:rPr>
          <w:spacing w:val="-8"/>
        </w:rPr>
        <w:t xml:space="preserve"> </w:t>
      </w:r>
      <w:r>
        <w:t>visit</w:t>
      </w:r>
      <w:r>
        <w:rPr>
          <w:spacing w:val="-8"/>
        </w:rPr>
        <w:t xml:space="preserve"> </w:t>
      </w:r>
      <w:r>
        <w:t>the</w:t>
      </w:r>
      <w:r>
        <w:rPr>
          <w:spacing w:val="-8"/>
        </w:rPr>
        <w:t xml:space="preserve"> </w:t>
      </w:r>
      <w:r>
        <w:t>city</w:t>
      </w:r>
      <w:r>
        <w:rPr>
          <w:spacing w:val="-8"/>
        </w:rPr>
        <w:t xml:space="preserve"> </w:t>
      </w:r>
      <w:r>
        <w:t>for</w:t>
      </w:r>
      <w:r>
        <w:rPr>
          <w:spacing w:val="-8"/>
        </w:rPr>
        <w:t xml:space="preserve"> </w:t>
      </w:r>
      <w:r>
        <w:t>commercial</w:t>
      </w:r>
      <w:r>
        <w:rPr>
          <w:spacing w:val="-8"/>
        </w:rPr>
        <w:t xml:space="preserve"> </w:t>
      </w:r>
      <w:r>
        <w:t>purposes,</w:t>
      </w:r>
      <w:r>
        <w:rPr>
          <w:spacing w:val="-52"/>
        </w:rPr>
        <w:t xml:space="preserve"> </w:t>
      </w:r>
      <w:r>
        <w:t>hospitably entertain them, and afford their best assistance in their business. On the other hand, they hate the very</w:t>
      </w:r>
      <w:r>
        <w:rPr>
          <w:spacing w:val="1"/>
        </w:rPr>
        <w:t xml:space="preserve"> </w:t>
      </w:r>
      <w:r>
        <w:t>sight</w:t>
      </w:r>
      <w:r>
        <w:rPr>
          <w:spacing w:val="-7"/>
        </w:rPr>
        <w:t xml:space="preserve"> </w:t>
      </w:r>
      <w:r>
        <w:t>of</w:t>
      </w:r>
      <w:r>
        <w:rPr>
          <w:spacing w:val="-7"/>
        </w:rPr>
        <w:t xml:space="preserve"> </w:t>
      </w:r>
      <w:r>
        <w:t>soldiers,</w:t>
      </w:r>
      <w:r>
        <w:rPr>
          <w:spacing w:val="-7"/>
        </w:rPr>
        <w:t xml:space="preserve"> </w:t>
      </w:r>
      <w:r>
        <w:t>even</w:t>
      </w:r>
      <w:r>
        <w:rPr>
          <w:spacing w:val="-7"/>
        </w:rPr>
        <w:t xml:space="preserve"> </w:t>
      </w:r>
      <w:r>
        <w:t>the</w:t>
      </w:r>
      <w:r>
        <w:rPr>
          <w:spacing w:val="-7"/>
        </w:rPr>
        <w:t xml:space="preserve"> </w:t>
      </w:r>
      <w:r>
        <w:t>guards</w:t>
      </w:r>
      <w:r>
        <w:rPr>
          <w:spacing w:val="-7"/>
        </w:rPr>
        <w:t xml:space="preserve"> </w:t>
      </w:r>
      <w:r>
        <w:t>of</w:t>
      </w:r>
      <w:r>
        <w:rPr>
          <w:spacing w:val="-7"/>
        </w:rPr>
        <w:t xml:space="preserve"> </w:t>
      </w:r>
      <w:r>
        <w:t>the</w:t>
      </w:r>
      <w:r>
        <w:rPr>
          <w:spacing w:val="-7"/>
        </w:rPr>
        <w:t xml:space="preserve"> </w:t>
      </w:r>
      <w:r>
        <w:t>great</w:t>
      </w:r>
      <w:r>
        <w:rPr>
          <w:spacing w:val="-6"/>
        </w:rPr>
        <w:t xml:space="preserve"> </w:t>
      </w:r>
      <w:r>
        <w:t>khan;</w:t>
      </w:r>
      <w:r>
        <w:rPr>
          <w:spacing w:val="-7"/>
        </w:rPr>
        <w:t xml:space="preserve"> </w:t>
      </w:r>
      <w:r>
        <w:t>recollecting,</w:t>
      </w:r>
      <w:r>
        <w:rPr>
          <w:spacing w:val="-7"/>
        </w:rPr>
        <w:t xml:space="preserve"> </w:t>
      </w:r>
      <w:r>
        <w:t>that</w:t>
      </w:r>
      <w:r>
        <w:rPr>
          <w:spacing w:val="-7"/>
        </w:rPr>
        <w:t xml:space="preserve"> </w:t>
      </w:r>
      <w:r>
        <w:t>by</w:t>
      </w:r>
      <w:r>
        <w:rPr>
          <w:spacing w:val="-7"/>
        </w:rPr>
        <w:t xml:space="preserve"> </w:t>
      </w:r>
      <w:r>
        <w:t>their</w:t>
      </w:r>
      <w:r>
        <w:rPr>
          <w:spacing w:val="-7"/>
        </w:rPr>
        <w:t xml:space="preserve"> </w:t>
      </w:r>
      <w:r>
        <w:t>means</w:t>
      </w:r>
      <w:r>
        <w:rPr>
          <w:spacing w:val="-7"/>
        </w:rPr>
        <w:t xml:space="preserve"> </w:t>
      </w:r>
      <w:r>
        <w:t>they</w:t>
      </w:r>
      <w:r>
        <w:rPr>
          <w:spacing w:val="-7"/>
        </w:rPr>
        <w:t xml:space="preserve"> </w:t>
      </w:r>
      <w:r>
        <w:t>have</w:t>
      </w:r>
      <w:r>
        <w:rPr>
          <w:spacing w:val="-6"/>
        </w:rPr>
        <w:t xml:space="preserve"> </w:t>
      </w:r>
      <w:r>
        <w:t>been</w:t>
      </w:r>
      <w:r>
        <w:rPr>
          <w:spacing w:val="-7"/>
        </w:rPr>
        <w:t xml:space="preserve"> </w:t>
      </w:r>
      <w:r>
        <w:t>deprived</w:t>
      </w:r>
      <w:r>
        <w:rPr>
          <w:spacing w:val="-7"/>
        </w:rPr>
        <w:t xml:space="preserve"> </w:t>
      </w:r>
      <w:r>
        <w:t>of</w:t>
      </w:r>
      <w:r>
        <w:rPr>
          <w:spacing w:val="-7"/>
        </w:rPr>
        <w:t xml:space="preserve"> </w:t>
      </w:r>
      <w:r>
        <w:t>the</w:t>
      </w:r>
      <w:r>
        <w:rPr>
          <w:spacing w:val="1"/>
        </w:rPr>
        <w:t xml:space="preserve"> </w:t>
      </w:r>
      <w:r>
        <w:t>government</w:t>
      </w:r>
      <w:r>
        <w:rPr>
          <w:spacing w:val="-7"/>
        </w:rPr>
        <w:t xml:space="preserve"> </w:t>
      </w:r>
      <w:r>
        <w:t>of</w:t>
      </w:r>
      <w:r>
        <w:rPr>
          <w:spacing w:val="-6"/>
        </w:rPr>
        <w:t xml:space="preserve"> </w:t>
      </w:r>
      <w:r>
        <w:t>their</w:t>
      </w:r>
      <w:r>
        <w:rPr>
          <w:spacing w:val="-6"/>
        </w:rPr>
        <w:t xml:space="preserve"> </w:t>
      </w:r>
      <w:r>
        <w:t>native</w:t>
      </w:r>
      <w:r>
        <w:rPr>
          <w:spacing w:val="-6"/>
        </w:rPr>
        <w:t xml:space="preserve"> </w:t>
      </w:r>
      <w:r>
        <w:t>sovereigns.</w:t>
      </w:r>
    </w:p>
    <w:p w14:paraId="20D2A6C5" w14:textId="6E03D423" w:rsidR="000276C6" w:rsidRDefault="000276C6" w:rsidP="00C3057B">
      <w:pPr>
        <w:pStyle w:val="Body"/>
      </w:pPr>
      <w:r>
        <w:t>On the lake above mentioned are a number of pleasure-barges, capable of holding from ten to twenty persons,</w:t>
      </w:r>
      <w:r>
        <w:rPr>
          <w:spacing w:val="-52"/>
        </w:rPr>
        <w:t xml:space="preserve"> </w:t>
      </w:r>
      <w:r>
        <w:t>being</w:t>
      </w:r>
      <w:r>
        <w:rPr>
          <w:spacing w:val="-11"/>
        </w:rPr>
        <w:t xml:space="preserve"> </w:t>
      </w:r>
      <w:r>
        <w:t>from</w:t>
      </w:r>
      <w:r>
        <w:rPr>
          <w:spacing w:val="-10"/>
        </w:rPr>
        <w:t xml:space="preserve"> </w:t>
      </w:r>
      <w:r>
        <w:t>fifteen</w:t>
      </w:r>
      <w:r>
        <w:rPr>
          <w:spacing w:val="-11"/>
        </w:rPr>
        <w:t xml:space="preserve"> </w:t>
      </w:r>
      <w:r>
        <w:t>to</w:t>
      </w:r>
      <w:r>
        <w:rPr>
          <w:spacing w:val="-10"/>
        </w:rPr>
        <w:t xml:space="preserve"> </w:t>
      </w:r>
      <w:r>
        <w:t>twenty</w:t>
      </w:r>
      <w:r>
        <w:rPr>
          <w:spacing w:val="-11"/>
        </w:rPr>
        <w:t xml:space="preserve"> </w:t>
      </w:r>
      <w:r>
        <w:t>paces</w:t>
      </w:r>
      <w:r>
        <w:rPr>
          <w:spacing w:val="-10"/>
        </w:rPr>
        <w:t xml:space="preserve"> </w:t>
      </w:r>
      <w:r>
        <w:t>long,</w:t>
      </w:r>
      <w:r>
        <w:rPr>
          <w:spacing w:val="-11"/>
        </w:rPr>
        <w:t xml:space="preserve"> </w:t>
      </w:r>
      <w:r>
        <w:t>with</w:t>
      </w:r>
      <w:r>
        <w:rPr>
          <w:spacing w:val="-10"/>
        </w:rPr>
        <w:t xml:space="preserve"> </w:t>
      </w:r>
      <w:r>
        <w:t>a</w:t>
      </w:r>
      <w:r>
        <w:rPr>
          <w:spacing w:val="-11"/>
        </w:rPr>
        <w:t xml:space="preserve"> </w:t>
      </w:r>
      <w:r>
        <w:t>broad</w:t>
      </w:r>
      <w:r>
        <w:rPr>
          <w:spacing w:val="-10"/>
        </w:rPr>
        <w:t xml:space="preserve"> </w:t>
      </w:r>
      <w:r>
        <w:t>level</w:t>
      </w:r>
      <w:r>
        <w:rPr>
          <w:spacing w:val="-10"/>
        </w:rPr>
        <w:t xml:space="preserve"> </w:t>
      </w:r>
      <w:r>
        <w:t>floor,</w:t>
      </w:r>
      <w:r>
        <w:rPr>
          <w:spacing w:val="-11"/>
        </w:rPr>
        <w:t xml:space="preserve"> </w:t>
      </w:r>
      <w:r>
        <w:t>and</w:t>
      </w:r>
      <w:r>
        <w:rPr>
          <w:spacing w:val="-10"/>
        </w:rPr>
        <w:t xml:space="preserve"> </w:t>
      </w:r>
      <w:r>
        <w:t>moving</w:t>
      </w:r>
      <w:r>
        <w:rPr>
          <w:spacing w:val="-11"/>
        </w:rPr>
        <w:t xml:space="preserve"> </w:t>
      </w:r>
      <w:r>
        <w:t>steadily</w:t>
      </w:r>
      <w:r>
        <w:rPr>
          <w:spacing w:val="-10"/>
        </w:rPr>
        <w:t xml:space="preserve"> </w:t>
      </w:r>
      <w:r>
        <w:t>through</w:t>
      </w:r>
      <w:r>
        <w:rPr>
          <w:spacing w:val="-11"/>
        </w:rPr>
        <w:t xml:space="preserve"> </w:t>
      </w:r>
      <w:r>
        <w:t>the</w:t>
      </w:r>
      <w:r>
        <w:rPr>
          <w:spacing w:val="-10"/>
        </w:rPr>
        <w:t xml:space="preserve"> </w:t>
      </w:r>
      <w:r>
        <w:t>water.</w:t>
      </w:r>
      <w:r>
        <w:rPr>
          <w:spacing w:val="-11"/>
        </w:rPr>
        <w:t xml:space="preserve"> </w:t>
      </w:r>
      <w:r>
        <w:t>Those</w:t>
      </w:r>
      <w:r>
        <w:rPr>
          <w:spacing w:val="-10"/>
        </w:rPr>
        <w:t xml:space="preserve"> </w:t>
      </w:r>
      <w:r>
        <w:t>who</w:t>
      </w:r>
      <w:r w:rsidR="00C3057B">
        <w:t xml:space="preserve"> </w:t>
      </w:r>
      <w:r>
        <w:t>delight in this amusement, and propose to enjoy it, either with their ladies or companions, engage one of these</w:t>
      </w:r>
      <w:r>
        <w:rPr>
          <w:spacing w:val="1"/>
        </w:rPr>
        <w:t xml:space="preserve"> </w:t>
      </w:r>
      <w:r>
        <w:t>barges, which they find always in the very best order, with seats, tables, and every thing necessary for an entertain-</w:t>
      </w:r>
      <w:r>
        <w:rPr>
          <w:spacing w:val="-52"/>
        </w:rPr>
        <w:t xml:space="preserve"> </w:t>
      </w:r>
      <w:r>
        <w:t>ment. The boatmen sit on a flat upper deck, and with long poles reaching to the bottom of the lake, not more than</w:t>
      </w:r>
      <w:r>
        <w:rPr>
          <w:spacing w:val="1"/>
        </w:rPr>
        <w:t xml:space="preserve"> </w:t>
      </w:r>
      <w:r>
        <w:t>two fathoms deep, push along the vessels to any desired spot. These cabins are painted in various colours, and with</w:t>
      </w:r>
      <w:r>
        <w:rPr>
          <w:spacing w:val="-52"/>
        </w:rPr>
        <w:t xml:space="preserve"> </w:t>
      </w:r>
      <w:r>
        <w:t>many figures; the exterior is similarly adorned. On each side are windows, which can at pleasure be kept open or</w:t>
      </w:r>
      <w:r>
        <w:rPr>
          <w:spacing w:val="1"/>
        </w:rPr>
        <w:t xml:space="preserve"> </w:t>
      </w:r>
      <w:r>
        <w:t>shut, when the company seated at table may delight their eyes with the varied beauty of the passing scenes. Indeed,</w:t>
      </w:r>
      <w:r>
        <w:rPr>
          <w:spacing w:val="-52"/>
        </w:rPr>
        <w:t xml:space="preserve"> </w:t>
      </w:r>
      <w:r>
        <w:t>the gratification derived from these water-</w:t>
      </w:r>
      <w:r>
        <w:lastRenderedPageBreak/>
        <w:t>excursions exceeds any that can be enjoyed on land; for as the lake ex-</w:t>
      </w:r>
      <w:r>
        <w:rPr>
          <w:spacing w:val="1"/>
        </w:rPr>
        <w:t xml:space="preserve"> </w:t>
      </w:r>
      <w:r>
        <w:t>tends</w:t>
      </w:r>
      <w:r>
        <w:rPr>
          <w:spacing w:val="-7"/>
        </w:rPr>
        <w:t xml:space="preserve"> </w:t>
      </w:r>
      <w:r>
        <w:t>all</w:t>
      </w:r>
      <w:r>
        <w:rPr>
          <w:spacing w:val="-7"/>
        </w:rPr>
        <w:t xml:space="preserve"> </w:t>
      </w:r>
      <w:r>
        <w:t>along</w:t>
      </w:r>
      <w:r>
        <w:rPr>
          <w:spacing w:val="-6"/>
        </w:rPr>
        <w:t xml:space="preserve"> </w:t>
      </w:r>
      <w:r>
        <w:t>the</w:t>
      </w:r>
      <w:r>
        <w:rPr>
          <w:spacing w:val="-7"/>
        </w:rPr>
        <w:t xml:space="preserve"> </w:t>
      </w:r>
      <w:r>
        <w:t>city,</w:t>
      </w:r>
      <w:r>
        <w:rPr>
          <w:spacing w:val="-6"/>
        </w:rPr>
        <w:t xml:space="preserve"> </w:t>
      </w:r>
      <w:r>
        <w:t>you</w:t>
      </w:r>
      <w:r>
        <w:rPr>
          <w:spacing w:val="-7"/>
        </w:rPr>
        <w:t xml:space="preserve"> </w:t>
      </w:r>
      <w:r>
        <w:t>discover,</w:t>
      </w:r>
      <w:r>
        <w:rPr>
          <w:spacing w:val="-6"/>
        </w:rPr>
        <w:t xml:space="preserve"> </w:t>
      </w:r>
      <w:r>
        <w:t>while</w:t>
      </w:r>
      <w:r>
        <w:rPr>
          <w:spacing w:val="-7"/>
        </w:rPr>
        <w:t xml:space="preserve"> </w:t>
      </w:r>
      <w:r>
        <w:t>standing</w:t>
      </w:r>
      <w:r>
        <w:rPr>
          <w:spacing w:val="-7"/>
        </w:rPr>
        <w:t xml:space="preserve"> </w:t>
      </w:r>
      <w:r>
        <w:t>in</w:t>
      </w:r>
      <w:r>
        <w:rPr>
          <w:spacing w:val="-6"/>
        </w:rPr>
        <w:t xml:space="preserve"> </w:t>
      </w:r>
      <w:r>
        <w:t>the</w:t>
      </w:r>
      <w:r>
        <w:rPr>
          <w:spacing w:val="-7"/>
        </w:rPr>
        <w:t xml:space="preserve"> </w:t>
      </w:r>
      <w:r>
        <w:t>boat,</w:t>
      </w:r>
      <w:r>
        <w:rPr>
          <w:spacing w:val="-6"/>
        </w:rPr>
        <w:t xml:space="preserve"> </w:t>
      </w:r>
      <w:r>
        <w:t>at</w:t>
      </w:r>
      <w:r>
        <w:rPr>
          <w:spacing w:val="-7"/>
        </w:rPr>
        <w:t xml:space="preserve"> </w:t>
      </w:r>
      <w:r>
        <w:t>a</w:t>
      </w:r>
      <w:r>
        <w:rPr>
          <w:spacing w:val="-6"/>
        </w:rPr>
        <w:t xml:space="preserve"> </w:t>
      </w:r>
      <w:r>
        <w:t>certain</w:t>
      </w:r>
      <w:r>
        <w:rPr>
          <w:spacing w:val="-7"/>
        </w:rPr>
        <w:t xml:space="preserve"> </w:t>
      </w:r>
      <w:r>
        <w:t>distance</w:t>
      </w:r>
      <w:r>
        <w:rPr>
          <w:spacing w:val="-7"/>
        </w:rPr>
        <w:t xml:space="preserve"> </w:t>
      </w:r>
      <w:r>
        <w:t>from</w:t>
      </w:r>
      <w:r>
        <w:rPr>
          <w:spacing w:val="-6"/>
        </w:rPr>
        <w:t xml:space="preserve"> </w:t>
      </w:r>
      <w:r>
        <w:t>the</w:t>
      </w:r>
      <w:r>
        <w:rPr>
          <w:spacing w:val="-7"/>
        </w:rPr>
        <w:t xml:space="preserve"> </w:t>
      </w:r>
      <w:r>
        <w:t>shore,</w:t>
      </w:r>
      <w:r>
        <w:rPr>
          <w:spacing w:val="-6"/>
        </w:rPr>
        <w:t xml:space="preserve"> </w:t>
      </w:r>
      <w:r>
        <w:t>all</w:t>
      </w:r>
      <w:r>
        <w:rPr>
          <w:spacing w:val="-7"/>
        </w:rPr>
        <w:t xml:space="preserve"> </w:t>
      </w:r>
      <w:r>
        <w:t>its</w:t>
      </w:r>
      <w:r>
        <w:rPr>
          <w:spacing w:val="-6"/>
        </w:rPr>
        <w:t xml:space="preserve"> </w:t>
      </w:r>
      <w:r>
        <w:t>grandeur</w:t>
      </w:r>
      <w:r>
        <w:rPr>
          <w:spacing w:val="-52"/>
        </w:rPr>
        <w:t xml:space="preserve"> </w:t>
      </w:r>
      <w:r>
        <w:t>and beauty, palaces, temples, convents, and gardens, while lofty trees reach down to the water’s edge. At the same</w:t>
      </w:r>
      <w:r>
        <w:rPr>
          <w:spacing w:val="1"/>
        </w:rPr>
        <w:t xml:space="preserve"> </w:t>
      </w:r>
      <w:r>
        <w:t>time</w:t>
      </w:r>
      <w:r>
        <w:rPr>
          <w:spacing w:val="-9"/>
        </w:rPr>
        <w:t xml:space="preserve"> </w:t>
      </w:r>
      <w:r>
        <w:t>are</w:t>
      </w:r>
      <w:r>
        <w:rPr>
          <w:spacing w:val="-8"/>
        </w:rPr>
        <w:t xml:space="preserve"> </w:t>
      </w:r>
      <w:r>
        <w:t>seen</w:t>
      </w:r>
      <w:r>
        <w:rPr>
          <w:spacing w:val="-8"/>
        </w:rPr>
        <w:t xml:space="preserve"> </w:t>
      </w:r>
      <w:r>
        <w:t>other</w:t>
      </w:r>
      <w:r>
        <w:rPr>
          <w:spacing w:val="-9"/>
        </w:rPr>
        <w:t xml:space="preserve"> </w:t>
      </w:r>
      <w:r>
        <w:t>boats</w:t>
      </w:r>
      <w:r>
        <w:rPr>
          <w:spacing w:val="-8"/>
        </w:rPr>
        <w:t xml:space="preserve"> </w:t>
      </w:r>
      <w:r>
        <w:t>continually</w:t>
      </w:r>
      <w:r>
        <w:rPr>
          <w:spacing w:val="-8"/>
        </w:rPr>
        <w:t xml:space="preserve"> </w:t>
      </w:r>
      <w:r>
        <w:t>passing,</w:t>
      </w:r>
      <w:r>
        <w:rPr>
          <w:spacing w:val="-9"/>
        </w:rPr>
        <w:t xml:space="preserve"> </w:t>
      </w:r>
      <w:r>
        <w:t>similarly</w:t>
      </w:r>
      <w:r>
        <w:rPr>
          <w:spacing w:val="-8"/>
        </w:rPr>
        <w:t xml:space="preserve"> </w:t>
      </w:r>
      <w:r>
        <w:t>filled</w:t>
      </w:r>
      <w:r>
        <w:rPr>
          <w:spacing w:val="-8"/>
        </w:rPr>
        <w:t xml:space="preserve"> </w:t>
      </w:r>
      <w:r>
        <w:t>with</w:t>
      </w:r>
      <w:r>
        <w:rPr>
          <w:spacing w:val="-9"/>
        </w:rPr>
        <w:t xml:space="preserve"> </w:t>
      </w:r>
      <w:r>
        <w:t>parties</w:t>
      </w:r>
      <w:r>
        <w:rPr>
          <w:spacing w:val="-8"/>
        </w:rPr>
        <w:t xml:space="preserve"> </w:t>
      </w:r>
      <w:r>
        <w:t>of</w:t>
      </w:r>
      <w:r>
        <w:rPr>
          <w:spacing w:val="-8"/>
        </w:rPr>
        <w:t xml:space="preserve"> </w:t>
      </w:r>
      <w:r>
        <w:t>pleasure.</w:t>
      </w:r>
      <w:r>
        <w:rPr>
          <w:spacing w:val="-9"/>
        </w:rPr>
        <w:t xml:space="preserve"> </w:t>
      </w:r>
      <w:r>
        <w:t>Generally,</w:t>
      </w:r>
      <w:r>
        <w:rPr>
          <w:spacing w:val="-8"/>
        </w:rPr>
        <w:t xml:space="preserve"> </w:t>
      </w:r>
      <w:r>
        <w:t>indeed,</w:t>
      </w:r>
      <w:r>
        <w:rPr>
          <w:spacing w:val="-8"/>
        </w:rPr>
        <w:t xml:space="preserve"> </w:t>
      </w:r>
      <w:r>
        <w:t>the</w:t>
      </w:r>
      <w:r>
        <w:rPr>
          <w:spacing w:val="-9"/>
        </w:rPr>
        <w:t xml:space="preserve"> </w:t>
      </w:r>
      <w:r>
        <w:t>inhab-</w:t>
      </w:r>
      <w:r>
        <w:rPr>
          <w:spacing w:val="1"/>
        </w:rPr>
        <w:t xml:space="preserve"> </w:t>
      </w:r>
      <w:r>
        <w:t>itants, when they have finished the labours of the day, or closed their mercantile transactions, think only of seeking</w:t>
      </w:r>
      <w:r>
        <w:rPr>
          <w:spacing w:val="-52"/>
        </w:rPr>
        <w:t xml:space="preserve"> </w:t>
      </w:r>
      <w:r>
        <w:t>amusement with their wives or mistresses, either in these barges or driving about the city in carriages. The main</w:t>
      </w:r>
      <w:r>
        <w:rPr>
          <w:spacing w:val="1"/>
        </w:rPr>
        <w:t xml:space="preserve"> </w:t>
      </w:r>
      <w:r>
        <w:t>street already mentioned is paved with stone and brick to the width of ten paces on each side, the interval being</w:t>
      </w:r>
      <w:r>
        <w:rPr>
          <w:spacing w:val="1"/>
        </w:rPr>
        <w:t xml:space="preserve"> </w:t>
      </w:r>
      <w:r>
        <w:t>filled up with small gravel, and having arched drains to carry off the water into the canals, so that it is always kept</w:t>
      </w:r>
      <w:r>
        <w:rPr>
          <w:spacing w:val="1"/>
        </w:rPr>
        <w:t xml:space="preserve"> </w:t>
      </w:r>
      <w:r>
        <w:t>dry. On this road the carriages are constantly driving. They are long, covered at top, have curtains and cushions of</w:t>
      </w:r>
      <w:r>
        <w:rPr>
          <w:spacing w:val="1"/>
        </w:rPr>
        <w:t xml:space="preserve"> </w:t>
      </w:r>
      <w:r>
        <w:t>silk, and can hold six persons. Citizens of both sexes, desirous of this amusement, hire them for that purpose, and</w:t>
      </w:r>
      <w:r>
        <w:rPr>
          <w:spacing w:val="1"/>
        </w:rPr>
        <w:t xml:space="preserve"> </w:t>
      </w:r>
      <w:r>
        <w:t>you see them at every hour moving about in vast numbers. In many cases the people visit gardens, where they are</w:t>
      </w:r>
      <w:r>
        <w:rPr>
          <w:spacing w:val="1"/>
        </w:rPr>
        <w:t xml:space="preserve"> </w:t>
      </w:r>
      <w:r>
        <w:t>introduced</w:t>
      </w:r>
      <w:r>
        <w:rPr>
          <w:spacing w:val="-4"/>
        </w:rPr>
        <w:t xml:space="preserve"> </w:t>
      </w:r>
      <w:r>
        <w:t>by</w:t>
      </w:r>
      <w:r>
        <w:rPr>
          <w:spacing w:val="-4"/>
        </w:rPr>
        <w:t xml:space="preserve"> </w:t>
      </w:r>
      <w:r>
        <w:t>the</w:t>
      </w:r>
      <w:r>
        <w:rPr>
          <w:spacing w:val="-3"/>
        </w:rPr>
        <w:t xml:space="preserve"> </w:t>
      </w:r>
      <w:r>
        <w:t>managers</w:t>
      </w:r>
      <w:r>
        <w:rPr>
          <w:spacing w:val="-4"/>
        </w:rPr>
        <w:t xml:space="preserve"> </w:t>
      </w:r>
      <w:r>
        <w:t>of</w:t>
      </w:r>
      <w:r>
        <w:rPr>
          <w:spacing w:val="-4"/>
        </w:rPr>
        <w:t xml:space="preserve"> </w:t>
      </w:r>
      <w:r>
        <w:t>the</w:t>
      </w:r>
      <w:r>
        <w:rPr>
          <w:spacing w:val="-3"/>
        </w:rPr>
        <w:t xml:space="preserve"> </w:t>
      </w:r>
      <w:r>
        <w:t>place</w:t>
      </w:r>
      <w:r>
        <w:rPr>
          <w:spacing w:val="-4"/>
        </w:rPr>
        <w:t xml:space="preserve"> </w:t>
      </w:r>
      <w:r>
        <w:t>into</w:t>
      </w:r>
      <w:r>
        <w:rPr>
          <w:spacing w:val="-4"/>
        </w:rPr>
        <w:t xml:space="preserve"> </w:t>
      </w:r>
      <w:r>
        <w:t>shady</w:t>
      </w:r>
      <w:r>
        <w:rPr>
          <w:spacing w:val="-3"/>
        </w:rPr>
        <w:t xml:space="preserve"> </w:t>
      </w:r>
      <w:r>
        <w:t>arbours,</w:t>
      </w:r>
      <w:r>
        <w:rPr>
          <w:spacing w:val="-4"/>
        </w:rPr>
        <w:t xml:space="preserve"> </w:t>
      </w:r>
      <w:r>
        <w:t>and</w:t>
      </w:r>
      <w:r>
        <w:rPr>
          <w:spacing w:val="-4"/>
        </w:rPr>
        <w:t xml:space="preserve"> </w:t>
      </w:r>
      <w:r>
        <w:t>remain</w:t>
      </w:r>
      <w:r>
        <w:rPr>
          <w:spacing w:val="-3"/>
        </w:rPr>
        <w:t xml:space="preserve"> </w:t>
      </w:r>
      <w:r>
        <w:t>till</w:t>
      </w:r>
      <w:r>
        <w:rPr>
          <w:spacing w:val="-4"/>
        </w:rPr>
        <w:t xml:space="preserve"> </w:t>
      </w:r>
      <w:r>
        <w:t>the</w:t>
      </w:r>
      <w:r>
        <w:rPr>
          <w:spacing w:val="-3"/>
        </w:rPr>
        <w:t xml:space="preserve"> </w:t>
      </w:r>
      <w:r>
        <w:t>time</w:t>
      </w:r>
      <w:r>
        <w:rPr>
          <w:spacing w:val="-4"/>
        </w:rPr>
        <w:t xml:space="preserve"> </w:t>
      </w:r>
      <w:r>
        <w:t>of</w:t>
      </w:r>
      <w:r>
        <w:rPr>
          <w:spacing w:val="-4"/>
        </w:rPr>
        <w:t xml:space="preserve"> </w:t>
      </w:r>
      <w:r>
        <w:t>returning</w:t>
      </w:r>
      <w:r>
        <w:rPr>
          <w:spacing w:val="-3"/>
        </w:rPr>
        <w:t xml:space="preserve"> </w:t>
      </w:r>
      <w:r>
        <w:t>home.</w:t>
      </w:r>
    </w:p>
    <w:p w14:paraId="62C9EA28" w14:textId="59C3EBD1" w:rsidR="000276C6" w:rsidRDefault="000276C6" w:rsidP="00C3057B">
      <w:pPr>
        <w:pStyle w:val="Body"/>
      </w:pPr>
      <w:r>
        <w:t>The palace already mentioned had a wall with a passage dividing the exterior court from an inner one, which</w:t>
      </w:r>
      <w:r>
        <w:rPr>
          <w:spacing w:val="-52"/>
        </w:rPr>
        <w:t xml:space="preserve"> </w:t>
      </w:r>
      <w:r>
        <w:t>formed a kind of cloister, supporting a portico that surrounded it, and led to various royal apartments. Hence you</w:t>
      </w:r>
      <w:r>
        <w:rPr>
          <w:spacing w:val="-52"/>
        </w:rPr>
        <w:t xml:space="preserve"> </w:t>
      </w:r>
      <w:r>
        <w:t>entered a covered passage or corridor, six paces wide, and so long as to reach to the margin of the lake. On each</w:t>
      </w:r>
      <w:r>
        <w:rPr>
          <w:spacing w:val="1"/>
        </w:rPr>
        <w:t xml:space="preserve"> </w:t>
      </w:r>
      <w:r>
        <w:t>side were corresponding entrances to ten courts, also resembling cloisters with porticos, and each having fifty</w:t>
      </w:r>
      <w:r>
        <w:rPr>
          <w:spacing w:val="1"/>
        </w:rPr>
        <w:t xml:space="preserve"> </w:t>
      </w:r>
      <w:r>
        <w:t>private</w:t>
      </w:r>
      <w:r>
        <w:rPr>
          <w:spacing w:val="-6"/>
        </w:rPr>
        <w:t xml:space="preserve"> </w:t>
      </w:r>
      <w:r>
        <w:t>rooms,</w:t>
      </w:r>
      <w:r>
        <w:rPr>
          <w:spacing w:val="-5"/>
        </w:rPr>
        <w:t xml:space="preserve"> </w:t>
      </w:r>
      <w:r>
        <w:t>with</w:t>
      </w:r>
      <w:r>
        <w:rPr>
          <w:spacing w:val="-6"/>
        </w:rPr>
        <w:t xml:space="preserve"> </w:t>
      </w:r>
      <w:r>
        <w:t>gardens</w:t>
      </w:r>
      <w:r>
        <w:rPr>
          <w:spacing w:val="-5"/>
        </w:rPr>
        <w:t xml:space="preserve"> </w:t>
      </w:r>
      <w:r>
        <w:t>attached,—the</w:t>
      </w:r>
      <w:r>
        <w:rPr>
          <w:spacing w:val="-5"/>
        </w:rPr>
        <w:t xml:space="preserve"> </w:t>
      </w:r>
      <w:r>
        <w:t>residence</w:t>
      </w:r>
      <w:r>
        <w:rPr>
          <w:spacing w:val="-6"/>
        </w:rPr>
        <w:t xml:space="preserve"> </w:t>
      </w:r>
      <w:r>
        <w:t>of</w:t>
      </w:r>
      <w:r>
        <w:rPr>
          <w:spacing w:val="-5"/>
        </w:rPr>
        <w:t xml:space="preserve"> </w:t>
      </w:r>
      <w:r>
        <w:t>a</w:t>
      </w:r>
      <w:r>
        <w:rPr>
          <w:spacing w:val="-5"/>
        </w:rPr>
        <w:t xml:space="preserve"> </w:t>
      </w:r>
      <w:r>
        <w:t>thousand</w:t>
      </w:r>
      <w:r>
        <w:rPr>
          <w:spacing w:val="-6"/>
        </w:rPr>
        <w:t xml:space="preserve"> </w:t>
      </w:r>
      <w:r>
        <w:t>young</w:t>
      </w:r>
      <w:r>
        <w:rPr>
          <w:spacing w:val="-5"/>
        </w:rPr>
        <w:t xml:space="preserve"> </w:t>
      </w:r>
      <w:r>
        <w:t>females,</w:t>
      </w:r>
      <w:r>
        <w:rPr>
          <w:spacing w:val="-5"/>
        </w:rPr>
        <w:t xml:space="preserve"> </w:t>
      </w:r>
      <w:r>
        <w:t>whom</w:t>
      </w:r>
      <w:r>
        <w:rPr>
          <w:spacing w:val="-6"/>
        </w:rPr>
        <w:t xml:space="preserve"> </w:t>
      </w:r>
      <w:r>
        <w:t>the</w:t>
      </w:r>
      <w:r>
        <w:rPr>
          <w:spacing w:val="-5"/>
        </w:rPr>
        <w:t xml:space="preserve"> </w:t>
      </w:r>
      <w:r>
        <w:t>king</w:t>
      </w:r>
      <w:r>
        <w:rPr>
          <w:spacing w:val="-5"/>
        </w:rPr>
        <w:t xml:space="preserve"> </w:t>
      </w:r>
      <w:r>
        <w:t>maintained</w:t>
      </w:r>
      <w:r w:rsidR="00C3057B">
        <w:t xml:space="preserve"> </w:t>
      </w:r>
      <w:r>
        <w:t>in</w:t>
      </w:r>
      <w:r>
        <w:rPr>
          <w:spacing w:val="-5"/>
        </w:rPr>
        <w:t xml:space="preserve"> </w:t>
      </w:r>
      <w:r>
        <w:t>his</w:t>
      </w:r>
      <w:r>
        <w:rPr>
          <w:spacing w:val="-4"/>
        </w:rPr>
        <w:t xml:space="preserve"> </w:t>
      </w:r>
      <w:r>
        <w:t>service.</w:t>
      </w:r>
      <w:r>
        <w:rPr>
          <w:spacing w:val="-5"/>
        </w:rPr>
        <w:t xml:space="preserve"> </w:t>
      </w:r>
      <w:r>
        <w:t>In</w:t>
      </w:r>
      <w:r>
        <w:rPr>
          <w:spacing w:val="-4"/>
        </w:rPr>
        <w:t xml:space="preserve"> </w:t>
      </w:r>
      <w:r>
        <w:t>the</w:t>
      </w:r>
      <w:r>
        <w:rPr>
          <w:spacing w:val="-4"/>
        </w:rPr>
        <w:t xml:space="preserve"> </w:t>
      </w:r>
      <w:r>
        <w:t>company</w:t>
      </w:r>
      <w:r>
        <w:rPr>
          <w:spacing w:val="-5"/>
        </w:rPr>
        <w:t xml:space="preserve"> </w:t>
      </w:r>
      <w:r>
        <w:t>either</w:t>
      </w:r>
      <w:r>
        <w:rPr>
          <w:spacing w:val="-4"/>
        </w:rPr>
        <w:t xml:space="preserve"> </w:t>
      </w:r>
      <w:r>
        <w:t>of</w:t>
      </w:r>
      <w:r>
        <w:rPr>
          <w:spacing w:val="-5"/>
        </w:rPr>
        <w:t xml:space="preserve"> </w:t>
      </w:r>
      <w:r>
        <w:t>his</w:t>
      </w:r>
      <w:r>
        <w:rPr>
          <w:spacing w:val="-4"/>
        </w:rPr>
        <w:t xml:space="preserve"> </w:t>
      </w:r>
      <w:r>
        <w:t>queen</w:t>
      </w:r>
      <w:r>
        <w:rPr>
          <w:spacing w:val="-4"/>
        </w:rPr>
        <w:t xml:space="preserve"> </w:t>
      </w:r>
      <w:r>
        <w:t>or</w:t>
      </w:r>
      <w:r>
        <w:rPr>
          <w:spacing w:val="-5"/>
        </w:rPr>
        <w:t xml:space="preserve"> </w:t>
      </w:r>
      <w:r>
        <w:t>of</w:t>
      </w:r>
      <w:r>
        <w:rPr>
          <w:spacing w:val="-4"/>
        </w:rPr>
        <w:t xml:space="preserve"> </w:t>
      </w:r>
      <w:r>
        <w:t>a</w:t>
      </w:r>
      <w:r>
        <w:rPr>
          <w:spacing w:val="-4"/>
        </w:rPr>
        <w:t xml:space="preserve"> </w:t>
      </w:r>
      <w:r>
        <w:t>party</w:t>
      </w:r>
      <w:r>
        <w:rPr>
          <w:spacing w:val="-5"/>
        </w:rPr>
        <w:t xml:space="preserve"> </w:t>
      </w:r>
      <w:r>
        <w:t>of</w:t>
      </w:r>
      <w:r>
        <w:rPr>
          <w:spacing w:val="-4"/>
        </w:rPr>
        <w:t xml:space="preserve"> </w:t>
      </w:r>
      <w:r>
        <w:t>those</w:t>
      </w:r>
      <w:r>
        <w:rPr>
          <w:spacing w:val="-5"/>
        </w:rPr>
        <w:t xml:space="preserve"> </w:t>
      </w:r>
      <w:r>
        <w:t>ladies</w:t>
      </w:r>
      <w:r>
        <w:rPr>
          <w:spacing w:val="-4"/>
        </w:rPr>
        <w:t xml:space="preserve"> </w:t>
      </w:r>
      <w:r>
        <w:t>he</w:t>
      </w:r>
      <w:r>
        <w:rPr>
          <w:spacing w:val="-4"/>
        </w:rPr>
        <w:t xml:space="preserve"> </w:t>
      </w:r>
      <w:r>
        <w:t>used</w:t>
      </w:r>
      <w:r>
        <w:rPr>
          <w:spacing w:val="-5"/>
        </w:rPr>
        <w:t xml:space="preserve"> </w:t>
      </w:r>
      <w:r>
        <w:t>to</w:t>
      </w:r>
      <w:r>
        <w:rPr>
          <w:spacing w:val="-4"/>
        </w:rPr>
        <w:t xml:space="preserve"> </w:t>
      </w:r>
      <w:r>
        <w:t>seek</w:t>
      </w:r>
      <w:r>
        <w:rPr>
          <w:spacing w:val="-4"/>
        </w:rPr>
        <w:t xml:space="preserve"> </w:t>
      </w:r>
      <w:r>
        <w:t>amusement</w:t>
      </w:r>
      <w:r>
        <w:rPr>
          <w:spacing w:val="-5"/>
        </w:rPr>
        <w:t xml:space="preserve"> </w:t>
      </w:r>
      <w:r>
        <w:t>on</w:t>
      </w:r>
      <w:r>
        <w:rPr>
          <w:spacing w:val="-4"/>
        </w:rPr>
        <w:t xml:space="preserve"> </w:t>
      </w:r>
      <w:r>
        <w:t>the</w:t>
      </w:r>
      <w:r>
        <w:rPr>
          <w:spacing w:val="1"/>
        </w:rPr>
        <w:t xml:space="preserve"> </w:t>
      </w:r>
      <w:r>
        <w:t>lake,</w:t>
      </w:r>
      <w:r>
        <w:rPr>
          <w:spacing w:val="-9"/>
        </w:rPr>
        <w:t xml:space="preserve"> </w:t>
      </w:r>
      <w:r>
        <w:t>visiting</w:t>
      </w:r>
      <w:r>
        <w:rPr>
          <w:spacing w:val="-9"/>
        </w:rPr>
        <w:t xml:space="preserve"> </w:t>
      </w:r>
      <w:r>
        <w:t>the</w:t>
      </w:r>
      <w:r>
        <w:rPr>
          <w:spacing w:val="-9"/>
        </w:rPr>
        <w:t xml:space="preserve"> </w:t>
      </w:r>
      <w:r>
        <w:t>idol-temples</w:t>
      </w:r>
      <w:r>
        <w:rPr>
          <w:spacing w:val="-9"/>
        </w:rPr>
        <w:t xml:space="preserve"> </w:t>
      </w:r>
      <w:r>
        <w:t>on</w:t>
      </w:r>
      <w:r>
        <w:rPr>
          <w:spacing w:val="-9"/>
        </w:rPr>
        <w:t xml:space="preserve"> </w:t>
      </w:r>
      <w:r>
        <w:t>its</w:t>
      </w:r>
      <w:r>
        <w:rPr>
          <w:spacing w:val="-9"/>
        </w:rPr>
        <w:t xml:space="preserve"> </w:t>
      </w:r>
      <w:r>
        <w:t>banks.</w:t>
      </w:r>
      <w:r>
        <w:rPr>
          <w:spacing w:val="-9"/>
        </w:rPr>
        <w:t xml:space="preserve"> </w:t>
      </w:r>
      <w:r>
        <w:t>The</w:t>
      </w:r>
      <w:r>
        <w:rPr>
          <w:spacing w:val="-9"/>
        </w:rPr>
        <w:t xml:space="preserve"> </w:t>
      </w:r>
      <w:r>
        <w:t>other</w:t>
      </w:r>
      <w:r>
        <w:rPr>
          <w:spacing w:val="-9"/>
        </w:rPr>
        <w:t xml:space="preserve"> </w:t>
      </w:r>
      <w:r>
        <w:t>two</w:t>
      </w:r>
      <w:r>
        <w:rPr>
          <w:spacing w:val="-9"/>
        </w:rPr>
        <w:t xml:space="preserve"> </w:t>
      </w:r>
      <w:r>
        <w:t>portions</w:t>
      </w:r>
      <w:r>
        <w:rPr>
          <w:spacing w:val="-9"/>
        </w:rPr>
        <w:t xml:space="preserve"> </w:t>
      </w:r>
      <w:r>
        <w:t>of</w:t>
      </w:r>
      <w:r>
        <w:rPr>
          <w:spacing w:val="-9"/>
        </w:rPr>
        <w:t xml:space="preserve"> </w:t>
      </w:r>
      <w:r>
        <w:t>this</w:t>
      </w:r>
      <w:r>
        <w:rPr>
          <w:spacing w:val="-9"/>
        </w:rPr>
        <w:t xml:space="preserve"> </w:t>
      </w:r>
      <w:r>
        <w:t>seraglio</w:t>
      </w:r>
      <w:r>
        <w:rPr>
          <w:spacing w:val="-9"/>
        </w:rPr>
        <w:t xml:space="preserve"> </w:t>
      </w:r>
      <w:r>
        <w:t>were</w:t>
      </w:r>
      <w:r>
        <w:rPr>
          <w:spacing w:val="-9"/>
        </w:rPr>
        <w:t xml:space="preserve"> </w:t>
      </w:r>
      <w:r>
        <w:t>laid</w:t>
      </w:r>
      <w:r>
        <w:rPr>
          <w:spacing w:val="-9"/>
        </w:rPr>
        <w:t xml:space="preserve"> </w:t>
      </w:r>
      <w:r>
        <w:t>out</w:t>
      </w:r>
      <w:r>
        <w:rPr>
          <w:spacing w:val="-9"/>
        </w:rPr>
        <w:t xml:space="preserve"> </w:t>
      </w:r>
      <w:r>
        <w:t>in</w:t>
      </w:r>
      <w:r>
        <w:rPr>
          <w:spacing w:val="-9"/>
        </w:rPr>
        <w:t xml:space="preserve"> </w:t>
      </w:r>
      <w:r>
        <w:t>groves,</w:t>
      </w:r>
      <w:r>
        <w:rPr>
          <w:spacing w:val="-9"/>
        </w:rPr>
        <w:t xml:space="preserve"> </w:t>
      </w:r>
      <w:r>
        <w:t>pieces</w:t>
      </w:r>
      <w:r>
        <w:rPr>
          <w:spacing w:val="-53"/>
        </w:rPr>
        <w:t xml:space="preserve"> </w:t>
      </w:r>
      <w:r>
        <w:t>of</w:t>
      </w:r>
      <w:r>
        <w:rPr>
          <w:spacing w:val="-11"/>
        </w:rPr>
        <w:t xml:space="preserve"> </w:t>
      </w:r>
      <w:r>
        <w:t>water,</w:t>
      </w:r>
      <w:r>
        <w:rPr>
          <w:spacing w:val="-10"/>
        </w:rPr>
        <w:t xml:space="preserve"> </w:t>
      </w:r>
      <w:r>
        <w:t>beautiful</w:t>
      </w:r>
      <w:r>
        <w:rPr>
          <w:spacing w:val="-10"/>
        </w:rPr>
        <w:t xml:space="preserve"> </w:t>
      </w:r>
      <w:r>
        <w:t>orchards,</w:t>
      </w:r>
      <w:r>
        <w:rPr>
          <w:spacing w:val="-11"/>
        </w:rPr>
        <w:t xml:space="preserve"> </w:t>
      </w:r>
      <w:r>
        <w:t>and</w:t>
      </w:r>
      <w:r>
        <w:rPr>
          <w:spacing w:val="-10"/>
        </w:rPr>
        <w:t xml:space="preserve"> </w:t>
      </w:r>
      <w:r>
        <w:t>enclosures</w:t>
      </w:r>
      <w:r>
        <w:rPr>
          <w:spacing w:val="-10"/>
        </w:rPr>
        <w:t xml:space="preserve"> </w:t>
      </w:r>
      <w:r>
        <w:t>for</w:t>
      </w:r>
      <w:r>
        <w:rPr>
          <w:spacing w:val="-11"/>
        </w:rPr>
        <w:t xml:space="preserve"> </w:t>
      </w:r>
      <w:r>
        <w:t>animals</w:t>
      </w:r>
      <w:r>
        <w:rPr>
          <w:spacing w:val="-10"/>
        </w:rPr>
        <w:t xml:space="preserve"> </w:t>
      </w:r>
      <w:r>
        <w:t>suited</w:t>
      </w:r>
      <w:r>
        <w:rPr>
          <w:spacing w:val="-10"/>
        </w:rPr>
        <w:t xml:space="preserve"> </w:t>
      </w:r>
      <w:r>
        <w:t>for</w:t>
      </w:r>
      <w:r>
        <w:rPr>
          <w:spacing w:val="-11"/>
        </w:rPr>
        <w:t xml:space="preserve"> </w:t>
      </w:r>
      <w:r>
        <w:t>the</w:t>
      </w:r>
      <w:r>
        <w:rPr>
          <w:spacing w:val="-10"/>
        </w:rPr>
        <w:t xml:space="preserve"> </w:t>
      </w:r>
      <w:r>
        <w:t>chase,</w:t>
      </w:r>
      <w:r>
        <w:rPr>
          <w:spacing w:val="-10"/>
        </w:rPr>
        <w:t xml:space="preserve"> </w:t>
      </w:r>
      <w:r>
        <w:t>as</w:t>
      </w:r>
      <w:r>
        <w:rPr>
          <w:spacing w:val="-11"/>
        </w:rPr>
        <w:t xml:space="preserve"> </w:t>
      </w:r>
      <w:r>
        <w:t>antelopes,</w:t>
      </w:r>
      <w:r>
        <w:rPr>
          <w:spacing w:val="-10"/>
        </w:rPr>
        <w:t xml:space="preserve"> </w:t>
      </w:r>
      <w:r>
        <w:t>deer,</w:t>
      </w:r>
      <w:r>
        <w:rPr>
          <w:spacing w:val="-10"/>
        </w:rPr>
        <w:t xml:space="preserve"> </w:t>
      </w:r>
      <w:r>
        <w:t>stags,</w:t>
      </w:r>
      <w:r>
        <w:rPr>
          <w:spacing w:val="-10"/>
        </w:rPr>
        <w:t xml:space="preserve"> </w:t>
      </w:r>
      <w:r>
        <w:t>hares,</w:t>
      </w:r>
      <w:r>
        <w:rPr>
          <w:spacing w:val="-11"/>
        </w:rPr>
        <w:t xml:space="preserve"> </w:t>
      </w:r>
      <w:r>
        <w:t>and</w:t>
      </w:r>
      <w:r w:rsidR="00C3057B">
        <w:t xml:space="preserve"> </w:t>
      </w:r>
      <w:r>
        <w:t>rabbits.</w:t>
      </w:r>
      <w:r>
        <w:rPr>
          <w:spacing w:val="-8"/>
        </w:rPr>
        <w:t xml:space="preserve"> </w:t>
      </w:r>
      <w:r>
        <w:t>Here,</w:t>
      </w:r>
      <w:r>
        <w:rPr>
          <w:spacing w:val="-7"/>
        </w:rPr>
        <w:t xml:space="preserve"> </w:t>
      </w:r>
      <w:r>
        <w:t>too,</w:t>
      </w:r>
      <w:r>
        <w:rPr>
          <w:spacing w:val="-7"/>
        </w:rPr>
        <w:t xml:space="preserve"> </w:t>
      </w:r>
      <w:r>
        <w:t>the</w:t>
      </w:r>
      <w:r>
        <w:rPr>
          <w:spacing w:val="-7"/>
        </w:rPr>
        <w:t xml:space="preserve"> </w:t>
      </w:r>
      <w:r>
        <w:t>king</w:t>
      </w:r>
      <w:r>
        <w:rPr>
          <w:spacing w:val="-7"/>
        </w:rPr>
        <w:t xml:space="preserve"> </w:t>
      </w:r>
      <w:r>
        <w:t>amused</w:t>
      </w:r>
      <w:r>
        <w:rPr>
          <w:spacing w:val="-7"/>
        </w:rPr>
        <w:t xml:space="preserve"> </w:t>
      </w:r>
      <w:r>
        <w:t>himself,—his</w:t>
      </w:r>
      <w:r>
        <w:rPr>
          <w:spacing w:val="-7"/>
        </w:rPr>
        <w:t xml:space="preserve"> </w:t>
      </w:r>
      <w:r>
        <w:t>damsels</w:t>
      </w:r>
      <w:r>
        <w:rPr>
          <w:spacing w:val="-7"/>
        </w:rPr>
        <w:t xml:space="preserve"> </w:t>
      </w:r>
      <w:r>
        <w:t>accompanying</w:t>
      </w:r>
      <w:r>
        <w:rPr>
          <w:spacing w:val="-7"/>
        </w:rPr>
        <w:t xml:space="preserve"> </w:t>
      </w:r>
      <w:r>
        <w:t>him</w:t>
      </w:r>
      <w:r>
        <w:rPr>
          <w:spacing w:val="-7"/>
        </w:rPr>
        <w:t xml:space="preserve"> </w:t>
      </w:r>
      <w:r>
        <w:t>in</w:t>
      </w:r>
      <w:r>
        <w:rPr>
          <w:spacing w:val="-7"/>
        </w:rPr>
        <w:t xml:space="preserve"> </w:t>
      </w:r>
      <w:r>
        <w:t>carriages</w:t>
      </w:r>
      <w:r>
        <w:rPr>
          <w:spacing w:val="-7"/>
        </w:rPr>
        <w:t xml:space="preserve"> </w:t>
      </w:r>
      <w:r>
        <w:t>or</w:t>
      </w:r>
      <w:r>
        <w:rPr>
          <w:spacing w:val="-7"/>
        </w:rPr>
        <w:t xml:space="preserve"> </w:t>
      </w:r>
      <w:r>
        <w:t>on</w:t>
      </w:r>
      <w:r>
        <w:rPr>
          <w:spacing w:val="-7"/>
        </w:rPr>
        <w:t xml:space="preserve"> </w:t>
      </w:r>
      <w:r>
        <w:t>horseback.</w:t>
      </w:r>
      <w:r>
        <w:rPr>
          <w:spacing w:val="-7"/>
        </w:rPr>
        <w:t xml:space="preserve"> </w:t>
      </w:r>
      <w:r>
        <w:t>No</w:t>
      </w:r>
      <w:r>
        <w:rPr>
          <w:spacing w:val="-7"/>
        </w:rPr>
        <w:t xml:space="preserve"> </w:t>
      </w:r>
      <w:r>
        <w:t>man</w:t>
      </w:r>
      <w:r>
        <w:rPr>
          <w:spacing w:val="1"/>
        </w:rPr>
        <w:t xml:space="preserve"> </w:t>
      </w:r>
      <w:r>
        <w:t>was allowed to be of the party, but the females were skilled in the art of coursing and pursuing the animals. When</w:t>
      </w:r>
      <w:r>
        <w:rPr>
          <w:spacing w:val="1"/>
        </w:rPr>
        <w:t xml:space="preserve"> </w:t>
      </w:r>
      <w:r>
        <w:t>fatigued they retired into the groves on the margin of the lake, and, quitting their dresses, rushed into the water,</w:t>
      </w:r>
      <w:r>
        <w:rPr>
          <w:spacing w:val="1"/>
        </w:rPr>
        <w:t xml:space="preserve"> </w:t>
      </w:r>
      <w:r>
        <w:t>when</w:t>
      </w:r>
      <w:r>
        <w:rPr>
          <w:spacing w:val="-8"/>
        </w:rPr>
        <w:t xml:space="preserve"> </w:t>
      </w:r>
      <w:r>
        <w:t>they</w:t>
      </w:r>
      <w:r>
        <w:rPr>
          <w:spacing w:val="-7"/>
        </w:rPr>
        <w:t xml:space="preserve"> </w:t>
      </w:r>
      <w:r>
        <w:t>swam</w:t>
      </w:r>
      <w:r>
        <w:rPr>
          <w:spacing w:val="-7"/>
        </w:rPr>
        <w:t xml:space="preserve"> </w:t>
      </w:r>
      <w:r>
        <w:t>sportively</w:t>
      </w:r>
      <w:r>
        <w:rPr>
          <w:spacing w:val="-7"/>
        </w:rPr>
        <w:t xml:space="preserve"> </w:t>
      </w:r>
      <w:r>
        <w:t>in</w:t>
      </w:r>
      <w:r>
        <w:rPr>
          <w:spacing w:val="-8"/>
        </w:rPr>
        <w:t xml:space="preserve"> </w:t>
      </w:r>
      <w:r>
        <w:t>different</w:t>
      </w:r>
      <w:r>
        <w:rPr>
          <w:spacing w:val="-7"/>
        </w:rPr>
        <w:t xml:space="preserve"> </w:t>
      </w:r>
      <w:r>
        <w:t>directions,—the</w:t>
      </w:r>
      <w:r>
        <w:rPr>
          <w:spacing w:val="-7"/>
        </w:rPr>
        <w:t xml:space="preserve"> </w:t>
      </w:r>
      <w:r>
        <w:t>king</w:t>
      </w:r>
      <w:r>
        <w:rPr>
          <w:spacing w:val="-7"/>
        </w:rPr>
        <w:t xml:space="preserve"> </w:t>
      </w:r>
      <w:r>
        <w:t>remaining</w:t>
      </w:r>
      <w:r>
        <w:rPr>
          <w:spacing w:val="-7"/>
        </w:rPr>
        <w:t xml:space="preserve"> </w:t>
      </w:r>
      <w:r>
        <w:t>a</w:t>
      </w:r>
      <w:r>
        <w:rPr>
          <w:spacing w:val="-8"/>
        </w:rPr>
        <w:t xml:space="preserve"> </w:t>
      </w:r>
      <w:r>
        <w:t>spectator</w:t>
      </w:r>
      <w:r>
        <w:rPr>
          <w:spacing w:val="-7"/>
        </w:rPr>
        <w:t xml:space="preserve"> </w:t>
      </w:r>
      <w:r>
        <w:t>of</w:t>
      </w:r>
      <w:r>
        <w:rPr>
          <w:spacing w:val="-7"/>
        </w:rPr>
        <w:t xml:space="preserve"> </w:t>
      </w:r>
      <w:r>
        <w:t>the</w:t>
      </w:r>
      <w:r>
        <w:rPr>
          <w:spacing w:val="-7"/>
        </w:rPr>
        <w:t xml:space="preserve"> </w:t>
      </w:r>
      <w:r>
        <w:t>exhibition.</w:t>
      </w:r>
      <w:r>
        <w:rPr>
          <w:spacing w:val="-7"/>
        </w:rPr>
        <w:t xml:space="preserve"> </w:t>
      </w:r>
      <w:r>
        <w:t>Sometimes</w:t>
      </w:r>
      <w:r>
        <w:rPr>
          <w:spacing w:val="-8"/>
        </w:rPr>
        <w:t xml:space="preserve"> </w:t>
      </w:r>
      <w:r>
        <w:t>he</w:t>
      </w:r>
      <w:r>
        <w:rPr>
          <w:spacing w:val="1"/>
        </w:rPr>
        <w:t xml:space="preserve"> </w:t>
      </w:r>
      <w:r>
        <w:t>had</w:t>
      </w:r>
      <w:r>
        <w:rPr>
          <w:spacing w:val="-8"/>
        </w:rPr>
        <w:t xml:space="preserve"> </w:t>
      </w:r>
      <w:r>
        <w:t>his</w:t>
      </w:r>
      <w:r>
        <w:rPr>
          <w:spacing w:val="-7"/>
        </w:rPr>
        <w:t xml:space="preserve"> </w:t>
      </w:r>
      <w:r>
        <w:t>repast</w:t>
      </w:r>
      <w:r>
        <w:rPr>
          <w:spacing w:val="-7"/>
        </w:rPr>
        <w:t xml:space="preserve"> </w:t>
      </w:r>
      <w:r>
        <w:t>provided</w:t>
      </w:r>
      <w:r>
        <w:rPr>
          <w:spacing w:val="-7"/>
        </w:rPr>
        <w:t xml:space="preserve"> </w:t>
      </w:r>
      <w:r>
        <w:t>beneath</w:t>
      </w:r>
      <w:r>
        <w:rPr>
          <w:spacing w:val="-8"/>
        </w:rPr>
        <w:t xml:space="preserve"> </w:t>
      </w:r>
      <w:r>
        <w:t>the</w:t>
      </w:r>
      <w:r>
        <w:rPr>
          <w:spacing w:val="-7"/>
        </w:rPr>
        <w:t xml:space="preserve"> </w:t>
      </w:r>
      <w:r>
        <w:t>dense</w:t>
      </w:r>
      <w:r>
        <w:rPr>
          <w:spacing w:val="-7"/>
        </w:rPr>
        <w:t xml:space="preserve"> </w:t>
      </w:r>
      <w:r>
        <w:t>foliage</w:t>
      </w:r>
      <w:r>
        <w:rPr>
          <w:spacing w:val="-7"/>
        </w:rPr>
        <w:t xml:space="preserve"> </w:t>
      </w:r>
      <w:r>
        <w:t>of</w:t>
      </w:r>
      <w:r>
        <w:rPr>
          <w:spacing w:val="-7"/>
        </w:rPr>
        <w:t xml:space="preserve"> </w:t>
      </w:r>
      <w:r>
        <w:t>one</w:t>
      </w:r>
      <w:r>
        <w:rPr>
          <w:spacing w:val="-8"/>
        </w:rPr>
        <w:t xml:space="preserve"> </w:t>
      </w:r>
      <w:r>
        <w:t>of</w:t>
      </w:r>
      <w:r>
        <w:rPr>
          <w:spacing w:val="-7"/>
        </w:rPr>
        <w:t xml:space="preserve"> </w:t>
      </w:r>
      <w:r>
        <w:t>these</w:t>
      </w:r>
      <w:r>
        <w:rPr>
          <w:spacing w:val="-7"/>
        </w:rPr>
        <w:t xml:space="preserve"> </w:t>
      </w:r>
      <w:r>
        <w:t>groves,</w:t>
      </w:r>
      <w:r>
        <w:rPr>
          <w:spacing w:val="-7"/>
        </w:rPr>
        <w:t xml:space="preserve"> </w:t>
      </w:r>
      <w:r>
        <w:t>and</w:t>
      </w:r>
      <w:r>
        <w:rPr>
          <w:spacing w:val="-8"/>
        </w:rPr>
        <w:t xml:space="preserve"> </w:t>
      </w:r>
      <w:r>
        <w:t>was</w:t>
      </w:r>
      <w:r>
        <w:rPr>
          <w:spacing w:val="-7"/>
        </w:rPr>
        <w:t xml:space="preserve"> </w:t>
      </w:r>
      <w:r>
        <w:t>there</w:t>
      </w:r>
      <w:r>
        <w:rPr>
          <w:spacing w:val="-7"/>
        </w:rPr>
        <w:t xml:space="preserve"> </w:t>
      </w:r>
      <w:r>
        <w:t>waited</w:t>
      </w:r>
      <w:r>
        <w:rPr>
          <w:spacing w:val="-7"/>
        </w:rPr>
        <w:t xml:space="preserve"> </w:t>
      </w:r>
      <w:r>
        <w:t>upon</w:t>
      </w:r>
      <w:r>
        <w:rPr>
          <w:spacing w:val="-7"/>
        </w:rPr>
        <w:t xml:space="preserve"> </w:t>
      </w:r>
      <w:r>
        <w:t>by</w:t>
      </w:r>
      <w:r>
        <w:rPr>
          <w:spacing w:val="-8"/>
        </w:rPr>
        <w:t xml:space="preserve"> </w:t>
      </w:r>
      <w:r>
        <w:t>the</w:t>
      </w:r>
      <w:r>
        <w:rPr>
          <w:spacing w:val="-7"/>
        </w:rPr>
        <w:t xml:space="preserve"> </w:t>
      </w:r>
      <w:r>
        <w:t>damsels.</w:t>
      </w:r>
      <w:r>
        <w:rPr>
          <w:spacing w:val="1"/>
        </w:rPr>
        <w:t xml:space="preserve"> </w:t>
      </w:r>
      <w:r>
        <w:t>Thus he spent his time in this enervating society, profoundly ignorant of martial affairs; hence the grand khan, as</w:t>
      </w:r>
      <w:r>
        <w:rPr>
          <w:spacing w:val="1"/>
        </w:rPr>
        <w:t xml:space="preserve"> </w:t>
      </w:r>
      <w:r>
        <w:t>already mentioned, was enabled to deprive him of his splendid possessions, and drive him with ignominy from his</w:t>
      </w:r>
      <w:r>
        <w:rPr>
          <w:spacing w:val="1"/>
        </w:rPr>
        <w:t xml:space="preserve"> </w:t>
      </w:r>
      <w:r>
        <w:t>throne. All these particulars were related to me by a rich merchant of Kin-sai, who was then very old; and, having</w:t>
      </w:r>
      <w:r>
        <w:rPr>
          <w:spacing w:val="1"/>
        </w:rPr>
        <w:t xml:space="preserve"> </w:t>
      </w:r>
      <w:r>
        <w:t xml:space="preserve">been a confidential servant of King Facfur, was acquainted with every circumstance of his life. He </w:t>
      </w:r>
      <w:r>
        <w:lastRenderedPageBreak/>
        <w:t>knew the palace</w:t>
      </w:r>
      <w:r>
        <w:rPr>
          <w:spacing w:val="-52"/>
        </w:rPr>
        <w:t xml:space="preserve"> </w:t>
      </w:r>
      <w:r>
        <w:t>in</w:t>
      </w:r>
      <w:r>
        <w:rPr>
          <w:spacing w:val="-10"/>
        </w:rPr>
        <w:t xml:space="preserve"> </w:t>
      </w:r>
      <w:r>
        <w:t>its</w:t>
      </w:r>
      <w:r>
        <w:rPr>
          <w:spacing w:val="-10"/>
        </w:rPr>
        <w:t xml:space="preserve"> </w:t>
      </w:r>
      <w:r>
        <w:t>former</w:t>
      </w:r>
      <w:r>
        <w:rPr>
          <w:spacing w:val="-9"/>
        </w:rPr>
        <w:t xml:space="preserve"> </w:t>
      </w:r>
      <w:r>
        <w:t>splendour,</w:t>
      </w:r>
      <w:r>
        <w:rPr>
          <w:spacing w:val="-10"/>
        </w:rPr>
        <w:t xml:space="preserve"> </w:t>
      </w:r>
      <w:r>
        <w:t>and</w:t>
      </w:r>
      <w:r>
        <w:rPr>
          <w:spacing w:val="-9"/>
        </w:rPr>
        <w:t xml:space="preserve"> </w:t>
      </w:r>
      <w:r>
        <w:t>desired</w:t>
      </w:r>
      <w:r>
        <w:rPr>
          <w:spacing w:val="-10"/>
        </w:rPr>
        <w:t xml:space="preserve"> </w:t>
      </w:r>
      <w:r>
        <w:t>me</w:t>
      </w:r>
      <w:r>
        <w:rPr>
          <w:spacing w:val="-9"/>
        </w:rPr>
        <w:t xml:space="preserve"> </w:t>
      </w:r>
      <w:r>
        <w:t>to</w:t>
      </w:r>
      <w:r>
        <w:rPr>
          <w:spacing w:val="-10"/>
        </w:rPr>
        <w:t xml:space="preserve"> </w:t>
      </w:r>
      <w:r>
        <w:t>come</w:t>
      </w:r>
      <w:r>
        <w:rPr>
          <w:spacing w:val="-9"/>
        </w:rPr>
        <w:t xml:space="preserve"> </w:t>
      </w:r>
      <w:r>
        <w:t>and</w:t>
      </w:r>
      <w:r>
        <w:rPr>
          <w:spacing w:val="-10"/>
        </w:rPr>
        <w:t xml:space="preserve"> </w:t>
      </w:r>
      <w:r>
        <w:t>take</w:t>
      </w:r>
      <w:r>
        <w:rPr>
          <w:spacing w:val="-9"/>
        </w:rPr>
        <w:t xml:space="preserve"> </w:t>
      </w:r>
      <w:r>
        <w:t>a</w:t>
      </w:r>
      <w:r>
        <w:rPr>
          <w:spacing w:val="-10"/>
        </w:rPr>
        <w:t xml:space="preserve"> </w:t>
      </w:r>
      <w:r>
        <w:t>view</w:t>
      </w:r>
      <w:r>
        <w:rPr>
          <w:spacing w:val="-9"/>
        </w:rPr>
        <w:t xml:space="preserve"> </w:t>
      </w:r>
      <w:r>
        <w:t>of</w:t>
      </w:r>
      <w:r>
        <w:rPr>
          <w:spacing w:val="-10"/>
        </w:rPr>
        <w:t xml:space="preserve"> </w:t>
      </w:r>
      <w:r>
        <w:t>it.</w:t>
      </w:r>
      <w:r>
        <w:rPr>
          <w:spacing w:val="-9"/>
        </w:rPr>
        <w:t xml:space="preserve"> </w:t>
      </w:r>
      <w:r>
        <w:t>Being</w:t>
      </w:r>
      <w:r>
        <w:rPr>
          <w:spacing w:val="-10"/>
        </w:rPr>
        <w:t xml:space="preserve"> </w:t>
      </w:r>
      <w:r>
        <w:t>then</w:t>
      </w:r>
      <w:r>
        <w:rPr>
          <w:spacing w:val="-9"/>
        </w:rPr>
        <w:t xml:space="preserve"> </w:t>
      </w:r>
      <w:r>
        <w:t>the</w:t>
      </w:r>
      <w:r>
        <w:rPr>
          <w:spacing w:val="-10"/>
        </w:rPr>
        <w:t xml:space="preserve"> </w:t>
      </w:r>
      <w:r>
        <w:t>residence</w:t>
      </w:r>
      <w:r>
        <w:rPr>
          <w:spacing w:val="-9"/>
        </w:rPr>
        <w:t xml:space="preserve"> </w:t>
      </w:r>
      <w:r>
        <w:t>of</w:t>
      </w:r>
      <w:r>
        <w:rPr>
          <w:spacing w:val="-10"/>
        </w:rPr>
        <w:t xml:space="preserve"> </w:t>
      </w:r>
      <w:r>
        <w:t>the</w:t>
      </w:r>
      <w:r>
        <w:rPr>
          <w:spacing w:val="-9"/>
        </w:rPr>
        <w:t xml:space="preserve"> </w:t>
      </w:r>
      <w:r>
        <w:t>khan’s</w:t>
      </w:r>
      <w:r>
        <w:rPr>
          <w:spacing w:val="-10"/>
        </w:rPr>
        <w:t xml:space="preserve"> </w:t>
      </w:r>
      <w:r>
        <w:t>viceroy,</w:t>
      </w:r>
      <w:r>
        <w:rPr>
          <w:spacing w:val="-52"/>
        </w:rPr>
        <w:t xml:space="preserve"> </w:t>
      </w:r>
      <w:r>
        <w:t>the colonnades were preserved entire, but the chambers had been allowed to go to ruin,—only their foundations</w:t>
      </w:r>
      <w:r>
        <w:rPr>
          <w:spacing w:val="1"/>
        </w:rPr>
        <w:t xml:space="preserve"> </w:t>
      </w:r>
      <w:r>
        <w:t>remaining visible. The walls, too, including the parks and gardens, had been left to decay, and no longer contained</w:t>
      </w:r>
      <w:r>
        <w:rPr>
          <w:spacing w:val="1"/>
        </w:rPr>
        <w:t xml:space="preserve"> </w:t>
      </w:r>
      <w:r>
        <w:t>any</w:t>
      </w:r>
      <w:r>
        <w:rPr>
          <w:spacing w:val="-7"/>
        </w:rPr>
        <w:t xml:space="preserve"> </w:t>
      </w:r>
      <w:r>
        <w:t>trees</w:t>
      </w:r>
      <w:r>
        <w:rPr>
          <w:spacing w:val="-6"/>
        </w:rPr>
        <w:t xml:space="preserve"> </w:t>
      </w:r>
      <w:r>
        <w:t>or</w:t>
      </w:r>
      <w:r>
        <w:rPr>
          <w:spacing w:val="-6"/>
        </w:rPr>
        <w:t xml:space="preserve"> </w:t>
      </w:r>
      <w:r>
        <w:t>animals.</w:t>
      </w:r>
    </w:p>
    <w:p w14:paraId="7728EAB4" w14:textId="77777777" w:rsidR="000276C6" w:rsidRDefault="000276C6" w:rsidP="000276C6">
      <w:pPr>
        <w:pStyle w:val="BodyText"/>
        <w:spacing w:before="3"/>
        <w:rPr>
          <w:sz w:val="11"/>
        </w:rPr>
      </w:pPr>
    </w:p>
    <w:p w14:paraId="77C0E3FD" w14:textId="77777777" w:rsidR="000276C6" w:rsidRPr="00C3057B" w:rsidRDefault="000276C6" w:rsidP="00C3057B">
      <w:pPr>
        <w:pStyle w:val="Heading4"/>
      </w:pPr>
      <w:r w:rsidRPr="00C3057B">
        <w:t>LXXVI—Revenues of the Great Khan from Kin-sai and Manji</w:t>
      </w:r>
    </w:p>
    <w:p w14:paraId="3DF750A1" w14:textId="77777777" w:rsidR="000276C6" w:rsidRDefault="000276C6" w:rsidP="00C3057B">
      <w:pPr>
        <w:pStyle w:val="Body"/>
      </w:pPr>
      <w:r>
        <w:t>I will now tell you of the large revenue which the khan draws from this city, and the territory under its juris-</w:t>
      </w:r>
      <w:r>
        <w:rPr>
          <w:spacing w:val="1"/>
        </w:rPr>
        <w:t xml:space="preserve"> </w:t>
      </w:r>
      <w:r>
        <w:t>diction, which is the ninth part of the province of Manji. The salt of that country yields to him in the year eighty</w:t>
      </w:r>
      <w:r>
        <w:rPr>
          <w:spacing w:val="1"/>
        </w:rPr>
        <w:t xml:space="preserve"> </w:t>
      </w:r>
      <w:r>
        <w:t>tomans of gold, and each toman is 70,000 saiks, which amount to 5,600,000, and each saik is worth more than a</w:t>
      </w:r>
      <w:r>
        <w:rPr>
          <w:spacing w:val="1"/>
        </w:rPr>
        <w:t xml:space="preserve"> </w:t>
      </w:r>
      <w:r>
        <w:t>gold</w:t>
      </w:r>
      <w:r>
        <w:rPr>
          <w:spacing w:val="-4"/>
        </w:rPr>
        <w:t xml:space="preserve"> </w:t>
      </w:r>
      <w:r>
        <w:t>florin;</w:t>
      </w:r>
      <w:r>
        <w:rPr>
          <w:spacing w:val="-3"/>
        </w:rPr>
        <w:t xml:space="preserve"> </w:t>
      </w:r>
      <w:r>
        <w:t>and</w:t>
      </w:r>
      <w:r>
        <w:rPr>
          <w:spacing w:val="-3"/>
        </w:rPr>
        <w:t xml:space="preserve"> </w:t>
      </w:r>
      <w:r>
        <w:t>is</w:t>
      </w:r>
      <w:r>
        <w:rPr>
          <w:spacing w:val="-3"/>
        </w:rPr>
        <w:t xml:space="preserve"> </w:t>
      </w:r>
      <w:r>
        <w:t>not</w:t>
      </w:r>
      <w:r>
        <w:rPr>
          <w:spacing w:val="-3"/>
        </w:rPr>
        <w:t xml:space="preserve"> </w:t>
      </w:r>
      <w:r>
        <w:t>this</w:t>
      </w:r>
      <w:r>
        <w:rPr>
          <w:spacing w:val="-3"/>
        </w:rPr>
        <w:t xml:space="preserve"> </w:t>
      </w:r>
      <w:r>
        <w:t>most</w:t>
      </w:r>
      <w:r>
        <w:rPr>
          <w:spacing w:val="-4"/>
        </w:rPr>
        <w:t xml:space="preserve"> </w:t>
      </w:r>
      <w:r>
        <w:t>great</w:t>
      </w:r>
      <w:r>
        <w:rPr>
          <w:spacing w:val="-3"/>
        </w:rPr>
        <w:t xml:space="preserve"> </w:t>
      </w:r>
      <w:r>
        <w:t>and</w:t>
      </w:r>
      <w:r>
        <w:rPr>
          <w:spacing w:val="-3"/>
        </w:rPr>
        <w:t xml:space="preserve"> </w:t>
      </w:r>
      <w:r>
        <w:t>wonderful!</w:t>
      </w:r>
      <w:r>
        <w:rPr>
          <w:spacing w:val="-3"/>
        </w:rPr>
        <w:t xml:space="preserve"> </w:t>
      </w:r>
      <w:r>
        <w:t>In</w:t>
      </w:r>
      <w:r>
        <w:rPr>
          <w:spacing w:val="-3"/>
        </w:rPr>
        <w:t xml:space="preserve"> </w:t>
      </w:r>
      <w:r>
        <w:t>that</w:t>
      </w:r>
      <w:r>
        <w:rPr>
          <w:spacing w:val="-3"/>
        </w:rPr>
        <w:t xml:space="preserve"> </w:t>
      </w:r>
      <w:r>
        <w:t>country,</w:t>
      </w:r>
      <w:r>
        <w:rPr>
          <w:spacing w:val="-4"/>
        </w:rPr>
        <w:t xml:space="preserve"> </w:t>
      </w:r>
      <w:r>
        <w:t>too,</w:t>
      </w:r>
      <w:r>
        <w:rPr>
          <w:spacing w:val="-3"/>
        </w:rPr>
        <w:t xml:space="preserve"> </w:t>
      </w:r>
      <w:r>
        <w:t>there</w:t>
      </w:r>
      <w:r>
        <w:rPr>
          <w:spacing w:val="-3"/>
        </w:rPr>
        <w:t xml:space="preserve"> </w:t>
      </w:r>
      <w:r>
        <w:t>grows</w:t>
      </w:r>
      <w:r>
        <w:rPr>
          <w:spacing w:val="-3"/>
        </w:rPr>
        <w:t xml:space="preserve"> </w:t>
      </w:r>
      <w:r>
        <w:t>more</w:t>
      </w:r>
      <w:r>
        <w:rPr>
          <w:spacing w:val="-3"/>
        </w:rPr>
        <w:t xml:space="preserve"> </w:t>
      </w:r>
      <w:r>
        <w:t>sugar</w:t>
      </w:r>
      <w:r>
        <w:rPr>
          <w:spacing w:val="-3"/>
        </w:rPr>
        <w:t xml:space="preserve"> </w:t>
      </w:r>
      <w:r>
        <w:t>than</w:t>
      </w:r>
      <w:r>
        <w:rPr>
          <w:spacing w:val="-3"/>
        </w:rPr>
        <w:t xml:space="preserve"> </w:t>
      </w:r>
      <w:r>
        <w:t>in</w:t>
      </w:r>
      <w:r>
        <w:rPr>
          <w:spacing w:val="-4"/>
        </w:rPr>
        <w:t xml:space="preserve"> </w:t>
      </w:r>
      <w:r>
        <w:t>the</w:t>
      </w:r>
      <w:r>
        <w:rPr>
          <w:spacing w:val="-3"/>
        </w:rPr>
        <w:t xml:space="preserve"> </w:t>
      </w:r>
      <w:r>
        <w:t>whole</w:t>
      </w:r>
      <w:r>
        <w:rPr>
          <w:spacing w:val="-52"/>
        </w:rPr>
        <w:t xml:space="preserve"> </w:t>
      </w:r>
      <w:r>
        <w:t>world besides, and it yields a very large revenue. I will not state it particularly, but remark that, taking all spices</w:t>
      </w:r>
      <w:r>
        <w:rPr>
          <w:spacing w:val="1"/>
        </w:rPr>
        <w:t xml:space="preserve"> </w:t>
      </w:r>
      <w:r>
        <w:t>together, they pay 3 1/3 per cent, which is levied too on all other merchandise. Large taxes are also derived from</w:t>
      </w:r>
      <w:r>
        <w:rPr>
          <w:spacing w:val="1"/>
        </w:rPr>
        <w:t xml:space="preserve"> </w:t>
      </w:r>
      <w:r>
        <w:t>wine, rice, coal, and from the twelve arts, which, as already mentioned, have each twelve thousand stations. On</w:t>
      </w:r>
      <w:r>
        <w:rPr>
          <w:spacing w:val="1"/>
        </w:rPr>
        <w:t xml:space="preserve"> </w:t>
      </w:r>
      <w:r>
        <w:t>every thing a duty is imposed; and on silk especially and other articles is paid ten per cent. But I, Marco Polo, tell</w:t>
      </w:r>
      <w:r>
        <w:rPr>
          <w:spacing w:val="1"/>
        </w:rPr>
        <w:t xml:space="preserve"> </w:t>
      </w:r>
      <w:r>
        <w:t>you, because I have often heard the account of it, that the revenue on all these commodities amounts every year to</w:t>
      </w:r>
      <w:r>
        <w:rPr>
          <w:spacing w:val="1"/>
        </w:rPr>
        <w:t xml:space="preserve"> </w:t>
      </w:r>
      <w:r>
        <w:t>210</w:t>
      </w:r>
      <w:r>
        <w:rPr>
          <w:spacing w:val="-7"/>
        </w:rPr>
        <w:t xml:space="preserve"> </w:t>
      </w:r>
      <w:r>
        <w:t>tomans,</w:t>
      </w:r>
      <w:r>
        <w:rPr>
          <w:spacing w:val="-6"/>
        </w:rPr>
        <w:t xml:space="preserve"> </w:t>
      </w:r>
      <w:r>
        <w:t>or</w:t>
      </w:r>
      <w:r>
        <w:rPr>
          <w:spacing w:val="-6"/>
        </w:rPr>
        <w:t xml:space="preserve"> </w:t>
      </w:r>
      <w:r>
        <w:t>14,700,000</w:t>
      </w:r>
      <w:r>
        <w:rPr>
          <w:spacing w:val="-6"/>
        </w:rPr>
        <w:t xml:space="preserve"> </w:t>
      </w:r>
      <w:r>
        <w:t>saiks,</w:t>
      </w:r>
      <w:r>
        <w:rPr>
          <w:spacing w:val="-7"/>
        </w:rPr>
        <w:t xml:space="preserve"> </w:t>
      </w:r>
      <w:r>
        <w:t>and</w:t>
      </w:r>
      <w:r>
        <w:rPr>
          <w:spacing w:val="-6"/>
        </w:rPr>
        <w:t xml:space="preserve"> </w:t>
      </w:r>
      <w:r>
        <w:t>that</w:t>
      </w:r>
      <w:r>
        <w:rPr>
          <w:spacing w:val="-6"/>
        </w:rPr>
        <w:t xml:space="preserve"> </w:t>
      </w:r>
      <w:r>
        <w:t>is</w:t>
      </w:r>
      <w:r>
        <w:rPr>
          <w:spacing w:val="-6"/>
        </w:rPr>
        <w:t xml:space="preserve"> </w:t>
      </w:r>
      <w:r>
        <w:t>the</w:t>
      </w:r>
      <w:r>
        <w:rPr>
          <w:spacing w:val="-7"/>
        </w:rPr>
        <w:t xml:space="preserve"> </w:t>
      </w:r>
      <w:r>
        <w:t>most</w:t>
      </w:r>
      <w:r>
        <w:rPr>
          <w:spacing w:val="-6"/>
        </w:rPr>
        <w:t xml:space="preserve"> </w:t>
      </w:r>
      <w:r>
        <w:t>enormous</w:t>
      </w:r>
      <w:r>
        <w:rPr>
          <w:spacing w:val="-6"/>
        </w:rPr>
        <w:t xml:space="preserve"> </w:t>
      </w:r>
      <w:r>
        <w:t>amount</w:t>
      </w:r>
      <w:r>
        <w:rPr>
          <w:spacing w:val="-6"/>
        </w:rPr>
        <w:t xml:space="preserve"> </w:t>
      </w:r>
      <w:r>
        <w:t>of</w:t>
      </w:r>
      <w:r>
        <w:rPr>
          <w:spacing w:val="-7"/>
        </w:rPr>
        <w:t xml:space="preserve"> </w:t>
      </w:r>
      <w:r>
        <w:t>money</w:t>
      </w:r>
      <w:r>
        <w:rPr>
          <w:spacing w:val="-6"/>
        </w:rPr>
        <w:t xml:space="preserve"> </w:t>
      </w:r>
      <w:r>
        <w:t>that</w:t>
      </w:r>
      <w:r>
        <w:rPr>
          <w:spacing w:val="-6"/>
        </w:rPr>
        <w:t xml:space="preserve"> </w:t>
      </w:r>
      <w:r>
        <w:t>ever</w:t>
      </w:r>
      <w:r>
        <w:rPr>
          <w:spacing w:val="-6"/>
        </w:rPr>
        <w:t xml:space="preserve"> </w:t>
      </w:r>
      <w:r>
        <w:t>was</w:t>
      </w:r>
      <w:r>
        <w:rPr>
          <w:spacing w:val="-7"/>
        </w:rPr>
        <w:t xml:space="preserve"> </w:t>
      </w:r>
      <w:r>
        <w:t>heard</w:t>
      </w:r>
      <w:r>
        <w:rPr>
          <w:spacing w:val="-6"/>
        </w:rPr>
        <w:t xml:space="preserve"> </w:t>
      </w:r>
      <w:r>
        <w:t>of,</w:t>
      </w:r>
      <w:r>
        <w:rPr>
          <w:spacing w:val="-6"/>
        </w:rPr>
        <w:t xml:space="preserve"> </w:t>
      </w:r>
      <w:r>
        <w:t>and</w:t>
      </w:r>
      <w:r>
        <w:rPr>
          <w:spacing w:val="-6"/>
        </w:rPr>
        <w:t xml:space="preserve"> </w:t>
      </w:r>
      <w:r>
        <w:t>yet</w:t>
      </w:r>
      <w:r>
        <w:rPr>
          <w:spacing w:val="-7"/>
        </w:rPr>
        <w:t xml:space="preserve"> </w:t>
      </w:r>
      <w:r>
        <w:t>is</w:t>
      </w:r>
      <w:r>
        <w:rPr>
          <w:spacing w:val="1"/>
        </w:rPr>
        <w:t xml:space="preserve"> </w:t>
      </w:r>
      <w:r>
        <w:t>paid by only the ninth part of the province of Manji. Now let us depart from this city of Kin-sai, and go to another</w:t>
      </w:r>
      <w:r>
        <w:rPr>
          <w:spacing w:val="1"/>
        </w:rPr>
        <w:t xml:space="preserve"> </w:t>
      </w:r>
      <w:r>
        <w:t>called</w:t>
      </w:r>
      <w:r>
        <w:rPr>
          <w:spacing w:val="-7"/>
        </w:rPr>
        <w:t xml:space="preserve"> </w:t>
      </w:r>
      <w:r>
        <w:t>Tam-pin-gui.</w:t>
      </w:r>
    </w:p>
    <w:p w14:paraId="4F794673" w14:textId="77777777" w:rsidR="000276C6" w:rsidRDefault="000276C6" w:rsidP="000276C6">
      <w:pPr>
        <w:pStyle w:val="BodyText"/>
      </w:pPr>
    </w:p>
    <w:p w14:paraId="7A907D65" w14:textId="77777777" w:rsidR="000276C6" w:rsidRPr="00C3057B" w:rsidRDefault="000276C6" w:rsidP="00C3057B">
      <w:pPr>
        <w:pStyle w:val="Heading4"/>
      </w:pPr>
      <w:r w:rsidRPr="00C3057B">
        <w:t>LXXVII—Tam-pin-gui and other Cities</w:t>
      </w:r>
    </w:p>
    <w:p w14:paraId="142780CF" w14:textId="4C3A8572" w:rsidR="000276C6" w:rsidRDefault="000276C6" w:rsidP="00C3057B">
      <w:pPr>
        <w:pStyle w:val="Body"/>
      </w:pPr>
      <w:r>
        <w:t>When a man departs from Kin-sai, and goes a day to the south-east, he finds always most pleasant houses and</w:t>
      </w:r>
      <w:r>
        <w:rPr>
          <w:spacing w:val="1"/>
        </w:rPr>
        <w:t xml:space="preserve"> </w:t>
      </w:r>
      <w:r>
        <w:t>gardens, and all the means of living in great abundance. At the end of the day he discovers the city already named,</w:t>
      </w:r>
      <w:r>
        <w:rPr>
          <w:spacing w:val="-52"/>
        </w:rPr>
        <w:t xml:space="preserve"> </w:t>
      </w:r>
      <w:r>
        <w:t>which is very large and beautiful, and is dependent on Kin-sai. The people are subject to the khan, use paper mon-</w:t>
      </w:r>
      <w:r>
        <w:rPr>
          <w:spacing w:val="1"/>
        </w:rPr>
        <w:t xml:space="preserve"> </w:t>
      </w:r>
      <w:r>
        <w:t>ey, are idolaters, and burn the bodies of their dead in the manner already described. They live by merchandise and</w:t>
      </w:r>
      <w:r>
        <w:rPr>
          <w:spacing w:val="1"/>
        </w:rPr>
        <w:t xml:space="preserve"> </w:t>
      </w:r>
      <w:r>
        <w:t>arts, and have an ample supply of provisions. And when a man goes three days to the south-east, seeing very large</w:t>
      </w:r>
      <w:r>
        <w:rPr>
          <w:spacing w:val="1"/>
        </w:rPr>
        <w:t xml:space="preserve"> </w:t>
      </w:r>
      <w:r>
        <w:t>cities and castles, and much trade, he comes to the city of Un-gui, under the government of Kin-sai, and otherwise</w:t>
      </w:r>
      <w:r>
        <w:rPr>
          <w:spacing w:val="1"/>
        </w:rPr>
        <w:t xml:space="preserve"> </w:t>
      </w:r>
      <w:r>
        <w:t>like the former. When he departs from Un-gui and goes two days south-east, he every where perceives towns and</w:t>
      </w:r>
      <w:r>
        <w:rPr>
          <w:spacing w:val="1"/>
        </w:rPr>
        <w:t xml:space="preserve"> </w:t>
      </w:r>
      <w:r>
        <w:t>castles,</w:t>
      </w:r>
      <w:r>
        <w:rPr>
          <w:spacing w:val="-8"/>
        </w:rPr>
        <w:t xml:space="preserve"> </w:t>
      </w:r>
      <w:r>
        <w:t>so</w:t>
      </w:r>
      <w:r>
        <w:rPr>
          <w:spacing w:val="-7"/>
        </w:rPr>
        <w:t xml:space="preserve"> </w:t>
      </w:r>
      <w:r>
        <w:t>that</w:t>
      </w:r>
      <w:r>
        <w:rPr>
          <w:spacing w:val="-8"/>
        </w:rPr>
        <w:t xml:space="preserve"> </w:t>
      </w:r>
      <w:r>
        <w:t>he</w:t>
      </w:r>
      <w:r>
        <w:rPr>
          <w:spacing w:val="-7"/>
        </w:rPr>
        <w:t xml:space="preserve"> </w:t>
      </w:r>
      <w:r>
        <w:t>seems</w:t>
      </w:r>
      <w:r>
        <w:rPr>
          <w:spacing w:val="-8"/>
        </w:rPr>
        <w:t xml:space="preserve"> </w:t>
      </w:r>
      <w:r>
        <w:t>to</w:t>
      </w:r>
      <w:r>
        <w:rPr>
          <w:spacing w:val="-7"/>
        </w:rPr>
        <w:t xml:space="preserve"> </w:t>
      </w:r>
      <w:r>
        <w:t>be</w:t>
      </w:r>
      <w:r>
        <w:rPr>
          <w:spacing w:val="-7"/>
        </w:rPr>
        <w:t xml:space="preserve"> </w:t>
      </w:r>
      <w:r>
        <w:t>going</w:t>
      </w:r>
      <w:r>
        <w:rPr>
          <w:spacing w:val="-8"/>
        </w:rPr>
        <w:t xml:space="preserve"> </w:t>
      </w:r>
      <w:r>
        <w:t>through</w:t>
      </w:r>
      <w:r>
        <w:rPr>
          <w:spacing w:val="-7"/>
        </w:rPr>
        <w:t xml:space="preserve"> </w:t>
      </w:r>
      <w:r>
        <w:t>a</w:t>
      </w:r>
      <w:r>
        <w:rPr>
          <w:spacing w:val="-8"/>
        </w:rPr>
        <w:t xml:space="preserve"> </w:t>
      </w:r>
      <w:r>
        <w:t>city.</w:t>
      </w:r>
      <w:r>
        <w:rPr>
          <w:spacing w:val="-7"/>
        </w:rPr>
        <w:t xml:space="preserve"> </w:t>
      </w:r>
      <w:r>
        <w:t>Every</w:t>
      </w:r>
      <w:r>
        <w:rPr>
          <w:spacing w:val="-8"/>
        </w:rPr>
        <w:t xml:space="preserve"> </w:t>
      </w:r>
      <w:r>
        <w:t>thing</w:t>
      </w:r>
      <w:r>
        <w:rPr>
          <w:spacing w:val="-7"/>
        </w:rPr>
        <w:t xml:space="preserve"> </w:t>
      </w:r>
      <w:r>
        <w:t>is</w:t>
      </w:r>
      <w:r>
        <w:rPr>
          <w:spacing w:val="-7"/>
        </w:rPr>
        <w:t xml:space="preserve"> </w:t>
      </w:r>
      <w:r>
        <w:t>in</w:t>
      </w:r>
      <w:r>
        <w:rPr>
          <w:spacing w:val="-8"/>
        </w:rPr>
        <w:t xml:space="preserve"> </w:t>
      </w:r>
      <w:r>
        <w:t>abundance;</w:t>
      </w:r>
      <w:r>
        <w:rPr>
          <w:spacing w:val="-7"/>
        </w:rPr>
        <w:t xml:space="preserve"> </w:t>
      </w:r>
      <w:r>
        <w:t>and</w:t>
      </w:r>
      <w:r>
        <w:rPr>
          <w:spacing w:val="-8"/>
        </w:rPr>
        <w:t xml:space="preserve"> </w:t>
      </w:r>
      <w:r>
        <w:t>here</w:t>
      </w:r>
      <w:r>
        <w:rPr>
          <w:spacing w:val="-7"/>
        </w:rPr>
        <w:t xml:space="preserve"> </w:t>
      </w:r>
      <w:r>
        <w:t>are</w:t>
      </w:r>
      <w:r>
        <w:rPr>
          <w:spacing w:val="-8"/>
        </w:rPr>
        <w:t xml:space="preserve"> </w:t>
      </w:r>
      <w:r>
        <w:t>the</w:t>
      </w:r>
      <w:r>
        <w:rPr>
          <w:spacing w:val="-7"/>
        </w:rPr>
        <w:t xml:space="preserve"> </w:t>
      </w:r>
      <w:r>
        <w:t>largest</w:t>
      </w:r>
      <w:r>
        <w:rPr>
          <w:spacing w:val="-7"/>
        </w:rPr>
        <w:t xml:space="preserve"> </w:t>
      </w:r>
      <w:r>
        <w:t>and</w:t>
      </w:r>
      <w:r>
        <w:rPr>
          <w:spacing w:val="-8"/>
        </w:rPr>
        <w:t xml:space="preserve"> </w:t>
      </w:r>
      <w:r>
        <w:t>longest</w:t>
      </w:r>
      <w:r>
        <w:rPr>
          <w:spacing w:val="-52"/>
        </w:rPr>
        <w:t xml:space="preserve"> </w:t>
      </w:r>
      <w:r>
        <w:t>canes in all the country, for know that some are four palms in circuit and fifteen paces long. At the end of the two</w:t>
      </w:r>
      <w:r>
        <w:rPr>
          <w:spacing w:val="1"/>
        </w:rPr>
        <w:t xml:space="preserve"> </w:t>
      </w:r>
      <w:r>
        <w:t>days he comes to Chen-gui, which is large and beautiful. The people, who are idolaters, are under the great khan</w:t>
      </w:r>
      <w:r>
        <w:rPr>
          <w:spacing w:val="1"/>
        </w:rPr>
        <w:t xml:space="preserve"> </w:t>
      </w:r>
      <w:r>
        <w:t xml:space="preserve">and the </w:t>
      </w:r>
      <w:r>
        <w:lastRenderedPageBreak/>
        <w:t>jurisdiction of Kin-sai, and have abundance of silk and provisions. In going four days south-east he finds</w:t>
      </w:r>
      <w:r>
        <w:rPr>
          <w:spacing w:val="1"/>
        </w:rPr>
        <w:t xml:space="preserve"> </w:t>
      </w:r>
      <w:r>
        <w:t>cities and castles, and all things in the utmost plenty. There are birds and beasts for the chase, with lions very large</w:t>
      </w:r>
      <w:r>
        <w:rPr>
          <w:spacing w:val="-52"/>
        </w:rPr>
        <w:t xml:space="preserve"> </w:t>
      </w:r>
      <w:r>
        <w:t>and fierce. Throughout all the province of Manji there are neither sheep nor lambs, but oxen, goats, and hogs in</w:t>
      </w:r>
      <w:r>
        <w:rPr>
          <w:spacing w:val="1"/>
        </w:rPr>
        <w:t xml:space="preserve"> </w:t>
      </w:r>
      <w:r>
        <w:t>great</w:t>
      </w:r>
      <w:r>
        <w:rPr>
          <w:spacing w:val="-6"/>
        </w:rPr>
        <w:t xml:space="preserve"> </w:t>
      </w:r>
      <w:r>
        <w:t>variety.</w:t>
      </w:r>
      <w:r>
        <w:rPr>
          <w:spacing w:val="-6"/>
        </w:rPr>
        <w:t xml:space="preserve"> </w:t>
      </w:r>
      <w:r>
        <w:t>At</w:t>
      </w:r>
      <w:r>
        <w:rPr>
          <w:spacing w:val="-6"/>
        </w:rPr>
        <w:t xml:space="preserve"> </w:t>
      </w:r>
      <w:r>
        <w:t>the</w:t>
      </w:r>
      <w:r>
        <w:rPr>
          <w:spacing w:val="-6"/>
        </w:rPr>
        <w:t xml:space="preserve"> </w:t>
      </w:r>
      <w:r>
        <w:t>end</w:t>
      </w:r>
      <w:r>
        <w:rPr>
          <w:spacing w:val="-6"/>
        </w:rPr>
        <w:t xml:space="preserve"> </w:t>
      </w:r>
      <w:r>
        <w:t>of</w:t>
      </w:r>
      <w:r>
        <w:rPr>
          <w:spacing w:val="-6"/>
        </w:rPr>
        <w:t xml:space="preserve"> </w:t>
      </w:r>
      <w:r>
        <w:t>the</w:t>
      </w:r>
      <w:r>
        <w:rPr>
          <w:spacing w:val="-6"/>
        </w:rPr>
        <w:t xml:space="preserve"> </w:t>
      </w:r>
      <w:r>
        <w:t>four</w:t>
      </w:r>
      <w:r>
        <w:rPr>
          <w:spacing w:val="-6"/>
        </w:rPr>
        <w:t xml:space="preserve"> </w:t>
      </w:r>
      <w:r>
        <w:t>days</w:t>
      </w:r>
      <w:r>
        <w:rPr>
          <w:spacing w:val="-6"/>
        </w:rPr>
        <w:t xml:space="preserve"> </w:t>
      </w:r>
      <w:r>
        <w:t>he</w:t>
      </w:r>
      <w:r>
        <w:rPr>
          <w:spacing w:val="-6"/>
        </w:rPr>
        <w:t xml:space="preserve"> </w:t>
      </w:r>
      <w:r>
        <w:t>finds</w:t>
      </w:r>
      <w:r>
        <w:rPr>
          <w:spacing w:val="-6"/>
        </w:rPr>
        <w:t xml:space="preserve"> </w:t>
      </w:r>
      <w:r>
        <w:t>Cian-cian,</w:t>
      </w:r>
      <w:r>
        <w:rPr>
          <w:spacing w:val="-6"/>
        </w:rPr>
        <w:t xml:space="preserve"> </w:t>
      </w:r>
      <w:r>
        <w:t>a</w:t>
      </w:r>
      <w:r>
        <w:rPr>
          <w:spacing w:val="-6"/>
        </w:rPr>
        <w:t xml:space="preserve"> </w:t>
      </w:r>
      <w:r>
        <w:t>town</w:t>
      </w:r>
      <w:r>
        <w:rPr>
          <w:spacing w:val="-6"/>
        </w:rPr>
        <w:t xml:space="preserve"> </w:t>
      </w:r>
      <w:r>
        <w:t>situated</w:t>
      </w:r>
      <w:r>
        <w:rPr>
          <w:spacing w:val="-6"/>
        </w:rPr>
        <w:t xml:space="preserve"> </w:t>
      </w:r>
      <w:r>
        <w:t>on</w:t>
      </w:r>
      <w:r>
        <w:rPr>
          <w:spacing w:val="-6"/>
        </w:rPr>
        <w:t xml:space="preserve"> </w:t>
      </w:r>
      <w:r>
        <w:t>a</w:t>
      </w:r>
      <w:r>
        <w:rPr>
          <w:spacing w:val="-6"/>
        </w:rPr>
        <w:t xml:space="preserve"> </w:t>
      </w:r>
      <w:r>
        <w:t>mountain,</w:t>
      </w:r>
      <w:r>
        <w:rPr>
          <w:spacing w:val="-6"/>
        </w:rPr>
        <w:t xml:space="preserve"> </w:t>
      </w:r>
      <w:r>
        <w:t>which</w:t>
      </w:r>
      <w:r>
        <w:rPr>
          <w:spacing w:val="-6"/>
        </w:rPr>
        <w:t xml:space="preserve"> </w:t>
      </w:r>
      <w:r>
        <w:t>divides</w:t>
      </w:r>
      <w:r>
        <w:rPr>
          <w:spacing w:val="-6"/>
        </w:rPr>
        <w:t xml:space="preserve"> </w:t>
      </w:r>
      <w:r>
        <w:t>the</w:t>
      </w:r>
      <w:r>
        <w:rPr>
          <w:spacing w:val="-6"/>
        </w:rPr>
        <w:t xml:space="preserve"> </w:t>
      </w:r>
      <w:r>
        <w:t>river</w:t>
      </w:r>
      <w:r>
        <w:rPr>
          <w:spacing w:val="1"/>
        </w:rPr>
        <w:t xml:space="preserve"> </w:t>
      </w:r>
      <w:r>
        <w:t>into two parts, each flowing in a different direction. The people are like the former; and, at the end of three days</w:t>
      </w:r>
      <w:r>
        <w:rPr>
          <w:spacing w:val="1"/>
        </w:rPr>
        <w:t xml:space="preserve"> </w:t>
      </w:r>
      <w:r>
        <w:t>more</w:t>
      </w:r>
      <w:r>
        <w:rPr>
          <w:spacing w:val="-6"/>
        </w:rPr>
        <w:t xml:space="preserve"> </w:t>
      </w:r>
      <w:r>
        <w:t>we</w:t>
      </w:r>
      <w:r>
        <w:rPr>
          <w:spacing w:val="-6"/>
        </w:rPr>
        <w:t xml:space="preserve"> </w:t>
      </w:r>
      <w:r>
        <w:t>reach</w:t>
      </w:r>
      <w:r>
        <w:rPr>
          <w:spacing w:val="-6"/>
        </w:rPr>
        <w:t xml:space="preserve"> </w:t>
      </w:r>
      <w:r>
        <w:t>the</w:t>
      </w:r>
      <w:r>
        <w:rPr>
          <w:spacing w:val="-6"/>
        </w:rPr>
        <w:t xml:space="preserve"> </w:t>
      </w:r>
      <w:r>
        <w:t>city</w:t>
      </w:r>
      <w:r>
        <w:rPr>
          <w:spacing w:val="-6"/>
        </w:rPr>
        <w:t xml:space="preserve"> </w:t>
      </w:r>
      <w:r>
        <w:t>of</w:t>
      </w:r>
      <w:r>
        <w:rPr>
          <w:spacing w:val="-6"/>
        </w:rPr>
        <w:t xml:space="preserve"> </w:t>
      </w:r>
      <w:r>
        <w:t>Can-giu,</w:t>
      </w:r>
      <w:r>
        <w:rPr>
          <w:spacing w:val="-6"/>
        </w:rPr>
        <w:t xml:space="preserve"> </w:t>
      </w:r>
      <w:r>
        <w:t>large</w:t>
      </w:r>
      <w:r>
        <w:rPr>
          <w:spacing w:val="-6"/>
        </w:rPr>
        <w:t xml:space="preserve"> </w:t>
      </w:r>
      <w:r>
        <w:t>and</w:t>
      </w:r>
      <w:r>
        <w:rPr>
          <w:spacing w:val="-6"/>
        </w:rPr>
        <w:t xml:space="preserve"> </w:t>
      </w:r>
      <w:r>
        <w:t>beautiful;</w:t>
      </w:r>
      <w:r>
        <w:rPr>
          <w:spacing w:val="-6"/>
        </w:rPr>
        <w:t xml:space="preserve"> </w:t>
      </w:r>
      <w:r>
        <w:t>and</w:t>
      </w:r>
      <w:r>
        <w:rPr>
          <w:spacing w:val="-6"/>
        </w:rPr>
        <w:t xml:space="preserve"> </w:t>
      </w:r>
      <w:r>
        <w:t>this</w:t>
      </w:r>
      <w:r>
        <w:rPr>
          <w:spacing w:val="-6"/>
        </w:rPr>
        <w:t xml:space="preserve"> </w:t>
      </w:r>
      <w:r>
        <w:t>is</w:t>
      </w:r>
      <w:r>
        <w:rPr>
          <w:spacing w:val="-6"/>
        </w:rPr>
        <w:t xml:space="preserve"> </w:t>
      </w:r>
      <w:r>
        <w:t>the</w:t>
      </w:r>
      <w:r>
        <w:rPr>
          <w:spacing w:val="-6"/>
        </w:rPr>
        <w:t xml:space="preserve"> </w:t>
      </w:r>
      <w:r>
        <w:t>last</w:t>
      </w:r>
      <w:r>
        <w:rPr>
          <w:spacing w:val="-6"/>
        </w:rPr>
        <w:t xml:space="preserve"> </w:t>
      </w:r>
      <w:r>
        <w:t>under</w:t>
      </w:r>
      <w:r>
        <w:rPr>
          <w:spacing w:val="-6"/>
        </w:rPr>
        <w:t xml:space="preserve"> </w:t>
      </w:r>
      <w:r>
        <w:t>the</w:t>
      </w:r>
      <w:r>
        <w:rPr>
          <w:spacing w:val="-6"/>
        </w:rPr>
        <w:t xml:space="preserve"> </w:t>
      </w:r>
      <w:r>
        <w:t>jurisdiction</w:t>
      </w:r>
      <w:r>
        <w:rPr>
          <w:spacing w:val="-6"/>
        </w:rPr>
        <w:t xml:space="preserve"> </w:t>
      </w:r>
      <w:r>
        <w:t>of</w:t>
      </w:r>
      <w:r>
        <w:rPr>
          <w:spacing w:val="-6"/>
        </w:rPr>
        <w:t xml:space="preserve"> </w:t>
      </w:r>
      <w:r>
        <w:t>Kin-sai;</w:t>
      </w:r>
      <w:r>
        <w:rPr>
          <w:spacing w:val="-6"/>
        </w:rPr>
        <w:t xml:space="preserve"> </w:t>
      </w:r>
      <w:r>
        <w:t>for</w:t>
      </w:r>
      <w:r>
        <w:rPr>
          <w:spacing w:val="-6"/>
        </w:rPr>
        <w:t xml:space="preserve"> </w:t>
      </w:r>
      <w:r>
        <w:t>now</w:t>
      </w:r>
      <w:r>
        <w:rPr>
          <w:spacing w:val="1"/>
        </w:rPr>
        <w:t xml:space="preserve"> </w:t>
      </w:r>
      <w:r>
        <w:t>commences</w:t>
      </w:r>
      <w:r>
        <w:rPr>
          <w:spacing w:val="-6"/>
        </w:rPr>
        <w:t xml:space="preserve"> </w:t>
      </w:r>
      <w:r>
        <w:t>another</w:t>
      </w:r>
      <w:r>
        <w:rPr>
          <w:spacing w:val="-6"/>
        </w:rPr>
        <w:t xml:space="preserve"> </w:t>
      </w:r>
      <w:r>
        <w:t>kingdom,</w:t>
      </w:r>
      <w:r>
        <w:rPr>
          <w:spacing w:val="-6"/>
        </w:rPr>
        <w:t xml:space="preserve"> </w:t>
      </w:r>
      <w:r>
        <w:t>which</w:t>
      </w:r>
      <w:r>
        <w:rPr>
          <w:spacing w:val="-5"/>
        </w:rPr>
        <w:t xml:space="preserve"> </w:t>
      </w:r>
      <w:r>
        <w:t>is</w:t>
      </w:r>
      <w:r>
        <w:rPr>
          <w:spacing w:val="-6"/>
        </w:rPr>
        <w:t xml:space="preserve"> </w:t>
      </w:r>
      <w:r>
        <w:t>one</w:t>
      </w:r>
      <w:r>
        <w:rPr>
          <w:spacing w:val="-6"/>
        </w:rPr>
        <w:t xml:space="preserve"> </w:t>
      </w:r>
      <w:r>
        <w:t>of</w:t>
      </w:r>
      <w:r>
        <w:rPr>
          <w:spacing w:val="-6"/>
        </w:rPr>
        <w:t xml:space="preserve"> </w:t>
      </w:r>
      <w:r>
        <w:t>the</w:t>
      </w:r>
      <w:r>
        <w:rPr>
          <w:spacing w:val="-5"/>
        </w:rPr>
        <w:t xml:space="preserve"> </w:t>
      </w:r>
      <w:r>
        <w:t>nine</w:t>
      </w:r>
      <w:r>
        <w:rPr>
          <w:spacing w:val="-6"/>
        </w:rPr>
        <w:t xml:space="preserve"> </w:t>
      </w:r>
      <w:r>
        <w:t>parts</w:t>
      </w:r>
      <w:r>
        <w:rPr>
          <w:spacing w:val="-6"/>
        </w:rPr>
        <w:t xml:space="preserve"> </w:t>
      </w:r>
      <w:r>
        <w:t>of</w:t>
      </w:r>
      <w:r>
        <w:rPr>
          <w:spacing w:val="-5"/>
        </w:rPr>
        <w:t xml:space="preserve"> </w:t>
      </w:r>
      <w:r>
        <w:t>Manji,</w:t>
      </w:r>
      <w:r>
        <w:rPr>
          <w:spacing w:val="-6"/>
        </w:rPr>
        <w:t xml:space="preserve"> </w:t>
      </w:r>
      <w:r>
        <w:t>and</w:t>
      </w:r>
      <w:r>
        <w:rPr>
          <w:spacing w:val="-6"/>
        </w:rPr>
        <w:t xml:space="preserve"> </w:t>
      </w:r>
      <w:r>
        <w:t>is</w:t>
      </w:r>
      <w:r>
        <w:rPr>
          <w:spacing w:val="-6"/>
        </w:rPr>
        <w:t xml:space="preserve"> </w:t>
      </w:r>
      <w:r>
        <w:t>called</w:t>
      </w:r>
      <w:r>
        <w:rPr>
          <w:spacing w:val="-5"/>
        </w:rPr>
        <w:t xml:space="preserve"> </w:t>
      </w:r>
      <w:r>
        <w:t>Fu-gui.</w:t>
      </w:r>
    </w:p>
    <w:p w14:paraId="7C1E3C0E" w14:textId="77777777" w:rsidR="00C3057B" w:rsidRDefault="00C3057B" w:rsidP="00C3057B">
      <w:pPr>
        <w:pStyle w:val="Body"/>
      </w:pPr>
    </w:p>
    <w:p w14:paraId="4A853514" w14:textId="77777777" w:rsidR="000276C6" w:rsidRPr="00C3057B" w:rsidRDefault="000276C6" w:rsidP="00C3057B">
      <w:pPr>
        <w:pStyle w:val="Heading4"/>
      </w:pPr>
      <w:r w:rsidRPr="00C3057B">
        <w:t>LXXVIII—The Kingdom of Fu-gui</w:t>
      </w:r>
    </w:p>
    <w:p w14:paraId="3024EAF5" w14:textId="2DDE7942" w:rsidR="000276C6" w:rsidRDefault="000276C6" w:rsidP="00C3057B">
      <w:pPr>
        <w:pStyle w:val="Body"/>
      </w:pPr>
      <w:r>
        <w:t>When</w:t>
      </w:r>
      <w:r>
        <w:rPr>
          <w:spacing w:val="-5"/>
        </w:rPr>
        <w:t xml:space="preserve"> </w:t>
      </w:r>
      <w:r>
        <w:t>a</w:t>
      </w:r>
      <w:r>
        <w:rPr>
          <w:spacing w:val="-5"/>
        </w:rPr>
        <w:t xml:space="preserve"> </w:t>
      </w:r>
      <w:r>
        <w:t>man</w:t>
      </w:r>
      <w:r>
        <w:rPr>
          <w:spacing w:val="-5"/>
        </w:rPr>
        <w:t xml:space="preserve"> </w:t>
      </w:r>
      <w:r>
        <w:t>goes</w:t>
      </w:r>
      <w:r>
        <w:rPr>
          <w:spacing w:val="-5"/>
        </w:rPr>
        <w:t xml:space="preserve"> </w:t>
      </w:r>
      <w:r>
        <w:t>from</w:t>
      </w:r>
      <w:r>
        <w:rPr>
          <w:spacing w:val="-5"/>
        </w:rPr>
        <w:t xml:space="preserve"> </w:t>
      </w:r>
      <w:r>
        <w:t>the</w:t>
      </w:r>
      <w:r>
        <w:rPr>
          <w:spacing w:val="-5"/>
        </w:rPr>
        <w:t xml:space="preserve"> </w:t>
      </w:r>
      <w:r>
        <w:t>last-mentioned</w:t>
      </w:r>
      <w:r>
        <w:rPr>
          <w:spacing w:val="-5"/>
        </w:rPr>
        <w:t xml:space="preserve"> </w:t>
      </w:r>
      <w:r>
        <w:t>city</w:t>
      </w:r>
      <w:r>
        <w:rPr>
          <w:spacing w:val="-5"/>
        </w:rPr>
        <w:t xml:space="preserve"> </w:t>
      </w:r>
      <w:r>
        <w:t>of</w:t>
      </w:r>
      <w:r>
        <w:rPr>
          <w:spacing w:val="-5"/>
        </w:rPr>
        <w:t xml:space="preserve"> </w:t>
      </w:r>
      <w:r>
        <w:t>Kin-sai</w:t>
      </w:r>
      <w:r>
        <w:rPr>
          <w:spacing w:val="-4"/>
        </w:rPr>
        <w:t xml:space="preserve"> </w:t>
      </w:r>
      <w:r>
        <w:t>he</w:t>
      </w:r>
      <w:r>
        <w:rPr>
          <w:spacing w:val="-5"/>
        </w:rPr>
        <w:t xml:space="preserve"> </w:t>
      </w:r>
      <w:r>
        <w:t>enters</w:t>
      </w:r>
      <w:r>
        <w:rPr>
          <w:spacing w:val="-5"/>
        </w:rPr>
        <w:t xml:space="preserve"> </w:t>
      </w:r>
      <w:r>
        <w:t>the</w:t>
      </w:r>
      <w:r>
        <w:rPr>
          <w:spacing w:val="-5"/>
        </w:rPr>
        <w:t xml:space="preserve"> </w:t>
      </w:r>
      <w:r>
        <w:t>kingdom</w:t>
      </w:r>
      <w:r>
        <w:rPr>
          <w:spacing w:val="-5"/>
        </w:rPr>
        <w:t xml:space="preserve"> </w:t>
      </w:r>
      <w:r>
        <w:t>of</w:t>
      </w:r>
      <w:r>
        <w:rPr>
          <w:spacing w:val="-5"/>
        </w:rPr>
        <w:t xml:space="preserve"> </w:t>
      </w:r>
      <w:r>
        <w:t>Fu-gui</w:t>
      </w:r>
      <w:r>
        <w:rPr>
          <w:spacing w:val="-5"/>
        </w:rPr>
        <w:t xml:space="preserve"> </w:t>
      </w:r>
      <w:r>
        <w:t>and,</w:t>
      </w:r>
      <w:r>
        <w:rPr>
          <w:spacing w:val="-5"/>
        </w:rPr>
        <w:t xml:space="preserve"> </w:t>
      </w:r>
      <w:r>
        <w:t>after</w:t>
      </w:r>
      <w:r>
        <w:rPr>
          <w:spacing w:val="-5"/>
        </w:rPr>
        <w:t xml:space="preserve"> </w:t>
      </w:r>
      <w:r>
        <w:t>travelling</w:t>
      </w:r>
      <w:r>
        <w:rPr>
          <w:spacing w:val="-52"/>
        </w:rPr>
        <w:t xml:space="preserve"> </w:t>
      </w:r>
      <w:r>
        <w:t>seven</w:t>
      </w:r>
      <w:r>
        <w:rPr>
          <w:spacing w:val="-7"/>
        </w:rPr>
        <w:t xml:space="preserve"> </w:t>
      </w:r>
      <w:r>
        <w:t>days,</w:t>
      </w:r>
      <w:r>
        <w:rPr>
          <w:spacing w:val="-7"/>
        </w:rPr>
        <w:t xml:space="preserve"> </w:t>
      </w:r>
      <w:r>
        <w:t>he</w:t>
      </w:r>
      <w:r>
        <w:rPr>
          <w:spacing w:val="-7"/>
        </w:rPr>
        <w:t xml:space="preserve"> </w:t>
      </w:r>
      <w:r>
        <w:t>finds</w:t>
      </w:r>
      <w:r>
        <w:rPr>
          <w:spacing w:val="-6"/>
        </w:rPr>
        <w:t xml:space="preserve"> </w:t>
      </w:r>
      <w:r>
        <w:t>houses</w:t>
      </w:r>
      <w:r>
        <w:rPr>
          <w:spacing w:val="-7"/>
        </w:rPr>
        <w:t xml:space="preserve"> </w:t>
      </w:r>
      <w:r>
        <w:t>and</w:t>
      </w:r>
      <w:r>
        <w:rPr>
          <w:spacing w:val="-7"/>
        </w:rPr>
        <w:t xml:space="preserve"> </w:t>
      </w:r>
      <w:r>
        <w:t>villages,</w:t>
      </w:r>
      <w:r>
        <w:rPr>
          <w:spacing w:val="-7"/>
        </w:rPr>
        <w:t xml:space="preserve"> </w:t>
      </w:r>
      <w:r>
        <w:t>the</w:t>
      </w:r>
      <w:r>
        <w:rPr>
          <w:spacing w:val="-6"/>
        </w:rPr>
        <w:t xml:space="preserve"> </w:t>
      </w:r>
      <w:r>
        <w:t>inhabitants</w:t>
      </w:r>
      <w:r>
        <w:rPr>
          <w:spacing w:val="-7"/>
        </w:rPr>
        <w:t xml:space="preserve"> </w:t>
      </w:r>
      <w:r>
        <w:t>of</w:t>
      </w:r>
      <w:r>
        <w:rPr>
          <w:spacing w:val="-7"/>
        </w:rPr>
        <w:t xml:space="preserve"> </w:t>
      </w:r>
      <w:r>
        <w:t>which</w:t>
      </w:r>
      <w:r>
        <w:rPr>
          <w:spacing w:val="-6"/>
        </w:rPr>
        <w:t xml:space="preserve"> </w:t>
      </w:r>
      <w:r>
        <w:t>are</w:t>
      </w:r>
      <w:r>
        <w:rPr>
          <w:spacing w:val="-7"/>
        </w:rPr>
        <w:t xml:space="preserve"> </w:t>
      </w:r>
      <w:r>
        <w:t>all</w:t>
      </w:r>
      <w:r>
        <w:rPr>
          <w:spacing w:val="-7"/>
        </w:rPr>
        <w:t xml:space="preserve"> </w:t>
      </w:r>
      <w:r>
        <w:t>idolaters,</w:t>
      </w:r>
      <w:r>
        <w:rPr>
          <w:spacing w:val="-7"/>
        </w:rPr>
        <w:t xml:space="preserve"> </w:t>
      </w:r>
      <w:r>
        <w:t>and</w:t>
      </w:r>
      <w:r>
        <w:rPr>
          <w:spacing w:val="-6"/>
        </w:rPr>
        <w:t xml:space="preserve"> </w:t>
      </w:r>
      <w:r>
        <w:t>under</w:t>
      </w:r>
      <w:r>
        <w:rPr>
          <w:spacing w:val="-7"/>
        </w:rPr>
        <w:t xml:space="preserve"> </w:t>
      </w:r>
      <w:r>
        <w:t>the</w:t>
      </w:r>
      <w:r>
        <w:rPr>
          <w:spacing w:val="-7"/>
        </w:rPr>
        <w:t xml:space="preserve"> </w:t>
      </w:r>
      <w:r>
        <w:t>jurisdiction</w:t>
      </w:r>
      <w:r>
        <w:rPr>
          <w:spacing w:val="-7"/>
        </w:rPr>
        <w:t xml:space="preserve"> </w:t>
      </w:r>
      <w:r>
        <w:t>of</w:t>
      </w:r>
      <w:r w:rsidR="00C3057B">
        <w:t xml:space="preserve"> </w:t>
      </w:r>
      <w:r>
        <w:t>Fu-gui.</w:t>
      </w:r>
      <w:r>
        <w:rPr>
          <w:spacing w:val="-11"/>
        </w:rPr>
        <w:t xml:space="preserve"> </w:t>
      </w:r>
      <w:r>
        <w:t>They</w:t>
      </w:r>
      <w:r>
        <w:rPr>
          <w:spacing w:val="-10"/>
        </w:rPr>
        <w:t xml:space="preserve"> </w:t>
      </w:r>
      <w:r>
        <w:t>have</w:t>
      </w:r>
      <w:r>
        <w:rPr>
          <w:spacing w:val="-10"/>
        </w:rPr>
        <w:t xml:space="preserve"> </w:t>
      </w:r>
      <w:r>
        <w:t>provisions</w:t>
      </w:r>
      <w:r>
        <w:rPr>
          <w:spacing w:val="-10"/>
        </w:rPr>
        <w:t xml:space="preserve"> </w:t>
      </w:r>
      <w:r>
        <w:t>in</w:t>
      </w:r>
      <w:r>
        <w:rPr>
          <w:spacing w:val="-10"/>
        </w:rPr>
        <w:t xml:space="preserve"> </w:t>
      </w:r>
      <w:r>
        <w:t>great</w:t>
      </w:r>
      <w:r>
        <w:rPr>
          <w:spacing w:val="-10"/>
        </w:rPr>
        <w:t xml:space="preserve"> </w:t>
      </w:r>
      <w:r>
        <w:t>abundance,</w:t>
      </w:r>
      <w:r>
        <w:rPr>
          <w:spacing w:val="-10"/>
        </w:rPr>
        <w:t xml:space="preserve"> </w:t>
      </w:r>
      <w:r>
        <w:t>with</w:t>
      </w:r>
      <w:r>
        <w:rPr>
          <w:spacing w:val="-10"/>
        </w:rPr>
        <w:t xml:space="preserve"> </w:t>
      </w:r>
      <w:r>
        <w:t>numerous</w:t>
      </w:r>
      <w:r>
        <w:rPr>
          <w:spacing w:val="-10"/>
        </w:rPr>
        <w:t xml:space="preserve"> </w:t>
      </w:r>
      <w:r>
        <w:t>wild</w:t>
      </w:r>
      <w:r>
        <w:rPr>
          <w:spacing w:val="-10"/>
        </w:rPr>
        <w:t xml:space="preserve"> </w:t>
      </w:r>
      <w:r>
        <w:t>beasts</w:t>
      </w:r>
      <w:r>
        <w:rPr>
          <w:spacing w:val="-10"/>
        </w:rPr>
        <w:t xml:space="preserve"> </w:t>
      </w:r>
      <w:r>
        <w:t>for</w:t>
      </w:r>
      <w:r>
        <w:rPr>
          <w:spacing w:val="-10"/>
        </w:rPr>
        <w:t xml:space="preserve"> </w:t>
      </w:r>
      <w:r>
        <w:t>hunting;</w:t>
      </w:r>
      <w:r>
        <w:rPr>
          <w:spacing w:val="-10"/>
        </w:rPr>
        <w:t xml:space="preserve"> </w:t>
      </w:r>
      <w:r>
        <w:t>also</w:t>
      </w:r>
      <w:r>
        <w:rPr>
          <w:spacing w:val="-10"/>
        </w:rPr>
        <w:t xml:space="preserve"> </w:t>
      </w:r>
      <w:r>
        <w:t>large</w:t>
      </w:r>
      <w:r>
        <w:rPr>
          <w:spacing w:val="-10"/>
        </w:rPr>
        <w:t xml:space="preserve"> </w:t>
      </w:r>
      <w:r>
        <w:t>and</w:t>
      </w:r>
      <w:r>
        <w:rPr>
          <w:spacing w:val="-10"/>
        </w:rPr>
        <w:t xml:space="preserve"> </w:t>
      </w:r>
      <w:r>
        <w:t>fierce</w:t>
      </w:r>
      <w:r>
        <w:rPr>
          <w:spacing w:val="-10"/>
        </w:rPr>
        <w:t xml:space="preserve"> </w:t>
      </w:r>
      <w:r>
        <w:t>lions.</w:t>
      </w:r>
      <w:r>
        <w:rPr>
          <w:spacing w:val="-52"/>
        </w:rPr>
        <w:t xml:space="preserve"> </w:t>
      </w:r>
      <w:r>
        <w:t>They have ample supplies of ginger and galanga, so that for a Venetian grosso you can buy eighty pounds. And</w:t>
      </w:r>
      <w:r>
        <w:rPr>
          <w:spacing w:val="1"/>
        </w:rPr>
        <w:t xml:space="preserve"> </w:t>
      </w:r>
      <w:r>
        <w:t>there is a fruit or flower having the appearance of saffron, and though not really so, yet of equal value, being much</w:t>
      </w:r>
      <w:r>
        <w:rPr>
          <w:spacing w:val="-52"/>
        </w:rPr>
        <w:t xml:space="preserve"> </w:t>
      </w:r>
      <w:r>
        <w:t>employed in manufacture. They eat the flesh of the filthiest animals, and even that of a man, provided he has not</w:t>
      </w:r>
      <w:r>
        <w:rPr>
          <w:spacing w:val="1"/>
        </w:rPr>
        <w:t xml:space="preserve"> </w:t>
      </w:r>
      <w:r>
        <w:t>died a natural death; but if he has been killed, they account his flesh extremely delicate. When they go to war they</w:t>
      </w:r>
      <w:r>
        <w:rPr>
          <w:spacing w:val="1"/>
        </w:rPr>
        <w:t xml:space="preserve"> </w:t>
      </w:r>
      <w:r>
        <w:t>cut their hair very close, and paint their faces an azure colour like the iron of a lance. They fight all on foot except</w:t>
      </w:r>
      <w:r>
        <w:rPr>
          <w:spacing w:val="1"/>
        </w:rPr>
        <w:t xml:space="preserve"> </w:t>
      </w:r>
      <w:r>
        <w:t>their chief; and are the most cruel race in the world, because they go about the whole day killing men, drinking</w:t>
      </w:r>
      <w:r>
        <w:rPr>
          <w:spacing w:val="1"/>
        </w:rPr>
        <w:t xml:space="preserve"> </w:t>
      </w:r>
      <w:r>
        <w:t>their</w:t>
      </w:r>
      <w:r>
        <w:rPr>
          <w:spacing w:val="-6"/>
        </w:rPr>
        <w:t xml:space="preserve"> </w:t>
      </w:r>
      <w:r>
        <w:t>blood,</w:t>
      </w:r>
      <w:r>
        <w:rPr>
          <w:spacing w:val="-6"/>
        </w:rPr>
        <w:t xml:space="preserve"> </w:t>
      </w:r>
      <w:r>
        <w:t>and</w:t>
      </w:r>
      <w:r>
        <w:rPr>
          <w:spacing w:val="-6"/>
        </w:rPr>
        <w:t xml:space="preserve"> </w:t>
      </w:r>
      <w:r>
        <w:t>eating</w:t>
      </w:r>
      <w:r>
        <w:rPr>
          <w:spacing w:val="-6"/>
        </w:rPr>
        <w:t xml:space="preserve"> </w:t>
      </w:r>
      <w:r>
        <w:t>their</w:t>
      </w:r>
      <w:r>
        <w:rPr>
          <w:spacing w:val="-6"/>
        </w:rPr>
        <w:t xml:space="preserve"> </w:t>
      </w:r>
      <w:r>
        <w:t>flesh.</w:t>
      </w:r>
    </w:p>
    <w:p w14:paraId="4ADEA1E2" w14:textId="77777777" w:rsidR="00C3057B" w:rsidRDefault="00C3057B" w:rsidP="00C3057B">
      <w:pPr>
        <w:pStyle w:val="Body"/>
      </w:pPr>
    </w:p>
    <w:p w14:paraId="13567553" w14:textId="77777777" w:rsidR="000276C6" w:rsidRPr="00C3057B" w:rsidRDefault="000276C6" w:rsidP="00C3057B">
      <w:pPr>
        <w:pStyle w:val="Heading4"/>
      </w:pPr>
      <w:r w:rsidRPr="00C3057B">
        <w:t>LXXIX—Of the Cities of Que-lin-fu and Un-quem</w:t>
      </w:r>
    </w:p>
    <w:p w14:paraId="76DFAD18" w14:textId="59F52AD3" w:rsidR="000276C6" w:rsidRDefault="000276C6" w:rsidP="00C3057B">
      <w:pPr>
        <w:pStyle w:val="Body"/>
      </w:pPr>
      <w:r>
        <w:rPr>
          <w:spacing w:val="-3"/>
        </w:rPr>
        <w:t>In</w:t>
      </w:r>
      <w:r>
        <w:rPr>
          <w:spacing w:val="-11"/>
        </w:rPr>
        <w:t xml:space="preserve"> </w:t>
      </w:r>
      <w:r>
        <w:rPr>
          <w:spacing w:val="-3"/>
        </w:rPr>
        <w:t>the</w:t>
      </w:r>
      <w:r>
        <w:rPr>
          <w:spacing w:val="-11"/>
        </w:rPr>
        <w:t xml:space="preserve"> </w:t>
      </w:r>
      <w:r>
        <w:rPr>
          <w:spacing w:val="-3"/>
        </w:rPr>
        <w:t>middle</w:t>
      </w:r>
      <w:r>
        <w:rPr>
          <w:spacing w:val="-10"/>
        </w:rPr>
        <w:t xml:space="preserve"> </w:t>
      </w:r>
      <w:r>
        <w:rPr>
          <w:spacing w:val="-3"/>
        </w:rPr>
        <w:t>of</w:t>
      </w:r>
      <w:r>
        <w:rPr>
          <w:spacing w:val="-11"/>
        </w:rPr>
        <w:t xml:space="preserve"> </w:t>
      </w:r>
      <w:r>
        <w:rPr>
          <w:spacing w:val="-3"/>
        </w:rPr>
        <w:t>these</w:t>
      </w:r>
      <w:r>
        <w:rPr>
          <w:spacing w:val="-10"/>
        </w:rPr>
        <w:t xml:space="preserve"> </w:t>
      </w:r>
      <w:r>
        <w:rPr>
          <w:spacing w:val="-3"/>
        </w:rPr>
        <w:t>seven</w:t>
      </w:r>
      <w:r>
        <w:rPr>
          <w:spacing w:val="-11"/>
        </w:rPr>
        <w:t xml:space="preserve"> </w:t>
      </w:r>
      <w:r>
        <w:rPr>
          <w:spacing w:val="-3"/>
        </w:rPr>
        <w:t>days</w:t>
      </w:r>
      <w:r>
        <w:rPr>
          <w:spacing w:val="-10"/>
        </w:rPr>
        <w:t xml:space="preserve"> </w:t>
      </w:r>
      <w:r>
        <w:t>you</w:t>
      </w:r>
      <w:r>
        <w:rPr>
          <w:spacing w:val="-11"/>
        </w:rPr>
        <w:t xml:space="preserve"> </w:t>
      </w:r>
      <w:r>
        <w:t>come</w:t>
      </w:r>
      <w:r>
        <w:rPr>
          <w:spacing w:val="-11"/>
        </w:rPr>
        <w:t xml:space="preserve"> </w:t>
      </w:r>
      <w:r>
        <w:t>to</w:t>
      </w:r>
      <w:r>
        <w:rPr>
          <w:spacing w:val="-10"/>
        </w:rPr>
        <w:t xml:space="preserve"> </w:t>
      </w:r>
      <w:r>
        <w:t>a</w:t>
      </w:r>
      <w:r>
        <w:rPr>
          <w:spacing w:val="-11"/>
        </w:rPr>
        <w:t xml:space="preserve"> </w:t>
      </w:r>
      <w:r>
        <w:t>city</w:t>
      </w:r>
      <w:r>
        <w:rPr>
          <w:spacing w:val="-10"/>
        </w:rPr>
        <w:t xml:space="preserve"> </w:t>
      </w:r>
      <w:r>
        <w:t>called</w:t>
      </w:r>
      <w:r>
        <w:rPr>
          <w:spacing w:val="-11"/>
        </w:rPr>
        <w:t xml:space="preserve"> </w:t>
      </w:r>
      <w:r>
        <w:t>Que-lin-fu,</w:t>
      </w:r>
      <w:r>
        <w:rPr>
          <w:spacing w:val="-10"/>
        </w:rPr>
        <w:t xml:space="preserve"> </w:t>
      </w:r>
      <w:r>
        <w:t>which</w:t>
      </w:r>
      <w:r>
        <w:rPr>
          <w:spacing w:val="-11"/>
        </w:rPr>
        <w:t xml:space="preserve"> </w:t>
      </w:r>
      <w:r>
        <w:t>is</w:t>
      </w:r>
      <w:r>
        <w:rPr>
          <w:spacing w:val="-11"/>
        </w:rPr>
        <w:t xml:space="preserve"> </w:t>
      </w:r>
      <w:r>
        <w:t>very</w:t>
      </w:r>
      <w:r>
        <w:rPr>
          <w:spacing w:val="-10"/>
        </w:rPr>
        <w:t xml:space="preserve"> </w:t>
      </w:r>
      <w:r>
        <w:t>large</w:t>
      </w:r>
      <w:r>
        <w:rPr>
          <w:spacing w:val="-11"/>
        </w:rPr>
        <w:t xml:space="preserve"> </w:t>
      </w:r>
      <w:r>
        <w:t>and</w:t>
      </w:r>
      <w:r>
        <w:rPr>
          <w:spacing w:val="-10"/>
        </w:rPr>
        <w:t xml:space="preserve"> </w:t>
      </w:r>
      <w:r>
        <w:t>beautiful,</w:t>
      </w:r>
      <w:r>
        <w:rPr>
          <w:spacing w:val="-11"/>
        </w:rPr>
        <w:t xml:space="preserve"> </w:t>
      </w:r>
      <w:r>
        <w:t>subject</w:t>
      </w:r>
      <w:r>
        <w:rPr>
          <w:spacing w:val="-10"/>
        </w:rPr>
        <w:t xml:space="preserve"> </w:t>
      </w:r>
      <w:r>
        <w:t>to</w:t>
      </w:r>
      <w:r>
        <w:rPr>
          <w:spacing w:val="-1"/>
        </w:rPr>
        <w:t xml:space="preserve"> </w:t>
      </w:r>
      <w:r>
        <w:t>the</w:t>
      </w:r>
      <w:r>
        <w:rPr>
          <w:spacing w:val="-12"/>
        </w:rPr>
        <w:t xml:space="preserve"> </w:t>
      </w:r>
      <w:r>
        <w:t>great</w:t>
      </w:r>
      <w:r>
        <w:rPr>
          <w:spacing w:val="-12"/>
        </w:rPr>
        <w:t xml:space="preserve"> </w:t>
      </w:r>
      <w:r>
        <w:t>khan.</w:t>
      </w:r>
      <w:r>
        <w:rPr>
          <w:spacing w:val="-11"/>
        </w:rPr>
        <w:t xml:space="preserve"> </w:t>
      </w:r>
      <w:r>
        <w:t>It</w:t>
      </w:r>
      <w:r>
        <w:rPr>
          <w:spacing w:val="-12"/>
        </w:rPr>
        <w:t xml:space="preserve"> </w:t>
      </w:r>
      <w:r>
        <w:t>has</w:t>
      </w:r>
      <w:r>
        <w:rPr>
          <w:spacing w:val="-11"/>
        </w:rPr>
        <w:t xml:space="preserve"> </w:t>
      </w:r>
      <w:r>
        <w:t>three</w:t>
      </w:r>
      <w:r>
        <w:rPr>
          <w:spacing w:val="-12"/>
        </w:rPr>
        <w:t xml:space="preserve"> </w:t>
      </w:r>
      <w:r>
        <w:t>bridges,</w:t>
      </w:r>
      <w:r>
        <w:rPr>
          <w:spacing w:val="-12"/>
        </w:rPr>
        <w:t xml:space="preserve"> </w:t>
      </w:r>
      <w:r>
        <w:t>the</w:t>
      </w:r>
      <w:r>
        <w:rPr>
          <w:spacing w:val="-11"/>
        </w:rPr>
        <w:t xml:space="preserve"> </w:t>
      </w:r>
      <w:r>
        <w:t>largest</w:t>
      </w:r>
      <w:r>
        <w:rPr>
          <w:spacing w:val="-12"/>
        </w:rPr>
        <w:t xml:space="preserve"> </w:t>
      </w:r>
      <w:r>
        <w:rPr>
          <w:spacing w:val="-1"/>
        </w:rPr>
        <w:t>and</w:t>
      </w:r>
      <w:r>
        <w:rPr>
          <w:spacing w:val="-11"/>
        </w:rPr>
        <w:t xml:space="preserve"> </w:t>
      </w:r>
      <w:r>
        <w:rPr>
          <w:spacing w:val="-1"/>
        </w:rPr>
        <w:t>most</w:t>
      </w:r>
      <w:r>
        <w:rPr>
          <w:spacing w:val="-12"/>
        </w:rPr>
        <w:t xml:space="preserve"> </w:t>
      </w:r>
      <w:r>
        <w:rPr>
          <w:spacing w:val="-1"/>
        </w:rPr>
        <w:t>magnificent</w:t>
      </w:r>
      <w:r>
        <w:rPr>
          <w:spacing w:val="-11"/>
        </w:rPr>
        <w:t xml:space="preserve"> </w:t>
      </w:r>
      <w:r>
        <w:rPr>
          <w:spacing w:val="-1"/>
        </w:rPr>
        <w:t>in</w:t>
      </w:r>
      <w:r>
        <w:rPr>
          <w:spacing w:val="-12"/>
        </w:rPr>
        <w:t xml:space="preserve"> </w:t>
      </w:r>
      <w:r>
        <w:rPr>
          <w:spacing w:val="-1"/>
        </w:rPr>
        <w:t>the</w:t>
      </w:r>
      <w:r>
        <w:rPr>
          <w:spacing w:val="-12"/>
        </w:rPr>
        <w:t xml:space="preserve"> </w:t>
      </w:r>
      <w:r>
        <w:rPr>
          <w:spacing w:val="-1"/>
        </w:rPr>
        <w:t>world;</w:t>
      </w:r>
      <w:r>
        <w:rPr>
          <w:spacing w:val="-11"/>
        </w:rPr>
        <w:t xml:space="preserve"> </w:t>
      </w:r>
      <w:r>
        <w:rPr>
          <w:spacing w:val="-1"/>
        </w:rPr>
        <w:t>for</w:t>
      </w:r>
      <w:r>
        <w:rPr>
          <w:spacing w:val="-12"/>
        </w:rPr>
        <w:t xml:space="preserve"> </w:t>
      </w:r>
      <w:r>
        <w:rPr>
          <w:spacing w:val="-1"/>
        </w:rPr>
        <w:t>each</w:t>
      </w:r>
      <w:r>
        <w:rPr>
          <w:spacing w:val="-11"/>
        </w:rPr>
        <w:t xml:space="preserve"> </w:t>
      </w:r>
      <w:r>
        <w:rPr>
          <w:spacing w:val="-1"/>
        </w:rPr>
        <w:t>is</w:t>
      </w:r>
      <w:r>
        <w:rPr>
          <w:spacing w:val="-12"/>
        </w:rPr>
        <w:t xml:space="preserve"> </w:t>
      </w:r>
      <w:r>
        <w:rPr>
          <w:spacing w:val="-1"/>
        </w:rPr>
        <w:t>a</w:t>
      </w:r>
      <w:r>
        <w:rPr>
          <w:spacing w:val="-11"/>
        </w:rPr>
        <w:t xml:space="preserve"> </w:t>
      </w:r>
      <w:r>
        <w:rPr>
          <w:spacing w:val="-1"/>
        </w:rPr>
        <w:t>mile</w:t>
      </w:r>
      <w:r>
        <w:rPr>
          <w:spacing w:val="-12"/>
        </w:rPr>
        <w:t xml:space="preserve"> </w:t>
      </w:r>
      <w:r>
        <w:rPr>
          <w:spacing w:val="-1"/>
        </w:rPr>
        <w:t>long</w:t>
      </w:r>
      <w:r>
        <w:rPr>
          <w:spacing w:val="-12"/>
        </w:rPr>
        <w:t xml:space="preserve"> </w:t>
      </w:r>
      <w:r>
        <w:rPr>
          <w:spacing w:val="-1"/>
        </w:rPr>
        <w:t>and</w:t>
      </w:r>
      <w:r>
        <w:rPr>
          <w:spacing w:val="-11"/>
        </w:rPr>
        <w:t xml:space="preserve"> </w:t>
      </w:r>
      <w:r>
        <w:rPr>
          <w:spacing w:val="-1"/>
        </w:rPr>
        <w:t>ten</w:t>
      </w:r>
      <w:r>
        <w:rPr>
          <w:spacing w:val="-12"/>
        </w:rPr>
        <w:t xml:space="preserve"> </w:t>
      </w:r>
      <w:r>
        <w:rPr>
          <w:spacing w:val="-1"/>
        </w:rPr>
        <w:t>paces</w:t>
      </w:r>
      <w:r>
        <w:t xml:space="preserve"> broad, and all supported by columns of marble. The people live by merchandise and arts, </w:t>
      </w:r>
      <w:r>
        <w:rPr>
          <w:spacing w:val="-1"/>
        </w:rPr>
        <w:t>and have abundance of silk</w:t>
      </w:r>
      <w:r>
        <w:rPr>
          <w:spacing w:val="-52"/>
        </w:rPr>
        <w:t xml:space="preserve"> </w:t>
      </w:r>
      <w:r>
        <w:t>and ginger. The ladies here are very beautiful. They have another strange thing, hens that have no feathers, but skins</w:t>
      </w:r>
      <w:r>
        <w:rPr>
          <w:spacing w:val="-1"/>
        </w:rPr>
        <w:t xml:space="preserve"> </w:t>
      </w:r>
      <w:r>
        <w:rPr>
          <w:spacing w:val="-3"/>
        </w:rPr>
        <w:t>like</w:t>
      </w:r>
      <w:r>
        <w:rPr>
          <w:spacing w:val="-11"/>
        </w:rPr>
        <w:t xml:space="preserve"> </w:t>
      </w:r>
      <w:r>
        <w:rPr>
          <w:spacing w:val="-3"/>
        </w:rPr>
        <w:t>a</w:t>
      </w:r>
      <w:r>
        <w:rPr>
          <w:spacing w:val="-11"/>
        </w:rPr>
        <w:t xml:space="preserve"> </w:t>
      </w:r>
      <w:r>
        <w:rPr>
          <w:spacing w:val="-3"/>
        </w:rPr>
        <w:t>cat.</w:t>
      </w:r>
      <w:r>
        <w:rPr>
          <w:spacing w:val="-10"/>
        </w:rPr>
        <w:t xml:space="preserve"> </w:t>
      </w:r>
      <w:r>
        <w:rPr>
          <w:spacing w:val="-3"/>
        </w:rPr>
        <w:t>They</w:t>
      </w:r>
      <w:r>
        <w:rPr>
          <w:spacing w:val="-11"/>
        </w:rPr>
        <w:t xml:space="preserve"> </w:t>
      </w:r>
      <w:r>
        <w:rPr>
          <w:spacing w:val="-3"/>
        </w:rPr>
        <w:t>lay</w:t>
      </w:r>
      <w:r>
        <w:rPr>
          <w:spacing w:val="-11"/>
        </w:rPr>
        <w:t xml:space="preserve"> </w:t>
      </w:r>
      <w:r>
        <w:rPr>
          <w:spacing w:val="-3"/>
        </w:rPr>
        <w:t>eggs</w:t>
      </w:r>
      <w:r>
        <w:rPr>
          <w:spacing w:val="-10"/>
        </w:rPr>
        <w:t xml:space="preserve"> </w:t>
      </w:r>
      <w:r>
        <w:rPr>
          <w:spacing w:val="-3"/>
        </w:rPr>
        <w:t>like</w:t>
      </w:r>
      <w:r>
        <w:rPr>
          <w:spacing w:val="-11"/>
        </w:rPr>
        <w:t xml:space="preserve"> </w:t>
      </w:r>
      <w:r>
        <w:rPr>
          <w:spacing w:val="-3"/>
        </w:rPr>
        <w:t>those</w:t>
      </w:r>
      <w:r>
        <w:rPr>
          <w:spacing w:val="-11"/>
        </w:rPr>
        <w:t xml:space="preserve"> </w:t>
      </w:r>
      <w:r>
        <w:rPr>
          <w:spacing w:val="-3"/>
        </w:rPr>
        <w:t>of</w:t>
      </w:r>
      <w:r>
        <w:rPr>
          <w:spacing w:val="-10"/>
        </w:rPr>
        <w:t xml:space="preserve"> </w:t>
      </w:r>
      <w:r>
        <w:rPr>
          <w:spacing w:val="-3"/>
        </w:rPr>
        <w:t>our</w:t>
      </w:r>
      <w:r>
        <w:rPr>
          <w:spacing w:val="-11"/>
        </w:rPr>
        <w:t xml:space="preserve"> </w:t>
      </w:r>
      <w:r>
        <w:rPr>
          <w:spacing w:val="-3"/>
        </w:rPr>
        <w:t>hens,</w:t>
      </w:r>
      <w:r>
        <w:rPr>
          <w:spacing w:val="-11"/>
        </w:rPr>
        <w:t xml:space="preserve"> </w:t>
      </w:r>
      <w:r>
        <w:rPr>
          <w:spacing w:val="-3"/>
        </w:rPr>
        <w:t>and</w:t>
      </w:r>
      <w:r>
        <w:rPr>
          <w:spacing w:val="-10"/>
        </w:rPr>
        <w:t xml:space="preserve"> </w:t>
      </w:r>
      <w:r>
        <w:rPr>
          <w:spacing w:val="-3"/>
        </w:rPr>
        <w:t>are</w:t>
      </w:r>
      <w:r>
        <w:rPr>
          <w:spacing w:val="-11"/>
        </w:rPr>
        <w:t xml:space="preserve"> </w:t>
      </w:r>
      <w:r>
        <w:rPr>
          <w:spacing w:val="-3"/>
        </w:rPr>
        <w:t>very</w:t>
      </w:r>
      <w:r>
        <w:rPr>
          <w:spacing w:val="-10"/>
        </w:rPr>
        <w:t xml:space="preserve"> </w:t>
      </w:r>
      <w:r>
        <w:rPr>
          <w:spacing w:val="-3"/>
        </w:rPr>
        <w:t>good</w:t>
      </w:r>
      <w:r>
        <w:rPr>
          <w:spacing w:val="-11"/>
        </w:rPr>
        <w:t xml:space="preserve"> </w:t>
      </w:r>
      <w:r>
        <w:rPr>
          <w:spacing w:val="-3"/>
        </w:rPr>
        <w:t>eating.</w:t>
      </w:r>
      <w:r>
        <w:rPr>
          <w:spacing w:val="-11"/>
        </w:rPr>
        <w:t xml:space="preserve"> </w:t>
      </w:r>
      <w:r>
        <w:t>And</w:t>
      </w:r>
      <w:r>
        <w:rPr>
          <w:spacing w:val="-10"/>
        </w:rPr>
        <w:t xml:space="preserve"> </w:t>
      </w:r>
      <w:r>
        <w:t>in</w:t>
      </w:r>
      <w:r>
        <w:rPr>
          <w:spacing w:val="-11"/>
        </w:rPr>
        <w:t xml:space="preserve"> </w:t>
      </w:r>
      <w:r>
        <w:t>the</w:t>
      </w:r>
      <w:r>
        <w:rPr>
          <w:spacing w:val="-11"/>
        </w:rPr>
        <w:t xml:space="preserve"> </w:t>
      </w:r>
      <w:r>
        <w:t>remainder</w:t>
      </w:r>
      <w:r>
        <w:rPr>
          <w:spacing w:val="-10"/>
        </w:rPr>
        <w:t xml:space="preserve"> </w:t>
      </w:r>
      <w:r>
        <w:t>of</w:t>
      </w:r>
      <w:r>
        <w:rPr>
          <w:spacing w:val="-11"/>
        </w:rPr>
        <w:t xml:space="preserve"> </w:t>
      </w:r>
      <w:r>
        <w:t>the</w:t>
      </w:r>
      <w:r>
        <w:rPr>
          <w:spacing w:val="-11"/>
        </w:rPr>
        <w:t xml:space="preserve"> </w:t>
      </w:r>
      <w:r>
        <w:t>seven</w:t>
      </w:r>
      <w:r>
        <w:rPr>
          <w:spacing w:val="-10"/>
        </w:rPr>
        <w:t xml:space="preserve"> </w:t>
      </w:r>
      <w:r>
        <w:t>days’</w:t>
      </w:r>
      <w:r>
        <w:rPr>
          <w:spacing w:val="-11"/>
        </w:rPr>
        <w:t xml:space="preserve"> </w:t>
      </w:r>
      <w:r>
        <w:t>jour-</w:t>
      </w:r>
      <w:r>
        <w:rPr>
          <w:spacing w:val="-1"/>
        </w:rPr>
        <w:t xml:space="preserve"> </w:t>
      </w:r>
      <w:r>
        <w:rPr>
          <w:spacing w:val="-3"/>
        </w:rPr>
        <w:t>ney</w:t>
      </w:r>
      <w:r>
        <w:rPr>
          <w:spacing w:val="-11"/>
        </w:rPr>
        <w:t xml:space="preserve"> </w:t>
      </w:r>
      <w:r>
        <w:rPr>
          <w:spacing w:val="-3"/>
        </w:rPr>
        <w:t>we</w:t>
      </w:r>
      <w:r>
        <w:rPr>
          <w:spacing w:val="-11"/>
        </w:rPr>
        <w:t xml:space="preserve"> </w:t>
      </w:r>
      <w:r>
        <w:rPr>
          <w:spacing w:val="-3"/>
        </w:rPr>
        <w:t>discover</w:t>
      </w:r>
      <w:r>
        <w:rPr>
          <w:spacing w:val="-10"/>
        </w:rPr>
        <w:t xml:space="preserve"> </w:t>
      </w:r>
      <w:r>
        <w:rPr>
          <w:spacing w:val="-3"/>
        </w:rPr>
        <w:t>many</w:t>
      </w:r>
      <w:r>
        <w:rPr>
          <w:spacing w:val="-11"/>
        </w:rPr>
        <w:t xml:space="preserve"> </w:t>
      </w:r>
      <w:r>
        <w:rPr>
          <w:spacing w:val="-3"/>
        </w:rPr>
        <w:t>cities</w:t>
      </w:r>
      <w:r>
        <w:rPr>
          <w:spacing w:val="-11"/>
        </w:rPr>
        <w:t xml:space="preserve"> </w:t>
      </w:r>
      <w:r>
        <w:rPr>
          <w:spacing w:val="-3"/>
        </w:rPr>
        <w:t>and</w:t>
      </w:r>
      <w:r>
        <w:rPr>
          <w:spacing w:val="-10"/>
        </w:rPr>
        <w:t xml:space="preserve"> </w:t>
      </w:r>
      <w:r>
        <w:rPr>
          <w:spacing w:val="-3"/>
        </w:rPr>
        <w:t>castles,</w:t>
      </w:r>
      <w:r>
        <w:rPr>
          <w:spacing w:val="-11"/>
        </w:rPr>
        <w:t xml:space="preserve"> </w:t>
      </w:r>
      <w:r>
        <w:rPr>
          <w:spacing w:val="-3"/>
        </w:rPr>
        <w:t>merchants</w:t>
      </w:r>
      <w:r>
        <w:rPr>
          <w:spacing w:val="-11"/>
        </w:rPr>
        <w:t xml:space="preserve"> </w:t>
      </w:r>
      <w:r>
        <w:t>and</w:t>
      </w:r>
      <w:r>
        <w:rPr>
          <w:spacing w:val="-10"/>
        </w:rPr>
        <w:t xml:space="preserve"> </w:t>
      </w:r>
      <w:r>
        <w:t>merchandise,</w:t>
      </w:r>
      <w:r>
        <w:rPr>
          <w:spacing w:val="-11"/>
        </w:rPr>
        <w:t xml:space="preserve"> </w:t>
      </w:r>
      <w:r>
        <w:t>and</w:t>
      </w:r>
      <w:r>
        <w:rPr>
          <w:spacing w:val="-11"/>
        </w:rPr>
        <w:t xml:space="preserve"> </w:t>
      </w:r>
      <w:r>
        <w:t>men</w:t>
      </w:r>
      <w:r>
        <w:rPr>
          <w:spacing w:val="-10"/>
        </w:rPr>
        <w:t xml:space="preserve"> </w:t>
      </w:r>
      <w:r>
        <w:t>of</w:t>
      </w:r>
      <w:r>
        <w:rPr>
          <w:spacing w:val="-11"/>
        </w:rPr>
        <w:t xml:space="preserve"> </w:t>
      </w:r>
      <w:r>
        <w:t>art.</w:t>
      </w:r>
      <w:r>
        <w:rPr>
          <w:spacing w:val="-11"/>
        </w:rPr>
        <w:t xml:space="preserve"> </w:t>
      </w:r>
      <w:r>
        <w:t>There</w:t>
      </w:r>
      <w:r>
        <w:rPr>
          <w:spacing w:val="-10"/>
        </w:rPr>
        <w:t xml:space="preserve"> </w:t>
      </w:r>
      <w:r>
        <w:t>are</w:t>
      </w:r>
      <w:r>
        <w:rPr>
          <w:spacing w:val="-11"/>
        </w:rPr>
        <w:t xml:space="preserve"> </w:t>
      </w:r>
      <w:r>
        <w:t>lions,</w:t>
      </w:r>
      <w:r>
        <w:rPr>
          <w:spacing w:val="-11"/>
        </w:rPr>
        <w:t xml:space="preserve"> </w:t>
      </w:r>
      <w:r>
        <w:t>great</w:t>
      </w:r>
      <w:r>
        <w:rPr>
          <w:spacing w:val="-10"/>
        </w:rPr>
        <w:t xml:space="preserve"> </w:t>
      </w:r>
      <w:r>
        <w:t>and</w:t>
      </w:r>
      <w:r>
        <w:rPr>
          <w:spacing w:val="-11"/>
        </w:rPr>
        <w:t xml:space="preserve"> </w:t>
      </w:r>
      <w:r>
        <w:t>fierce,</w:t>
      </w:r>
      <w:r>
        <w:rPr>
          <w:spacing w:val="-1"/>
        </w:rPr>
        <w:t xml:space="preserve"> doing much injury to the passengers, </w:t>
      </w:r>
      <w:r>
        <w:t>who on this account cannot travel without imminent danger. At the end of the</w:t>
      </w:r>
      <w:r>
        <w:rPr>
          <w:spacing w:val="-52"/>
        </w:rPr>
        <w:t xml:space="preserve"> </w:t>
      </w:r>
      <w:r>
        <w:rPr>
          <w:spacing w:val="-1"/>
        </w:rPr>
        <w:t>journey</w:t>
      </w:r>
      <w:r>
        <w:rPr>
          <w:spacing w:val="-13"/>
        </w:rPr>
        <w:t xml:space="preserve"> </w:t>
      </w:r>
      <w:r>
        <w:rPr>
          <w:spacing w:val="-1"/>
        </w:rPr>
        <w:t>is</w:t>
      </w:r>
      <w:r>
        <w:rPr>
          <w:spacing w:val="-13"/>
        </w:rPr>
        <w:t xml:space="preserve"> </w:t>
      </w:r>
      <w:r>
        <w:rPr>
          <w:spacing w:val="-1"/>
        </w:rPr>
        <w:t>found</w:t>
      </w:r>
      <w:r>
        <w:rPr>
          <w:spacing w:val="-13"/>
        </w:rPr>
        <w:t xml:space="preserve"> </w:t>
      </w:r>
      <w:r>
        <w:rPr>
          <w:spacing w:val="-1"/>
        </w:rPr>
        <w:t>a</w:t>
      </w:r>
      <w:r>
        <w:rPr>
          <w:spacing w:val="-12"/>
        </w:rPr>
        <w:t xml:space="preserve"> </w:t>
      </w:r>
      <w:r>
        <w:rPr>
          <w:spacing w:val="-1"/>
        </w:rPr>
        <w:t>city</w:t>
      </w:r>
      <w:r>
        <w:rPr>
          <w:spacing w:val="-13"/>
        </w:rPr>
        <w:t xml:space="preserve"> </w:t>
      </w:r>
      <w:r>
        <w:rPr>
          <w:spacing w:val="-1"/>
        </w:rPr>
        <w:t>called</w:t>
      </w:r>
      <w:r>
        <w:rPr>
          <w:spacing w:val="-13"/>
        </w:rPr>
        <w:t xml:space="preserve"> </w:t>
      </w:r>
      <w:r>
        <w:rPr>
          <w:spacing w:val="-1"/>
        </w:rPr>
        <w:t>Un-quem,</w:t>
      </w:r>
      <w:r>
        <w:rPr>
          <w:spacing w:val="-13"/>
        </w:rPr>
        <w:t xml:space="preserve"> </w:t>
      </w:r>
      <w:r>
        <w:rPr>
          <w:spacing w:val="-1"/>
        </w:rPr>
        <w:t>where</w:t>
      </w:r>
      <w:r>
        <w:rPr>
          <w:spacing w:val="-12"/>
        </w:rPr>
        <w:t xml:space="preserve"> </w:t>
      </w:r>
      <w:r>
        <w:rPr>
          <w:spacing w:val="-1"/>
        </w:rPr>
        <w:t>there</w:t>
      </w:r>
      <w:r>
        <w:rPr>
          <w:spacing w:val="-13"/>
        </w:rPr>
        <w:t xml:space="preserve"> </w:t>
      </w:r>
      <w:r>
        <w:rPr>
          <w:spacing w:val="-1"/>
        </w:rPr>
        <w:t>is</w:t>
      </w:r>
      <w:r>
        <w:rPr>
          <w:spacing w:val="-13"/>
        </w:rPr>
        <w:t xml:space="preserve"> </w:t>
      </w:r>
      <w:r>
        <w:rPr>
          <w:spacing w:val="-1"/>
        </w:rPr>
        <w:lastRenderedPageBreak/>
        <w:t>made</w:t>
      </w:r>
      <w:r>
        <w:rPr>
          <w:spacing w:val="-12"/>
        </w:rPr>
        <w:t xml:space="preserve"> </w:t>
      </w:r>
      <w:r>
        <w:rPr>
          <w:spacing w:val="-1"/>
        </w:rPr>
        <w:t>such</w:t>
      </w:r>
      <w:r>
        <w:rPr>
          <w:spacing w:val="-13"/>
        </w:rPr>
        <w:t xml:space="preserve"> </w:t>
      </w:r>
      <w:r>
        <w:rPr>
          <w:spacing w:val="-1"/>
        </w:rPr>
        <w:t>a</w:t>
      </w:r>
      <w:r>
        <w:rPr>
          <w:spacing w:val="-13"/>
        </w:rPr>
        <w:t xml:space="preserve"> </w:t>
      </w:r>
      <w:r>
        <w:rPr>
          <w:spacing w:val="-1"/>
        </w:rPr>
        <w:t>quantity</w:t>
      </w:r>
      <w:r>
        <w:rPr>
          <w:spacing w:val="-13"/>
        </w:rPr>
        <w:t xml:space="preserve"> </w:t>
      </w:r>
      <w:r>
        <w:rPr>
          <w:spacing w:val="-1"/>
        </w:rPr>
        <w:t>of</w:t>
      </w:r>
      <w:r>
        <w:rPr>
          <w:spacing w:val="-12"/>
        </w:rPr>
        <w:t xml:space="preserve"> </w:t>
      </w:r>
      <w:r>
        <w:rPr>
          <w:spacing w:val="-1"/>
        </w:rPr>
        <w:t>sugar,</w:t>
      </w:r>
      <w:r>
        <w:rPr>
          <w:spacing w:val="-13"/>
        </w:rPr>
        <w:t xml:space="preserve"> </w:t>
      </w:r>
      <w:r>
        <w:rPr>
          <w:spacing w:val="-1"/>
        </w:rPr>
        <w:t>that</w:t>
      </w:r>
      <w:r>
        <w:rPr>
          <w:spacing w:val="-13"/>
        </w:rPr>
        <w:t xml:space="preserve"> </w:t>
      </w:r>
      <w:r>
        <w:rPr>
          <w:spacing w:val="-1"/>
        </w:rPr>
        <w:t>the</w:t>
      </w:r>
      <w:r>
        <w:rPr>
          <w:spacing w:val="-12"/>
        </w:rPr>
        <w:t xml:space="preserve"> </w:t>
      </w:r>
      <w:r>
        <w:rPr>
          <w:spacing w:val="-1"/>
        </w:rPr>
        <w:t>whole</w:t>
      </w:r>
      <w:r>
        <w:rPr>
          <w:spacing w:val="-13"/>
        </w:rPr>
        <w:t xml:space="preserve"> </w:t>
      </w:r>
      <w:r>
        <w:rPr>
          <w:spacing w:val="-1"/>
        </w:rPr>
        <w:t>court</w:t>
      </w:r>
      <w:r>
        <w:rPr>
          <w:spacing w:val="-13"/>
        </w:rPr>
        <w:t xml:space="preserve"> </w:t>
      </w:r>
      <w:r>
        <w:t>of</w:t>
      </w:r>
      <w:r>
        <w:rPr>
          <w:spacing w:val="-13"/>
        </w:rPr>
        <w:t xml:space="preserve"> </w:t>
      </w:r>
      <w:r>
        <w:t>the</w:t>
      </w:r>
      <w:r>
        <w:rPr>
          <w:spacing w:val="-12"/>
        </w:rPr>
        <w:t xml:space="preserve"> </w:t>
      </w:r>
      <w:r>
        <w:t>khan</w:t>
      </w:r>
      <w:r>
        <w:rPr>
          <w:spacing w:val="1"/>
        </w:rPr>
        <w:t xml:space="preserve"> </w:t>
      </w:r>
      <w:r>
        <w:t>is</w:t>
      </w:r>
      <w:r>
        <w:rPr>
          <w:spacing w:val="-12"/>
        </w:rPr>
        <w:t xml:space="preserve"> </w:t>
      </w:r>
      <w:r>
        <w:t>thence</w:t>
      </w:r>
      <w:r>
        <w:rPr>
          <w:spacing w:val="-12"/>
        </w:rPr>
        <w:t xml:space="preserve"> </w:t>
      </w:r>
      <w:r>
        <w:t>supplied,</w:t>
      </w:r>
      <w:r>
        <w:rPr>
          <w:spacing w:val="-12"/>
        </w:rPr>
        <w:t xml:space="preserve"> </w:t>
      </w:r>
      <w:r>
        <w:t>which</w:t>
      </w:r>
      <w:r>
        <w:rPr>
          <w:spacing w:val="-11"/>
        </w:rPr>
        <w:t xml:space="preserve"> </w:t>
      </w:r>
      <w:r>
        <w:t>is</w:t>
      </w:r>
      <w:r>
        <w:rPr>
          <w:spacing w:val="-12"/>
        </w:rPr>
        <w:t xml:space="preserve"> </w:t>
      </w:r>
      <w:r>
        <w:t>worth</w:t>
      </w:r>
      <w:r>
        <w:rPr>
          <w:spacing w:val="-12"/>
        </w:rPr>
        <w:t xml:space="preserve"> </w:t>
      </w:r>
      <w:r>
        <w:t>a</w:t>
      </w:r>
      <w:r>
        <w:rPr>
          <w:spacing w:val="-12"/>
        </w:rPr>
        <w:t xml:space="preserve"> </w:t>
      </w:r>
      <w:r>
        <w:t>vast</w:t>
      </w:r>
      <w:r>
        <w:rPr>
          <w:spacing w:val="-11"/>
        </w:rPr>
        <w:t xml:space="preserve"> </w:t>
      </w:r>
      <w:r>
        <w:t>treasure.</w:t>
      </w:r>
      <w:r>
        <w:rPr>
          <w:spacing w:val="-12"/>
        </w:rPr>
        <w:t xml:space="preserve"> </w:t>
      </w:r>
      <w:r>
        <w:t>Beyond</w:t>
      </w:r>
      <w:r>
        <w:rPr>
          <w:spacing w:val="-12"/>
        </w:rPr>
        <w:t xml:space="preserve"> </w:t>
      </w:r>
      <w:r>
        <w:t>it</w:t>
      </w:r>
      <w:r>
        <w:rPr>
          <w:spacing w:val="-12"/>
        </w:rPr>
        <w:t xml:space="preserve"> </w:t>
      </w:r>
      <w:r>
        <w:t>is</w:t>
      </w:r>
      <w:r>
        <w:rPr>
          <w:spacing w:val="-11"/>
        </w:rPr>
        <w:t xml:space="preserve"> </w:t>
      </w:r>
      <w:r>
        <w:t>the</w:t>
      </w:r>
      <w:r>
        <w:rPr>
          <w:spacing w:val="-12"/>
        </w:rPr>
        <w:t xml:space="preserve"> </w:t>
      </w:r>
      <w:r>
        <w:t>large</w:t>
      </w:r>
      <w:r>
        <w:rPr>
          <w:spacing w:val="-12"/>
        </w:rPr>
        <w:t xml:space="preserve"> </w:t>
      </w:r>
      <w:r>
        <w:t>city</w:t>
      </w:r>
      <w:r>
        <w:rPr>
          <w:spacing w:val="-12"/>
        </w:rPr>
        <w:t xml:space="preserve"> </w:t>
      </w:r>
      <w:r>
        <w:t>of</w:t>
      </w:r>
      <w:r>
        <w:rPr>
          <w:spacing w:val="-11"/>
        </w:rPr>
        <w:t xml:space="preserve"> </w:t>
      </w:r>
      <w:r>
        <w:t>Fu-gui,</w:t>
      </w:r>
      <w:r>
        <w:rPr>
          <w:spacing w:val="-12"/>
        </w:rPr>
        <w:t xml:space="preserve"> </w:t>
      </w:r>
      <w:r>
        <w:t>capital</w:t>
      </w:r>
      <w:r>
        <w:rPr>
          <w:spacing w:val="-12"/>
        </w:rPr>
        <w:t xml:space="preserve"> </w:t>
      </w:r>
      <w:r>
        <w:t>of</w:t>
      </w:r>
      <w:r>
        <w:rPr>
          <w:spacing w:val="-12"/>
        </w:rPr>
        <w:t xml:space="preserve"> </w:t>
      </w:r>
      <w:r>
        <w:t>this</w:t>
      </w:r>
      <w:r>
        <w:rPr>
          <w:spacing w:val="-11"/>
        </w:rPr>
        <w:t xml:space="preserve"> </w:t>
      </w:r>
      <w:r>
        <w:t>kingdom.</w:t>
      </w:r>
    </w:p>
    <w:p w14:paraId="2D78C4AF" w14:textId="77777777" w:rsidR="00C3057B" w:rsidRDefault="00C3057B" w:rsidP="00C3057B">
      <w:pPr>
        <w:pStyle w:val="Body"/>
      </w:pPr>
    </w:p>
    <w:p w14:paraId="7E00578B" w14:textId="77777777" w:rsidR="000276C6" w:rsidRPr="00C3057B" w:rsidRDefault="000276C6" w:rsidP="00C3057B">
      <w:pPr>
        <w:pStyle w:val="Heading4"/>
      </w:pPr>
      <w:r w:rsidRPr="00C3057B">
        <w:t>LXXX—Of the City of Fu-gui</w:t>
      </w:r>
    </w:p>
    <w:p w14:paraId="6E2B6A00" w14:textId="0D1E33DC" w:rsidR="000276C6" w:rsidRDefault="000276C6" w:rsidP="00C3057B">
      <w:pPr>
        <w:pStyle w:val="Body"/>
      </w:pPr>
      <w:r>
        <w:t>Fu-gui, as just stated, is the capital of the kingdom of Con-cha, which is one of the nine parts of Manji. In that</w:t>
      </w:r>
      <w:r>
        <w:rPr>
          <w:spacing w:val="1"/>
        </w:rPr>
        <w:t xml:space="preserve"> </w:t>
      </w:r>
      <w:r>
        <w:t>city is much merchandise and art; the people are idolatrous, and subject to the great khan. He keeps there a strong</w:t>
      </w:r>
      <w:r>
        <w:rPr>
          <w:spacing w:val="1"/>
        </w:rPr>
        <w:t xml:space="preserve"> </w:t>
      </w:r>
      <w:r>
        <w:t>army, because the towns and castles often revolt, and whenever they do so the troops hasten thither, take, and</w:t>
      </w:r>
      <w:r>
        <w:rPr>
          <w:spacing w:val="1"/>
        </w:rPr>
        <w:t xml:space="preserve"> </w:t>
      </w:r>
      <w:r>
        <w:t>destroy</w:t>
      </w:r>
      <w:r>
        <w:rPr>
          <w:spacing w:val="-7"/>
        </w:rPr>
        <w:t xml:space="preserve"> </w:t>
      </w:r>
      <w:r>
        <w:t>them.</w:t>
      </w:r>
      <w:r>
        <w:rPr>
          <w:spacing w:val="-6"/>
        </w:rPr>
        <w:t xml:space="preserve"> </w:t>
      </w:r>
      <w:r>
        <w:t>Through</w:t>
      </w:r>
      <w:r>
        <w:rPr>
          <w:spacing w:val="-7"/>
        </w:rPr>
        <w:t xml:space="preserve"> </w:t>
      </w:r>
      <w:r>
        <w:t>the</w:t>
      </w:r>
      <w:r>
        <w:rPr>
          <w:spacing w:val="-6"/>
        </w:rPr>
        <w:t xml:space="preserve"> </w:t>
      </w:r>
      <w:r>
        <w:t>middle</w:t>
      </w:r>
      <w:r>
        <w:rPr>
          <w:spacing w:val="-6"/>
        </w:rPr>
        <w:t xml:space="preserve"> </w:t>
      </w:r>
      <w:r>
        <w:t>of</w:t>
      </w:r>
      <w:r>
        <w:rPr>
          <w:spacing w:val="-7"/>
        </w:rPr>
        <w:t xml:space="preserve"> </w:t>
      </w:r>
      <w:r>
        <w:t>that</w:t>
      </w:r>
      <w:r>
        <w:rPr>
          <w:spacing w:val="-6"/>
        </w:rPr>
        <w:t xml:space="preserve"> </w:t>
      </w:r>
      <w:r>
        <w:t>city</w:t>
      </w:r>
      <w:r>
        <w:rPr>
          <w:spacing w:val="-6"/>
        </w:rPr>
        <w:t xml:space="preserve"> </w:t>
      </w:r>
      <w:r>
        <w:t>flows</w:t>
      </w:r>
      <w:r>
        <w:rPr>
          <w:spacing w:val="-7"/>
        </w:rPr>
        <w:t xml:space="preserve"> </w:t>
      </w:r>
      <w:r>
        <w:t>a</w:t>
      </w:r>
      <w:r>
        <w:rPr>
          <w:spacing w:val="-6"/>
        </w:rPr>
        <w:t xml:space="preserve"> </w:t>
      </w:r>
      <w:r>
        <w:t>river</w:t>
      </w:r>
      <w:r>
        <w:rPr>
          <w:spacing w:val="-6"/>
        </w:rPr>
        <w:t xml:space="preserve"> </w:t>
      </w:r>
      <w:r>
        <w:t>a</w:t>
      </w:r>
      <w:r>
        <w:rPr>
          <w:spacing w:val="-7"/>
        </w:rPr>
        <w:t xml:space="preserve"> </w:t>
      </w:r>
      <w:r>
        <w:t>mile</w:t>
      </w:r>
      <w:r>
        <w:rPr>
          <w:spacing w:val="-6"/>
        </w:rPr>
        <w:t xml:space="preserve"> </w:t>
      </w:r>
      <w:r>
        <w:t>broad;</w:t>
      </w:r>
      <w:r>
        <w:rPr>
          <w:spacing w:val="-6"/>
        </w:rPr>
        <w:t xml:space="preserve"> </w:t>
      </w:r>
      <w:r>
        <w:t>here</w:t>
      </w:r>
      <w:r>
        <w:rPr>
          <w:spacing w:val="-7"/>
        </w:rPr>
        <w:t xml:space="preserve"> </w:t>
      </w:r>
      <w:r>
        <w:t>much</w:t>
      </w:r>
      <w:r>
        <w:rPr>
          <w:spacing w:val="-6"/>
        </w:rPr>
        <w:t xml:space="preserve"> </w:t>
      </w:r>
      <w:r>
        <w:t>sugar</w:t>
      </w:r>
      <w:r>
        <w:rPr>
          <w:spacing w:val="-6"/>
        </w:rPr>
        <w:t xml:space="preserve"> </w:t>
      </w:r>
      <w:r>
        <w:t>is</w:t>
      </w:r>
      <w:r>
        <w:rPr>
          <w:spacing w:val="-7"/>
        </w:rPr>
        <w:t xml:space="preserve"> </w:t>
      </w:r>
      <w:r>
        <w:t>made,</w:t>
      </w:r>
      <w:r>
        <w:rPr>
          <w:spacing w:val="-6"/>
        </w:rPr>
        <w:t xml:space="preserve"> </w:t>
      </w:r>
      <w:r>
        <w:t>and</w:t>
      </w:r>
      <w:r>
        <w:rPr>
          <w:spacing w:val="-6"/>
        </w:rPr>
        <w:t xml:space="preserve"> </w:t>
      </w:r>
      <w:r>
        <w:t>an</w:t>
      </w:r>
      <w:r>
        <w:rPr>
          <w:spacing w:val="-7"/>
        </w:rPr>
        <w:t xml:space="preserve"> </w:t>
      </w:r>
      <w:r>
        <w:t>extensive</w:t>
      </w:r>
      <w:r>
        <w:rPr>
          <w:spacing w:val="-52"/>
        </w:rPr>
        <w:t xml:space="preserve"> </w:t>
      </w:r>
      <w:r>
        <w:t>trade is carried on in precious stones and pearls, which are brought by merchants from India and its isles. It is also</w:t>
      </w:r>
      <w:r>
        <w:rPr>
          <w:spacing w:val="1"/>
        </w:rPr>
        <w:t xml:space="preserve"> </w:t>
      </w:r>
      <w:r>
        <w:t>near</w:t>
      </w:r>
      <w:r>
        <w:rPr>
          <w:spacing w:val="1"/>
        </w:rPr>
        <w:t xml:space="preserve"> </w:t>
      </w:r>
      <w:r>
        <w:t>the</w:t>
      </w:r>
      <w:r>
        <w:rPr>
          <w:spacing w:val="2"/>
        </w:rPr>
        <w:t xml:space="preserve"> </w:t>
      </w:r>
      <w:r>
        <w:t>port</w:t>
      </w:r>
      <w:r>
        <w:rPr>
          <w:spacing w:val="1"/>
        </w:rPr>
        <w:t xml:space="preserve"> </w:t>
      </w:r>
      <w:r>
        <w:t>of</w:t>
      </w:r>
      <w:r>
        <w:rPr>
          <w:spacing w:val="2"/>
        </w:rPr>
        <w:t xml:space="preserve"> </w:t>
      </w:r>
      <w:r>
        <w:t>Zai-tun</w:t>
      </w:r>
      <w:r>
        <w:rPr>
          <w:spacing w:val="2"/>
        </w:rPr>
        <w:t xml:space="preserve"> </w:t>
      </w:r>
      <w:r>
        <w:t>on</w:t>
      </w:r>
      <w:r>
        <w:rPr>
          <w:spacing w:val="1"/>
        </w:rPr>
        <w:t xml:space="preserve"> </w:t>
      </w:r>
      <w:r>
        <w:t>the</w:t>
      </w:r>
      <w:r>
        <w:rPr>
          <w:spacing w:val="2"/>
        </w:rPr>
        <w:t xml:space="preserve"> </w:t>
      </w:r>
      <w:r>
        <w:t>ocean,</w:t>
      </w:r>
      <w:r>
        <w:rPr>
          <w:spacing w:val="2"/>
        </w:rPr>
        <w:t xml:space="preserve"> </w:t>
      </w:r>
      <w:r>
        <w:t>whither</w:t>
      </w:r>
      <w:r>
        <w:rPr>
          <w:spacing w:val="1"/>
        </w:rPr>
        <w:t xml:space="preserve"> </w:t>
      </w:r>
      <w:r>
        <w:t>come</w:t>
      </w:r>
      <w:r>
        <w:rPr>
          <w:spacing w:val="2"/>
        </w:rPr>
        <w:t xml:space="preserve"> </w:t>
      </w:r>
      <w:r>
        <w:t>many</w:t>
      </w:r>
      <w:r>
        <w:rPr>
          <w:spacing w:val="1"/>
        </w:rPr>
        <w:t xml:space="preserve"> </w:t>
      </w:r>
      <w:r>
        <w:t>ships</w:t>
      </w:r>
      <w:r>
        <w:rPr>
          <w:spacing w:val="2"/>
        </w:rPr>
        <w:t xml:space="preserve"> </w:t>
      </w:r>
      <w:r>
        <w:t>from</w:t>
      </w:r>
      <w:r>
        <w:rPr>
          <w:spacing w:val="2"/>
        </w:rPr>
        <w:t xml:space="preserve"> </w:t>
      </w:r>
      <w:r>
        <w:t>Hindostan</w:t>
      </w:r>
      <w:r>
        <w:rPr>
          <w:spacing w:val="1"/>
        </w:rPr>
        <w:t xml:space="preserve"> </w:t>
      </w:r>
      <w:r>
        <w:t>with</w:t>
      </w:r>
      <w:r>
        <w:rPr>
          <w:spacing w:val="2"/>
        </w:rPr>
        <w:t xml:space="preserve"> </w:t>
      </w:r>
      <w:r>
        <w:t>much</w:t>
      </w:r>
      <w:r>
        <w:rPr>
          <w:spacing w:val="2"/>
        </w:rPr>
        <w:t xml:space="preserve"> </w:t>
      </w:r>
      <w:r>
        <w:t>merchandise;</w:t>
      </w:r>
      <w:r>
        <w:rPr>
          <w:spacing w:val="1"/>
        </w:rPr>
        <w:t xml:space="preserve"> </w:t>
      </w:r>
      <w:r>
        <w:t>and</w:t>
      </w:r>
      <w:r>
        <w:rPr>
          <w:spacing w:val="2"/>
        </w:rPr>
        <w:t xml:space="preserve"> </w:t>
      </w:r>
      <w:r>
        <w:t>they</w:t>
      </w:r>
      <w:r>
        <w:rPr>
          <w:spacing w:val="-52"/>
        </w:rPr>
        <w:t xml:space="preserve"> </w:t>
      </w:r>
      <w:r>
        <w:t>ascend</w:t>
      </w:r>
      <w:r>
        <w:rPr>
          <w:spacing w:val="-11"/>
        </w:rPr>
        <w:t xml:space="preserve"> </w:t>
      </w:r>
      <w:r>
        <w:t>by</w:t>
      </w:r>
      <w:r>
        <w:rPr>
          <w:spacing w:val="-10"/>
        </w:rPr>
        <w:t xml:space="preserve"> </w:t>
      </w:r>
      <w:r>
        <w:t>the</w:t>
      </w:r>
      <w:r>
        <w:rPr>
          <w:spacing w:val="-11"/>
        </w:rPr>
        <w:t xml:space="preserve"> </w:t>
      </w:r>
      <w:r>
        <w:t>great</w:t>
      </w:r>
      <w:r>
        <w:rPr>
          <w:spacing w:val="-10"/>
        </w:rPr>
        <w:t xml:space="preserve"> </w:t>
      </w:r>
      <w:r>
        <w:t>river</w:t>
      </w:r>
      <w:r>
        <w:rPr>
          <w:spacing w:val="-10"/>
        </w:rPr>
        <w:t xml:space="preserve"> </w:t>
      </w:r>
      <w:r>
        <w:t>to</w:t>
      </w:r>
      <w:r>
        <w:rPr>
          <w:spacing w:val="-11"/>
        </w:rPr>
        <w:t xml:space="preserve"> </w:t>
      </w:r>
      <w:r>
        <w:t>Fu-gui.</w:t>
      </w:r>
      <w:r>
        <w:rPr>
          <w:spacing w:val="-10"/>
        </w:rPr>
        <w:t xml:space="preserve"> </w:t>
      </w:r>
      <w:r>
        <w:t>The</w:t>
      </w:r>
      <w:r>
        <w:rPr>
          <w:spacing w:val="-11"/>
        </w:rPr>
        <w:t xml:space="preserve"> </w:t>
      </w:r>
      <w:r>
        <w:t>people</w:t>
      </w:r>
      <w:r>
        <w:rPr>
          <w:spacing w:val="-10"/>
        </w:rPr>
        <w:t xml:space="preserve"> </w:t>
      </w:r>
      <w:r>
        <w:t>have</w:t>
      </w:r>
      <w:r>
        <w:rPr>
          <w:spacing w:val="-10"/>
        </w:rPr>
        <w:t xml:space="preserve"> </w:t>
      </w:r>
      <w:r>
        <w:t>abundance</w:t>
      </w:r>
      <w:r>
        <w:rPr>
          <w:spacing w:val="-11"/>
        </w:rPr>
        <w:t xml:space="preserve"> </w:t>
      </w:r>
      <w:r>
        <w:t>of</w:t>
      </w:r>
      <w:r>
        <w:rPr>
          <w:spacing w:val="-10"/>
        </w:rPr>
        <w:t xml:space="preserve"> </w:t>
      </w:r>
      <w:r>
        <w:t>all</w:t>
      </w:r>
      <w:r>
        <w:rPr>
          <w:spacing w:val="-11"/>
        </w:rPr>
        <w:t xml:space="preserve"> </w:t>
      </w:r>
      <w:r>
        <w:t>things</w:t>
      </w:r>
      <w:r>
        <w:rPr>
          <w:spacing w:val="-10"/>
        </w:rPr>
        <w:t xml:space="preserve"> </w:t>
      </w:r>
      <w:r>
        <w:t>necessary</w:t>
      </w:r>
      <w:r>
        <w:rPr>
          <w:spacing w:val="-10"/>
        </w:rPr>
        <w:t xml:space="preserve"> </w:t>
      </w:r>
      <w:r>
        <w:t>for</w:t>
      </w:r>
      <w:r>
        <w:rPr>
          <w:spacing w:val="-11"/>
        </w:rPr>
        <w:t xml:space="preserve"> </w:t>
      </w:r>
      <w:r>
        <w:t>subsistence;</w:t>
      </w:r>
      <w:r>
        <w:rPr>
          <w:spacing w:val="-10"/>
        </w:rPr>
        <w:t xml:space="preserve"> </w:t>
      </w:r>
      <w:r>
        <w:t>fine</w:t>
      </w:r>
      <w:r>
        <w:rPr>
          <w:spacing w:val="-11"/>
        </w:rPr>
        <w:t xml:space="preserve"> </w:t>
      </w:r>
      <w:r>
        <w:t>gardens,</w:t>
      </w:r>
      <w:r>
        <w:rPr>
          <w:spacing w:val="1"/>
        </w:rPr>
        <w:t xml:space="preserve"> </w:t>
      </w:r>
      <w:r>
        <w:t>with</w:t>
      </w:r>
      <w:r>
        <w:rPr>
          <w:spacing w:val="-8"/>
        </w:rPr>
        <w:t xml:space="preserve"> </w:t>
      </w:r>
      <w:r>
        <w:t>good</w:t>
      </w:r>
      <w:r>
        <w:rPr>
          <w:spacing w:val="-7"/>
        </w:rPr>
        <w:t xml:space="preserve"> </w:t>
      </w:r>
      <w:r>
        <w:t>fruit;</w:t>
      </w:r>
      <w:r>
        <w:rPr>
          <w:spacing w:val="-8"/>
        </w:rPr>
        <w:t xml:space="preserve"> </w:t>
      </w:r>
      <w:r>
        <w:t>and</w:t>
      </w:r>
      <w:r>
        <w:rPr>
          <w:spacing w:val="-7"/>
        </w:rPr>
        <w:t xml:space="preserve"> </w:t>
      </w:r>
      <w:r>
        <w:t>the</w:t>
      </w:r>
      <w:r>
        <w:rPr>
          <w:spacing w:val="-8"/>
        </w:rPr>
        <w:t xml:space="preserve"> </w:t>
      </w:r>
      <w:r>
        <w:t>city</w:t>
      </w:r>
      <w:r>
        <w:rPr>
          <w:spacing w:val="-7"/>
        </w:rPr>
        <w:t xml:space="preserve"> </w:t>
      </w:r>
      <w:r>
        <w:t>is</w:t>
      </w:r>
      <w:r>
        <w:rPr>
          <w:spacing w:val="-7"/>
        </w:rPr>
        <w:t xml:space="preserve"> </w:t>
      </w:r>
      <w:r>
        <w:t>wonderfully</w:t>
      </w:r>
      <w:r>
        <w:rPr>
          <w:spacing w:val="-8"/>
        </w:rPr>
        <w:t xml:space="preserve"> </w:t>
      </w:r>
      <w:r>
        <w:t>well</w:t>
      </w:r>
      <w:r>
        <w:rPr>
          <w:spacing w:val="-7"/>
        </w:rPr>
        <w:t xml:space="preserve"> </w:t>
      </w:r>
      <w:r>
        <w:t>ordered</w:t>
      </w:r>
      <w:r>
        <w:rPr>
          <w:spacing w:val="-8"/>
        </w:rPr>
        <w:t xml:space="preserve"> </w:t>
      </w:r>
      <w:r>
        <w:t>in</w:t>
      </w:r>
      <w:r>
        <w:rPr>
          <w:spacing w:val="-7"/>
        </w:rPr>
        <w:t xml:space="preserve"> </w:t>
      </w:r>
      <w:r>
        <w:t>all</w:t>
      </w:r>
      <w:r>
        <w:rPr>
          <w:spacing w:val="-7"/>
        </w:rPr>
        <w:t xml:space="preserve"> </w:t>
      </w:r>
      <w:r>
        <w:t>respects.</w:t>
      </w:r>
      <w:r>
        <w:rPr>
          <w:spacing w:val="-8"/>
        </w:rPr>
        <w:t xml:space="preserve"> </w:t>
      </w:r>
      <w:r>
        <w:t>But</w:t>
      </w:r>
      <w:r>
        <w:rPr>
          <w:spacing w:val="-7"/>
        </w:rPr>
        <w:t xml:space="preserve"> </w:t>
      </w:r>
      <w:r>
        <w:t>we</w:t>
      </w:r>
      <w:r>
        <w:rPr>
          <w:spacing w:val="-8"/>
        </w:rPr>
        <w:t xml:space="preserve"> </w:t>
      </w:r>
      <w:r>
        <w:t>will</w:t>
      </w:r>
      <w:r>
        <w:rPr>
          <w:spacing w:val="-7"/>
        </w:rPr>
        <w:t xml:space="preserve"> </w:t>
      </w:r>
      <w:r>
        <w:t>now</w:t>
      </w:r>
      <w:r>
        <w:rPr>
          <w:spacing w:val="-7"/>
        </w:rPr>
        <w:t xml:space="preserve"> </w:t>
      </w:r>
      <w:r>
        <w:t>go</w:t>
      </w:r>
      <w:r>
        <w:rPr>
          <w:spacing w:val="-8"/>
        </w:rPr>
        <w:t xml:space="preserve"> </w:t>
      </w:r>
      <w:r>
        <w:t>on</w:t>
      </w:r>
      <w:r>
        <w:rPr>
          <w:spacing w:val="-7"/>
        </w:rPr>
        <w:t xml:space="preserve"> </w:t>
      </w:r>
      <w:r>
        <w:t>to</w:t>
      </w:r>
      <w:r>
        <w:rPr>
          <w:spacing w:val="-8"/>
        </w:rPr>
        <w:t xml:space="preserve"> </w:t>
      </w:r>
      <w:r>
        <w:t>other</w:t>
      </w:r>
      <w:r>
        <w:rPr>
          <w:spacing w:val="-7"/>
        </w:rPr>
        <w:t xml:space="preserve"> </w:t>
      </w:r>
      <w:r>
        <w:t>matters.</w:t>
      </w:r>
    </w:p>
    <w:p w14:paraId="5AB840EF" w14:textId="77777777" w:rsidR="00C3057B" w:rsidRDefault="00C3057B" w:rsidP="00C3057B">
      <w:pPr>
        <w:pStyle w:val="Body"/>
      </w:pPr>
    </w:p>
    <w:p w14:paraId="128E819B" w14:textId="77777777" w:rsidR="000276C6" w:rsidRDefault="000276C6" w:rsidP="00C3057B">
      <w:pPr>
        <w:pStyle w:val="Heading4"/>
      </w:pPr>
      <w:r>
        <w:t>LXXXI—Of</w:t>
      </w:r>
      <w:r>
        <w:rPr>
          <w:spacing w:val="-11"/>
        </w:rPr>
        <w:t xml:space="preserve"> </w:t>
      </w:r>
      <w:r>
        <w:t>the</w:t>
      </w:r>
      <w:r>
        <w:rPr>
          <w:spacing w:val="-11"/>
        </w:rPr>
        <w:t xml:space="preserve"> </w:t>
      </w:r>
      <w:r>
        <w:t>most</w:t>
      </w:r>
      <w:r>
        <w:rPr>
          <w:spacing w:val="-11"/>
        </w:rPr>
        <w:t xml:space="preserve"> </w:t>
      </w:r>
      <w:r>
        <w:t>noble</w:t>
      </w:r>
      <w:r>
        <w:rPr>
          <w:spacing w:val="-10"/>
        </w:rPr>
        <w:t xml:space="preserve"> </w:t>
      </w:r>
      <w:r>
        <w:t>Port</w:t>
      </w:r>
      <w:r>
        <w:rPr>
          <w:spacing w:val="-11"/>
        </w:rPr>
        <w:t xml:space="preserve"> </w:t>
      </w:r>
      <w:r>
        <w:t>of</w:t>
      </w:r>
      <w:r>
        <w:rPr>
          <w:spacing w:val="-11"/>
        </w:rPr>
        <w:t xml:space="preserve"> </w:t>
      </w:r>
      <w:r>
        <w:t>Zai-tun,</w:t>
      </w:r>
      <w:r>
        <w:rPr>
          <w:spacing w:val="-10"/>
        </w:rPr>
        <w:t xml:space="preserve"> </w:t>
      </w:r>
      <w:r>
        <w:t>and</w:t>
      </w:r>
      <w:r>
        <w:rPr>
          <w:spacing w:val="-11"/>
        </w:rPr>
        <w:t xml:space="preserve"> </w:t>
      </w:r>
      <w:r>
        <w:t>of</w:t>
      </w:r>
      <w:r>
        <w:rPr>
          <w:spacing w:val="-11"/>
        </w:rPr>
        <w:t xml:space="preserve"> </w:t>
      </w:r>
      <w:r>
        <w:t>Ti-min-gui</w:t>
      </w:r>
    </w:p>
    <w:p w14:paraId="4BA44A09" w14:textId="6DFCAB96" w:rsidR="006624BE" w:rsidRPr="003172CC" w:rsidRDefault="000276C6" w:rsidP="00424A7F">
      <w:pPr>
        <w:pStyle w:val="Body"/>
      </w:pPr>
      <w:r>
        <w:rPr>
          <w:spacing w:val="-1"/>
        </w:rPr>
        <w:t>When</w:t>
      </w:r>
      <w:r>
        <w:rPr>
          <w:spacing w:val="-13"/>
        </w:rPr>
        <w:t xml:space="preserve"> </w:t>
      </w:r>
      <w:r>
        <w:rPr>
          <w:spacing w:val="-1"/>
        </w:rPr>
        <w:t>one</w:t>
      </w:r>
      <w:r>
        <w:rPr>
          <w:spacing w:val="-13"/>
        </w:rPr>
        <w:t xml:space="preserve"> </w:t>
      </w:r>
      <w:r>
        <w:rPr>
          <w:spacing w:val="-1"/>
        </w:rPr>
        <w:t>departs</w:t>
      </w:r>
      <w:r>
        <w:rPr>
          <w:spacing w:val="-12"/>
        </w:rPr>
        <w:t xml:space="preserve"> </w:t>
      </w:r>
      <w:r>
        <w:rPr>
          <w:spacing w:val="-1"/>
        </w:rPr>
        <w:t>from</w:t>
      </w:r>
      <w:r>
        <w:rPr>
          <w:spacing w:val="-13"/>
        </w:rPr>
        <w:t xml:space="preserve"> </w:t>
      </w:r>
      <w:r>
        <w:rPr>
          <w:spacing w:val="-1"/>
        </w:rPr>
        <w:t>Fu-gui,</w:t>
      </w:r>
      <w:r>
        <w:rPr>
          <w:spacing w:val="-12"/>
        </w:rPr>
        <w:t xml:space="preserve"> </w:t>
      </w:r>
      <w:r>
        <w:rPr>
          <w:spacing w:val="-1"/>
        </w:rPr>
        <w:t>passes</w:t>
      </w:r>
      <w:r>
        <w:rPr>
          <w:spacing w:val="-13"/>
        </w:rPr>
        <w:t xml:space="preserve"> </w:t>
      </w:r>
      <w:r>
        <w:rPr>
          <w:spacing w:val="-1"/>
        </w:rPr>
        <w:t>the</w:t>
      </w:r>
      <w:r>
        <w:rPr>
          <w:spacing w:val="-12"/>
        </w:rPr>
        <w:t xml:space="preserve"> </w:t>
      </w:r>
      <w:r>
        <w:rPr>
          <w:spacing w:val="-1"/>
        </w:rPr>
        <w:t>river,</w:t>
      </w:r>
      <w:r>
        <w:rPr>
          <w:spacing w:val="-13"/>
        </w:rPr>
        <w:t xml:space="preserve"> </w:t>
      </w:r>
      <w:r>
        <w:rPr>
          <w:spacing w:val="-1"/>
        </w:rPr>
        <w:t>and</w:t>
      </w:r>
      <w:r>
        <w:rPr>
          <w:spacing w:val="-12"/>
        </w:rPr>
        <w:t xml:space="preserve"> </w:t>
      </w:r>
      <w:r>
        <w:rPr>
          <w:spacing w:val="-1"/>
        </w:rPr>
        <w:t>goes</w:t>
      </w:r>
      <w:r>
        <w:rPr>
          <w:spacing w:val="-13"/>
        </w:rPr>
        <w:t xml:space="preserve"> </w:t>
      </w:r>
      <w:r>
        <w:rPr>
          <w:spacing w:val="-1"/>
        </w:rPr>
        <w:t>five</w:t>
      </w:r>
      <w:r>
        <w:rPr>
          <w:spacing w:val="-13"/>
        </w:rPr>
        <w:t xml:space="preserve"> </w:t>
      </w:r>
      <w:r>
        <w:rPr>
          <w:spacing w:val="-1"/>
        </w:rPr>
        <w:t>days</w:t>
      </w:r>
      <w:r>
        <w:rPr>
          <w:spacing w:val="-12"/>
        </w:rPr>
        <w:t xml:space="preserve"> </w:t>
      </w:r>
      <w:r>
        <w:rPr>
          <w:spacing w:val="-1"/>
        </w:rPr>
        <w:t>south-east,</w:t>
      </w:r>
      <w:r>
        <w:rPr>
          <w:spacing w:val="-13"/>
        </w:rPr>
        <w:t xml:space="preserve"> </w:t>
      </w:r>
      <w:r>
        <w:t>he</w:t>
      </w:r>
      <w:r>
        <w:rPr>
          <w:spacing w:val="-12"/>
        </w:rPr>
        <w:t xml:space="preserve"> </w:t>
      </w:r>
      <w:r>
        <w:t>finds</w:t>
      </w:r>
      <w:r>
        <w:rPr>
          <w:spacing w:val="-13"/>
        </w:rPr>
        <w:t xml:space="preserve"> </w:t>
      </w:r>
      <w:r>
        <w:t>cities</w:t>
      </w:r>
      <w:r>
        <w:rPr>
          <w:spacing w:val="-12"/>
        </w:rPr>
        <w:t xml:space="preserve"> </w:t>
      </w:r>
      <w:r>
        <w:t>and</w:t>
      </w:r>
      <w:r>
        <w:rPr>
          <w:spacing w:val="-13"/>
        </w:rPr>
        <w:t xml:space="preserve"> </w:t>
      </w:r>
      <w:r>
        <w:t>castles,</w:t>
      </w:r>
      <w:r>
        <w:rPr>
          <w:spacing w:val="-12"/>
        </w:rPr>
        <w:t xml:space="preserve"> </w:t>
      </w:r>
      <w:r>
        <w:t>where</w:t>
      </w:r>
      <w:r w:rsidR="00C3057B">
        <w:t xml:space="preserve"> </w:t>
      </w:r>
      <w:r>
        <w:t>there</w:t>
      </w:r>
      <w:r>
        <w:rPr>
          <w:spacing w:val="-14"/>
        </w:rPr>
        <w:t xml:space="preserve"> </w:t>
      </w:r>
      <w:r>
        <w:t>is</w:t>
      </w:r>
      <w:r>
        <w:rPr>
          <w:spacing w:val="-14"/>
        </w:rPr>
        <w:t xml:space="preserve"> </w:t>
      </w:r>
      <w:r>
        <w:t>abundance</w:t>
      </w:r>
      <w:r>
        <w:rPr>
          <w:spacing w:val="-13"/>
        </w:rPr>
        <w:t xml:space="preserve"> </w:t>
      </w:r>
      <w:r>
        <w:t>of</w:t>
      </w:r>
      <w:r>
        <w:rPr>
          <w:spacing w:val="-14"/>
        </w:rPr>
        <w:t xml:space="preserve"> </w:t>
      </w:r>
      <w:r>
        <w:t>all</w:t>
      </w:r>
      <w:r>
        <w:rPr>
          <w:spacing w:val="-14"/>
        </w:rPr>
        <w:t xml:space="preserve"> </w:t>
      </w:r>
      <w:r>
        <w:t>things,</w:t>
      </w:r>
      <w:r>
        <w:rPr>
          <w:spacing w:val="-13"/>
        </w:rPr>
        <w:t xml:space="preserve"> </w:t>
      </w:r>
      <w:r>
        <w:t>woods,</w:t>
      </w:r>
      <w:r>
        <w:rPr>
          <w:spacing w:val="-14"/>
        </w:rPr>
        <w:t xml:space="preserve"> </w:t>
      </w:r>
      <w:r>
        <w:t>birds,</w:t>
      </w:r>
      <w:r>
        <w:rPr>
          <w:spacing w:val="-14"/>
        </w:rPr>
        <w:t xml:space="preserve"> </w:t>
      </w:r>
      <w:r>
        <w:t>and</w:t>
      </w:r>
      <w:r>
        <w:rPr>
          <w:spacing w:val="-13"/>
        </w:rPr>
        <w:t xml:space="preserve"> </w:t>
      </w:r>
      <w:r>
        <w:t>beasts,</w:t>
      </w:r>
      <w:r>
        <w:rPr>
          <w:spacing w:val="-14"/>
        </w:rPr>
        <w:t xml:space="preserve"> </w:t>
      </w:r>
      <w:r>
        <w:t>with</w:t>
      </w:r>
      <w:r>
        <w:rPr>
          <w:spacing w:val="-14"/>
        </w:rPr>
        <w:t xml:space="preserve"> </w:t>
      </w:r>
      <w:r>
        <w:t>the</w:t>
      </w:r>
      <w:r>
        <w:rPr>
          <w:spacing w:val="-13"/>
        </w:rPr>
        <w:t xml:space="preserve"> </w:t>
      </w:r>
      <w:r>
        <w:t>tree</w:t>
      </w:r>
      <w:r>
        <w:rPr>
          <w:spacing w:val="-14"/>
        </w:rPr>
        <w:t xml:space="preserve"> </w:t>
      </w:r>
      <w:r>
        <w:t>which</w:t>
      </w:r>
      <w:r>
        <w:rPr>
          <w:spacing w:val="-14"/>
        </w:rPr>
        <w:t xml:space="preserve"> </w:t>
      </w:r>
      <w:r>
        <w:t>bears</w:t>
      </w:r>
      <w:r>
        <w:rPr>
          <w:spacing w:val="-13"/>
        </w:rPr>
        <w:t xml:space="preserve"> </w:t>
      </w:r>
      <w:r>
        <w:t>camphor.</w:t>
      </w:r>
      <w:r>
        <w:rPr>
          <w:spacing w:val="-14"/>
        </w:rPr>
        <w:t xml:space="preserve"> </w:t>
      </w:r>
      <w:r>
        <w:t>The</w:t>
      </w:r>
      <w:r>
        <w:rPr>
          <w:spacing w:val="-14"/>
        </w:rPr>
        <w:t xml:space="preserve"> </w:t>
      </w:r>
      <w:r>
        <w:t>people</w:t>
      </w:r>
      <w:r>
        <w:rPr>
          <w:spacing w:val="-13"/>
        </w:rPr>
        <w:t xml:space="preserve"> </w:t>
      </w:r>
      <w:r>
        <w:t>are</w:t>
      </w:r>
      <w:r>
        <w:rPr>
          <w:spacing w:val="-14"/>
        </w:rPr>
        <w:t xml:space="preserve"> </w:t>
      </w:r>
      <w:r>
        <w:t>all</w:t>
      </w:r>
      <w:r>
        <w:rPr>
          <w:spacing w:val="-14"/>
        </w:rPr>
        <w:t xml:space="preserve"> </w:t>
      </w:r>
      <w:r>
        <w:t>idol-</w:t>
      </w:r>
      <w:r>
        <w:rPr>
          <w:spacing w:val="1"/>
        </w:rPr>
        <w:t xml:space="preserve"> </w:t>
      </w:r>
      <w:r>
        <w:t>aters, under the great khan and the jurisdiction of Fu-gui. At the end of the five days he finds a city called Zai-tun,</w:t>
      </w:r>
      <w:r>
        <w:rPr>
          <w:spacing w:val="1"/>
        </w:rPr>
        <w:t xml:space="preserve"> </w:t>
      </w:r>
      <w:r>
        <w:t>which is a noble port, where all the ships of India arrive, and for one laden with pepper which comes from Alexan-</w:t>
      </w:r>
      <w:r>
        <w:rPr>
          <w:spacing w:val="-52"/>
        </w:rPr>
        <w:t xml:space="preserve"> </w:t>
      </w:r>
      <w:r>
        <w:t>dria to be sold throughout Christendom, there go to that city a hundred. It is one of the two best ports in the world,</w:t>
      </w:r>
      <w:r>
        <w:rPr>
          <w:spacing w:val="1"/>
        </w:rPr>
        <w:t xml:space="preserve"> </w:t>
      </w:r>
      <w:r>
        <w:t>and the most frequented by merchants and merchandise. Know, too, that the khan draws thence a large revenue,</w:t>
      </w:r>
      <w:r>
        <w:rPr>
          <w:spacing w:val="1"/>
        </w:rPr>
        <w:t xml:space="preserve"> </w:t>
      </w:r>
      <w:r>
        <w:t>because</w:t>
      </w:r>
      <w:r>
        <w:rPr>
          <w:spacing w:val="-11"/>
        </w:rPr>
        <w:t xml:space="preserve"> </w:t>
      </w:r>
      <w:r>
        <w:t>all</w:t>
      </w:r>
      <w:r>
        <w:rPr>
          <w:spacing w:val="-11"/>
        </w:rPr>
        <w:t xml:space="preserve"> </w:t>
      </w:r>
      <w:r>
        <w:t>the</w:t>
      </w:r>
      <w:r>
        <w:rPr>
          <w:spacing w:val="-10"/>
        </w:rPr>
        <w:t xml:space="preserve"> </w:t>
      </w:r>
      <w:r>
        <w:t>ships</w:t>
      </w:r>
      <w:r>
        <w:rPr>
          <w:spacing w:val="-11"/>
        </w:rPr>
        <w:t xml:space="preserve"> </w:t>
      </w:r>
      <w:r>
        <w:t>from</w:t>
      </w:r>
      <w:r>
        <w:rPr>
          <w:spacing w:val="-10"/>
        </w:rPr>
        <w:t xml:space="preserve"> </w:t>
      </w:r>
      <w:r>
        <w:t>India</w:t>
      </w:r>
      <w:r>
        <w:rPr>
          <w:spacing w:val="-11"/>
        </w:rPr>
        <w:t xml:space="preserve"> </w:t>
      </w:r>
      <w:r>
        <w:t>pay</w:t>
      </w:r>
      <w:r>
        <w:rPr>
          <w:spacing w:val="-10"/>
        </w:rPr>
        <w:t xml:space="preserve"> </w:t>
      </w:r>
      <w:r>
        <w:t>upon</w:t>
      </w:r>
      <w:r>
        <w:rPr>
          <w:spacing w:val="-11"/>
        </w:rPr>
        <w:t xml:space="preserve"> </w:t>
      </w:r>
      <w:r>
        <w:t>their</w:t>
      </w:r>
      <w:r>
        <w:rPr>
          <w:spacing w:val="-11"/>
        </w:rPr>
        <w:t xml:space="preserve"> </w:t>
      </w:r>
      <w:r>
        <w:t>several</w:t>
      </w:r>
      <w:r>
        <w:rPr>
          <w:spacing w:val="-10"/>
        </w:rPr>
        <w:t xml:space="preserve"> </w:t>
      </w:r>
      <w:r>
        <w:t>kinds</w:t>
      </w:r>
      <w:r>
        <w:rPr>
          <w:spacing w:val="-11"/>
        </w:rPr>
        <w:t xml:space="preserve"> </w:t>
      </w:r>
      <w:r>
        <w:t>of</w:t>
      </w:r>
      <w:r>
        <w:rPr>
          <w:spacing w:val="-10"/>
        </w:rPr>
        <w:t xml:space="preserve"> </w:t>
      </w:r>
      <w:r>
        <w:t>goods,</w:t>
      </w:r>
      <w:r>
        <w:rPr>
          <w:spacing w:val="-11"/>
        </w:rPr>
        <w:t xml:space="preserve"> </w:t>
      </w:r>
      <w:r>
        <w:t>stones,</w:t>
      </w:r>
      <w:r>
        <w:rPr>
          <w:spacing w:val="-10"/>
        </w:rPr>
        <w:t xml:space="preserve"> </w:t>
      </w:r>
      <w:r>
        <w:t>and</w:t>
      </w:r>
      <w:r>
        <w:rPr>
          <w:spacing w:val="-11"/>
        </w:rPr>
        <w:t xml:space="preserve"> </w:t>
      </w:r>
      <w:r>
        <w:t>pearls,</w:t>
      </w:r>
      <w:r>
        <w:rPr>
          <w:spacing w:val="-10"/>
        </w:rPr>
        <w:t xml:space="preserve"> </w:t>
      </w:r>
      <w:r>
        <w:t>ten</w:t>
      </w:r>
      <w:r>
        <w:rPr>
          <w:spacing w:val="-11"/>
        </w:rPr>
        <w:t xml:space="preserve"> </w:t>
      </w:r>
      <w:r>
        <w:t>per</w:t>
      </w:r>
      <w:r>
        <w:rPr>
          <w:spacing w:val="-11"/>
        </w:rPr>
        <w:t xml:space="preserve"> </w:t>
      </w:r>
      <w:r>
        <w:t>cent,</w:t>
      </w:r>
      <w:r>
        <w:rPr>
          <w:spacing w:val="-10"/>
        </w:rPr>
        <w:t xml:space="preserve"> </w:t>
      </w:r>
      <w:r>
        <w:t>that</w:t>
      </w:r>
      <w:r>
        <w:rPr>
          <w:spacing w:val="-11"/>
        </w:rPr>
        <w:t xml:space="preserve"> </w:t>
      </w:r>
      <w:r>
        <w:t>is</w:t>
      </w:r>
      <w:r>
        <w:rPr>
          <w:spacing w:val="-10"/>
        </w:rPr>
        <w:t xml:space="preserve"> </w:t>
      </w:r>
      <w:r>
        <w:t>one</w:t>
      </w:r>
      <w:r>
        <w:rPr>
          <w:spacing w:val="-11"/>
        </w:rPr>
        <w:t xml:space="preserve"> </w:t>
      </w:r>
      <w:r>
        <w:t>in</w:t>
      </w:r>
      <w:r>
        <w:rPr>
          <w:spacing w:val="1"/>
        </w:rPr>
        <w:t xml:space="preserve"> </w:t>
      </w:r>
      <w:r>
        <w:t>ten. The ships take for their height, on small merchandise, thirty per cent.; on pepper, forty-four; on lignum, aloes,</w:t>
      </w:r>
      <w:r>
        <w:rPr>
          <w:spacing w:val="1"/>
        </w:rPr>
        <w:t xml:space="preserve"> </w:t>
      </w:r>
      <w:r>
        <w:t>sandalwood,</w:t>
      </w:r>
      <w:r>
        <w:rPr>
          <w:spacing w:val="-13"/>
        </w:rPr>
        <w:t xml:space="preserve"> </w:t>
      </w:r>
      <w:r>
        <w:t>and</w:t>
      </w:r>
      <w:r>
        <w:rPr>
          <w:spacing w:val="-13"/>
        </w:rPr>
        <w:t xml:space="preserve"> </w:t>
      </w:r>
      <w:r>
        <w:t>other</w:t>
      </w:r>
      <w:r>
        <w:rPr>
          <w:spacing w:val="-13"/>
        </w:rPr>
        <w:t xml:space="preserve"> </w:t>
      </w:r>
      <w:r>
        <w:t>bulky</w:t>
      </w:r>
      <w:r>
        <w:rPr>
          <w:spacing w:val="-12"/>
        </w:rPr>
        <w:t xml:space="preserve"> </w:t>
      </w:r>
      <w:r>
        <w:t>articles,</w:t>
      </w:r>
      <w:r>
        <w:rPr>
          <w:spacing w:val="-13"/>
        </w:rPr>
        <w:t xml:space="preserve"> </w:t>
      </w:r>
      <w:r>
        <w:t>forty;</w:t>
      </w:r>
      <w:r>
        <w:rPr>
          <w:spacing w:val="-13"/>
        </w:rPr>
        <w:t xml:space="preserve"> </w:t>
      </w:r>
      <w:r>
        <w:t>so</w:t>
      </w:r>
      <w:r>
        <w:rPr>
          <w:spacing w:val="-12"/>
        </w:rPr>
        <w:t xml:space="preserve"> </w:t>
      </w:r>
      <w:r>
        <w:t>that</w:t>
      </w:r>
      <w:r>
        <w:rPr>
          <w:spacing w:val="-13"/>
        </w:rPr>
        <w:t xml:space="preserve"> </w:t>
      </w:r>
      <w:r>
        <w:t>merchants,</w:t>
      </w:r>
      <w:r>
        <w:rPr>
          <w:spacing w:val="-13"/>
        </w:rPr>
        <w:t xml:space="preserve"> </w:t>
      </w:r>
      <w:r>
        <w:t>between</w:t>
      </w:r>
      <w:r>
        <w:rPr>
          <w:spacing w:val="-12"/>
        </w:rPr>
        <w:t xml:space="preserve"> </w:t>
      </w:r>
      <w:r>
        <w:t>the</w:t>
      </w:r>
      <w:r>
        <w:rPr>
          <w:spacing w:val="-13"/>
        </w:rPr>
        <w:t xml:space="preserve"> </w:t>
      </w:r>
      <w:r>
        <w:t>height</w:t>
      </w:r>
      <w:r>
        <w:rPr>
          <w:spacing w:val="-13"/>
        </w:rPr>
        <w:t xml:space="preserve"> </w:t>
      </w:r>
      <w:r>
        <w:t>and</w:t>
      </w:r>
      <w:r>
        <w:rPr>
          <w:spacing w:val="-13"/>
        </w:rPr>
        <w:t xml:space="preserve"> </w:t>
      </w:r>
      <w:r>
        <w:t>the</w:t>
      </w:r>
      <w:r>
        <w:rPr>
          <w:spacing w:val="-12"/>
        </w:rPr>
        <w:t xml:space="preserve"> </w:t>
      </w:r>
      <w:r>
        <w:t>duty,</w:t>
      </w:r>
      <w:r>
        <w:rPr>
          <w:spacing w:val="-13"/>
        </w:rPr>
        <w:t xml:space="preserve"> </w:t>
      </w:r>
      <w:r>
        <w:t>pay</w:t>
      </w:r>
      <w:r>
        <w:rPr>
          <w:spacing w:val="-13"/>
        </w:rPr>
        <w:t xml:space="preserve"> </w:t>
      </w:r>
      <w:r>
        <w:t>a</w:t>
      </w:r>
      <w:r>
        <w:rPr>
          <w:spacing w:val="-12"/>
        </w:rPr>
        <w:t xml:space="preserve"> </w:t>
      </w:r>
      <w:r>
        <w:t>full</w:t>
      </w:r>
      <w:r>
        <w:rPr>
          <w:spacing w:val="-13"/>
        </w:rPr>
        <w:t xml:space="preserve"> </w:t>
      </w:r>
      <w:r>
        <w:t>half</w:t>
      </w:r>
      <w:r>
        <w:rPr>
          <w:spacing w:val="-13"/>
        </w:rPr>
        <w:t xml:space="preserve"> </w:t>
      </w:r>
      <w:r>
        <w:t>of</w:t>
      </w:r>
      <w:r>
        <w:rPr>
          <w:spacing w:val="-12"/>
        </w:rPr>
        <w:t xml:space="preserve"> </w:t>
      </w:r>
      <w:r>
        <w:t>all</w:t>
      </w:r>
      <w:r>
        <w:rPr>
          <w:spacing w:val="1"/>
        </w:rPr>
        <w:t xml:space="preserve"> </w:t>
      </w:r>
      <w:r>
        <w:t>commodities</w:t>
      </w:r>
      <w:r>
        <w:rPr>
          <w:spacing w:val="-11"/>
        </w:rPr>
        <w:t xml:space="preserve"> </w:t>
      </w:r>
      <w:r>
        <w:t>brought</w:t>
      </w:r>
      <w:r>
        <w:rPr>
          <w:spacing w:val="-11"/>
        </w:rPr>
        <w:t xml:space="preserve"> </w:t>
      </w:r>
      <w:r>
        <w:t>into</w:t>
      </w:r>
      <w:r>
        <w:rPr>
          <w:spacing w:val="-10"/>
        </w:rPr>
        <w:t xml:space="preserve"> </w:t>
      </w:r>
      <w:r>
        <w:t>that</w:t>
      </w:r>
      <w:r>
        <w:rPr>
          <w:spacing w:val="-11"/>
        </w:rPr>
        <w:t xml:space="preserve"> </w:t>
      </w:r>
      <w:r>
        <w:t>port.</w:t>
      </w:r>
      <w:r>
        <w:rPr>
          <w:spacing w:val="-10"/>
        </w:rPr>
        <w:t xml:space="preserve"> </w:t>
      </w:r>
      <w:r>
        <w:t>Those</w:t>
      </w:r>
      <w:r>
        <w:rPr>
          <w:spacing w:val="-11"/>
        </w:rPr>
        <w:t xml:space="preserve"> </w:t>
      </w:r>
      <w:r>
        <w:t>of</w:t>
      </w:r>
      <w:r>
        <w:rPr>
          <w:spacing w:val="-11"/>
        </w:rPr>
        <w:t xml:space="preserve"> </w:t>
      </w:r>
      <w:r>
        <w:t>this</w:t>
      </w:r>
      <w:r>
        <w:rPr>
          <w:spacing w:val="-10"/>
        </w:rPr>
        <w:t xml:space="preserve"> </w:t>
      </w:r>
      <w:r>
        <w:t>country</w:t>
      </w:r>
      <w:r>
        <w:rPr>
          <w:spacing w:val="-11"/>
        </w:rPr>
        <w:t xml:space="preserve"> </w:t>
      </w:r>
      <w:r>
        <w:t>are</w:t>
      </w:r>
      <w:r>
        <w:rPr>
          <w:spacing w:val="-10"/>
        </w:rPr>
        <w:t xml:space="preserve"> </w:t>
      </w:r>
      <w:r>
        <w:t>all</w:t>
      </w:r>
      <w:r>
        <w:rPr>
          <w:spacing w:val="-11"/>
        </w:rPr>
        <w:t xml:space="preserve"> </w:t>
      </w:r>
      <w:r>
        <w:t>idolaters,</w:t>
      </w:r>
      <w:r>
        <w:rPr>
          <w:spacing w:val="-10"/>
        </w:rPr>
        <w:t xml:space="preserve"> </w:t>
      </w:r>
      <w:r>
        <w:t>and</w:t>
      </w:r>
      <w:r>
        <w:rPr>
          <w:spacing w:val="-11"/>
        </w:rPr>
        <w:t xml:space="preserve"> </w:t>
      </w:r>
      <w:r>
        <w:t>have</w:t>
      </w:r>
      <w:r>
        <w:rPr>
          <w:spacing w:val="-11"/>
        </w:rPr>
        <w:t xml:space="preserve"> </w:t>
      </w:r>
      <w:r>
        <w:t>great</w:t>
      </w:r>
      <w:r>
        <w:rPr>
          <w:spacing w:val="-10"/>
        </w:rPr>
        <w:t xml:space="preserve"> </w:t>
      </w:r>
      <w:r>
        <w:t>abundance</w:t>
      </w:r>
      <w:r>
        <w:rPr>
          <w:spacing w:val="-11"/>
        </w:rPr>
        <w:t xml:space="preserve"> </w:t>
      </w:r>
      <w:r>
        <w:t>of</w:t>
      </w:r>
      <w:r>
        <w:rPr>
          <w:spacing w:val="-10"/>
        </w:rPr>
        <w:t xml:space="preserve"> </w:t>
      </w:r>
      <w:r>
        <w:t>every</w:t>
      </w:r>
      <w:r>
        <w:rPr>
          <w:spacing w:val="-11"/>
        </w:rPr>
        <w:t xml:space="preserve"> </w:t>
      </w:r>
      <w:r>
        <w:t>thing</w:t>
      </w:r>
      <w:r>
        <w:rPr>
          <w:spacing w:val="1"/>
        </w:rPr>
        <w:t xml:space="preserve"> </w:t>
      </w:r>
      <w:r>
        <w:t>necessary</w:t>
      </w:r>
      <w:r>
        <w:rPr>
          <w:spacing w:val="-13"/>
        </w:rPr>
        <w:t xml:space="preserve"> </w:t>
      </w:r>
      <w:r>
        <w:t>for</w:t>
      </w:r>
      <w:r>
        <w:rPr>
          <w:spacing w:val="-12"/>
        </w:rPr>
        <w:t xml:space="preserve"> </w:t>
      </w:r>
      <w:r>
        <w:t>the</w:t>
      </w:r>
      <w:r>
        <w:rPr>
          <w:spacing w:val="-12"/>
        </w:rPr>
        <w:t xml:space="preserve"> </w:t>
      </w:r>
      <w:r>
        <w:t>human</w:t>
      </w:r>
      <w:r>
        <w:rPr>
          <w:spacing w:val="-12"/>
        </w:rPr>
        <w:t xml:space="preserve"> </w:t>
      </w:r>
      <w:r>
        <w:t>body.</w:t>
      </w:r>
      <w:r>
        <w:rPr>
          <w:spacing w:val="-12"/>
        </w:rPr>
        <w:t xml:space="preserve"> </w:t>
      </w:r>
      <w:r>
        <w:t>In</w:t>
      </w:r>
      <w:r>
        <w:rPr>
          <w:spacing w:val="-12"/>
        </w:rPr>
        <w:t xml:space="preserve"> </w:t>
      </w:r>
      <w:r>
        <w:t>that</w:t>
      </w:r>
      <w:r>
        <w:rPr>
          <w:spacing w:val="-12"/>
        </w:rPr>
        <w:t xml:space="preserve"> </w:t>
      </w:r>
      <w:r>
        <w:t>province</w:t>
      </w:r>
      <w:r>
        <w:rPr>
          <w:spacing w:val="-12"/>
        </w:rPr>
        <w:t xml:space="preserve"> </w:t>
      </w:r>
      <w:r>
        <w:t>is</w:t>
      </w:r>
      <w:r>
        <w:rPr>
          <w:spacing w:val="-12"/>
        </w:rPr>
        <w:t xml:space="preserve"> </w:t>
      </w:r>
      <w:r>
        <w:t>a</w:t>
      </w:r>
      <w:r>
        <w:rPr>
          <w:spacing w:val="-12"/>
        </w:rPr>
        <w:t xml:space="preserve"> </w:t>
      </w:r>
      <w:r>
        <w:t>city,</w:t>
      </w:r>
      <w:r>
        <w:rPr>
          <w:spacing w:val="-12"/>
        </w:rPr>
        <w:t xml:space="preserve"> </w:t>
      </w:r>
      <w:r>
        <w:t>named</w:t>
      </w:r>
      <w:r>
        <w:rPr>
          <w:spacing w:val="-12"/>
        </w:rPr>
        <w:t xml:space="preserve"> </w:t>
      </w:r>
      <w:r>
        <w:t>Ti-min-gui,</w:t>
      </w:r>
      <w:r>
        <w:rPr>
          <w:spacing w:val="-12"/>
        </w:rPr>
        <w:t xml:space="preserve"> </w:t>
      </w:r>
      <w:r>
        <w:t>where</w:t>
      </w:r>
      <w:r>
        <w:rPr>
          <w:spacing w:val="-12"/>
        </w:rPr>
        <w:t xml:space="preserve"> </w:t>
      </w:r>
      <w:r>
        <w:t>they</w:t>
      </w:r>
      <w:r>
        <w:rPr>
          <w:spacing w:val="-12"/>
        </w:rPr>
        <w:t xml:space="preserve"> </w:t>
      </w:r>
      <w:r>
        <w:t>make</w:t>
      </w:r>
      <w:r>
        <w:rPr>
          <w:spacing w:val="-12"/>
        </w:rPr>
        <w:t xml:space="preserve"> </w:t>
      </w:r>
      <w:r>
        <w:t>the</w:t>
      </w:r>
      <w:r>
        <w:rPr>
          <w:spacing w:val="-12"/>
        </w:rPr>
        <w:t xml:space="preserve"> </w:t>
      </w:r>
      <w:r>
        <w:t>most</w:t>
      </w:r>
      <w:r>
        <w:rPr>
          <w:spacing w:val="-12"/>
        </w:rPr>
        <w:t xml:space="preserve"> </w:t>
      </w:r>
      <w:r>
        <w:t>beautiful</w:t>
      </w:r>
      <w:r>
        <w:rPr>
          <w:spacing w:val="-12"/>
        </w:rPr>
        <w:t xml:space="preserve"> </w:t>
      </w:r>
      <w:r>
        <w:t>cups</w:t>
      </w:r>
      <w:r>
        <w:rPr>
          <w:spacing w:val="-52"/>
        </w:rPr>
        <w:t xml:space="preserve"> </w:t>
      </w:r>
      <w:r>
        <w:t>in the world; they are of porcelain, and are manufactured in no other part of the earth besides that city; for a Vene-</w:t>
      </w:r>
      <w:r>
        <w:rPr>
          <w:spacing w:val="1"/>
        </w:rPr>
        <w:t xml:space="preserve"> </w:t>
      </w:r>
      <w:r>
        <w:t>tian grosso you may purchase three cups of this most elegant ware. The people of Fu-gui have a language of their</w:t>
      </w:r>
      <w:r>
        <w:rPr>
          <w:spacing w:val="1"/>
        </w:rPr>
        <w:t xml:space="preserve"> </w:t>
      </w:r>
      <w:r>
        <w:t>own.</w:t>
      </w:r>
      <w:r>
        <w:rPr>
          <w:spacing w:val="-11"/>
        </w:rPr>
        <w:t xml:space="preserve"> </w:t>
      </w:r>
      <w:r>
        <w:t>Now,</w:t>
      </w:r>
      <w:r>
        <w:rPr>
          <w:spacing w:val="-11"/>
        </w:rPr>
        <w:t xml:space="preserve"> </w:t>
      </w:r>
      <w:r>
        <w:t>I</w:t>
      </w:r>
      <w:r>
        <w:rPr>
          <w:spacing w:val="-11"/>
        </w:rPr>
        <w:t xml:space="preserve"> </w:t>
      </w:r>
      <w:r>
        <w:t>have</w:t>
      </w:r>
      <w:r>
        <w:rPr>
          <w:spacing w:val="-11"/>
        </w:rPr>
        <w:t xml:space="preserve"> </w:t>
      </w:r>
      <w:r>
        <w:t>told</w:t>
      </w:r>
      <w:r>
        <w:rPr>
          <w:spacing w:val="-11"/>
        </w:rPr>
        <w:t xml:space="preserve"> </w:t>
      </w:r>
      <w:r>
        <w:t>you</w:t>
      </w:r>
      <w:r>
        <w:rPr>
          <w:spacing w:val="-11"/>
        </w:rPr>
        <w:t xml:space="preserve"> </w:t>
      </w:r>
      <w:r>
        <w:t>of</w:t>
      </w:r>
      <w:r>
        <w:rPr>
          <w:spacing w:val="-11"/>
        </w:rPr>
        <w:t xml:space="preserve"> </w:t>
      </w:r>
      <w:r>
        <w:t>this</w:t>
      </w:r>
      <w:r>
        <w:rPr>
          <w:spacing w:val="-11"/>
        </w:rPr>
        <w:t xml:space="preserve"> </w:t>
      </w:r>
      <w:r>
        <w:t>kingdom,</w:t>
      </w:r>
      <w:r>
        <w:rPr>
          <w:spacing w:val="-11"/>
        </w:rPr>
        <w:t xml:space="preserve"> </w:t>
      </w:r>
      <w:r>
        <w:t>which</w:t>
      </w:r>
      <w:r>
        <w:rPr>
          <w:spacing w:val="-10"/>
        </w:rPr>
        <w:t xml:space="preserve"> </w:t>
      </w:r>
      <w:r>
        <w:t>is</w:t>
      </w:r>
      <w:r>
        <w:rPr>
          <w:spacing w:val="-11"/>
        </w:rPr>
        <w:t xml:space="preserve"> </w:t>
      </w:r>
      <w:r>
        <w:t>one</w:t>
      </w:r>
      <w:r>
        <w:rPr>
          <w:spacing w:val="-11"/>
        </w:rPr>
        <w:t xml:space="preserve"> </w:t>
      </w:r>
      <w:r>
        <w:t>of</w:t>
      </w:r>
      <w:r>
        <w:rPr>
          <w:spacing w:val="-11"/>
        </w:rPr>
        <w:t xml:space="preserve"> </w:t>
      </w:r>
      <w:r>
        <w:t>the</w:t>
      </w:r>
      <w:r>
        <w:rPr>
          <w:spacing w:val="-11"/>
        </w:rPr>
        <w:t xml:space="preserve"> </w:t>
      </w:r>
      <w:r>
        <w:t>nine,</w:t>
      </w:r>
      <w:r>
        <w:rPr>
          <w:spacing w:val="-11"/>
        </w:rPr>
        <w:t xml:space="preserve"> </w:t>
      </w:r>
      <w:r>
        <w:t>and</w:t>
      </w:r>
      <w:r>
        <w:rPr>
          <w:spacing w:val="-11"/>
        </w:rPr>
        <w:t xml:space="preserve"> </w:t>
      </w:r>
      <w:r>
        <w:t>the</w:t>
      </w:r>
      <w:r>
        <w:rPr>
          <w:spacing w:val="-11"/>
        </w:rPr>
        <w:t xml:space="preserve"> </w:t>
      </w:r>
      <w:r>
        <w:t>great</w:t>
      </w:r>
      <w:r>
        <w:rPr>
          <w:spacing w:val="-11"/>
        </w:rPr>
        <w:t xml:space="preserve"> </w:t>
      </w:r>
      <w:r>
        <w:t>khan</w:t>
      </w:r>
      <w:r>
        <w:rPr>
          <w:spacing w:val="-10"/>
        </w:rPr>
        <w:t xml:space="preserve"> </w:t>
      </w:r>
      <w:r>
        <w:t>draws</w:t>
      </w:r>
      <w:r>
        <w:rPr>
          <w:spacing w:val="-11"/>
        </w:rPr>
        <w:t xml:space="preserve"> </w:t>
      </w:r>
      <w:r>
        <w:t>from</w:t>
      </w:r>
      <w:r>
        <w:rPr>
          <w:spacing w:val="-11"/>
        </w:rPr>
        <w:t xml:space="preserve"> </w:t>
      </w:r>
      <w:r>
        <w:t>it</w:t>
      </w:r>
      <w:r>
        <w:rPr>
          <w:spacing w:val="-11"/>
        </w:rPr>
        <w:t xml:space="preserve"> </w:t>
      </w:r>
      <w:r>
        <w:t>as</w:t>
      </w:r>
      <w:r>
        <w:rPr>
          <w:spacing w:val="-11"/>
        </w:rPr>
        <w:t xml:space="preserve"> </w:t>
      </w:r>
      <w:r>
        <w:t>much</w:t>
      </w:r>
      <w:r>
        <w:rPr>
          <w:spacing w:val="-11"/>
        </w:rPr>
        <w:t xml:space="preserve"> </w:t>
      </w:r>
      <w:r>
        <w:t>duty</w:t>
      </w:r>
      <w:r>
        <w:rPr>
          <w:spacing w:val="1"/>
        </w:rPr>
        <w:t xml:space="preserve"> </w:t>
      </w:r>
      <w:r>
        <w:t>and</w:t>
      </w:r>
      <w:r>
        <w:rPr>
          <w:spacing w:val="-13"/>
        </w:rPr>
        <w:t xml:space="preserve"> </w:t>
      </w:r>
      <w:r>
        <w:t>revenue</w:t>
      </w:r>
      <w:r>
        <w:rPr>
          <w:spacing w:val="-13"/>
        </w:rPr>
        <w:t xml:space="preserve"> </w:t>
      </w:r>
      <w:r>
        <w:t>as</w:t>
      </w:r>
      <w:r>
        <w:rPr>
          <w:spacing w:val="-12"/>
        </w:rPr>
        <w:t xml:space="preserve"> </w:t>
      </w:r>
      <w:r>
        <w:t>from</w:t>
      </w:r>
      <w:r>
        <w:rPr>
          <w:spacing w:val="-13"/>
        </w:rPr>
        <w:t xml:space="preserve"> </w:t>
      </w:r>
      <w:r>
        <w:t>that</w:t>
      </w:r>
      <w:r>
        <w:rPr>
          <w:spacing w:val="-12"/>
        </w:rPr>
        <w:t xml:space="preserve"> </w:t>
      </w:r>
      <w:r>
        <w:t>of</w:t>
      </w:r>
      <w:r>
        <w:rPr>
          <w:spacing w:val="-13"/>
        </w:rPr>
        <w:t xml:space="preserve"> </w:t>
      </w:r>
      <w:r>
        <w:t>Kin-sai.</w:t>
      </w:r>
      <w:r>
        <w:rPr>
          <w:spacing w:val="-12"/>
        </w:rPr>
        <w:t xml:space="preserve"> </w:t>
      </w:r>
      <w:r>
        <w:t>We</w:t>
      </w:r>
      <w:r>
        <w:rPr>
          <w:spacing w:val="-13"/>
        </w:rPr>
        <w:t xml:space="preserve"> </w:t>
      </w:r>
      <w:r>
        <w:t>have</w:t>
      </w:r>
      <w:r>
        <w:rPr>
          <w:spacing w:val="-12"/>
        </w:rPr>
        <w:t xml:space="preserve"> </w:t>
      </w:r>
      <w:r>
        <w:t>not</w:t>
      </w:r>
      <w:r>
        <w:rPr>
          <w:spacing w:val="-13"/>
        </w:rPr>
        <w:t xml:space="preserve"> </w:t>
      </w:r>
      <w:r>
        <w:t>told</w:t>
      </w:r>
      <w:r>
        <w:rPr>
          <w:spacing w:val="-12"/>
        </w:rPr>
        <w:t xml:space="preserve"> </w:t>
      </w:r>
      <w:r>
        <w:t>you</w:t>
      </w:r>
      <w:r>
        <w:rPr>
          <w:spacing w:val="-13"/>
        </w:rPr>
        <w:t xml:space="preserve"> </w:t>
      </w:r>
      <w:r>
        <w:t>of</w:t>
      </w:r>
      <w:r>
        <w:rPr>
          <w:spacing w:val="-12"/>
        </w:rPr>
        <w:t xml:space="preserve"> </w:t>
      </w:r>
      <w:r>
        <w:t>the</w:t>
      </w:r>
      <w:r>
        <w:rPr>
          <w:spacing w:val="-13"/>
        </w:rPr>
        <w:t xml:space="preserve"> </w:t>
      </w:r>
      <w:r>
        <w:t>nine</w:t>
      </w:r>
      <w:r>
        <w:rPr>
          <w:spacing w:val="-12"/>
        </w:rPr>
        <w:t xml:space="preserve"> </w:t>
      </w:r>
      <w:r>
        <w:t>kingdoms</w:t>
      </w:r>
      <w:r>
        <w:rPr>
          <w:spacing w:val="-13"/>
        </w:rPr>
        <w:t xml:space="preserve"> </w:t>
      </w:r>
      <w:r>
        <w:t>of</w:t>
      </w:r>
      <w:r>
        <w:rPr>
          <w:spacing w:val="-12"/>
        </w:rPr>
        <w:t xml:space="preserve"> </w:t>
      </w:r>
      <w:r>
        <w:t>Manji,</w:t>
      </w:r>
      <w:r>
        <w:rPr>
          <w:spacing w:val="-13"/>
        </w:rPr>
        <w:t xml:space="preserve"> </w:t>
      </w:r>
      <w:r>
        <w:lastRenderedPageBreak/>
        <w:t>but</w:t>
      </w:r>
      <w:r>
        <w:rPr>
          <w:spacing w:val="-12"/>
        </w:rPr>
        <w:t xml:space="preserve"> </w:t>
      </w:r>
      <w:r>
        <w:t>only</w:t>
      </w:r>
      <w:r>
        <w:rPr>
          <w:spacing w:val="-13"/>
        </w:rPr>
        <w:t xml:space="preserve"> </w:t>
      </w:r>
      <w:r>
        <w:t>of</w:t>
      </w:r>
      <w:r>
        <w:rPr>
          <w:spacing w:val="-12"/>
        </w:rPr>
        <w:t xml:space="preserve"> </w:t>
      </w:r>
      <w:r>
        <w:t>three,</w:t>
      </w:r>
      <w:r>
        <w:rPr>
          <w:spacing w:val="-13"/>
        </w:rPr>
        <w:t xml:space="preserve"> </w:t>
      </w:r>
      <w:r>
        <w:t>Manji,</w:t>
      </w:r>
      <w:r w:rsidR="00C3057B">
        <w:t xml:space="preserve"> </w:t>
      </w:r>
      <w:r>
        <w:t>Kin-sai, and Fu-gui, and of these you have heard fully; but the others I cannot now describe, because it would be</w:t>
      </w:r>
      <w:r>
        <w:rPr>
          <w:spacing w:val="1"/>
        </w:rPr>
        <w:t xml:space="preserve"> </w:t>
      </w:r>
      <w:r>
        <w:t>too</w:t>
      </w:r>
      <w:r>
        <w:rPr>
          <w:spacing w:val="-10"/>
        </w:rPr>
        <w:t xml:space="preserve"> </w:t>
      </w:r>
      <w:r>
        <w:t>tedious,</w:t>
      </w:r>
      <w:r>
        <w:rPr>
          <w:spacing w:val="-10"/>
        </w:rPr>
        <w:t xml:space="preserve"> </w:t>
      </w:r>
      <w:r>
        <w:t>and</w:t>
      </w:r>
      <w:r>
        <w:rPr>
          <w:spacing w:val="-9"/>
        </w:rPr>
        <w:t xml:space="preserve"> </w:t>
      </w:r>
      <w:r>
        <w:t>our</w:t>
      </w:r>
      <w:r>
        <w:rPr>
          <w:spacing w:val="-10"/>
        </w:rPr>
        <w:t xml:space="preserve"> </w:t>
      </w:r>
      <w:r>
        <w:t>book</w:t>
      </w:r>
      <w:r>
        <w:rPr>
          <w:spacing w:val="-10"/>
        </w:rPr>
        <w:t xml:space="preserve"> </w:t>
      </w:r>
      <w:r>
        <w:t>has</w:t>
      </w:r>
      <w:r>
        <w:rPr>
          <w:spacing w:val="-9"/>
        </w:rPr>
        <w:t xml:space="preserve"> </w:t>
      </w:r>
      <w:r>
        <w:t>not</w:t>
      </w:r>
      <w:r>
        <w:rPr>
          <w:spacing w:val="-10"/>
        </w:rPr>
        <w:t xml:space="preserve"> </w:t>
      </w:r>
      <w:r>
        <w:t>yet</w:t>
      </w:r>
      <w:r>
        <w:rPr>
          <w:spacing w:val="-10"/>
        </w:rPr>
        <w:t xml:space="preserve"> </w:t>
      </w:r>
      <w:r>
        <w:t>treated</w:t>
      </w:r>
      <w:r>
        <w:rPr>
          <w:spacing w:val="-9"/>
        </w:rPr>
        <w:t xml:space="preserve"> </w:t>
      </w:r>
      <w:r>
        <w:t>of</w:t>
      </w:r>
      <w:r>
        <w:rPr>
          <w:spacing w:val="-10"/>
        </w:rPr>
        <w:t xml:space="preserve"> </w:t>
      </w:r>
      <w:r>
        <w:t>other</w:t>
      </w:r>
      <w:r>
        <w:rPr>
          <w:spacing w:val="-10"/>
        </w:rPr>
        <w:t xml:space="preserve"> </w:t>
      </w:r>
      <w:r>
        <w:t>things</w:t>
      </w:r>
      <w:r>
        <w:rPr>
          <w:spacing w:val="-9"/>
        </w:rPr>
        <w:t xml:space="preserve"> </w:t>
      </w:r>
      <w:r>
        <w:t>which</w:t>
      </w:r>
      <w:r>
        <w:rPr>
          <w:spacing w:val="-10"/>
        </w:rPr>
        <w:t xml:space="preserve"> </w:t>
      </w:r>
      <w:r>
        <w:t>I</w:t>
      </w:r>
      <w:r>
        <w:rPr>
          <w:spacing w:val="-10"/>
        </w:rPr>
        <w:t xml:space="preserve"> </w:t>
      </w:r>
      <w:r>
        <w:t>wish</w:t>
      </w:r>
      <w:r>
        <w:rPr>
          <w:spacing w:val="-9"/>
        </w:rPr>
        <w:t xml:space="preserve"> </w:t>
      </w:r>
      <w:r>
        <w:t>to</w:t>
      </w:r>
      <w:r>
        <w:rPr>
          <w:spacing w:val="-10"/>
        </w:rPr>
        <w:t xml:space="preserve"> </w:t>
      </w:r>
      <w:r>
        <w:t>write</w:t>
      </w:r>
      <w:r>
        <w:rPr>
          <w:spacing w:val="-10"/>
        </w:rPr>
        <w:t xml:space="preserve"> </w:t>
      </w:r>
      <w:r>
        <w:t>about;</w:t>
      </w:r>
      <w:r>
        <w:rPr>
          <w:spacing w:val="-9"/>
        </w:rPr>
        <w:t xml:space="preserve"> </w:t>
      </w:r>
      <w:r>
        <w:t>for</w:t>
      </w:r>
      <w:r>
        <w:rPr>
          <w:spacing w:val="-10"/>
        </w:rPr>
        <w:t xml:space="preserve"> </w:t>
      </w:r>
      <w:r>
        <w:t>I</w:t>
      </w:r>
      <w:r>
        <w:rPr>
          <w:spacing w:val="-10"/>
        </w:rPr>
        <w:t xml:space="preserve"> </w:t>
      </w:r>
      <w:r>
        <w:t>have</w:t>
      </w:r>
      <w:r>
        <w:rPr>
          <w:spacing w:val="-9"/>
        </w:rPr>
        <w:t xml:space="preserve"> </w:t>
      </w:r>
      <w:r>
        <w:t>to</w:t>
      </w:r>
      <w:r>
        <w:rPr>
          <w:spacing w:val="-10"/>
        </w:rPr>
        <w:t xml:space="preserve"> </w:t>
      </w:r>
      <w:r>
        <w:t>tell</w:t>
      </w:r>
      <w:r>
        <w:rPr>
          <w:spacing w:val="-10"/>
        </w:rPr>
        <w:t xml:space="preserve"> </w:t>
      </w:r>
      <w:r>
        <w:t>you</w:t>
      </w:r>
      <w:r>
        <w:rPr>
          <w:spacing w:val="-9"/>
        </w:rPr>
        <w:t xml:space="preserve"> </w:t>
      </w:r>
      <w:r>
        <w:t>of</w:t>
      </w:r>
      <w:r>
        <w:rPr>
          <w:spacing w:val="-10"/>
        </w:rPr>
        <w:t xml:space="preserve"> </w:t>
      </w:r>
      <w:r>
        <w:t>the</w:t>
      </w:r>
      <w:r>
        <w:rPr>
          <w:spacing w:val="-52"/>
        </w:rPr>
        <w:t xml:space="preserve"> </w:t>
      </w:r>
      <w:r>
        <w:t>Indians,</w:t>
      </w:r>
      <w:r>
        <w:rPr>
          <w:spacing w:val="-11"/>
        </w:rPr>
        <w:t xml:space="preserve"> </w:t>
      </w:r>
      <w:r>
        <w:t>who</w:t>
      </w:r>
      <w:r>
        <w:rPr>
          <w:spacing w:val="-11"/>
        </w:rPr>
        <w:t xml:space="preserve"> </w:t>
      </w:r>
      <w:r>
        <w:t>are</w:t>
      </w:r>
      <w:r>
        <w:rPr>
          <w:spacing w:val="-11"/>
        </w:rPr>
        <w:t xml:space="preserve"> </w:t>
      </w:r>
      <w:r>
        <w:t>well</w:t>
      </w:r>
      <w:r>
        <w:rPr>
          <w:spacing w:val="-10"/>
        </w:rPr>
        <w:t xml:space="preserve"> </w:t>
      </w:r>
      <w:r>
        <w:t>worthy</w:t>
      </w:r>
      <w:r>
        <w:rPr>
          <w:spacing w:val="-11"/>
        </w:rPr>
        <w:t xml:space="preserve"> </w:t>
      </w:r>
      <w:r>
        <w:t>of</w:t>
      </w:r>
      <w:r>
        <w:rPr>
          <w:spacing w:val="-11"/>
        </w:rPr>
        <w:t xml:space="preserve"> </w:t>
      </w:r>
      <w:r>
        <w:t>being</w:t>
      </w:r>
      <w:r>
        <w:rPr>
          <w:spacing w:val="-11"/>
        </w:rPr>
        <w:t xml:space="preserve"> </w:t>
      </w:r>
      <w:r>
        <w:t>known.</w:t>
      </w:r>
      <w:r>
        <w:rPr>
          <w:spacing w:val="-10"/>
        </w:rPr>
        <w:t xml:space="preserve"> </w:t>
      </w:r>
      <w:r>
        <w:t>Their</w:t>
      </w:r>
      <w:r>
        <w:rPr>
          <w:spacing w:val="-11"/>
        </w:rPr>
        <w:t xml:space="preserve"> </w:t>
      </w:r>
      <w:r>
        <w:t>country</w:t>
      </w:r>
      <w:r>
        <w:rPr>
          <w:spacing w:val="-11"/>
        </w:rPr>
        <w:t xml:space="preserve"> </w:t>
      </w:r>
      <w:r>
        <w:t>contains</w:t>
      </w:r>
      <w:r>
        <w:rPr>
          <w:spacing w:val="-10"/>
        </w:rPr>
        <w:t xml:space="preserve"> </w:t>
      </w:r>
      <w:r>
        <w:t>many</w:t>
      </w:r>
      <w:r>
        <w:rPr>
          <w:spacing w:val="-11"/>
        </w:rPr>
        <w:t xml:space="preserve"> </w:t>
      </w:r>
      <w:r>
        <w:t>wonderful</w:t>
      </w:r>
      <w:r>
        <w:rPr>
          <w:spacing w:val="-11"/>
        </w:rPr>
        <w:t xml:space="preserve"> </w:t>
      </w:r>
      <w:r>
        <w:t>things</w:t>
      </w:r>
      <w:r>
        <w:rPr>
          <w:spacing w:val="-11"/>
        </w:rPr>
        <w:t xml:space="preserve"> </w:t>
      </w:r>
      <w:r>
        <w:t>found</w:t>
      </w:r>
      <w:r>
        <w:rPr>
          <w:spacing w:val="-10"/>
        </w:rPr>
        <w:t xml:space="preserve"> </w:t>
      </w:r>
      <w:r>
        <w:t>in</w:t>
      </w:r>
      <w:r>
        <w:rPr>
          <w:spacing w:val="-11"/>
        </w:rPr>
        <w:t xml:space="preserve"> </w:t>
      </w:r>
      <w:r>
        <w:t>none</w:t>
      </w:r>
      <w:r>
        <w:rPr>
          <w:spacing w:val="-11"/>
        </w:rPr>
        <w:t xml:space="preserve"> </w:t>
      </w:r>
      <w:r>
        <w:t>of</w:t>
      </w:r>
      <w:r>
        <w:rPr>
          <w:spacing w:val="-10"/>
        </w:rPr>
        <w:t xml:space="preserve"> </w:t>
      </w:r>
      <w:r>
        <w:t>the</w:t>
      </w:r>
      <w:r>
        <w:rPr>
          <w:spacing w:val="1"/>
        </w:rPr>
        <w:t xml:space="preserve"> </w:t>
      </w:r>
      <w:r>
        <w:t>other</w:t>
      </w:r>
      <w:r>
        <w:rPr>
          <w:spacing w:val="-13"/>
        </w:rPr>
        <w:t xml:space="preserve"> </w:t>
      </w:r>
      <w:r>
        <w:t>parts</w:t>
      </w:r>
      <w:r>
        <w:rPr>
          <w:spacing w:val="-12"/>
        </w:rPr>
        <w:t xml:space="preserve"> </w:t>
      </w:r>
      <w:r>
        <w:t>of</w:t>
      </w:r>
      <w:r>
        <w:rPr>
          <w:spacing w:val="-12"/>
        </w:rPr>
        <w:t xml:space="preserve"> </w:t>
      </w:r>
      <w:r>
        <w:t>the</w:t>
      </w:r>
      <w:r>
        <w:rPr>
          <w:spacing w:val="-12"/>
        </w:rPr>
        <w:t xml:space="preserve"> </w:t>
      </w:r>
      <w:r>
        <w:t>world,</w:t>
      </w:r>
      <w:r>
        <w:rPr>
          <w:spacing w:val="-12"/>
        </w:rPr>
        <w:t xml:space="preserve"> </w:t>
      </w:r>
      <w:r>
        <w:t>which</w:t>
      </w:r>
      <w:r>
        <w:rPr>
          <w:spacing w:val="-13"/>
        </w:rPr>
        <w:t xml:space="preserve"> </w:t>
      </w:r>
      <w:r>
        <w:t>it</w:t>
      </w:r>
      <w:r>
        <w:rPr>
          <w:spacing w:val="-12"/>
        </w:rPr>
        <w:t xml:space="preserve"> </w:t>
      </w:r>
      <w:r>
        <w:t>will</w:t>
      </w:r>
      <w:r>
        <w:rPr>
          <w:spacing w:val="-12"/>
        </w:rPr>
        <w:t xml:space="preserve"> </w:t>
      </w:r>
      <w:r>
        <w:t>be</w:t>
      </w:r>
      <w:r>
        <w:rPr>
          <w:spacing w:val="-12"/>
        </w:rPr>
        <w:t xml:space="preserve"> </w:t>
      </w:r>
      <w:r>
        <w:t>good</w:t>
      </w:r>
      <w:r>
        <w:rPr>
          <w:spacing w:val="-12"/>
        </w:rPr>
        <w:t xml:space="preserve"> </w:t>
      </w:r>
      <w:r>
        <w:t>and</w:t>
      </w:r>
      <w:r>
        <w:rPr>
          <w:spacing w:val="-12"/>
        </w:rPr>
        <w:t xml:space="preserve"> </w:t>
      </w:r>
      <w:r>
        <w:t>profitable</w:t>
      </w:r>
      <w:r>
        <w:rPr>
          <w:spacing w:val="-13"/>
        </w:rPr>
        <w:t xml:space="preserve"> </w:t>
      </w:r>
      <w:r>
        <w:t>to</w:t>
      </w:r>
      <w:r>
        <w:rPr>
          <w:spacing w:val="-12"/>
        </w:rPr>
        <w:t xml:space="preserve"> </w:t>
      </w:r>
      <w:r>
        <w:t>write.</w:t>
      </w:r>
      <w:r>
        <w:rPr>
          <w:spacing w:val="-12"/>
        </w:rPr>
        <w:t xml:space="preserve"> </w:t>
      </w:r>
      <w:r>
        <w:t>And,</w:t>
      </w:r>
      <w:r>
        <w:rPr>
          <w:spacing w:val="-12"/>
        </w:rPr>
        <w:t xml:space="preserve"> </w:t>
      </w:r>
      <w:r>
        <w:t>I</w:t>
      </w:r>
      <w:r>
        <w:rPr>
          <w:spacing w:val="-12"/>
        </w:rPr>
        <w:t xml:space="preserve"> </w:t>
      </w:r>
      <w:r>
        <w:t>assure</w:t>
      </w:r>
      <w:r>
        <w:rPr>
          <w:spacing w:val="-12"/>
        </w:rPr>
        <w:t xml:space="preserve"> </w:t>
      </w:r>
      <w:r>
        <w:t>you,</w:t>
      </w:r>
      <w:r>
        <w:rPr>
          <w:spacing w:val="-13"/>
        </w:rPr>
        <w:t xml:space="preserve"> </w:t>
      </w:r>
      <w:r>
        <w:t>Marco</w:t>
      </w:r>
      <w:r>
        <w:rPr>
          <w:spacing w:val="-12"/>
        </w:rPr>
        <w:t xml:space="preserve"> </w:t>
      </w:r>
      <w:r>
        <w:t>remained</w:t>
      </w:r>
      <w:r>
        <w:rPr>
          <w:spacing w:val="-12"/>
        </w:rPr>
        <w:t xml:space="preserve"> </w:t>
      </w:r>
      <w:r>
        <w:t>so</w:t>
      </w:r>
      <w:r>
        <w:rPr>
          <w:spacing w:val="-12"/>
        </w:rPr>
        <w:t xml:space="preserve"> </w:t>
      </w:r>
      <w:r>
        <w:t>long</w:t>
      </w:r>
      <w:r>
        <w:rPr>
          <w:spacing w:val="-12"/>
        </w:rPr>
        <w:t xml:space="preserve"> </w:t>
      </w:r>
      <w:r>
        <w:t>in</w:t>
      </w:r>
      <w:r w:rsidR="00C3057B">
        <w:t xml:space="preserve"> </w:t>
      </w:r>
      <w:r>
        <w:t>India,</w:t>
      </w:r>
      <w:r>
        <w:rPr>
          <w:spacing w:val="-9"/>
        </w:rPr>
        <w:t xml:space="preserve"> </w:t>
      </w:r>
      <w:r>
        <w:t>and</w:t>
      </w:r>
      <w:r>
        <w:rPr>
          <w:spacing w:val="-9"/>
        </w:rPr>
        <w:t xml:space="preserve"> </w:t>
      </w:r>
      <w:r>
        <w:t>saw</w:t>
      </w:r>
      <w:r>
        <w:rPr>
          <w:spacing w:val="-9"/>
        </w:rPr>
        <w:t xml:space="preserve"> </w:t>
      </w:r>
      <w:r>
        <w:t>so</w:t>
      </w:r>
      <w:r>
        <w:rPr>
          <w:spacing w:val="-9"/>
        </w:rPr>
        <w:t xml:space="preserve"> </w:t>
      </w:r>
      <w:r>
        <w:t>much</w:t>
      </w:r>
      <w:r>
        <w:rPr>
          <w:spacing w:val="-9"/>
        </w:rPr>
        <w:t xml:space="preserve"> </w:t>
      </w:r>
      <w:r>
        <w:t>of</w:t>
      </w:r>
      <w:r>
        <w:rPr>
          <w:spacing w:val="-9"/>
        </w:rPr>
        <w:t xml:space="preserve"> </w:t>
      </w:r>
      <w:r>
        <w:t>its</w:t>
      </w:r>
      <w:r>
        <w:rPr>
          <w:spacing w:val="-9"/>
        </w:rPr>
        <w:t xml:space="preserve"> </w:t>
      </w:r>
      <w:r>
        <w:t>produce,</w:t>
      </w:r>
      <w:r>
        <w:rPr>
          <w:spacing w:val="-9"/>
        </w:rPr>
        <w:t xml:space="preserve"> </w:t>
      </w:r>
      <w:r>
        <w:t>customs,</w:t>
      </w:r>
      <w:r>
        <w:rPr>
          <w:spacing w:val="-9"/>
        </w:rPr>
        <w:t xml:space="preserve"> </w:t>
      </w:r>
      <w:r>
        <w:t>and</w:t>
      </w:r>
      <w:r>
        <w:rPr>
          <w:spacing w:val="-9"/>
        </w:rPr>
        <w:t xml:space="preserve"> </w:t>
      </w:r>
      <w:r>
        <w:t>merchandise,</w:t>
      </w:r>
      <w:r>
        <w:rPr>
          <w:spacing w:val="-9"/>
        </w:rPr>
        <w:t xml:space="preserve"> </w:t>
      </w:r>
      <w:r>
        <w:t>that</w:t>
      </w:r>
      <w:r>
        <w:rPr>
          <w:spacing w:val="-9"/>
        </w:rPr>
        <w:t xml:space="preserve"> </w:t>
      </w:r>
      <w:r>
        <w:t>no</w:t>
      </w:r>
      <w:r>
        <w:rPr>
          <w:spacing w:val="-9"/>
        </w:rPr>
        <w:t xml:space="preserve"> </w:t>
      </w:r>
      <w:r>
        <w:t>man</w:t>
      </w:r>
      <w:r>
        <w:rPr>
          <w:spacing w:val="-9"/>
        </w:rPr>
        <w:t xml:space="preserve"> </w:t>
      </w:r>
      <w:r>
        <w:t>could</w:t>
      </w:r>
      <w:r>
        <w:rPr>
          <w:spacing w:val="-9"/>
        </w:rPr>
        <w:t xml:space="preserve"> </w:t>
      </w:r>
      <w:r>
        <w:t>better</w:t>
      </w:r>
      <w:r>
        <w:rPr>
          <w:spacing w:val="-9"/>
        </w:rPr>
        <w:t xml:space="preserve"> </w:t>
      </w:r>
      <w:r>
        <w:t>tell</w:t>
      </w:r>
      <w:r>
        <w:rPr>
          <w:spacing w:val="-9"/>
        </w:rPr>
        <w:t xml:space="preserve"> </w:t>
      </w:r>
      <w:r>
        <w:t>the</w:t>
      </w:r>
      <w:r>
        <w:rPr>
          <w:spacing w:val="-9"/>
        </w:rPr>
        <w:t xml:space="preserve"> </w:t>
      </w:r>
      <w:r>
        <w:t>truth.</w:t>
      </w:r>
      <w:r>
        <w:rPr>
          <w:spacing w:val="-9"/>
        </w:rPr>
        <w:t xml:space="preserve"> </w:t>
      </w:r>
      <w:r>
        <w:t>Therefore</w:t>
      </w:r>
      <w:r>
        <w:rPr>
          <w:spacing w:val="-9"/>
        </w:rPr>
        <w:t xml:space="preserve"> </w:t>
      </w:r>
      <w:r>
        <w:t>I</w:t>
      </w:r>
      <w:r>
        <w:rPr>
          <w:spacing w:val="-52"/>
        </w:rPr>
        <w:t xml:space="preserve"> </w:t>
      </w:r>
      <w:r>
        <w:t>will</w:t>
      </w:r>
      <w:r>
        <w:rPr>
          <w:spacing w:val="-9"/>
        </w:rPr>
        <w:t xml:space="preserve"> </w:t>
      </w:r>
      <w:r>
        <w:t>put</w:t>
      </w:r>
      <w:r>
        <w:rPr>
          <w:spacing w:val="-9"/>
        </w:rPr>
        <w:t xml:space="preserve"> </w:t>
      </w:r>
      <w:r>
        <w:t>them</w:t>
      </w:r>
      <w:r>
        <w:rPr>
          <w:spacing w:val="-9"/>
        </w:rPr>
        <w:t xml:space="preserve"> </w:t>
      </w:r>
      <w:r>
        <w:t>in</w:t>
      </w:r>
      <w:r>
        <w:rPr>
          <w:spacing w:val="-8"/>
        </w:rPr>
        <w:t xml:space="preserve"> </w:t>
      </w:r>
      <w:r>
        <w:t>writing,</w:t>
      </w:r>
      <w:r>
        <w:rPr>
          <w:spacing w:val="-9"/>
        </w:rPr>
        <w:t xml:space="preserve"> </w:t>
      </w:r>
      <w:r>
        <w:t>precisely</w:t>
      </w:r>
      <w:r>
        <w:rPr>
          <w:spacing w:val="-9"/>
        </w:rPr>
        <w:t xml:space="preserve"> </w:t>
      </w:r>
      <w:r>
        <w:t>as</w:t>
      </w:r>
      <w:r>
        <w:rPr>
          <w:spacing w:val="-9"/>
        </w:rPr>
        <w:t xml:space="preserve"> </w:t>
      </w:r>
      <w:r>
        <w:t>Messer</w:t>
      </w:r>
      <w:r>
        <w:rPr>
          <w:spacing w:val="-8"/>
        </w:rPr>
        <w:t xml:space="preserve"> </w:t>
      </w:r>
      <w:r>
        <w:t>Marco</w:t>
      </w:r>
      <w:r>
        <w:rPr>
          <w:spacing w:val="-9"/>
        </w:rPr>
        <w:t xml:space="preserve"> </w:t>
      </w:r>
      <w:r>
        <w:t>truly</w:t>
      </w:r>
      <w:r>
        <w:rPr>
          <w:spacing w:val="-9"/>
        </w:rPr>
        <w:t xml:space="preserve"> </w:t>
      </w:r>
      <w:r>
        <w:t>said</w:t>
      </w:r>
      <w:r>
        <w:rPr>
          <w:spacing w:val="-9"/>
        </w:rPr>
        <w:t xml:space="preserve"> </w:t>
      </w:r>
      <w:r>
        <w:t>them</w:t>
      </w:r>
      <w:r>
        <w:rPr>
          <w:spacing w:val="-8"/>
        </w:rPr>
        <w:t xml:space="preserve"> </w:t>
      </w:r>
      <w:r>
        <w:t>to</w:t>
      </w:r>
      <w:r>
        <w:rPr>
          <w:spacing w:val="-9"/>
        </w:rPr>
        <w:t xml:space="preserve"> </w:t>
      </w:r>
      <w:r>
        <w:t>me.</w:t>
      </w:r>
      <w:bookmarkStart w:id="0" w:name="Chapter_6:_Middle_East"/>
      <w:bookmarkStart w:id="1" w:name="_bookmark8"/>
      <w:bookmarkStart w:id="2" w:name="Chapter_9:_South_Asia"/>
      <w:bookmarkStart w:id="3" w:name="_bookmark20"/>
      <w:bookmarkEnd w:id="0"/>
      <w:bookmarkEnd w:id="1"/>
      <w:bookmarkEnd w:id="2"/>
      <w:bookmarkEnd w:id="3"/>
    </w:p>
    <w:sectPr w:rsidR="006624BE" w:rsidRPr="003172CC" w:rsidSect="00765615">
      <w:footerReference w:type="default" r:id="rId41"/>
      <w:type w:val="continuous"/>
      <w:pgSz w:w="12240" w:h="15840"/>
      <w:pgMar w:top="1440" w:right="1440"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9AD207" w14:textId="77777777" w:rsidR="0056366E" w:rsidRDefault="0056366E">
      <w:r>
        <w:separator/>
      </w:r>
    </w:p>
  </w:endnote>
  <w:endnote w:type="continuationSeparator" w:id="0">
    <w:p w14:paraId="7C2E7D56" w14:textId="77777777" w:rsidR="0056366E" w:rsidRDefault="005636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inion Pro">
    <w:altName w:val="Cambria"/>
    <w:panose1 w:val="020B0604020202020204"/>
    <w:charset w:val="00"/>
    <w:family w:val="roman"/>
    <w:notTrueType/>
    <w:pitch w:val="variable"/>
    <w:sig w:usb0="60000287"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Georgia">
    <w:altName w:val="﷽﷽﷽﷽﷽﷽﷽﷽湠ȩ怀"/>
    <w:panose1 w:val="02040502050405020303"/>
    <w:charset w:val="00"/>
    <w:family w:val="roman"/>
    <w:pitch w:val="variable"/>
    <w:sig w:usb0="00000287" w:usb1="00000000" w:usb2="00000000" w:usb3="00000000" w:csb0="0000009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BoldItalic">
    <w:altName w:val="Verdana"/>
    <w:panose1 w:val="020B0604020202020204"/>
    <w:charset w:val="00"/>
    <w:family w:val="swiss"/>
    <w:pitch w:val="variable"/>
  </w:font>
  <w:font w:name="Segoe UI">
    <w:altName w:val="Arial"/>
    <w:panose1 w:val="020B0604020202020204"/>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C74372" w14:textId="77777777" w:rsidR="00E62448" w:rsidRDefault="00E62448">
    <w:pPr>
      <w:pStyle w:val="BodyText"/>
      <w:spacing w:line="14" w:lineRule="auto"/>
      <w:rPr>
        <w:sz w:val="20"/>
      </w:rPr>
    </w:pPr>
    <w:r>
      <w:rPr>
        <w:noProof/>
      </w:rPr>
      <mc:AlternateContent>
        <mc:Choice Requires="wps">
          <w:drawing>
            <wp:anchor distT="0" distB="0" distL="114300" distR="114300" simplePos="0" relativeHeight="251657216" behindDoc="1" locked="0" layoutInCell="1" allowOverlap="1" wp14:anchorId="13C920A4" wp14:editId="25F60254">
              <wp:simplePos x="0" y="0"/>
              <wp:positionH relativeFrom="page">
                <wp:posOffset>3743325</wp:posOffset>
              </wp:positionH>
              <wp:positionV relativeFrom="page">
                <wp:posOffset>9607550</wp:posOffset>
              </wp:positionV>
              <wp:extent cx="172085" cy="162560"/>
              <wp:effectExtent l="0" t="0" r="5715" b="2540"/>
              <wp:wrapNone/>
              <wp:docPr id="171"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2085" cy="162560"/>
                      </a:xfrm>
                      <a:prstGeom prst="rect">
                        <a:avLst/>
                      </a:prstGeom>
                      <a:noFill/>
                      <a:ln>
                        <a:noFill/>
                      </a:ln>
                    </wps:spPr>
                    <wps:txbx>
                      <w:txbxContent>
                        <w:p w14:paraId="69C426AE" w14:textId="77777777" w:rsidR="00E62448" w:rsidRDefault="00E62448">
                          <w:pPr>
                            <w:spacing w:before="30"/>
                            <w:ind w:left="20"/>
                            <w:rPr>
                              <w:sz w:val="16"/>
                            </w:rPr>
                          </w:pPr>
                          <w:r>
                            <w:rPr>
                              <w:color w:val="231F20"/>
                              <w:sz w:val="16"/>
                            </w:rPr>
                            <w:t>250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3C920A4" id="_x0000_t202" coordsize="21600,21600" o:spt="202" path="m,l,21600r21600,l21600,xe">
              <v:stroke joinstyle="miter"/>
              <v:path gradientshapeok="t" o:connecttype="rect"/>
            </v:shapetype>
            <v:shape id="Text Box 54" o:spid="_x0000_s1026" type="#_x0000_t202" style="position:absolute;margin-left:294.75pt;margin-top:756.5pt;width:13.55pt;height:12.8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" filled="f" stroked="f">
              <v:textbox inset="0,0,0,0">
                <w:txbxContent>
                  <w:p w14:paraId="69C426AE" w14:textId="77777777" w:rsidR="004F1EB4" w:rsidRDefault="004F1EB4">
                    <w:pPr>
                      <w:spacing w:before="30"/>
                      <w:ind w:left="20"/>
                      <w:rPr>
                        <w:sz w:val="16"/>
                      </w:rPr>
                    </w:pPr>
                    <w:r>
                      <w:rPr>
                        <w:color w:val="231F20"/>
                        <w:sz w:val="16"/>
                      </w:rPr>
                      <w:t>250</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A241D07" w14:textId="77777777" w:rsidR="0056366E" w:rsidRDefault="0056366E">
      <w:r>
        <w:separator/>
      </w:r>
    </w:p>
  </w:footnote>
  <w:footnote w:type="continuationSeparator" w:id="0">
    <w:p w14:paraId="2014EAC5" w14:textId="77777777" w:rsidR="0056366E" w:rsidRDefault="0056366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E64341"/>
    <w:multiLevelType w:val="hybridMultilevel"/>
    <w:tmpl w:val="C602DD96"/>
    <w:lvl w:ilvl="0" w:tplc="48FA215A">
      <w:numFmt w:val="bullet"/>
      <w:lvlText w:val="•"/>
      <w:lvlJc w:val="left"/>
      <w:pPr>
        <w:ind w:left="1079" w:hanging="360"/>
      </w:pPr>
      <w:rPr>
        <w:rFonts w:ascii="Times New Roman" w:eastAsia="Times New Roman" w:hAnsi="Times New Roman" w:cs="Times New Roman" w:hint="default"/>
        <w:color w:val="231F20"/>
        <w:w w:val="111"/>
        <w:sz w:val="22"/>
        <w:szCs w:val="22"/>
      </w:rPr>
    </w:lvl>
    <w:lvl w:ilvl="1" w:tplc="D0CA5502">
      <w:numFmt w:val="bullet"/>
      <w:lvlText w:val="•"/>
      <w:lvlJc w:val="left"/>
      <w:pPr>
        <w:ind w:left="1259" w:hanging="360"/>
      </w:pPr>
      <w:rPr>
        <w:rFonts w:ascii="Times New Roman" w:eastAsia="Times New Roman" w:hAnsi="Times New Roman" w:cs="Times New Roman" w:hint="default"/>
        <w:color w:val="231F20"/>
        <w:w w:val="111"/>
        <w:sz w:val="22"/>
        <w:szCs w:val="22"/>
      </w:rPr>
    </w:lvl>
    <w:lvl w:ilvl="2" w:tplc="C05061AA">
      <w:numFmt w:val="bullet"/>
      <w:lvlText w:val="•"/>
      <w:lvlJc w:val="left"/>
      <w:pPr>
        <w:ind w:left="2320" w:hanging="360"/>
      </w:pPr>
      <w:rPr>
        <w:rFonts w:hint="default"/>
      </w:rPr>
    </w:lvl>
    <w:lvl w:ilvl="3" w:tplc="2038859A">
      <w:numFmt w:val="bullet"/>
      <w:lvlText w:val="•"/>
      <w:lvlJc w:val="left"/>
      <w:pPr>
        <w:ind w:left="3380" w:hanging="360"/>
      </w:pPr>
      <w:rPr>
        <w:rFonts w:hint="default"/>
      </w:rPr>
    </w:lvl>
    <w:lvl w:ilvl="4" w:tplc="DC8CA826">
      <w:numFmt w:val="bullet"/>
      <w:lvlText w:val="•"/>
      <w:lvlJc w:val="left"/>
      <w:pPr>
        <w:ind w:left="4440" w:hanging="360"/>
      </w:pPr>
      <w:rPr>
        <w:rFonts w:hint="default"/>
      </w:rPr>
    </w:lvl>
    <w:lvl w:ilvl="5" w:tplc="4536A0D0">
      <w:numFmt w:val="bullet"/>
      <w:lvlText w:val="•"/>
      <w:lvlJc w:val="left"/>
      <w:pPr>
        <w:ind w:left="5500" w:hanging="360"/>
      </w:pPr>
      <w:rPr>
        <w:rFonts w:hint="default"/>
      </w:rPr>
    </w:lvl>
    <w:lvl w:ilvl="6" w:tplc="CD142AB8">
      <w:numFmt w:val="bullet"/>
      <w:lvlText w:val="•"/>
      <w:lvlJc w:val="left"/>
      <w:pPr>
        <w:ind w:left="6560" w:hanging="360"/>
      </w:pPr>
      <w:rPr>
        <w:rFonts w:hint="default"/>
      </w:rPr>
    </w:lvl>
    <w:lvl w:ilvl="7" w:tplc="33D0076E">
      <w:numFmt w:val="bullet"/>
      <w:lvlText w:val="•"/>
      <w:lvlJc w:val="left"/>
      <w:pPr>
        <w:ind w:left="7620" w:hanging="360"/>
      </w:pPr>
      <w:rPr>
        <w:rFonts w:hint="default"/>
      </w:rPr>
    </w:lvl>
    <w:lvl w:ilvl="8" w:tplc="75C688D0">
      <w:numFmt w:val="bullet"/>
      <w:lvlText w:val="•"/>
      <w:lvlJc w:val="left"/>
      <w:pPr>
        <w:ind w:left="8680" w:hanging="360"/>
      </w:pPr>
      <w:rPr>
        <w:rFonts w:hint="default"/>
      </w:rPr>
    </w:lvl>
  </w:abstractNum>
  <w:abstractNum w:abstractNumId="1" w15:restartNumberingAfterBreak="0">
    <w:nsid w:val="07713D80"/>
    <w:multiLevelType w:val="hybridMultilevel"/>
    <w:tmpl w:val="0F7204D8"/>
    <w:lvl w:ilvl="0" w:tplc="1C9AC2F0">
      <w:start w:val="1"/>
      <w:numFmt w:val="decimal"/>
      <w:lvlText w:val="%1."/>
      <w:lvlJc w:val="left"/>
      <w:pPr>
        <w:ind w:left="1080" w:hanging="481"/>
        <w:jc w:val="left"/>
      </w:pPr>
      <w:rPr>
        <w:rFonts w:ascii="Times New Roman" w:eastAsia="Times New Roman" w:hAnsi="Times New Roman" w:cs="Times New Roman" w:hint="default"/>
        <w:color w:val="231F20"/>
        <w:w w:val="94"/>
        <w:sz w:val="22"/>
        <w:szCs w:val="22"/>
      </w:rPr>
    </w:lvl>
    <w:lvl w:ilvl="1" w:tplc="0B7E266C">
      <w:start w:val="1"/>
      <w:numFmt w:val="decimal"/>
      <w:lvlText w:val="%2."/>
      <w:lvlJc w:val="left"/>
      <w:pPr>
        <w:ind w:left="1260" w:hanging="481"/>
        <w:jc w:val="right"/>
      </w:pPr>
      <w:rPr>
        <w:rFonts w:ascii="Times New Roman" w:eastAsia="Times New Roman" w:hAnsi="Times New Roman" w:cs="Times New Roman" w:hint="default"/>
        <w:color w:val="231F20"/>
        <w:w w:val="94"/>
        <w:sz w:val="22"/>
        <w:szCs w:val="22"/>
      </w:rPr>
    </w:lvl>
    <w:lvl w:ilvl="2" w:tplc="78282962">
      <w:numFmt w:val="bullet"/>
      <w:lvlText w:val="•"/>
      <w:lvlJc w:val="left"/>
      <w:pPr>
        <w:ind w:left="2101" w:hanging="481"/>
      </w:pPr>
      <w:rPr>
        <w:rFonts w:hint="default"/>
      </w:rPr>
    </w:lvl>
    <w:lvl w:ilvl="3" w:tplc="DC9E5B00">
      <w:numFmt w:val="bullet"/>
      <w:lvlText w:val="•"/>
      <w:lvlJc w:val="left"/>
      <w:pPr>
        <w:ind w:left="2942" w:hanging="481"/>
      </w:pPr>
      <w:rPr>
        <w:rFonts w:hint="default"/>
      </w:rPr>
    </w:lvl>
    <w:lvl w:ilvl="4" w:tplc="6CCC3BA2">
      <w:numFmt w:val="bullet"/>
      <w:lvlText w:val="•"/>
      <w:lvlJc w:val="left"/>
      <w:pPr>
        <w:ind w:left="3783" w:hanging="481"/>
      </w:pPr>
      <w:rPr>
        <w:rFonts w:hint="default"/>
      </w:rPr>
    </w:lvl>
    <w:lvl w:ilvl="5" w:tplc="3F1A30EA">
      <w:numFmt w:val="bullet"/>
      <w:lvlText w:val="•"/>
      <w:lvlJc w:val="left"/>
      <w:pPr>
        <w:ind w:left="4625" w:hanging="481"/>
      </w:pPr>
      <w:rPr>
        <w:rFonts w:hint="default"/>
      </w:rPr>
    </w:lvl>
    <w:lvl w:ilvl="6" w:tplc="00E22E04">
      <w:numFmt w:val="bullet"/>
      <w:lvlText w:val="•"/>
      <w:lvlJc w:val="left"/>
      <w:pPr>
        <w:ind w:left="5466" w:hanging="481"/>
      </w:pPr>
      <w:rPr>
        <w:rFonts w:hint="default"/>
      </w:rPr>
    </w:lvl>
    <w:lvl w:ilvl="7" w:tplc="A8B80B1E">
      <w:numFmt w:val="bullet"/>
      <w:lvlText w:val="•"/>
      <w:lvlJc w:val="left"/>
      <w:pPr>
        <w:ind w:left="6307" w:hanging="481"/>
      </w:pPr>
      <w:rPr>
        <w:rFonts w:hint="default"/>
      </w:rPr>
    </w:lvl>
    <w:lvl w:ilvl="8" w:tplc="D23E0C80">
      <w:numFmt w:val="bullet"/>
      <w:lvlText w:val="•"/>
      <w:lvlJc w:val="left"/>
      <w:pPr>
        <w:ind w:left="7148" w:hanging="481"/>
      </w:pPr>
      <w:rPr>
        <w:rFonts w:hint="default"/>
      </w:rPr>
    </w:lvl>
  </w:abstractNum>
  <w:abstractNum w:abstractNumId="2" w15:restartNumberingAfterBreak="0">
    <w:nsid w:val="0C096B60"/>
    <w:multiLevelType w:val="hybridMultilevel"/>
    <w:tmpl w:val="3738AC62"/>
    <w:lvl w:ilvl="0" w:tplc="CF04595C">
      <w:numFmt w:val="bullet"/>
      <w:lvlText w:val="•"/>
      <w:lvlJc w:val="left"/>
      <w:pPr>
        <w:ind w:left="1692" w:hanging="241"/>
      </w:pPr>
      <w:rPr>
        <w:rFonts w:ascii="Times New Roman" w:eastAsia="Times New Roman" w:hAnsi="Times New Roman" w:cs="Times New Roman" w:hint="default"/>
        <w:color w:val="231F20"/>
        <w:spacing w:val="-2"/>
        <w:w w:val="100"/>
        <w:sz w:val="22"/>
        <w:szCs w:val="22"/>
      </w:rPr>
    </w:lvl>
    <w:lvl w:ilvl="1" w:tplc="870C68EE">
      <w:numFmt w:val="bullet"/>
      <w:lvlText w:val="•"/>
      <w:lvlJc w:val="left"/>
      <w:pPr>
        <w:ind w:left="2186" w:hanging="241"/>
      </w:pPr>
      <w:rPr>
        <w:rFonts w:hint="default"/>
      </w:rPr>
    </w:lvl>
    <w:lvl w:ilvl="2" w:tplc="C8AA9FC6">
      <w:numFmt w:val="bullet"/>
      <w:lvlText w:val="•"/>
      <w:lvlJc w:val="left"/>
      <w:pPr>
        <w:ind w:left="2672" w:hanging="241"/>
      </w:pPr>
      <w:rPr>
        <w:rFonts w:hint="default"/>
      </w:rPr>
    </w:lvl>
    <w:lvl w:ilvl="3" w:tplc="1882B45E">
      <w:numFmt w:val="bullet"/>
      <w:lvlText w:val="•"/>
      <w:lvlJc w:val="left"/>
      <w:pPr>
        <w:ind w:left="3159" w:hanging="241"/>
      </w:pPr>
      <w:rPr>
        <w:rFonts w:hint="default"/>
      </w:rPr>
    </w:lvl>
    <w:lvl w:ilvl="4" w:tplc="18D045D2">
      <w:numFmt w:val="bullet"/>
      <w:lvlText w:val="•"/>
      <w:lvlJc w:val="left"/>
      <w:pPr>
        <w:ind w:left="3645" w:hanging="241"/>
      </w:pPr>
      <w:rPr>
        <w:rFonts w:hint="default"/>
      </w:rPr>
    </w:lvl>
    <w:lvl w:ilvl="5" w:tplc="0DE20866">
      <w:numFmt w:val="bullet"/>
      <w:lvlText w:val="•"/>
      <w:lvlJc w:val="left"/>
      <w:pPr>
        <w:ind w:left="4131" w:hanging="241"/>
      </w:pPr>
      <w:rPr>
        <w:rFonts w:hint="default"/>
      </w:rPr>
    </w:lvl>
    <w:lvl w:ilvl="6" w:tplc="6D64F9EA">
      <w:numFmt w:val="bullet"/>
      <w:lvlText w:val="•"/>
      <w:lvlJc w:val="left"/>
      <w:pPr>
        <w:ind w:left="4618" w:hanging="241"/>
      </w:pPr>
      <w:rPr>
        <w:rFonts w:hint="default"/>
      </w:rPr>
    </w:lvl>
    <w:lvl w:ilvl="7" w:tplc="49DE263E">
      <w:numFmt w:val="bullet"/>
      <w:lvlText w:val="•"/>
      <w:lvlJc w:val="left"/>
      <w:pPr>
        <w:ind w:left="5104" w:hanging="241"/>
      </w:pPr>
      <w:rPr>
        <w:rFonts w:hint="default"/>
      </w:rPr>
    </w:lvl>
    <w:lvl w:ilvl="8" w:tplc="967E0A44">
      <w:numFmt w:val="bullet"/>
      <w:lvlText w:val="•"/>
      <w:lvlJc w:val="left"/>
      <w:pPr>
        <w:ind w:left="5590" w:hanging="241"/>
      </w:pPr>
      <w:rPr>
        <w:rFonts w:hint="default"/>
      </w:rPr>
    </w:lvl>
  </w:abstractNum>
  <w:abstractNum w:abstractNumId="3" w15:restartNumberingAfterBreak="0">
    <w:nsid w:val="0EEC3700"/>
    <w:multiLevelType w:val="hybridMultilevel"/>
    <w:tmpl w:val="8ED648DC"/>
    <w:lvl w:ilvl="0" w:tplc="6F14E784">
      <w:start w:val="1"/>
      <w:numFmt w:val="decimal"/>
      <w:lvlText w:val="%1."/>
      <w:lvlJc w:val="left"/>
      <w:pPr>
        <w:ind w:left="1080" w:hanging="481"/>
        <w:jc w:val="right"/>
      </w:pPr>
      <w:rPr>
        <w:rFonts w:ascii="Times New Roman" w:eastAsia="Times New Roman" w:hAnsi="Times New Roman" w:cs="Times New Roman" w:hint="default"/>
        <w:color w:val="231F20"/>
        <w:w w:val="94"/>
        <w:sz w:val="22"/>
        <w:szCs w:val="22"/>
      </w:rPr>
    </w:lvl>
    <w:lvl w:ilvl="1" w:tplc="4586BC7E">
      <w:numFmt w:val="bullet"/>
      <w:lvlText w:val="•"/>
      <w:lvlJc w:val="left"/>
      <w:pPr>
        <w:ind w:left="2052" w:hanging="481"/>
      </w:pPr>
      <w:rPr>
        <w:rFonts w:hint="default"/>
      </w:rPr>
    </w:lvl>
    <w:lvl w:ilvl="2" w:tplc="C8226A66">
      <w:numFmt w:val="bullet"/>
      <w:lvlText w:val="•"/>
      <w:lvlJc w:val="left"/>
      <w:pPr>
        <w:ind w:left="3024" w:hanging="481"/>
      </w:pPr>
      <w:rPr>
        <w:rFonts w:hint="default"/>
      </w:rPr>
    </w:lvl>
    <w:lvl w:ilvl="3" w:tplc="5BCE7692">
      <w:numFmt w:val="bullet"/>
      <w:lvlText w:val="•"/>
      <w:lvlJc w:val="left"/>
      <w:pPr>
        <w:ind w:left="3996" w:hanging="481"/>
      </w:pPr>
      <w:rPr>
        <w:rFonts w:hint="default"/>
      </w:rPr>
    </w:lvl>
    <w:lvl w:ilvl="4" w:tplc="276A60B8">
      <w:numFmt w:val="bullet"/>
      <w:lvlText w:val="•"/>
      <w:lvlJc w:val="left"/>
      <w:pPr>
        <w:ind w:left="4968" w:hanging="481"/>
      </w:pPr>
      <w:rPr>
        <w:rFonts w:hint="default"/>
      </w:rPr>
    </w:lvl>
    <w:lvl w:ilvl="5" w:tplc="D3609458">
      <w:numFmt w:val="bullet"/>
      <w:lvlText w:val="•"/>
      <w:lvlJc w:val="left"/>
      <w:pPr>
        <w:ind w:left="5940" w:hanging="481"/>
      </w:pPr>
      <w:rPr>
        <w:rFonts w:hint="default"/>
      </w:rPr>
    </w:lvl>
    <w:lvl w:ilvl="6" w:tplc="73AAD1AC">
      <w:numFmt w:val="bullet"/>
      <w:lvlText w:val="•"/>
      <w:lvlJc w:val="left"/>
      <w:pPr>
        <w:ind w:left="6912" w:hanging="481"/>
      </w:pPr>
      <w:rPr>
        <w:rFonts w:hint="default"/>
      </w:rPr>
    </w:lvl>
    <w:lvl w:ilvl="7" w:tplc="61F44B82">
      <w:numFmt w:val="bullet"/>
      <w:lvlText w:val="•"/>
      <w:lvlJc w:val="left"/>
      <w:pPr>
        <w:ind w:left="7884" w:hanging="481"/>
      </w:pPr>
      <w:rPr>
        <w:rFonts w:hint="default"/>
      </w:rPr>
    </w:lvl>
    <w:lvl w:ilvl="8" w:tplc="4D6CC032">
      <w:numFmt w:val="bullet"/>
      <w:lvlText w:val="•"/>
      <w:lvlJc w:val="left"/>
      <w:pPr>
        <w:ind w:left="8856" w:hanging="481"/>
      </w:pPr>
      <w:rPr>
        <w:rFonts w:hint="default"/>
      </w:rPr>
    </w:lvl>
  </w:abstractNum>
  <w:abstractNum w:abstractNumId="4" w15:restartNumberingAfterBreak="0">
    <w:nsid w:val="13060F08"/>
    <w:multiLevelType w:val="hybridMultilevel"/>
    <w:tmpl w:val="D60AC30C"/>
    <w:lvl w:ilvl="0" w:tplc="2ADCB166">
      <w:start w:val="1"/>
      <w:numFmt w:val="decimal"/>
      <w:lvlText w:val="%1."/>
      <w:lvlJc w:val="left"/>
      <w:pPr>
        <w:ind w:left="1260" w:hanging="481"/>
        <w:jc w:val="right"/>
      </w:pPr>
      <w:rPr>
        <w:rFonts w:ascii="Minion Pro" w:eastAsia="Minion Pro" w:hAnsi="Minion Pro" w:cs="Minion Pro" w:hint="default"/>
        <w:color w:val="231F20"/>
        <w:spacing w:val="-6"/>
        <w:w w:val="100"/>
        <w:sz w:val="22"/>
        <w:szCs w:val="22"/>
      </w:rPr>
    </w:lvl>
    <w:lvl w:ilvl="1" w:tplc="3EFE1B10">
      <w:numFmt w:val="bullet"/>
      <w:lvlText w:val="•"/>
      <w:lvlJc w:val="left"/>
      <w:pPr>
        <w:ind w:left="2214" w:hanging="481"/>
      </w:pPr>
      <w:rPr>
        <w:rFonts w:hint="default"/>
      </w:rPr>
    </w:lvl>
    <w:lvl w:ilvl="2" w:tplc="9FA878B8">
      <w:numFmt w:val="bullet"/>
      <w:lvlText w:val="•"/>
      <w:lvlJc w:val="left"/>
      <w:pPr>
        <w:ind w:left="3168" w:hanging="481"/>
      </w:pPr>
      <w:rPr>
        <w:rFonts w:hint="default"/>
      </w:rPr>
    </w:lvl>
    <w:lvl w:ilvl="3" w:tplc="8BF4811A">
      <w:numFmt w:val="bullet"/>
      <w:lvlText w:val="•"/>
      <w:lvlJc w:val="left"/>
      <w:pPr>
        <w:ind w:left="4122" w:hanging="481"/>
      </w:pPr>
      <w:rPr>
        <w:rFonts w:hint="default"/>
      </w:rPr>
    </w:lvl>
    <w:lvl w:ilvl="4" w:tplc="65BC338E">
      <w:numFmt w:val="bullet"/>
      <w:lvlText w:val="•"/>
      <w:lvlJc w:val="left"/>
      <w:pPr>
        <w:ind w:left="5076" w:hanging="481"/>
      </w:pPr>
      <w:rPr>
        <w:rFonts w:hint="default"/>
      </w:rPr>
    </w:lvl>
    <w:lvl w:ilvl="5" w:tplc="481CDEDA">
      <w:numFmt w:val="bullet"/>
      <w:lvlText w:val="•"/>
      <w:lvlJc w:val="left"/>
      <w:pPr>
        <w:ind w:left="6030" w:hanging="481"/>
      </w:pPr>
      <w:rPr>
        <w:rFonts w:hint="default"/>
      </w:rPr>
    </w:lvl>
    <w:lvl w:ilvl="6" w:tplc="0DFA8464">
      <w:numFmt w:val="bullet"/>
      <w:lvlText w:val="•"/>
      <w:lvlJc w:val="left"/>
      <w:pPr>
        <w:ind w:left="6984" w:hanging="481"/>
      </w:pPr>
      <w:rPr>
        <w:rFonts w:hint="default"/>
      </w:rPr>
    </w:lvl>
    <w:lvl w:ilvl="7" w:tplc="9912D606">
      <w:numFmt w:val="bullet"/>
      <w:lvlText w:val="•"/>
      <w:lvlJc w:val="left"/>
      <w:pPr>
        <w:ind w:left="7938" w:hanging="481"/>
      </w:pPr>
      <w:rPr>
        <w:rFonts w:hint="default"/>
      </w:rPr>
    </w:lvl>
    <w:lvl w:ilvl="8" w:tplc="4CEA376C">
      <w:numFmt w:val="bullet"/>
      <w:lvlText w:val="•"/>
      <w:lvlJc w:val="left"/>
      <w:pPr>
        <w:ind w:left="8892" w:hanging="481"/>
      </w:pPr>
      <w:rPr>
        <w:rFonts w:hint="default"/>
      </w:rPr>
    </w:lvl>
  </w:abstractNum>
  <w:abstractNum w:abstractNumId="5" w15:restartNumberingAfterBreak="0">
    <w:nsid w:val="147B6C77"/>
    <w:multiLevelType w:val="multilevel"/>
    <w:tmpl w:val="929CE812"/>
    <w:lvl w:ilvl="0">
      <w:start w:val="1"/>
      <w:numFmt w:val="decimal"/>
      <w:lvlText w:val="%1"/>
      <w:lvlJc w:val="left"/>
      <w:pPr>
        <w:ind w:left="2587" w:hanging="768"/>
      </w:pPr>
      <w:rPr>
        <w:rFonts w:hint="default"/>
      </w:rPr>
    </w:lvl>
    <w:lvl w:ilvl="1">
      <w:start w:val="5"/>
      <w:numFmt w:val="decimal"/>
      <w:lvlText w:val="%1.%2"/>
      <w:lvlJc w:val="left"/>
      <w:pPr>
        <w:ind w:left="2587" w:hanging="768"/>
      </w:pPr>
      <w:rPr>
        <w:rFonts w:hint="default"/>
      </w:rPr>
    </w:lvl>
    <w:lvl w:ilvl="2">
      <w:start w:val="1"/>
      <w:numFmt w:val="decimal"/>
      <w:lvlText w:val="%1.%2.%3"/>
      <w:lvlJc w:val="left"/>
      <w:pPr>
        <w:ind w:left="2587" w:hanging="768"/>
      </w:pPr>
      <w:rPr>
        <w:rFonts w:ascii="Verdana" w:eastAsia="Verdana" w:hAnsi="Verdana" w:cs="Verdana" w:hint="default"/>
        <w:b/>
        <w:bCs/>
        <w:color w:val="003563"/>
        <w:spacing w:val="-2"/>
        <w:w w:val="100"/>
        <w:sz w:val="24"/>
        <w:szCs w:val="24"/>
      </w:rPr>
    </w:lvl>
    <w:lvl w:ilvl="3">
      <w:start w:val="1"/>
      <w:numFmt w:val="decimal"/>
      <w:lvlText w:val="%4."/>
      <w:lvlJc w:val="left"/>
      <w:pPr>
        <w:ind w:left="2780" w:hanging="360"/>
      </w:pPr>
      <w:rPr>
        <w:rFonts w:ascii="Georgia" w:eastAsia="Georgia" w:hAnsi="Georgia" w:cs="Georgia" w:hint="default"/>
        <w:color w:val="231F20"/>
        <w:spacing w:val="-10"/>
        <w:w w:val="100"/>
        <w:sz w:val="22"/>
        <w:szCs w:val="22"/>
      </w:rPr>
    </w:lvl>
    <w:lvl w:ilvl="4">
      <w:numFmt w:val="bullet"/>
      <w:lvlText w:val="•"/>
      <w:lvlJc w:val="left"/>
      <w:pPr>
        <w:ind w:left="5766" w:hanging="360"/>
      </w:pPr>
      <w:rPr>
        <w:rFonts w:hint="default"/>
      </w:rPr>
    </w:lvl>
    <w:lvl w:ilvl="5">
      <w:numFmt w:val="bullet"/>
      <w:lvlText w:val="•"/>
      <w:lvlJc w:val="left"/>
      <w:pPr>
        <w:ind w:left="6762" w:hanging="360"/>
      </w:pPr>
      <w:rPr>
        <w:rFonts w:hint="default"/>
      </w:rPr>
    </w:lvl>
    <w:lvl w:ilvl="6">
      <w:numFmt w:val="bullet"/>
      <w:lvlText w:val="•"/>
      <w:lvlJc w:val="left"/>
      <w:pPr>
        <w:ind w:left="7757" w:hanging="360"/>
      </w:pPr>
      <w:rPr>
        <w:rFonts w:hint="default"/>
      </w:rPr>
    </w:lvl>
    <w:lvl w:ilvl="7">
      <w:numFmt w:val="bullet"/>
      <w:lvlText w:val="•"/>
      <w:lvlJc w:val="left"/>
      <w:pPr>
        <w:ind w:left="8753" w:hanging="360"/>
      </w:pPr>
      <w:rPr>
        <w:rFonts w:hint="default"/>
      </w:rPr>
    </w:lvl>
    <w:lvl w:ilvl="8">
      <w:numFmt w:val="bullet"/>
      <w:lvlText w:val="•"/>
      <w:lvlJc w:val="left"/>
      <w:pPr>
        <w:ind w:left="9748" w:hanging="360"/>
      </w:pPr>
      <w:rPr>
        <w:rFonts w:hint="default"/>
      </w:rPr>
    </w:lvl>
  </w:abstractNum>
  <w:abstractNum w:abstractNumId="6" w15:restartNumberingAfterBreak="0">
    <w:nsid w:val="1A8108C7"/>
    <w:multiLevelType w:val="hybridMultilevel"/>
    <w:tmpl w:val="F6E42FCA"/>
    <w:lvl w:ilvl="0" w:tplc="CEF8B764">
      <w:start w:val="1"/>
      <w:numFmt w:val="decimal"/>
      <w:lvlText w:val="%1)"/>
      <w:lvlJc w:val="left"/>
      <w:pPr>
        <w:ind w:left="360" w:hanging="226"/>
        <w:jc w:val="left"/>
      </w:pPr>
      <w:rPr>
        <w:rFonts w:ascii="Times New Roman" w:eastAsia="Times New Roman" w:hAnsi="Times New Roman" w:cs="Times New Roman" w:hint="default"/>
        <w:color w:val="231F20"/>
        <w:spacing w:val="-3"/>
        <w:w w:val="99"/>
        <w:sz w:val="22"/>
        <w:szCs w:val="22"/>
      </w:rPr>
    </w:lvl>
    <w:lvl w:ilvl="1" w:tplc="012410BE">
      <w:start w:val="1"/>
      <w:numFmt w:val="decimal"/>
      <w:lvlText w:val="%2."/>
      <w:lvlJc w:val="left"/>
      <w:pPr>
        <w:ind w:left="1259" w:hanging="360"/>
        <w:jc w:val="left"/>
      </w:pPr>
      <w:rPr>
        <w:rFonts w:ascii="Times New Roman" w:eastAsia="Times New Roman" w:hAnsi="Times New Roman" w:cs="Times New Roman" w:hint="default"/>
        <w:color w:val="231F20"/>
        <w:w w:val="100"/>
        <w:sz w:val="22"/>
        <w:szCs w:val="22"/>
      </w:rPr>
    </w:lvl>
    <w:lvl w:ilvl="2" w:tplc="A70C11FE">
      <w:numFmt w:val="bullet"/>
      <w:lvlText w:val="•"/>
      <w:lvlJc w:val="left"/>
      <w:pPr>
        <w:ind w:left="2320" w:hanging="360"/>
      </w:pPr>
      <w:rPr>
        <w:rFonts w:hint="default"/>
      </w:rPr>
    </w:lvl>
    <w:lvl w:ilvl="3" w:tplc="B186FB12">
      <w:numFmt w:val="bullet"/>
      <w:lvlText w:val="•"/>
      <w:lvlJc w:val="left"/>
      <w:pPr>
        <w:ind w:left="3380" w:hanging="360"/>
      </w:pPr>
      <w:rPr>
        <w:rFonts w:hint="default"/>
      </w:rPr>
    </w:lvl>
    <w:lvl w:ilvl="4" w:tplc="9AF057A8">
      <w:numFmt w:val="bullet"/>
      <w:lvlText w:val="•"/>
      <w:lvlJc w:val="left"/>
      <w:pPr>
        <w:ind w:left="4440" w:hanging="360"/>
      </w:pPr>
      <w:rPr>
        <w:rFonts w:hint="default"/>
      </w:rPr>
    </w:lvl>
    <w:lvl w:ilvl="5" w:tplc="2F6CC10C">
      <w:numFmt w:val="bullet"/>
      <w:lvlText w:val="•"/>
      <w:lvlJc w:val="left"/>
      <w:pPr>
        <w:ind w:left="5500" w:hanging="360"/>
      </w:pPr>
      <w:rPr>
        <w:rFonts w:hint="default"/>
      </w:rPr>
    </w:lvl>
    <w:lvl w:ilvl="6" w:tplc="5CA800D4">
      <w:numFmt w:val="bullet"/>
      <w:lvlText w:val="•"/>
      <w:lvlJc w:val="left"/>
      <w:pPr>
        <w:ind w:left="6560" w:hanging="360"/>
      </w:pPr>
      <w:rPr>
        <w:rFonts w:hint="default"/>
      </w:rPr>
    </w:lvl>
    <w:lvl w:ilvl="7" w:tplc="2CE0E504">
      <w:numFmt w:val="bullet"/>
      <w:lvlText w:val="•"/>
      <w:lvlJc w:val="left"/>
      <w:pPr>
        <w:ind w:left="7620" w:hanging="360"/>
      </w:pPr>
      <w:rPr>
        <w:rFonts w:hint="default"/>
      </w:rPr>
    </w:lvl>
    <w:lvl w:ilvl="8" w:tplc="7CC4E78C">
      <w:numFmt w:val="bullet"/>
      <w:lvlText w:val="•"/>
      <w:lvlJc w:val="left"/>
      <w:pPr>
        <w:ind w:left="8680" w:hanging="360"/>
      </w:pPr>
      <w:rPr>
        <w:rFonts w:hint="default"/>
      </w:rPr>
    </w:lvl>
  </w:abstractNum>
  <w:abstractNum w:abstractNumId="7" w15:restartNumberingAfterBreak="0">
    <w:nsid w:val="1D14304D"/>
    <w:multiLevelType w:val="hybridMultilevel"/>
    <w:tmpl w:val="82406AB6"/>
    <w:lvl w:ilvl="0" w:tplc="428A0404">
      <w:start w:val="1"/>
      <w:numFmt w:val="decimal"/>
      <w:lvlText w:val="%1"/>
      <w:lvlJc w:val="left"/>
      <w:pPr>
        <w:ind w:left="540" w:hanging="761"/>
        <w:jc w:val="right"/>
      </w:pPr>
      <w:rPr>
        <w:rFonts w:ascii="Minion Pro" w:eastAsia="Minion Pro" w:hAnsi="Minion Pro" w:cs="Minion Pro" w:hint="default"/>
        <w:color w:val="231F20"/>
        <w:spacing w:val="-25"/>
        <w:w w:val="93"/>
        <w:sz w:val="18"/>
        <w:szCs w:val="18"/>
      </w:rPr>
    </w:lvl>
    <w:lvl w:ilvl="1" w:tplc="7804AC28">
      <w:numFmt w:val="bullet"/>
      <w:lvlText w:val="•"/>
      <w:lvlJc w:val="left"/>
      <w:pPr>
        <w:ind w:left="1259" w:hanging="360"/>
      </w:pPr>
      <w:rPr>
        <w:rFonts w:ascii="Minion Pro" w:eastAsia="Minion Pro" w:hAnsi="Minion Pro" w:cs="Minion Pro" w:hint="default"/>
        <w:color w:val="231F20"/>
        <w:spacing w:val="-22"/>
        <w:w w:val="100"/>
        <w:sz w:val="22"/>
        <w:szCs w:val="22"/>
      </w:rPr>
    </w:lvl>
    <w:lvl w:ilvl="2" w:tplc="248EA542">
      <w:numFmt w:val="bullet"/>
      <w:lvlText w:val="•"/>
      <w:lvlJc w:val="left"/>
      <w:pPr>
        <w:ind w:left="1380" w:hanging="360"/>
      </w:pPr>
      <w:rPr>
        <w:rFonts w:hint="default"/>
      </w:rPr>
    </w:lvl>
    <w:lvl w:ilvl="3" w:tplc="43021252">
      <w:numFmt w:val="bullet"/>
      <w:lvlText w:val="•"/>
      <w:lvlJc w:val="left"/>
      <w:pPr>
        <w:ind w:left="1440" w:hanging="360"/>
      </w:pPr>
      <w:rPr>
        <w:rFonts w:hint="default"/>
      </w:rPr>
    </w:lvl>
    <w:lvl w:ilvl="4" w:tplc="355A2A7E">
      <w:numFmt w:val="bullet"/>
      <w:lvlText w:val="•"/>
      <w:lvlJc w:val="left"/>
      <w:pPr>
        <w:ind w:left="1560" w:hanging="360"/>
      </w:pPr>
      <w:rPr>
        <w:rFonts w:hint="default"/>
      </w:rPr>
    </w:lvl>
    <w:lvl w:ilvl="5" w:tplc="AA122694">
      <w:numFmt w:val="bullet"/>
      <w:lvlText w:val="•"/>
      <w:lvlJc w:val="left"/>
      <w:pPr>
        <w:ind w:left="1620" w:hanging="360"/>
      </w:pPr>
      <w:rPr>
        <w:rFonts w:hint="default"/>
      </w:rPr>
    </w:lvl>
    <w:lvl w:ilvl="6" w:tplc="6080747A">
      <w:numFmt w:val="bullet"/>
      <w:lvlText w:val="•"/>
      <w:lvlJc w:val="left"/>
      <w:pPr>
        <w:ind w:left="3456" w:hanging="360"/>
      </w:pPr>
      <w:rPr>
        <w:rFonts w:hint="default"/>
      </w:rPr>
    </w:lvl>
    <w:lvl w:ilvl="7" w:tplc="EAE602C0">
      <w:numFmt w:val="bullet"/>
      <w:lvlText w:val="•"/>
      <w:lvlJc w:val="left"/>
      <w:pPr>
        <w:ind w:left="5292" w:hanging="360"/>
      </w:pPr>
      <w:rPr>
        <w:rFonts w:hint="default"/>
      </w:rPr>
    </w:lvl>
    <w:lvl w:ilvl="8" w:tplc="CDA24D8E">
      <w:numFmt w:val="bullet"/>
      <w:lvlText w:val="•"/>
      <w:lvlJc w:val="left"/>
      <w:pPr>
        <w:ind w:left="7128" w:hanging="360"/>
      </w:pPr>
      <w:rPr>
        <w:rFonts w:hint="default"/>
      </w:rPr>
    </w:lvl>
  </w:abstractNum>
  <w:abstractNum w:abstractNumId="8" w15:restartNumberingAfterBreak="0">
    <w:nsid w:val="1ED17184"/>
    <w:multiLevelType w:val="hybridMultilevel"/>
    <w:tmpl w:val="27A0684C"/>
    <w:lvl w:ilvl="0" w:tplc="9AE26510">
      <w:numFmt w:val="bullet"/>
      <w:lvlText w:val="•"/>
      <w:lvlJc w:val="left"/>
      <w:pPr>
        <w:ind w:left="1692" w:hanging="241"/>
      </w:pPr>
      <w:rPr>
        <w:rFonts w:ascii="Georgia" w:eastAsia="Georgia" w:hAnsi="Georgia" w:cs="Georgia" w:hint="default"/>
        <w:color w:val="231F20"/>
        <w:spacing w:val="-6"/>
        <w:w w:val="100"/>
        <w:sz w:val="22"/>
        <w:szCs w:val="22"/>
      </w:rPr>
    </w:lvl>
    <w:lvl w:ilvl="1" w:tplc="87FEC458">
      <w:numFmt w:val="bullet"/>
      <w:lvlText w:val="•"/>
      <w:lvlJc w:val="left"/>
      <w:pPr>
        <w:ind w:left="2186" w:hanging="241"/>
      </w:pPr>
      <w:rPr>
        <w:rFonts w:hint="default"/>
      </w:rPr>
    </w:lvl>
    <w:lvl w:ilvl="2" w:tplc="E1063AAE">
      <w:numFmt w:val="bullet"/>
      <w:lvlText w:val="•"/>
      <w:lvlJc w:val="left"/>
      <w:pPr>
        <w:ind w:left="2672" w:hanging="241"/>
      </w:pPr>
      <w:rPr>
        <w:rFonts w:hint="default"/>
      </w:rPr>
    </w:lvl>
    <w:lvl w:ilvl="3" w:tplc="8610B6AE">
      <w:numFmt w:val="bullet"/>
      <w:lvlText w:val="•"/>
      <w:lvlJc w:val="left"/>
      <w:pPr>
        <w:ind w:left="3159" w:hanging="241"/>
      </w:pPr>
      <w:rPr>
        <w:rFonts w:hint="default"/>
      </w:rPr>
    </w:lvl>
    <w:lvl w:ilvl="4" w:tplc="A25C1AF0">
      <w:numFmt w:val="bullet"/>
      <w:lvlText w:val="•"/>
      <w:lvlJc w:val="left"/>
      <w:pPr>
        <w:ind w:left="3645" w:hanging="241"/>
      </w:pPr>
      <w:rPr>
        <w:rFonts w:hint="default"/>
      </w:rPr>
    </w:lvl>
    <w:lvl w:ilvl="5" w:tplc="F144713A">
      <w:numFmt w:val="bullet"/>
      <w:lvlText w:val="•"/>
      <w:lvlJc w:val="left"/>
      <w:pPr>
        <w:ind w:left="4131" w:hanging="241"/>
      </w:pPr>
      <w:rPr>
        <w:rFonts w:hint="default"/>
      </w:rPr>
    </w:lvl>
    <w:lvl w:ilvl="6" w:tplc="27C4F5E0">
      <w:numFmt w:val="bullet"/>
      <w:lvlText w:val="•"/>
      <w:lvlJc w:val="left"/>
      <w:pPr>
        <w:ind w:left="4618" w:hanging="241"/>
      </w:pPr>
      <w:rPr>
        <w:rFonts w:hint="default"/>
      </w:rPr>
    </w:lvl>
    <w:lvl w:ilvl="7" w:tplc="36888AD4">
      <w:numFmt w:val="bullet"/>
      <w:lvlText w:val="•"/>
      <w:lvlJc w:val="left"/>
      <w:pPr>
        <w:ind w:left="5104" w:hanging="241"/>
      </w:pPr>
      <w:rPr>
        <w:rFonts w:hint="default"/>
      </w:rPr>
    </w:lvl>
    <w:lvl w:ilvl="8" w:tplc="5E267206">
      <w:numFmt w:val="bullet"/>
      <w:lvlText w:val="•"/>
      <w:lvlJc w:val="left"/>
      <w:pPr>
        <w:ind w:left="5590" w:hanging="241"/>
      </w:pPr>
      <w:rPr>
        <w:rFonts w:hint="default"/>
      </w:rPr>
    </w:lvl>
  </w:abstractNum>
  <w:abstractNum w:abstractNumId="9" w15:restartNumberingAfterBreak="0">
    <w:nsid w:val="1F2872B0"/>
    <w:multiLevelType w:val="hybridMultilevel"/>
    <w:tmpl w:val="F496DFFC"/>
    <w:lvl w:ilvl="0" w:tplc="74FEC63C">
      <w:start w:val="1"/>
      <w:numFmt w:val="bullet"/>
      <w:pStyle w:val="List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8916D7D"/>
    <w:multiLevelType w:val="hybridMultilevel"/>
    <w:tmpl w:val="2B92D2B6"/>
    <w:lvl w:ilvl="0" w:tplc="249AACA8">
      <w:start w:val="21"/>
      <w:numFmt w:val="upperLetter"/>
      <w:lvlText w:val="%1"/>
      <w:lvlJc w:val="left"/>
      <w:pPr>
        <w:ind w:left="540" w:hanging="400"/>
      </w:pPr>
      <w:rPr>
        <w:rFonts w:hint="default"/>
      </w:rPr>
    </w:lvl>
    <w:lvl w:ilvl="1" w:tplc="3CBA1E78">
      <w:numFmt w:val="bullet"/>
      <w:lvlText w:val="•"/>
      <w:lvlJc w:val="left"/>
      <w:pPr>
        <w:ind w:left="1079" w:hanging="360"/>
      </w:pPr>
      <w:rPr>
        <w:rFonts w:ascii="Minion Pro" w:eastAsia="Minion Pro" w:hAnsi="Minion Pro" w:cs="Minion Pro" w:hint="default"/>
        <w:color w:val="231F20"/>
        <w:spacing w:val="-17"/>
        <w:w w:val="92"/>
        <w:sz w:val="22"/>
        <w:szCs w:val="22"/>
      </w:rPr>
    </w:lvl>
    <w:lvl w:ilvl="2" w:tplc="4D1C982C">
      <w:numFmt w:val="bullet"/>
      <w:lvlText w:val="•"/>
      <w:lvlJc w:val="left"/>
      <w:pPr>
        <w:ind w:left="1259" w:hanging="360"/>
      </w:pPr>
      <w:rPr>
        <w:rFonts w:ascii="Minion Pro" w:eastAsia="Minion Pro" w:hAnsi="Minion Pro" w:cs="Minion Pro" w:hint="default"/>
        <w:color w:val="231F20"/>
        <w:spacing w:val="-6"/>
        <w:w w:val="97"/>
        <w:sz w:val="22"/>
        <w:szCs w:val="22"/>
      </w:rPr>
    </w:lvl>
    <w:lvl w:ilvl="3" w:tplc="6F663F72">
      <w:numFmt w:val="bullet"/>
      <w:lvlText w:val="•"/>
      <w:lvlJc w:val="left"/>
      <w:pPr>
        <w:ind w:left="2452" w:hanging="360"/>
      </w:pPr>
      <w:rPr>
        <w:rFonts w:hint="default"/>
      </w:rPr>
    </w:lvl>
    <w:lvl w:ilvl="4" w:tplc="83DAD7C6">
      <w:numFmt w:val="bullet"/>
      <w:lvlText w:val="•"/>
      <w:lvlJc w:val="left"/>
      <w:pPr>
        <w:ind w:left="3645" w:hanging="360"/>
      </w:pPr>
      <w:rPr>
        <w:rFonts w:hint="default"/>
      </w:rPr>
    </w:lvl>
    <w:lvl w:ilvl="5" w:tplc="736A1DD2">
      <w:numFmt w:val="bullet"/>
      <w:lvlText w:val="•"/>
      <w:lvlJc w:val="left"/>
      <w:pPr>
        <w:ind w:left="4837" w:hanging="360"/>
      </w:pPr>
      <w:rPr>
        <w:rFonts w:hint="default"/>
      </w:rPr>
    </w:lvl>
    <w:lvl w:ilvl="6" w:tplc="8A58B9A0">
      <w:numFmt w:val="bullet"/>
      <w:lvlText w:val="•"/>
      <w:lvlJc w:val="left"/>
      <w:pPr>
        <w:ind w:left="6030" w:hanging="360"/>
      </w:pPr>
      <w:rPr>
        <w:rFonts w:hint="default"/>
      </w:rPr>
    </w:lvl>
    <w:lvl w:ilvl="7" w:tplc="D8A86384">
      <w:numFmt w:val="bullet"/>
      <w:lvlText w:val="•"/>
      <w:lvlJc w:val="left"/>
      <w:pPr>
        <w:ind w:left="7222" w:hanging="360"/>
      </w:pPr>
      <w:rPr>
        <w:rFonts w:hint="default"/>
      </w:rPr>
    </w:lvl>
    <w:lvl w:ilvl="8" w:tplc="5BC64596">
      <w:numFmt w:val="bullet"/>
      <w:lvlText w:val="•"/>
      <w:lvlJc w:val="left"/>
      <w:pPr>
        <w:ind w:left="8415" w:hanging="360"/>
      </w:pPr>
      <w:rPr>
        <w:rFonts w:hint="default"/>
      </w:rPr>
    </w:lvl>
  </w:abstractNum>
  <w:abstractNum w:abstractNumId="11" w15:restartNumberingAfterBreak="0">
    <w:nsid w:val="2C76615B"/>
    <w:multiLevelType w:val="multilevel"/>
    <w:tmpl w:val="46989C6E"/>
    <w:lvl w:ilvl="0">
      <w:start w:val="1"/>
      <w:numFmt w:val="decimal"/>
      <w:lvlText w:val="%1"/>
      <w:lvlJc w:val="left"/>
      <w:pPr>
        <w:ind w:left="2587" w:hanging="768"/>
      </w:pPr>
      <w:rPr>
        <w:rFonts w:hint="default"/>
      </w:rPr>
    </w:lvl>
    <w:lvl w:ilvl="1">
      <w:start w:val="3"/>
      <w:numFmt w:val="decimal"/>
      <w:lvlText w:val="%1.%2"/>
      <w:lvlJc w:val="left"/>
      <w:pPr>
        <w:ind w:left="2587" w:hanging="768"/>
      </w:pPr>
      <w:rPr>
        <w:rFonts w:hint="default"/>
      </w:rPr>
    </w:lvl>
    <w:lvl w:ilvl="2">
      <w:start w:val="1"/>
      <w:numFmt w:val="decimal"/>
      <w:lvlText w:val="%1.%2.%3"/>
      <w:lvlJc w:val="left"/>
      <w:pPr>
        <w:ind w:left="2587" w:hanging="768"/>
      </w:pPr>
      <w:rPr>
        <w:rFonts w:ascii="Verdana" w:eastAsia="Verdana" w:hAnsi="Verdana" w:cs="Verdana" w:hint="default"/>
        <w:b/>
        <w:bCs/>
        <w:color w:val="003563"/>
        <w:w w:val="100"/>
        <w:sz w:val="24"/>
        <w:szCs w:val="24"/>
      </w:rPr>
    </w:lvl>
    <w:lvl w:ilvl="3">
      <w:numFmt w:val="bullet"/>
      <w:lvlText w:val="•"/>
      <w:lvlJc w:val="left"/>
      <w:pPr>
        <w:ind w:left="5328" w:hanging="768"/>
      </w:pPr>
      <w:rPr>
        <w:rFonts w:hint="default"/>
      </w:rPr>
    </w:lvl>
    <w:lvl w:ilvl="4">
      <w:numFmt w:val="bullet"/>
      <w:lvlText w:val="•"/>
      <w:lvlJc w:val="left"/>
      <w:pPr>
        <w:ind w:left="6244" w:hanging="768"/>
      </w:pPr>
      <w:rPr>
        <w:rFonts w:hint="default"/>
      </w:rPr>
    </w:lvl>
    <w:lvl w:ilvl="5">
      <w:numFmt w:val="bullet"/>
      <w:lvlText w:val="•"/>
      <w:lvlJc w:val="left"/>
      <w:pPr>
        <w:ind w:left="7160" w:hanging="768"/>
      </w:pPr>
      <w:rPr>
        <w:rFonts w:hint="default"/>
      </w:rPr>
    </w:lvl>
    <w:lvl w:ilvl="6">
      <w:numFmt w:val="bullet"/>
      <w:lvlText w:val="•"/>
      <w:lvlJc w:val="left"/>
      <w:pPr>
        <w:ind w:left="8076" w:hanging="768"/>
      </w:pPr>
      <w:rPr>
        <w:rFonts w:hint="default"/>
      </w:rPr>
    </w:lvl>
    <w:lvl w:ilvl="7">
      <w:numFmt w:val="bullet"/>
      <w:lvlText w:val="•"/>
      <w:lvlJc w:val="left"/>
      <w:pPr>
        <w:ind w:left="8992" w:hanging="768"/>
      </w:pPr>
      <w:rPr>
        <w:rFonts w:hint="default"/>
      </w:rPr>
    </w:lvl>
    <w:lvl w:ilvl="8">
      <w:numFmt w:val="bullet"/>
      <w:lvlText w:val="•"/>
      <w:lvlJc w:val="left"/>
      <w:pPr>
        <w:ind w:left="9908" w:hanging="768"/>
      </w:pPr>
      <w:rPr>
        <w:rFonts w:hint="default"/>
      </w:rPr>
    </w:lvl>
  </w:abstractNum>
  <w:abstractNum w:abstractNumId="12" w15:restartNumberingAfterBreak="0">
    <w:nsid w:val="2FF44D8E"/>
    <w:multiLevelType w:val="hybridMultilevel"/>
    <w:tmpl w:val="F42CEB58"/>
    <w:lvl w:ilvl="0" w:tplc="1B7E3342">
      <w:numFmt w:val="bullet"/>
      <w:lvlText w:val="•"/>
      <w:lvlJc w:val="left"/>
      <w:pPr>
        <w:ind w:left="1259" w:hanging="360"/>
      </w:pPr>
      <w:rPr>
        <w:rFonts w:ascii="Minion Pro" w:eastAsia="Minion Pro" w:hAnsi="Minion Pro" w:cs="Minion Pro" w:hint="default"/>
        <w:color w:val="231F20"/>
        <w:spacing w:val="-21"/>
        <w:w w:val="100"/>
        <w:sz w:val="22"/>
        <w:szCs w:val="22"/>
      </w:rPr>
    </w:lvl>
    <w:lvl w:ilvl="1" w:tplc="E8C698CA">
      <w:numFmt w:val="bullet"/>
      <w:lvlText w:val="•"/>
      <w:lvlJc w:val="left"/>
      <w:pPr>
        <w:ind w:left="1912" w:hanging="360"/>
      </w:pPr>
      <w:rPr>
        <w:rFonts w:hint="default"/>
      </w:rPr>
    </w:lvl>
    <w:lvl w:ilvl="2" w:tplc="EFE0EC7A">
      <w:numFmt w:val="bullet"/>
      <w:lvlText w:val="•"/>
      <w:lvlJc w:val="left"/>
      <w:pPr>
        <w:ind w:left="2564" w:hanging="360"/>
      </w:pPr>
      <w:rPr>
        <w:rFonts w:hint="default"/>
      </w:rPr>
    </w:lvl>
    <w:lvl w:ilvl="3" w:tplc="B332192C">
      <w:numFmt w:val="bullet"/>
      <w:lvlText w:val="•"/>
      <w:lvlJc w:val="left"/>
      <w:pPr>
        <w:ind w:left="3216" w:hanging="360"/>
      </w:pPr>
      <w:rPr>
        <w:rFonts w:hint="default"/>
      </w:rPr>
    </w:lvl>
    <w:lvl w:ilvl="4" w:tplc="23748508">
      <w:numFmt w:val="bullet"/>
      <w:lvlText w:val="•"/>
      <w:lvlJc w:val="left"/>
      <w:pPr>
        <w:ind w:left="3869" w:hanging="360"/>
      </w:pPr>
      <w:rPr>
        <w:rFonts w:hint="default"/>
      </w:rPr>
    </w:lvl>
    <w:lvl w:ilvl="5" w:tplc="E4620130">
      <w:numFmt w:val="bullet"/>
      <w:lvlText w:val="•"/>
      <w:lvlJc w:val="left"/>
      <w:pPr>
        <w:ind w:left="4521" w:hanging="360"/>
      </w:pPr>
      <w:rPr>
        <w:rFonts w:hint="default"/>
      </w:rPr>
    </w:lvl>
    <w:lvl w:ilvl="6" w:tplc="F11EA222">
      <w:numFmt w:val="bullet"/>
      <w:lvlText w:val="•"/>
      <w:lvlJc w:val="left"/>
      <w:pPr>
        <w:ind w:left="5173" w:hanging="360"/>
      </w:pPr>
      <w:rPr>
        <w:rFonts w:hint="default"/>
      </w:rPr>
    </w:lvl>
    <w:lvl w:ilvl="7" w:tplc="6F1AD3E6">
      <w:numFmt w:val="bullet"/>
      <w:lvlText w:val="•"/>
      <w:lvlJc w:val="left"/>
      <w:pPr>
        <w:ind w:left="5826" w:hanging="360"/>
      </w:pPr>
      <w:rPr>
        <w:rFonts w:hint="default"/>
      </w:rPr>
    </w:lvl>
    <w:lvl w:ilvl="8" w:tplc="D3C84BF6">
      <w:numFmt w:val="bullet"/>
      <w:lvlText w:val="•"/>
      <w:lvlJc w:val="left"/>
      <w:pPr>
        <w:ind w:left="6478" w:hanging="360"/>
      </w:pPr>
      <w:rPr>
        <w:rFonts w:hint="default"/>
      </w:rPr>
    </w:lvl>
  </w:abstractNum>
  <w:abstractNum w:abstractNumId="13" w15:restartNumberingAfterBreak="0">
    <w:nsid w:val="345562EB"/>
    <w:multiLevelType w:val="hybridMultilevel"/>
    <w:tmpl w:val="30BAB3D2"/>
    <w:lvl w:ilvl="0" w:tplc="0A0A61A6">
      <w:numFmt w:val="bullet"/>
      <w:lvlText w:val="•"/>
      <w:lvlJc w:val="left"/>
      <w:pPr>
        <w:ind w:left="1259" w:hanging="360"/>
      </w:pPr>
      <w:rPr>
        <w:rFonts w:ascii="Times New Roman" w:eastAsia="Times New Roman" w:hAnsi="Times New Roman" w:cs="Times New Roman" w:hint="default"/>
        <w:color w:val="231F20"/>
        <w:w w:val="111"/>
        <w:sz w:val="22"/>
        <w:szCs w:val="22"/>
      </w:rPr>
    </w:lvl>
    <w:lvl w:ilvl="1" w:tplc="B1CEA152">
      <w:numFmt w:val="bullet"/>
      <w:lvlText w:val="•"/>
      <w:lvlJc w:val="left"/>
      <w:pPr>
        <w:ind w:left="1903" w:hanging="360"/>
      </w:pPr>
      <w:rPr>
        <w:rFonts w:hint="default"/>
      </w:rPr>
    </w:lvl>
    <w:lvl w:ilvl="2" w:tplc="3552F800">
      <w:numFmt w:val="bullet"/>
      <w:lvlText w:val="•"/>
      <w:lvlJc w:val="left"/>
      <w:pPr>
        <w:ind w:left="2546" w:hanging="360"/>
      </w:pPr>
      <w:rPr>
        <w:rFonts w:hint="default"/>
      </w:rPr>
    </w:lvl>
    <w:lvl w:ilvl="3" w:tplc="9B80F2F2">
      <w:numFmt w:val="bullet"/>
      <w:lvlText w:val="•"/>
      <w:lvlJc w:val="left"/>
      <w:pPr>
        <w:ind w:left="3189" w:hanging="360"/>
      </w:pPr>
      <w:rPr>
        <w:rFonts w:hint="default"/>
      </w:rPr>
    </w:lvl>
    <w:lvl w:ilvl="4" w:tplc="B0ECE4B4">
      <w:numFmt w:val="bullet"/>
      <w:lvlText w:val="•"/>
      <w:lvlJc w:val="left"/>
      <w:pPr>
        <w:ind w:left="3833" w:hanging="360"/>
      </w:pPr>
      <w:rPr>
        <w:rFonts w:hint="default"/>
      </w:rPr>
    </w:lvl>
    <w:lvl w:ilvl="5" w:tplc="58B6A0B2">
      <w:numFmt w:val="bullet"/>
      <w:lvlText w:val="•"/>
      <w:lvlJc w:val="left"/>
      <w:pPr>
        <w:ind w:left="4476" w:hanging="360"/>
      </w:pPr>
      <w:rPr>
        <w:rFonts w:hint="default"/>
      </w:rPr>
    </w:lvl>
    <w:lvl w:ilvl="6" w:tplc="7C0C4B50">
      <w:numFmt w:val="bullet"/>
      <w:lvlText w:val="•"/>
      <w:lvlJc w:val="left"/>
      <w:pPr>
        <w:ind w:left="5119" w:hanging="360"/>
      </w:pPr>
      <w:rPr>
        <w:rFonts w:hint="default"/>
      </w:rPr>
    </w:lvl>
    <w:lvl w:ilvl="7" w:tplc="99E0918E">
      <w:numFmt w:val="bullet"/>
      <w:lvlText w:val="•"/>
      <w:lvlJc w:val="left"/>
      <w:pPr>
        <w:ind w:left="5763" w:hanging="360"/>
      </w:pPr>
      <w:rPr>
        <w:rFonts w:hint="default"/>
      </w:rPr>
    </w:lvl>
    <w:lvl w:ilvl="8" w:tplc="A254F40A">
      <w:numFmt w:val="bullet"/>
      <w:lvlText w:val="•"/>
      <w:lvlJc w:val="left"/>
      <w:pPr>
        <w:ind w:left="6406" w:hanging="360"/>
      </w:pPr>
      <w:rPr>
        <w:rFonts w:hint="default"/>
      </w:rPr>
    </w:lvl>
  </w:abstractNum>
  <w:abstractNum w:abstractNumId="14" w15:restartNumberingAfterBreak="0">
    <w:nsid w:val="351534AD"/>
    <w:multiLevelType w:val="hybridMultilevel"/>
    <w:tmpl w:val="1C565E70"/>
    <w:lvl w:ilvl="0" w:tplc="7C5AEE70">
      <w:start w:val="1"/>
      <w:numFmt w:val="decimal"/>
      <w:lvlText w:val="%1)"/>
      <w:lvlJc w:val="left"/>
      <w:pPr>
        <w:ind w:left="360" w:hanging="226"/>
      </w:pPr>
      <w:rPr>
        <w:rFonts w:ascii="Minion Pro" w:eastAsia="Minion Pro" w:hAnsi="Minion Pro" w:cs="Minion Pro" w:hint="default"/>
        <w:color w:val="231F20"/>
        <w:spacing w:val="-3"/>
        <w:w w:val="100"/>
        <w:sz w:val="22"/>
        <w:szCs w:val="22"/>
      </w:rPr>
    </w:lvl>
    <w:lvl w:ilvl="1" w:tplc="EE6C455E">
      <w:numFmt w:val="bullet"/>
      <w:lvlText w:val="•"/>
      <w:lvlJc w:val="left"/>
      <w:pPr>
        <w:ind w:left="1079" w:hanging="360"/>
      </w:pPr>
      <w:rPr>
        <w:rFonts w:ascii="Minion Pro" w:eastAsia="Minion Pro" w:hAnsi="Minion Pro" w:cs="Minion Pro" w:hint="default"/>
        <w:color w:val="231F20"/>
        <w:spacing w:val="-7"/>
        <w:w w:val="96"/>
        <w:sz w:val="22"/>
        <w:szCs w:val="22"/>
      </w:rPr>
    </w:lvl>
    <w:lvl w:ilvl="2" w:tplc="A6A6B164">
      <w:numFmt w:val="bullet"/>
      <w:lvlText w:val="•"/>
      <w:lvlJc w:val="left"/>
      <w:pPr>
        <w:ind w:left="1080" w:hanging="360"/>
      </w:pPr>
      <w:rPr>
        <w:rFonts w:hint="default"/>
      </w:rPr>
    </w:lvl>
    <w:lvl w:ilvl="3" w:tplc="C4DA85EE">
      <w:numFmt w:val="bullet"/>
      <w:lvlText w:val="•"/>
      <w:lvlJc w:val="left"/>
      <w:pPr>
        <w:ind w:left="2295" w:hanging="360"/>
      </w:pPr>
      <w:rPr>
        <w:rFonts w:hint="default"/>
      </w:rPr>
    </w:lvl>
    <w:lvl w:ilvl="4" w:tplc="9BCAFE2A">
      <w:numFmt w:val="bullet"/>
      <w:lvlText w:val="•"/>
      <w:lvlJc w:val="left"/>
      <w:pPr>
        <w:ind w:left="3510" w:hanging="360"/>
      </w:pPr>
      <w:rPr>
        <w:rFonts w:hint="default"/>
      </w:rPr>
    </w:lvl>
    <w:lvl w:ilvl="5" w:tplc="2E4ED322">
      <w:numFmt w:val="bullet"/>
      <w:lvlText w:val="•"/>
      <w:lvlJc w:val="left"/>
      <w:pPr>
        <w:ind w:left="4725" w:hanging="360"/>
      </w:pPr>
      <w:rPr>
        <w:rFonts w:hint="default"/>
      </w:rPr>
    </w:lvl>
    <w:lvl w:ilvl="6" w:tplc="3DC061B4">
      <w:numFmt w:val="bullet"/>
      <w:lvlText w:val="•"/>
      <w:lvlJc w:val="left"/>
      <w:pPr>
        <w:ind w:left="5940" w:hanging="360"/>
      </w:pPr>
      <w:rPr>
        <w:rFonts w:hint="default"/>
      </w:rPr>
    </w:lvl>
    <w:lvl w:ilvl="7" w:tplc="B9D6E40C">
      <w:numFmt w:val="bullet"/>
      <w:lvlText w:val="•"/>
      <w:lvlJc w:val="left"/>
      <w:pPr>
        <w:ind w:left="7155" w:hanging="360"/>
      </w:pPr>
      <w:rPr>
        <w:rFonts w:hint="default"/>
      </w:rPr>
    </w:lvl>
    <w:lvl w:ilvl="8" w:tplc="618241B2">
      <w:numFmt w:val="bullet"/>
      <w:lvlText w:val="•"/>
      <w:lvlJc w:val="left"/>
      <w:pPr>
        <w:ind w:left="8370" w:hanging="360"/>
      </w:pPr>
      <w:rPr>
        <w:rFonts w:hint="default"/>
      </w:rPr>
    </w:lvl>
  </w:abstractNum>
  <w:abstractNum w:abstractNumId="15" w15:restartNumberingAfterBreak="0">
    <w:nsid w:val="36995440"/>
    <w:multiLevelType w:val="hybridMultilevel"/>
    <w:tmpl w:val="D62A872E"/>
    <w:lvl w:ilvl="0" w:tplc="C6BA7734">
      <w:start w:val="1"/>
      <w:numFmt w:val="decimal"/>
      <w:pStyle w:val="ListNumber"/>
      <w:lvlText w:val="%1."/>
      <w:lvlJc w:val="left"/>
      <w:pPr>
        <w:ind w:left="144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38F84D46"/>
    <w:multiLevelType w:val="hybridMultilevel"/>
    <w:tmpl w:val="959C2E54"/>
    <w:lvl w:ilvl="0" w:tplc="D6340BFC">
      <w:numFmt w:val="bullet"/>
      <w:lvlText w:val="•"/>
      <w:lvlJc w:val="left"/>
      <w:pPr>
        <w:ind w:left="1079" w:hanging="360"/>
      </w:pPr>
      <w:rPr>
        <w:rFonts w:ascii="Times New Roman" w:eastAsia="Times New Roman" w:hAnsi="Times New Roman" w:cs="Times New Roman" w:hint="default"/>
        <w:color w:val="231F20"/>
        <w:w w:val="111"/>
        <w:sz w:val="22"/>
        <w:szCs w:val="22"/>
      </w:rPr>
    </w:lvl>
    <w:lvl w:ilvl="1" w:tplc="121E5A56">
      <w:numFmt w:val="bullet"/>
      <w:lvlText w:val="•"/>
      <w:lvlJc w:val="left"/>
      <w:pPr>
        <w:ind w:left="2052" w:hanging="360"/>
      </w:pPr>
      <w:rPr>
        <w:rFonts w:hint="default"/>
      </w:rPr>
    </w:lvl>
    <w:lvl w:ilvl="2" w:tplc="0520E090">
      <w:numFmt w:val="bullet"/>
      <w:lvlText w:val="•"/>
      <w:lvlJc w:val="left"/>
      <w:pPr>
        <w:ind w:left="3024" w:hanging="360"/>
      </w:pPr>
      <w:rPr>
        <w:rFonts w:hint="default"/>
      </w:rPr>
    </w:lvl>
    <w:lvl w:ilvl="3" w:tplc="7E0C0B1C">
      <w:numFmt w:val="bullet"/>
      <w:lvlText w:val="•"/>
      <w:lvlJc w:val="left"/>
      <w:pPr>
        <w:ind w:left="3996" w:hanging="360"/>
      </w:pPr>
      <w:rPr>
        <w:rFonts w:hint="default"/>
      </w:rPr>
    </w:lvl>
    <w:lvl w:ilvl="4" w:tplc="87C4D362">
      <w:numFmt w:val="bullet"/>
      <w:lvlText w:val="•"/>
      <w:lvlJc w:val="left"/>
      <w:pPr>
        <w:ind w:left="4968" w:hanging="360"/>
      </w:pPr>
      <w:rPr>
        <w:rFonts w:hint="default"/>
      </w:rPr>
    </w:lvl>
    <w:lvl w:ilvl="5" w:tplc="D39A6116">
      <w:numFmt w:val="bullet"/>
      <w:lvlText w:val="•"/>
      <w:lvlJc w:val="left"/>
      <w:pPr>
        <w:ind w:left="5940" w:hanging="360"/>
      </w:pPr>
      <w:rPr>
        <w:rFonts w:hint="default"/>
      </w:rPr>
    </w:lvl>
    <w:lvl w:ilvl="6" w:tplc="239695E0">
      <w:numFmt w:val="bullet"/>
      <w:lvlText w:val="•"/>
      <w:lvlJc w:val="left"/>
      <w:pPr>
        <w:ind w:left="6912" w:hanging="360"/>
      </w:pPr>
      <w:rPr>
        <w:rFonts w:hint="default"/>
      </w:rPr>
    </w:lvl>
    <w:lvl w:ilvl="7" w:tplc="592A1252">
      <w:numFmt w:val="bullet"/>
      <w:lvlText w:val="•"/>
      <w:lvlJc w:val="left"/>
      <w:pPr>
        <w:ind w:left="7884" w:hanging="360"/>
      </w:pPr>
      <w:rPr>
        <w:rFonts w:hint="default"/>
      </w:rPr>
    </w:lvl>
    <w:lvl w:ilvl="8" w:tplc="3A6A64B2">
      <w:numFmt w:val="bullet"/>
      <w:lvlText w:val="•"/>
      <w:lvlJc w:val="left"/>
      <w:pPr>
        <w:ind w:left="8856" w:hanging="360"/>
      </w:pPr>
      <w:rPr>
        <w:rFonts w:hint="default"/>
      </w:rPr>
    </w:lvl>
  </w:abstractNum>
  <w:abstractNum w:abstractNumId="17" w15:restartNumberingAfterBreak="0">
    <w:nsid w:val="3A9B1E6F"/>
    <w:multiLevelType w:val="hybridMultilevel"/>
    <w:tmpl w:val="73983156"/>
    <w:lvl w:ilvl="0" w:tplc="1BD8766A">
      <w:start w:val="1"/>
      <w:numFmt w:val="decimal"/>
      <w:lvlText w:val="%1."/>
      <w:lvlJc w:val="left"/>
      <w:pPr>
        <w:ind w:left="1080" w:hanging="481"/>
      </w:pPr>
      <w:rPr>
        <w:rFonts w:ascii="Minion Pro" w:eastAsia="Minion Pro" w:hAnsi="Minion Pro" w:cs="Minion Pro" w:hint="default"/>
        <w:color w:val="231F20"/>
        <w:spacing w:val="-6"/>
        <w:w w:val="100"/>
        <w:sz w:val="22"/>
        <w:szCs w:val="22"/>
      </w:rPr>
    </w:lvl>
    <w:lvl w:ilvl="1" w:tplc="48ECF816">
      <w:start w:val="1"/>
      <w:numFmt w:val="decimal"/>
      <w:lvlText w:val="%2."/>
      <w:lvlJc w:val="left"/>
      <w:pPr>
        <w:ind w:left="1260" w:hanging="481"/>
        <w:jc w:val="right"/>
      </w:pPr>
      <w:rPr>
        <w:rFonts w:ascii="Minion Pro" w:eastAsia="Minion Pro" w:hAnsi="Minion Pro" w:cs="Minion Pro" w:hint="default"/>
        <w:color w:val="231F20"/>
        <w:spacing w:val="-18"/>
        <w:w w:val="96"/>
        <w:sz w:val="22"/>
        <w:szCs w:val="22"/>
      </w:rPr>
    </w:lvl>
    <w:lvl w:ilvl="2" w:tplc="07186616">
      <w:numFmt w:val="bullet"/>
      <w:lvlText w:val="•"/>
      <w:lvlJc w:val="left"/>
      <w:pPr>
        <w:ind w:left="2101" w:hanging="481"/>
      </w:pPr>
      <w:rPr>
        <w:rFonts w:hint="default"/>
      </w:rPr>
    </w:lvl>
    <w:lvl w:ilvl="3" w:tplc="F006A3E6">
      <w:numFmt w:val="bullet"/>
      <w:lvlText w:val="•"/>
      <w:lvlJc w:val="left"/>
      <w:pPr>
        <w:ind w:left="2942" w:hanging="481"/>
      </w:pPr>
      <w:rPr>
        <w:rFonts w:hint="default"/>
      </w:rPr>
    </w:lvl>
    <w:lvl w:ilvl="4" w:tplc="461C06DE">
      <w:numFmt w:val="bullet"/>
      <w:lvlText w:val="•"/>
      <w:lvlJc w:val="left"/>
      <w:pPr>
        <w:ind w:left="3783" w:hanging="481"/>
      </w:pPr>
      <w:rPr>
        <w:rFonts w:hint="default"/>
      </w:rPr>
    </w:lvl>
    <w:lvl w:ilvl="5" w:tplc="B868EC5A">
      <w:numFmt w:val="bullet"/>
      <w:lvlText w:val="•"/>
      <w:lvlJc w:val="left"/>
      <w:pPr>
        <w:ind w:left="4625" w:hanging="481"/>
      </w:pPr>
      <w:rPr>
        <w:rFonts w:hint="default"/>
      </w:rPr>
    </w:lvl>
    <w:lvl w:ilvl="6" w:tplc="E89C5E80">
      <w:numFmt w:val="bullet"/>
      <w:lvlText w:val="•"/>
      <w:lvlJc w:val="left"/>
      <w:pPr>
        <w:ind w:left="5466" w:hanging="481"/>
      </w:pPr>
      <w:rPr>
        <w:rFonts w:hint="default"/>
      </w:rPr>
    </w:lvl>
    <w:lvl w:ilvl="7" w:tplc="EC16CDC0">
      <w:numFmt w:val="bullet"/>
      <w:lvlText w:val="•"/>
      <w:lvlJc w:val="left"/>
      <w:pPr>
        <w:ind w:left="6307" w:hanging="481"/>
      </w:pPr>
      <w:rPr>
        <w:rFonts w:hint="default"/>
      </w:rPr>
    </w:lvl>
    <w:lvl w:ilvl="8" w:tplc="F4527206">
      <w:numFmt w:val="bullet"/>
      <w:lvlText w:val="•"/>
      <w:lvlJc w:val="left"/>
      <w:pPr>
        <w:ind w:left="7148" w:hanging="481"/>
      </w:pPr>
      <w:rPr>
        <w:rFonts w:hint="default"/>
      </w:rPr>
    </w:lvl>
  </w:abstractNum>
  <w:abstractNum w:abstractNumId="18" w15:restartNumberingAfterBreak="0">
    <w:nsid w:val="3F060789"/>
    <w:multiLevelType w:val="multilevel"/>
    <w:tmpl w:val="171AC76A"/>
    <w:lvl w:ilvl="0">
      <w:start w:val="1"/>
      <w:numFmt w:val="decimal"/>
      <w:pStyle w:val="Heading1"/>
      <w:lvlText w:val="%1"/>
      <w:lvlJc w:val="left"/>
      <w:pPr>
        <w:ind w:left="596" w:hanging="596"/>
      </w:pPr>
      <w:rPr>
        <w:rFonts w:hint="default"/>
        <w:lang w:val="en-US" w:eastAsia="en-US" w:bidi="en-US"/>
      </w:rPr>
    </w:lvl>
    <w:lvl w:ilvl="1">
      <w:start w:val="1"/>
      <w:numFmt w:val="decimal"/>
      <w:pStyle w:val="Heading1"/>
      <w:lvlText w:val="5.%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19" w15:restartNumberingAfterBreak="0">
    <w:nsid w:val="42237C0E"/>
    <w:multiLevelType w:val="multilevel"/>
    <w:tmpl w:val="A1E0B560"/>
    <w:lvl w:ilvl="0">
      <w:start w:val="1"/>
      <w:numFmt w:val="decimal"/>
      <w:lvlText w:val="%1"/>
      <w:lvlJc w:val="left"/>
      <w:pPr>
        <w:ind w:left="596" w:hanging="596"/>
      </w:pPr>
      <w:rPr>
        <w:rFonts w:hint="default"/>
        <w:lang w:val="en-US" w:eastAsia="en-US" w:bidi="en-US"/>
      </w:rPr>
    </w:lvl>
    <w:lvl w:ilvl="1">
      <w:start w:val="1"/>
      <w:numFmt w:val="decimal"/>
      <w:lvlText w:val="%1.%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20" w15:restartNumberingAfterBreak="0">
    <w:nsid w:val="42AB5E38"/>
    <w:multiLevelType w:val="hybridMultilevel"/>
    <w:tmpl w:val="9BD0EC9A"/>
    <w:lvl w:ilvl="0" w:tplc="6D0018CE">
      <w:numFmt w:val="bullet"/>
      <w:lvlText w:val="•"/>
      <w:lvlJc w:val="left"/>
      <w:pPr>
        <w:ind w:left="1079" w:hanging="360"/>
      </w:pPr>
      <w:rPr>
        <w:rFonts w:ascii="Times New Roman" w:eastAsia="Times New Roman" w:hAnsi="Times New Roman" w:cs="Times New Roman" w:hint="default"/>
        <w:color w:val="231F20"/>
        <w:w w:val="111"/>
        <w:sz w:val="22"/>
        <w:szCs w:val="22"/>
      </w:rPr>
    </w:lvl>
    <w:lvl w:ilvl="1" w:tplc="1310CF48">
      <w:numFmt w:val="bullet"/>
      <w:lvlText w:val="•"/>
      <w:lvlJc w:val="left"/>
      <w:pPr>
        <w:ind w:left="2052" w:hanging="360"/>
      </w:pPr>
      <w:rPr>
        <w:rFonts w:hint="default"/>
      </w:rPr>
    </w:lvl>
    <w:lvl w:ilvl="2" w:tplc="7EE47808">
      <w:numFmt w:val="bullet"/>
      <w:lvlText w:val="•"/>
      <w:lvlJc w:val="left"/>
      <w:pPr>
        <w:ind w:left="3024" w:hanging="360"/>
      </w:pPr>
      <w:rPr>
        <w:rFonts w:hint="default"/>
      </w:rPr>
    </w:lvl>
    <w:lvl w:ilvl="3" w:tplc="3E96905C">
      <w:numFmt w:val="bullet"/>
      <w:lvlText w:val="•"/>
      <w:lvlJc w:val="left"/>
      <w:pPr>
        <w:ind w:left="3996" w:hanging="360"/>
      </w:pPr>
      <w:rPr>
        <w:rFonts w:hint="default"/>
      </w:rPr>
    </w:lvl>
    <w:lvl w:ilvl="4" w:tplc="BCB64C32">
      <w:numFmt w:val="bullet"/>
      <w:lvlText w:val="•"/>
      <w:lvlJc w:val="left"/>
      <w:pPr>
        <w:ind w:left="4968" w:hanging="360"/>
      </w:pPr>
      <w:rPr>
        <w:rFonts w:hint="default"/>
      </w:rPr>
    </w:lvl>
    <w:lvl w:ilvl="5" w:tplc="9DA069D6">
      <w:numFmt w:val="bullet"/>
      <w:lvlText w:val="•"/>
      <w:lvlJc w:val="left"/>
      <w:pPr>
        <w:ind w:left="5940" w:hanging="360"/>
      </w:pPr>
      <w:rPr>
        <w:rFonts w:hint="default"/>
      </w:rPr>
    </w:lvl>
    <w:lvl w:ilvl="6" w:tplc="D38AD106">
      <w:numFmt w:val="bullet"/>
      <w:lvlText w:val="•"/>
      <w:lvlJc w:val="left"/>
      <w:pPr>
        <w:ind w:left="6912" w:hanging="360"/>
      </w:pPr>
      <w:rPr>
        <w:rFonts w:hint="default"/>
      </w:rPr>
    </w:lvl>
    <w:lvl w:ilvl="7" w:tplc="6610E056">
      <w:numFmt w:val="bullet"/>
      <w:lvlText w:val="•"/>
      <w:lvlJc w:val="left"/>
      <w:pPr>
        <w:ind w:left="7884" w:hanging="360"/>
      </w:pPr>
      <w:rPr>
        <w:rFonts w:hint="default"/>
      </w:rPr>
    </w:lvl>
    <w:lvl w:ilvl="8" w:tplc="F38E5118">
      <w:numFmt w:val="bullet"/>
      <w:lvlText w:val="•"/>
      <w:lvlJc w:val="left"/>
      <w:pPr>
        <w:ind w:left="8856" w:hanging="360"/>
      </w:pPr>
      <w:rPr>
        <w:rFonts w:hint="default"/>
      </w:rPr>
    </w:lvl>
  </w:abstractNum>
  <w:abstractNum w:abstractNumId="21" w15:restartNumberingAfterBreak="0">
    <w:nsid w:val="483A1235"/>
    <w:multiLevelType w:val="hybridMultilevel"/>
    <w:tmpl w:val="3CE8D9F6"/>
    <w:lvl w:ilvl="0" w:tplc="5B3EE110">
      <w:numFmt w:val="bullet"/>
      <w:lvlText w:val="•"/>
      <w:lvlJc w:val="left"/>
      <w:pPr>
        <w:ind w:left="1259" w:hanging="360"/>
      </w:pPr>
      <w:rPr>
        <w:rFonts w:ascii="Minion Pro" w:eastAsia="Minion Pro" w:hAnsi="Minion Pro" w:cs="Minion Pro" w:hint="default"/>
        <w:color w:val="231F20"/>
        <w:spacing w:val="-5"/>
        <w:w w:val="100"/>
        <w:sz w:val="22"/>
        <w:szCs w:val="22"/>
      </w:rPr>
    </w:lvl>
    <w:lvl w:ilvl="1" w:tplc="DA18484C">
      <w:numFmt w:val="bullet"/>
      <w:lvlText w:val="•"/>
      <w:lvlJc w:val="left"/>
      <w:pPr>
        <w:ind w:left="2214" w:hanging="360"/>
      </w:pPr>
      <w:rPr>
        <w:rFonts w:hint="default"/>
      </w:rPr>
    </w:lvl>
    <w:lvl w:ilvl="2" w:tplc="D890B304">
      <w:numFmt w:val="bullet"/>
      <w:lvlText w:val="•"/>
      <w:lvlJc w:val="left"/>
      <w:pPr>
        <w:ind w:left="3168" w:hanging="360"/>
      </w:pPr>
      <w:rPr>
        <w:rFonts w:hint="default"/>
      </w:rPr>
    </w:lvl>
    <w:lvl w:ilvl="3" w:tplc="4CF6ED2A">
      <w:numFmt w:val="bullet"/>
      <w:lvlText w:val="•"/>
      <w:lvlJc w:val="left"/>
      <w:pPr>
        <w:ind w:left="4122" w:hanging="360"/>
      </w:pPr>
      <w:rPr>
        <w:rFonts w:hint="default"/>
      </w:rPr>
    </w:lvl>
    <w:lvl w:ilvl="4" w:tplc="107E2C90">
      <w:numFmt w:val="bullet"/>
      <w:lvlText w:val="•"/>
      <w:lvlJc w:val="left"/>
      <w:pPr>
        <w:ind w:left="5076" w:hanging="360"/>
      </w:pPr>
      <w:rPr>
        <w:rFonts w:hint="default"/>
      </w:rPr>
    </w:lvl>
    <w:lvl w:ilvl="5" w:tplc="F00CA3A4">
      <w:numFmt w:val="bullet"/>
      <w:lvlText w:val="•"/>
      <w:lvlJc w:val="left"/>
      <w:pPr>
        <w:ind w:left="6030" w:hanging="360"/>
      </w:pPr>
      <w:rPr>
        <w:rFonts w:hint="default"/>
      </w:rPr>
    </w:lvl>
    <w:lvl w:ilvl="6" w:tplc="7C66CB46">
      <w:numFmt w:val="bullet"/>
      <w:lvlText w:val="•"/>
      <w:lvlJc w:val="left"/>
      <w:pPr>
        <w:ind w:left="6984" w:hanging="360"/>
      </w:pPr>
      <w:rPr>
        <w:rFonts w:hint="default"/>
      </w:rPr>
    </w:lvl>
    <w:lvl w:ilvl="7" w:tplc="D6EA8A4A">
      <w:numFmt w:val="bullet"/>
      <w:lvlText w:val="•"/>
      <w:lvlJc w:val="left"/>
      <w:pPr>
        <w:ind w:left="7938" w:hanging="360"/>
      </w:pPr>
      <w:rPr>
        <w:rFonts w:hint="default"/>
      </w:rPr>
    </w:lvl>
    <w:lvl w:ilvl="8" w:tplc="BFC44EE0">
      <w:numFmt w:val="bullet"/>
      <w:lvlText w:val="•"/>
      <w:lvlJc w:val="left"/>
      <w:pPr>
        <w:ind w:left="8892" w:hanging="360"/>
      </w:pPr>
      <w:rPr>
        <w:rFonts w:hint="default"/>
      </w:rPr>
    </w:lvl>
  </w:abstractNum>
  <w:abstractNum w:abstractNumId="22" w15:restartNumberingAfterBreak="0">
    <w:nsid w:val="4B46070A"/>
    <w:multiLevelType w:val="hybridMultilevel"/>
    <w:tmpl w:val="6B02CDD8"/>
    <w:lvl w:ilvl="0" w:tplc="5C5A4392">
      <w:start w:val="2"/>
      <w:numFmt w:val="decimal"/>
      <w:lvlText w:val="%1."/>
      <w:lvlJc w:val="left"/>
      <w:pPr>
        <w:ind w:left="1080" w:hanging="481"/>
        <w:jc w:val="right"/>
      </w:pPr>
      <w:rPr>
        <w:rFonts w:ascii="Minion Pro" w:eastAsia="Minion Pro" w:hAnsi="Minion Pro" w:cs="Minion Pro" w:hint="default"/>
        <w:color w:val="231F20"/>
        <w:spacing w:val="-5"/>
        <w:w w:val="95"/>
        <w:sz w:val="22"/>
        <w:szCs w:val="22"/>
      </w:rPr>
    </w:lvl>
    <w:lvl w:ilvl="1" w:tplc="A5AAF588">
      <w:numFmt w:val="bullet"/>
      <w:lvlText w:val="•"/>
      <w:lvlJc w:val="left"/>
      <w:pPr>
        <w:ind w:left="2052" w:hanging="481"/>
      </w:pPr>
      <w:rPr>
        <w:rFonts w:hint="default"/>
      </w:rPr>
    </w:lvl>
    <w:lvl w:ilvl="2" w:tplc="19BA33C8">
      <w:numFmt w:val="bullet"/>
      <w:lvlText w:val="•"/>
      <w:lvlJc w:val="left"/>
      <w:pPr>
        <w:ind w:left="3024" w:hanging="481"/>
      </w:pPr>
      <w:rPr>
        <w:rFonts w:hint="default"/>
      </w:rPr>
    </w:lvl>
    <w:lvl w:ilvl="3" w:tplc="F4B09512">
      <w:numFmt w:val="bullet"/>
      <w:lvlText w:val="•"/>
      <w:lvlJc w:val="left"/>
      <w:pPr>
        <w:ind w:left="3996" w:hanging="481"/>
      </w:pPr>
      <w:rPr>
        <w:rFonts w:hint="default"/>
      </w:rPr>
    </w:lvl>
    <w:lvl w:ilvl="4" w:tplc="46D61110">
      <w:numFmt w:val="bullet"/>
      <w:lvlText w:val="•"/>
      <w:lvlJc w:val="left"/>
      <w:pPr>
        <w:ind w:left="4968" w:hanging="481"/>
      </w:pPr>
      <w:rPr>
        <w:rFonts w:hint="default"/>
      </w:rPr>
    </w:lvl>
    <w:lvl w:ilvl="5" w:tplc="F6220C4A">
      <w:numFmt w:val="bullet"/>
      <w:lvlText w:val="•"/>
      <w:lvlJc w:val="left"/>
      <w:pPr>
        <w:ind w:left="5940" w:hanging="481"/>
      </w:pPr>
      <w:rPr>
        <w:rFonts w:hint="default"/>
      </w:rPr>
    </w:lvl>
    <w:lvl w:ilvl="6" w:tplc="EDB84DEE">
      <w:numFmt w:val="bullet"/>
      <w:lvlText w:val="•"/>
      <w:lvlJc w:val="left"/>
      <w:pPr>
        <w:ind w:left="6912" w:hanging="481"/>
      </w:pPr>
      <w:rPr>
        <w:rFonts w:hint="default"/>
      </w:rPr>
    </w:lvl>
    <w:lvl w:ilvl="7" w:tplc="1CD47536">
      <w:numFmt w:val="bullet"/>
      <w:lvlText w:val="•"/>
      <w:lvlJc w:val="left"/>
      <w:pPr>
        <w:ind w:left="7884" w:hanging="481"/>
      </w:pPr>
      <w:rPr>
        <w:rFonts w:hint="default"/>
      </w:rPr>
    </w:lvl>
    <w:lvl w:ilvl="8" w:tplc="F7DC7048">
      <w:numFmt w:val="bullet"/>
      <w:lvlText w:val="•"/>
      <w:lvlJc w:val="left"/>
      <w:pPr>
        <w:ind w:left="8856" w:hanging="481"/>
      </w:pPr>
      <w:rPr>
        <w:rFonts w:hint="default"/>
      </w:rPr>
    </w:lvl>
  </w:abstractNum>
  <w:abstractNum w:abstractNumId="23" w15:restartNumberingAfterBreak="0">
    <w:nsid w:val="4C9356D9"/>
    <w:multiLevelType w:val="hybridMultilevel"/>
    <w:tmpl w:val="0D724C38"/>
    <w:lvl w:ilvl="0" w:tplc="50D2EB3A">
      <w:start w:val="1"/>
      <w:numFmt w:val="decimal"/>
      <w:lvlText w:val="%1."/>
      <w:lvlJc w:val="left"/>
      <w:pPr>
        <w:ind w:left="1260" w:hanging="481"/>
      </w:pPr>
      <w:rPr>
        <w:rFonts w:ascii="Minion Pro" w:eastAsia="Minion Pro" w:hAnsi="Minion Pro" w:cs="Minion Pro" w:hint="default"/>
        <w:color w:val="231F20"/>
        <w:spacing w:val="-12"/>
        <w:w w:val="100"/>
        <w:sz w:val="22"/>
        <w:szCs w:val="22"/>
      </w:rPr>
    </w:lvl>
    <w:lvl w:ilvl="1" w:tplc="94586C98">
      <w:numFmt w:val="bullet"/>
      <w:lvlText w:val="•"/>
      <w:lvlJc w:val="left"/>
      <w:pPr>
        <w:ind w:left="2214" w:hanging="481"/>
      </w:pPr>
      <w:rPr>
        <w:rFonts w:hint="default"/>
      </w:rPr>
    </w:lvl>
    <w:lvl w:ilvl="2" w:tplc="80E09FEE">
      <w:numFmt w:val="bullet"/>
      <w:lvlText w:val="•"/>
      <w:lvlJc w:val="left"/>
      <w:pPr>
        <w:ind w:left="3168" w:hanging="481"/>
      </w:pPr>
      <w:rPr>
        <w:rFonts w:hint="default"/>
      </w:rPr>
    </w:lvl>
    <w:lvl w:ilvl="3" w:tplc="E54C2418">
      <w:numFmt w:val="bullet"/>
      <w:lvlText w:val="•"/>
      <w:lvlJc w:val="left"/>
      <w:pPr>
        <w:ind w:left="4122" w:hanging="481"/>
      </w:pPr>
      <w:rPr>
        <w:rFonts w:hint="default"/>
      </w:rPr>
    </w:lvl>
    <w:lvl w:ilvl="4" w:tplc="058AC616">
      <w:numFmt w:val="bullet"/>
      <w:lvlText w:val="•"/>
      <w:lvlJc w:val="left"/>
      <w:pPr>
        <w:ind w:left="5076" w:hanging="481"/>
      </w:pPr>
      <w:rPr>
        <w:rFonts w:hint="default"/>
      </w:rPr>
    </w:lvl>
    <w:lvl w:ilvl="5" w:tplc="B5F0704C">
      <w:numFmt w:val="bullet"/>
      <w:lvlText w:val="•"/>
      <w:lvlJc w:val="left"/>
      <w:pPr>
        <w:ind w:left="6030" w:hanging="481"/>
      </w:pPr>
      <w:rPr>
        <w:rFonts w:hint="default"/>
      </w:rPr>
    </w:lvl>
    <w:lvl w:ilvl="6" w:tplc="A064BBE6">
      <w:numFmt w:val="bullet"/>
      <w:lvlText w:val="•"/>
      <w:lvlJc w:val="left"/>
      <w:pPr>
        <w:ind w:left="6984" w:hanging="481"/>
      </w:pPr>
      <w:rPr>
        <w:rFonts w:hint="default"/>
      </w:rPr>
    </w:lvl>
    <w:lvl w:ilvl="7" w:tplc="E550ED9A">
      <w:numFmt w:val="bullet"/>
      <w:lvlText w:val="•"/>
      <w:lvlJc w:val="left"/>
      <w:pPr>
        <w:ind w:left="7938" w:hanging="481"/>
      </w:pPr>
      <w:rPr>
        <w:rFonts w:hint="default"/>
      </w:rPr>
    </w:lvl>
    <w:lvl w:ilvl="8" w:tplc="BA7831EE">
      <w:numFmt w:val="bullet"/>
      <w:lvlText w:val="•"/>
      <w:lvlJc w:val="left"/>
      <w:pPr>
        <w:ind w:left="8892" w:hanging="481"/>
      </w:pPr>
      <w:rPr>
        <w:rFonts w:hint="default"/>
      </w:rPr>
    </w:lvl>
  </w:abstractNum>
  <w:abstractNum w:abstractNumId="24" w15:restartNumberingAfterBreak="0">
    <w:nsid w:val="4E055C4A"/>
    <w:multiLevelType w:val="hybridMultilevel"/>
    <w:tmpl w:val="9F08930A"/>
    <w:lvl w:ilvl="0" w:tplc="8EC49E18">
      <w:numFmt w:val="bullet"/>
      <w:lvlText w:val="•"/>
      <w:lvlJc w:val="left"/>
      <w:pPr>
        <w:ind w:left="2102" w:hanging="241"/>
      </w:pPr>
      <w:rPr>
        <w:rFonts w:ascii="Georgia" w:eastAsia="Georgia" w:hAnsi="Georgia" w:cs="Georgia" w:hint="default"/>
        <w:color w:val="231F20"/>
        <w:spacing w:val="-6"/>
        <w:w w:val="100"/>
        <w:sz w:val="22"/>
        <w:szCs w:val="22"/>
      </w:rPr>
    </w:lvl>
    <w:lvl w:ilvl="1" w:tplc="A072A666">
      <w:numFmt w:val="bullet"/>
      <w:lvlText w:val="•"/>
      <w:lvlJc w:val="left"/>
      <w:pPr>
        <w:ind w:left="2792" w:hanging="241"/>
      </w:pPr>
      <w:rPr>
        <w:rFonts w:ascii="Georgia" w:eastAsia="Georgia" w:hAnsi="Georgia" w:cs="Georgia" w:hint="default"/>
        <w:color w:val="231F20"/>
        <w:spacing w:val="-6"/>
        <w:w w:val="100"/>
        <w:sz w:val="22"/>
        <w:szCs w:val="22"/>
      </w:rPr>
    </w:lvl>
    <w:lvl w:ilvl="2" w:tplc="04E8B3F6">
      <w:numFmt w:val="bullet"/>
      <w:lvlText w:val="•"/>
      <w:lvlJc w:val="left"/>
      <w:pPr>
        <w:ind w:left="2100" w:hanging="241"/>
      </w:pPr>
      <w:rPr>
        <w:rFonts w:hint="default"/>
      </w:rPr>
    </w:lvl>
    <w:lvl w:ilvl="3" w:tplc="5B4CD410">
      <w:numFmt w:val="bullet"/>
      <w:lvlText w:val="•"/>
      <w:lvlJc w:val="left"/>
      <w:pPr>
        <w:ind w:left="2800" w:hanging="241"/>
      </w:pPr>
      <w:rPr>
        <w:rFonts w:hint="default"/>
      </w:rPr>
    </w:lvl>
    <w:lvl w:ilvl="4" w:tplc="1FE62544">
      <w:numFmt w:val="bullet"/>
      <w:lvlText w:val="•"/>
      <w:lvlJc w:val="left"/>
      <w:pPr>
        <w:ind w:left="2454" w:hanging="241"/>
      </w:pPr>
      <w:rPr>
        <w:rFonts w:hint="default"/>
      </w:rPr>
    </w:lvl>
    <w:lvl w:ilvl="5" w:tplc="EEBE97C2">
      <w:numFmt w:val="bullet"/>
      <w:lvlText w:val="•"/>
      <w:lvlJc w:val="left"/>
      <w:pPr>
        <w:ind w:left="2108" w:hanging="241"/>
      </w:pPr>
      <w:rPr>
        <w:rFonts w:hint="default"/>
      </w:rPr>
    </w:lvl>
    <w:lvl w:ilvl="6" w:tplc="8DF8CE2A">
      <w:numFmt w:val="bullet"/>
      <w:lvlText w:val="•"/>
      <w:lvlJc w:val="left"/>
      <w:pPr>
        <w:ind w:left="1762" w:hanging="241"/>
      </w:pPr>
      <w:rPr>
        <w:rFonts w:hint="default"/>
      </w:rPr>
    </w:lvl>
    <w:lvl w:ilvl="7" w:tplc="BC64DBC6">
      <w:numFmt w:val="bullet"/>
      <w:lvlText w:val="•"/>
      <w:lvlJc w:val="left"/>
      <w:pPr>
        <w:ind w:left="1416" w:hanging="241"/>
      </w:pPr>
      <w:rPr>
        <w:rFonts w:hint="default"/>
      </w:rPr>
    </w:lvl>
    <w:lvl w:ilvl="8" w:tplc="CC7079E0">
      <w:numFmt w:val="bullet"/>
      <w:lvlText w:val="•"/>
      <w:lvlJc w:val="left"/>
      <w:pPr>
        <w:ind w:left="1070" w:hanging="241"/>
      </w:pPr>
      <w:rPr>
        <w:rFonts w:hint="default"/>
      </w:rPr>
    </w:lvl>
  </w:abstractNum>
  <w:abstractNum w:abstractNumId="25" w15:restartNumberingAfterBreak="0">
    <w:nsid w:val="56EA2A19"/>
    <w:multiLevelType w:val="hybridMultilevel"/>
    <w:tmpl w:val="97A62158"/>
    <w:lvl w:ilvl="0" w:tplc="B80AD068">
      <w:start w:val="1"/>
      <w:numFmt w:val="decimal"/>
      <w:lvlText w:val="%1"/>
      <w:lvlJc w:val="left"/>
      <w:pPr>
        <w:ind w:left="360" w:hanging="720"/>
        <w:jc w:val="right"/>
      </w:pPr>
      <w:rPr>
        <w:rFonts w:ascii="Minion Pro" w:eastAsia="Minion Pro" w:hAnsi="Minion Pro" w:cs="Minion Pro" w:hint="default"/>
        <w:color w:val="231F20"/>
        <w:spacing w:val="-18"/>
        <w:w w:val="93"/>
        <w:sz w:val="18"/>
        <w:szCs w:val="18"/>
      </w:rPr>
    </w:lvl>
    <w:lvl w:ilvl="1" w:tplc="B7027444">
      <w:start w:val="1"/>
      <w:numFmt w:val="decimal"/>
      <w:lvlText w:val="%2."/>
      <w:lvlJc w:val="left"/>
      <w:pPr>
        <w:ind w:left="1079" w:hanging="360"/>
      </w:pPr>
      <w:rPr>
        <w:rFonts w:ascii="Times New Roman" w:eastAsia="Times New Roman" w:hAnsi="Times New Roman" w:cs="Times New Roman" w:hint="default"/>
        <w:color w:val="231F20"/>
        <w:spacing w:val="-26"/>
        <w:w w:val="100"/>
        <w:sz w:val="22"/>
        <w:szCs w:val="22"/>
      </w:rPr>
    </w:lvl>
    <w:lvl w:ilvl="2" w:tplc="BFAA9604">
      <w:numFmt w:val="bullet"/>
      <w:lvlText w:val="•"/>
      <w:lvlJc w:val="left"/>
      <w:pPr>
        <w:ind w:left="1200" w:hanging="360"/>
      </w:pPr>
      <w:rPr>
        <w:rFonts w:hint="default"/>
      </w:rPr>
    </w:lvl>
    <w:lvl w:ilvl="3" w:tplc="A0427CAA">
      <w:numFmt w:val="bullet"/>
      <w:lvlText w:val="•"/>
      <w:lvlJc w:val="left"/>
      <w:pPr>
        <w:ind w:left="1380" w:hanging="360"/>
      </w:pPr>
      <w:rPr>
        <w:rFonts w:hint="default"/>
      </w:rPr>
    </w:lvl>
    <w:lvl w:ilvl="4" w:tplc="06EE1962">
      <w:numFmt w:val="bullet"/>
      <w:lvlText w:val="•"/>
      <w:lvlJc w:val="left"/>
      <w:pPr>
        <w:ind w:left="2725" w:hanging="360"/>
      </w:pPr>
      <w:rPr>
        <w:rFonts w:hint="default"/>
      </w:rPr>
    </w:lvl>
    <w:lvl w:ilvl="5" w:tplc="10387DA6">
      <w:numFmt w:val="bullet"/>
      <w:lvlText w:val="•"/>
      <w:lvlJc w:val="left"/>
      <w:pPr>
        <w:ind w:left="4071" w:hanging="360"/>
      </w:pPr>
      <w:rPr>
        <w:rFonts w:hint="default"/>
      </w:rPr>
    </w:lvl>
    <w:lvl w:ilvl="6" w:tplc="A8CE949C">
      <w:numFmt w:val="bullet"/>
      <w:lvlText w:val="•"/>
      <w:lvlJc w:val="left"/>
      <w:pPr>
        <w:ind w:left="5417" w:hanging="360"/>
      </w:pPr>
      <w:rPr>
        <w:rFonts w:hint="default"/>
      </w:rPr>
    </w:lvl>
    <w:lvl w:ilvl="7" w:tplc="C3FC4974">
      <w:numFmt w:val="bullet"/>
      <w:lvlText w:val="•"/>
      <w:lvlJc w:val="left"/>
      <w:pPr>
        <w:ind w:left="6762" w:hanging="360"/>
      </w:pPr>
      <w:rPr>
        <w:rFonts w:hint="default"/>
      </w:rPr>
    </w:lvl>
    <w:lvl w:ilvl="8" w:tplc="76B6C65A">
      <w:numFmt w:val="bullet"/>
      <w:lvlText w:val="•"/>
      <w:lvlJc w:val="left"/>
      <w:pPr>
        <w:ind w:left="8108" w:hanging="360"/>
      </w:pPr>
      <w:rPr>
        <w:rFonts w:hint="default"/>
      </w:rPr>
    </w:lvl>
  </w:abstractNum>
  <w:abstractNum w:abstractNumId="26" w15:restartNumberingAfterBreak="0">
    <w:nsid w:val="57355ADE"/>
    <w:multiLevelType w:val="hybridMultilevel"/>
    <w:tmpl w:val="7826AB7C"/>
    <w:lvl w:ilvl="0" w:tplc="698467C6">
      <w:start w:val="1"/>
      <w:numFmt w:val="decimal"/>
      <w:lvlText w:val="%1."/>
      <w:lvlJc w:val="left"/>
      <w:pPr>
        <w:ind w:left="1080" w:hanging="481"/>
        <w:jc w:val="left"/>
      </w:pPr>
      <w:rPr>
        <w:rFonts w:ascii="Times New Roman" w:eastAsia="Times New Roman" w:hAnsi="Times New Roman" w:cs="Times New Roman" w:hint="default"/>
        <w:color w:val="231F20"/>
        <w:w w:val="94"/>
        <w:sz w:val="22"/>
        <w:szCs w:val="22"/>
      </w:rPr>
    </w:lvl>
    <w:lvl w:ilvl="1" w:tplc="767AC21E">
      <w:numFmt w:val="bullet"/>
      <w:lvlText w:val="•"/>
      <w:lvlJc w:val="left"/>
      <w:pPr>
        <w:ind w:left="1420" w:hanging="481"/>
      </w:pPr>
      <w:rPr>
        <w:rFonts w:hint="default"/>
      </w:rPr>
    </w:lvl>
    <w:lvl w:ilvl="2" w:tplc="7F2AE012">
      <w:numFmt w:val="bullet"/>
      <w:lvlText w:val="•"/>
      <w:lvlJc w:val="left"/>
      <w:pPr>
        <w:ind w:left="2257" w:hanging="481"/>
      </w:pPr>
      <w:rPr>
        <w:rFonts w:hint="default"/>
      </w:rPr>
    </w:lvl>
    <w:lvl w:ilvl="3" w:tplc="CB90CD56">
      <w:numFmt w:val="bullet"/>
      <w:lvlText w:val="•"/>
      <w:lvlJc w:val="left"/>
      <w:pPr>
        <w:ind w:left="3094" w:hanging="481"/>
      </w:pPr>
      <w:rPr>
        <w:rFonts w:hint="default"/>
      </w:rPr>
    </w:lvl>
    <w:lvl w:ilvl="4" w:tplc="03F41792">
      <w:numFmt w:val="bullet"/>
      <w:lvlText w:val="•"/>
      <w:lvlJc w:val="left"/>
      <w:pPr>
        <w:ind w:left="3931" w:hanging="481"/>
      </w:pPr>
      <w:rPr>
        <w:rFonts w:hint="default"/>
      </w:rPr>
    </w:lvl>
    <w:lvl w:ilvl="5" w:tplc="BFDAA7D2">
      <w:numFmt w:val="bullet"/>
      <w:lvlText w:val="•"/>
      <w:lvlJc w:val="left"/>
      <w:pPr>
        <w:ind w:left="4769" w:hanging="481"/>
      </w:pPr>
      <w:rPr>
        <w:rFonts w:hint="default"/>
      </w:rPr>
    </w:lvl>
    <w:lvl w:ilvl="6" w:tplc="9BA0C6E0">
      <w:numFmt w:val="bullet"/>
      <w:lvlText w:val="•"/>
      <w:lvlJc w:val="left"/>
      <w:pPr>
        <w:ind w:left="5606" w:hanging="481"/>
      </w:pPr>
      <w:rPr>
        <w:rFonts w:hint="default"/>
      </w:rPr>
    </w:lvl>
    <w:lvl w:ilvl="7" w:tplc="165AC090">
      <w:numFmt w:val="bullet"/>
      <w:lvlText w:val="•"/>
      <w:lvlJc w:val="left"/>
      <w:pPr>
        <w:ind w:left="6443" w:hanging="481"/>
      </w:pPr>
      <w:rPr>
        <w:rFonts w:hint="default"/>
      </w:rPr>
    </w:lvl>
    <w:lvl w:ilvl="8" w:tplc="D0B2ED5E">
      <w:numFmt w:val="bullet"/>
      <w:lvlText w:val="•"/>
      <w:lvlJc w:val="left"/>
      <w:pPr>
        <w:ind w:left="7281" w:hanging="481"/>
      </w:pPr>
      <w:rPr>
        <w:rFonts w:hint="default"/>
      </w:rPr>
    </w:lvl>
  </w:abstractNum>
  <w:abstractNum w:abstractNumId="27" w15:restartNumberingAfterBreak="0">
    <w:nsid w:val="584231D1"/>
    <w:multiLevelType w:val="hybridMultilevel"/>
    <w:tmpl w:val="DC7299EA"/>
    <w:lvl w:ilvl="0" w:tplc="2F7E6A44">
      <w:numFmt w:val="bullet"/>
      <w:lvlText w:val="•"/>
      <w:lvlJc w:val="left"/>
      <w:pPr>
        <w:ind w:left="2780" w:hanging="241"/>
      </w:pPr>
      <w:rPr>
        <w:rFonts w:ascii="Georgia" w:eastAsia="Georgia" w:hAnsi="Georgia" w:cs="Georgia" w:hint="default"/>
        <w:color w:val="231F20"/>
        <w:spacing w:val="-6"/>
        <w:w w:val="100"/>
        <w:sz w:val="22"/>
        <w:szCs w:val="22"/>
      </w:rPr>
    </w:lvl>
    <w:lvl w:ilvl="1" w:tplc="402A11A6">
      <w:numFmt w:val="bullet"/>
      <w:lvlText w:val="•"/>
      <w:lvlJc w:val="left"/>
      <w:pPr>
        <w:ind w:left="2973" w:hanging="241"/>
      </w:pPr>
      <w:rPr>
        <w:rFonts w:hint="default"/>
      </w:rPr>
    </w:lvl>
    <w:lvl w:ilvl="2" w:tplc="8E5CCEE4">
      <w:numFmt w:val="bullet"/>
      <w:lvlText w:val="•"/>
      <w:lvlJc w:val="left"/>
      <w:pPr>
        <w:ind w:left="3167" w:hanging="241"/>
      </w:pPr>
      <w:rPr>
        <w:rFonts w:hint="default"/>
      </w:rPr>
    </w:lvl>
    <w:lvl w:ilvl="3" w:tplc="8D186CC4">
      <w:numFmt w:val="bullet"/>
      <w:lvlText w:val="•"/>
      <w:lvlJc w:val="left"/>
      <w:pPr>
        <w:ind w:left="3361" w:hanging="241"/>
      </w:pPr>
      <w:rPr>
        <w:rFonts w:hint="default"/>
      </w:rPr>
    </w:lvl>
    <w:lvl w:ilvl="4" w:tplc="24E6E9B0">
      <w:numFmt w:val="bullet"/>
      <w:lvlText w:val="•"/>
      <w:lvlJc w:val="left"/>
      <w:pPr>
        <w:ind w:left="3555" w:hanging="241"/>
      </w:pPr>
      <w:rPr>
        <w:rFonts w:hint="default"/>
      </w:rPr>
    </w:lvl>
    <w:lvl w:ilvl="5" w:tplc="8C8A059E">
      <w:numFmt w:val="bullet"/>
      <w:lvlText w:val="•"/>
      <w:lvlJc w:val="left"/>
      <w:pPr>
        <w:ind w:left="3748" w:hanging="241"/>
      </w:pPr>
      <w:rPr>
        <w:rFonts w:hint="default"/>
      </w:rPr>
    </w:lvl>
    <w:lvl w:ilvl="6" w:tplc="EBAA8656">
      <w:numFmt w:val="bullet"/>
      <w:lvlText w:val="•"/>
      <w:lvlJc w:val="left"/>
      <w:pPr>
        <w:ind w:left="3942" w:hanging="241"/>
      </w:pPr>
      <w:rPr>
        <w:rFonts w:hint="default"/>
      </w:rPr>
    </w:lvl>
    <w:lvl w:ilvl="7" w:tplc="17AEDDC6">
      <w:numFmt w:val="bullet"/>
      <w:lvlText w:val="•"/>
      <w:lvlJc w:val="left"/>
      <w:pPr>
        <w:ind w:left="4136" w:hanging="241"/>
      </w:pPr>
      <w:rPr>
        <w:rFonts w:hint="default"/>
      </w:rPr>
    </w:lvl>
    <w:lvl w:ilvl="8" w:tplc="AA66AEA2">
      <w:numFmt w:val="bullet"/>
      <w:lvlText w:val="•"/>
      <w:lvlJc w:val="left"/>
      <w:pPr>
        <w:ind w:left="4330" w:hanging="241"/>
      </w:pPr>
      <w:rPr>
        <w:rFonts w:hint="default"/>
      </w:rPr>
    </w:lvl>
  </w:abstractNum>
  <w:abstractNum w:abstractNumId="28" w15:restartNumberingAfterBreak="0">
    <w:nsid w:val="58E62AC8"/>
    <w:multiLevelType w:val="hybridMultilevel"/>
    <w:tmpl w:val="EB9ED3E0"/>
    <w:lvl w:ilvl="0" w:tplc="E0A0EE28">
      <w:start w:val="1"/>
      <w:numFmt w:val="decimal"/>
      <w:lvlText w:val="%1."/>
      <w:lvlJc w:val="left"/>
      <w:pPr>
        <w:ind w:left="1260" w:hanging="481"/>
        <w:jc w:val="right"/>
      </w:pPr>
      <w:rPr>
        <w:rFonts w:ascii="Minion Pro" w:eastAsia="Minion Pro" w:hAnsi="Minion Pro" w:cs="Minion Pro" w:hint="default"/>
        <w:color w:val="231F20"/>
        <w:spacing w:val="-6"/>
        <w:w w:val="93"/>
        <w:sz w:val="22"/>
        <w:szCs w:val="22"/>
      </w:rPr>
    </w:lvl>
    <w:lvl w:ilvl="1" w:tplc="F5FA3FD2">
      <w:numFmt w:val="bullet"/>
      <w:lvlText w:val="•"/>
      <w:lvlJc w:val="left"/>
      <w:pPr>
        <w:ind w:left="2214" w:hanging="481"/>
      </w:pPr>
      <w:rPr>
        <w:rFonts w:hint="default"/>
      </w:rPr>
    </w:lvl>
    <w:lvl w:ilvl="2" w:tplc="AAE0DC1E">
      <w:numFmt w:val="bullet"/>
      <w:lvlText w:val="•"/>
      <w:lvlJc w:val="left"/>
      <w:pPr>
        <w:ind w:left="3168" w:hanging="481"/>
      </w:pPr>
      <w:rPr>
        <w:rFonts w:hint="default"/>
      </w:rPr>
    </w:lvl>
    <w:lvl w:ilvl="3" w:tplc="F216D286">
      <w:numFmt w:val="bullet"/>
      <w:lvlText w:val="•"/>
      <w:lvlJc w:val="left"/>
      <w:pPr>
        <w:ind w:left="4122" w:hanging="481"/>
      </w:pPr>
      <w:rPr>
        <w:rFonts w:hint="default"/>
      </w:rPr>
    </w:lvl>
    <w:lvl w:ilvl="4" w:tplc="044ADA4E">
      <w:numFmt w:val="bullet"/>
      <w:lvlText w:val="•"/>
      <w:lvlJc w:val="left"/>
      <w:pPr>
        <w:ind w:left="5076" w:hanging="481"/>
      </w:pPr>
      <w:rPr>
        <w:rFonts w:hint="default"/>
      </w:rPr>
    </w:lvl>
    <w:lvl w:ilvl="5" w:tplc="7196E65E">
      <w:numFmt w:val="bullet"/>
      <w:lvlText w:val="•"/>
      <w:lvlJc w:val="left"/>
      <w:pPr>
        <w:ind w:left="6030" w:hanging="481"/>
      </w:pPr>
      <w:rPr>
        <w:rFonts w:hint="default"/>
      </w:rPr>
    </w:lvl>
    <w:lvl w:ilvl="6" w:tplc="49B61ED2">
      <w:numFmt w:val="bullet"/>
      <w:lvlText w:val="•"/>
      <w:lvlJc w:val="left"/>
      <w:pPr>
        <w:ind w:left="6984" w:hanging="481"/>
      </w:pPr>
      <w:rPr>
        <w:rFonts w:hint="default"/>
      </w:rPr>
    </w:lvl>
    <w:lvl w:ilvl="7" w:tplc="E4B0B788">
      <w:numFmt w:val="bullet"/>
      <w:lvlText w:val="•"/>
      <w:lvlJc w:val="left"/>
      <w:pPr>
        <w:ind w:left="7938" w:hanging="481"/>
      </w:pPr>
      <w:rPr>
        <w:rFonts w:hint="default"/>
      </w:rPr>
    </w:lvl>
    <w:lvl w:ilvl="8" w:tplc="960CE0DA">
      <w:numFmt w:val="bullet"/>
      <w:lvlText w:val="•"/>
      <w:lvlJc w:val="left"/>
      <w:pPr>
        <w:ind w:left="8892" w:hanging="481"/>
      </w:pPr>
      <w:rPr>
        <w:rFonts w:hint="default"/>
      </w:rPr>
    </w:lvl>
  </w:abstractNum>
  <w:abstractNum w:abstractNumId="29" w15:restartNumberingAfterBreak="0">
    <w:nsid w:val="59D3300F"/>
    <w:multiLevelType w:val="hybridMultilevel"/>
    <w:tmpl w:val="F3E66432"/>
    <w:lvl w:ilvl="0" w:tplc="6D086698">
      <w:start w:val="1"/>
      <w:numFmt w:val="decimal"/>
      <w:lvlText w:val="%1."/>
      <w:lvlJc w:val="left"/>
      <w:pPr>
        <w:ind w:left="1260" w:hanging="481"/>
        <w:jc w:val="right"/>
      </w:pPr>
      <w:rPr>
        <w:rFonts w:ascii="Times New Roman" w:eastAsia="Times New Roman" w:hAnsi="Times New Roman" w:cs="Times New Roman" w:hint="default"/>
        <w:color w:val="231F20"/>
        <w:w w:val="94"/>
        <w:sz w:val="22"/>
        <w:szCs w:val="22"/>
      </w:rPr>
    </w:lvl>
    <w:lvl w:ilvl="1" w:tplc="552859B0">
      <w:numFmt w:val="bullet"/>
      <w:lvlText w:val="•"/>
      <w:lvlJc w:val="left"/>
      <w:pPr>
        <w:ind w:left="2214" w:hanging="481"/>
      </w:pPr>
      <w:rPr>
        <w:rFonts w:hint="default"/>
      </w:rPr>
    </w:lvl>
    <w:lvl w:ilvl="2" w:tplc="33EE9D7C">
      <w:numFmt w:val="bullet"/>
      <w:lvlText w:val="•"/>
      <w:lvlJc w:val="left"/>
      <w:pPr>
        <w:ind w:left="3168" w:hanging="481"/>
      </w:pPr>
      <w:rPr>
        <w:rFonts w:hint="default"/>
      </w:rPr>
    </w:lvl>
    <w:lvl w:ilvl="3" w:tplc="1664779E">
      <w:numFmt w:val="bullet"/>
      <w:lvlText w:val="•"/>
      <w:lvlJc w:val="left"/>
      <w:pPr>
        <w:ind w:left="4122" w:hanging="481"/>
      </w:pPr>
      <w:rPr>
        <w:rFonts w:hint="default"/>
      </w:rPr>
    </w:lvl>
    <w:lvl w:ilvl="4" w:tplc="6ED4370A">
      <w:numFmt w:val="bullet"/>
      <w:lvlText w:val="•"/>
      <w:lvlJc w:val="left"/>
      <w:pPr>
        <w:ind w:left="5076" w:hanging="481"/>
      </w:pPr>
      <w:rPr>
        <w:rFonts w:hint="default"/>
      </w:rPr>
    </w:lvl>
    <w:lvl w:ilvl="5" w:tplc="F266E418">
      <w:numFmt w:val="bullet"/>
      <w:lvlText w:val="•"/>
      <w:lvlJc w:val="left"/>
      <w:pPr>
        <w:ind w:left="6030" w:hanging="481"/>
      </w:pPr>
      <w:rPr>
        <w:rFonts w:hint="default"/>
      </w:rPr>
    </w:lvl>
    <w:lvl w:ilvl="6" w:tplc="F7B69C2A">
      <w:numFmt w:val="bullet"/>
      <w:lvlText w:val="•"/>
      <w:lvlJc w:val="left"/>
      <w:pPr>
        <w:ind w:left="6984" w:hanging="481"/>
      </w:pPr>
      <w:rPr>
        <w:rFonts w:hint="default"/>
      </w:rPr>
    </w:lvl>
    <w:lvl w:ilvl="7" w:tplc="614E8BB2">
      <w:numFmt w:val="bullet"/>
      <w:lvlText w:val="•"/>
      <w:lvlJc w:val="left"/>
      <w:pPr>
        <w:ind w:left="7938" w:hanging="481"/>
      </w:pPr>
      <w:rPr>
        <w:rFonts w:hint="default"/>
      </w:rPr>
    </w:lvl>
    <w:lvl w:ilvl="8" w:tplc="B80AD1F8">
      <w:numFmt w:val="bullet"/>
      <w:lvlText w:val="•"/>
      <w:lvlJc w:val="left"/>
      <w:pPr>
        <w:ind w:left="8892" w:hanging="481"/>
      </w:pPr>
      <w:rPr>
        <w:rFonts w:hint="default"/>
      </w:rPr>
    </w:lvl>
  </w:abstractNum>
  <w:abstractNum w:abstractNumId="30" w15:restartNumberingAfterBreak="0">
    <w:nsid w:val="5AFF26D5"/>
    <w:multiLevelType w:val="multilevel"/>
    <w:tmpl w:val="DB46BEAE"/>
    <w:lvl w:ilvl="0">
      <w:start w:val="1"/>
      <w:numFmt w:val="decimal"/>
      <w:lvlText w:val="%1"/>
      <w:lvlJc w:val="left"/>
      <w:pPr>
        <w:ind w:left="2415" w:hanging="595"/>
      </w:pPr>
      <w:rPr>
        <w:rFonts w:hint="default"/>
      </w:rPr>
    </w:lvl>
    <w:lvl w:ilvl="1">
      <w:start w:val="4"/>
      <w:numFmt w:val="decimal"/>
      <w:lvlText w:val="%1.%2"/>
      <w:lvlJc w:val="left"/>
      <w:pPr>
        <w:ind w:left="2415" w:hanging="595"/>
      </w:pPr>
      <w:rPr>
        <w:rFonts w:ascii="Verdana" w:eastAsia="Verdana" w:hAnsi="Verdana" w:cs="Verdana" w:hint="default"/>
        <w:b/>
        <w:bCs/>
        <w:color w:val="003563"/>
        <w:w w:val="100"/>
        <w:sz w:val="28"/>
        <w:szCs w:val="28"/>
      </w:rPr>
    </w:lvl>
    <w:lvl w:ilvl="2">
      <w:numFmt w:val="bullet"/>
      <w:lvlText w:val="•"/>
      <w:lvlJc w:val="left"/>
      <w:pPr>
        <w:ind w:left="4284" w:hanging="595"/>
      </w:pPr>
      <w:rPr>
        <w:rFonts w:hint="default"/>
      </w:rPr>
    </w:lvl>
    <w:lvl w:ilvl="3">
      <w:numFmt w:val="bullet"/>
      <w:lvlText w:val="•"/>
      <w:lvlJc w:val="left"/>
      <w:pPr>
        <w:ind w:left="5216" w:hanging="595"/>
      </w:pPr>
      <w:rPr>
        <w:rFonts w:hint="default"/>
      </w:rPr>
    </w:lvl>
    <w:lvl w:ilvl="4">
      <w:numFmt w:val="bullet"/>
      <w:lvlText w:val="•"/>
      <w:lvlJc w:val="left"/>
      <w:pPr>
        <w:ind w:left="6148" w:hanging="595"/>
      </w:pPr>
      <w:rPr>
        <w:rFonts w:hint="default"/>
      </w:rPr>
    </w:lvl>
    <w:lvl w:ilvl="5">
      <w:numFmt w:val="bullet"/>
      <w:lvlText w:val="•"/>
      <w:lvlJc w:val="left"/>
      <w:pPr>
        <w:ind w:left="7080" w:hanging="595"/>
      </w:pPr>
      <w:rPr>
        <w:rFonts w:hint="default"/>
      </w:rPr>
    </w:lvl>
    <w:lvl w:ilvl="6">
      <w:numFmt w:val="bullet"/>
      <w:lvlText w:val="•"/>
      <w:lvlJc w:val="left"/>
      <w:pPr>
        <w:ind w:left="8012" w:hanging="595"/>
      </w:pPr>
      <w:rPr>
        <w:rFonts w:hint="default"/>
      </w:rPr>
    </w:lvl>
    <w:lvl w:ilvl="7">
      <w:numFmt w:val="bullet"/>
      <w:lvlText w:val="•"/>
      <w:lvlJc w:val="left"/>
      <w:pPr>
        <w:ind w:left="8944" w:hanging="595"/>
      </w:pPr>
      <w:rPr>
        <w:rFonts w:hint="default"/>
      </w:rPr>
    </w:lvl>
    <w:lvl w:ilvl="8">
      <w:numFmt w:val="bullet"/>
      <w:lvlText w:val="•"/>
      <w:lvlJc w:val="left"/>
      <w:pPr>
        <w:ind w:left="9876" w:hanging="595"/>
      </w:pPr>
      <w:rPr>
        <w:rFonts w:hint="default"/>
      </w:rPr>
    </w:lvl>
  </w:abstractNum>
  <w:abstractNum w:abstractNumId="31" w15:restartNumberingAfterBreak="0">
    <w:nsid w:val="5FF20B84"/>
    <w:multiLevelType w:val="hybridMultilevel"/>
    <w:tmpl w:val="CC0ECC94"/>
    <w:lvl w:ilvl="0" w:tplc="F49A72B2">
      <w:start w:val="1"/>
      <w:numFmt w:val="decimal"/>
      <w:lvlText w:val="%1."/>
      <w:lvlJc w:val="left"/>
      <w:pPr>
        <w:ind w:left="1080" w:hanging="481"/>
        <w:jc w:val="right"/>
      </w:pPr>
      <w:rPr>
        <w:rFonts w:ascii="Minion Pro" w:eastAsia="Minion Pro" w:hAnsi="Minion Pro" w:cs="Minion Pro" w:hint="default"/>
        <w:color w:val="231F20"/>
        <w:spacing w:val="-3"/>
        <w:w w:val="93"/>
        <w:sz w:val="22"/>
        <w:szCs w:val="22"/>
      </w:rPr>
    </w:lvl>
    <w:lvl w:ilvl="1" w:tplc="BA9A3978">
      <w:numFmt w:val="bullet"/>
      <w:lvlText w:val="•"/>
      <w:lvlJc w:val="left"/>
      <w:pPr>
        <w:ind w:left="2052" w:hanging="481"/>
      </w:pPr>
      <w:rPr>
        <w:rFonts w:hint="default"/>
      </w:rPr>
    </w:lvl>
    <w:lvl w:ilvl="2" w:tplc="32E256E6">
      <w:numFmt w:val="bullet"/>
      <w:lvlText w:val="•"/>
      <w:lvlJc w:val="left"/>
      <w:pPr>
        <w:ind w:left="3024" w:hanging="481"/>
      </w:pPr>
      <w:rPr>
        <w:rFonts w:hint="default"/>
      </w:rPr>
    </w:lvl>
    <w:lvl w:ilvl="3" w:tplc="43F43AEC">
      <w:numFmt w:val="bullet"/>
      <w:lvlText w:val="•"/>
      <w:lvlJc w:val="left"/>
      <w:pPr>
        <w:ind w:left="3996" w:hanging="481"/>
      </w:pPr>
      <w:rPr>
        <w:rFonts w:hint="default"/>
      </w:rPr>
    </w:lvl>
    <w:lvl w:ilvl="4" w:tplc="CCC08C72">
      <w:numFmt w:val="bullet"/>
      <w:lvlText w:val="•"/>
      <w:lvlJc w:val="left"/>
      <w:pPr>
        <w:ind w:left="4968" w:hanging="481"/>
      </w:pPr>
      <w:rPr>
        <w:rFonts w:hint="default"/>
      </w:rPr>
    </w:lvl>
    <w:lvl w:ilvl="5" w:tplc="8BCECBC2">
      <w:numFmt w:val="bullet"/>
      <w:lvlText w:val="•"/>
      <w:lvlJc w:val="left"/>
      <w:pPr>
        <w:ind w:left="5940" w:hanging="481"/>
      </w:pPr>
      <w:rPr>
        <w:rFonts w:hint="default"/>
      </w:rPr>
    </w:lvl>
    <w:lvl w:ilvl="6" w:tplc="54B28E62">
      <w:numFmt w:val="bullet"/>
      <w:lvlText w:val="•"/>
      <w:lvlJc w:val="left"/>
      <w:pPr>
        <w:ind w:left="6912" w:hanging="481"/>
      </w:pPr>
      <w:rPr>
        <w:rFonts w:hint="default"/>
      </w:rPr>
    </w:lvl>
    <w:lvl w:ilvl="7" w:tplc="E8C68AD8">
      <w:numFmt w:val="bullet"/>
      <w:lvlText w:val="•"/>
      <w:lvlJc w:val="left"/>
      <w:pPr>
        <w:ind w:left="7884" w:hanging="481"/>
      </w:pPr>
      <w:rPr>
        <w:rFonts w:hint="default"/>
      </w:rPr>
    </w:lvl>
    <w:lvl w:ilvl="8" w:tplc="E1DC5C90">
      <w:numFmt w:val="bullet"/>
      <w:lvlText w:val="•"/>
      <w:lvlJc w:val="left"/>
      <w:pPr>
        <w:ind w:left="8856" w:hanging="481"/>
      </w:pPr>
      <w:rPr>
        <w:rFonts w:hint="default"/>
      </w:rPr>
    </w:lvl>
  </w:abstractNum>
  <w:abstractNum w:abstractNumId="32" w15:restartNumberingAfterBreak="0">
    <w:nsid w:val="60350EA1"/>
    <w:multiLevelType w:val="hybridMultilevel"/>
    <w:tmpl w:val="BF38432C"/>
    <w:lvl w:ilvl="0" w:tplc="68EA3B82">
      <w:start w:val="1"/>
      <w:numFmt w:val="decimal"/>
      <w:lvlText w:val="%1."/>
      <w:lvlJc w:val="left"/>
      <w:pPr>
        <w:ind w:left="1080" w:hanging="481"/>
      </w:pPr>
      <w:rPr>
        <w:rFonts w:ascii="Minion Pro" w:eastAsia="Minion Pro" w:hAnsi="Minion Pro" w:cs="Minion Pro" w:hint="default"/>
        <w:color w:val="231F20"/>
        <w:spacing w:val="-17"/>
        <w:w w:val="100"/>
        <w:sz w:val="22"/>
        <w:szCs w:val="22"/>
      </w:rPr>
    </w:lvl>
    <w:lvl w:ilvl="1" w:tplc="78605B3A">
      <w:numFmt w:val="bullet"/>
      <w:lvlText w:val="•"/>
      <w:lvlJc w:val="left"/>
      <w:pPr>
        <w:ind w:left="1260" w:hanging="481"/>
      </w:pPr>
      <w:rPr>
        <w:rFonts w:hint="default"/>
      </w:rPr>
    </w:lvl>
    <w:lvl w:ilvl="2" w:tplc="4844E1EA">
      <w:numFmt w:val="bullet"/>
      <w:lvlText w:val="•"/>
      <w:lvlJc w:val="left"/>
      <w:pPr>
        <w:ind w:left="1420" w:hanging="481"/>
      </w:pPr>
      <w:rPr>
        <w:rFonts w:hint="default"/>
      </w:rPr>
    </w:lvl>
    <w:lvl w:ilvl="3" w:tplc="59382D96">
      <w:numFmt w:val="bullet"/>
      <w:lvlText w:val="•"/>
      <w:lvlJc w:val="left"/>
      <w:pPr>
        <w:ind w:left="2012" w:hanging="481"/>
      </w:pPr>
      <w:rPr>
        <w:rFonts w:hint="default"/>
      </w:rPr>
    </w:lvl>
    <w:lvl w:ilvl="4" w:tplc="5DBED094">
      <w:numFmt w:val="bullet"/>
      <w:lvlText w:val="•"/>
      <w:lvlJc w:val="left"/>
      <w:pPr>
        <w:ind w:left="2604" w:hanging="481"/>
      </w:pPr>
      <w:rPr>
        <w:rFonts w:hint="default"/>
      </w:rPr>
    </w:lvl>
    <w:lvl w:ilvl="5" w:tplc="6AF6DF7A">
      <w:numFmt w:val="bullet"/>
      <w:lvlText w:val="•"/>
      <w:lvlJc w:val="left"/>
      <w:pPr>
        <w:ind w:left="3197" w:hanging="481"/>
      </w:pPr>
      <w:rPr>
        <w:rFonts w:hint="default"/>
      </w:rPr>
    </w:lvl>
    <w:lvl w:ilvl="6" w:tplc="E1565134">
      <w:numFmt w:val="bullet"/>
      <w:lvlText w:val="•"/>
      <w:lvlJc w:val="left"/>
      <w:pPr>
        <w:ind w:left="3789" w:hanging="481"/>
      </w:pPr>
      <w:rPr>
        <w:rFonts w:hint="default"/>
      </w:rPr>
    </w:lvl>
    <w:lvl w:ilvl="7" w:tplc="B5587438">
      <w:numFmt w:val="bullet"/>
      <w:lvlText w:val="•"/>
      <w:lvlJc w:val="left"/>
      <w:pPr>
        <w:ind w:left="4381" w:hanging="481"/>
      </w:pPr>
      <w:rPr>
        <w:rFonts w:hint="default"/>
      </w:rPr>
    </w:lvl>
    <w:lvl w:ilvl="8" w:tplc="0096B422">
      <w:numFmt w:val="bullet"/>
      <w:lvlText w:val="•"/>
      <w:lvlJc w:val="left"/>
      <w:pPr>
        <w:ind w:left="4974" w:hanging="481"/>
      </w:pPr>
      <w:rPr>
        <w:rFonts w:hint="default"/>
      </w:rPr>
    </w:lvl>
  </w:abstractNum>
  <w:abstractNum w:abstractNumId="33" w15:restartNumberingAfterBreak="0">
    <w:nsid w:val="6042105E"/>
    <w:multiLevelType w:val="hybridMultilevel"/>
    <w:tmpl w:val="315E4054"/>
    <w:lvl w:ilvl="0" w:tplc="4064AD76">
      <w:start w:val="1"/>
      <w:numFmt w:val="decimal"/>
      <w:lvlText w:val="%1."/>
      <w:lvlJc w:val="left"/>
      <w:pPr>
        <w:ind w:left="1260" w:hanging="481"/>
      </w:pPr>
      <w:rPr>
        <w:rFonts w:ascii="Minion Pro" w:eastAsia="Minion Pro" w:hAnsi="Minion Pro" w:cs="Minion Pro" w:hint="default"/>
        <w:color w:val="231F20"/>
        <w:spacing w:val="-7"/>
        <w:w w:val="100"/>
        <w:sz w:val="22"/>
        <w:szCs w:val="22"/>
      </w:rPr>
    </w:lvl>
    <w:lvl w:ilvl="1" w:tplc="30301E54">
      <w:numFmt w:val="bullet"/>
      <w:lvlText w:val="•"/>
      <w:lvlJc w:val="left"/>
      <w:pPr>
        <w:ind w:left="1260" w:hanging="481"/>
      </w:pPr>
      <w:rPr>
        <w:rFonts w:hint="default"/>
      </w:rPr>
    </w:lvl>
    <w:lvl w:ilvl="2" w:tplc="0688FDA0">
      <w:numFmt w:val="bullet"/>
      <w:lvlText w:val="•"/>
      <w:lvlJc w:val="left"/>
      <w:pPr>
        <w:ind w:left="2320" w:hanging="481"/>
      </w:pPr>
      <w:rPr>
        <w:rFonts w:hint="default"/>
      </w:rPr>
    </w:lvl>
    <w:lvl w:ilvl="3" w:tplc="7DB4C102">
      <w:numFmt w:val="bullet"/>
      <w:lvlText w:val="•"/>
      <w:lvlJc w:val="left"/>
      <w:pPr>
        <w:ind w:left="3380" w:hanging="481"/>
      </w:pPr>
      <w:rPr>
        <w:rFonts w:hint="default"/>
      </w:rPr>
    </w:lvl>
    <w:lvl w:ilvl="4" w:tplc="0A860F60">
      <w:numFmt w:val="bullet"/>
      <w:lvlText w:val="•"/>
      <w:lvlJc w:val="left"/>
      <w:pPr>
        <w:ind w:left="4440" w:hanging="481"/>
      </w:pPr>
      <w:rPr>
        <w:rFonts w:hint="default"/>
      </w:rPr>
    </w:lvl>
    <w:lvl w:ilvl="5" w:tplc="48B480E0">
      <w:numFmt w:val="bullet"/>
      <w:lvlText w:val="•"/>
      <w:lvlJc w:val="left"/>
      <w:pPr>
        <w:ind w:left="5500" w:hanging="481"/>
      </w:pPr>
      <w:rPr>
        <w:rFonts w:hint="default"/>
      </w:rPr>
    </w:lvl>
    <w:lvl w:ilvl="6" w:tplc="9F5618E2">
      <w:numFmt w:val="bullet"/>
      <w:lvlText w:val="•"/>
      <w:lvlJc w:val="left"/>
      <w:pPr>
        <w:ind w:left="6560" w:hanging="481"/>
      </w:pPr>
      <w:rPr>
        <w:rFonts w:hint="default"/>
      </w:rPr>
    </w:lvl>
    <w:lvl w:ilvl="7" w:tplc="1F4283F4">
      <w:numFmt w:val="bullet"/>
      <w:lvlText w:val="•"/>
      <w:lvlJc w:val="left"/>
      <w:pPr>
        <w:ind w:left="7620" w:hanging="481"/>
      </w:pPr>
      <w:rPr>
        <w:rFonts w:hint="default"/>
      </w:rPr>
    </w:lvl>
    <w:lvl w:ilvl="8" w:tplc="9BA8F880">
      <w:numFmt w:val="bullet"/>
      <w:lvlText w:val="•"/>
      <w:lvlJc w:val="left"/>
      <w:pPr>
        <w:ind w:left="8680" w:hanging="481"/>
      </w:pPr>
      <w:rPr>
        <w:rFonts w:hint="default"/>
      </w:rPr>
    </w:lvl>
  </w:abstractNum>
  <w:abstractNum w:abstractNumId="34" w15:restartNumberingAfterBreak="0">
    <w:nsid w:val="648C247A"/>
    <w:multiLevelType w:val="multilevel"/>
    <w:tmpl w:val="E8A0CF74"/>
    <w:lvl w:ilvl="0">
      <w:start w:val="1"/>
      <w:numFmt w:val="decimal"/>
      <w:lvlText w:val="%1"/>
      <w:lvlJc w:val="left"/>
      <w:pPr>
        <w:ind w:left="2415" w:hanging="595"/>
      </w:pPr>
      <w:rPr>
        <w:rFonts w:hint="default"/>
      </w:rPr>
    </w:lvl>
    <w:lvl w:ilvl="1">
      <w:start w:val="6"/>
      <w:numFmt w:val="decimal"/>
      <w:lvlText w:val="%1.%2"/>
      <w:lvlJc w:val="left"/>
      <w:pPr>
        <w:ind w:left="2415" w:hanging="595"/>
      </w:pPr>
      <w:rPr>
        <w:rFonts w:ascii="Verdana" w:eastAsia="Verdana" w:hAnsi="Verdana" w:cs="Verdana" w:hint="default"/>
        <w:b/>
        <w:bCs/>
        <w:color w:val="003563"/>
        <w:w w:val="100"/>
        <w:sz w:val="28"/>
        <w:szCs w:val="28"/>
      </w:rPr>
    </w:lvl>
    <w:lvl w:ilvl="2">
      <w:start w:val="1"/>
      <w:numFmt w:val="decimal"/>
      <w:lvlText w:val="%1.%2.%3"/>
      <w:lvlJc w:val="left"/>
      <w:pPr>
        <w:ind w:left="1820" w:hanging="953"/>
      </w:pPr>
      <w:rPr>
        <w:rFonts w:ascii="Verdana" w:eastAsia="Verdana" w:hAnsi="Verdana" w:cs="Verdana" w:hint="default"/>
        <w:b/>
        <w:bCs/>
        <w:color w:val="003563"/>
        <w:spacing w:val="-6"/>
        <w:w w:val="100"/>
        <w:sz w:val="24"/>
        <w:szCs w:val="24"/>
      </w:rPr>
    </w:lvl>
    <w:lvl w:ilvl="3">
      <w:numFmt w:val="bullet"/>
      <w:lvlText w:val="•"/>
      <w:lvlJc w:val="left"/>
      <w:pPr>
        <w:ind w:left="3033" w:hanging="953"/>
      </w:pPr>
      <w:rPr>
        <w:rFonts w:hint="default"/>
      </w:rPr>
    </w:lvl>
    <w:lvl w:ilvl="4">
      <w:numFmt w:val="bullet"/>
      <w:lvlText w:val="•"/>
      <w:lvlJc w:val="left"/>
      <w:pPr>
        <w:ind w:left="3307" w:hanging="953"/>
      </w:pPr>
      <w:rPr>
        <w:rFonts w:hint="default"/>
      </w:rPr>
    </w:lvl>
    <w:lvl w:ilvl="5">
      <w:numFmt w:val="bullet"/>
      <w:lvlText w:val="•"/>
      <w:lvlJc w:val="left"/>
      <w:pPr>
        <w:ind w:left="3581" w:hanging="953"/>
      </w:pPr>
      <w:rPr>
        <w:rFonts w:hint="default"/>
      </w:rPr>
    </w:lvl>
    <w:lvl w:ilvl="6">
      <w:numFmt w:val="bullet"/>
      <w:lvlText w:val="•"/>
      <w:lvlJc w:val="left"/>
      <w:pPr>
        <w:ind w:left="3855" w:hanging="953"/>
      </w:pPr>
      <w:rPr>
        <w:rFonts w:hint="default"/>
      </w:rPr>
    </w:lvl>
    <w:lvl w:ilvl="7">
      <w:numFmt w:val="bullet"/>
      <w:lvlText w:val="•"/>
      <w:lvlJc w:val="left"/>
      <w:pPr>
        <w:ind w:left="4129" w:hanging="953"/>
      </w:pPr>
      <w:rPr>
        <w:rFonts w:hint="default"/>
      </w:rPr>
    </w:lvl>
    <w:lvl w:ilvl="8">
      <w:numFmt w:val="bullet"/>
      <w:lvlText w:val="•"/>
      <w:lvlJc w:val="left"/>
      <w:pPr>
        <w:ind w:left="4403" w:hanging="953"/>
      </w:pPr>
      <w:rPr>
        <w:rFonts w:hint="default"/>
      </w:rPr>
    </w:lvl>
  </w:abstractNum>
  <w:abstractNum w:abstractNumId="35" w15:restartNumberingAfterBreak="0">
    <w:nsid w:val="66547090"/>
    <w:multiLevelType w:val="hybridMultilevel"/>
    <w:tmpl w:val="2210104E"/>
    <w:lvl w:ilvl="0" w:tplc="C8C4B350">
      <w:start w:val="1"/>
      <w:numFmt w:val="decimal"/>
      <w:lvlText w:val="%1."/>
      <w:lvlJc w:val="left"/>
      <w:pPr>
        <w:ind w:left="1080" w:hanging="481"/>
        <w:jc w:val="right"/>
      </w:pPr>
      <w:rPr>
        <w:rFonts w:ascii="Times New Roman" w:eastAsia="Times New Roman" w:hAnsi="Times New Roman" w:cs="Times New Roman" w:hint="default"/>
        <w:color w:val="231F20"/>
        <w:w w:val="94"/>
        <w:sz w:val="22"/>
        <w:szCs w:val="22"/>
      </w:rPr>
    </w:lvl>
    <w:lvl w:ilvl="1" w:tplc="923ED534">
      <w:numFmt w:val="bullet"/>
      <w:lvlText w:val="•"/>
      <w:lvlJc w:val="left"/>
      <w:pPr>
        <w:ind w:left="2052" w:hanging="481"/>
      </w:pPr>
      <w:rPr>
        <w:rFonts w:hint="default"/>
      </w:rPr>
    </w:lvl>
    <w:lvl w:ilvl="2" w:tplc="BD32CD40">
      <w:numFmt w:val="bullet"/>
      <w:lvlText w:val="•"/>
      <w:lvlJc w:val="left"/>
      <w:pPr>
        <w:ind w:left="3024" w:hanging="481"/>
      </w:pPr>
      <w:rPr>
        <w:rFonts w:hint="default"/>
      </w:rPr>
    </w:lvl>
    <w:lvl w:ilvl="3" w:tplc="C8B68524">
      <w:numFmt w:val="bullet"/>
      <w:lvlText w:val="•"/>
      <w:lvlJc w:val="left"/>
      <w:pPr>
        <w:ind w:left="3996" w:hanging="481"/>
      </w:pPr>
      <w:rPr>
        <w:rFonts w:hint="default"/>
      </w:rPr>
    </w:lvl>
    <w:lvl w:ilvl="4" w:tplc="408A5F16">
      <w:numFmt w:val="bullet"/>
      <w:lvlText w:val="•"/>
      <w:lvlJc w:val="left"/>
      <w:pPr>
        <w:ind w:left="4968" w:hanging="481"/>
      </w:pPr>
      <w:rPr>
        <w:rFonts w:hint="default"/>
      </w:rPr>
    </w:lvl>
    <w:lvl w:ilvl="5" w:tplc="6DEC6CA8">
      <w:numFmt w:val="bullet"/>
      <w:lvlText w:val="•"/>
      <w:lvlJc w:val="left"/>
      <w:pPr>
        <w:ind w:left="5940" w:hanging="481"/>
      </w:pPr>
      <w:rPr>
        <w:rFonts w:hint="default"/>
      </w:rPr>
    </w:lvl>
    <w:lvl w:ilvl="6" w:tplc="E3F02394">
      <w:numFmt w:val="bullet"/>
      <w:lvlText w:val="•"/>
      <w:lvlJc w:val="left"/>
      <w:pPr>
        <w:ind w:left="6912" w:hanging="481"/>
      </w:pPr>
      <w:rPr>
        <w:rFonts w:hint="default"/>
      </w:rPr>
    </w:lvl>
    <w:lvl w:ilvl="7" w:tplc="56FC6724">
      <w:numFmt w:val="bullet"/>
      <w:lvlText w:val="•"/>
      <w:lvlJc w:val="left"/>
      <w:pPr>
        <w:ind w:left="7884" w:hanging="481"/>
      </w:pPr>
      <w:rPr>
        <w:rFonts w:hint="default"/>
      </w:rPr>
    </w:lvl>
    <w:lvl w:ilvl="8" w:tplc="2D58E7D2">
      <w:numFmt w:val="bullet"/>
      <w:lvlText w:val="•"/>
      <w:lvlJc w:val="left"/>
      <w:pPr>
        <w:ind w:left="8856" w:hanging="481"/>
      </w:pPr>
      <w:rPr>
        <w:rFonts w:hint="default"/>
      </w:rPr>
    </w:lvl>
  </w:abstractNum>
  <w:abstractNum w:abstractNumId="36" w15:restartNumberingAfterBreak="0">
    <w:nsid w:val="685F4D33"/>
    <w:multiLevelType w:val="hybridMultilevel"/>
    <w:tmpl w:val="DFD0AD2E"/>
    <w:lvl w:ilvl="0" w:tplc="2C1CB382">
      <w:numFmt w:val="bullet"/>
      <w:lvlText w:val="•"/>
      <w:lvlJc w:val="left"/>
      <w:pPr>
        <w:ind w:left="1079" w:hanging="360"/>
      </w:pPr>
      <w:rPr>
        <w:rFonts w:ascii="Times New Roman" w:eastAsia="Times New Roman" w:hAnsi="Times New Roman" w:cs="Times New Roman" w:hint="default"/>
        <w:color w:val="231F20"/>
        <w:w w:val="111"/>
        <w:sz w:val="22"/>
        <w:szCs w:val="22"/>
      </w:rPr>
    </w:lvl>
    <w:lvl w:ilvl="1" w:tplc="F6524186">
      <w:numFmt w:val="bullet"/>
      <w:lvlText w:val="•"/>
      <w:lvlJc w:val="left"/>
      <w:pPr>
        <w:ind w:left="1259" w:hanging="360"/>
      </w:pPr>
      <w:rPr>
        <w:rFonts w:ascii="Times New Roman" w:eastAsia="Times New Roman" w:hAnsi="Times New Roman" w:cs="Times New Roman" w:hint="default"/>
        <w:color w:val="231F20"/>
        <w:w w:val="111"/>
        <w:sz w:val="22"/>
        <w:szCs w:val="22"/>
      </w:rPr>
    </w:lvl>
    <w:lvl w:ilvl="2" w:tplc="28E407FE">
      <w:numFmt w:val="bullet"/>
      <w:lvlText w:val="•"/>
      <w:lvlJc w:val="left"/>
      <w:pPr>
        <w:ind w:left="2320" w:hanging="360"/>
      </w:pPr>
      <w:rPr>
        <w:rFonts w:hint="default"/>
      </w:rPr>
    </w:lvl>
    <w:lvl w:ilvl="3" w:tplc="F55A4356">
      <w:numFmt w:val="bullet"/>
      <w:lvlText w:val="•"/>
      <w:lvlJc w:val="left"/>
      <w:pPr>
        <w:ind w:left="3380" w:hanging="360"/>
      </w:pPr>
      <w:rPr>
        <w:rFonts w:hint="default"/>
      </w:rPr>
    </w:lvl>
    <w:lvl w:ilvl="4" w:tplc="B754C86C">
      <w:numFmt w:val="bullet"/>
      <w:lvlText w:val="•"/>
      <w:lvlJc w:val="left"/>
      <w:pPr>
        <w:ind w:left="4440" w:hanging="360"/>
      </w:pPr>
      <w:rPr>
        <w:rFonts w:hint="default"/>
      </w:rPr>
    </w:lvl>
    <w:lvl w:ilvl="5" w:tplc="4C62C1BC">
      <w:numFmt w:val="bullet"/>
      <w:lvlText w:val="•"/>
      <w:lvlJc w:val="left"/>
      <w:pPr>
        <w:ind w:left="5500" w:hanging="360"/>
      </w:pPr>
      <w:rPr>
        <w:rFonts w:hint="default"/>
      </w:rPr>
    </w:lvl>
    <w:lvl w:ilvl="6" w:tplc="FD38EED4">
      <w:numFmt w:val="bullet"/>
      <w:lvlText w:val="•"/>
      <w:lvlJc w:val="left"/>
      <w:pPr>
        <w:ind w:left="6560" w:hanging="360"/>
      </w:pPr>
      <w:rPr>
        <w:rFonts w:hint="default"/>
      </w:rPr>
    </w:lvl>
    <w:lvl w:ilvl="7" w:tplc="C1186924">
      <w:numFmt w:val="bullet"/>
      <w:lvlText w:val="•"/>
      <w:lvlJc w:val="left"/>
      <w:pPr>
        <w:ind w:left="7620" w:hanging="360"/>
      </w:pPr>
      <w:rPr>
        <w:rFonts w:hint="default"/>
      </w:rPr>
    </w:lvl>
    <w:lvl w:ilvl="8" w:tplc="225EDCF4">
      <w:numFmt w:val="bullet"/>
      <w:lvlText w:val="•"/>
      <w:lvlJc w:val="left"/>
      <w:pPr>
        <w:ind w:left="8680" w:hanging="360"/>
      </w:pPr>
      <w:rPr>
        <w:rFonts w:hint="default"/>
      </w:rPr>
    </w:lvl>
  </w:abstractNum>
  <w:abstractNum w:abstractNumId="37" w15:restartNumberingAfterBreak="0">
    <w:nsid w:val="68F53B5B"/>
    <w:multiLevelType w:val="hybridMultilevel"/>
    <w:tmpl w:val="B1963A00"/>
    <w:lvl w:ilvl="0" w:tplc="60E80CF2">
      <w:start w:val="1"/>
      <w:numFmt w:val="decimal"/>
      <w:lvlText w:val="%1."/>
      <w:lvlJc w:val="left"/>
      <w:pPr>
        <w:ind w:left="1260" w:hanging="481"/>
        <w:jc w:val="right"/>
      </w:pPr>
      <w:rPr>
        <w:rFonts w:ascii="Times New Roman" w:eastAsia="Times New Roman" w:hAnsi="Times New Roman" w:cs="Times New Roman" w:hint="default"/>
        <w:color w:val="231F20"/>
        <w:w w:val="94"/>
        <w:sz w:val="22"/>
        <w:szCs w:val="22"/>
      </w:rPr>
    </w:lvl>
    <w:lvl w:ilvl="1" w:tplc="DB04D9F4">
      <w:numFmt w:val="bullet"/>
      <w:lvlText w:val="•"/>
      <w:lvlJc w:val="left"/>
      <w:pPr>
        <w:ind w:left="2214" w:hanging="481"/>
      </w:pPr>
      <w:rPr>
        <w:rFonts w:hint="default"/>
      </w:rPr>
    </w:lvl>
    <w:lvl w:ilvl="2" w:tplc="1490255E">
      <w:numFmt w:val="bullet"/>
      <w:lvlText w:val="•"/>
      <w:lvlJc w:val="left"/>
      <w:pPr>
        <w:ind w:left="3168" w:hanging="481"/>
      </w:pPr>
      <w:rPr>
        <w:rFonts w:hint="default"/>
      </w:rPr>
    </w:lvl>
    <w:lvl w:ilvl="3" w:tplc="E9AE45B2">
      <w:numFmt w:val="bullet"/>
      <w:lvlText w:val="•"/>
      <w:lvlJc w:val="left"/>
      <w:pPr>
        <w:ind w:left="4122" w:hanging="481"/>
      </w:pPr>
      <w:rPr>
        <w:rFonts w:hint="default"/>
      </w:rPr>
    </w:lvl>
    <w:lvl w:ilvl="4" w:tplc="434C2F58">
      <w:numFmt w:val="bullet"/>
      <w:lvlText w:val="•"/>
      <w:lvlJc w:val="left"/>
      <w:pPr>
        <w:ind w:left="5076" w:hanging="481"/>
      </w:pPr>
      <w:rPr>
        <w:rFonts w:hint="default"/>
      </w:rPr>
    </w:lvl>
    <w:lvl w:ilvl="5" w:tplc="91BC65F8">
      <w:numFmt w:val="bullet"/>
      <w:lvlText w:val="•"/>
      <w:lvlJc w:val="left"/>
      <w:pPr>
        <w:ind w:left="6030" w:hanging="481"/>
      </w:pPr>
      <w:rPr>
        <w:rFonts w:hint="default"/>
      </w:rPr>
    </w:lvl>
    <w:lvl w:ilvl="6" w:tplc="6D1C478C">
      <w:numFmt w:val="bullet"/>
      <w:lvlText w:val="•"/>
      <w:lvlJc w:val="left"/>
      <w:pPr>
        <w:ind w:left="6984" w:hanging="481"/>
      </w:pPr>
      <w:rPr>
        <w:rFonts w:hint="default"/>
      </w:rPr>
    </w:lvl>
    <w:lvl w:ilvl="7" w:tplc="449EBFD0">
      <w:numFmt w:val="bullet"/>
      <w:lvlText w:val="•"/>
      <w:lvlJc w:val="left"/>
      <w:pPr>
        <w:ind w:left="7938" w:hanging="481"/>
      </w:pPr>
      <w:rPr>
        <w:rFonts w:hint="default"/>
      </w:rPr>
    </w:lvl>
    <w:lvl w:ilvl="8" w:tplc="0D828DDE">
      <w:numFmt w:val="bullet"/>
      <w:lvlText w:val="•"/>
      <w:lvlJc w:val="left"/>
      <w:pPr>
        <w:ind w:left="8892" w:hanging="481"/>
      </w:pPr>
      <w:rPr>
        <w:rFonts w:hint="default"/>
      </w:rPr>
    </w:lvl>
  </w:abstractNum>
  <w:abstractNum w:abstractNumId="38" w15:restartNumberingAfterBreak="0">
    <w:nsid w:val="6A033B27"/>
    <w:multiLevelType w:val="hybridMultilevel"/>
    <w:tmpl w:val="0CCC3B46"/>
    <w:lvl w:ilvl="0" w:tplc="5FEEB772">
      <w:start w:val="3"/>
      <w:numFmt w:val="upperLetter"/>
      <w:lvlText w:val="%1"/>
      <w:lvlJc w:val="left"/>
      <w:pPr>
        <w:ind w:left="540" w:hanging="422"/>
      </w:pPr>
      <w:rPr>
        <w:rFonts w:hint="default"/>
      </w:rPr>
    </w:lvl>
    <w:lvl w:ilvl="1" w:tplc="00561D36">
      <w:numFmt w:val="bullet"/>
      <w:lvlText w:val="•"/>
      <w:lvlJc w:val="left"/>
      <w:pPr>
        <w:ind w:left="1079" w:hanging="360"/>
      </w:pPr>
      <w:rPr>
        <w:rFonts w:ascii="Minion Pro" w:eastAsia="Minion Pro" w:hAnsi="Minion Pro" w:cs="Minion Pro" w:hint="default"/>
        <w:color w:val="231F20"/>
        <w:spacing w:val="-22"/>
        <w:w w:val="92"/>
        <w:sz w:val="22"/>
        <w:szCs w:val="22"/>
      </w:rPr>
    </w:lvl>
    <w:lvl w:ilvl="2" w:tplc="14D20D1A">
      <w:numFmt w:val="bullet"/>
      <w:lvlText w:val="•"/>
      <w:lvlJc w:val="left"/>
      <w:pPr>
        <w:ind w:left="1495" w:hanging="360"/>
      </w:pPr>
      <w:rPr>
        <w:rFonts w:hint="default"/>
      </w:rPr>
    </w:lvl>
    <w:lvl w:ilvl="3" w:tplc="E834BDE4">
      <w:numFmt w:val="bullet"/>
      <w:lvlText w:val="•"/>
      <w:lvlJc w:val="left"/>
      <w:pPr>
        <w:ind w:left="1910" w:hanging="360"/>
      </w:pPr>
      <w:rPr>
        <w:rFonts w:hint="default"/>
      </w:rPr>
    </w:lvl>
    <w:lvl w:ilvl="4" w:tplc="761C7792">
      <w:numFmt w:val="bullet"/>
      <w:lvlText w:val="•"/>
      <w:lvlJc w:val="left"/>
      <w:pPr>
        <w:ind w:left="2326" w:hanging="360"/>
      </w:pPr>
      <w:rPr>
        <w:rFonts w:hint="default"/>
      </w:rPr>
    </w:lvl>
    <w:lvl w:ilvl="5" w:tplc="BD481FF4">
      <w:numFmt w:val="bullet"/>
      <w:lvlText w:val="•"/>
      <w:lvlJc w:val="left"/>
      <w:pPr>
        <w:ind w:left="2741" w:hanging="360"/>
      </w:pPr>
      <w:rPr>
        <w:rFonts w:hint="default"/>
      </w:rPr>
    </w:lvl>
    <w:lvl w:ilvl="6" w:tplc="14B6E24A">
      <w:numFmt w:val="bullet"/>
      <w:lvlText w:val="•"/>
      <w:lvlJc w:val="left"/>
      <w:pPr>
        <w:ind w:left="3156" w:hanging="360"/>
      </w:pPr>
      <w:rPr>
        <w:rFonts w:hint="default"/>
      </w:rPr>
    </w:lvl>
    <w:lvl w:ilvl="7" w:tplc="F0FC8EBE">
      <w:numFmt w:val="bullet"/>
      <w:lvlText w:val="•"/>
      <w:lvlJc w:val="left"/>
      <w:pPr>
        <w:ind w:left="3572" w:hanging="360"/>
      </w:pPr>
      <w:rPr>
        <w:rFonts w:hint="default"/>
      </w:rPr>
    </w:lvl>
    <w:lvl w:ilvl="8" w:tplc="AD46F73A">
      <w:numFmt w:val="bullet"/>
      <w:lvlText w:val="•"/>
      <w:lvlJc w:val="left"/>
      <w:pPr>
        <w:ind w:left="3987" w:hanging="360"/>
      </w:pPr>
      <w:rPr>
        <w:rFonts w:hint="default"/>
      </w:rPr>
    </w:lvl>
  </w:abstractNum>
  <w:abstractNum w:abstractNumId="39" w15:restartNumberingAfterBreak="0">
    <w:nsid w:val="6E1D1A2E"/>
    <w:multiLevelType w:val="hybridMultilevel"/>
    <w:tmpl w:val="1C9C0B70"/>
    <w:lvl w:ilvl="0" w:tplc="2E26F776">
      <w:start w:val="1"/>
      <w:numFmt w:val="decimal"/>
      <w:lvlText w:val="%1."/>
      <w:lvlJc w:val="left"/>
      <w:pPr>
        <w:ind w:left="1260" w:hanging="481"/>
        <w:jc w:val="right"/>
      </w:pPr>
      <w:rPr>
        <w:rFonts w:ascii="Times New Roman" w:eastAsia="Times New Roman" w:hAnsi="Times New Roman" w:cs="Times New Roman" w:hint="default"/>
        <w:color w:val="231F20"/>
        <w:w w:val="94"/>
        <w:sz w:val="22"/>
        <w:szCs w:val="22"/>
      </w:rPr>
    </w:lvl>
    <w:lvl w:ilvl="1" w:tplc="34949938">
      <w:numFmt w:val="bullet"/>
      <w:lvlText w:val="•"/>
      <w:lvlJc w:val="left"/>
      <w:pPr>
        <w:ind w:left="2214" w:hanging="481"/>
      </w:pPr>
      <w:rPr>
        <w:rFonts w:hint="default"/>
      </w:rPr>
    </w:lvl>
    <w:lvl w:ilvl="2" w:tplc="7480C3AE">
      <w:numFmt w:val="bullet"/>
      <w:lvlText w:val="•"/>
      <w:lvlJc w:val="left"/>
      <w:pPr>
        <w:ind w:left="3168" w:hanging="481"/>
      </w:pPr>
      <w:rPr>
        <w:rFonts w:hint="default"/>
      </w:rPr>
    </w:lvl>
    <w:lvl w:ilvl="3" w:tplc="86D288E8">
      <w:numFmt w:val="bullet"/>
      <w:lvlText w:val="•"/>
      <w:lvlJc w:val="left"/>
      <w:pPr>
        <w:ind w:left="4122" w:hanging="481"/>
      </w:pPr>
      <w:rPr>
        <w:rFonts w:hint="default"/>
      </w:rPr>
    </w:lvl>
    <w:lvl w:ilvl="4" w:tplc="983A535C">
      <w:numFmt w:val="bullet"/>
      <w:lvlText w:val="•"/>
      <w:lvlJc w:val="left"/>
      <w:pPr>
        <w:ind w:left="5076" w:hanging="481"/>
      </w:pPr>
      <w:rPr>
        <w:rFonts w:hint="default"/>
      </w:rPr>
    </w:lvl>
    <w:lvl w:ilvl="5" w:tplc="4D32EE04">
      <w:numFmt w:val="bullet"/>
      <w:lvlText w:val="•"/>
      <w:lvlJc w:val="left"/>
      <w:pPr>
        <w:ind w:left="6030" w:hanging="481"/>
      </w:pPr>
      <w:rPr>
        <w:rFonts w:hint="default"/>
      </w:rPr>
    </w:lvl>
    <w:lvl w:ilvl="6" w:tplc="D3D04AE8">
      <w:numFmt w:val="bullet"/>
      <w:lvlText w:val="•"/>
      <w:lvlJc w:val="left"/>
      <w:pPr>
        <w:ind w:left="6984" w:hanging="481"/>
      </w:pPr>
      <w:rPr>
        <w:rFonts w:hint="default"/>
      </w:rPr>
    </w:lvl>
    <w:lvl w:ilvl="7" w:tplc="0A607D40">
      <w:numFmt w:val="bullet"/>
      <w:lvlText w:val="•"/>
      <w:lvlJc w:val="left"/>
      <w:pPr>
        <w:ind w:left="7938" w:hanging="481"/>
      </w:pPr>
      <w:rPr>
        <w:rFonts w:hint="default"/>
      </w:rPr>
    </w:lvl>
    <w:lvl w:ilvl="8" w:tplc="74AED44A">
      <w:numFmt w:val="bullet"/>
      <w:lvlText w:val="•"/>
      <w:lvlJc w:val="left"/>
      <w:pPr>
        <w:ind w:left="8892" w:hanging="481"/>
      </w:pPr>
      <w:rPr>
        <w:rFonts w:hint="default"/>
      </w:rPr>
    </w:lvl>
  </w:abstractNum>
  <w:abstractNum w:abstractNumId="40" w15:restartNumberingAfterBreak="0">
    <w:nsid w:val="73B11544"/>
    <w:multiLevelType w:val="hybridMultilevel"/>
    <w:tmpl w:val="F192F6CE"/>
    <w:lvl w:ilvl="0" w:tplc="F4669B92">
      <w:start w:val="1"/>
      <w:numFmt w:val="decimal"/>
      <w:lvlText w:val="%1."/>
      <w:lvlJc w:val="left"/>
      <w:pPr>
        <w:ind w:left="1260" w:hanging="481"/>
      </w:pPr>
      <w:rPr>
        <w:rFonts w:ascii="Minion Pro" w:eastAsia="Minion Pro" w:hAnsi="Minion Pro" w:cs="Minion Pro" w:hint="default"/>
        <w:color w:val="231F20"/>
        <w:spacing w:val="-31"/>
        <w:w w:val="93"/>
        <w:sz w:val="22"/>
        <w:szCs w:val="22"/>
      </w:rPr>
    </w:lvl>
    <w:lvl w:ilvl="1" w:tplc="ADF064D0">
      <w:numFmt w:val="bullet"/>
      <w:lvlText w:val="•"/>
      <w:lvlJc w:val="left"/>
      <w:pPr>
        <w:ind w:left="2214" w:hanging="481"/>
      </w:pPr>
      <w:rPr>
        <w:rFonts w:hint="default"/>
      </w:rPr>
    </w:lvl>
    <w:lvl w:ilvl="2" w:tplc="09401570">
      <w:numFmt w:val="bullet"/>
      <w:lvlText w:val="•"/>
      <w:lvlJc w:val="left"/>
      <w:pPr>
        <w:ind w:left="3168" w:hanging="481"/>
      </w:pPr>
      <w:rPr>
        <w:rFonts w:hint="default"/>
      </w:rPr>
    </w:lvl>
    <w:lvl w:ilvl="3" w:tplc="BC22ED74">
      <w:numFmt w:val="bullet"/>
      <w:lvlText w:val="•"/>
      <w:lvlJc w:val="left"/>
      <w:pPr>
        <w:ind w:left="4122" w:hanging="481"/>
      </w:pPr>
      <w:rPr>
        <w:rFonts w:hint="default"/>
      </w:rPr>
    </w:lvl>
    <w:lvl w:ilvl="4" w:tplc="3DFC76D8">
      <w:numFmt w:val="bullet"/>
      <w:lvlText w:val="•"/>
      <w:lvlJc w:val="left"/>
      <w:pPr>
        <w:ind w:left="5076" w:hanging="481"/>
      </w:pPr>
      <w:rPr>
        <w:rFonts w:hint="default"/>
      </w:rPr>
    </w:lvl>
    <w:lvl w:ilvl="5" w:tplc="A57855D0">
      <w:numFmt w:val="bullet"/>
      <w:lvlText w:val="•"/>
      <w:lvlJc w:val="left"/>
      <w:pPr>
        <w:ind w:left="6030" w:hanging="481"/>
      </w:pPr>
      <w:rPr>
        <w:rFonts w:hint="default"/>
      </w:rPr>
    </w:lvl>
    <w:lvl w:ilvl="6" w:tplc="675EE542">
      <w:numFmt w:val="bullet"/>
      <w:lvlText w:val="•"/>
      <w:lvlJc w:val="left"/>
      <w:pPr>
        <w:ind w:left="6984" w:hanging="481"/>
      </w:pPr>
      <w:rPr>
        <w:rFonts w:hint="default"/>
      </w:rPr>
    </w:lvl>
    <w:lvl w:ilvl="7" w:tplc="BC5E05CA">
      <w:numFmt w:val="bullet"/>
      <w:lvlText w:val="•"/>
      <w:lvlJc w:val="left"/>
      <w:pPr>
        <w:ind w:left="7938" w:hanging="481"/>
      </w:pPr>
      <w:rPr>
        <w:rFonts w:hint="default"/>
      </w:rPr>
    </w:lvl>
    <w:lvl w:ilvl="8" w:tplc="8EE21894">
      <w:numFmt w:val="bullet"/>
      <w:lvlText w:val="•"/>
      <w:lvlJc w:val="left"/>
      <w:pPr>
        <w:ind w:left="8892" w:hanging="481"/>
      </w:pPr>
      <w:rPr>
        <w:rFonts w:hint="default"/>
      </w:rPr>
    </w:lvl>
  </w:abstractNum>
  <w:abstractNum w:abstractNumId="41" w15:restartNumberingAfterBreak="0">
    <w:nsid w:val="74150DD9"/>
    <w:multiLevelType w:val="hybridMultilevel"/>
    <w:tmpl w:val="DB0CE1A2"/>
    <w:lvl w:ilvl="0" w:tplc="922E520E">
      <w:start w:val="1"/>
      <w:numFmt w:val="decimal"/>
      <w:lvlText w:val="%1."/>
      <w:lvlJc w:val="left"/>
      <w:pPr>
        <w:ind w:left="1260" w:hanging="481"/>
        <w:jc w:val="right"/>
      </w:pPr>
      <w:rPr>
        <w:rFonts w:ascii="Minion Pro" w:eastAsia="Minion Pro" w:hAnsi="Minion Pro" w:cs="Minion Pro" w:hint="default"/>
        <w:color w:val="231F20"/>
        <w:spacing w:val="-3"/>
        <w:w w:val="93"/>
        <w:sz w:val="22"/>
        <w:szCs w:val="22"/>
      </w:rPr>
    </w:lvl>
    <w:lvl w:ilvl="1" w:tplc="608C7248">
      <w:numFmt w:val="bullet"/>
      <w:lvlText w:val="•"/>
      <w:lvlJc w:val="left"/>
      <w:pPr>
        <w:ind w:left="2214" w:hanging="481"/>
      </w:pPr>
      <w:rPr>
        <w:rFonts w:hint="default"/>
      </w:rPr>
    </w:lvl>
    <w:lvl w:ilvl="2" w:tplc="CE8C4AB6">
      <w:numFmt w:val="bullet"/>
      <w:lvlText w:val="•"/>
      <w:lvlJc w:val="left"/>
      <w:pPr>
        <w:ind w:left="3168" w:hanging="481"/>
      </w:pPr>
      <w:rPr>
        <w:rFonts w:hint="default"/>
      </w:rPr>
    </w:lvl>
    <w:lvl w:ilvl="3" w:tplc="79FAFAAC">
      <w:numFmt w:val="bullet"/>
      <w:lvlText w:val="•"/>
      <w:lvlJc w:val="left"/>
      <w:pPr>
        <w:ind w:left="4122" w:hanging="481"/>
      </w:pPr>
      <w:rPr>
        <w:rFonts w:hint="default"/>
      </w:rPr>
    </w:lvl>
    <w:lvl w:ilvl="4" w:tplc="572234F8">
      <w:numFmt w:val="bullet"/>
      <w:lvlText w:val="•"/>
      <w:lvlJc w:val="left"/>
      <w:pPr>
        <w:ind w:left="5076" w:hanging="481"/>
      </w:pPr>
      <w:rPr>
        <w:rFonts w:hint="default"/>
      </w:rPr>
    </w:lvl>
    <w:lvl w:ilvl="5" w:tplc="5E80DB2C">
      <w:numFmt w:val="bullet"/>
      <w:lvlText w:val="•"/>
      <w:lvlJc w:val="left"/>
      <w:pPr>
        <w:ind w:left="6030" w:hanging="481"/>
      </w:pPr>
      <w:rPr>
        <w:rFonts w:hint="default"/>
      </w:rPr>
    </w:lvl>
    <w:lvl w:ilvl="6" w:tplc="D016656A">
      <w:numFmt w:val="bullet"/>
      <w:lvlText w:val="•"/>
      <w:lvlJc w:val="left"/>
      <w:pPr>
        <w:ind w:left="6984" w:hanging="481"/>
      </w:pPr>
      <w:rPr>
        <w:rFonts w:hint="default"/>
      </w:rPr>
    </w:lvl>
    <w:lvl w:ilvl="7" w:tplc="137242C4">
      <w:numFmt w:val="bullet"/>
      <w:lvlText w:val="•"/>
      <w:lvlJc w:val="left"/>
      <w:pPr>
        <w:ind w:left="7938" w:hanging="481"/>
      </w:pPr>
      <w:rPr>
        <w:rFonts w:hint="default"/>
      </w:rPr>
    </w:lvl>
    <w:lvl w:ilvl="8" w:tplc="B4EEB380">
      <w:numFmt w:val="bullet"/>
      <w:lvlText w:val="•"/>
      <w:lvlJc w:val="left"/>
      <w:pPr>
        <w:ind w:left="8892" w:hanging="481"/>
      </w:pPr>
      <w:rPr>
        <w:rFonts w:hint="default"/>
      </w:rPr>
    </w:lvl>
  </w:abstractNum>
  <w:abstractNum w:abstractNumId="42" w15:restartNumberingAfterBreak="0">
    <w:nsid w:val="76321B97"/>
    <w:multiLevelType w:val="multilevel"/>
    <w:tmpl w:val="2E34CC0C"/>
    <w:lvl w:ilvl="0">
      <w:start w:val="1"/>
      <w:numFmt w:val="decimal"/>
      <w:lvlText w:val="%1"/>
      <w:lvlJc w:val="left"/>
      <w:pPr>
        <w:ind w:left="2415" w:hanging="595"/>
      </w:pPr>
      <w:rPr>
        <w:rFonts w:hint="default"/>
      </w:rPr>
    </w:lvl>
    <w:lvl w:ilvl="1">
      <w:start w:val="1"/>
      <w:numFmt w:val="decimal"/>
      <w:lvlText w:val="%1.%2"/>
      <w:lvlJc w:val="left"/>
      <w:pPr>
        <w:ind w:left="2415" w:hanging="595"/>
      </w:pPr>
      <w:rPr>
        <w:rFonts w:ascii="Verdana" w:eastAsia="Verdana" w:hAnsi="Verdana" w:cs="Verdana" w:hint="default"/>
        <w:b/>
        <w:bCs/>
        <w:color w:val="003563"/>
        <w:w w:val="100"/>
        <w:sz w:val="28"/>
        <w:szCs w:val="28"/>
      </w:rPr>
    </w:lvl>
    <w:lvl w:ilvl="2">
      <w:start w:val="1"/>
      <w:numFmt w:val="decimal"/>
      <w:lvlText w:val="%3."/>
      <w:lvlJc w:val="left"/>
      <w:pPr>
        <w:ind w:left="2779" w:hanging="360"/>
      </w:pPr>
      <w:rPr>
        <w:rFonts w:ascii="Georgia" w:eastAsia="Georgia" w:hAnsi="Georgia" w:cs="Georgia" w:hint="default"/>
        <w:color w:val="231F20"/>
        <w:spacing w:val="-21"/>
        <w:w w:val="100"/>
        <w:sz w:val="22"/>
        <w:szCs w:val="22"/>
      </w:rPr>
    </w:lvl>
    <w:lvl w:ilvl="3">
      <w:numFmt w:val="bullet"/>
      <w:lvlText w:val="•"/>
      <w:lvlJc w:val="left"/>
      <w:pPr>
        <w:ind w:left="4771" w:hanging="360"/>
      </w:pPr>
      <w:rPr>
        <w:rFonts w:hint="default"/>
      </w:rPr>
    </w:lvl>
    <w:lvl w:ilvl="4">
      <w:numFmt w:val="bullet"/>
      <w:lvlText w:val="•"/>
      <w:lvlJc w:val="left"/>
      <w:pPr>
        <w:ind w:left="5766" w:hanging="360"/>
      </w:pPr>
      <w:rPr>
        <w:rFonts w:hint="default"/>
      </w:rPr>
    </w:lvl>
    <w:lvl w:ilvl="5">
      <w:numFmt w:val="bullet"/>
      <w:lvlText w:val="•"/>
      <w:lvlJc w:val="left"/>
      <w:pPr>
        <w:ind w:left="6762" w:hanging="360"/>
      </w:pPr>
      <w:rPr>
        <w:rFonts w:hint="default"/>
      </w:rPr>
    </w:lvl>
    <w:lvl w:ilvl="6">
      <w:numFmt w:val="bullet"/>
      <w:lvlText w:val="•"/>
      <w:lvlJc w:val="left"/>
      <w:pPr>
        <w:ind w:left="7757" w:hanging="360"/>
      </w:pPr>
      <w:rPr>
        <w:rFonts w:hint="default"/>
      </w:rPr>
    </w:lvl>
    <w:lvl w:ilvl="7">
      <w:numFmt w:val="bullet"/>
      <w:lvlText w:val="•"/>
      <w:lvlJc w:val="left"/>
      <w:pPr>
        <w:ind w:left="8753" w:hanging="360"/>
      </w:pPr>
      <w:rPr>
        <w:rFonts w:hint="default"/>
      </w:rPr>
    </w:lvl>
    <w:lvl w:ilvl="8">
      <w:numFmt w:val="bullet"/>
      <w:lvlText w:val="•"/>
      <w:lvlJc w:val="left"/>
      <w:pPr>
        <w:ind w:left="9748" w:hanging="360"/>
      </w:pPr>
      <w:rPr>
        <w:rFonts w:hint="default"/>
      </w:rPr>
    </w:lvl>
  </w:abstractNum>
  <w:abstractNum w:abstractNumId="43" w15:restartNumberingAfterBreak="0">
    <w:nsid w:val="764175DB"/>
    <w:multiLevelType w:val="hybridMultilevel"/>
    <w:tmpl w:val="5BB0CEFE"/>
    <w:lvl w:ilvl="0" w:tplc="74C6682E">
      <w:numFmt w:val="bullet"/>
      <w:lvlText w:val="•"/>
      <w:lvlJc w:val="left"/>
      <w:pPr>
        <w:ind w:left="1079" w:hanging="360"/>
      </w:pPr>
      <w:rPr>
        <w:rFonts w:ascii="Minion Pro" w:eastAsia="Minion Pro" w:hAnsi="Minion Pro" w:cs="Minion Pro" w:hint="default"/>
        <w:color w:val="231F20"/>
        <w:spacing w:val="-5"/>
        <w:w w:val="98"/>
        <w:sz w:val="22"/>
        <w:szCs w:val="22"/>
      </w:rPr>
    </w:lvl>
    <w:lvl w:ilvl="1" w:tplc="1422D1AC">
      <w:numFmt w:val="bullet"/>
      <w:lvlText w:val="•"/>
      <w:lvlJc w:val="left"/>
      <w:pPr>
        <w:ind w:left="2052" w:hanging="360"/>
      </w:pPr>
      <w:rPr>
        <w:rFonts w:hint="default"/>
      </w:rPr>
    </w:lvl>
    <w:lvl w:ilvl="2" w:tplc="64E2A844">
      <w:numFmt w:val="bullet"/>
      <w:lvlText w:val="•"/>
      <w:lvlJc w:val="left"/>
      <w:pPr>
        <w:ind w:left="3024" w:hanging="360"/>
      </w:pPr>
      <w:rPr>
        <w:rFonts w:hint="default"/>
      </w:rPr>
    </w:lvl>
    <w:lvl w:ilvl="3" w:tplc="B2F876F6">
      <w:numFmt w:val="bullet"/>
      <w:lvlText w:val="•"/>
      <w:lvlJc w:val="left"/>
      <w:pPr>
        <w:ind w:left="3996" w:hanging="360"/>
      </w:pPr>
      <w:rPr>
        <w:rFonts w:hint="default"/>
      </w:rPr>
    </w:lvl>
    <w:lvl w:ilvl="4" w:tplc="3CCCD64C">
      <w:numFmt w:val="bullet"/>
      <w:lvlText w:val="•"/>
      <w:lvlJc w:val="left"/>
      <w:pPr>
        <w:ind w:left="4968" w:hanging="360"/>
      </w:pPr>
      <w:rPr>
        <w:rFonts w:hint="default"/>
      </w:rPr>
    </w:lvl>
    <w:lvl w:ilvl="5" w:tplc="A0ECEF04">
      <w:numFmt w:val="bullet"/>
      <w:lvlText w:val="•"/>
      <w:lvlJc w:val="left"/>
      <w:pPr>
        <w:ind w:left="5940" w:hanging="360"/>
      </w:pPr>
      <w:rPr>
        <w:rFonts w:hint="default"/>
      </w:rPr>
    </w:lvl>
    <w:lvl w:ilvl="6" w:tplc="1DAE198C">
      <w:numFmt w:val="bullet"/>
      <w:lvlText w:val="•"/>
      <w:lvlJc w:val="left"/>
      <w:pPr>
        <w:ind w:left="6912" w:hanging="360"/>
      </w:pPr>
      <w:rPr>
        <w:rFonts w:hint="default"/>
      </w:rPr>
    </w:lvl>
    <w:lvl w:ilvl="7" w:tplc="687609E8">
      <w:numFmt w:val="bullet"/>
      <w:lvlText w:val="•"/>
      <w:lvlJc w:val="left"/>
      <w:pPr>
        <w:ind w:left="7884" w:hanging="360"/>
      </w:pPr>
      <w:rPr>
        <w:rFonts w:hint="default"/>
      </w:rPr>
    </w:lvl>
    <w:lvl w:ilvl="8" w:tplc="4B08DAAC">
      <w:numFmt w:val="bullet"/>
      <w:lvlText w:val="•"/>
      <w:lvlJc w:val="left"/>
      <w:pPr>
        <w:ind w:left="8856" w:hanging="360"/>
      </w:pPr>
      <w:rPr>
        <w:rFonts w:hint="default"/>
      </w:rPr>
    </w:lvl>
  </w:abstractNum>
  <w:abstractNum w:abstractNumId="44" w15:restartNumberingAfterBreak="0">
    <w:nsid w:val="79E528F5"/>
    <w:multiLevelType w:val="hybridMultilevel"/>
    <w:tmpl w:val="F83A9180"/>
    <w:lvl w:ilvl="0" w:tplc="54300642">
      <w:start w:val="1"/>
      <w:numFmt w:val="decimal"/>
      <w:lvlText w:val="%1."/>
      <w:lvlJc w:val="left"/>
      <w:pPr>
        <w:ind w:left="1079" w:hanging="360"/>
      </w:pPr>
      <w:rPr>
        <w:rFonts w:ascii="Times New Roman" w:eastAsia="Times New Roman" w:hAnsi="Times New Roman" w:cs="Times New Roman" w:hint="default"/>
        <w:color w:val="231F20"/>
        <w:spacing w:val="-26"/>
        <w:w w:val="100"/>
        <w:sz w:val="22"/>
        <w:szCs w:val="22"/>
      </w:rPr>
    </w:lvl>
    <w:lvl w:ilvl="1" w:tplc="63367C38">
      <w:numFmt w:val="bullet"/>
      <w:lvlText w:val="•"/>
      <w:lvlJc w:val="left"/>
      <w:pPr>
        <w:ind w:left="2052" w:hanging="360"/>
      </w:pPr>
      <w:rPr>
        <w:rFonts w:hint="default"/>
      </w:rPr>
    </w:lvl>
    <w:lvl w:ilvl="2" w:tplc="DEA4D6B0">
      <w:numFmt w:val="bullet"/>
      <w:lvlText w:val="•"/>
      <w:lvlJc w:val="left"/>
      <w:pPr>
        <w:ind w:left="3024" w:hanging="360"/>
      </w:pPr>
      <w:rPr>
        <w:rFonts w:hint="default"/>
      </w:rPr>
    </w:lvl>
    <w:lvl w:ilvl="3" w:tplc="BA8C2760">
      <w:numFmt w:val="bullet"/>
      <w:lvlText w:val="•"/>
      <w:lvlJc w:val="left"/>
      <w:pPr>
        <w:ind w:left="3996" w:hanging="360"/>
      </w:pPr>
      <w:rPr>
        <w:rFonts w:hint="default"/>
      </w:rPr>
    </w:lvl>
    <w:lvl w:ilvl="4" w:tplc="DC80A47A">
      <w:numFmt w:val="bullet"/>
      <w:lvlText w:val="•"/>
      <w:lvlJc w:val="left"/>
      <w:pPr>
        <w:ind w:left="4968" w:hanging="360"/>
      </w:pPr>
      <w:rPr>
        <w:rFonts w:hint="default"/>
      </w:rPr>
    </w:lvl>
    <w:lvl w:ilvl="5" w:tplc="48404B00">
      <w:numFmt w:val="bullet"/>
      <w:lvlText w:val="•"/>
      <w:lvlJc w:val="left"/>
      <w:pPr>
        <w:ind w:left="5940" w:hanging="360"/>
      </w:pPr>
      <w:rPr>
        <w:rFonts w:hint="default"/>
      </w:rPr>
    </w:lvl>
    <w:lvl w:ilvl="6" w:tplc="C7D482BC">
      <w:numFmt w:val="bullet"/>
      <w:lvlText w:val="•"/>
      <w:lvlJc w:val="left"/>
      <w:pPr>
        <w:ind w:left="6912" w:hanging="360"/>
      </w:pPr>
      <w:rPr>
        <w:rFonts w:hint="default"/>
      </w:rPr>
    </w:lvl>
    <w:lvl w:ilvl="7" w:tplc="E41A7F8C">
      <w:numFmt w:val="bullet"/>
      <w:lvlText w:val="•"/>
      <w:lvlJc w:val="left"/>
      <w:pPr>
        <w:ind w:left="7884" w:hanging="360"/>
      </w:pPr>
      <w:rPr>
        <w:rFonts w:hint="default"/>
      </w:rPr>
    </w:lvl>
    <w:lvl w:ilvl="8" w:tplc="AF2012B0">
      <w:numFmt w:val="bullet"/>
      <w:lvlText w:val="•"/>
      <w:lvlJc w:val="left"/>
      <w:pPr>
        <w:ind w:left="8856" w:hanging="360"/>
      </w:pPr>
      <w:rPr>
        <w:rFonts w:hint="default"/>
      </w:rPr>
    </w:lvl>
  </w:abstractNum>
  <w:abstractNum w:abstractNumId="45" w15:restartNumberingAfterBreak="0">
    <w:nsid w:val="7AFD0973"/>
    <w:multiLevelType w:val="multilevel"/>
    <w:tmpl w:val="437A24DA"/>
    <w:lvl w:ilvl="0">
      <w:start w:val="1"/>
      <w:numFmt w:val="decimal"/>
      <w:lvlText w:val="%1"/>
      <w:lvlJc w:val="left"/>
      <w:pPr>
        <w:ind w:left="2614" w:hanging="795"/>
      </w:pPr>
      <w:rPr>
        <w:rFonts w:hint="default"/>
      </w:rPr>
    </w:lvl>
    <w:lvl w:ilvl="1">
      <w:start w:val="12"/>
      <w:numFmt w:val="decimal"/>
      <w:lvlText w:val="%1.%2"/>
      <w:lvlJc w:val="left"/>
      <w:pPr>
        <w:ind w:left="2614" w:hanging="795"/>
      </w:pPr>
      <w:rPr>
        <w:rFonts w:ascii="Verdana" w:eastAsia="Verdana" w:hAnsi="Verdana" w:cs="Verdana" w:hint="default"/>
        <w:b/>
        <w:bCs/>
        <w:color w:val="003563"/>
        <w:spacing w:val="-1"/>
        <w:w w:val="100"/>
        <w:sz w:val="28"/>
        <w:szCs w:val="28"/>
      </w:rPr>
    </w:lvl>
    <w:lvl w:ilvl="2">
      <w:numFmt w:val="bullet"/>
      <w:lvlText w:val="•"/>
      <w:lvlJc w:val="left"/>
      <w:pPr>
        <w:ind w:left="4444" w:hanging="795"/>
      </w:pPr>
      <w:rPr>
        <w:rFonts w:hint="default"/>
      </w:rPr>
    </w:lvl>
    <w:lvl w:ilvl="3">
      <w:numFmt w:val="bullet"/>
      <w:lvlText w:val="•"/>
      <w:lvlJc w:val="left"/>
      <w:pPr>
        <w:ind w:left="5356" w:hanging="795"/>
      </w:pPr>
      <w:rPr>
        <w:rFonts w:hint="default"/>
      </w:rPr>
    </w:lvl>
    <w:lvl w:ilvl="4">
      <w:numFmt w:val="bullet"/>
      <w:lvlText w:val="•"/>
      <w:lvlJc w:val="left"/>
      <w:pPr>
        <w:ind w:left="6268" w:hanging="795"/>
      </w:pPr>
      <w:rPr>
        <w:rFonts w:hint="default"/>
      </w:rPr>
    </w:lvl>
    <w:lvl w:ilvl="5">
      <w:numFmt w:val="bullet"/>
      <w:lvlText w:val="•"/>
      <w:lvlJc w:val="left"/>
      <w:pPr>
        <w:ind w:left="7180" w:hanging="795"/>
      </w:pPr>
      <w:rPr>
        <w:rFonts w:hint="default"/>
      </w:rPr>
    </w:lvl>
    <w:lvl w:ilvl="6">
      <w:numFmt w:val="bullet"/>
      <w:lvlText w:val="•"/>
      <w:lvlJc w:val="left"/>
      <w:pPr>
        <w:ind w:left="8092" w:hanging="795"/>
      </w:pPr>
      <w:rPr>
        <w:rFonts w:hint="default"/>
      </w:rPr>
    </w:lvl>
    <w:lvl w:ilvl="7">
      <w:numFmt w:val="bullet"/>
      <w:lvlText w:val="•"/>
      <w:lvlJc w:val="left"/>
      <w:pPr>
        <w:ind w:left="9004" w:hanging="795"/>
      </w:pPr>
      <w:rPr>
        <w:rFonts w:hint="default"/>
      </w:rPr>
    </w:lvl>
    <w:lvl w:ilvl="8">
      <w:numFmt w:val="bullet"/>
      <w:lvlText w:val="•"/>
      <w:lvlJc w:val="left"/>
      <w:pPr>
        <w:ind w:left="9916" w:hanging="795"/>
      </w:pPr>
      <w:rPr>
        <w:rFonts w:hint="default"/>
      </w:rPr>
    </w:lvl>
  </w:abstractNum>
  <w:num w:numId="1">
    <w:abstractNumId w:val="15"/>
  </w:num>
  <w:num w:numId="2">
    <w:abstractNumId w:val="9"/>
  </w:num>
  <w:num w:numId="3">
    <w:abstractNumId w:val="18"/>
  </w:num>
  <w:num w:numId="4">
    <w:abstractNumId w:val="45"/>
  </w:num>
  <w:num w:numId="5">
    <w:abstractNumId w:val="34"/>
  </w:num>
  <w:num w:numId="6">
    <w:abstractNumId w:val="5"/>
  </w:num>
  <w:num w:numId="7">
    <w:abstractNumId w:val="30"/>
  </w:num>
  <w:num w:numId="8">
    <w:abstractNumId w:val="11"/>
  </w:num>
  <w:num w:numId="9">
    <w:abstractNumId w:val="2"/>
  </w:num>
  <w:num w:numId="10">
    <w:abstractNumId w:val="8"/>
  </w:num>
  <w:num w:numId="11">
    <w:abstractNumId w:val="27"/>
  </w:num>
  <w:num w:numId="12">
    <w:abstractNumId w:val="42"/>
  </w:num>
  <w:num w:numId="13">
    <w:abstractNumId w:val="24"/>
  </w:num>
  <w:num w:numId="14">
    <w:abstractNumId w:val="15"/>
    <w:lvlOverride w:ilvl="0">
      <w:startOverride w:val="1"/>
    </w:lvlOverride>
  </w:num>
  <w:num w:numId="15">
    <w:abstractNumId w:val="15"/>
    <w:lvlOverride w:ilvl="0">
      <w:startOverride w:val="1"/>
    </w:lvlOverride>
  </w:num>
  <w:num w:numId="16">
    <w:abstractNumId w:val="12"/>
  </w:num>
  <w:num w:numId="17">
    <w:abstractNumId w:val="21"/>
  </w:num>
  <w:num w:numId="18">
    <w:abstractNumId w:val="7"/>
  </w:num>
  <w:num w:numId="19">
    <w:abstractNumId w:val="33"/>
  </w:num>
  <w:num w:numId="20">
    <w:abstractNumId w:val="40"/>
  </w:num>
  <w:num w:numId="21">
    <w:abstractNumId w:val="14"/>
  </w:num>
  <w:num w:numId="22">
    <w:abstractNumId w:val="38"/>
  </w:num>
  <w:num w:numId="23">
    <w:abstractNumId w:val="43"/>
  </w:num>
  <w:num w:numId="24">
    <w:abstractNumId w:val="23"/>
  </w:num>
  <w:num w:numId="25">
    <w:abstractNumId w:val="32"/>
  </w:num>
  <w:num w:numId="26">
    <w:abstractNumId w:val="4"/>
  </w:num>
  <w:num w:numId="27">
    <w:abstractNumId w:val="28"/>
  </w:num>
  <w:num w:numId="28">
    <w:abstractNumId w:val="22"/>
  </w:num>
  <w:num w:numId="29">
    <w:abstractNumId w:val="41"/>
  </w:num>
  <w:num w:numId="30">
    <w:abstractNumId w:val="31"/>
  </w:num>
  <w:num w:numId="31">
    <w:abstractNumId w:val="17"/>
  </w:num>
  <w:num w:numId="32">
    <w:abstractNumId w:val="25"/>
  </w:num>
  <w:num w:numId="33">
    <w:abstractNumId w:val="44"/>
  </w:num>
  <w:num w:numId="34">
    <w:abstractNumId w:val="10"/>
  </w:num>
  <w:num w:numId="35">
    <w:abstractNumId w:val="19"/>
  </w:num>
  <w:num w:numId="36">
    <w:abstractNumId w:val="36"/>
  </w:num>
  <w:num w:numId="37">
    <w:abstractNumId w:val="6"/>
  </w:num>
  <w:num w:numId="38">
    <w:abstractNumId w:val="16"/>
  </w:num>
  <w:num w:numId="39">
    <w:abstractNumId w:val="20"/>
  </w:num>
  <w:num w:numId="40">
    <w:abstractNumId w:val="13"/>
  </w:num>
  <w:num w:numId="41">
    <w:abstractNumId w:val="26"/>
  </w:num>
  <w:num w:numId="42">
    <w:abstractNumId w:val="39"/>
  </w:num>
  <w:num w:numId="43">
    <w:abstractNumId w:val="37"/>
  </w:num>
  <w:num w:numId="44">
    <w:abstractNumId w:val="3"/>
  </w:num>
  <w:num w:numId="45">
    <w:abstractNumId w:val="29"/>
  </w:num>
  <w:num w:numId="46">
    <w:abstractNumId w:val="35"/>
  </w:num>
  <w:num w:numId="47">
    <w:abstractNumId w:val="1"/>
  </w:num>
  <w:num w:numId="48">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embedSystemFonts/>
  <w:bordersDoNotSurroundHeader/>
  <w:bordersDoNotSurroundFooter/>
  <w:hideSpellingErrors/>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76C6"/>
    <w:rsid w:val="000236E4"/>
    <w:rsid w:val="000276C6"/>
    <w:rsid w:val="00041CB8"/>
    <w:rsid w:val="0004425B"/>
    <w:rsid w:val="00063D29"/>
    <w:rsid w:val="00071106"/>
    <w:rsid w:val="00071D3F"/>
    <w:rsid w:val="00084A94"/>
    <w:rsid w:val="0009205F"/>
    <w:rsid w:val="000A2C9A"/>
    <w:rsid w:val="000B7C2D"/>
    <w:rsid w:val="000C19AF"/>
    <w:rsid w:val="000C2A1B"/>
    <w:rsid w:val="000C3DEC"/>
    <w:rsid w:val="000D7C89"/>
    <w:rsid w:val="000E5EEB"/>
    <w:rsid w:val="000F0278"/>
    <w:rsid w:val="001049D2"/>
    <w:rsid w:val="001063AB"/>
    <w:rsid w:val="00106F16"/>
    <w:rsid w:val="0012694B"/>
    <w:rsid w:val="0016542A"/>
    <w:rsid w:val="001756CD"/>
    <w:rsid w:val="001778C0"/>
    <w:rsid w:val="00181545"/>
    <w:rsid w:val="001836C6"/>
    <w:rsid w:val="00183976"/>
    <w:rsid w:val="00197B24"/>
    <w:rsid w:val="001A1F22"/>
    <w:rsid w:val="001C180A"/>
    <w:rsid w:val="001E266F"/>
    <w:rsid w:val="002007A6"/>
    <w:rsid w:val="00205BA6"/>
    <w:rsid w:val="00215E0A"/>
    <w:rsid w:val="00225DD7"/>
    <w:rsid w:val="00236CD6"/>
    <w:rsid w:val="00236E6D"/>
    <w:rsid w:val="0024067C"/>
    <w:rsid w:val="0025471B"/>
    <w:rsid w:val="002767F4"/>
    <w:rsid w:val="002829CD"/>
    <w:rsid w:val="00286A2E"/>
    <w:rsid w:val="00293719"/>
    <w:rsid w:val="00295F6A"/>
    <w:rsid w:val="002A1F54"/>
    <w:rsid w:val="002A48F6"/>
    <w:rsid w:val="002A7DB0"/>
    <w:rsid w:val="002B3138"/>
    <w:rsid w:val="002B6968"/>
    <w:rsid w:val="002D7672"/>
    <w:rsid w:val="002F14CE"/>
    <w:rsid w:val="002F6BCB"/>
    <w:rsid w:val="00305944"/>
    <w:rsid w:val="003172CC"/>
    <w:rsid w:val="0034387D"/>
    <w:rsid w:val="003551BE"/>
    <w:rsid w:val="00356218"/>
    <w:rsid w:val="0036365C"/>
    <w:rsid w:val="00363BBB"/>
    <w:rsid w:val="00366A31"/>
    <w:rsid w:val="003B0DE4"/>
    <w:rsid w:val="003B667E"/>
    <w:rsid w:val="003C5951"/>
    <w:rsid w:val="003D724F"/>
    <w:rsid w:val="003D7A68"/>
    <w:rsid w:val="00417624"/>
    <w:rsid w:val="00424A7F"/>
    <w:rsid w:val="00466533"/>
    <w:rsid w:val="004748CB"/>
    <w:rsid w:val="0048691D"/>
    <w:rsid w:val="004C639F"/>
    <w:rsid w:val="004D21BA"/>
    <w:rsid w:val="004D7C60"/>
    <w:rsid w:val="004F1EB4"/>
    <w:rsid w:val="005045CD"/>
    <w:rsid w:val="00521A61"/>
    <w:rsid w:val="00525DDB"/>
    <w:rsid w:val="00541E92"/>
    <w:rsid w:val="00542C78"/>
    <w:rsid w:val="00543626"/>
    <w:rsid w:val="0056366E"/>
    <w:rsid w:val="00567016"/>
    <w:rsid w:val="00574F58"/>
    <w:rsid w:val="005821DB"/>
    <w:rsid w:val="005A7707"/>
    <w:rsid w:val="005B0E65"/>
    <w:rsid w:val="005B6CC1"/>
    <w:rsid w:val="005C4823"/>
    <w:rsid w:val="005E42FD"/>
    <w:rsid w:val="005E45BE"/>
    <w:rsid w:val="005F7769"/>
    <w:rsid w:val="00602253"/>
    <w:rsid w:val="00612099"/>
    <w:rsid w:val="00622844"/>
    <w:rsid w:val="006230EF"/>
    <w:rsid w:val="00633F70"/>
    <w:rsid w:val="006624BE"/>
    <w:rsid w:val="006723F0"/>
    <w:rsid w:val="00673A29"/>
    <w:rsid w:val="00676B52"/>
    <w:rsid w:val="006A2888"/>
    <w:rsid w:val="006B5FD5"/>
    <w:rsid w:val="006E6D4F"/>
    <w:rsid w:val="006F4074"/>
    <w:rsid w:val="00734942"/>
    <w:rsid w:val="00745D79"/>
    <w:rsid w:val="00765615"/>
    <w:rsid w:val="007732AF"/>
    <w:rsid w:val="007872F2"/>
    <w:rsid w:val="00793C85"/>
    <w:rsid w:val="007A1665"/>
    <w:rsid w:val="007A568F"/>
    <w:rsid w:val="007C0146"/>
    <w:rsid w:val="007D009A"/>
    <w:rsid w:val="007E49E3"/>
    <w:rsid w:val="0080653B"/>
    <w:rsid w:val="00811695"/>
    <w:rsid w:val="00835567"/>
    <w:rsid w:val="0085791A"/>
    <w:rsid w:val="00857CF2"/>
    <w:rsid w:val="00867B8A"/>
    <w:rsid w:val="00873F58"/>
    <w:rsid w:val="00886C42"/>
    <w:rsid w:val="00886CFD"/>
    <w:rsid w:val="008A41B7"/>
    <w:rsid w:val="008A6B83"/>
    <w:rsid w:val="008B1A67"/>
    <w:rsid w:val="008B5B6A"/>
    <w:rsid w:val="009022C0"/>
    <w:rsid w:val="009215D5"/>
    <w:rsid w:val="00922199"/>
    <w:rsid w:val="00923E0E"/>
    <w:rsid w:val="009429CB"/>
    <w:rsid w:val="00946043"/>
    <w:rsid w:val="009558BE"/>
    <w:rsid w:val="009A6703"/>
    <w:rsid w:val="009A6A7F"/>
    <w:rsid w:val="009D765C"/>
    <w:rsid w:val="009E2EA3"/>
    <w:rsid w:val="009F72BF"/>
    <w:rsid w:val="00A04E8A"/>
    <w:rsid w:val="00A3171E"/>
    <w:rsid w:val="00A338BE"/>
    <w:rsid w:val="00A41622"/>
    <w:rsid w:val="00A56B1F"/>
    <w:rsid w:val="00A70F6E"/>
    <w:rsid w:val="00A73EDB"/>
    <w:rsid w:val="00A7426C"/>
    <w:rsid w:val="00A84F84"/>
    <w:rsid w:val="00A94708"/>
    <w:rsid w:val="00AA63E3"/>
    <w:rsid w:val="00AC2D59"/>
    <w:rsid w:val="00AC4775"/>
    <w:rsid w:val="00AD032D"/>
    <w:rsid w:val="00AF2010"/>
    <w:rsid w:val="00B17DFB"/>
    <w:rsid w:val="00B238F4"/>
    <w:rsid w:val="00B27138"/>
    <w:rsid w:val="00B36565"/>
    <w:rsid w:val="00B45BA0"/>
    <w:rsid w:val="00B609F0"/>
    <w:rsid w:val="00B62C92"/>
    <w:rsid w:val="00B66932"/>
    <w:rsid w:val="00B704BE"/>
    <w:rsid w:val="00B80DF3"/>
    <w:rsid w:val="00B952C5"/>
    <w:rsid w:val="00BA4F05"/>
    <w:rsid w:val="00BB7D14"/>
    <w:rsid w:val="00BC3D5F"/>
    <w:rsid w:val="00BE70AD"/>
    <w:rsid w:val="00C0360D"/>
    <w:rsid w:val="00C1682C"/>
    <w:rsid w:val="00C3057B"/>
    <w:rsid w:val="00C947AC"/>
    <w:rsid w:val="00C96FCC"/>
    <w:rsid w:val="00CA3E2B"/>
    <w:rsid w:val="00CB3870"/>
    <w:rsid w:val="00CD56B8"/>
    <w:rsid w:val="00CD7480"/>
    <w:rsid w:val="00CF3D98"/>
    <w:rsid w:val="00CF774E"/>
    <w:rsid w:val="00D129CE"/>
    <w:rsid w:val="00D20093"/>
    <w:rsid w:val="00D2371F"/>
    <w:rsid w:val="00D316FC"/>
    <w:rsid w:val="00D344DC"/>
    <w:rsid w:val="00D436CA"/>
    <w:rsid w:val="00D66E7F"/>
    <w:rsid w:val="00D80F19"/>
    <w:rsid w:val="00D90AC2"/>
    <w:rsid w:val="00D95E36"/>
    <w:rsid w:val="00DA0A3F"/>
    <w:rsid w:val="00DC4EEC"/>
    <w:rsid w:val="00DC7F79"/>
    <w:rsid w:val="00E3016F"/>
    <w:rsid w:val="00E47569"/>
    <w:rsid w:val="00E62448"/>
    <w:rsid w:val="00E800EB"/>
    <w:rsid w:val="00E963ED"/>
    <w:rsid w:val="00EA3204"/>
    <w:rsid w:val="00EA38C5"/>
    <w:rsid w:val="00EB5CB2"/>
    <w:rsid w:val="00ED4372"/>
    <w:rsid w:val="00EF121A"/>
    <w:rsid w:val="00F12F44"/>
    <w:rsid w:val="00F4570B"/>
    <w:rsid w:val="00F47132"/>
    <w:rsid w:val="00F53147"/>
    <w:rsid w:val="00F808D6"/>
    <w:rsid w:val="00F908F4"/>
    <w:rsid w:val="00F938CE"/>
    <w:rsid w:val="00FA0516"/>
    <w:rsid w:val="00FA16D1"/>
    <w:rsid w:val="00FA2144"/>
    <w:rsid w:val="00FB00CC"/>
    <w:rsid w:val="00FB598F"/>
    <w:rsid w:val="00FD1DE5"/>
    <w:rsid w:val="00FD5F3E"/>
    <w:rsid w:val="00FD66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29C46FD"/>
  <w14:defaultImageDpi w14:val="96"/>
  <w15:docId w15:val="{62DEA11C-D93E-5045-8756-7AC9510253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Georgia"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76C6"/>
    <w:pPr>
      <w:widowControl w:val="0"/>
      <w:autoSpaceDE w:val="0"/>
      <w:autoSpaceDN w:val="0"/>
      <w:spacing w:after="0" w:line="240" w:lineRule="auto"/>
    </w:pPr>
    <w:rPr>
      <w:rFonts w:ascii="Times New Roman" w:eastAsia="Times New Roman" w:hAnsi="Times New Roman" w:cs="Times New Roman"/>
    </w:rPr>
  </w:style>
  <w:style w:type="paragraph" w:styleId="Heading1">
    <w:name w:val="heading 1"/>
    <w:basedOn w:val="Header2"/>
    <w:next w:val="Normal"/>
    <w:link w:val="Heading1Char"/>
    <w:uiPriority w:val="9"/>
    <w:qFormat/>
    <w:rsid w:val="00F53147"/>
    <w:pPr>
      <w:numPr>
        <w:ilvl w:val="1"/>
        <w:numId w:val="3"/>
      </w:numPr>
      <w:outlineLvl w:val="0"/>
    </w:pPr>
    <w:rPr>
      <w:rFonts w:hAnsi="Verdana"/>
      <w:caps/>
    </w:rPr>
  </w:style>
  <w:style w:type="paragraph" w:styleId="Heading2">
    <w:name w:val="heading 2"/>
    <w:basedOn w:val="Header3"/>
    <w:next w:val="Normal"/>
    <w:link w:val="Heading2Char"/>
    <w:uiPriority w:val="9"/>
    <w:unhideWhenUsed/>
    <w:qFormat/>
    <w:rsid w:val="00CF3D98"/>
    <w:pPr>
      <w:outlineLvl w:val="1"/>
    </w:pPr>
  </w:style>
  <w:style w:type="paragraph" w:styleId="Heading3">
    <w:name w:val="heading 3"/>
    <w:basedOn w:val="Normal"/>
    <w:next w:val="Normal"/>
    <w:link w:val="Heading3Char"/>
    <w:uiPriority w:val="9"/>
    <w:unhideWhenUsed/>
    <w:qFormat/>
    <w:rsid w:val="006624BE"/>
    <w:pPr>
      <w:spacing w:after="240"/>
      <w:outlineLvl w:val="2"/>
    </w:pPr>
    <w:rPr>
      <w:i/>
      <w:lang w:bidi="en-US"/>
    </w:rPr>
  </w:style>
  <w:style w:type="paragraph" w:styleId="Heading4">
    <w:name w:val="heading 4"/>
    <w:basedOn w:val="Normal"/>
    <w:next w:val="Normal"/>
    <w:link w:val="Heading4Char"/>
    <w:uiPriority w:val="9"/>
    <w:unhideWhenUsed/>
    <w:qFormat/>
    <w:rsid w:val="006624BE"/>
    <w:pPr>
      <w:spacing w:after="240"/>
      <w:outlineLvl w:val="3"/>
    </w:pPr>
    <w:rPr>
      <w:rFonts w:eastAsia="Verdana"/>
      <w:b/>
      <w:bCs/>
      <w:color w:val="682636"/>
      <w:lang w:bidi="en-US"/>
    </w:rPr>
  </w:style>
  <w:style w:type="paragraph" w:styleId="Heading5">
    <w:name w:val="heading 5"/>
    <w:basedOn w:val="Normal"/>
    <w:next w:val="Normal"/>
    <w:link w:val="Heading5Char"/>
    <w:uiPriority w:val="9"/>
    <w:unhideWhenUsed/>
    <w:qFormat/>
    <w:rsid w:val="00D316FC"/>
    <w:pPr>
      <w:keepNext/>
      <w:keepLines/>
      <w:widowControl/>
      <w:autoSpaceDE/>
      <w:autoSpaceDN/>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
    <w:qFormat/>
    <w:rsid w:val="007C0146"/>
    <w:pPr>
      <w:widowControl/>
      <w:autoSpaceDE/>
      <w:autoSpaceDN/>
      <w:spacing w:before="100" w:beforeAutospacing="1" w:after="100" w:afterAutospacing="1"/>
      <w:outlineLvl w:val="5"/>
    </w:pPr>
    <w:rPr>
      <w:rFonts w:eastAsiaTheme="minorHAnsi"/>
      <w:b/>
      <w:bCs/>
      <w:sz w:val="15"/>
      <w:szCs w:val="15"/>
    </w:rPr>
  </w:style>
  <w:style w:type="paragraph" w:styleId="Heading7">
    <w:name w:val="heading 7"/>
    <w:basedOn w:val="Normal"/>
    <w:link w:val="Heading7Char"/>
    <w:uiPriority w:val="1"/>
    <w:rsid w:val="000B7C2D"/>
    <w:pPr>
      <w:ind w:left="1820"/>
      <w:outlineLvl w:val="6"/>
    </w:pPr>
    <w:rPr>
      <w:rFonts w:ascii="Verdana-BoldItalic" w:eastAsia="Verdana-BoldItalic" w:hAnsi="Verdana-BoldItalic" w:cs="Verdana-BoldItalic"/>
      <w:b/>
      <w:bCs/>
      <w:i/>
    </w:rPr>
  </w:style>
  <w:style w:type="paragraph" w:styleId="Heading8">
    <w:name w:val="heading 8"/>
    <w:basedOn w:val="Normal"/>
    <w:next w:val="Normal"/>
    <w:link w:val="Heading8Char"/>
    <w:uiPriority w:val="9"/>
    <w:semiHidden/>
    <w:unhideWhenUsed/>
    <w:qFormat/>
    <w:rsid w:val="00745D79"/>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uiPriority w:val="99"/>
    <w:unhideWhenUsed/>
    <w:qFormat/>
    <w:rsid w:val="006E6D4F"/>
    <w:pPr>
      <w:numPr>
        <w:numId w:val="2"/>
      </w:numPr>
      <w:spacing w:line="360" w:lineRule="auto"/>
      <w:jc w:val="both"/>
    </w:pPr>
    <w:rPr>
      <w:lang w:bidi="en-US"/>
    </w:rPr>
  </w:style>
  <w:style w:type="paragraph" w:styleId="ListNumber">
    <w:name w:val="List Number"/>
    <w:basedOn w:val="Normal"/>
    <w:uiPriority w:val="99"/>
    <w:unhideWhenUsed/>
    <w:qFormat/>
    <w:rsid w:val="006E6D4F"/>
    <w:pPr>
      <w:widowControl/>
      <w:numPr>
        <w:numId w:val="1"/>
      </w:numPr>
      <w:spacing w:after="120" w:line="360" w:lineRule="auto"/>
      <w:jc w:val="both"/>
    </w:pPr>
  </w:style>
  <w:style w:type="character" w:styleId="Hyperlink">
    <w:name w:val="Hyperlink"/>
    <w:basedOn w:val="DefaultParagraphFont"/>
    <w:uiPriority w:val="99"/>
    <w:qFormat/>
    <w:rsid w:val="00236E6D"/>
    <w:rPr>
      <w:color w:val="0066CC"/>
      <w:u w:val="single"/>
    </w:rPr>
  </w:style>
  <w:style w:type="paragraph" w:styleId="BalloonText">
    <w:name w:val="Balloon Text"/>
    <w:basedOn w:val="Normal"/>
    <w:link w:val="BalloonTextChar"/>
    <w:uiPriority w:val="99"/>
    <w:semiHidden/>
    <w:unhideWhenUsed/>
    <w:rsid w:val="00FD1D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DE5"/>
    <w:rPr>
      <w:rFonts w:ascii="Segoe UI" w:hAnsi="Segoe UI" w:cs="Segoe UI"/>
      <w:sz w:val="18"/>
      <w:szCs w:val="18"/>
    </w:rPr>
  </w:style>
  <w:style w:type="character" w:customStyle="1" w:styleId="Heading1Char">
    <w:name w:val="Heading 1 Char"/>
    <w:basedOn w:val="DefaultParagraphFont"/>
    <w:link w:val="Heading1"/>
    <w:uiPriority w:val="9"/>
    <w:rsid w:val="004D7C60"/>
    <w:rPr>
      <w:rFonts w:ascii="Verdana" w:eastAsiaTheme="minorHAnsi" w:hAnsi="Verdana" w:cs="Georgia"/>
      <w:b/>
      <w:caps/>
      <w:color w:val="003663"/>
      <w:sz w:val="28"/>
      <w:lang w:bidi="en-US"/>
    </w:rPr>
  </w:style>
  <w:style w:type="character" w:customStyle="1" w:styleId="Heading2Char">
    <w:name w:val="Heading 2 Char"/>
    <w:basedOn w:val="DefaultParagraphFont"/>
    <w:link w:val="Heading2"/>
    <w:uiPriority w:val="9"/>
    <w:rsid w:val="00CF3D98"/>
    <w:rPr>
      <w:rFonts w:ascii="Verdana" w:eastAsiaTheme="minorHAnsi" w:cs="Georgia"/>
      <w:b/>
      <w:color w:val="003663"/>
      <w:lang w:bidi="en-US"/>
    </w:rPr>
  </w:style>
  <w:style w:type="character" w:customStyle="1" w:styleId="Heading3Char">
    <w:name w:val="Heading 3 Char"/>
    <w:basedOn w:val="DefaultParagraphFont"/>
    <w:link w:val="Heading3"/>
    <w:uiPriority w:val="9"/>
    <w:rsid w:val="006624BE"/>
    <w:rPr>
      <w:rFonts w:eastAsia="Georgia" w:hAnsi="Georgia"/>
      <w:i/>
      <w:sz w:val="24"/>
      <w:szCs w:val="24"/>
      <w:lang w:bidi="en-US"/>
    </w:rPr>
  </w:style>
  <w:style w:type="character" w:customStyle="1" w:styleId="Heading4Char">
    <w:name w:val="Heading 4 Char"/>
    <w:basedOn w:val="DefaultParagraphFont"/>
    <w:link w:val="Heading4"/>
    <w:uiPriority w:val="9"/>
    <w:rsid w:val="006624BE"/>
    <w:rPr>
      <w:rFonts w:eastAsia="Verdana" w:hAnsi="Georgia"/>
      <w:b/>
      <w:bCs/>
      <w:color w:val="682636"/>
      <w:sz w:val="24"/>
      <w:szCs w:val="24"/>
      <w:lang w:bidi="en-US"/>
    </w:rPr>
  </w:style>
  <w:style w:type="paragraph" w:customStyle="1" w:styleId="BibEntry">
    <w:name w:val="Bib Entry"/>
    <w:basedOn w:val="Normal"/>
    <w:qFormat/>
    <w:rsid w:val="00F53147"/>
    <w:pPr>
      <w:widowControl/>
      <w:spacing w:after="120" w:line="360" w:lineRule="auto"/>
      <w:ind w:left="720" w:hanging="720"/>
    </w:pPr>
    <w:rPr>
      <w:rFonts w:ascii="Georgia" w:hAnsi="Georgia"/>
      <w:lang w:bidi="en-US"/>
    </w:rPr>
  </w:style>
  <w:style w:type="paragraph" w:customStyle="1" w:styleId="Poetry">
    <w:name w:val="Poetry"/>
    <w:basedOn w:val="Normal"/>
    <w:qFormat/>
    <w:rsid w:val="006624BE"/>
    <w:pPr>
      <w:widowControl/>
      <w:spacing w:after="120"/>
      <w:ind w:left="720" w:hanging="720"/>
      <w:jc w:val="both"/>
    </w:pPr>
  </w:style>
  <w:style w:type="paragraph" w:customStyle="1" w:styleId="Bodynoindent">
    <w:name w:val="Body no indent"/>
    <w:basedOn w:val="Normal"/>
    <w:qFormat/>
    <w:rsid w:val="00F53147"/>
    <w:pPr>
      <w:widowControl/>
      <w:spacing w:after="120" w:line="360" w:lineRule="auto"/>
      <w:jc w:val="both"/>
    </w:pPr>
    <w:rPr>
      <w:rFonts w:ascii="Georgia" w:hAnsi="Georgia"/>
    </w:rPr>
  </w:style>
  <w:style w:type="paragraph" w:styleId="FootnoteText">
    <w:name w:val="footnote text"/>
    <w:basedOn w:val="Normal"/>
    <w:link w:val="FootnoteTextChar"/>
    <w:uiPriority w:val="99"/>
    <w:unhideWhenUsed/>
    <w:qFormat/>
    <w:rsid w:val="00FB00CC"/>
    <w:pPr>
      <w:tabs>
        <w:tab w:val="left" w:pos="1460"/>
        <w:tab w:val="left" w:pos="1461"/>
      </w:tabs>
      <w:spacing w:line="360" w:lineRule="auto"/>
    </w:pPr>
    <w:rPr>
      <w:rFonts w:eastAsiaTheme="minorHAnsi"/>
      <w:sz w:val="16"/>
      <w:lang w:bidi="en-US"/>
    </w:rPr>
  </w:style>
  <w:style w:type="character" w:customStyle="1" w:styleId="FootnoteTextChar">
    <w:name w:val="Footnote Text Char"/>
    <w:basedOn w:val="DefaultParagraphFont"/>
    <w:link w:val="FootnoteText"/>
    <w:uiPriority w:val="99"/>
    <w:rsid w:val="00FB00CC"/>
    <w:rPr>
      <w:rFonts w:eastAsiaTheme="minorHAnsi" w:hAnsi="Georgia" w:cs="Georgia"/>
      <w:sz w:val="16"/>
      <w:lang w:bidi="en-US"/>
    </w:rPr>
  </w:style>
  <w:style w:type="character" w:styleId="FootnoteReference">
    <w:name w:val="footnote reference"/>
    <w:basedOn w:val="DefaultParagraphFont"/>
    <w:uiPriority w:val="99"/>
    <w:unhideWhenUsed/>
    <w:rsid w:val="00A04E8A"/>
    <w:rPr>
      <w:vertAlign w:val="superscript"/>
    </w:rPr>
  </w:style>
  <w:style w:type="character" w:customStyle="1" w:styleId="Heading5Char">
    <w:name w:val="Heading 5 Char"/>
    <w:basedOn w:val="DefaultParagraphFont"/>
    <w:link w:val="Heading5"/>
    <w:uiPriority w:val="9"/>
    <w:semiHidden/>
    <w:rsid w:val="00D316FC"/>
    <w:rPr>
      <w:rFonts w:asciiTheme="majorHAnsi" w:eastAsiaTheme="majorEastAsia" w:hAnsiTheme="majorHAnsi" w:cstheme="majorBidi"/>
      <w:color w:val="2F5496" w:themeColor="accent1" w:themeShade="BF"/>
      <w:sz w:val="24"/>
      <w:szCs w:val="24"/>
    </w:rPr>
  </w:style>
  <w:style w:type="paragraph" w:styleId="Subtitle">
    <w:name w:val="Subtitle"/>
    <w:basedOn w:val="Normal"/>
    <w:next w:val="Normal"/>
    <w:link w:val="SubtitleChar"/>
    <w:uiPriority w:val="11"/>
    <w:qFormat/>
    <w:rsid w:val="006624BE"/>
    <w:pPr>
      <w:spacing w:before="120"/>
    </w:pPr>
    <w:rPr>
      <w:i/>
      <w:sz w:val="18"/>
      <w:lang w:bidi="en-US"/>
    </w:rPr>
  </w:style>
  <w:style w:type="character" w:customStyle="1" w:styleId="SubtitleChar">
    <w:name w:val="Subtitle Char"/>
    <w:basedOn w:val="DefaultParagraphFont"/>
    <w:link w:val="Subtitle"/>
    <w:uiPriority w:val="11"/>
    <w:rsid w:val="006624BE"/>
    <w:rPr>
      <w:rFonts w:ascii="Times New Roman" w:eastAsia="Georgia" w:hAnsi="Georgia" w:cs="Georgia"/>
      <w:i/>
      <w:sz w:val="18"/>
      <w:lang w:bidi="en-US"/>
    </w:rPr>
  </w:style>
  <w:style w:type="paragraph" w:styleId="HTMLPreformatted">
    <w:name w:val="HTML Preformatted"/>
    <w:basedOn w:val="Normal"/>
    <w:link w:val="HTMLPreformattedChar"/>
    <w:uiPriority w:val="99"/>
    <w:semiHidden/>
    <w:unhideWhenUsed/>
    <w:rsid w:val="00D316F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sz w:val="20"/>
      <w:szCs w:val="20"/>
    </w:rPr>
  </w:style>
  <w:style w:type="character" w:customStyle="1" w:styleId="HTMLPreformattedChar">
    <w:name w:val="HTML Preformatted Char"/>
    <w:basedOn w:val="DefaultParagraphFont"/>
    <w:link w:val="HTMLPreformatted"/>
    <w:uiPriority w:val="99"/>
    <w:semiHidden/>
    <w:rsid w:val="00D316FC"/>
    <w:rPr>
      <w:rFonts w:ascii="Courier New" w:eastAsiaTheme="minorHAnsi" w:hAnsi="Courier New" w:cs="Courier New"/>
      <w:sz w:val="20"/>
      <w:szCs w:val="20"/>
    </w:rPr>
  </w:style>
  <w:style w:type="character" w:styleId="FollowedHyperlink">
    <w:name w:val="FollowedHyperlink"/>
    <w:basedOn w:val="DefaultParagraphFont"/>
    <w:uiPriority w:val="99"/>
    <w:semiHidden/>
    <w:unhideWhenUsed/>
    <w:rsid w:val="00417624"/>
    <w:rPr>
      <w:color w:val="954F72" w:themeColor="followedHyperlink"/>
      <w:u w:val="single"/>
    </w:rPr>
  </w:style>
  <w:style w:type="character" w:customStyle="1" w:styleId="Heading6Char">
    <w:name w:val="Heading 6 Char"/>
    <w:basedOn w:val="DefaultParagraphFont"/>
    <w:link w:val="Heading6"/>
    <w:uiPriority w:val="9"/>
    <w:rsid w:val="007C0146"/>
    <w:rPr>
      <w:rFonts w:ascii="Times New Roman" w:eastAsiaTheme="minorHAnsi" w:hAnsi="Times New Roman" w:cs="Times New Roman"/>
      <w:b/>
      <w:bCs/>
      <w:sz w:val="15"/>
      <w:szCs w:val="15"/>
    </w:rPr>
  </w:style>
  <w:style w:type="character" w:styleId="UnresolvedMention">
    <w:name w:val="Unresolved Mention"/>
    <w:basedOn w:val="DefaultParagraphFont"/>
    <w:uiPriority w:val="99"/>
    <w:semiHidden/>
    <w:unhideWhenUsed/>
    <w:rsid w:val="0004425B"/>
    <w:rPr>
      <w:color w:val="605E5C"/>
      <w:shd w:val="clear" w:color="auto" w:fill="E1DFDD"/>
    </w:rPr>
  </w:style>
  <w:style w:type="paragraph" w:customStyle="1" w:styleId="Chronology">
    <w:name w:val="Chronology"/>
    <w:basedOn w:val="Normal"/>
    <w:autoRedefine/>
    <w:qFormat/>
    <w:rsid w:val="00B62C92"/>
    <w:pPr>
      <w:tabs>
        <w:tab w:val="left" w:pos="3491"/>
      </w:tabs>
      <w:spacing w:line="360" w:lineRule="auto"/>
      <w:ind w:left="720"/>
    </w:pPr>
    <w:rPr>
      <w:sz w:val="20"/>
      <w:lang w:bidi="en-US"/>
    </w:rPr>
  </w:style>
  <w:style w:type="paragraph" w:customStyle="1" w:styleId="BlockQuote">
    <w:name w:val="Block Quote"/>
    <w:basedOn w:val="BodyText"/>
    <w:qFormat/>
    <w:rsid w:val="00F53147"/>
    <w:pPr>
      <w:spacing w:after="0" w:line="360" w:lineRule="auto"/>
      <w:ind w:left="720"/>
      <w:jc w:val="both"/>
    </w:pPr>
    <w:rPr>
      <w:rFonts w:ascii="Georgia" w:hAnsi="Georgia"/>
      <w:lang w:bidi="en-US"/>
    </w:rPr>
  </w:style>
  <w:style w:type="paragraph" w:styleId="BodyText">
    <w:name w:val="Body Text"/>
    <w:basedOn w:val="Normal"/>
    <w:link w:val="BodyTextChar"/>
    <w:uiPriority w:val="1"/>
    <w:unhideWhenUsed/>
    <w:qFormat/>
    <w:rsid w:val="00B62C92"/>
    <w:pPr>
      <w:spacing w:after="120"/>
    </w:pPr>
  </w:style>
  <w:style w:type="character" w:customStyle="1" w:styleId="BodyTextChar">
    <w:name w:val="Body Text Char"/>
    <w:basedOn w:val="DefaultParagraphFont"/>
    <w:link w:val="BodyText"/>
    <w:uiPriority w:val="99"/>
    <w:semiHidden/>
    <w:rsid w:val="00B62C92"/>
    <w:rPr>
      <w:rFonts w:hAnsi="Georgia"/>
      <w:sz w:val="24"/>
      <w:szCs w:val="24"/>
    </w:rPr>
  </w:style>
  <w:style w:type="paragraph" w:customStyle="1" w:styleId="Body">
    <w:name w:val="Body"/>
    <w:qFormat/>
    <w:rsid w:val="00F53147"/>
    <w:pPr>
      <w:spacing w:after="0" w:line="360" w:lineRule="auto"/>
      <w:ind w:firstLine="720"/>
      <w:jc w:val="both"/>
    </w:pPr>
    <w:rPr>
      <w:rFonts w:eastAsia="Georgia" w:hAnsi="Georgia" w:cs="Georgia"/>
      <w:lang w:bidi="en-US"/>
    </w:rPr>
  </w:style>
  <w:style w:type="paragraph" w:customStyle="1" w:styleId="CaptionHeader">
    <w:name w:val="Caption Header"/>
    <w:basedOn w:val="Normal"/>
    <w:qFormat/>
    <w:rsid w:val="00873F58"/>
    <w:pPr>
      <w:spacing w:line="360" w:lineRule="auto"/>
      <w:jc w:val="center"/>
    </w:pPr>
    <w:rPr>
      <w:rFonts w:ascii="Verdana"/>
      <w:b/>
      <w:color w:val="003663"/>
      <w:sz w:val="16"/>
      <w:lang w:bidi="en-US"/>
    </w:rPr>
  </w:style>
  <w:style w:type="paragraph" w:customStyle="1" w:styleId="CaptionText">
    <w:name w:val="Caption Text"/>
    <w:basedOn w:val="Normal"/>
    <w:qFormat/>
    <w:rsid w:val="00873F58"/>
    <w:pPr>
      <w:spacing w:line="360" w:lineRule="auto"/>
      <w:jc w:val="center"/>
    </w:pPr>
    <w:rPr>
      <w:rFonts w:ascii="Verdana"/>
      <w:color w:val="003663"/>
      <w:spacing w:val="-3"/>
      <w:sz w:val="14"/>
      <w:lang w:bidi="en-US"/>
    </w:rPr>
  </w:style>
  <w:style w:type="character" w:customStyle="1" w:styleId="Heading8Char">
    <w:name w:val="Heading 8 Char"/>
    <w:basedOn w:val="DefaultParagraphFont"/>
    <w:link w:val="Heading8"/>
    <w:uiPriority w:val="9"/>
    <w:semiHidden/>
    <w:rsid w:val="00745D79"/>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10"/>
    <w:qFormat/>
    <w:rsid w:val="00BA4F05"/>
    <w:rPr>
      <w:rFonts w:ascii="Verdana"/>
      <w:b/>
      <w:color w:val="682636"/>
      <w:sz w:val="44"/>
      <w:lang w:bidi="en-US"/>
    </w:rPr>
  </w:style>
  <w:style w:type="character" w:customStyle="1" w:styleId="TitleChar">
    <w:name w:val="Title Char"/>
    <w:basedOn w:val="DefaultParagraphFont"/>
    <w:link w:val="Title"/>
    <w:uiPriority w:val="10"/>
    <w:rsid w:val="006624BE"/>
    <w:rPr>
      <w:rFonts w:ascii="Verdana" w:eastAsia="Georgia" w:hAnsi="Georgia" w:cs="Georgia"/>
      <w:b/>
      <w:color w:val="682636"/>
      <w:sz w:val="44"/>
      <w:lang w:bidi="en-US"/>
    </w:rPr>
  </w:style>
  <w:style w:type="character" w:customStyle="1" w:styleId="Heading7Char">
    <w:name w:val="Heading 7 Char"/>
    <w:basedOn w:val="DefaultParagraphFont"/>
    <w:link w:val="Heading7"/>
    <w:uiPriority w:val="1"/>
    <w:rsid w:val="000B7C2D"/>
    <w:rPr>
      <w:rFonts w:ascii="Verdana-BoldItalic" w:eastAsia="Verdana-BoldItalic" w:hAnsi="Verdana-BoldItalic" w:cs="Verdana-BoldItalic"/>
      <w:b/>
      <w:bCs/>
      <w:i/>
    </w:rPr>
  </w:style>
  <w:style w:type="paragraph" w:styleId="TOC1">
    <w:name w:val="toc 1"/>
    <w:basedOn w:val="Normal"/>
    <w:uiPriority w:val="1"/>
    <w:qFormat/>
    <w:rsid w:val="000B7C2D"/>
    <w:pPr>
      <w:spacing w:before="246"/>
      <w:ind w:left="1820"/>
    </w:pPr>
    <w:rPr>
      <w:rFonts w:ascii="Arial" w:eastAsia="Arial" w:hAnsi="Arial" w:cs="Arial"/>
      <w:b/>
      <w:bCs/>
      <w:sz w:val="24"/>
      <w:szCs w:val="24"/>
    </w:rPr>
  </w:style>
  <w:style w:type="paragraph" w:styleId="TOC2">
    <w:name w:val="toc 2"/>
    <w:basedOn w:val="Normal"/>
    <w:uiPriority w:val="1"/>
    <w:qFormat/>
    <w:rsid w:val="000B7C2D"/>
    <w:pPr>
      <w:spacing w:before="56"/>
      <w:ind w:left="1820"/>
    </w:pPr>
    <w:rPr>
      <w:i/>
      <w:sz w:val="18"/>
      <w:szCs w:val="18"/>
    </w:rPr>
  </w:style>
  <w:style w:type="paragraph" w:styleId="TOC3">
    <w:name w:val="toc 3"/>
    <w:basedOn w:val="Normal"/>
    <w:uiPriority w:val="1"/>
    <w:qFormat/>
    <w:rsid w:val="000B7C2D"/>
    <w:pPr>
      <w:spacing w:before="209"/>
      <w:ind w:left="1820"/>
    </w:pPr>
    <w:rPr>
      <w:rFonts w:ascii="Arial" w:eastAsia="Arial" w:hAnsi="Arial" w:cs="Arial"/>
      <w:b/>
      <w:bCs/>
      <w:i/>
    </w:rPr>
  </w:style>
  <w:style w:type="paragraph" w:styleId="ListParagraph">
    <w:name w:val="List Paragraph"/>
    <w:basedOn w:val="Normal"/>
    <w:uiPriority w:val="1"/>
    <w:qFormat/>
    <w:rsid w:val="000B7C2D"/>
    <w:pPr>
      <w:spacing w:before="125"/>
      <w:ind w:left="2780" w:hanging="240"/>
    </w:pPr>
  </w:style>
  <w:style w:type="paragraph" w:customStyle="1" w:styleId="TableParagraph">
    <w:name w:val="Table Paragraph"/>
    <w:basedOn w:val="Normal"/>
    <w:uiPriority w:val="1"/>
    <w:qFormat/>
    <w:rsid w:val="000B7C2D"/>
    <w:pPr>
      <w:ind w:left="80"/>
    </w:pPr>
  </w:style>
  <w:style w:type="paragraph" w:styleId="Header">
    <w:name w:val="header"/>
    <w:basedOn w:val="Normal"/>
    <w:link w:val="HeaderChar"/>
    <w:uiPriority w:val="99"/>
    <w:unhideWhenUsed/>
    <w:rsid w:val="000D7C89"/>
    <w:pPr>
      <w:tabs>
        <w:tab w:val="center" w:pos="4680"/>
        <w:tab w:val="right" w:pos="9360"/>
      </w:tabs>
    </w:pPr>
  </w:style>
  <w:style w:type="character" w:customStyle="1" w:styleId="HeaderChar">
    <w:name w:val="Header Char"/>
    <w:basedOn w:val="DefaultParagraphFont"/>
    <w:link w:val="Header"/>
    <w:uiPriority w:val="99"/>
    <w:rsid w:val="000D7C89"/>
    <w:rPr>
      <w:rFonts w:eastAsia="Georgia" w:hAnsi="Georgia" w:cs="Georgia"/>
    </w:rPr>
  </w:style>
  <w:style w:type="paragraph" w:styleId="Footer">
    <w:name w:val="footer"/>
    <w:basedOn w:val="Normal"/>
    <w:link w:val="FooterChar"/>
    <w:uiPriority w:val="99"/>
    <w:unhideWhenUsed/>
    <w:rsid w:val="000D7C89"/>
    <w:pPr>
      <w:tabs>
        <w:tab w:val="center" w:pos="4680"/>
        <w:tab w:val="right" w:pos="9360"/>
      </w:tabs>
    </w:pPr>
  </w:style>
  <w:style w:type="character" w:customStyle="1" w:styleId="FooterChar">
    <w:name w:val="Footer Char"/>
    <w:basedOn w:val="DefaultParagraphFont"/>
    <w:link w:val="Footer"/>
    <w:uiPriority w:val="99"/>
    <w:rsid w:val="000D7C89"/>
    <w:rPr>
      <w:rFonts w:eastAsia="Georgia" w:hAnsi="Georgia" w:cs="Georgia"/>
    </w:rPr>
  </w:style>
  <w:style w:type="paragraph" w:customStyle="1" w:styleId="Header2">
    <w:name w:val="Header 2"/>
    <w:basedOn w:val="ListParagraph"/>
    <w:autoRedefine/>
    <w:rsid w:val="00CF3D98"/>
    <w:pPr>
      <w:spacing w:before="0" w:after="240"/>
      <w:ind w:left="0" w:firstLine="0"/>
    </w:pPr>
    <w:rPr>
      <w:rFonts w:ascii="Verdana" w:eastAsiaTheme="minorHAnsi" w:hAnsiTheme="minorHAnsi"/>
      <w:b/>
      <w:color w:val="003663"/>
      <w:sz w:val="28"/>
      <w:lang w:bidi="en-US"/>
    </w:rPr>
  </w:style>
  <w:style w:type="paragraph" w:customStyle="1" w:styleId="Header3">
    <w:name w:val="Header 3"/>
    <w:basedOn w:val="ListParagraph"/>
    <w:autoRedefine/>
    <w:rsid w:val="00CF3D98"/>
    <w:pPr>
      <w:spacing w:before="0" w:after="240"/>
      <w:ind w:left="0" w:firstLine="0"/>
    </w:pPr>
    <w:rPr>
      <w:rFonts w:ascii="Verdana" w:eastAsiaTheme="minorHAnsi" w:hAnsiTheme="minorHAnsi"/>
      <w:b/>
      <w:color w:val="003663"/>
      <w:lang w:bidi="en-US"/>
    </w:rPr>
  </w:style>
  <w:style w:type="table" w:styleId="TableGrid">
    <w:name w:val="Table Grid"/>
    <w:basedOn w:val="TableNormal"/>
    <w:uiPriority w:val="39"/>
    <w:rsid w:val="001836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071106"/>
    <w:pPr>
      <w:spacing w:after="200"/>
    </w:pPr>
    <w:rPr>
      <w:i/>
      <w:iCs/>
      <w:color w:val="44546A" w:themeColor="text2"/>
      <w:sz w:val="18"/>
      <w:szCs w:val="18"/>
    </w:rPr>
  </w:style>
  <w:style w:type="paragraph" w:customStyle="1" w:styleId="CharacterName">
    <w:name w:val="Character Name"/>
    <w:basedOn w:val="Bodynoindent"/>
    <w:qFormat/>
    <w:rsid w:val="005B0E65"/>
    <w:pPr>
      <w:jc w:val="center"/>
    </w:pPr>
    <w:rPr>
      <w:rFonts w:ascii="Minion Pro" w:hAnsi="Minion Pro"/>
    </w:rPr>
  </w:style>
  <w:style w:type="paragraph" w:styleId="TOC4">
    <w:name w:val="toc 4"/>
    <w:basedOn w:val="Normal"/>
    <w:uiPriority w:val="1"/>
    <w:qFormat/>
    <w:rsid w:val="006723F0"/>
    <w:pPr>
      <w:spacing w:before="100"/>
      <w:ind w:left="1260"/>
    </w:pPr>
    <w:rPr>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0113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30.jpe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20.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image" Target="media/image31.png"/><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1.jpe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theme" Target="theme/theme1.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rianasMac/Library/Group%20Containers/UBF8T346G9.Office/User%20Content.localized/Templates.localized/World%20Lit%201%20Manifold-Template%20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2388250-4F96-4F45-85CB-D1A811723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D8DA08-17B0-4631-9C10-78113B2E9567}">
  <ds:schemaRefs>
    <ds:schemaRef ds:uri="http://schemas.microsoft.com/office/2006/metadata/properties"/>
    <ds:schemaRef ds:uri="http://schemas.microsoft.com/office/infopath/2007/PartnerControls"/>
    <ds:schemaRef ds:uri="http://schemas.microsoft.com/sharepoint/v4"/>
  </ds:schemaRefs>
</ds:datastoreItem>
</file>

<file path=customXml/itemProps3.xml><?xml version="1.0" encoding="utf-8"?>
<ds:datastoreItem xmlns:ds="http://schemas.openxmlformats.org/officeDocument/2006/customXml" ds:itemID="{BF547F7B-F825-4980-B176-3FF2DC17EDB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World Lit 1 Manifold-Template 7.dotx</Template>
  <TotalTime>1</TotalTime>
  <Pages>553</Pages>
  <Words>171713</Words>
  <Characters>978769</Characters>
  <Application>Microsoft Office Word</Application>
  <DocSecurity>0</DocSecurity>
  <Lines>8156</Lines>
  <Paragraphs>2296</Paragraphs>
  <ScaleCrop>false</ScaleCrop>
  <HeadingPairs>
    <vt:vector size="2" baseType="variant">
      <vt:variant>
        <vt:lpstr>Title</vt:lpstr>
      </vt:variant>
      <vt:variant>
        <vt:i4>1</vt:i4>
      </vt:variant>
    </vt:vector>
  </HeadingPairs>
  <TitlesOfParts>
    <vt:vector size="1" baseType="lpstr">
      <vt:lpstr>British Literature II: Romantic Era to the Twentieth Century and Beyond</vt:lpstr>
    </vt:vector>
  </TitlesOfParts>
  <Company/>
  <LinksUpToDate>false</LinksUpToDate>
  <CharactersWithSpaces>1148186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British Literature II: Romantic Era to the Twentieth Century and Beyond</dc:title>
  <dc:subject/>
  <dc:creator>Microsoft Office User</dc:creator>
  <cp:keywords/>
  <dc:description/>
  <cp:lastModifiedBy>aari800 aari800</cp:lastModifiedBy>
  <cp:revision>2</cp:revision>
  <dcterms:created xsi:type="dcterms:W3CDTF">2021-04-13T19:48:00Z</dcterms:created>
  <dcterms:modified xsi:type="dcterms:W3CDTF">2021-04-13T19:48:00Z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